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1FC" w:rsidRPr="002F37CC" w:rsidRDefault="00DC11FC" w:rsidP="00462A69">
      <w:pPr>
        <w:spacing w:line="276" w:lineRule="auto"/>
        <w:ind w:right="2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proofErr w:type="spellStart"/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ทีมพ</w:t>
      </w:r>
      <w:proofErr w:type="spellEnd"/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รี</w:t>
      </w:r>
      <w:proofErr w:type="spellStart"/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ซิชั่น</w:t>
      </w:r>
      <w:proofErr w:type="spellEnd"/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="00881829" w:rsidRPr="002F37CC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:rsidR="00DC11FC" w:rsidRPr="002F37CC" w:rsidRDefault="00DC11FC" w:rsidP="00347873">
      <w:pPr>
        <w:spacing w:line="276" w:lineRule="auto"/>
        <w:ind w:right="2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A6458C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:rsidR="00DC11FC" w:rsidRDefault="00DC11FC" w:rsidP="00D315C9">
      <w:pPr>
        <w:spacing w:line="276" w:lineRule="auto"/>
        <w:ind w:right="2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วันที่</w:t>
      </w:r>
      <w:r w:rsidR="005E753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3333E2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3333E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มีนาคม </w:t>
      </w:r>
      <w:r w:rsidR="003333E2">
        <w:rPr>
          <w:rFonts w:ascii="Angsana New" w:hAnsi="Angsana New" w:cs="Angsana New"/>
          <w:b/>
          <w:bCs/>
          <w:sz w:val="32"/>
          <w:szCs w:val="32"/>
        </w:rPr>
        <w:t>2564</w:t>
      </w:r>
    </w:p>
    <w:p w:rsidR="00DC11FC" w:rsidRPr="00951509" w:rsidRDefault="00DC11FC" w:rsidP="00D3076E">
      <w:pPr>
        <w:numPr>
          <w:ilvl w:val="0"/>
          <w:numId w:val="1"/>
        </w:numPr>
        <w:spacing w:after="120" w:line="276" w:lineRule="auto"/>
        <w:ind w:left="720" w:right="29" w:hanging="720"/>
        <w:jc w:val="both"/>
        <w:rPr>
          <w:rFonts w:ascii="Angsana New" w:hAnsi="Angsana New" w:cs="Angsana New"/>
          <w:b/>
          <w:bCs/>
          <w:sz w:val="2"/>
          <w:szCs w:val="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57"/>
        <w:gridCol w:w="6563"/>
      </w:tblGrid>
      <w:tr w:rsidR="00951509" w:rsidRPr="007E5AF8" w:rsidTr="00ED6780">
        <w:trPr>
          <w:trHeight w:val="715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1509" w:rsidRPr="007E5AF8" w:rsidRDefault="00951509" w:rsidP="007E5AF8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สถานะทางกฎหมาย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55D27" w:rsidRDefault="00CB39D2" w:rsidP="0095150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เป็นนิติบุคคลจัดตั้งขี้</w:t>
            </w: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</w:t>
            </w:r>
            <w:r w:rsidR="00951509"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ตามกฎ</w:t>
            </w:r>
            <w:proofErr w:type="spellEnd"/>
            <w:r w:rsidR="00951509"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หมายไทย</w:t>
            </w:r>
          </w:p>
          <w:p w:rsidR="00951509" w:rsidRPr="007E5AF8" w:rsidRDefault="00951509" w:rsidP="0095150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และจดทะเบียนในตลาดหลักทรัพย์แห่งประเทศไทย</w:t>
            </w:r>
          </w:p>
        </w:tc>
      </w:tr>
      <w:tr w:rsidR="00951509" w:rsidRPr="007E5AF8" w:rsidTr="00ED6780">
        <w:trPr>
          <w:trHeight w:val="436"/>
        </w:trPr>
        <w:tc>
          <w:tcPr>
            <w:tcW w:w="2257" w:type="dxa"/>
            <w:tcBorders>
              <w:top w:val="single" w:sz="4" w:space="0" w:color="auto"/>
              <w:bottom w:val="nil"/>
            </w:tcBorders>
            <w:vAlign w:val="center"/>
          </w:tcPr>
          <w:p w:rsidR="00951509" w:rsidRDefault="00951509" w:rsidP="00155D27">
            <w:pPr>
              <w:spacing w:line="276" w:lineRule="auto"/>
              <w:ind w:left="162" w:right="29" w:hanging="162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สถานที่ตั้งบริษัท</w:t>
            </w:r>
          </w:p>
          <w:p w:rsidR="00BA681E" w:rsidRPr="007E5AF8" w:rsidRDefault="00BA681E" w:rsidP="00BA681E">
            <w:pPr>
              <w:spacing w:line="276" w:lineRule="auto"/>
              <w:ind w:left="162" w:right="29" w:firstLine="3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และโรงงาน</w:t>
            </w:r>
          </w:p>
        </w:tc>
        <w:tc>
          <w:tcPr>
            <w:tcW w:w="6563" w:type="dxa"/>
            <w:tcBorders>
              <w:top w:val="single" w:sz="4" w:space="0" w:color="auto"/>
              <w:bottom w:val="nil"/>
            </w:tcBorders>
          </w:tcPr>
          <w:p w:rsidR="00951509" w:rsidRPr="007E5AF8" w:rsidRDefault="00951509" w:rsidP="000552F4">
            <w:pPr>
              <w:pStyle w:val="af"/>
              <w:numPr>
                <w:ilvl w:val="0"/>
                <w:numId w:val="18"/>
              </w:numPr>
              <w:spacing w:line="276" w:lineRule="auto"/>
              <w:ind w:left="252" w:right="29" w:hanging="252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198 หมู่ที่ 13 ต</w:t>
            </w:r>
            <w:r w:rsidR="000552F4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ำบล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ดงขี้เหล็ก อ</w:t>
            </w:r>
            <w:r w:rsidR="000552F4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ำเภอ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เมืองปราจีนบุรี จ</w:t>
            </w:r>
            <w:r w:rsidR="000552F4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ังหวัด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ปราจีนบุรี ประเทศไทย</w:t>
            </w:r>
          </w:p>
        </w:tc>
      </w:tr>
      <w:tr w:rsidR="00951509" w:rsidRPr="007E5AF8" w:rsidTr="00ED6780">
        <w:trPr>
          <w:trHeight w:val="436"/>
        </w:trPr>
        <w:tc>
          <w:tcPr>
            <w:tcW w:w="2257" w:type="dxa"/>
            <w:tcBorders>
              <w:top w:val="nil"/>
              <w:bottom w:val="nil"/>
            </w:tcBorders>
          </w:tcPr>
          <w:p w:rsidR="00951509" w:rsidRPr="007E5AF8" w:rsidRDefault="00951509" w:rsidP="007E5AF8">
            <w:pPr>
              <w:tabs>
                <w:tab w:val="left" w:pos="387"/>
              </w:tabs>
              <w:spacing w:line="276" w:lineRule="auto"/>
              <w:ind w:right="29" w:firstLine="16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63" w:type="dxa"/>
            <w:tcBorders>
              <w:top w:val="nil"/>
              <w:bottom w:val="nil"/>
            </w:tcBorders>
            <w:vAlign w:val="center"/>
          </w:tcPr>
          <w:p w:rsidR="00951509" w:rsidRPr="007E5AF8" w:rsidRDefault="00CB39D2" w:rsidP="000552F4">
            <w:pPr>
              <w:pStyle w:val="af"/>
              <w:numPr>
                <w:ilvl w:val="0"/>
                <w:numId w:val="18"/>
              </w:numPr>
              <w:spacing w:line="276" w:lineRule="auto"/>
              <w:ind w:left="252" w:right="29" w:hanging="252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152/8</w:t>
            </w:r>
            <w:r w:rsidR="00951509" w:rsidRPr="007E5AF8">
              <w:rPr>
                <w:rFonts w:ascii="Angsana New" w:hAnsi="Angsana New"/>
                <w:sz w:val="32"/>
                <w:szCs w:val="32"/>
                <w:lang w:eastAsia="zh-CN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lang w:eastAsia="zh-CN"/>
              </w:rPr>
              <w:t>152/9</w:t>
            </w:r>
            <w:r w:rsidR="00951509" w:rsidRPr="007E5AF8">
              <w:rPr>
                <w:rFonts w:ascii="Angsana New" w:hAnsi="Angsana New"/>
                <w:sz w:val="32"/>
                <w:szCs w:val="32"/>
                <w:lang w:eastAsia="zh-CN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</w:t>
            </w:r>
            <w:r w:rsidR="00951509" w:rsidRPr="007E5AF8">
              <w:rPr>
                <w:rFonts w:ascii="Angsana New" w:hAnsi="Angsana New"/>
                <w:sz w:val="32"/>
                <w:szCs w:val="32"/>
                <w:lang w:eastAsia="zh-CN"/>
              </w:rPr>
              <w:t xml:space="preserve">152/15 </w:t>
            </w:r>
            <w:r w:rsidR="00951509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หมู่ที่ 3 ถนนธั</w:t>
            </w:r>
            <w:r w:rsidR="00D43867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ญ</w:t>
            </w:r>
            <w:r w:rsidR="000552F4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บุรี-ลำลูกกา ตำบล</w:t>
            </w:r>
            <w:r w:rsidR="00951509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รังสิต </w:t>
            </w:r>
            <w:r w:rsidR="000552F4">
              <w:rPr>
                <w:rFonts w:ascii="Angsana New" w:hAnsi="Angsana New"/>
                <w:sz w:val="32"/>
                <w:szCs w:val="32"/>
                <w:cs/>
                <w:lang w:eastAsia="zh-CN"/>
              </w:rPr>
              <w:br/>
            </w:r>
            <w:r w:rsidR="00951509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อ</w:t>
            </w:r>
            <w:r w:rsidR="000552F4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ำเภอ</w:t>
            </w:r>
            <w:r w:rsidR="00951509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ธัญบุรี </w:t>
            </w:r>
            <w:r w:rsidR="000552F4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จังหวัด</w:t>
            </w:r>
            <w:r w:rsidR="00951509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ปทุมธานี ประเทศไทย</w:t>
            </w:r>
          </w:p>
        </w:tc>
      </w:tr>
      <w:tr w:rsidR="00951509" w:rsidRPr="007E5AF8" w:rsidTr="00ED6780">
        <w:tc>
          <w:tcPr>
            <w:tcW w:w="2257" w:type="dxa"/>
            <w:tcBorders>
              <w:bottom w:val="nil"/>
            </w:tcBorders>
            <w:vAlign w:val="center"/>
          </w:tcPr>
          <w:p w:rsidR="00951509" w:rsidRPr="007E5AF8" w:rsidRDefault="00951509" w:rsidP="00155D27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6563" w:type="dxa"/>
            <w:tcBorders>
              <w:bottom w:val="nil"/>
            </w:tcBorders>
            <w:vAlign w:val="center"/>
          </w:tcPr>
          <w:p w:rsidR="00951509" w:rsidRPr="007E5AF8" w:rsidRDefault="00C1153E" w:rsidP="007E5AF8">
            <w:pPr>
              <w:pStyle w:val="af"/>
              <w:numPr>
                <w:ilvl w:val="0"/>
                <w:numId w:val="19"/>
              </w:numPr>
              <w:spacing w:line="276" w:lineRule="auto"/>
              <w:ind w:left="252" w:right="29" w:hanging="270"/>
              <w:rPr>
                <w:rFonts w:ascii="Angsan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ผลิตและประกอบแผงวงจรไฟฟ้าอิเล็กทรอนิก</w:t>
            </w:r>
            <w:r w:rsidR="00951509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ส์</w:t>
            </w:r>
          </w:p>
        </w:tc>
      </w:tr>
      <w:tr w:rsidR="00951509" w:rsidRPr="007E5AF8" w:rsidTr="00ED6780">
        <w:trPr>
          <w:trHeight w:val="519"/>
        </w:trPr>
        <w:tc>
          <w:tcPr>
            <w:tcW w:w="2257" w:type="dxa"/>
            <w:tcBorders>
              <w:top w:val="nil"/>
              <w:bottom w:val="single" w:sz="4" w:space="0" w:color="auto"/>
            </w:tcBorders>
          </w:tcPr>
          <w:p w:rsidR="00951509" w:rsidRPr="007E5AF8" w:rsidRDefault="00155D27" w:rsidP="007E5AF8">
            <w:pPr>
              <w:spacing w:line="276" w:lineRule="auto"/>
              <w:ind w:right="29" w:firstLine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="007E5AF8" w:rsidRPr="007E5AF8">
              <w:rPr>
                <w:rFonts w:ascii="Angsana New" w:hAnsi="Angsana New" w:cs="Angsana New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6563" w:type="dxa"/>
            <w:tcBorders>
              <w:top w:val="nil"/>
              <w:bottom w:val="single" w:sz="4" w:space="0" w:color="auto"/>
            </w:tcBorders>
            <w:vAlign w:val="center"/>
          </w:tcPr>
          <w:p w:rsidR="00951509" w:rsidRPr="007E5AF8" w:rsidRDefault="00951509" w:rsidP="00654AD6">
            <w:pPr>
              <w:pStyle w:val="af"/>
              <w:numPr>
                <w:ilvl w:val="0"/>
                <w:numId w:val="19"/>
              </w:numPr>
              <w:spacing w:line="276" w:lineRule="auto"/>
              <w:ind w:left="252" w:right="29" w:hanging="270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ลงทุนในบริษัทย่อยซึ่งประกอบธุรกิจ ตามหมายเหตุ</w:t>
            </w:r>
            <w:r w:rsidR="00654AD6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ประกอบงบการเงินข้อ</w:t>
            </w:r>
            <w:r w:rsidR="00E04147" w:rsidRPr="00EF0ED0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</w:t>
            </w:r>
            <w:r w:rsidR="00777046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8</w:t>
            </w:r>
          </w:p>
        </w:tc>
      </w:tr>
    </w:tbl>
    <w:p w:rsidR="00951509" w:rsidRPr="00084BBD" w:rsidRDefault="00951509" w:rsidP="00951509">
      <w:pPr>
        <w:spacing w:after="120" w:line="276" w:lineRule="auto"/>
        <w:ind w:left="720" w:right="29"/>
        <w:jc w:val="both"/>
        <w:rPr>
          <w:rFonts w:ascii="Angsana New" w:hAnsi="Angsana New" w:cs="Angsana New"/>
          <w:b/>
          <w:bCs/>
          <w:sz w:val="2"/>
          <w:szCs w:val="2"/>
        </w:rPr>
      </w:pPr>
    </w:p>
    <w:p w:rsidR="001045FE" w:rsidRDefault="001045FE" w:rsidP="00D70A30">
      <w:pPr>
        <w:numPr>
          <w:ilvl w:val="0"/>
          <w:numId w:val="1"/>
        </w:numPr>
        <w:tabs>
          <w:tab w:val="left" w:pos="720"/>
        </w:tabs>
        <w:spacing w:before="240"/>
        <w:ind w:left="1440" w:right="576" w:hanging="144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70A30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เกณฑ์ในการจัดทำงบการเงิน</w:t>
      </w:r>
      <w:r w:rsidRPr="00D70A30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ระหว่างกาล</w:t>
      </w:r>
    </w:p>
    <w:p w:rsidR="007E5AF8" w:rsidRPr="00D43867" w:rsidRDefault="00A714BD" w:rsidP="00D43867">
      <w:pPr>
        <w:numPr>
          <w:ilvl w:val="1"/>
          <w:numId w:val="1"/>
        </w:numPr>
        <w:ind w:hanging="72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งบการเงิน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รวมและงบการเงิน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เฉพาะกิจการ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ของบริษัท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 ได้จัดทำขึ้น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ในรูปแบบย่อ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ตามมาตรฐานการบัญชี 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ฉบับที่ 34</w:t>
      </w:r>
      <w:r w:rsidR="00654AD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เรื่อง</w:t>
      </w:r>
      <w:r w:rsidR="004E356C" w:rsidRPr="00834DF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E356C"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การรายงานทาง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การเงินระหว่างกาล ที่ประกาศใช้โดยสภาวิชาชีพบัญชี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 และตาม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ประกาศ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ของ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สำนักงาน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คณะกรรมการกำกับหลักทรัพย์และตลาดหลักทรัพย์</w:t>
      </w:r>
      <w:r w:rsidR="00E0414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7E5AF8" w:rsidRPr="007E5AF8">
        <w:rPr>
          <w:rFonts w:asciiTheme="majorBidi" w:hAnsiTheme="majorBidi" w:cstheme="majorBidi"/>
          <w:sz w:val="32"/>
          <w:szCs w:val="32"/>
          <w:cs/>
        </w:rPr>
        <w:t>ยกเว้นงบการเงินของบริษัทย่อยที่อยู่ต่างประเทศ ได้จัดทำตามมาตรฐานการบัญชีของประเทศที่บริษัทย่อยตั้งอยู่ และในการจัดทำงบการเงินรวมได้มีการปรับปรุงงบการเงินให้เป็นไปตามนโยบายการบัญชีเดียวกับบริษัทใหญ่</w:t>
      </w:r>
      <w:r w:rsidR="00D43867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 xml:space="preserve"> </w:t>
      </w:r>
      <w:r w:rsidR="007E5AF8" w:rsidRPr="00D4386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งบการเงินระหว่างกาลนี้ ควรอ่านประกอบกับงบการเงินสำหรับปีสิ้นสุดวันที่ </w:t>
      </w:r>
      <w:r w:rsidR="007E5AF8" w:rsidRPr="00D43867">
        <w:rPr>
          <w:rFonts w:ascii="Angsana New" w:hAnsi="Angsana New" w:cs="Angsana New"/>
          <w:spacing w:val="-6"/>
          <w:sz w:val="32"/>
          <w:szCs w:val="32"/>
          <w:cs/>
        </w:rPr>
        <w:t>31 ธันวาคม 25</w:t>
      </w:r>
      <w:r w:rsidR="007E5AF8" w:rsidRPr="00D43867">
        <w:rPr>
          <w:rFonts w:ascii="Angsana New" w:hAnsi="Angsana New" w:cs="Angsana New"/>
          <w:spacing w:val="-6"/>
          <w:sz w:val="32"/>
          <w:szCs w:val="32"/>
        </w:rPr>
        <w:t>6</w:t>
      </w:r>
      <w:r w:rsidR="00710B9B">
        <w:rPr>
          <w:rFonts w:ascii="Angsana New" w:hAnsi="Angsana New" w:cs="Angsana New"/>
          <w:spacing w:val="-6"/>
          <w:sz w:val="32"/>
          <w:szCs w:val="32"/>
        </w:rPr>
        <w:t>3</w:t>
      </w:r>
    </w:p>
    <w:p w:rsidR="007E5AF8" w:rsidRPr="00542F1B" w:rsidRDefault="007E5AF8" w:rsidP="007E5AF8">
      <w:pPr>
        <w:ind w:left="1440"/>
        <w:jc w:val="thaiDistribute"/>
        <w:rPr>
          <w:rFonts w:ascii="Angsana New" w:hAnsi="Angsana New" w:cs="Angsana New"/>
          <w:b/>
          <w:bCs/>
          <w:spacing w:val="-6"/>
        </w:rPr>
      </w:pPr>
    </w:p>
    <w:p w:rsidR="00A714BD" w:rsidRPr="00D70A30" w:rsidRDefault="00A714BD" w:rsidP="00834DF9">
      <w:pPr>
        <w:numPr>
          <w:ilvl w:val="1"/>
          <w:numId w:val="1"/>
        </w:numPr>
        <w:ind w:right="576" w:hanging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70A30">
        <w:rPr>
          <w:rFonts w:ascii="Angsana New" w:hAnsi="Angsana New" w:cs="Angsana New"/>
          <w:spacing w:val="-2"/>
          <w:sz w:val="32"/>
          <w:szCs w:val="32"/>
          <w:cs/>
        </w:rPr>
        <w:t>มาตรฐานการบัญชีใหม่ที่</w:t>
      </w:r>
      <w:r w:rsidRPr="00D70A30">
        <w:rPr>
          <w:rFonts w:ascii="Angsana New" w:hAnsi="Angsana New" w:cs="Angsana New" w:hint="cs"/>
          <w:spacing w:val="-2"/>
          <w:sz w:val="32"/>
          <w:szCs w:val="32"/>
          <w:cs/>
        </w:rPr>
        <w:t>เริ่มมีผล</w:t>
      </w:r>
      <w:r w:rsidRPr="00D70A30">
        <w:rPr>
          <w:rFonts w:ascii="Angsana New" w:hAnsi="Angsana New" w:cs="Angsana New"/>
          <w:spacing w:val="-2"/>
          <w:sz w:val="32"/>
          <w:szCs w:val="32"/>
          <w:cs/>
        </w:rPr>
        <w:t>บังคับใช้</w:t>
      </w:r>
      <w:r w:rsidRPr="00D70A30">
        <w:rPr>
          <w:rFonts w:ascii="Angsana New" w:hAnsi="Angsana New" w:cs="Angsana New" w:hint="cs"/>
          <w:spacing w:val="-2"/>
          <w:sz w:val="32"/>
          <w:szCs w:val="32"/>
          <w:cs/>
        </w:rPr>
        <w:t>ในงวดบัญชีปัจจุบัน</w:t>
      </w:r>
    </w:p>
    <w:p w:rsidR="00E53874" w:rsidRPr="00E53874" w:rsidRDefault="00E53874" w:rsidP="00E53874">
      <w:pPr>
        <w:spacing w:before="120"/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5387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กลุ่มบริษัทได้นำมาตรฐานการรายงานทางการเงิน และการตีความมาตรฐานการรายงานทางการเงินฉบับปรับปรุงและฉบับใหม่จำนวนหลายฉบับ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2564 มาถือปฏิบัติ </w:t>
      </w:r>
      <w:r w:rsidRPr="00E53874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</w:t>
      </w:r>
      <w:r w:rsidRPr="00E5387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53874">
        <w:rPr>
          <w:rFonts w:ascii="Angsana New" w:hAnsi="Angsana New" w:cs="Angsana New"/>
          <w:sz w:val="32"/>
          <w:szCs w:val="32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E5387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53874">
        <w:rPr>
          <w:rFonts w:ascii="Angsana New" w:hAnsi="Angsana New" w:cs="Angsana New"/>
          <w:sz w:val="32"/>
          <w:szCs w:val="32"/>
          <w:cs/>
        </w:rPr>
        <w:t>และการให้แนวปฏิบัติทางบัญชีกับผู้ใช้มาตรฐาน</w:t>
      </w:r>
      <w:r w:rsidRPr="00E5387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E53874" w:rsidRDefault="00E53874" w:rsidP="00E53874">
      <w:pPr>
        <w:spacing w:before="120"/>
        <w:ind w:left="1440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D5600">
        <w:rPr>
          <w:rFonts w:ascii="Angsana New" w:hAnsi="Angsana New" w:cs="Angsana New"/>
          <w:spacing w:val="-2"/>
          <w:sz w:val="32"/>
          <w:szCs w:val="32"/>
          <w:cs/>
        </w:rPr>
        <w:t>มาตรฐานการรายงานทางการเงิน การตีความมาตรฐานการรายงานทางการเงินดังกล่าว</w:t>
      </w:r>
      <w:r w:rsidRPr="00AD560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AD5600">
        <w:rPr>
          <w:rFonts w:ascii="Angsana New" w:hAnsi="Angsana New" w:cs="Angsana New"/>
          <w:spacing w:val="-2"/>
          <w:sz w:val="32"/>
          <w:szCs w:val="32"/>
          <w:cs/>
        </w:rPr>
        <w:t>ไม่มีผลกระทบอย่างมีสาระสำคัญต่องบการเงิน</w:t>
      </w:r>
      <w:r w:rsidRPr="00AD5600">
        <w:rPr>
          <w:rFonts w:ascii="Angsana New" w:hAnsi="Angsana New" w:cs="Angsana New" w:hint="cs"/>
          <w:spacing w:val="-2"/>
          <w:sz w:val="32"/>
          <w:szCs w:val="32"/>
          <w:cs/>
        </w:rPr>
        <w:t>ของบริษัทและกลุ่มบริษัท</w:t>
      </w:r>
      <w:r w:rsidRPr="00141E73">
        <w:rPr>
          <w:rFonts w:ascii="Angsana New" w:hAnsi="Angsana New" w:cs="Angsana New"/>
          <w:spacing w:val="-2"/>
          <w:sz w:val="32"/>
          <w:szCs w:val="32"/>
          <w:cs/>
        </w:rPr>
        <w:t xml:space="preserve">  </w:t>
      </w:r>
    </w:p>
    <w:p w:rsidR="00976D81" w:rsidRDefault="00A714BD" w:rsidP="00666141">
      <w:pPr>
        <w:numPr>
          <w:ilvl w:val="1"/>
          <w:numId w:val="1"/>
        </w:numPr>
        <w:spacing w:line="230" w:lineRule="auto"/>
        <w:ind w:hanging="720"/>
        <w:jc w:val="thaiDistribute"/>
        <w:rPr>
          <w:rFonts w:ascii="Angsana New" w:hAnsi="Angsana New" w:cs="Angsana New"/>
          <w:sz w:val="32"/>
          <w:szCs w:val="32"/>
        </w:rPr>
      </w:pPr>
      <w:r w:rsidRPr="007E5AF8">
        <w:rPr>
          <w:rFonts w:ascii="Angsana New" w:hAnsi="Angsana New" w:cs="Angsana New" w:hint="cs"/>
          <w:sz w:val="32"/>
          <w:szCs w:val="32"/>
          <w:cs/>
        </w:rPr>
        <w:lastRenderedPageBreak/>
        <w:t>งบการเงินระหว่างกาลนี้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:rsidR="007E5AF8" w:rsidRPr="00666141" w:rsidRDefault="007E5AF8" w:rsidP="00666141">
      <w:pPr>
        <w:spacing w:line="230" w:lineRule="auto"/>
        <w:ind w:left="1440"/>
        <w:jc w:val="thaiDistribute"/>
        <w:rPr>
          <w:rFonts w:ascii="Angsana New" w:hAnsi="Angsana New" w:cs="Angsana New"/>
          <w:cs/>
        </w:rPr>
      </w:pPr>
    </w:p>
    <w:p w:rsidR="00A714BD" w:rsidRPr="006907D6" w:rsidRDefault="00A714BD" w:rsidP="00666141">
      <w:pPr>
        <w:numPr>
          <w:ilvl w:val="1"/>
          <w:numId w:val="1"/>
        </w:numPr>
        <w:spacing w:line="230" w:lineRule="auto"/>
        <w:ind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45C00">
        <w:rPr>
          <w:rFonts w:ascii="Angsana New" w:hAnsi="Angsana New" w:cs="Angsana New"/>
          <w:sz w:val="32"/>
          <w:szCs w:val="32"/>
          <w:cs/>
        </w:rPr>
        <w:t>งบ</w:t>
      </w:r>
      <w:r w:rsidRPr="000E46AB">
        <w:rPr>
          <w:rFonts w:ascii="Angsana New" w:hAnsi="Angsana New" w:cs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ระหว่างกาลรวม</w:t>
      </w:r>
      <w:r>
        <w:rPr>
          <w:rFonts w:ascii="Angsana New" w:hAnsi="Angsana New" w:cs="Angsana New"/>
          <w:sz w:val="32"/>
          <w:szCs w:val="32"/>
          <w:cs/>
        </w:rPr>
        <w:t>นี้</w:t>
      </w:r>
      <w:r w:rsidRPr="00F45C00">
        <w:rPr>
          <w:rFonts w:ascii="Angsana New" w:hAnsi="Angsana New" w:cs="Angsana New"/>
          <w:sz w:val="32"/>
          <w:szCs w:val="32"/>
          <w:cs/>
        </w:rPr>
        <w:t>ได้จัดทำขึ้นโดยรวมงบการเงิน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F45C00">
        <w:rPr>
          <w:rFonts w:ascii="Angsana New" w:hAnsi="Angsana New" w:cs="Angsana New"/>
          <w:sz w:val="32"/>
          <w:szCs w:val="32"/>
          <w:cs/>
        </w:rPr>
        <w:t xml:space="preserve">ของบริษัท </w:t>
      </w:r>
      <w:proofErr w:type="spellStart"/>
      <w:r w:rsidRPr="00F45C00">
        <w:rPr>
          <w:rFonts w:ascii="Angsana New" w:hAnsi="Angsana New" w:cs="Angsana New"/>
          <w:sz w:val="32"/>
          <w:szCs w:val="32"/>
          <w:cs/>
        </w:rPr>
        <w:t>ทีมพ</w:t>
      </w:r>
      <w:proofErr w:type="spellEnd"/>
      <w:r w:rsidRPr="00F45C00">
        <w:rPr>
          <w:rFonts w:ascii="Angsana New" w:hAnsi="Angsana New" w:cs="Angsana New"/>
          <w:sz w:val="32"/>
          <w:szCs w:val="32"/>
          <w:cs/>
        </w:rPr>
        <w:t>รี</w:t>
      </w:r>
      <w:proofErr w:type="spellStart"/>
      <w:r w:rsidRPr="00F45C00">
        <w:rPr>
          <w:rFonts w:ascii="Angsana New" w:hAnsi="Angsana New" w:cs="Angsana New"/>
          <w:sz w:val="32"/>
          <w:szCs w:val="32"/>
          <w:cs/>
        </w:rPr>
        <w:t>ซิชั่น</w:t>
      </w:r>
      <w:proofErr w:type="spellEnd"/>
      <w:r w:rsidRPr="00F45C00">
        <w:rPr>
          <w:rFonts w:ascii="Angsana New" w:hAnsi="Angsana New" w:cs="Angsana New"/>
          <w:sz w:val="32"/>
          <w:szCs w:val="32"/>
          <w:cs/>
        </w:rPr>
        <w:t xml:space="preserve"> จำกัด (มหาชน) </w:t>
      </w:r>
      <w:r w:rsidR="00654AD6">
        <w:rPr>
          <w:rFonts w:ascii="Angsana New" w:hAnsi="Angsana New" w:cs="Angsana New" w:hint="cs"/>
          <w:sz w:val="32"/>
          <w:szCs w:val="32"/>
          <w:cs/>
        </w:rPr>
        <w:t>และ</w:t>
      </w:r>
      <w:r w:rsidRPr="00F45C00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976D81">
        <w:rPr>
          <w:rFonts w:ascii="Angsana New" w:hAnsi="Angsana New" w:cs="Angsana New" w:hint="cs"/>
          <w:sz w:val="32"/>
          <w:szCs w:val="32"/>
          <w:cs/>
        </w:rPr>
        <w:t xml:space="preserve"> ดังต่อไปนี้</w:t>
      </w:r>
    </w:p>
    <w:p w:rsidR="006907D6" w:rsidRPr="006907D6" w:rsidRDefault="006907D6" w:rsidP="00666141">
      <w:pPr>
        <w:spacing w:line="230" w:lineRule="auto"/>
        <w:ind w:left="1440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tbl>
      <w:tblPr>
        <w:tblStyle w:val="ad"/>
        <w:tblW w:w="0" w:type="auto"/>
        <w:tblInd w:w="1548" w:type="dxa"/>
        <w:tblLook w:val="04A0"/>
      </w:tblPr>
      <w:tblGrid>
        <w:gridCol w:w="3690"/>
        <w:gridCol w:w="1530"/>
        <w:gridCol w:w="1530"/>
        <w:gridCol w:w="1350"/>
      </w:tblGrid>
      <w:tr w:rsidR="00976D81" w:rsidTr="008C69FD">
        <w:tc>
          <w:tcPr>
            <w:tcW w:w="3690" w:type="dxa"/>
            <w:vMerge w:val="restart"/>
            <w:vAlign w:val="center"/>
          </w:tcPr>
          <w:p w:rsidR="00976D81" w:rsidRPr="00134AA9" w:rsidRDefault="00976D81" w:rsidP="00666141">
            <w:pPr>
              <w:spacing w:before="60" w:line="230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center"/>
          </w:tcPr>
          <w:p w:rsidR="00976D81" w:rsidRPr="00134AA9" w:rsidRDefault="00976D81" w:rsidP="00666141">
            <w:pPr>
              <w:spacing w:before="60" w:line="230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สัดส่วนการถือหุ้น (</w:t>
            </w:r>
            <w:r w:rsidRPr="00134AA9">
              <w:rPr>
                <w:rFonts w:ascii="Angsana New" w:hAnsi="Angsana New" w:cs="Angsana New"/>
                <w:sz w:val="30"/>
                <w:szCs w:val="30"/>
              </w:rPr>
              <w:t>%)</w:t>
            </w:r>
          </w:p>
        </w:tc>
        <w:tc>
          <w:tcPr>
            <w:tcW w:w="1350" w:type="dxa"/>
            <w:vMerge w:val="restart"/>
            <w:vAlign w:val="center"/>
          </w:tcPr>
          <w:p w:rsidR="00976D81" w:rsidRPr="00134AA9" w:rsidRDefault="00976D81" w:rsidP="00666141">
            <w:pPr>
              <w:spacing w:before="60" w:line="230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>จัดตั้งขึ้นในประเทศ</w:t>
            </w:r>
          </w:p>
        </w:tc>
      </w:tr>
      <w:tr w:rsidR="00064DB0" w:rsidTr="00266FD0">
        <w:tc>
          <w:tcPr>
            <w:tcW w:w="3690" w:type="dxa"/>
            <w:vMerge/>
            <w:tcBorders>
              <w:bottom w:val="single" w:sz="4" w:space="0" w:color="auto"/>
            </w:tcBorders>
          </w:tcPr>
          <w:p w:rsidR="00064DB0" w:rsidRPr="00134AA9" w:rsidRDefault="00064DB0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64DB0" w:rsidRPr="00134AA9" w:rsidRDefault="00064DB0" w:rsidP="00710B9B">
            <w:pPr>
              <w:spacing w:before="30" w:line="230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proofErr w:type="gramStart"/>
            <w:r w:rsidR="00880FB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10B9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80FB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10B9B">
              <w:rPr>
                <w:rFonts w:ascii="Angsana New" w:hAnsi="Angsana New" w:cs="Angsana New" w:hint="cs"/>
                <w:sz w:val="30"/>
                <w:szCs w:val="30"/>
                <w:cs/>
              </w:rPr>
              <w:t>มี.ค.</w:t>
            </w:r>
            <w:proofErr w:type="gramEnd"/>
            <w:r w:rsidR="00B0331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80FB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10B9B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64DB0" w:rsidRPr="00134AA9" w:rsidRDefault="00064DB0" w:rsidP="00710B9B">
            <w:pPr>
              <w:spacing w:before="30" w:line="230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31 </w:t>
            </w:r>
            <w:proofErr w:type="spellStart"/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>ธ.ค</w:t>
            </w:r>
            <w:proofErr w:type="spellEnd"/>
            <w:r w:rsidRPr="00134AA9">
              <w:rPr>
                <w:rFonts w:ascii="Angsana New" w:hAnsi="Angsana New" w:cs="Angsana New"/>
                <w:sz w:val="30"/>
                <w:szCs w:val="30"/>
              </w:rPr>
              <w:t>. 256</w:t>
            </w:r>
            <w:r w:rsidR="00710B9B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:rsidR="00064DB0" w:rsidRPr="00134AA9" w:rsidRDefault="00064DB0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6D81" w:rsidTr="00654AD6">
        <w:tc>
          <w:tcPr>
            <w:tcW w:w="3690" w:type="dxa"/>
            <w:tcBorders>
              <w:bottom w:val="nil"/>
            </w:tcBorders>
          </w:tcPr>
          <w:p w:rsidR="00976D81" w:rsidRPr="00134AA9" w:rsidRDefault="006907D6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34AA9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bottom w:val="nil"/>
              <w:right w:val="single" w:sz="4" w:space="0" w:color="auto"/>
            </w:tcBorders>
          </w:tcPr>
          <w:p w:rsidR="00976D81" w:rsidRPr="00710B9B" w:rsidRDefault="00976D81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nil"/>
            </w:tcBorders>
          </w:tcPr>
          <w:p w:rsidR="00976D81" w:rsidRPr="00710B9B" w:rsidRDefault="00976D81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976D81" w:rsidRPr="00134AA9" w:rsidRDefault="00976D81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6D81" w:rsidTr="00266FD0">
        <w:tc>
          <w:tcPr>
            <w:tcW w:w="3690" w:type="dxa"/>
            <w:tcBorders>
              <w:top w:val="nil"/>
              <w:bottom w:val="nil"/>
            </w:tcBorders>
          </w:tcPr>
          <w:p w:rsidR="00976D81" w:rsidRPr="00134AA9" w:rsidRDefault="006907D6" w:rsidP="00666141">
            <w:pPr>
              <w:spacing w:before="60" w:line="230" w:lineRule="auto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/>
                <w:sz w:val="30"/>
                <w:szCs w:val="30"/>
              </w:rPr>
              <w:t xml:space="preserve">Team Precision (Europe) </w:t>
            </w:r>
            <w:proofErr w:type="spellStart"/>
            <w:r w:rsidRPr="00134AA9">
              <w:rPr>
                <w:rFonts w:ascii="Angsana New" w:hAnsi="Angsana New" w:cs="Angsana New"/>
                <w:sz w:val="30"/>
                <w:szCs w:val="30"/>
              </w:rPr>
              <w:t>ApS</w:t>
            </w:r>
            <w:proofErr w:type="spellEnd"/>
          </w:p>
        </w:tc>
        <w:tc>
          <w:tcPr>
            <w:tcW w:w="1530" w:type="dxa"/>
            <w:tcBorders>
              <w:top w:val="nil"/>
              <w:bottom w:val="nil"/>
              <w:right w:val="single" w:sz="4" w:space="0" w:color="auto"/>
            </w:tcBorders>
          </w:tcPr>
          <w:p w:rsidR="00976D81" w:rsidRPr="00EF0ED0" w:rsidRDefault="006907D6" w:rsidP="00666141">
            <w:pPr>
              <w:tabs>
                <w:tab w:val="decimal" w:pos="792"/>
              </w:tabs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F0ED0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</w:tcBorders>
          </w:tcPr>
          <w:p w:rsidR="00976D81" w:rsidRPr="00EF0ED0" w:rsidRDefault="006907D6" w:rsidP="00666141">
            <w:pPr>
              <w:tabs>
                <w:tab w:val="decimal" w:pos="792"/>
              </w:tabs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F0ED0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976D81" w:rsidRPr="00134AA9" w:rsidRDefault="006907D6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>เดนมาร์ก</w:t>
            </w:r>
          </w:p>
        </w:tc>
      </w:tr>
      <w:tr w:rsidR="00976D81" w:rsidTr="00654AD6">
        <w:tc>
          <w:tcPr>
            <w:tcW w:w="3690" w:type="dxa"/>
            <w:tcBorders>
              <w:top w:val="nil"/>
              <w:bottom w:val="single" w:sz="4" w:space="0" w:color="auto"/>
            </w:tcBorders>
          </w:tcPr>
          <w:p w:rsidR="00976D81" w:rsidRPr="00134AA9" w:rsidRDefault="006907D6" w:rsidP="00666141">
            <w:pPr>
              <w:spacing w:before="60" w:line="230" w:lineRule="auto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/>
                <w:sz w:val="30"/>
                <w:szCs w:val="30"/>
              </w:rPr>
              <w:t>TPA Holding LLC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76D81" w:rsidRPr="00EF0ED0" w:rsidRDefault="006907D6" w:rsidP="00666141">
            <w:pPr>
              <w:tabs>
                <w:tab w:val="decimal" w:pos="792"/>
              </w:tabs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F0ED0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76D81" w:rsidRPr="00EF0ED0" w:rsidRDefault="00155D27" w:rsidP="00666141">
            <w:pPr>
              <w:tabs>
                <w:tab w:val="decimal" w:pos="792"/>
              </w:tabs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F0ED0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976D81" w:rsidRPr="00134AA9" w:rsidRDefault="006907D6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>สหรัฐอเมริกา</w:t>
            </w:r>
          </w:p>
        </w:tc>
      </w:tr>
    </w:tbl>
    <w:p w:rsidR="00EF0ED0" w:rsidRPr="00EF0ED0" w:rsidRDefault="00EF0ED0" w:rsidP="00EF0ED0">
      <w:pPr>
        <w:ind w:left="1440"/>
        <w:jc w:val="thaiDistribute"/>
        <w:rPr>
          <w:rFonts w:ascii="Angsana New" w:hAnsi="Angsana New" w:cs="Angsana New"/>
          <w:sz w:val="16"/>
          <w:szCs w:val="16"/>
        </w:rPr>
      </w:pPr>
    </w:p>
    <w:p w:rsidR="00A714BD" w:rsidRDefault="00A714BD" w:rsidP="00155D27">
      <w:pPr>
        <w:numPr>
          <w:ilvl w:val="1"/>
          <w:numId w:val="1"/>
        </w:numPr>
        <w:ind w:hanging="720"/>
        <w:jc w:val="thaiDistribute"/>
        <w:rPr>
          <w:rFonts w:ascii="Angsana New" w:hAnsi="Angsana New" w:cs="Angsana New"/>
          <w:sz w:val="32"/>
          <w:szCs w:val="32"/>
        </w:rPr>
      </w:pPr>
      <w:r w:rsidRPr="000E46AB">
        <w:rPr>
          <w:rFonts w:ascii="Angsana New" w:hAnsi="Angsana New" w:cs="Angsana New"/>
          <w:sz w:val="32"/>
          <w:szCs w:val="32"/>
          <w:cs/>
        </w:rPr>
        <w:t>ยอดคงค้างและรายการระหว่างกันที่สำคัญของบริษัทและบริษัทย่อย ได้ตัดออกจากงบการเงิน</w:t>
      </w:r>
      <w:r w:rsidRPr="000E46AB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E46AB">
        <w:rPr>
          <w:rFonts w:ascii="Angsana New" w:hAnsi="Angsana New" w:cs="Angsana New"/>
          <w:sz w:val="32"/>
          <w:szCs w:val="32"/>
          <w:cs/>
        </w:rPr>
        <w:t>รวม</w:t>
      </w:r>
      <w:r w:rsidR="00EE3929" w:rsidRPr="000E46AB">
        <w:rPr>
          <w:rFonts w:ascii="Angsana New" w:hAnsi="Angsana New" w:cs="Angsana New" w:hint="cs"/>
          <w:sz w:val="32"/>
          <w:szCs w:val="32"/>
          <w:cs/>
        </w:rPr>
        <w:t>แล้ว</w:t>
      </w:r>
    </w:p>
    <w:p w:rsidR="00D436EA" w:rsidRPr="00542F1B" w:rsidRDefault="00D436EA" w:rsidP="00D436EA">
      <w:pPr>
        <w:ind w:left="1440"/>
        <w:jc w:val="thaiDistribute"/>
        <w:rPr>
          <w:rFonts w:ascii="Angsana New" w:hAnsi="Angsana New" w:cs="Angsana New"/>
          <w:sz w:val="32"/>
          <w:szCs w:val="32"/>
        </w:rPr>
      </w:pPr>
    </w:p>
    <w:p w:rsidR="004A03ED" w:rsidRPr="00D742BC" w:rsidRDefault="008F5525" w:rsidP="001A477C">
      <w:pPr>
        <w:pStyle w:val="af"/>
        <w:numPr>
          <w:ilvl w:val="0"/>
          <w:numId w:val="1"/>
        </w:numPr>
        <w:tabs>
          <w:tab w:val="left" w:pos="426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2BC">
        <w:rPr>
          <w:rFonts w:ascii="Angsana New" w:hAnsi="Angsana New"/>
          <w:b/>
          <w:bCs/>
          <w:sz w:val="32"/>
          <w:szCs w:val="32"/>
          <w:cs/>
        </w:rPr>
        <w:t>รายการเทียบเท่าเงินสด</w:t>
      </w:r>
    </w:p>
    <w:p w:rsidR="00193D4F" w:rsidRPr="001245E8" w:rsidRDefault="00DB3322" w:rsidP="00155D27">
      <w:pPr>
        <w:spacing w:before="240"/>
        <w:ind w:left="720" w:right="29"/>
        <w:jc w:val="right"/>
        <w:rPr>
          <w:rFonts w:ascii="Angsana New" w:hAnsi="Angsana New" w:cs="Angsana New"/>
          <w:b/>
          <w:bCs/>
          <w:sz w:val="30"/>
          <w:szCs w:val="30"/>
        </w:rPr>
      </w:pPr>
      <w:r w:rsidRPr="001245E8">
        <w:rPr>
          <w:rFonts w:ascii="Angsana New" w:hAnsi="Angsana New" w:cs="Angsana New"/>
          <w:sz w:val="30"/>
          <w:szCs w:val="30"/>
        </w:rPr>
        <w:t xml:space="preserve"> </w:t>
      </w:r>
      <w:r w:rsidR="00193D4F" w:rsidRPr="001245E8">
        <w:rPr>
          <w:rFonts w:ascii="Angsana New" w:hAnsi="Angsana New" w:cs="Angsana New"/>
          <w:sz w:val="30"/>
          <w:szCs w:val="30"/>
          <w:cs/>
        </w:rPr>
        <w:t xml:space="preserve">หน่วย : </w:t>
      </w:r>
      <w:r w:rsidR="005E7538" w:rsidRPr="001245E8">
        <w:rPr>
          <w:rFonts w:ascii="Angsana New" w:hAnsi="Angsana New" w:cs="Angsana New" w:hint="cs"/>
          <w:sz w:val="30"/>
          <w:szCs w:val="30"/>
          <w:cs/>
        </w:rPr>
        <w:t>พัน</w:t>
      </w:r>
      <w:r w:rsidR="00193D4F" w:rsidRPr="001245E8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4670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1534"/>
        <w:gridCol w:w="1534"/>
        <w:gridCol w:w="1534"/>
        <w:gridCol w:w="1533"/>
      </w:tblGrid>
      <w:tr w:rsidR="00BE7B95" w:rsidRPr="002F37CC" w:rsidTr="00E53874">
        <w:trPr>
          <w:cantSplit/>
          <w:trHeight w:val="526"/>
        </w:trPr>
        <w:tc>
          <w:tcPr>
            <w:tcW w:w="1633" w:type="pct"/>
            <w:vMerge w:val="restart"/>
            <w:tcBorders>
              <w:top w:val="single" w:sz="4" w:space="0" w:color="auto"/>
            </w:tcBorders>
            <w:vAlign w:val="center"/>
          </w:tcPr>
          <w:p w:rsidR="009972E3" w:rsidRPr="002F37CC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6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72E3" w:rsidRPr="002F37CC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72E3" w:rsidRPr="002F37CC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7B95" w:rsidRPr="002F37CC" w:rsidTr="00E53874">
        <w:trPr>
          <w:cantSplit/>
          <w:trHeight w:val="458"/>
        </w:trPr>
        <w:tc>
          <w:tcPr>
            <w:tcW w:w="1633" w:type="pct"/>
            <w:vMerge/>
            <w:tcBorders>
              <w:bottom w:val="single" w:sz="4" w:space="0" w:color="auto"/>
            </w:tcBorders>
            <w:vAlign w:val="center"/>
          </w:tcPr>
          <w:p w:rsidR="00496949" w:rsidRPr="002F37CC" w:rsidRDefault="00496949" w:rsidP="00800D4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949" w:rsidRPr="002F37CC" w:rsidRDefault="005E7538" w:rsidP="00710B9B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proofErr w:type="gramStart"/>
            <w:r w:rsidR="00710B9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710B9B">
              <w:rPr>
                <w:rFonts w:ascii="Angsana New" w:hAnsi="Angsana New" w:cs="Angsana New" w:hint="cs"/>
                <w:sz w:val="30"/>
                <w:szCs w:val="30"/>
                <w:cs/>
              </w:rPr>
              <w:t>มี.ค.</w:t>
            </w:r>
            <w:proofErr w:type="gramEnd"/>
            <w:r w:rsidR="00D40E8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D40E8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10B9B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6949" w:rsidRPr="002F37CC" w:rsidRDefault="005E7538" w:rsidP="00710B9B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31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ธ.ค</w:t>
            </w:r>
            <w:proofErr w:type="spellEnd"/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665FF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F37C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BD29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10B9B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949" w:rsidRPr="002F37CC" w:rsidRDefault="00BD29C1" w:rsidP="00710B9B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proofErr w:type="gramStart"/>
            <w:r w:rsidR="00710B9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710B9B">
              <w:rPr>
                <w:rFonts w:ascii="Angsana New" w:hAnsi="Angsana New" w:cs="Angsana New" w:hint="cs"/>
                <w:sz w:val="30"/>
                <w:szCs w:val="30"/>
                <w:cs/>
              </w:rPr>
              <w:t>มี.ค.</w:t>
            </w:r>
            <w:proofErr w:type="gramEnd"/>
            <w:r w:rsidR="00710B9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D40E85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710B9B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6949" w:rsidRPr="002F37CC" w:rsidRDefault="005E7538" w:rsidP="00710B9B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31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ธ.ค</w:t>
            </w:r>
            <w:proofErr w:type="spellEnd"/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665FF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F37C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BD29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10B9B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FE2638" w:rsidRPr="002F37CC" w:rsidTr="00E53874">
        <w:trPr>
          <w:cantSplit/>
        </w:trPr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2638" w:rsidRPr="002F37CC" w:rsidRDefault="00710B9B" w:rsidP="00581A05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เงินฝากธนาคารประเภท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404F7" w:rsidRPr="002F37CC" w:rsidRDefault="00F404F7" w:rsidP="00E53874">
            <w:pPr>
              <w:tabs>
                <w:tab w:val="decimal" w:pos="1167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2638" w:rsidRPr="002F37CC" w:rsidRDefault="00FE2638" w:rsidP="00302ED6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2638" w:rsidRPr="002F37CC" w:rsidRDefault="00FE2638" w:rsidP="004C592D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2638" w:rsidRPr="002F37CC" w:rsidRDefault="00FE2638" w:rsidP="00744FCC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5658C" w:rsidRPr="002F37CC" w:rsidTr="00E53874">
        <w:trPr>
          <w:cantSplit/>
        </w:trPr>
        <w:tc>
          <w:tcPr>
            <w:tcW w:w="1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58C" w:rsidRPr="00D0705F" w:rsidRDefault="0005658C" w:rsidP="0005658C">
            <w:pPr>
              <w:tabs>
                <w:tab w:val="left" w:pos="360"/>
                <w:tab w:val="left" w:pos="900"/>
                <w:tab w:val="left" w:pos="1440"/>
              </w:tabs>
              <w:spacing w:line="221" w:lineRule="auto"/>
              <w:ind w:left="342" w:right="-108" w:hanging="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 ออมทรัพย์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658C" w:rsidRPr="0043340D" w:rsidRDefault="000F2FA4" w:rsidP="00654AD6">
            <w:pPr>
              <w:tabs>
                <w:tab w:val="decimal" w:pos="1167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197,</w:t>
            </w: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77</w:t>
            </w:r>
            <w:r w:rsidR="00E06917">
              <w:rPr>
                <w:rFonts w:ascii="Angsana New" w:hAnsi="Angsana New" w:cs="Angsana New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58C" w:rsidRPr="000F2FA4" w:rsidRDefault="0005658C" w:rsidP="000F2FA4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0F2FA4">
              <w:rPr>
                <w:rFonts w:ascii="Angsana New" w:hAnsi="Angsana New" w:cs="Angsana New"/>
                <w:sz w:val="30"/>
                <w:szCs w:val="30"/>
                <w:lang w:eastAsia="zh-CN"/>
              </w:rPr>
              <w:t>104,222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58C" w:rsidRPr="0043340D" w:rsidRDefault="0043340D" w:rsidP="00654AD6">
            <w:pPr>
              <w:tabs>
                <w:tab w:val="decimal" w:pos="1167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43340D">
              <w:rPr>
                <w:rFonts w:ascii="Angsana New" w:hAnsi="Angsana New" w:cs="Angsana New"/>
                <w:sz w:val="30"/>
                <w:szCs w:val="30"/>
                <w:lang w:eastAsia="zh-CN"/>
              </w:rPr>
              <w:t>194,092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58C" w:rsidRPr="0043340D" w:rsidRDefault="0005658C" w:rsidP="0043340D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43340D">
              <w:rPr>
                <w:rFonts w:ascii="Angsana New" w:hAnsi="Angsana New" w:cs="Angsana New"/>
                <w:sz w:val="30"/>
                <w:szCs w:val="30"/>
                <w:lang w:eastAsia="zh-CN"/>
              </w:rPr>
              <w:t>100,433</w:t>
            </w:r>
          </w:p>
        </w:tc>
      </w:tr>
      <w:tr w:rsidR="0005658C" w:rsidRPr="002F37CC" w:rsidTr="00E53874">
        <w:trPr>
          <w:cantSplit/>
        </w:trPr>
        <w:tc>
          <w:tcPr>
            <w:tcW w:w="1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8C" w:rsidRDefault="0005658C" w:rsidP="0005658C">
            <w:pPr>
              <w:tabs>
                <w:tab w:val="left" w:pos="360"/>
                <w:tab w:val="left" w:pos="900"/>
                <w:tab w:val="left" w:pos="1440"/>
              </w:tabs>
              <w:spacing w:line="221" w:lineRule="auto"/>
              <w:ind w:left="342" w:right="-108" w:hanging="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 กระแสรายวัน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58C" w:rsidRPr="0043340D" w:rsidRDefault="000F2FA4" w:rsidP="00654AD6">
            <w:pPr>
              <w:tabs>
                <w:tab w:val="decimal" w:pos="1167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1,3</w:t>
            </w:r>
            <w:r w:rsidR="00E06917">
              <w:rPr>
                <w:rFonts w:ascii="Angsana New" w:hAnsi="Angsana New" w:cs="Angsana New"/>
                <w:sz w:val="30"/>
                <w:szCs w:val="30"/>
                <w:lang w:eastAsia="zh-CN"/>
              </w:rPr>
              <w:t>89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8C" w:rsidRPr="000F2FA4" w:rsidRDefault="0005658C" w:rsidP="000F2FA4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0F2FA4">
              <w:rPr>
                <w:rFonts w:ascii="Angsana New" w:hAnsi="Angsana New" w:cs="Angsana New"/>
                <w:sz w:val="30"/>
                <w:szCs w:val="30"/>
                <w:lang w:eastAsia="zh-CN"/>
              </w:rPr>
              <w:t>26,42</w:t>
            </w:r>
            <w:r w:rsidR="000F2FA4" w:rsidRPr="000F2FA4">
              <w:rPr>
                <w:rFonts w:ascii="Angsana New" w:hAnsi="Angsana New" w:cs="Angsana New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8C" w:rsidRPr="0043340D" w:rsidRDefault="0043340D" w:rsidP="00654AD6">
            <w:pPr>
              <w:tabs>
                <w:tab w:val="decimal" w:pos="1167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43340D">
              <w:rPr>
                <w:rFonts w:ascii="Angsana New" w:hAnsi="Angsana New" w:cs="Angsana New"/>
                <w:sz w:val="30"/>
                <w:szCs w:val="30"/>
                <w:lang w:eastAsia="zh-CN"/>
              </w:rPr>
              <w:t>1,389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8C" w:rsidRPr="0043340D" w:rsidRDefault="0005658C" w:rsidP="0043340D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43340D">
              <w:rPr>
                <w:rFonts w:ascii="Angsana New" w:hAnsi="Angsana New" w:cs="Angsana New"/>
                <w:sz w:val="30"/>
                <w:szCs w:val="30"/>
                <w:lang w:eastAsia="zh-CN"/>
              </w:rPr>
              <w:t>26,</w:t>
            </w:r>
            <w:r w:rsidR="0043340D" w:rsidRPr="0043340D">
              <w:rPr>
                <w:rFonts w:ascii="Angsana New" w:hAnsi="Angsana New" w:cs="Angsana New"/>
                <w:sz w:val="30"/>
                <w:szCs w:val="30"/>
                <w:lang w:eastAsia="zh-CN"/>
              </w:rPr>
              <w:t>424</w:t>
            </w:r>
          </w:p>
        </w:tc>
      </w:tr>
      <w:tr w:rsidR="0005658C" w:rsidRPr="002F37CC" w:rsidTr="00E53874">
        <w:trPr>
          <w:cantSplit/>
        </w:trPr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8C" w:rsidRDefault="0005658C" w:rsidP="00710B9B">
            <w:pPr>
              <w:tabs>
                <w:tab w:val="left" w:pos="360"/>
                <w:tab w:val="left" w:pos="900"/>
                <w:tab w:val="left" w:pos="1440"/>
              </w:tabs>
              <w:spacing w:line="221" w:lineRule="auto"/>
              <w:ind w:left="342" w:right="-108" w:hanging="30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รวมรายการเทียบเท่าเงินสด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58C" w:rsidRPr="0043340D" w:rsidRDefault="000F2FA4" w:rsidP="00654AD6">
            <w:pPr>
              <w:tabs>
                <w:tab w:val="decimal" w:pos="1167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199,162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8C" w:rsidRPr="000F2FA4" w:rsidRDefault="000F2FA4" w:rsidP="0005658C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0F2FA4">
              <w:rPr>
                <w:rFonts w:ascii="Angsana New" w:hAnsi="Angsana New" w:cs="Angsana New"/>
                <w:sz w:val="30"/>
                <w:szCs w:val="30"/>
                <w:lang w:eastAsia="zh-CN"/>
              </w:rPr>
              <w:t>130,646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8C" w:rsidRPr="0043340D" w:rsidRDefault="0043340D" w:rsidP="00654AD6">
            <w:pPr>
              <w:tabs>
                <w:tab w:val="decimal" w:pos="1167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195,481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8C" w:rsidRPr="0043340D" w:rsidRDefault="0043340D" w:rsidP="0005658C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43340D">
              <w:rPr>
                <w:rFonts w:ascii="Angsana New" w:hAnsi="Angsana New" w:cs="Angsana New"/>
                <w:sz w:val="30"/>
                <w:szCs w:val="30"/>
                <w:lang w:eastAsia="zh-CN"/>
              </w:rPr>
              <w:t>126,857</w:t>
            </w:r>
          </w:p>
        </w:tc>
      </w:tr>
    </w:tbl>
    <w:p w:rsidR="00C35D86" w:rsidRDefault="00C35D86" w:rsidP="00C35D86">
      <w:pPr>
        <w:pStyle w:val="af"/>
        <w:tabs>
          <w:tab w:val="left" w:pos="720"/>
        </w:tabs>
        <w:spacing w:before="60"/>
        <w:ind w:left="450" w:right="29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F0ED0" w:rsidRDefault="00EF0ED0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B61437" w:rsidRPr="00B800F1" w:rsidRDefault="008A209E" w:rsidP="001A477C">
      <w:pPr>
        <w:pStyle w:val="af"/>
        <w:numPr>
          <w:ilvl w:val="0"/>
          <w:numId w:val="1"/>
        </w:numPr>
        <w:tabs>
          <w:tab w:val="left" w:pos="720"/>
        </w:tabs>
        <w:spacing w:before="60"/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B800F1">
        <w:rPr>
          <w:rFonts w:ascii="Angsana New" w:hAnsi="Angsana New"/>
          <w:b/>
          <w:bCs/>
          <w:sz w:val="32"/>
          <w:szCs w:val="32"/>
          <w:cs/>
        </w:rPr>
        <w:lastRenderedPageBreak/>
        <w:t>ลูกหนี้การค้าและลูกหนี้</w:t>
      </w:r>
      <w:r w:rsidR="0065386D" w:rsidRPr="00B800F1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B800F1">
        <w:rPr>
          <w:rFonts w:ascii="Angsana New" w:hAnsi="Angsana New"/>
          <w:b/>
          <w:bCs/>
          <w:sz w:val="32"/>
          <w:szCs w:val="32"/>
          <w:cs/>
        </w:rPr>
        <w:t xml:space="preserve">อื่น </w:t>
      </w:r>
    </w:p>
    <w:p w:rsidR="00251FAA" w:rsidRPr="00F07B56" w:rsidRDefault="0051259B" w:rsidP="004A03ED">
      <w:pPr>
        <w:spacing w:line="0" w:lineRule="atLeast"/>
        <w:ind w:left="446" w:right="-22"/>
        <w:jc w:val="right"/>
        <w:rPr>
          <w:rFonts w:ascii="Angsana New" w:hAnsi="Angsana New" w:cs="Angsana New"/>
          <w:sz w:val="30"/>
          <w:szCs w:val="30"/>
        </w:rPr>
      </w:pPr>
      <w:r w:rsidRPr="00F07B56">
        <w:rPr>
          <w:rFonts w:ascii="Angsana New" w:hAnsi="Angsana New" w:cs="Angsana New"/>
          <w:sz w:val="30"/>
          <w:szCs w:val="30"/>
          <w:cs/>
        </w:rPr>
        <w:t xml:space="preserve">หน่วย : </w:t>
      </w:r>
      <w:r w:rsidRPr="00F07B56">
        <w:rPr>
          <w:rFonts w:ascii="Angsana New" w:hAnsi="Angsana New" w:cs="Angsana New" w:hint="cs"/>
          <w:sz w:val="30"/>
          <w:szCs w:val="30"/>
          <w:cs/>
        </w:rPr>
        <w:t>พัน</w:t>
      </w:r>
      <w:r w:rsidRPr="00F07B56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0" w:type="auto"/>
        <w:jc w:val="center"/>
        <w:tblInd w:w="-530" w:type="dxa"/>
        <w:tblLayout w:type="fixed"/>
        <w:tblLook w:val="0000"/>
      </w:tblPr>
      <w:tblGrid>
        <w:gridCol w:w="3642"/>
        <w:gridCol w:w="1499"/>
        <w:gridCol w:w="1500"/>
        <w:gridCol w:w="1499"/>
        <w:gridCol w:w="1500"/>
      </w:tblGrid>
      <w:tr w:rsidR="0051259B" w:rsidRPr="0065386D" w:rsidTr="00EF0ED0">
        <w:trPr>
          <w:trHeight w:val="20"/>
          <w:jc w:val="center"/>
        </w:trPr>
        <w:tc>
          <w:tcPr>
            <w:tcW w:w="364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59B" w:rsidRPr="0065386D" w:rsidRDefault="0051259B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259B" w:rsidRPr="0065386D" w:rsidRDefault="0051259B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99" w:type="dxa"/>
            <w:gridSpan w:val="2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9B" w:rsidRPr="0065386D" w:rsidRDefault="0051259B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2C9D" w:rsidRPr="0065386D" w:rsidTr="00EF0ED0">
        <w:trPr>
          <w:trHeight w:val="454"/>
          <w:jc w:val="center"/>
        </w:trPr>
        <w:tc>
          <w:tcPr>
            <w:tcW w:w="3642" w:type="dxa"/>
            <w:vMerge/>
            <w:tcBorders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C9D" w:rsidRPr="0065386D" w:rsidRDefault="00B72C9D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9D" w:rsidRPr="0065386D" w:rsidRDefault="00F0293B" w:rsidP="00051FCE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proofErr w:type="gramStart"/>
            <w:r w:rsidR="000565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05658C">
              <w:rPr>
                <w:rFonts w:ascii="Angsana New" w:hAnsi="Angsana New" w:cs="Angsana New"/>
                <w:sz w:val="30"/>
                <w:szCs w:val="30"/>
                <w:cs/>
              </w:rPr>
              <w:t>มี.ค.</w:t>
            </w:r>
            <w:proofErr w:type="gramEnd"/>
            <w:r w:rsidR="0005658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5658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9D" w:rsidRPr="0065386D" w:rsidRDefault="00B72C9D" w:rsidP="00834DF9">
            <w:pPr>
              <w:spacing w:line="20" w:lineRule="atLeast"/>
              <w:ind w:left="-84" w:right="-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0565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05658C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="0005658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99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9D" w:rsidRPr="0065386D" w:rsidRDefault="00F0293B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proofErr w:type="gramStart"/>
            <w:r w:rsidR="000565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05658C">
              <w:rPr>
                <w:rFonts w:ascii="Angsana New" w:hAnsi="Angsana New" w:cs="Angsana New"/>
                <w:sz w:val="30"/>
                <w:szCs w:val="30"/>
                <w:cs/>
              </w:rPr>
              <w:t>มี.ค.</w:t>
            </w:r>
            <w:proofErr w:type="gramEnd"/>
            <w:r w:rsidR="0005658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5658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9D" w:rsidRPr="0065386D" w:rsidRDefault="00B72C9D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0565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05658C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="0005658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51259B" w:rsidRPr="0065386D" w:rsidTr="00EF0ED0">
        <w:trPr>
          <w:trHeight w:val="527"/>
          <w:jc w:val="center"/>
        </w:trPr>
        <w:tc>
          <w:tcPr>
            <w:tcW w:w="3642" w:type="dxa"/>
            <w:tcBorders>
              <w:left w:val="single" w:sz="6" w:space="0" w:color="auto"/>
            </w:tcBorders>
            <w:vAlign w:val="center"/>
          </w:tcPr>
          <w:p w:rsidR="0051259B" w:rsidRPr="0065386D" w:rsidRDefault="0051259B" w:rsidP="00834DF9">
            <w:pPr>
              <w:spacing w:before="30" w:line="20" w:lineRule="atLeast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5386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499" w:type="dxa"/>
            <w:tcBorders>
              <w:left w:val="single" w:sz="6" w:space="0" w:color="auto"/>
              <w:right w:val="single" w:sz="4" w:space="0" w:color="auto"/>
            </w:tcBorders>
          </w:tcPr>
          <w:p w:rsidR="0051259B" w:rsidRPr="0065386D" w:rsidRDefault="0051259B" w:rsidP="00834DF9">
            <w:pPr>
              <w:tabs>
                <w:tab w:val="decimal" w:pos="1146"/>
              </w:tabs>
              <w:spacing w:before="30" w:line="20" w:lineRule="atLeas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51259B" w:rsidRPr="0065386D" w:rsidRDefault="0051259B" w:rsidP="00834DF9">
            <w:pPr>
              <w:tabs>
                <w:tab w:val="decimal" w:pos="1169"/>
              </w:tabs>
              <w:spacing w:before="30" w:line="20" w:lineRule="atLeast"/>
              <w:ind w:right="-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51259B" w:rsidRPr="0065386D" w:rsidRDefault="0051259B" w:rsidP="00834DF9">
            <w:pPr>
              <w:tabs>
                <w:tab w:val="decimal" w:pos="1169"/>
              </w:tabs>
              <w:spacing w:before="30" w:line="20" w:lineRule="atLeast"/>
              <w:ind w:right="-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59B" w:rsidRPr="0065386D" w:rsidRDefault="0051259B" w:rsidP="00834DF9">
            <w:pPr>
              <w:tabs>
                <w:tab w:val="decimal" w:pos="1169"/>
              </w:tabs>
              <w:spacing w:before="30" w:line="20" w:lineRule="atLeast"/>
              <w:ind w:right="-5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5658C" w:rsidRPr="0065386D" w:rsidTr="00EF0ED0">
        <w:trPr>
          <w:trHeight w:val="392"/>
          <w:jc w:val="center"/>
        </w:trPr>
        <w:tc>
          <w:tcPr>
            <w:tcW w:w="3642" w:type="dxa"/>
            <w:tcBorders>
              <w:left w:val="single" w:sz="6" w:space="0" w:color="auto"/>
            </w:tcBorders>
            <w:vAlign w:val="center"/>
          </w:tcPr>
          <w:p w:rsidR="0005658C" w:rsidRPr="0065386D" w:rsidRDefault="0005658C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99" w:type="dxa"/>
            <w:tcBorders>
              <w:left w:val="single" w:sz="6" w:space="0" w:color="auto"/>
              <w:right w:val="single" w:sz="4" w:space="0" w:color="auto"/>
            </w:tcBorders>
          </w:tcPr>
          <w:p w:rsidR="0005658C" w:rsidRPr="0065386D" w:rsidRDefault="000F2FA4" w:rsidP="0055349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267,975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05658C" w:rsidRPr="000F2FA4" w:rsidRDefault="0005658C" w:rsidP="0005658C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0F2FA4">
              <w:rPr>
                <w:rFonts w:ascii="Angsana New" w:hAnsi="Angsana New" w:cs="Angsana New"/>
                <w:sz w:val="30"/>
                <w:szCs w:val="30"/>
                <w:lang w:eastAsia="zh-CN"/>
              </w:rPr>
              <w:t>235,06</w:t>
            </w:r>
            <w:r w:rsidR="000F2FA4" w:rsidRPr="000F2FA4">
              <w:rPr>
                <w:rFonts w:ascii="Angsana New" w:hAnsi="Angsana New" w:cs="Angsana New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1499" w:type="dxa"/>
            <w:tcBorders>
              <w:left w:val="dashed" w:sz="4" w:space="0" w:color="auto"/>
              <w:right w:val="single" w:sz="4" w:space="0" w:color="auto"/>
            </w:tcBorders>
          </w:tcPr>
          <w:p w:rsidR="0005658C" w:rsidRPr="00654D41" w:rsidRDefault="0043340D" w:rsidP="0005658C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267,975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05658C" w:rsidRPr="0043340D" w:rsidRDefault="0043340D" w:rsidP="0005658C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43340D">
              <w:rPr>
                <w:rFonts w:ascii="Angsana New" w:hAnsi="Angsana New" w:cs="Angsana New"/>
                <w:sz w:val="30"/>
                <w:szCs w:val="30"/>
                <w:lang w:eastAsia="zh-CN"/>
              </w:rPr>
              <w:t>235,066</w:t>
            </w:r>
          </w:p>
        </w:tc>
      </w:tr>
      <w:tr w:rsidR="0005658C" w:rsidRPr="0065386D" w:rsidTr="00EF0ED0">
        <w:trPr>
          <w:trHeight w:val="410"/>
          <w:jc w:val="center"/>
        </w:trPr>
        <w:tc>
          <w:tcPr>
            <w:tcW w:w="3642" w:type="dxa"/>
            <w:tcBorders>
              <w:left w:val="single" w:sz="6" w:space="0" w:color="auto"/>
            </w:tcBorders>
            <w:vAlign w:val="center"/>
          </w:tcPr>
          <w:p w:rsidR="0005658C" w:rsidRPr="0065386D" w:rsidRDefault="0005658C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เกินกำหนดชำระไม่เกิน 3 เดือน</w:t>
            </w:r>
          </w:p>
        </w:tc>
        <w:tc>
          <w:tcPr>
            <w:tcW w:w="1499" w:type="dxa"/>
            <w:tcBorders>
              <w:left w:val="single" w:sz="6" w:space="0" w:color="auto"/>
              <w:right w:val="single" w:sz="4" w:space="0" w:color="auto"/>
            </w:tcBorders>
          </w:tcPr>
          <w:p w:rsidR="0005658C" w:rsidRPr="0065386D" w:rsidRDefault="000F2FA4" w:rsidP="0055349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49,674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05658C" w:rsidRPr="000F2FA4" w:rsidRDefault="0005658C" w:rsidP="000F2FA4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0F2FA4">
              <w:rPr>
                <w:rFonts w:ascii="Angsana New" w:hAnsi="Angsana New" w:cs="Angsana New"/>
                <w:sz w:val="30"/>
                <w:szCs w:val="30"/>
                <w:lang w:eastAsia="zh-CN"/>
              </w:rPr>
              <w:t>73,59</w:t>
            </w:r>
            <w:r w:rsidR="000F2FA4" w:rsidRPr="000F2FA4">
              <w:rPr>
                <w:rFonts w:ascii="Angsana New" w:hAnsi="Angsana New" w:cs="Angsana New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499" w:type="dxa"/>
            <w:tcBorders>
              <w:left w:val="dashed" w:sz="4" w:space="0" w:color="auto"/>
              <w:right w:val="single" w:sz="4" w:space="0" w:color="auto"/>
            </w:tcBorders>
          </w:tcPr>
          <w:p w:rsidR="0005658C" w:rsidRPr="00654D41" w:rsidRDefault="0043340D" w:rsidP="0005658C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49,674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05658C" w:rsidRPr="0043340D" w:rsidRDefault="0043340D" w:rsidP="0005658C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43340D">
              <w:rPr>
                <w:rFonts w:ascii="Angsana New" w:hAnsi="Angsana New" w:cs="Angsana New"/>
                <w:sz w:val="30"/>
                <w:szCs w:val="30"/>
                <w:lang w:eastAsia="zh-CN"/>
              </w:rPr>
              <w:t>73,592</w:t>
            </w:r>
          </w:p>
        </w:tc>
      </w:tr>
      <w:tr w:rsidR="0005658C" w:rsidRPr="0065386D" w:rsidTr="00EF0ED0">
        <w:trPr>
          <w:trHeight w:val="338"/>
          <w:jc w:val="center"/>
        </w:trPr>
        <w:tc>
          <w:tcPr>
            <w:tcW w:w="3642" w:type="dxa"/>
            <w:tcBorders>
              <w:left w:val="single" w:sz="6" w:space="0" w:color="auto"/>
            </w:tcBorders>
            <w:vAlign w:val="center"/>
          </w:tcPr>
          <w:p w:rsidR="0005658C" w:rsidRPr="0065386D" w:rsidRDefault="0005658C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499" w:type="dxa"/>
            <w:tcBorders>
              <w:left w:val="single" w:sz="6" w:space="0" w:color="auto"/>
              <w:right w:val="single" w:sz="4" w:space="0" w:color="auto"/>
            </w:tcBorders>
          </w:tcPr>
          <w:p w:rsidR="0005658C" w:rsidRPr="0065386D" w:rsidRDefault="000F2FA4" w:rsidP="0055349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2,702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05658C" w:rsidRPr="000F2FA4" w:rsidRDefault="0005658C" w:rsidP="000F2FA4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0F2FA4">
              <w:rPr>
                <w:rFonts w:ascii="Angsana New" w:hAnsi="Angsana New" w:cs="Angsana New"/>
                <w:sz w:val="30"/>
                <w:szCs w:val="30"/>
                <w:lang w:eastAsia="zh-CN"/>
              </w:rPr>
              <w:t>32</w:t>
            </w:r>
          </w:p>
        </w:tc>
        <w:tc>
          <w:tcPr>
            <w:tcW w:w="1499" w:type="dxa"/>
            <w:tcBorders>
              <w:left w:val="dashed" w:sz="4" w:space="0" w:color="auto"/>
              <w:right w:val="single" w:sz="4" w:space="0" w:color="auto"/>
            </w:tcBorders>
          </w:tcPr>
          <w:p w:rsidR="0005658C" w:rsidRPr="00654D41" w:rsidRDefault="0043340D" w:rsidP="0005658C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2,702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05658C" w:rsidRPr="0043340D" w:rsidRDefault="0005658C" w:rsidP="0043340D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43340D">
              <w:rPr>
                <w:rFonts w:ascii="Angsana New" w:hAnsi="Angsana New" w:cs="Angsana New"/>
                <w:sz w:val="30"/>
                <w:szCs w:val="30"/>
                <w:lang w:eastAsia="zh-CN"/>
              </w:rPr>
              <w:t>32</w:t>
            </w:r>
          </w:p>
        </w:tc>
      </w:tr>
      <w:tr w:rsidR="0005658C" w:rsidRPr="0065386D" w:rsidTr="00EF0ED0">
        <w:trPr>
          <w:trHeight w:val="347"/>
          <w:jc w:val="center"/>
        </w:trPr>
        <w:tc>
          <w:tcPr>
            <w:tcW w:w="3642" w:type="dxa"/>
            <w:tcBorders>
              <w:left w:val="single" w:sz="6" w:space="0" w:color="auto"/>
            </w:tcBorders>
            <w:vAlign w:val="center"/>
          </w:tcPr>
          <w:p w:rsidR="0005658C" w:rsidRPr="0065386D" w:rsidRDefault="0005658C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499" w:type="dxa"/>
            <w:tcBorders>
              <w:left w:val="single" w:sz="6" w:space="0" w:color="auto"/>
              <w:right w:val="single" w:sz="4" w:space="0" w:color="auto"/>
            </w:tcBorders>
          </w:tcPr>
          <w:p w:rsidR="0005658C" w:rsidRPr="0065386D" w:rsidRDefault="000F2FA4" w:rsidP="0055349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05658C" w:rsidRPr="000F2FA4" w:rsidRDefault="0005658C" w:rsidP="000F2FA4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0F2FA4">
              <w:rPr>
                <w:rFonts w:ascii="Angsana New" w:hAnsi="Angsana New" w:cs="Angsana New"/>
                <w:sz w:val="30"/>
                <w:szCs w:val="30"/>
                <w:lang w:eastAsia="zh-CN"/>
              </w:rPr>
              <w:t>10</w:t>
            </w:r>
          </w:p>
        </w:tc>
        <w:tc>
          <w:tcPr>
            <w:tcW w:w="1499" w:type="dxa"/>
            <w:tcBorders>
              <w:left w:val="dashed" w:sz="4" w:space="0" w:color="auto"/>
              <w:right w:val="single" w:sz="4" w:space="0" w:color="auto"/>
            </w:tcBorders>
          </w:tcPr>
          <w:p w:rsidR="0005658C" w:rsidRPr="00654D41" w:rsidRDefault="0043340D" w:rsidP="0005658C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05658C" w:rsidRPr="0043340D" w:rsidRDefault="0005658C" w:rsidP="0043340D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43340D">
              <w:rPr>
                <w:rFonts w:ascii="Angsana New" w:hAnsi="Angsana New" w:cs="Angsana New"/>
                <w:sz w:val="30"/>
                <w:szCs w:val="30"/>
                <w:lang w:eastAsia="zh-CN"/>
              </w:rPr>
              <w:t>10</w:t>
            </w:r>
          </w:p>
        </w:tc>
      </w:tr>
      <w:tr w:rsidR="0005658C" w:rsidRPr="0065386D" w:rsidTr="00EF0ED0">
        <w:trPr>
          <w:trHeight w:val="350"/>
          <w:jc w:val="center"/>
        </w:trPr>
        <w:tc>
          <w:tcPr>
            <w:tcW w:w="3642" w:type="dxa"/>
            <w:tcBorders>
              <w:left w:val="single" w:sz="6" w:space="0" w:color="auto"/>
            </w:tcBorders>
            <w:vAlign w:val="center"/>
          </w:tcPr>
          <w:p w:rsidR="0005658C" w:rsidRPr="0065386D" w:rsidRDefault="0005658C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5658C" w:rsidRPr="0065386D" w:rsidRDefault="000F2FA4" w:rsidP="002A4CB2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320,354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5658C" w:rsidRPr="000F2FA4" w:rsidRDefault="0005658C" w:rsidP="000F2FA4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0F2FA4">
              <w:rPr>
                <w:rFonts w:ascii="Angsana New" w:hAnsi="Angsana New" w:cs="Angsana New"/>
                <w:sz w:val="30"/>
                <w:szCs w:val="30"/>
                <w:lang w:eastAsia="zh-CN"/>
              </w:rPr>
              <w:t>308,</w:t>
            </w:r>
            <w:r w:rsidR="000F2FA4" w:rsidRPr="000F2FA4">
              <w:rPr>
                <w:rFonts w:ascii="Angsana New" w:hAnsi="Angsana New" w:cs="Angsana New"/>
                <w:sz w:val="30"/>
                <w:szCs w:val="30"/>
                <w:lang w:eastAsia="zh-CN"/>
              </w:rPr>
              <w:t>700</w:t>
            </w:r>
          </w:p>
        </w:tc>
        <w:tc>
          <w:tcPr>
            <w:tcW w:w="1499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05658C" w:rsidRPr="00654D41" w:rsidRDefault="0043340D" w:rsidP="0005658C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320,354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58C" w:rsidRPr="0043340D" w:rsidRDefault="0005658C" w:rsidP="0043340D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43340D">
              <w:rPr>
                <w:rFonts w:ascii="Angsana New" w:hAnsi="Angsana New" w:cs="Angsana New"/>
                <w:sz w:val="30"/>
                <w:szCs w:val="30"/>
                <w:lang w:eastAsia="zh-CN"/>
              </w:rPr>
              <w:t>308,</w:t>
            </w:r>
            <w:r w:rsidR="0043340D" w:rsidRPr="0043340D">
              <w:rPr>
                <w:rFonts w:ascii="Angsana New" w:hAnsi="Angsana New" w:cs="Angsana New"/>
                <w:sz w:val="30"/>
                <w:szCs w:val="30"/>
                <w:lang w:eastAsia="zh-CN"/>
              </w:rPr>
              <w:t>700</w:t>
            </w:r>
          </w:p>
        </w:tc>
      </w:tr>
      <w:tr w:rsidR="0005658C" w:rsidRPr="0065386D" w:rsidTr="00EF0ED0">
        <w:trPr>
          <w:trHeight w:val="365"/>
          <w:jc w:val="center"/>
        </w:trPr>
        <w:tc>
          <w:tcPr>
            <w:tcW w:w="3642" w:type="dxa"/>
            <w:tcBorders>
              <w:left w:val="single" w:sz="6" w:space="0" w:color="auto"/>
            </w:tcBorders>
            <w:vAlign w:val="center"/>
          </w:tcPr>
          <w:p w:rsidR="0005658C" w:rsidRPr="0065386D" w:rsidRDefault="0005658C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 xml:space="preserve">  ค่าเผื่อ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499" w:type="dxa"/>
            <w:tcBorders>
              <w:left w:val="single" w:sz="6" w:space="0" w:color="auto"/>
              <w:right w:val="single" w:sz="4" w:space="0" w:color="auto"/>
            </w:tcBorders>
          </w:tcPr>
          <w:p w:rsidR="0005658C" w:rsidRPr="0065386D" w:rsidRDefault="0005658C" w:rsidP="000E4ACE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05658C" w:rsidRPr="000F2FA4" w:rsidRDefault="0005658C" w:rsidP="0005658C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499" w:type="dxa"/>
            <w:tcBorders>
              <w:left w:val="dashed" w:sz="4" w:space="0" w:color="auto"/>
              <w:right w:val="single" w:sz="4" w:space="0" w:color="auto"/>
            </w:tcBorders>
          </w:tcPr>
          <w:p w:rsidR="0005658C" w:rsidRPr="00654D41" w:rsidRDefault="0005658C" w:rsidP="0005658C">
            <w:pPr>
              <w:tabs>
                <w:tab w:val="decimal" w:pos="921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05658C" w:rsidRPr="0043340D" w:rsidRDefault="0005658C" w:rsidP="0005658C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</w:p>
        </w:tc>
      </w:tr>
      <w:tr w:rsidR="0005658C" w:rsidRPr="0065386D" w:rsidTr="00EF0ED0">
        <w:trPr>
          <w:trHeight w:val="365"/>
          <w:jc w:val="center"/>
        </w:trPr>
        <w:tc>
          <w:tcPr>
            <w:tcW w:w="3642" w:type="dxa"/>
            <w:tcBorders>
              <w:left w:val="single" w:sz="6" w:space="0" w:color="auto"/>
            </w:tcBorders>
            <w:vAlign w:val="center"/>
          </w:tcPr>
          <w:p w:rsidR="0005658C" w:rsidRPr="0065386D" w:rsidRDefault="0005658C" w:rsidP="00E53874">
            <w:pPr>
              <w:spacing w:before="30" w:line="20" w:lineRule="atLeast"/>
              <w:ind w:left="272" w:right="29" w:firstLine="37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6A4D1B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99" w:type="dxa"/>
            <w:tcBorders>
              <w:left w:val="single" w:sz="6" w:space="0" w:color="auto"/>
              <w:right w:val="single" w:sz="4" w:space="0" w:color="auto"/>
            </w:tcBorders>
          </w:tcPr>
          <w:p w:rsidR="0005658C" w:rsidRDefault="000F2FA4" w:rsidP="000E4ACE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(756)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05658C" w:rsidRPr="000F2FA4" w:rsidRDefault="0005658C" w:rsidP="000F2FA4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0F2FA4">
              <w:rPr>
                <w:rFonts w:ascii="Angsana New" w:hAnsi="Angsana New" w:cs="Angsana New"/>
                <w:sz w:val="30"/>
                <w:szCs w:val="30"/>
                <w:lang w:eastAsia="zh-CN"/>
              </w:rPr>
              <w:t>(7</w:t>
            </w:r>
            <w:r w:rsidR="000F2FA4" w:rsidRPr="000F2FA4">
              <w:rPr>
                <w:rFonts w:ascii="Angsana New" w:hAnsi="Angsana New" w:cs="Angsana New"/>
                <w:sz w:val="30"/>
                <w:szCs w:val="30"/>
                <w:lang w:eastAsia="zh-CN"/>
              </w:rPr>
              <w:t>4</w:t>
            </w:r>
            <w:r w:rsidRPr="000F2FA4">
              <w:rPr>
                <w:rFonts w:ascii="Angsana New" w:hAnsi="Angsana New" w:cs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499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05658C" w:rsidRPr="00654D41" w:rsidRDefault="0043340D" w:rsidP="0043340D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(756)</w:t>
            </w: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8C" w:rsidRPr="0043340D" w:rsidRDefault="0005658C" w:rsidP="0043340D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43340D">
              <w:rPr>
                <w:rFonts w:ascii="Angsana New" w:hAnsi="Angsana New" w:cs="Angsana New"/>
                <w:sz w:val="30"/>
                <w:szCs w:val="30"/>
                <w:lang w:eastAsia="zh-CN"/>
              </w:rPr>
              <w:t>(</w:t>
            </w:r>
            <w:r w:rsidR="0043340D" w:rsidRPr="0043340D">
              <w:rPr>
                <w:rFonts w:ascii="Angsana New" w:hAnsi="Angsana New" w:cs="Angsana New"/>
                <w:sz w:val="30"/>
                <w:szCs w:val="30"/>
                <w:lang w:eastAsia="zh-CN"/>
              </w:rPr>
              <w:t>74</w:t>
            </w:r>
            <w:r w:rsidRPr="0043340D">
              <w:rPr>
                <w:rFonts w:ascii="Angsana New" w:hAnsi="Angsana New" w:cs="Angsana New"/>
                <w:sz w:val="30"/>
                <w:szCs w:val="30"/>
                <w:lang w:eastAsia="zh-CN"/>
              </w:rPr>
              <w:t>)</w:t>
            </w:r>
          </w:p>
        </w:tc>
      </w:tr>
      <w:tr w:rsidR="0005658C" w:rsidRPr="0065386D" w:rsidTr="00EF0ED0">
        <w:trPr>
          <w:trHeight w:val="368"/>
          <w:jc w:val="center"/>
        </w:trPr>
        <w:tc>
          <w:tcPr>
            <w:tcW w:w="3642" w:type="dxa"/>
            <w:tcBorders>
              <w:left w:val="single" w:sz="6" w:space="0" w:color="auto"/>
            </w:tcBorders>
            <w:vAlign w:val="center"/>
          </w:tcPr>
          <w:p w:rsidR="0005658C" w:rsidRPr="0065386D" w:rsidRDefault="0005658C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รวมลูกหนี้การค้า-สุทธิ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5658C" w:rsidRPr="0065386D" w:rsidRDefault="00A61957" w:rsidP="000C0D6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319,598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658C" w:rsidRPr="000F2FA4" w:rsidRDefault="0005658C" w:rsidP="000F2FA4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0F2FA4">
              <w:rPr>
                <w:rFonts w:ascii="Angsana New" w:hAnsi="Angsana New" w:cs="Angsana New"/>
                <w:sz w:val="30"/>
                <w:szCs w:val="30"/>
                <w:lang w:eastAsia="zh-CN"/>
              </w:rPr>
              <w:t>308,62</w:t>
            </w:r>
            <w:r w:rsidR="000F2FA4" w:rsidRPr="000F2FA4">
              <w:rPr>
                <w:rFonts w:ascii="Angsana New" w:hAnsi="Angsana New" w:cs="Angsana New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149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05658C" w:rsidRPr="00654D41" w:rsidRDefault="0043340D" w:rsidP="0005658C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319,598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8C" w:rsidRPr="0043340D" w:rsidRDefault="0043340D" w:rsidP="0043340D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43340D">
              <w:rPr>
                <w:rFonts w:ascii="Angsana New" w:hAnsi="Angsana New" w:cs="Angsana New"/>
                <w:sz w:val="30"/>
                <w:szCs w:val="30"/>
                <w:lang w:eastAsia="zh-CN"/>
              </w:rPr>
              <w:t>308,626</w:t>
            </w:r>
          </w:p>
        </w:tc>
      </w:tr>
      <w:tr w:rsidR="0005658C" w:rsidRPr="0065386D" w:rsidTr="00EF0ED0">
        <w:trPr>
          <w:trHeight w:val="368"/>
          <w:jc w:val="center"/>
        </w:trPr>
        <w:tc>
          <w:tcPr>
            <w:tcW w:w="3642" w:type="dxa"/>
            <w:tcBorders>
              <w:left w:val="single" w:sz="6" w:space="0" w:color="auto"/>
            </w:tcBorders>
            <w:vAlign w:val="center"/>
          </w:tcPr>
          <w:p w:rsidR="0005658C" w:rsidRPr="0065386D" w:rsidRDefault="0005658C" w:rsidP="00834DF9">
            <w:pPr>
              <w:spacing w:before="30" w:line="20" w:lineRule="atLeast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5386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  <w:r w:rsidRPr="0065386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อื่น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5658C" w:rsidRPr="0065386D" w:rsidRDefault="0005658C" w:rsidP="002A4CB2">
            <w:pPr>
              <w:tabs>
                <w:tab w:val="decimal" w:pos="1189"/>
                <w:tab w:val="decimal" w:pos="1527"/>
              </w:tabs>
              <w:spacing w:before="30" w:line="20" w:lineRule="atLeast"/>
              <w:ind w:right="1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5658C" w:rsidRPr="000F2FA4" w:rsidRDefault="0005658C" w:rsidP="00834DF9">
            <w:pPr>
              <w:tabs>
                <w:tab w:val="decimal" w:pos="1189"/>
                <w:tab w:val="decimal" w:pos="1527"/>
              </w:tabs>
              <w:spacing w:before="30" w:line="20" w:lineRule="atLeast"/>
              <w:ind w:right="1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05658C" w:rsidRPr="0065386D" w:rsidRDefault="0005658C" w:rsidP="00834DF9">
            <w:pPr>
              <w:tabs>
                <w:tab w:val="decimal" w:pos="1189"/>
                <w:tab w:val="decimal" w:pos="1527"/>
              </w:tabs>
              <w:spacing w:before="30" w:line="20" w:lineRule="atLeast"/>
              <w:ind w:right="1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58C" w:rsidRPr="0043340D" w:rsidRDefault="0005658C" w:rsidP="00834DF9">
            <w:pPr>
              <w:tabs>
                <w:tab w:val="decimal" w:pos="1189"/>
                <w:tab w:val="decimal" w:pos="1527"/>
              </w:tabs>
              <w:spacing w:before="30" w:line="20" w:lineRule="atLeast"/>
              <w:ind w:right="1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5658C" w:rsidRPr="0065386D" w:rsidTr="00EF0ED0">
        <w:trPr>
          <w:trHeight w:val="365"/>
          <w:jc w:val="center"/>
        </w:trPr>
        <w:tc>
          <w:tcPr>
            <w:tcW w:w="3642" w:type="dxa"/>
            <w:tcBorders>
              <w:left w:val="single" w:sz="6" w:space="0" w:color="auto"/>
            </w:tcBorders>
            <w:vAlign w:val="center"/>
          </w:tcPr>
          <w:p w:rsidR="0005658C" w:rsidRPr="0065386D" w:rsidRDefault="0005658C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ค่าใช้จ่ายรอเรียกคืน</w:t>
            </w:r>
          </w:p>
        </w:tc>
        <w:tc>
          <w:tcPr>
            <w:tcW w:w="1499" w:type="dxa"/>
            <w:tcBorders>
              <w:left w:val="single" w:sz="6" w:space="0" w:color="auto"/>
              <w:right w:val="single" w:sz="4" w:space="0" w:color="auto"/>
            </w:tcBorders>
          </w:tcPr>
          <w:p w:rsidR="0005658C" w:rsidRPr="0065386D" w:rsidRDefault="000F2FA4" w:rsidP="000F2FA4">
            <w:pPr>
              <w:spacing w:line="216" w:lineRule="auto"/>
              <w:ind w:left="-97" w:right="-122" w:hanging="14"/>
              <w:jc w:val="center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43340D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05658C" w:rsidRPr="000F2FA4" w:rsidRDefault="0005658C" w:rsidP="000F2FA4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0F2FA4">
              <w:rPr>
                <w:rFonts w:ascii="Angsana New" w:hAnsi="Angsana New" w:cs="Angsana New"/>
                <w:sz w:val="30"/>
                <w:szCs w:val="30"/>
                <w:lang w:eastAsia="zh-CN"/>
              </w:rPr>
              <w:t>65</w:t>
            </w:r>
            <w:r w:rsidR="000F2FA4" w:rsidRPr="000F2FA4">
              <w:rPr>
                <w:rFonts w:ascii="Angsana New" w:hAnsi="Angsana New" w:cs="Angsana New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499" w:type="dxa"/>
            <w:tcBorders>
              <w:left w:val="dashed" w:sz="4" w:space="0" w:color="auto"/>
              <w:right w:val="single" w:sz="4" w:space="0" w:color="auto"/>
            </w:tcBorders>
          </w:tcPr>
          <w:p w:rsidR="0005658C" w:rsidRPr="00654D41" w:rsidRDefault="0043340D" w:rsidP="0043340D">
            <w:pPr>
              <w:spacing w:line="216" w:lineRule="auto"/>
              <w:ind w:left="-97" w:right="-122" w:hanging="14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43340D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05658C" w:rsidRPr="0043340D" w:rsidRDefault="0043340D" w:rsidP="0043340D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43340D">
              <w:rPr>
                <w:rFonts w:ascii="Angsana New" w:hAnsi="Angsana New" w:cs="Angsana New"/>
                <w:sz w:val="30"/>
                <w:szCs w:val="30"/>
                <w:lang w:eastAsia="zh-CN"/>
              </w:rPr>
              <w:t>651</w:t>
            </w:r>
          </w:p>
        </w:tc>
      </w:tr>
      <w:tr w:rsidR="0005658C" w:rsidRPr="0065386D" w:rsidTr="00EF0ED0">
        <w:trPr>
          <w:trHeight w:val="383"/>
          <w:jc w:val="center"/>
        </w:trPr>
        <w:tc>
          <w:tcPr>
            <w:tcW w:w="3642" w:type="dxa"/>
            <w:tcBorders>
              <w:left w:val="single" w:sz="6" w:space="0" w:color="auto"/>
            </w:tcBorders>
            <w:vAlign w:val="center"/>
          </w:tcPr>
          <w:p w:rsidR="0005658C" w:rsidRPr="0065386D" w:rsidRDefault="0005658C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ภาษีมูลค่าเพิ่มรอรับคืน</w:t>
            </w:r>
          </w:p>
        </w:tc>
        <w:tc>
          <w:tcPr>
            <w:tcW w:w="1499" w:type="dxa"/>
            <w:tcBorders>
              <w:left w:val="single" w:sz="6" w:space="0" w:color="auto"/>
              <w:right w:val="single" w:sz="4" w:space="0" w:color="auto"/>
            </w:tcBorders>
          </w:tcPr>
          <w:p w:rsidR="0005658C" w:rsidRPr="0065386D" w:rsidRDefault="000F2FA4" w:rsidP="002A4CB2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5,410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05658C" w:rsidRPr="000F2FA4" w:rsidRDefault="0005658C" w:rsidP="000F2FA4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0F2FA4">
              <w:rPr>
                <w:rFonts w:ascii="Angsana New" w:hAnsi="Angsana New" w:cs="Angsana New"/>
                <w:sz w:val="30"/>
                <w:szCs w:val="30"/>
                <w:lang w:eastAsia="zh-CN"/>
              </w:rPr>
              <w:t>2,89</w:t>
            </w:r>
            <w:r w:rsidR="000F2FA4" w:rsidRPr="000F2FA4">
              <w:rPr>
                <w:rFonts w:ascii="Angsana New" w:hAnsi="Angsana New" w:cs="Angsana New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499" w:type="dxa"/>
            <w:tcBorders>
              <w:left w:val="dashed" w:sz="4" w:space="0" w:color="auto"/>
              <w:right w:val="single" w:sz="4" w:space="0" w:color="auto"/>
            </w:tcBorders>
          </w:tcPr>
          <w:p w:rsidR="0005658C" w:rsidRPr="00654D41" w:rsidRDefault="0043340D" w:rsidP="0005658C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5,235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05658C" w:rsidRPr="0043340D" w:rsidRDefault="0043340D" w:rsidP="0043340D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43340D">
              <w:rPr>
                <w:rFonts w:ascii="Angsana New" w:hAnsi="Angsana New" w:cs="Angsana New"/>
                <w:sz w:val="30"/>
                <w:szCs w:val="30"/>
                <w:lang w:eastAsia="zh-CN"/>
              </w:rPr>
              <w:t>2,799</w:t>
            </w:r>
          </w:p>
        </w:tc>
      </w:tr>
      <w:tr w:rsidR="0005658C" w:rsidRPr="0065386D" w:rsidTr="00EF0ED0">
        <w:trPr>
          <w:trHeight w:val="302"/>
          <w:jc w:val="center"/>
        </w:trPr>
        <w:tc>
          <w:tcPr>
            <w:tcW w:w="3642" w:type="dxa"/>
            <w:tcBorders>
              <w:left w:val="single" w:sz="6" w:space="0" w:color="auto"/>
            </w:tcBorders>
            <w:vAlign w:val="center"/>
          </w:tcPr>
          <w:p w:rsidR="0005658C" w:rsidRPr="0065386D" w:rsidRDefault="0005658C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49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5658C" w:rsidRPr="0065386D" w:rsidRDefault="000F2FA4" w:rsidP="00B800F1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8,949</w:t>
            </w: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8C" w:rsidRPr="000F2FA4" w:rsidRDefault="0005658C" w:rsidP="000F2FA4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0F2FA4">
              <w:rPr>
                <w:rFonts w:ascii="Angsana New" w:hAnsi="Angsana New" w:cs="Angsana New"/>
                <w:sz w:val="30"/>
                <w:szCs w:val="30"/>
                <w:lang w:eastAsia="zh-CN"/>
              </w:rPr>
              <w:t>6,725</w:t>
            </w:r>
          </w:p>
        </w:tc>
        <w:tc>
          <w:tcPr>
            <w:tcW w:w="1499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05658C" w:rsidRPr="00654D41" w:rsidRDefault="0043340D" w:rsidP="0005658C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7,866</w:t>
            </w: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8C" w:rsidRPr="0043340D" w:rsidRDefault="0043340D" w:rsidP="0005658C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43340D">
              <w:rPr>
                <w:rFonts w:ascii="Angsana New" w:hAnsi="Angsana New" w:cs="Angsana New"/>
                <w:sz w:val="30"/>
                <w:szCs w:val="30"/>
                <w:lang w:eastAsia="zh-CN"/>
              </w:rPr>
              <w:t>6,125</w:t>
            </w:r>
          </w:p>
        </w:tc>
      </w:tr>
      <w:tr w:rsidR="0005658C" w:rsidRPr="0065386D" w:rsidTr="00EF0ED0">
        <w:trPr>
          <w:trHeight w:val="310"/>
          <w:jc w:val="center"/>
        </w:trPr>
        <w:tc>
          <w:tcPr>
            <w:tcW w:w="3642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05658C" w:rsidRPr="0065386D" w:rsidRDefault="0005658C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5658C" w:rsidRPr="0065386D" w:rsidRDefault="000F2FA4" w:rsidP="00B800F1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14,359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8C" w:rsidRPr="000F2FA4" w:rsidRDefault="0005658C" w:rsidP="000F2FA4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0F2FA4">
              <w:rPr>
                <w:rFonts w:ascii="Angsana New" w:hAnsi="Angsana New" w:cs="Angsana New"/>
                <w:sz w:val="30"/>
                <w:szCs w:val="30"/>
                <w:lang w:eastAsia="zh-CN"/>
              </w:rPr>
              <w:t>10,269</w:t>
            </w:r>
          </w:p>
        </w:tc>
        <w:tc>
          <w:tcPr>
            <w:tcW w:w="149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05658C" w:rsidRPr="00654D41" w:rsidRDefault="0043340D" w:rsidP="0005658C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13,101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8C" w:rsidRPr="0043340D" w:rsidRDefault="0043340D" w:rsidP="0005658C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43340D">
              <w:rPr>
                <w:rFonts w:ascii="Angsana New" w:hAnsi="Angsana New" w:cs="Angsana New"/>
                <w:sz w:val="30"/>
                <w:szCs w:val="30"/>
                <w:lang w:eastAsia="zh-CN"/>
              </w:rPr>
              <w:t>9,575</w:t>
            </w:r>
          </w:p>
        </w:tc>
      </w:tr>
      <w:tr w:rsidR="0005658C" w:rsidRPr="0065386D" w:rsidTr="00EF0ED0">
        <w:trPr>
          <w:trHeight w:val="328"/>
          <w:jc w:val="center"/>
        </w:trPr>
        <w:tc>
          <w:tcPr>
            <w:tcW w:w="36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05658C" w:rsidRPr="0065386D" w:rsidRDefault="0005658C" w:rsidP="00834DF9">
            <w:pPr>
              <w:spacing w:before="100" w:beforeAutospacing="1" w:line="20" w:lineRule="atLeast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รวมลูกหนี้การค้าและลูกหนี้</w:t>
            </w:r>
            <w:r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>ห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มุน</w:t>
            </w:r>
            <w:r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>เวียน</w:t>
            </w: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8C" w:rsidRPr="0065386D" w:rsidRDefault="000F2FA4" w:rsidP="00B800F1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333,957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8C" w:rsidRPr="000F2FA4" w:rsidRDefault="0005658C" w:rsidP="000F2FA4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0F2FA4">
              <w:rPr>
                <w:rFonts w:ascii="Angsana New" w:hAnsi="Angsana New" w:cs="Angsana New"/>
                <w:sz w:val="30"/>
                <w:szCs w:val="30"/>
                <w:lang w:eastAsia="zh-CN"/>
              </w:rPr>
              <w:t>318,895</w:t>
            </w:r>
          </w:p>
        </w:tc>
        <w:tc>
          <w:tcPr>
            <w:tcW w:w="149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8C" w:rsidRPr="00654D41" w:rsidRDefault="0043340D" w:rsidP="0005658C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332,699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58C" w:rsidRPr="0043340D" w:rsidRDefault="0043340D" w:rsidP="0043340D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43340D">
              <w:rPr>
                <w:rFonts w:ascii="Angsana New" w:hAnsi="Angsana New" w:cs="Angsana New"/>
                <w:sz w:val="30"/>
                <w:szCs w:val="30"/>
                <w:lang w:eastAsia="zh-CN"/>
              </w:rPr>
              <w:t>318,201</w:t>
            </w:r>
          </w:p>
        </w:tc>
      </w:tr>
    </w:tbl>
    <w:p w:rsidR="002B4788" w:rsidRPr="00302ED6" w:rsidRDefault="002B4788" w:rsidP="002B4788">
      <w:pPr>
        <w:ind w:right="29"/>
        <w:jc w:val="thaiDistribute"/>
        <w:rPr>
          <w:rFonts w:ascii="Angsana New" w:hAnsi="Angsana New" w:cs="Angsana New"/>
          <w:sz w:val="16"/>
          <w:szCs w:val="16"/>
        </w:rPr>
      </w:pPr>
    </w:p>
    <w:p w:rsidR="00746B9D" w:rsidRDefault="00746B9D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133829" w:rsidRDefault="0048572B" w:rsidP="002457F5">
      <w:pPr>
        <w:pStyle w:val="af"/>
        <w:numPr>
          <w:ilvl w:val="0"/>
          <w:numId w:val="1"/>
        </w:numPr>
        <w:tabs>
          <w:tab w:val="left" w:pos="720"/>
        </w:tabs>
        <w:spacing w:before="60" w:line="216" w:lineRule="auto"/>
        <w:ind w:right="2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เงินให้กู้ยืมระยะสั้นแก่กิจการที่เกี่ยวข้องกัน</w:t>
      </w:r>
      <w:r w:rsidR="00133829" w:rsidRPr="002F37CC">
        <w:rPr>
          <w:rFonts w:ascii="Angsana New" w:hAnsi="Angsana New"/>
          <w:b/>
          <w:bCs/>
          <w:sz w:val="32"/>
          <w:szCs w:val="32"/>
        </w:rPr>
        <w:t xml:space="preserve"> </w:t>
      </w:r>
      <w:r w:rsidR="00133829" w:rsidRPr="002F37CC">
        <w:rPr>
          <w:rFonts w:ascii="Angsana New" w:hAnsi="Angsana New"/>
          <w:sz w:val="32"/>
          <w:szCs w:val="32"/>
        </w:rPr>
        <w:t xml:space="preserve"> </w:t>
      </w:r>
      <w:r w:rsidR="00133829" w:rsidRPr="002F37CC">
        <w:rPr>
          <w:rFonts w:ascii="Angsana New" w:hAnsi="Angsana New"/>
          <w:sz w:val="32"/>
          <w:szCs w:val="32"/>
          <w:cs/>
        </w:rPr>
        <w:t xml:space="preserve"> </w:t>
      </w:r>
    </w:p>
    <w:p w:rsidR="00EF0ED0" w:rsidRPr="00EF0ED0" w:rsidRDefault="00EF0ED0" w:rsidP="00EF0ED0">
      <w:pPr>
        <w:spacing w:line="216" w:lineRule="auto"/>
        <w:ind w:left="446" w:right="-22"/>
        <w:jc w:val="right"/>
        <w:rPr>
          <w:rFonts w:ascii="Angsana New" w:hAnsi="Angsana New" w:cs="Angsana New"/>
          <w:sz w:val="30"/>
          <w:szCs w:val="30"/>
          <w:cs/>
        </w:rPr>
      </w:pPr>
      <w:r w:rsidRPr="00EF0ED0">
        <w:rPr>
          <w:rFonts w:ascii="Angsana New" w:hAnsi="Angsana New" w:cs="Angsana New"/>
          <w:sz w:val="30"/>
          <w:szCs w:val="30"/>
          <w:cs/>
        </w:rPr>
        <w:t>หน่วย</w:t>
      </w:r>
      <w:r w:rsidRPr="00EF0ED0">
        <w:rPr>
          <w:rFonts w:ascii="Angsana New" w:hAnsi="Angsana New" w:cs="Angsana New"/>
          <w:sz w:val="30"/>
          <w:szCs w:val="30"/>
        </w:rPr>
        <w:t xml:space="preserve"> :</w:t>
      </w:r>
      <w:r w:rsidRPr="00EF0ED0">
        <w:rPr>
          <w:rFonts w:ascii="Angsana New" w:hAnsi="Angsana New" w:cs="Angsana New"/>
          <w:sz w:val="30"/>
          <w:szCs w:val="30"/>
          <w:cs/>
        </w:rPr>
        <w:t xml:space="preserve"> </w:t>
      </w:r>
      <w:r w:rsidR="00F07B56">
        <w:rPr>
          <w:rFonts w:ascii="Angsana New" w:hAnsi="Angsana New" w:cs="Angsana New" w:hint="cs"/>
          <w:sz w:val="30"/>
          <w:szCs w:val="30"/>
          <w:cs/>
        </w:rPr>
        <w:t>พัน</w:t>
      </w:r>
      <w:r w:rsidRPr="00EF0ED0">
        <w:rPr>
          <w:rFonts w:ascii="Angsana New" w:hAnsi="Angsana New" w:cs="Angsana New" w:hint="cs"/>
          <w:sz w:val="30"/>
          <w:szCs w:val="30"/>
          <w:cs/>
        </w:rPr>
        <w:t>บาท</w:t>
      </w:r>
    </w:p>
    <w:tbl>
      <w:tblPr>
        <w:tblW w:w="95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02"/>
        <w:gridCol w:w="1543"/>
        <w:gridCol w:w="1543"/>
        <w:gridCol w:w="1543"/>
        <w:gridCol w:w="1544"/>
      </w:tblGrid>
      <w:tr w:rsidR="00EF0ED0" w:rsidRPr="000A64F6" w:rsidTr="000E39FE">
        <w:trPr>
          <w:trHeight w:hRule="exact" w:val="454"/>
        </w:trPr>
        <w:tc>
          <w:tcPr>
            <w:tcW w:w="3402" w:type="dxa"/>
            <w:vMerge w:val="restart"/>
            <w:vAlign w:val="center"/>
          </w:tcPr>
          <w:p w:rsidR="00EF0ED0" w:rsidRPr="008010D9" w:rsidRDefault="00EF0ED0" w:rsidP="000E39FE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3086" w:type="dxa"/>
            <w:gridSpan w:val="2"/>
            <w:tcBorders>
              <w:bottom w:val="single" w:sz="4" w:space="0" w:color="auto"/>
            </w:tcBorders>
            <w:vAlign w:val="center"/>
          </w:tcPr>
          <w:p w:rsidR="00EF0ED0" w:rsidRPr="008010D9" w:rsidRDefault="00EF0ED0" w:rsidP="000E39FE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87" w:type="dxa"/>
            <w:gridSpan w:val="2"/>
            <w:tcBorders>
              <w:bottom w:val="single" w:sz="4" w:space="0" w:color="auto"/>
            </w:tcBorders>
            <w:vAlign w:val="center"/>
          </w:tcPr>
          <w:p w:rsidR="00EF0ED0" w:rsidRPr="008010D9" w:rsidRDefault="00EF0ED0" w:rsidP="000E39FE">
            <w:pPr>
              <w:spacing w:line="216" w:lineRule="auto"/>
              <w:ind w:left="-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7B56" w:rsidRPr="000A64F6" w:rsidTr="000E39FE">
        <w:trPr>
          <w:trHeight w:hRule="exact" w:val="431"/>
        </w:trPr>
        <w:tc>
          <w:tcPr>
            <w:tcW w:w="3402" w:type="dxa"/>
            <w:vMerge/>
            <w:vAlign w:val="center"/>
          </w:tcPr>
          <w:p w:rsidR="00F07B56" w:rsidRPr="008010D9" w:rsidRDefault="00F07B56" w:rsidP="000E39FE">
            <w:pPr>
              <w:spacing w:line="216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right w:val="single" w:sz="4" w:space="0" w:color="auto"/>
            </w:tcBorders>
            <w:vAlign w:val="center"/>
          </w:tcPr>
          <w:p w:rsidR="00F07B56" w:rsidRPr="008010D9" w:rsidRDefault="00F07B56" w:rsidP="000E39FE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31 มี.ค. </w:t>
            </w:r>
            <w:r w:rsidRPr="008010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F07B56" w:rsidRPr="008010D9" w:rsidRDefault="00F07B56" w:rsidP="00F07B56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31 ธ.ค. </w:t>
            </w:r>
            <w:r w:rsidRPr="008010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43" w:type="dxa"/>
            <w:tcBorders>
              <w:right w:val="single" w:sz="4" w:space="0" w:color="auto"/>
            </w:tcBorders>
            <w:vAlign w:val="center"/>
          </w:tcPr>
          <w:p w:rsidR="00F07B56" w:rsidRPr="008010D9" w:rsidRDefault="00F07B56" w:rsidP="000E39FE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31 มี.ค. </w:t>
            </w:r>
            <w:r w:rsidRPr="008010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44" w:type="dxa"/>
            <w:tcBorders>
              <w:left w:val="single" w:sz="4" w:space="0" w:color="auto"/>
            </w:tcBorders>
            <w:vAlign w:val="center"/>
          </w:tcPr>
          <w:p w:rsidR="00F07B56" w:rsidRPr="008010D9" w:rsidRDefault="00F07B56" w:rsidP="000E39FE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31 ธ.ค. </w:t>
            </w:r>
            <w:r w:rsidRPr="008010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F0ED0" w:rsidRPr="000A64F6" w:rsidTr="00E06917">
        <w:trPr>
          <w:trHeight w:val="227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EF0ED0" w:rsidRPr="008010D9" w:rsidRDefault="00EF0ED0" w:rsidP="000E39FE">
            <w:pPr>
              <w:spacing w:line="216" w:lineRule="auto"/>
              <w:ind w:left="72" w:right="-2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Team Precision America, LLC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F0ED0" w:rsidRPr="008010D9" w:rsidRDefault="00EF0ED0" w:rsidP="000E39FE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F0ED0" w:rsidRPr="008010D9" w:rsidRDefault="00EF0ED0" w:rsidP="000E39FE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</w:tcPr>
          <w:p w:rsidR="00EF0ED0" w:rsidRPr="008010D9" w:rsidRDefault="00EF0ED0" w:rsidP="000E39FE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</w:tcPr>
          <w:p w:rsidR="00EF0ED0" w:rsidRPr="008010D9" w:rsidRDefault="00EF0ED0" w:rsidP="000E39FE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90DB8" w:rsidRPr="000A64F6" w:rsidTr="00E06917">
        <w:trPr>
          <w:trHeight w:val="227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ยอดคงเหลือยกมาต้น</w:t>
            </w:r>
            <w:r w:rsidR="00654AD6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90DB8" w:rsidRPr="008010D9" w:rsidRDefault="00290DB8" w:rsidP="00E62AEF">
            <w:pPr>
              <w:tabs>
                <w:tab w:val="decimal" w:pos="1134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8010D9">
              <w:rPr>
                <w:rFonts w:ascii="Angsana New" w:hAnsi="Angsana New" w:cs="Angsana New"/>
                <w:sz w:val="30"/>
                <w:szCs w:val="30"/>
              </w:rPr>
              <w:t>,89</w:t>
            </w:r>
            <w:r w:rsidR="00E62AE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90DB8" w:rsidRPr="008010D9" w:rsidRDefault="00290DB8" w:rsidP="000E39FE">
            <w:pPr>
              <w:tabs>
                <w:tab w:val="decimal" w:pos="1134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8010D9">
              <w:rPr>
                <w:rFonts w:ascii="Angsana New" w:hAnsi="Angsana New" w:cs="Angsana New"/>
                <w:sz w:val="30"/>
                <w:szCs w:val="30"/>
              </w:rPr>
              <w:t>,89</w:t>
            </w:r>
            <w:r w:rsidR="00E62AE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</w:tr>
      <w:tr w:rsidR="00290DB8" w:rsidRPr="000A64F6" w:rsidTr="00E06917">
        <w:trPr>
          <w:trHeight w:val="227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342" w:right="-25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90DB8" w:rsidRPr="008010D9" w:rsidRDefault="00290DB8" w:rsidP="00EF2743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(USD 21</w:t>
            </w:r>
            <w:r w:rsidRPr="008010D9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8010D9">
              <w:rPr>
                <w:rFonts w:asciiTheme="majorBidi" w:hAnsiTheme="majorBidi" w:cstheme="majorBidi"/>
                <w:sz w:val="30"/>
                <w:szCs w:val="30"/>
              </w:rPr>
              <w:t>,500)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(USD 21</w:t>
            </w:r>
            <w:r w:rsidRPr="008010D9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8010D9">
              <w:rPr>
                <w:rFonts w:asciiTheme="majorBidi" w:hAnsiTheme="majorBidi" w:cstheme="majorBidi"/>
                <w:sz w:val="30"/>
                <w:szCs w:val="30"/>
              </w:rPr>
              <w:t>,500)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0DB8" w:rsidRPr="000A64F6" w:rsidTr="00E06917">
        <w:trPr>
          <w:trHeight w:val="227"/>
        </w:trPr>
        <w:tc>
          <w:tcPr>
            <w:tcW w:w="3402" w:type="dxa"/>
            <w:tcBorders>
              <w:top w:val="nil"/>
              <w:bottom w:val="nil"/>
            </w:tcBorders>
          </w:tcPr>
          <w:p w:rsidR="00290DB8" w:rsidRPr="008010D9" w:rsidRDefault="00290DB8" w:rsidP="000E39FE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8010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010D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90DB8" w:rsidRPr="008010D9" w:rsidRDefault="00290DB8" w:rsidP="00EF2743">
            <w:pPr>
              <w:tabs>
                <w:tab w:val="decimal" w:pos="1134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90DB8" w:rsidRPr="008010D9" w:rsidRDefault="00290DB8" w:rsidP="000E39FE">
            <w:pPr>
              <w:tabs>
                <w:tab w:val="decimal" w:pos="1134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0DB8" w:rsidRPr="000A64F6" w:rsidTr="00E06917">
        <w:trPr>
          <w:trHeight w:val="227"/>
        </w:trPr>
        <w:tc>
          <w:tcPr>
            <w:tcW w:w="3402" w:type="dxa"/>
            <w:tcBorders>
              <w:top w:val="nil"/>
              <w:bottom w:val="nil"/>
            </w:tcBorders>
          </w:tcPr>
          <w:p w:rsidR="00290DB8" w:rsidRPr="008010D9" w:rsidRDefault="00290DB8" w:rsidP="000E39FE">
            <w:pPr>
              <w:spacing w:line="216" w:lineRule="auto"/>
              <w:ind w:left="612" w:right="-108" w:hanging="180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90DB8" w:rsidRPr="008010D9" w:rsidRDefault="00290DB8" w:rsidP="00E62AEF">
            <w:pPr>
              <w:tabs>
                <w:tab w:val="decimal" w:pos="1134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8010D9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8010D9">
              <w:rPr>
                <w:rFonts w:ascii="Angsana New" w:hAnsi="Angsana New" w:cs="Angsana New"/>
                <w:sz w:val="30"/>
                <w:szCs w:val="30"/>
              </w:rPr>
              <w:t>,89</w:t>
            </w:r>
            <w:r w:rsidR="00E62AE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8010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90DB8" w:rsidRPr="008010D9" w:rsidRDefault="00290DB8" w:rsidP="00E62AEF">
            <w:pPr>
              <w:tabs>
                <w:tab w:val="decimal" w:pos="1134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8010D9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8010D9">
              <w:rPr>
                <w:rFonts w:ascii="Angsana New" w:hAnsi="Angsana New" w:cs="Angsana New"/>
                <w:sz w:val="30"/>
                <w:szCs w:val="30"/>
              </w:rPr>
              <w:t>,8</w:t>
            </w:r>
            <w:r w:rsidR="00E62AEF">
              <w:rPr>
                <w:rFonts w:ascii="Angsana New" w:hAnsi="Angsana New" w:cs="Angsana New"/>
                <w:sz w:val="30"/>
                <w:szCs w:val="30"/>
              </w:rPr>
              <w:t>96</w:t>
            </w:r>
            <w:r w:rsidRPr="008010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</w:tr>
      <w:tr w:rsidR="00290DB8" w:rsidRPr="000A64F6" w:rsidTr="00E06917">
        <w:trPr>
          <w:trHeight w:val="227"/>
        </w:trPr>
        <w:tc>
          <w:tcPr>
            <w:tcW w:w="3402" w:type="dxa"/>
            <w:tcBorders>
              <w:top w:val="nil"/>
              <w:bottom w:val="nil"/>
            </w:tcBorders>
          </w:tcPr>
          <w:p w:rsidR="00290DB8" w:rsidRPr="008010D9" w:rsidRDefault="00290DB8" w:rsidP="000E39FE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90DB8" w:rsidRPr="008010D9" w:rsidRDefault="00290DB8" w:rsidP="00EF2743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(USD 21</w:t>
            </w:r>
            <w:r w:rsidRPr="008010D9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8010D9">
              <w:rPr>
                <w:rFonts w:asciiTheme="majorBidi" w:hAnsiTheme="majorBidi" w:cstheme="majorBidi"/>
                <w:sz w:val="30"/>
                <w:szCs w:val="30"/>
              </w:rPr>
              <w:t>,500)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(USD 21</w:t>
            </w:r>
            <w:r w:rsidRPr="008010D9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8010D9">
              <w:rPr>
                <w:rFonts w:asciiTheme="majorBidi" w:hAnsiTheme="majorBidi" w:cstheme="majorBidi"/>
                <w:sz w:val="30"/>
                <w:szCs w:val="30"/>
              </w:rPr>
              <w:t>,500)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90DB8" w:rsidRPr="000A64F6" w:rsidTr="00E06917">
        <w:trPr>
          <w:trHeight w:val="227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ยอดคงเหลือยกไปปลาย</w:t>
            </w:r>
            <w:r w:rsidR="00654AD6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54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0DB8" w:rsidRPr="008010D9" w:rsidRDefault="00290DB8" w:rsidP="00EF2743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</w:tr>
      <w:tr w:rsidR="00290DB8" w:rsidRPr="000A64F6" w:rsidTr="00E06917">
        <w:trPr>
          <w:trHeight w:val="227"/>
        </w:trPr>
        <w:tc>
          <w:tcPr>
            <w:tcW w:w="3402" w:type="dxa"/>
            <w:tcBorders>
              <w:top w:val="single" w:sz="4" w:space="0" w:color="auto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72" w:right="-2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TPA Holding LLC</w:t>
            </w:r>
          </w:p>
        </w:tc>
        <w:tc>
          <w:tcPr>
            <w:tcW w:w="154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08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08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0DB8" w:rsidRPr="000A64F6" w:rsidTr="00E06917">
        <w:trPr>
          <w:trHeight w:val="227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72" w:right="-250"/>
              <w:rPr>
                <w:rFonts w:ascii="AngsanaUPC" w:hAnsi="AngsanaUPC" w:cs="AngsanaUPC"/>
                <w:sz w:val="30"/>
                <w:szCs w:val="30"/>
              </w:rPr>
            </w:pPr>
            <w:r w:rsidRPr="008010D9">
              <w:rPr>
                <w:rFonts w:ascii="AngsanaUPC" w:hAnsi="AngsanaUPC" w:cs="AngsanaUPC"/>
                <w:sz w:val="30"/>
                <w:szCs w:val="30"/>
                <w:cs/>
              </w:rPr>
              <w:t>ยอดคงเหลือยกมาต้น</w:t>
            </w:r>
            <w:r w:rsidR="00654AD6">
              <w:rPr>
                <w:rFonts w:ascii="AngsanaUPC" w:hAnsi="AngsanaUPC" w:cs="AngsanaUPC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90DB8" w:rsidRPr="008010D9" w:rsidRDefault="00290DB8" w:rsidP="000E39FE">
            <w:pPr>
              <w:tabs>
                <w:tab w:val="decimal" w:pos="1134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15,456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90DB8" w:rsidRPr="008010D9" w:rsidRDefault="00290DB8" w:rsidP="002D11D5">
            <w:pPr>
              <w:tabs>
                <w:tab w:val="decimal" w:pos="1134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</w:tr>
      <w:tr w:rsidR="00290DB8" w:rsidRPr="000A64F6" w:rsidTr="00E06917">
        <w:trPr>
          <w:trHeight w:val="227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342" w:right="-25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(USD 517,500)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(USD 227,500)</w:t>
            </w:r>
          </w:p>
        </w:tc>
      </w:tr>
      <w:tr w:rsidR="00290DB8" w:rsidRPr="000A64F6" w:rsidTr="00E06917">
        <w:trPr>
          <w:trHeight w:val="227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72" w:right="-25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010D9">
              <w:rPr>
                <w:rFonts w:ascii="AngsanaUPC" w:hAnsi="AngsanaUPC" w:cs="AngsanaUPC"/>
                <w:sz w:val="30"/>
                <w:szCs w:val="30"/>
                <w:u w:val="single"/>
                <w:cs/>
              </w:rPr>
              <w:t>บวก</w:t>
            </w:r>
            <w:r w:rsidRPr="008010D9">
              <w:rPr>
                <w:rFonts w:ascii="AngsanaUPC" w:hAnsi="AngsanaUPC" w:cs="AngsanaUPC"/>
                <w:sz w:val="30"/>
                <w:szCs w:val="30"/>
                <w:cs/>
              </w:rPr>
              <w:t xml:space="preserve"> ให้กู้เพิ่มระหว่าง</w:t>
            </w:r>
            <w:r w:rsidR="00F44362">
              <w:rPr>
                <w:rFonts w:ascii="AngsanaUPC" w:hAnsi="AngsanaUPC" w:cs="AngsanaUPC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90DB8" w:rsidRPr="008010D9" w:rsidRDefault="00290DB8" w:rsidP="002D11D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90DB8" w:rsidRPr="008010D9" w:rsidRDefault="00290DB8" w:rsidP="000E39FE">
            <w:pPr>
              <w:tabs>
                <w:tab w:val="decimal" w:pos="1134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9,200</w:t>
            </w:r>
          </w:p>
        </w:tc>
      </w:tr>
      <w:tr w:rsidR="00290DB8" w:rsidRPr="000A64F6" w:rsidTr="00E06917">
        <w:trPr>
          <w:trHeight w:val="227"/>
        </w:trPr>
        <w:tc>
          <w:tcPr>
            <w:tcW w:w="3402" w:type="dxa"/>
            <w:tcBorders>
              <w:top w:val="nil"/>
              <w:bottom w:val="nil"/>
            </w:tcBorders>
          </w:tcPr>
          <w:p w:rsidR="00290DB8" w:rsidRPr="008010D9" w:rsidRDefault="00290DB8" w:rsidP="000E39FE">
            <w:pPr>
              <w:spacing w:line="216" w:lineRule="auto"/>
              <w:ind w:left="72" w:right="-25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(USD 290,000)</w:t>
            </w:r>
          </w:p>
        </w:tc>
      </w:tr>
      <w:tr w:rsidR="00290DB8" w:rsidRPr="000A64F6" w:rsidTr="00E06917">
        <w:trPr>
          <w:trHeight w:val="227"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290DB8" w:rsidRPr="008010D9" w:rsidRDefault="00290DB8" w:rsidP="000E39FE">
            <w:pPr>
              <w:spacing w:line="216" w:lineRule="auto"/>
              <w:ind w:left="72" w:right="-108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กำไร(</w:t>
            </w:r>
            <w:r w:rsidRPr="008010D9">
              <w:rPr>
                <w:rFonts w:ascii="AngsanaUPC" w:hAnsi="AngsanaUPC" w:cs="AngsanaUPC"/>
                <w:sz w:val="30"/>
                <w:szCs w:val="30"/>
                <w:cs/>
              </w:rPr>
              <w:t>ขาดทุน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)</w:t>
            </w:r>
            <w:r w:rsidRPr="008010D9">
              <w:rPr>
                <w:rFonts w:ascii="AngsanaUPC" w:hAnsi="AngsanaUPC" w:cs="AngsanaUPC"/>
                <w:sz w:val="30"/>
                <w:szCs w:val="30"/>
                <w:cs/>
              </w:rPr>
              <w:t>ที่ยัง</w:t>
            </w:r>
            <w:r w:rsidRPr="008010D9">
              <w:rPr>
                <w:rFonts w:ascii="AngsanaUPC" w:hAnsi="AngsanaUPC" w:cs="AngsanaUPC" w:hint="cs"/>
                <w:sz w:val="30"/>
                <w:szCs w:val="30"/>
                <w:cs/>
              </w:rPr>
              <w:t>ไม่เกิดขึ้น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0DB8" w:rsidRPr="000A64F6" w:rsidTr="00E06917">
        <w:trPr>
          <w:trHeight w:val="227"/>
        </w:trPr>
        <w:tc>
          <w:tcPr>
            <w:tcW w:w="3402" w:type="dxa"/>
            <w:tcBorders>
              <w:top w:val="nil"/>
              <w:bottom w:val="nil"/>
            </w:tcBorders>
          </w:tcPr>
          <w:p w:rsidR="00290DB8" w:rsidRPr="008010D9" w:rsidRDefault="00290DB8" w:rsidP="000E39FE">
            <w:pPr>
              <w:spacing w:line="216" w:lineRule="auto"/>
              <w:ind w:left="612" w:right="-108" w:hanging="18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010D9">
              <w:rPr>
                <w:rFonts w:ascii="AngsanaUPC" w:hAnsi="AngsanaUPC" w:cs="AngsanaUPC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54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DB8" w:rsidRPr="008010D9" w:rsidRDefault="00290DB8" w:rsidP="00E53874">
            <w:pPr>
              <w:tabs>
                <w:tab w:val="decimal" w:pos="1134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676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90DB8" w:rsidRPr="008010D9" w:rsidRDefault="00290DB8" w:rsidP="002D11D5">
            <w:pPr>
              <w:tabs>
                <w:tab w:val="decimal" w:pos="1134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(564</w:t>
            </w:r>
            <w:r w:rsidRPr="008010D9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)</w:t>
            </w:r>
          </w:p>
        </w:tc>
      </w:tr>
      <w:tr w:rsidR="00290DB8" w:rsidRPr="000A64F6" w:rsidTr="00E06917">
        <w:trPr>
          <w:trHeight w:val="227"/>
        </w:trPr>
        <w:tc>
          <w:tcPr>
            <w:tcW w:w="3402" w:type="dxa"/>
            <w:tcBorders>
              <w:top w:val="nil"/>
              <w:bottom w:val="nil"/>
            </w:tcBorders>
          </w:tcPr>
          <w:p w:rsidR="00290DB8" w:rsidRPr="008010D9" w:rsidRDefault="00290DB8" w:rsidP="000E39FE">
            <w:pPr>
              <w:spacing w:line="216" w:lineRule="auto"/>
              <w:ind w:left="612" w:right="-108" w:hanging="18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0DB8" w:rsidRPr="008010D9" w:rsidRDefault="00290DB8" w:rsidP="000E39FE">
            <w:pPr>
              <w:tabs>
                <w:tab w:val="decimal" w:pos="1134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16,132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90DB8" w:rsidRPr="008010D9" w:rsidRDefault="00290DB8" w:rsidP="000E39FE">
            <w:pPr>
              <w:tabs>
                <w:tab w:val="decimal" w:pos="1134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15,456</w:t>
            </w:r>
          </w:p>
        </w:tc>
      </w:tr>
      <w:tr w:rsidR="00290DB8" w:rsidRPr="000A64F6" w:rsidTr="00E06917">
        <w:trPr>
          <w:trHeight w:val="227"/>
        </w:trPr>
        <w:tc>
          <w:tcPr>
            <w:tcW w:w="3402" w:type="dxa"/>
            <w:tcBorders>
              <w:top w:val="nil"/>
              <w:bottom w:val="nil"/>
            </w:tcBorders>
          </w:tcPr>
          <w:p w:rsidR="00290DB8" w:rsidRPr="008010D9" w:rsidRDefault="00290DB8" w:rsidP="000E39FE">
            <w:pPr>
              <w:spacing w:line="216" w:lineRule="auto"/>
              <w:ind w:left="612" w:right="-108" w:hanging="18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(USD 517,500)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(USD 517,500)</w:t>
            </w:r>
          </w:p>
        </w:tc>
      </w:tr>
      <w:tr w:rsidR="00290DB8" w:rsidRPr="000A64F6" w:rsidTr="00E06917">
        <w:trPr>
          <w:trHeight w:val="227"/>
        </w:trPr>
        <w:tc>
          <w:tcPr>
            <w:tcW w:w="3402" w:type="dxa"/>
            <w:tcBorders>
              <w:top w:val="nil"/>
              <w:bottom w:val="nil"/>
            </w:tcBorders>
          </w:tcPr>
          <w:p w:rsidR="00290DB8" w:rsidRPr="008010D9" w:rsidRDefault="00290DB8" w:rsidP="000E39FE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8010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010D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90DB8" w:rsidRPr="008010D9" w:rsidRDefault="00290DB8" w:rsidP="000E39FE">
            <w:pPr>
              <w:tabs>
                <w:tab w:val="decimal" w:pos="1134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90DB8" w:rsidRPr="008010D9" w:rsidRDefault="00290DB8" w:rsidP="000E39FE">
            <w:pPr>
              <w:tabs>
                <w:tab w:val="decimal" w:pos="1134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0DB8" w:rsidRPr="000A64F6" w:rsidTr="00E06917">
        <w:trPr>
          <w:trHeight w:val="227"/>
        </w:trPr>
        <w:tc>
          <w:tcPr>
            <w:tcW w:w="3402" w:type="dxa"/>
            <w:tcBorders>
              <w:top w:val="nil"/>
              <w:bottom w:val="nil"/>
            </w:tcBorders>
          </w:tcPr>
          <w:p w:rsidR="00290DB8" w:rsidRPr="008010D9" w:rsidRDefault="00290DB8" w:rsidP="000E39FE">
            <w:pPr>
              <w:spacing w:line="216" w:lineRule="auto"/>
              <w:ind w:left="612" w:right="-108" w:hanging="180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90DB8" w:rsidRPr="008010D9" w:rsidRDefault="00290DB8" w:rsidP="000E39FE">
            <w:pPr>
              <w:tabs>
                <w:tab w:val="decimal" w:pos="1134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(16,132)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90DB8" w:rsidRPr="008010D9" w:rsidRDefault="00290DB8" w:rsidP="000E39FE">
            <w:pPr>
              <w:tabs>
                <w:tab w:val="decimal" w:pos="1134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(15,456</w:t>
            </w:r>
            <w:r w:rsidRPr="008010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90DB8" w:rsidRPr="000A64F6" w:rsidTr="00E06917">
        <w:trPr>
          <w:trHeight w:val="227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72" w:right="-25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(USD 517,500)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(USD 517,500)</w:t>
            </w:r>
          </w:p>
        </w:tc>
      </w:tr>
      <w:tr w:rsidR="00290DB8" w:rsidRPr="000A64F6" w:rsidTr="00E06917">
        <w:trPr>
          <w:trHeight w:val="227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72" w:right="-25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010D9">
              <w:rPr>
                <w:rFonts w:ascii="AngsanaUPC" w:hAnsi="AngsanaUPC" w:cs="AngsanaUPC"/>
                <w:sz w:val="30"/>
                <w:szCs w:val="30"/>
                <w:cs/>
              </w:rPr>
              <w:t>ยอดคงเหลือยกไปปลาย</w:t>
            </w:r>
            <w:r w:rsidR="00654AD6">
              <w:rPr>
                <w:rFonts w:ascii="AngsanaUPC" w:hAnsi="AngsanaUPC" w:cs="AngsanaUPC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54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</w:tr>
      <w:tr w:rsidR="00290DB8" w:rsidRPr="000A64F6" w:rsidTr="00E06917">
        <w:trPr>
          <w:trHeight w:val="227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72" w:right="-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10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0DB8" w:rsidRPr="008010D9" w:rsidRDefault="00290DB8" w:rsidP="00F07B56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0DB8" w:rsidRPr="008010D9" w:rsidRDefault="00290DB8" w:rsidP="000E39FE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--</w:t>
            </w:r>
          </w:p>
        </w:tc>
      </w:tr>
    </w:tbl>
    <w:p w:rsidR="002B4788" w:rsidRPr="00115C7E" w:rsidRDefault="002B4788" w:rsidP="002457F5">
      <w:pPr>
        <w:spacing w:line="216" w:lineRule="auto"/>
        <w:ind w:right="29"/>
        <w:jc w:val="thaiDistribute"/>
        <w:rPr>
          <w:rFonts w:ascii="Angsana New" w:hAnsi="Angsana New" w:cs="Angsana New"/>
          <w:sz w:val="16"/>
          <w:szCs w:val="16"/>
        </w:rPr>
      </w:pPr>
    </w:p>
    <w:p w:rsidR="00EF0ED0" w:rsidRDefault="00EF0ED0" w:rsidP="00FB0A34">
      <w:pPr>
        <w:tabs>
          <w:tab w:val="left" w:pos="462"/>
        </w:tabs>
        <w:spacing w:line="216" w:lineRule="auto"/>
        <w:ind w:left="462" w:right="29" w:firstLine="956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2457F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เงินให้กู้ยืมระยะสั้นแก่กิจการที่เกี่ยวข้องกัน เป็นเงินให้กู้ยืมที่ไม่มีหลักประกัน 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ทั้งนี้</w:t>
      </w:r>
      <w:r w:rsidRPr="002457F5">
        <w:rPr>
          <w:rFonts w:ascii="Angsana New" w:hAnsi="Angsana New" w:cs="Angsana New"/>
          <w:color w:val="000000" w:themeColor="text1"/>
          <w:sz w:val="32"/>
          <w:szCs w:val="32"/>
          <w:cs/>
          <w:lang w:val="th-TH"/>
        </w:rPr>
        <w:t>บริษัท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  <w:lang w:val="th-TH"/>
        </w:rPr>
        <w:t>และบริษัท</w:t>
      </w:r>
      <w:r w:rsidRPr="002457F5">
        <w:rPr>
          <w:rFonts w:ascii="Angsana New" w:hAnsi="Angsana New" w:cs="Angsana New"/>
          <w:color w:val="000000" w:themeColor="text1"/>
          <w:sz w:val="32"/>
          <w:szCs w:val="32"/>
          <w:cs/>
          <w:lang w:val="th-TH"/>
        </w:rPr>
        <w:t>ย่อย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(</w:t>
      </w:r>
      <w:r w:rsidRPr="002457F5">
        <w:rPr>
          <w:rFonts w:asciiTheme="majorBidi" w:hAnsiTheme="majorBidi" w:cstheme="majorBidi"/>
          <w:sz w:val="32"/>
          <w:szCs w:val="32"/>
        </w:rPr>
        <w:t>TPA Holding LLC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) </w:t>
      </w:r>
      <w:r w:rsidRPr="002457F5">
        <w:rPr>
          <w:rFonts w:ascii="Angsana New" w:hAnsi="Angsana New" w:cs="Angsana New"/>
          <w:color w:val="000000" w:themeColor="text1"/>
          <w:sz w:val="32"/>
          <w:szCs w:val="32"/>
          <w:cs/>
        </w:rPr>
        <w:t>ได้บันทึกตั้งสำรองค่าเผื่อ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ผลขาดท</w:t>
      </w:r>
      <w:r w:rsidR="00290DB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ุนด้านเครดิตที่คาดว่าจะเกิดขึ้น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เนื่องจากคาดว่าจะไม่ได้รับคืนจำนวนเงินดังกล่าวทั้งจำนวน</w:t>
      </w:r>
    </w:p>
    <w:p w:rsidR="00EF0ED0" w:rsidRPr="00056B92" w:rsidRDefault="00EF0ED0" w:rsidP="00EF0ED0">
      <w:pPr>
        <w:ind w:left="706" w:right="29" w:firstLine="706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เงินให้กู้ยืมระยะสั้นแก่กิจการที่เกี่ยวข้องกัน ไม่มีการคิดดอกเบี้ยระหว่างกัน</w:t>
      </w:r>
    </w:p>
    <w:p w:rsidR="00A80861" w:rsidRDefault="00A80861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EC3932" w:rsidRPr="001B4BDC" w:rsidRDefault="00EC3932" w:rsidP="00B81FF3">
      <w:pPr>
        <w:pStyle w:val="af"/>
        <w:numPr>
          <w:ilvl w:val="0"/>
          <w:numId w:val="1"/>
        </w:numPr>
        <w:tabs>
          <w:tab w:val="left" w:pos="720"/>
        </w:tabs>
        <w:spacing w:before="60" w:line="238" w:lineRule="auto"/>
        <w:ind w:right="29"/>
        <w:jc w:val="thaiDistribute"/>
        <w:rPr>
          <w:rFonts w:ascii="Angsana New" w:hAnsi="Angsana New"/>
          <w:sz w:val="32"/>
          <w:szCs w:val="32"/>
        </w:rPr>
      </w:pPr>
      <w:r w:rsidRPr="001B4BDC">
        <w:rPr>
          <w:rFonts w:ascii="Angsana New" w:hAnsi="Angsana New"/>
          <w:b/>
          <w:bCs/>
          <w:sz w:val="32"/>
          <w:szCs w:val="32"/>
          <w:cs/>
        </w:rPr>
        <w:lastRenderedPageBreak/>
        <w:t>สินค้าคงเหลือ</w:t>
      </w:r>
    </w:p>
    <w:p w:rsidR="007613D6" w:rsidRPr="007613D6" w:rsidRDefault="00B0761E" w:rsidP="00B81FF3">
      <w:pPr>
        <w:spacing w:line="238" w:lineRule="auto"/>
        <w:ind w:left="446" w:right="-77"/>
        <w:jc w:val="right"/>
        <w:rPr>
          <w:rFonts w:ascii="Angsana New" w:hAnsi="Angsana New" w:cs="Angsana New"/>
          <w:sz w:val="32"/>
          <w:szCs w:val="32"/>
        </w:rPr>
      </w:pPr>
      <w:r w:rsidRPr="00B44A55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B44A55">
        <w:rPr>
          <w:rFonts w:ascii="Angsana New" w:hAnsi="Angsana New" w:cs="Angsana New"/>
          <w:sz w:val="32"/>
          <w:szCs w:val="32"/>
        </w:rPr>
        <w:t>:</w:t>
      </w:r>
      <w:r w:rsidRPr="00B44A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44A55">
        <w:rPr>
          <w:rFonts w:ascii="Angsana New" w:hAnsi="Angsana New" w:cs="Angsana New" w:hint="cs"/>
          <w:sz w:val="32"/>
          <w:szCs w:val="32"/>
          <w:cs/>
        </w:rPr>
        <w:t>พัน</w:t>
      </w:r>
      <w:r w:rsidRPr="00B44A5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Style w:val="ad"/>
        <w:tblW w:w="0" w:type="auto"/>
        <w:tblInd w:w="108" w:type="dxa"/>
        <w:tblLook w:val="04A0"/>
      </w:tblPr>
      <w:tblGrid>
        <w:gridCol w:w="3150"/>
        <w:gridCol w:w="1615"/>
        <w:gridCol w:w="1615"/>
        <w:gridCol w:w="1615"/>
        <w:gridCol w:w="1616"/>
      </w:tblGrid>
      <w:tr w:rsidR="007613D6" w:rsidTr="00E53874">
        <w:tc>
          <w:tcPr>
            <w:tcW w:w="3150" w:type="dxa"/>
            <w:vMerge w:val="restart"/>
            <w:vAlign w:val="center"/>
          </w:tcPr>
          <w:p w:rsidR="007613D6" w:rsidRPr="00DA3C17" w:rsidRDefault="007613D6" w:rsidP="00B81FF3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230" w:type="dxa"/>
            <w:gridSpan w:val="2"/>
            <w:tcBorders>
              <w:bottom w:val="single" w:sz="4" w:space="0" w:color="auto"/>
            </w:tcBorders>
            <w:vAlign w:val="center"/>
          </w:tcPr>
          <w:p w:rsidR="007613D6" w:rsidRPr="00DA3C17" w:rsidRDefault="007613D6" w:rsidP="00B81FF3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31" w:type="dxa"/>
            <w:gridSpan w:val="2"/>
            <w:tcBorders>
              <w:bottom w:val="single" w:sz="4" w:space="0" w:color="auto"/>
            </w:tcBorders>
          </w:tcPr>
          <w:p w:rsidR="007613D6" w:rsidRPr="00DA3C17" w:rsidRDefault="007613D6" w:rsidP="00B81FF3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13D6" w:rsidTr="00E53874">
        <w:tc>
          <w:tcPr>
            <w:tcW w:w="3150" w:type="dxa"/>
            <w:vMerge/>
            <w:tcBorders>
              <w:bottom w:val="single" w:sz="4" w:space="0" w:color="auto"/>
            </w:tcBorders>
          </w:tcPr>
          <w:p w:rsidR="007613D6" w:rsidRDefault="007613D6" w:rsidP="00B81FF3">
            <w:pPr>
              <w:spacing w:line="238" w:lineRule="auto"/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613D6" w:rsidRPr="00D45333" w:rsidRDefault="00D5157A" w:rsidP="00B81FF3">
            <w:pPr>
              <w:spacing w:line="238" w:lineRule="auto"/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4533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proofErr w:type="gramStart"/>
            <w:r w:rsidR="0005658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05658C">
              <w:rPr>
                <w:rFonts w:ascii="Angsana New" w:hAnsi="Angsana New" w:cs="Angsana New"/>
                <w:sz w:val="32"/>
                <w:szCs w:val="32"/>
                <w:cs/>
              </w:rPr>
              <w:t>มี.ค.</w:t>
            </w:r>
            <w:proofErr w:type="gramEnd"/>
            <w:r w:rsidR="0005658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5658C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3D6" w:rsidRDefault="007613D6" w:rsidP="00B81FF3">
            <w:pPr>
              <w:spacing w:line="238" w:lineRule="auto"/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="0005658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05658C">
              <w:rPr>
                <w:rFonts w:ascii="Angsana New" w:hAnsi="Angsana New" w:cs="Angsana New"/>
                <w:sz w:val="32"/>
                <w:szCs w:val="32"/>
                <w:cs/>
              </w:rPr>
              <w:t xml:space="preserve">ธ.ค. </w:t>
            </w:r>
            <w:r w:rsidR="0005658C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3D6" w:rsidRPr="00DA3C17" w:rsidRDefault="00D45333" w:rsidP="00B81FF3">
            <w:pPr>
              <w:spacing w:before="30" w:line="238" w:lineRule="auto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533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proofErr w:type="gramStart"/>
            <w:r w:rsidR="0005658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05658C">
              <w:rPr>
                <w:rFonts w:ascii="Angsana New" w:hAnsi="Angsana New" w:cs="Angsana New"/>
                <w:sz w:val="32"/>
                <w:szCs w:val="32"/>
                <w:cs/>
              </w:rPr>
              <w:t>มี.ค.</w:t>
            </w:r>
            <w:proofErr w:type="gramEnd"/>
            <w:r w:rsidR="0005658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5658C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613D6" w:rsidRPr="00DA3C17" w:rsidRDefault="007613D6" w:rsidP="00B81FF3">
            <w:pPr>
              <w:spacing w:before="30" w:line="238" w:lineRule="auto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="0005658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05658C">
              <w:rPr>
                <w:rFonts w:ascii="Angsana New" w:hAnsi="Angsana New" w:cs="Angsana New"/>
                <w:sz w:val="32"/>
                <w:szCs w:val="32"/>
                <w:cs/>
              </w:rPr>
              <w:t xml:space="preserve">ธ.ค. </w:t>
            </w:r>
            <w:r w:rsidR="0005658C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1073CE" w:rsidTr="00E53874">
        <w:trPr>
          <w:trHeight w:val="346"/>
        </w:trPr>
        <w:tc>
          <w:tcPr>
            <w:tcW w:w="3150" w:type="dxa"/>
            <w:tcBorders>
              <w:bottom w:val="nil"/>
            </w:tcBorders>
            <w:vAlign w:val="center"/>
          </w:tcPr>
          <w:p w:rsidR="001073CE" w:rsidRPr="00863434" w:rsidRDefault="001073CE" w:rsidP="00B81FF3">
            <w:pPr>
              <w:spacing w:before="100" w:beforeAutospacing="1" w:after="100" w:afterAutospacing="1" w:line="238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863434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615" w:type="dxa"/>
            <w:tcBorders>
              <w:bottom w:val="nil"/>
              <w:right w:val="single" w:sz="4" w:space="0" w:color="auto"/>
            </w:tcBorders>
          </w:tcPr>
          <w:p w:rsidR="001073CE" w:rsidRDefault="009521B2" w:rsidP="00B81FF3">
            <w:pPr>
              <w:tabs>
                <w:tab w:val="decimal" w:pos="1154"/>
              </w:tabs>
              <w:spacing w:before="100" w:beforeAutospacing="1" w:after="100" w:afterAutospacing="1" w:line="238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490,57</w:t>
            </w:r>
            <w:r w:rsidR="00E06917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61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073CE" w:rsidRPr="009521B2" w:rsidRDefault="001073CE" w:rsidP="00B81FF3">
            <w:pPr>
              <w:tabs>
                <w:tab w:val="decimal" w:pos="1332"/>
              </w:tabs>
              <w:spacing w:before="30" w:line="238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9521B2">
              <w:rPr>
                <w:rFonts w:ascii="Angsana New" w:hAnsi="Angsana New" w:cs="Angsana New"/>
                <w:sz w:val="32"/>
                <w:szCs w:val="32"/>
                <w:lang w:eastAsia="zh-CN"/>
              </w:rPr>
              <w:t>410,</w:t>
            </w:r>
            <w:r w:rsidR="009521B2" w:rsidRPr="009521B2">
              <w:rPr>
                <w:rFonts w:ascii="Angsana New" w:hAnsi="Angsana New" w:cs="Angsana New"/>
                <w:sz w:val="32"/>
                <w:szCs w:val="32"/>
                <w:lang w:eastAsia="zh-CN"/>
              </w:rPr>
              <w:t>814</w:t>
            </w:r>
          </w:p>
        </w:tc>
        <w:tc>
          <w:tcPr>
            <w:tcW w:w="161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073CE" w:rsidRPr="0018752B" w:rsidRDefault="001337C1" w:rsidP="00B81FF3">
            <w:pPr>
              <w:tabs>
                <w:tab w:val="decimal" w:pos="1332"/>
              </w:tabs>
              <w:spacing w:before="30" w:line="238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490,757</w:t>
            </w:r>
          </w:p>
        </w:tc>
        <w:tc>
          <w:tcPr>
            <w:tcW w:w="1616" w:type="dxa"/>
            <w:tcBorders>
              <w:left w:val="single" w:sz="4" w:space="0" w:color="auto"/>
              <w:bottom w:val="nil"/>
            </w:tcBorders>
          </w:tcPr>
          <w:p w:rsidR="001073CE" w:rsidRPr="001337C1" w:rsidRDefault="001337C1" w:rsidP="00B81FF3">
            <w:pPr>
              <w:tabs>
                <w:tab w:val="decimal" w:pos="1332"/>
              </w:tabs>
              <w:spacing w:before="30" w:line="238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1337C1">
              <w:rPr>
                <w:rFonts w:ascii="Angsana New" w:hAnsi="Angsana New" w:cs="Angsana New"/>
                <w:sz w:val="32"/>
                <w:szCs w:val="32"/>
                <w:lang w:eastAsia="zh-CN"/>
              </w:rPr>
              <w:t>410,807</w:t>
            </w:r>
          </w:p>
        </w:tc>
      </w:tr>
      <w:tr w:rsidR="001073CE" w:rsidTr="00E53874">
        <w:tc>
          <w:tcPr>
            <w:tcW w:w="3150" w:type="dxa"/>
            <w:tcBorders>
              <w:top w:val="nil"/>
              <w:bottom w:val="nil"/>
            </w:tcBorders>
            <w:vAlign w:val="center"/>
          </w:tcPr>
          <w:p w:rsidR="001073CE" w:rsidRPr="00DA3C17" w:rsidRDefault="001073CE" w:rsidP="00B81FF3">
            <w:pPr>
              <w:spacing w:before="100" w:beforeAutospacing="1" w:after="100" w:afterAutospacing="1" w:line="238" w:lineRule="auto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615" w:type="dxa"/>
            <w:tcBorders>
              <w:top w:val="nil"/>
              <w:bottom w:val="nil"/>
              <w:right w:val="single" w:sz="4" w:space="0" w:color="auto"/>
            </w:tcBorders>
          </w:tcPr>
          <w:p w:rsidR="001073CE" w:rsidRDefault="009521B2" w:rsidP="00B81FF3">
            <w:pPr>
              <w:tabs>
                <w:tab w:val="decimal" w:pos="1154"/>
              </w:tabs>
              <w:spacing w:before="100" w:beforeAutospacing="1" w:after="100" w:afterAutospacing="1" w:line="238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61,996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73CE" w:rsidRPr="009521B2" w:rsidRDefault="001073CE" w:rsidP="00B81FF3">
            <w:pPr>
              <w:tabs>
                <w:tab w:val="decimal" w:pos="1332"/>
              </w:tabs>
              <w:spacing w:before="30" w:line="238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9521B2">
              <w:rPr>
                <w:rFonts w:ascii="Angsana New" w:hAnsi="Angsana New" w:cs="Angsana New"/>
                <w:sz w:val="32"/>
                <w:szCs w:val="32"/>
                <w:lang w:eastAsia="zh-CN"/>
              </w:rPr>
              <w:t>68,928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73CE" w:rsidRPr="0018752B" w:rsidRDefault="001337C1" w:rsidP="00B81FF3">
            <w:pPr>
              <w:tabs>
                <w:tab w:val="decimal" w:pos="1332"/>
              </w:tabs>
              <w:spacing w:before="30" w:line="238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61,996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</w:tcBorders>
          </w:tcPr>
          <w:p w:rsidR="001073CE" w:rsidRPr="001337C1" w:rsidRDefault="001073CE" w:rsidP="00B81FF3">
            <w:pPr>
              <w:tabs>
                <w:tab w:val="decimal" w:pos="1332"/>
              </w:tabs>
              <w:spacing w:before="30" w:line="238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1337C1">
              <w:rPr>
                <w:rFonts w:ascii="Angsana New" w:hAnsi="Angsana New" w:cs="Angsana New"/>
                <w:sz w:val="32"/>
                <w:szCs w:val="32"/>
                <w:lang w:eastAsia="zh-CN"/>
              </w:rPr>
              <w:t>68,928</w:t>
            </w:r>
          </w:p>
        </w:tc>
      </w:tr>
      <w:tr w:rsidR="001073CE" w:rsidTr="00E53874">
        <w:tc>
          <w:tcPr>
            <w:tcW w:w="3150" w:type="dxa"/>
            <w:tcBorders>
              <w:top w:val="nil"/>
              <w:bottom w:val="nil"/>
            </w:tcBorders>
            <w:vAlign w:val="center"/>
          </w:tcPr>
          <w:p w:rsidR="001073CE" w:rsidRPr="00DA3C17" w:rsidRDefault="001073CE" w:rsidP="00B81FF3">
            <w:pPr>
              <w:spacing w:before="100" w:beforeAutospacing="1" w:after="100" w:afterAutospacing="1" w:line="238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615" w:type="dxa"/>
            <w:tcBorders>
              <w:top w:val="nil"/>
              <w:bottom w:val="nil"/>
              <w:right w:val="single" w:sz="4" w:space="0" w:color="auto"/>
            </w:tcBorders>
          </w:tcPr>
          <w:p w:rsidR="001073CE" w:rsidRDefault="009521B2" w:rsidP="00B81FF3">
            <w:pPr>
              <w:tabs>
                <w:tab w:val="decimal" w:pos="1154"/>
              </w:tabs>
              <w:spacing w:before="100" w:beforeAutospacing="1" w:after="100" w:afterAutospacing="1" w:line="238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25,427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73CE" w:rsidRPr="009521B2" w:rsidRDefault="001073CE" w:rsidP="00B81FF3">
            <w:pPr>
              <w:tabs>
                <w:tab w:val="decimal" w:pos="1332"/>
              </w:tabs>
              <w:spacing w:before="30" w:line="238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9521B2">
              <w:rPr>
                <w:rFonts w:ascii="Angsana New" w:hAnsi="Angsana New" w:cs="Angsana New"/>
                <w:sz w:val="32"/>
                <w:szCs w:val="32"/>
                <w:lang w:eastAsia="zh-CN"/>
              </w:rPr>
              <w:t>33,324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73CE" w:rsidRPr="0018752B" w:rsidRDefault="001337C1" w:rsidP="00B81FF3">
            <w:pPr>
              <w:tabs>
                <w:tab w:val="decimal" w:pos="1332"/>
              </w:tabs>
              <w:spacing w:before="30" w:line="238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25,427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</w:tcBorders>
          </w:tcPr>
          <w:p w:rsidR="001073CE" w:rsidRPr="001337C1" w:rsidRDefault="001073CE" w:rsidP="00B81FF3">
            <w:pPr>
              <w:tabs>
                <w:tab w:val="decimal" w:pos="1332"/>
              </w:tabs>
              <w:spacing w:before="30" w:line="238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1337C1">
              <w:rPr>
                <w:rFonts w:ascii="Angsana New" w:hAnsi="Angsana New" w:cs="Angsana New"/>
                <w:sz w:val="32"/>
                <w:szCs w:val="32"/>
                <w:lang w:eastAsia="zh-CN"/>
              </w:rPr>
              <w:t>33,324</w:t>
            </w:r>
          </w:p>
        </w:tc>
      </w:tr>
      <w:tr w:rsidR="001073CE" w:rsidTr="00E53874">
        <w:tc>
          <w:tcPr>
            <w:tcW w:w="3150" w:type="dxa"/>
            <w:tcBorders>
              <w:top w:val="nil"/>
              <w:bottom w:val="nil"/>
            </w:tcBorders>
            <w:vAlign w:val="center"/>
          </w:tcPr>
          <w:p w:rsidR="001073CE" w:rsidRPr="00DA3C17" w:rsidRDefault="001073CE" w:rsidP="00B81FF3">
            <w:pPr>
              <w:spacing w:before="100" w:beforeAutospacing="1" w:after="100" w:afterAutospacing="1" w:line="238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61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073CE" w:rsidRPr="00DA3C17" w:rsidRDefault="009521B2" w:rsidP="00B81FF3">
            <w:pPr>
              <w:tabs>
                <w:tab w:val="decimal" w:pos="1154"/>
              </w:tabs>
              <w:spacing w:before="100" w:beforeAutospacing="1" w:after="100" w:afterAutospacing="1" w:line="238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26,0</w:t>
            </w:r>
            <w:r w:rsidR="00E06917"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3CE" w:rsidRPr="009521B2" w:rsidRDefault="001073CE" w:rsidP="00B81FF3">
            <w:pPr>
              <w:tabs>
                <w:tab w:val="decimal" w:pos="1332"/>
              </w:tabs>
              <w:spacing w:before="30" w:line="238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9521B2">
              <w:rPr>
                <w:rFonts w:ascii="Angsana New" w:hAnsi="Angsana New" w:cs="Angsana New"/>
                <w:sz w:val="32"/>
                <w:szCs w:val="32"/>
                <w:lang w:eastAsia="zh-CN"/>
              </w:rPr>
              <w:t>28,14</w:t>
            </w:r>
            <w:r w:rsidR="009521B2" w:rsidRPr="009521B2">
              <w:rPr>
                <w:rFonts w:ascii="Angsana New" w:hAnsi="Angsana New" w:cs="Angsana New"/>
                <w:sz w:val="32"/>
                <w:szCs w:val="32"/>
                <w:lang w:eastAsia="zh-CN"/>
              </w:rPr>
              <w:t>8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3CE" w:rsidRPr="0018752B" w:rsidRDefault="001337C1" w:rsidP="00B81FF3">
            <w:pPr>
              <w:tabs>
                <w:tab w:val="decimal" w:pos="1332"/>
              </w:tabs>
              <w:spacing w:before="30" w:line="238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26,029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073CE" w:rsidRPr="001337C1" w:rsidRDefault="001073CE" w:rsidP="00B81FF3">
            <w:pPr>
              <w:tabs>
                <w:tab w:val="decimal" w:pos="1332"/>
              </w:tabs>
              <w:spacing w:before="30" w:line="238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1337C1">
              <w:rPr>
                <w:rFonts w:ascii="Angsana New" w:hAnsi="Angsana New" w:cs="Angsana New"/>
                <w:sz w:val="32"/>
                <w:szCs w:val="32"/>
                <w:lang w:eastAsia="zh-CN"/>
              </w:rPr>
              <w:t>28,14</w:t>
            </w:r>
            <w:r w:rsidR="001337C1" w:rsidRPr="001337C1">
              <w:rPr>
                <w:rFonts w:ascii="Angsana New" w:hAnsi="Angsana New" w:cs="Angsana New"/>
                <w:sz w:val="32"/>
                <w:szCs w:val="32"/>
                <w:lang w:eastAsia="zh-CN"/>
              </w:rPr>
              <w:t>8</w:t>
            </w:r>
          </w:p>
        </w:tc>
      </w:tr>
      <w:tr w:rsidR="001073CE" w:rsidTr="00E53874">
        <w:tc>
          <w:tcPr>
            <w:tcW w:w="3150" w:type="dxa"/>
            <w:tcBorders>
              <w:top w:val="nil"/>
              <w:bottom w:val="nil"/>
            </w:tcBorders>
            <w:vAlign w:val="center"/>
          </w:tcPr>
          <w:p w:rsidR="001073CE" w:rsidRPr="00DA3C17" w:rsidRDefault="001073CE" w:rsidP="00B81FF3">
            <w:pPr>
              <w:spacing w:before="100" w:beforeAutospacing="1" w:after="100" w:afterAutospacing="1" w:line="238" w:lineRule="auto"/>
              <w:ind w:left="369" w:right="29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1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073CE" w:rsidRDefault="009521B2" w:rsidP="00B81FF3">
            <w:pPr>
              <w:tabs>
                <w:tab w:val="decimal" w:pos="1154"/>
              </w:tabs>
              <w:spacing w:before="100" w:beforeAutospacing="1" w:after="100" w:afterAutospacing="1" w:line="238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604,030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73CE" w:rsidRPr="009521B2" w:rsidRDefault="001073CE" w:rsidP="00B81FF3">
            <w:pPr>
              <w:tabs>
                <w:tab w:val="decimal" w:pos="1332"/>
              </w:tabs>
              <w:spacing w:before="30" w:line="238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9521B2">
              <w:rPr>
                <w:rFonts w:ascii="Angsana New" w:hAnsi="Angsana New" w:cs="Angsana New"/>
                <w:sz w:val="32"/>
                <w:szCs w:val="32"/>
                <w:lang w:eastAsia="zh-CN"/>
              </w:rPr>
              <w:t>541,21</w:t>
            </w:r>
            <w:r w:rsidR="009521B2" w:rsidRPr="009521B2">
              <w:rPr>
                <w:rFonts w:ascii="Angsana New" w:hAnsi="Angsana New" w:cs="Angsana New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73CE" w:rsidRPr="0018752B" w:rsidRDefault="001337C1" w:rsidP="00B81FF3">
            <w:pPr>
              <w:tabs>
                <w:tab w:val="decimal" w:pos="1332"/>
              </w:tabs>
              <w:spacing w:before="30" w:line="238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604,209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073CE" w:rsidRPr="001337C1" w:rsidRDefault="001073CE" w:rsidP="00B81FF3">
            <w:pPr>
              <w:tabs>
                <w:tab w:val="decimal" w:pos="1332"/>
              </w:tabs>
              <w:spacing w:before="30" w:line="238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1337C1">
              <w:rPr>
                <w:rFonts w:ascii="Angsana New" w:hAnsi="Angsana New" w:cs="Angsana New"/>
                <w:sz w:val="32"/>
                <w:szCs w:val="32"/>
                <w:lang w:eastAsia="zh-CN"/>
              </w:rPr>
              <w:t>541,20</w:t>
            </w:r>
            <w:r w:rsidR="001337C1" w:rsidRPr="001337C1">
              <w:rPr>
                <w:rFonts w:ascii="Angsana New" w:hAnsi="Angsana New" w:cs="Angsana New"/>
                <w:sz w:val="32"/>
                <w:szCs w:val="32"/>
                <w:lang w:eastAsia="zh-CN"/>
              </w:rPr>
              <w:t>7</w:t>
            </w:r>
          </w:p>
        </w:tc>
      </w:tr>
      <w:tr w:rsidR="001073CE" w:rsidTr="00E53874">
        <w:tc>
          <w:tcPr>
            <w:tcW w:w="3150" w:type="dxa"/>
            <w:tcBorders>
              <w:top w:val="nil"/>
            </w:tcBorders>
            <w:vAlign w:val="center"/>
          </w:tcPr>
          <w:p w:rsidR="001073CE" w:rsidRPr="00DA3C17" w:rsidRDefault="001073CE" w:rsidP="00B81FF3">
            <w:pPr>
              <w:spacing w:line="238" w:lineRule="auto"/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1615" w:type="dxa"/>
            <w:tcBorders>
              <w:top w:val="nil"/>
              <w:right w:val="single" w:sz="4" w:space="0" w:color="auto"/>
            </w:tcBorders>
          </w:tcPr>
          <w:p w:rsidR="001073CE" w:rsidRDefault="009521B2" w:rsidP="00B81FF3">
            <w:pPr>
              <w:tabs>
                <w:tab w:val="decimal" w:pos="1154"/>
              </w:tabs>
              <w:spacing w:before="100" w:beforeAutospacing="1" w:after="100" w:afterAutospacing="1" w:line="238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(53,734)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073CE" w:rsidRPr="009521B2" w:rsidRDefault="009521B2" w:rsidP="00B81FF3">
            <w:pPr>
              <w:tabs>
                <w:tab w:val="decimal" w:pos="1332"/>
              </w:tabs>
              <w:spacing w:before="30" w:line="238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9521B2">
              <w:rPr>
                <w:rFonts w:ascii="Angsana New" w:hAnsi="Angsana New" w:cs="Angsana New"/>
                <w:sz w:val="32"/>
                <w:szCs w:val="32"/>
                <w:lang w:eastAsia="zh-CN"/>
              </w:rPr>
              <w:t>(50,963</w:t>
            </w:r>
            <w:r w:rsidR="001073CE" w:rsidRPr="009521B2">
              <w:rPr>
                <w:rFonts w:ascii="Angsana New" w:hAnsi="Angsana New" w:cs="Angsana New"/>
                <w:sz w:val="32"/>
                <w:szCs w:val="32"/>
                <w:lang w:eastAsia="zh-CN"/>
              </w:rPr>
              <w:t>)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073CE" w:rsidRPr="0018752B" w:rsidRDefault="001337C1" w:rsidP="00B81FF3">
            <w:pPr>
              <w:tabs>
                <w:tab w:val="decimal" w:pos="1332"/>
              </w:tabs>
              <w:spacing w:before="30" w:line="238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(53,734)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</w:tcBorders>
          </w:tcPr>
          <w:p w:rsidR="001073CE" w:rsidRPr="001337C1" w:rsidRDefault="001337C1" w:rsidP="00B81FF3">
            <w:pPr>
              <w:tabs>
                <w:tab w:val="decimal" w:pos="1332"/>
              </w:tabs>
              <w:spacing w:before="30" w:line="238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1337C1">
              <w:rPr>
                <w:rFonts w:ascii="Angsana New" w:hAnsi="Angsana New" w:cs="Angsana New"/>
                <w:sz w:val="32"/>
                <w:szCs w:val="32"/>
                <w:lang w:eastAsia="zh-CN"/>
              </w:rPr>
              <w:t>(50,963</w:t>
            </w:r>
            <w:r w:rsidR="001073CE" w:rsidRPr="001337C1">
              <w:rPr>
                <w:rFonts w:ascii="Angsana New" w:hAnsi="Angsana New" w:cs="Angsana New"/>
                <w:sz w:val="32"/>
                <w:szCs w:val="32"/>
                <w:lang w:eastAsia="zh-CN"/>
              </w:rPr>
              <w:t>)</w:t>
            </w:r>
          </w:p>
        </w:tc>
      </w:tr>
      <w:tr w:rsidR="001073CE" w:rsidTr="00E53874">
        <w:tc>
          <w:tcPr>
            <w:tcW w:w="3150" w:type="dxa"/>
            <w:vAlign w:val="center"/>
          </w:tcPr>
          <w:p w:rsidR="001073CE" w:rsidRPr="00DA3C17" w:rsidRDefault="001073CE" w:rsidP="00B81FF3">
            <w:pPr>
              <w:spacing w:before="30" w:line="238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สินค้าคงเหลือ-สุทธิ</w:t>
            </w:r>
          </w:p>
        </w:tc>
        <w:tc>
          <w:tcPr>
            <w:tcW w:w="1615" w:type="dxa"/>
            <w:tcBorders>
              <w:right w:val="single" w:sz="4" w:space="0" w:color="auto"/>
            </w:tcBorders>
            <w:vAlign w:val="center"/>
          </w:tcPr>
          <w:p w:rsidR="001073CE" w:rsidRPr="002A4CB2" w:rsidRDefault="009521B2" w:rsidP="00B81FF3">
            <w:pPr>
              <w:tabs>
                <w:tab w:val="decimal" w:pos="1154"/>
              </w:tabs>
              <w:spacing w:before="30" w:line="238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550,296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3CE" w:rsidRPr="009521B2" w:rsidRDefault="001073CE" w:rsidP="00B81FF3">
            <w:pPr>
              <w:tabs>
                <w:tab w:val="decimal" w:pos="1332"/>
              </w:tabs>
              <w:spacing w:before="30" w:line="238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9521B2">
              <w:rPr>
                <w:rFonts w:ascii="Angsana New" w:hAnsi="Angsana New" w:cs="Angsana New"/>
                <w:sz w:val="32"/>
                <w:szCs w:val="32"/>
                <w:lang w:eastAsia="zh-CN"/>
              </w:rPr>
              <w:t>490,25</w:t>
            </w:r>
            <w:r w:rsidR="009521B2" w:rsidRPr="009521B2">
              <w:rPr>
                <w:rFonts w:ascii="Angsana New" w:hAnsi="Angsana New" w:cs="Angsana New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3CE" w:rsidRPr="0018752B" w:rsidRDefault="001337C1" w:rsidP="00B81FF3">
            <w:pPr>
              <w:tabs>
                <w:tab w:val="decimal" w:pos="1332"/>
              </w:tabs>
              <w:spacing w:before="30" w:line="238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550,475</w:t>
            </w:r>
          </w:p>
        </w:tc>
        <w:tc>
          <w:tcPr>
            <w:tcW w:w="1616" w:type="dxa"/>
            <w:tcBorders>
              <w:left w:val="single" w:sz="4" w:space="0" w:color="auto"/>
            </w:tcBorders>
          </w:tcPr>
          <w:p w:rsidR="001073CE" w:rsidRPr="001337C1" w:rsidRDefault="001073CE" w:rsidP="00B81FF3">
            <w:pPr>
              <w:tabs>
                <w:tab w:val="decimal" w:pos="1332"/>
              </w:tabs>
              <w:spacing w:before="30" w:line="238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1337C1">
              <w:rPr>
                <w:rFonts w:ascii="Angsana New" w:hAnsi="Angsana New" w:cs="Angsana New"/>
                <w:sz w:val="32"/>
                <w:szCs w:val="32"/>
                <w:lang w:eastAsia="zh-CN"/>
              </w:rPr>
              <w:t>490,</w:t>
            </w:r>
            <w:r w:rsidR="001337C1" w:rsidRPr="001337C1">
              <w:rPr>
                <w:rFonts w:ascii="Angsana New" w:hAnsi="Angsana New" w:cs="Angsana New"/>
                <w:sz w:val="32"/>
                <w:szCs w:val="32"/>
                <w:lang w:eastAsia="zh-CN"/>
              </w:rPr>
              <w:t>244</w:t>
            </w:r>
          </w:p>
        </w:tc>
      </w:tr>
    </w:tbl>
    <w:p w:rsidR="0067752D" w:rsidRPr="00542F1B" w:rsidRDefault="0067752D" w:rsidP="00B81FF3">
      <w:pPr>
        <w:pStyle w:val="af"/>
        <w:tabs>
          <w:tab w:val="left" w:pos="720"/>
        </w:tabs>
        <w:spacing w:before="60" w:line="238" w:lineRule="auto"/>
        <w:ind w:left="450" w:right="29"/>
        <w:jc w:val="thaiDistribute"/>
        <w:rPr>
          <w:rFonts w:ascii="Angsana New" w:hAnsi="Angsana New"/>
          <w:sz w:val="32"/>
          <w:szCs w:val="32"/>
        </w:rPr>
      </w:pPr>
    </w:p>
    <w:p w:rsidR="005473DA" w:rsidRPr="00AA55EA" w:rsidRDefault="00024612" w:rsidP="00B81FF3">
      <w:pPr>
        <w:pStyle w:val="af"/>
        <w:numPr>
          <w:ilvl w:val="0"/>
          <w:numId w:val="1"/>
        </w:numPr>
        <w:tabs>
          <w:tab w:val="left" w:pos="720"/>
        </w:tabs>
        <w:spacing w:before="60" w:line="238" w:lineRule="auto"/>
        <w:ind w:right="29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ขาดทุนจากการลงทุน</w:t>
      </w:r>
      <w:r w:rsidR="005473DA" w:rsidRPr="00827ABB">
        <w:rPr>
          <w:rFonts w:ascii="Angsana New" w:hAnsi="Angsana New" w:hint="cs"/>
          <w:b/>
          <w:bCs/>
          <w:sz w:val="32"/>
          <w:szCs w:val="32"/>
          <w:cs/>
        </w:rPr>
        <w:t>ในบริษัทร่วม</w:t>
      </w:r>
    </w:p>
    <w:p w:rsidR="00C8505C" w:rsidRDefault="00C8505C" w:rsidP="00B81FF3">
      <w:pPr>
        <w:spacing w:line="238" w:lineRule="auto"/>
        <w:ind w:left="426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67752D">
        <w:rPr>
          <w:rFonts w:ascii="Angsana New" w:hAnsi="Angsana New" w:cs="Angsana New"/>
          <w:sz w:val="32"/>
          <w:szCs w:val="32"/>
          <w:cs/>
          <w:lang w:val="th-TH"/>
        </w:rPr>
        <w:t xml:space="preserve">เมื่อวันที่ </w:t>
      </w:r>
      <w:r w:rsidRPr="0067752D">
        <w:rPr>
          <w:rFonts w:ascii="Angsana New" w:hAnsi="Angsana New" w:cs="Angsana New"/>
          <w:sz w:val="32"/>
          <w:szCs w:val="32"/>
        </w:rPr>
        <w:t>24</w:t>
      </w:r>
      <w:r w:rsidR="009B050E"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67752D">
        <w:rPr>
          <w:rFonts w:ascii="Angsana New" w:hAnsi="Angsana New" w:cs="Angsana New"/>
          <w:sz w:val="32"/>
          <w:szCs w:val="32"/>
        </w:rPr>
        <w:t xml:space="preserve">2563 </w:t>
      </w:r>
      <w:r w:rsidRPr="0067752D">
        <w:rPr>
          <w:rFonts w:ascii="Angsana New" w:hAnsi="Angsana New" w:cs="Angsana New"/>
          <w:sz w:val="32"/>
          <w:szCs w:val="32"/>
          <w:cs/>
        </w:rPr>
        <w:t>ที่ประชุมคณะกรรมการบริษัท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spellStart"/>
      <w:r w:rsidRPr="0067752D">
        <w:rPr>
          <w:rFonts w:ascii="Angsana New" w:hAnsi="Angsana New" w:cs="Angsana New" w:hint="cs"/>
          <w:sz w:val="32"/>
          <w:szCs w:val="32"/>
          <w:cs/>
        </w:rPr>
        <w:t>ทีมพ</w:t>
      </w:r>
      <w:proofErr w:type="spellEnd"/>
      <w:r w:rsidRPr="0067752D">
        <w:rPr>
          <w:rFonts w:ascii="Angsana New" w:hAnsi="Angsana New" w:cs="Angsana New" w:hint="cs"/>
          <w:sz w:val="32"/>
          <w:szCs w:val="32"/>
          <w:cs/>
        </w:rPr>
        <w:t>รี</w:t>
      </w:r>
      <w:proofErr w:type="spellStart"/>
      <w:r w:rsidRPr="0067752D">
        <w:rPr>
          <w:rFonts w:ascii="Angsana New" w:hAnsi="Angsana New" w:cs="Angsana New" w:hint="cs"/>
          <w:sz w:val="32"/>
          <w:szCs w:val="32"/>
          <w:cs/>
        </w:rPr>
        <w:t>ซิชั่น</w:t>
      </w:r>
      <w:proofErr w:type="spellEnd"/>
      <w:r w:rsidRPr="0067752D">
        <w:rPr>
          <w:rFonts w:ascii="Angsana New" w:hAnsi="Angsana New" w:cs="Angsana New" w:hint="cs"/>
          <w:sz w:val="32"/>
          <w:szCs w:val="32"/>
          <w:cs/>
        </w:rPr>
        <w:t xml:space="preserve"> จำกัด (มหาชน) </w:t>
      </w:r>
      <w:r w:rsidR="002D60C7" w:rsidRPr="0067752D">
        <w:rPr>
          <w:rFonts w:ascii="Angsana New" w:hAnsi="Angsana New" w:cs="Angsana New" w:hint="cs"/>
          <w:sz w:val="32"/>
          <w:szCs w:val="32"/>
          <w:cs/>
          <w:lang w:val="th-TH"/>
        </w:rPr>
        <w:t>และ</w:t>
      </w:r>
      <w:r w:rsidR="002D60C7" w:rsidRPr="0067752D">
        <w:rPr>
          <w:rFonts w:ascii="Angsana New" w:hAnsi="Angsana New" w:cs="Angsana New"/>
          <w:sz w:val="32"/>
          <w:szCs w:val="32"/>
        </w:rPr>
        <w:t xml:space="preserve"> TPA</w:t>
      </w:r>
      <w:r w:rsidR="002D60C7"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D60C7" w:rsidRPr="0067752D">
        <w:rPr>
          <w:rFonts w:ascii="Angsana New" w:hAnsi="Angsana New" w:cs="Angsana New"/>
          <w:sz w:val="32"/>
          <w:szCs w:val="32"/>
        </w:rPr>
        <w:t>Holding</w:t>
      </w:r>
      <w:r w:rsidR="002455C1"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D60C7" w:rsidRPr="0067752D">
        <w:rPr>
          <w:rFonts w:ascii="Angsana New" w:hAnsi="Angsana New" w:cs="Angsana New"/>
          <w:sz w:val="32"/>
          <w:szCs w:val="32"/>
        </w:rPr>
        <w:t>LLC</w:t>
      </w:r>
      <w:r w:rsidR="002455C1" w:rsidRPr="006775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D60C7" w:rsidRPr="0067752D">
        <w:rPr>
          <w:rFonts w:ascii="Angsana New" w:hAnsi="Angsana New" w:cs="Angsana New" w:hint="cs"/>
          <w:sz w:val="32"/>
          <w:szCs w:val="32"/>
          <w:cs/>
        </w:rPr>
        <w:t>(บริษัทย่อย)</w:t>
      </w:r>
      <w:r w:rsidR="002D60C7" w:rsidRPr="0067752D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  <w:r w:rsidRPr="0067752D">
        <w:rPr>
          <w:rFonts w:ascii="Angsana New" w:hAnsi="Angsana New" w:cs="Angsana New"/>
          <w:sz w:val="32"/>
          <w:szCs w:val="32"/>
          <w:cs/>
          <w:lang w:val="th-TH"/>
        </w:rPr>
        <w:t>มีมติ</w:t>
      </w:r>
      <w:r w:rsidR="002F0A2A" w:rsidRPr="0067752D">
        <w:rPr>
          <w:rFonts w:ascii="Angsana New" w:hAnsi="Angsana New" w:cs="Angsana New" w:hint="cs"/>
          <w:sz w:val="32"/>
          <w:szCs w:val="32"/>
          <w:cs/>
        </w:rPr>
        <w:t>ให้</w:t>
      </w:r>
      <w:r w:rsidR="000D2121"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2121" w:rsidRPr="0067752D">
        <w:rPr>
          <w:rFonts w:ascii="Angsana New" w:hAnsi="Angsana New" w:cs="Angsana New"/>
          <w:sz w:val="32"/>
          <w:szCs w:val="32"/>
        </w:rPr>
        <w:t>TPA</w:t>
      </w:r>
      <w:r w:rsidR="000D2121"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2121" w:rsidRPr="0067752D">
        <w:rPr>
          <w:rFonts w:ascii="Angsana New" w:hAnsi="Angsana New" w:cs="Angsana New"/>
          <w:sz w:val="32"/>
          <w:szCs w:val="32"/>
        </w:rPr>
        <w:t>Holding</w:t>
      </w:r>
      <w:r w:rsidR="000D2121"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2121" w:rsidRPr="0067752D">
        <w:rPr>
          <w:rFonts w:ascii="Angsana New" w:hAnsi="Angsana New" w:cs="Angsana New"/>
          <w:sz w:val="32"/>
          <w:szCs w:val="32"/>
        </w:rPr>
        <w:t>LLC</w:t>
      </w:r>
      <w:r w:rsidR="000D2121" w:rsidRPr="006775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  <w:cs/>
          <w:lang w:val="th-TH"/>
        </w:rPr>
        <w:t xml:space="preserve">ใช้สิทธิขายคืนหุ้นที่ถืออยู่สัดส่วนร้อยละ </w:t>
      </w:r>
      <w:r w:rsidRPr="0067752D">
        <w:rPr>
          <w:rFonts w:ascii="Angsana New" w:hAnsi="Angsana New" w:cs="Angsana New"/>
          <w:sz w:val="32"/>
          <w:szCs w:val="32"/>
        </w:rPr>
        <w:t>20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  <w:cs/>
          <w:lang w:val="th-TH"/>
        </w:rPr>
        <w:t>ใน</w:t>
      </w:r>
      <w:r w:rsidRPr="0067752D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Team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Precision America</w:t>
      </w:r>
      <w:r w:rsidR="00DE5151" w:rsidRPr="0067752D">
        <w:rPr>
          <w:rFonts w:ascii="Angsana New" w:hAnsi="Angsana New" w:cs="Angsana New"/>
          <w:sz w:val="32"/>
          <w:szCs w:val="32"/>
        </w:rPr>
        <w:t>,</w:t>
      </w:r>
      <w:r w:rsidRPr="0067752D">
        <w:rPr>
          <w:rFonts w:ascii="Angsana New" w:hAnsi="Angsana New" w:cs="Angsana New"/>
          <w:sz w:val="32"/>
          <w:szCs w:val="32"/>
        </w:rPr>
        <w:t xml:space="preserve"> LLC (</w:t>
      </w:r>
      <w:r w:rsidRPr="0067752D">
        <w:rPr>
          <w:rFonts w:ascii="Angsana New" w:hAnsi="Angsana New" w:cs="Angsana New"/>
          <w:sz w:val="32"/>
          <w:szCs w:val="32"/>
          <w:cs/>
          <w:lang w:val="th-TH"/>
        </w:rPr>
        <w:t>บริษัทร่วม</w:t>
      </w:r>
      <w:r w:rsidRPr="0067752D">
        <w:rPr>
          <w:rFonts w:ascii="Angsana New" w:hAnsi="Angsana New" w:cs="Angsana New"/>
          <w:sz w:val="32"/>
          <w:szCs w:val="32"/>
        </w:rPr>
        <w:t xml:space="preserve">) </w:t>
      </w:r>
      <w:r w:rsidRPr="0067752D">
        <w:rPr>
          <w:rFonts w:ascii="Angsana New" w:hAnsi="Angsana New" w:cs="Angsana New"/>
          <w:sz w:val="32"/>
          <w:szCs w:val="32"/>
          <w:cs/>
          <w:lang w:val="th-TH"/>
        </w:rPr>
        <w:t>ให้แก่</w:t>
      </w:r>
      <w:r w:rsidRPr="0067752D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  <w:proofErr w:type="spellStart"/>
      <w:r w:rsidRPr="0067752D">
        <w:rPr>
          <w:rFonts w:ascii="Angsana New" w:hAnsi="Angsana New" w:cs="Angsana New"/>
          <w:sz w:val="32"/>
          <w:szCs w:val="32"/>
          <w:cs/>
          <w:lang w:val="th-TH"/>
        </w:rPr>
        <w:t>Technology</w:t>
      </w:r>
      <w:proofErr w:type="spellEnd"/>
      <w:r w:rsidRPr="0067752D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  <w:proofErr w:type="spellStart"/>
      <w:r w:rsidRPr="0067752D">
        <w:rPr>
          <w:rFonts w:ascii="Angsana New" w:hAnsi="Angsana New" w:cs="Angsana New"/>
          <w:sz w:val="32"/>
          <w:szCs w:val="32"/>
          <w:cs/>
          <w:lang w:val="th-TH"/>
        </w:rPr>
        <w:t>Partners</w:t>
      </w:r>
      <w:proofErr w:type="spellEnd"/>
      <w:r w:rsidRPr="0067752D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  <w:proofErr w:type="spellStart"/>
      <w:r w:rsidRPr="0067752D">
        <w:rPr>
          <w:rFonts w:ascii="Angsana New" w:hAnsi="Angsana New" w:cs="Angsana New"/>
          <w:sz w:val="32"/>
          <w:szCs w:val="32"/>
          <w:cs/>
          <w:lang w:val="th-TH"/>
        </w:rPr>
        <w:t>America</w:t>
      </w:r>
      <w:proofErr w:type="spellEnd"/>
      <w:r w:rsidR="008A0822" w:rsidRPr="0067752D">
        <w:rPr>
          <w:rFonts w:ascii="Angsana New" w:hAnsi="Angsana New" w:cs="Angsana New" w:hint="cs"/>
          <w:sz w:val="32"/>
          <w:szCs w:val="32"/>
          <w:cs/>
          <w:lang w:val="th-TH"/>
        </w:rPr>
        <w:t>,</w:t>
      </w:r>
      <w:r w:rsidR="008A0822" w:rsidRPr="0067752D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  <w:proofErr w:type="spellStart"/>
      <w:r w:rsidRPr="0067752D">
        <w:rPr>
          <w:rFonts w:ascii="Angsana New" w:hAnsi="Angsana New" w:cs="Angsana New"/>
          <w:sz w:val="32"/>
          <w:szCs w:val="32"/>
          <w:cs/>
          <w:lang w:val="th-TH"/>
        </w:rPr>
        <w:t>LLC</w:t>
      </w:r>
      <w:proofErr w:type="spellEnd"/>
      <w:r w:rsidRPr="0067752D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(</w:t>
      </w:r>
      <w:r w:rsidRPr="0067752D">
        <w:rPr>
          <w:rFonts w:ascii="Angsana New" w:hAnsi="Angsana New" w:cs="Angsana New"/>
          <w:sz w:val="32"/>
          <w:szCs w:val="32"/>
          <w:cs/>
          <w:lang w:val="th-TH"/>
        </w:rPr>
        <w:t>ผู้ถือหุ้นเดิม</w:t>
      </w:r>
      <w:r w:rsidRPr="0067752D">
        <w:rPr>
          <w:rFonts w:ascii="Angsana New" w:hAnsi="Angsana New" w:cs="Angsana New" w:hint="cs"/>
          <w:sz w:val="32"/>
          <w:szCs w:val="32"/>
          <w:cs/>
          <w:lang w:val="th-TH"/>
        </w:rPr>
        <w:t xml:space="preserve">) </w:t>
      </w:r>
      <w:r w:rsidR="00066A21" w:rsidRPr="0067752D">
        <w:rPr>
          <w:rFonts w:ascii="Angsana New" w:hAnsi="Angsana New" w:cs="Angsana New" w:hint="cs"/>
          <w:sz w:val="32"/>
          <w:szCs w:val="32"/>
          <w:cs/>
          <w:lang w:val="th-TH"/>
        </w:rPr>
        <w:t>ในราคาทุนเดิม</w:t>
      </w:r>
      <w:r w:rsidRPr="0067752D">
        <w:rPr>
          <w:rFonts w:ascii="Angsana New" w:hAnsi="Angsana New" w:cs="Angsana New" w:hint="cs"/>
          <w:sz w:val="32"/>
          <w:szCs w:val="32"/>
          <w:cs/>
          <w:lang w:val="th-TH"/>
        </w:rPr>
        <w:t>ซึ่งเป็นไปตามเงื่อนไขในการร่วมลงทุน อย่างไรก็ตามเนื่องจากการใช้สิทธิขายคืนดังกล่าวยังไม่ได้รับชำระ</w:t>
      </w:r>
      <w:r w:rsidR="00066A21" w:rsidRPr="0067752D">
        <w:rPr>
          <w:rFonts w:ascii="Angsana New" w:hAnsi="Angsana New" w:cs="Angsana New" w:hint="cs"/>
          <w:sz w:val="32"/>
          <w:szCs w:val="32"/>
          <w:cs/>
          <w:lang w:val="th-TH"/>
        </w:rPr>
        <w:t>และยังไม่มีการโอนหุ้น</w:t>
      </w:r>
      <w:r w:rsidR="008C1EE4" w:rsidRPr="0067752D">
        <w:rPr>
          <w:rFonts w:ascii="Angsana New" w:hAnsi="Angsana New" w:cs="Angsana New" w:hint="cs"/>
          <w:sz w:val="32"/>
          <w:szCs w:val="32"/>
          <w:cs/>
          <w:lang w:val="th-TH"/>
        </w:rPr>
        <w:t>คืน</w:t>
      </w:r>
      <w:r w:rsidR="00757716" w:rsidRPr="0067752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บริษัทย่อยจึงบันทึกเป็นลูกหนี้จากการใช้สิทธิขายคืน</w:t>
      </w:r>
      <w:r w:rsidR="00D05DCB" w:rsidRPr="0067752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เงินลงทุน</w:t>
      </w:r>
      <w:r w:rsidRPr="0067752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จำนวน </w:t>
      </w:r>
      <w:r w:rsidRPr="0067752D">
        <w:rPr>
          <w:rFonts w:ascii="Angsana New" w:hAnsi="Angsana New" w:cs="Angsana New"/>
          <w:color w:val="000000" w:themeColor="text1"/>
          <w:sz w:val="32"/>
          <w:szCs w:val="32"/>
        </w:rPr>
        <w:t>1,077,200</w:t>
      </w:r>
      <w:r w:rsidRPr="0067752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ดอลลาร์สหรัฐอเมริกา (33.65 ล้านบาท)</w:t>
      </w:r>
      <w:r w:rsidRPr="0067752D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  <w:r w:rsidRPr="0067752D">
        <w:rPr>
          <w:rFonts w:ascii="Angsana New" w:hAnsi="Angsana New" w:cs="Angsana New" w:hint="cs"/>
          <w:sz w:val="32"/>
          <w:szCs w:val="32"/>
          <w:cs/>
        </w:rPr>
        <w:t>มี</w:t>
      </w:r>
      <w:r w:rsidRPr="0067752D">
        <w:rPr>
          <w:rFonts w:ascii="Angsana New" w:hAnsi="Angsana New" w:cs="Angsana New" w:hint="cs"/>
          <w:sz w:val="32"/>
          <w:szCs w:val="32"/>
          <w:cs/>
          <w:lang w:val="th-TH"/>
        </w:rPr>
        <w:t>ผลกำไรจากการ</w:t>
      </w:r>
      <w:r w:rsidR="003B226C" w:rsidRPr="0067752D">
        <w:rPr>
          <w:rFonts w:ascii="Angsana New" w:hAnsi="Angsana New" w:cs="Angsana New" w:hint="cs"/>
          <w:sz w:val="32"/>
          <w:szCs w:val="32"/>
          <w:cs/>
          <w:lang w:val="th-TH"/>
        </w:rPr>
        <w:t>ใช้สิทธิ</w:t>
      </w:r>
      <w:r w:rsidRPr="0067752D">
        <w:rPr>
          <w:rFonts w:ascii="Angsana New" w:hAnsi="Angsana New" w:cs="Angsana New" w:hint="cs"/>
          <w:sz w:val="32"/>
          <w:szCs w:val="32"/>
          <w:cs/>
          <w:lang w:val="th-TH"/>
        </w:rPr>
        <w:t>ขาย</w:t>
      </w:r>
      <w:r w:rsidR="003B226C" w:rsidRPr="0067752D">
        <w:rPr>
          <w:rFonts w:ascii="Angsana New" w:hAnsi="Angsana New" w:cs="Angsana New" w:hint="cs"/>
          <w:sz w:val="32"/>
          <w:szCs w:val="32"/>
          <w:cs/>
          <w:lang w:val="th-TH"/>
        </w:rPr>
        <w:t>คืน</w:t>
      </w:r>
      <w:r w:rsidRPr="0067752D">
        <w:rPr>
          <w:rFonts w:ascii="Angsana New" w:hAnsi="Angsana New" w:cs="Angsana New" w:hint="cs"/>
          <w:sz w:val="32"/>
          <w:szCs w:val="32"/>
          <w:cs/>
          <w:lang w:val="th-TH"/>
        </w:rPr>
        <w:t>เงินลงทุน จำนวน</w:t>
      </w:r>
      <w:r w:rsidRPr="0067752D">
        <w:rPr>
          <w:rFonts w:ascii="Angsana New" w:hAnsi="Angsana New" w:cs="Angsana New"/>
          <w:sz w:val="32"/>
          <w:szCs w:val="32"/>
        </w:rPr>
        <w:t xml:space="preserve"> 846,451 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ดอลลาร์สหรัฐอเมริกา (26.92 ล้านบาท) </w:t>
      </w:r>
      <w:r w:rsidRPr="0067752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แต่เนื่องจาก</w:t>
      </w:r>
      <w:r w:rsidRPr="0067752D">
        <w:rPr>
          <w:rFonts w:ascii="Angsana New" w:hAnsi="Angsana New" w:cs="Angsana New" w:hint="cs"/>
          <w:sz w:val="32"/>
          <w:szCs w:val="32"/>
          <w:cs/>
        </w:rPr>
        <w:t>บริษัทย่อยคาดว่าจะไม่ได้รับเงินคืน จึงตั้ง</w:t>
      </w:r>
      <w:r w:rsidR="001F6920">
        <w:rPr>
          <w:rFonts w:ascii="Angsana New" w:hAnsi="Angsana New" w:cs="Angsana New" w:hint="cs"/>
          <w:sz w:val="32"/>
          <w:szCs w:val="32"/>
          <w:cs/>
        </w:rPr>
        <w:t>ค่า</w:t>
      </w:r>
      <w:r w:rsidR="006A4E28">
        <w:rPr>
          <w:rFonts w:ascii="Angsana New" w:hAnsi="Angsana New" w:cs="Angsana New" w:hint="cs"/>
          <w:sz w:val="32"/>
          <w:szCs w:val="32"/>
          <w:cs/>
        </w:rPr>
        <w:t>เ</w:t>
      </w:r>
      <w:r w:rsidR="001F6920">
        <w:rPr>
          <w:rFonts w:ascii="Angsana New" w:hAnsi="Angsana New" w:cs="Angsana New" w:hint="cs"/>
          <w:sz w:val="32"/>
          <w:szCs w:val="32"/>
          <w:cs/>
        </w:rPr>
        <w:t>ผื่อผลขาดทุนด้านเครดิตที่คาดว่าจะเกิดขึ้น</w:t>
      </w:r>
      <w:r w:rsidRPr="0067752D">
        <w:rPr>
          <w:rFonts w:ascii="Angsana New" w:hAnsi="Angsana New" w:cs="Angsana New" w:hint="cs"/>
          <w:sz w:val="32"/>
          <w:szCs w:val="32"/>
          <w:cs/>
        </w:rPr>
        <w:t>ทั้งจำนวนในงบการเงินปี 2563</w:t>
      </w:r>
      <w:r w:rsidRPr="0056018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9F00EE" w:rsidRDefault="009F00EE" w:rsidP="00167A22">
      <w:pPr>
        <w:spacing w:line="238" w:lineRule="auto"/>
        <w:ind w:left="426" w:right="-11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บริษัทย่อยได้หยุดการบันทึกบัญชีตามวิธีส่วนได้เสีย ตั้งแต่วันที่ 24 กุมภาพันธ์ 2563</w:t>
      </w:r>
    </w:p>
    <w:p w:rsidR="00654AD6" w:rsidRPr="00654AD6" w:rsidRDefault="00654AD6" w:rsidP="00B81FF3">
      <w:pPr>
        <w:spacing w:line="238" w:lineRule="auto"/>
        <w:ind w:left="720" w:right="-11" w:firstLine="720"/>
        <w:jc w:val="thaiDistribute"/>
        <w:rPr>
          <w:rFonts w:ascii="Angsana New" w:hAnsi="Angsana New" w:cs="Angsana New"/>
          <w:sz w:val="8"/>
          <w:szCs w:val="8"/>
        </w:rPr>
      </w:pPr>
    </w:p>
    <w:p w:rsidR="00F25F36" w:rsidRPr="003A131A" w:rsidRDefault="00F560C6" w:rsidP="00B81FF3">
      <w:pPr>
        <w:tabs>
          <w:tab w:val="center" w:pos="5865"/>
        </w:tabs>
        <w:spacing w:line="238" w:lineRule="auto"/>
        <w:ind w:right="-11" w:firstLine="426"/>
        <w:rPr>
          <w:rFonts w:ascii="Angsana New" w:hAnsi="Angsana New" w:cs="Angsana New"/>
          <w:b/>
          <w:bCs/>
          <w:sz w:val="32"/>
          <w:szCs w:val="32"/>
          <w:cs/>
        </w:rPr>
      </w:pPr>
      <w:r w:rsidRPr="003A131A">
        <w:rPr>
          <w:rFonts w:ascii="Angsana New" w:hAnsi="Angsana New" w:cs="Angsana New" w:hint="cs"/>
          <w:b/>
          <w:bCs/>
          <w:sz w:val="32"/>
          <w:szCs w:val="32"/>
          <w:cs/>
        </w:rPr>
        <w:t>รายการเปลี่ยนแปลงโดยสรุป</w:t>
      </w:r>
    </w:p>
    <w:tbl>
      <w:tblPr>
        <w:tblStyle w:val="ad"/>
        <w:tblW w:w="0" w:type="auto"/>
        <w:tblInd w:w="534" w:type="dxa"/>
        <w:tblLook w:val="04A0"/>
      </w:tblPr>
      <w:tblGrid>
        <w:gridCol w:w="6237"/>
        <w:gridCol w:w="2976"/>
      </w:tblGrid>
      <w:tr w:rsidR="00F25F36" w:rsidRPr="00F25F36" w:rsidTr="00654AD6">
        <w:trPr>
          <w:trHeight w:val="535"/>
        </w:trPr>
        <w:tc>
          <w:tcPr>
            <w:tcW w:w="6237" w:type="dxa"/>
            <w:tcBorders>
              <w:bottom w:val="single" w:sz="4" w:space="0" w:color="auto"/>
            </w:tcBorders>
            <w:vAlign w:val="center"/>
          </w:tcPr>
          <w:p w:rsidR="00F25F36" w:rsidRPr="00F25F36" w:rsidRDefault="00F25F36" w:rsidP="00B81FF3">
            <w:pPr>
              <w:spacing w:line="238" w:lineRule="auto"/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F25F36" w:rsidRPr="00F25F36" w:rsidRDefault="00F25F36" w:rsidP="00B81FF3">
            <w:pPr>
              <w:spacing w:line="238" w:lineRule="auto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จำนวนเงิน (พันบาท)</w:t>
            </w:r>
          </w:p>
        </w:tc>
      </w:tr>
      <w:tr w:rsidR="003B226C" w:rsidRPr="00F25F36" w:rsidTr="00654AD6">
        <w:tc>
          <w:tcPr>
            <w:tcW w:w="6237" w:type="dxa"/>
            <w:tcBorders>
              <w:bottom w:val="nil"/>
            </w:tcBorders>
          </w:tcPr>
          <w:p w:rsidR="003B226C" w:rsidRPr="00066A21" w:rsidRDefault="003B226C" w:rsidP="00B81FF3">
            <w:pPr>
              <w:spacing w:line="238" w:lineRule="auto"/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6A21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ลูกหนี้จากการใช้สิทธิขายคืนเงินลงทุน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ในราคาทุนเดิม</w:t>
            </w:r>
          </w:p>
        </w:tc>
        <w:tc>
          <w:tcPr>
            <w:tcW w:w="2976" w:type="dxa"/>
            <w:tcBorders>
              <w:bottom w:val="nil"/>
            </w:tcBorders>
            <w:shd w:val="clear" w:color="auto" w:fill="auto"/>
          </w:tcPr>
          <w:p w:rsidR="003B226C" w:rsidRPr="00D17282" w:rsidRDefault="003B226C" w:rsidP="00B81FF3">
            <w:pPr>
              <w:tabs>
                <w:tab w:val="decimal" w:pos="1837"/>
              </w:tabs>
              <w:spacing w:line="238" w:lineRule="auto"/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17282">
              <w:rPr>
                <w:rFonts w:ascii="Angsana New" w:hAnsi="Angsana New" w:cs="Angsana New"/>
                <w:sz w:val="32"/>
                <w:szCs w:val="32"/>
              </w:rPr>
              <w:t>33,652</w:t>
            </w:r>
          </w:p>
        </w:tc>
      </w:tr>
      <w:tr w:rsidR="003B226C" w:rsidRPr="00F25F36" w:rsidTr="00654AD6">
        <w:tc>
          <w:tcPr>
            <w:tcW w:w="6237" w:type="dxa"/>
            <w:tcBorders>
              <w:top w:val="nil"/>
              <w:bottom w:val="nil"/>
            </w:tcBorders>
          </w:tcPr>
          <w:p w:rsidR="003B226C" w:rsidRPr="00F25F36" w:rsidRDefault="003B226C" w:rsidP="00B81FF3">
            <w:pPr>
              <w:spacing w:line="238" w:lineRule="auto"/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F36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 w:rsidR="00DE5151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</w:t>
            </w:r>
            <w:r w:rsidR="00B81FF3"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B226C" w:rsidRPr="00D17282" w:rsidRDefault="003B226C" w:rsidP="00B81FF3">
            <w:pPr>
              <w:tabs>
                <w:tab w:val="decimal" w:pos="1837"/>
              </w:tabs>
              <w:spacing w:line="238" w:lineRule="auto"/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17282">
              <w:rPr>
                <w:rFonts w:ascii="Angsana New" w:hAnsi="Angsana New" w:cs="Angsana New"/>
                <w:sz w:val="32"/>
                <w:szCs w:val="32"/>
              </w:rPr>
              <w:t>(33,652)</w:t>
            </w:r>
          </w:p>
        </w:tc>
      </w:tr>
      <w:tr w:rsidR="003B226C" w:rsidRPr="00F25F36" w:rsidTr="00654AD6">
        <w:tc>
          <w:tcPr>
            <w:tcW w:w="6237" w:type="dxa"/>
            <w:tcBorders>
              <w:top w:val="nil"/>
              <w:bottom w:val="nil"/>
            </w:tcBorders>
          </w:tcPr>
          <w:p w:rsidR="003B226C" w:rsidRPr="00F25F36" w:rsidRDefault="003B226C" w:rsidP="00B81FF3">
            <w:pPr>
              <w:spacing w:line="238" w:lineRule="auto"/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61B44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ลูกหนี้จา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กการใช้สิทธิขายคืนเงิ</w:t>
            </w:r>
            <w:r w:rsidRPr="00066A2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นลงทุน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 w:rsidRPr="00066A2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B226C" w:rsidRPr="007E044F" w:rsidRDefault="003B226C" w:rsidP="00B81FF3">
            <w:pPr>
              <w:tabs>
                <w:tab w:val="decimal" w:pos="1451"/>
              </w:tabs>
              <w:spacing w:line="238" w:lineRule="auto"/>
              <w:ind w:right="-11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E044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--</w:t>
            </w:r>
          </w:p>
        </w:tc>
      </w:tr>
      <w:tr w:rsidR="003B226C" w:rsidRPr="00F25F36" w:rsidTr="00654AD6">
        <w:tc>
          <w:tcPr>
            <w:tcW w:w="6237" w:type="dxa"/>
            <w:tcBorders>
              <w:top w:val="nil"/>
              <w:bottom w:val="nil"/>
            </w:tcBorders>
          </w:tcPr>
          <w:p w:rsidR="003B226C" w:rsidRPr="00F25F36" w:rsidRDefault="003B226C" w:rsidP="00B81FF3">
            <w:pPr>
              <w:spacing w:line="238" w:lineRule="auto"/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ราคา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ใช้สิทธิ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ขาย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คืน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เงินลงทุนในราคาทุนเดิม</w:t>
            </w:r>
          </w:p>
        </w:tc>
        <w:tc>
          <w:tcPr>
            <w:tcW w:w="297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3B226C" w:rsidRPr="00D17282" w:rsidRDefault="003B226C" w:rsidP="00B81FF3">
            <w:pPr>
              <w:tabs>
                <w:tab w:val="decimal" w:pos="1837"/>
              </w:tabs>
              <w:spacing w:line="238" w:lineRule="auto"/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17282">
              <w:rPr>
                <w:rFonts w:ascii="Angsana New" w:hAnsi="Angsana New" w:cs="Angsana New"/>
                <w:sz w:val="32"/>
                <w:szCs w:val="32"/>
              </w:rPr>
              <w:t>33,652</w:t>
            </w:r>
          </w:p>
        </w:tc>
      </w:tr>
      <w:tr w:rsidR="003B226C" w:rsidRPr="00F25F36" w:rsidTr="00654AD6">
        <w:tc>
          <w:tcPr>
            <w:tcW w:w="6237" w:type="dxa"/>
            <w:tcBorders>
              <w:top w:val="nil"/>
              <w:bottom w:val="nil"/>
            </w:tcBorders>
          </w:tcPr>
          <w:p w:rsidR="003B226C" w:rsidRPr="00F25F36" w:rsidRDefault="003B226C" w:rsidP="00B81FF3">
            <w:pPr>
              <w:spacing w:line="238" w:lineRule="auto"/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F36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มูลค่า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ตามบัญชี ณ วันที่</w:t>
            </w:r>
            <w:r w:rsidR="00D10D76">
              <w:rPr>
                <w:rFonts w:ascii="Angsana New" w:hAnsi="Angsana New" w:cs="Angsana New" w:hint="cs"/>
                <w:sz w:val="32"/>
                <w:szCs w:val="32"/>
                <w:cs/>
              </w:rPr>
              <w:t>ใช้สิทธิขายคืนเงินลงทุน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B226C" w:rsidRPr="00D17282" w:rsidRDefault="003B226C" w:rsidP="00B81FF3">
            <w:pPr>
              <w:tabs>
                <w:tab w:val="decimal" w:pos="1837"/>
              </w:tabs>
              <w:spacing w:line="238" w:lineRule="auto"/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17282">
              <w:rPr>
                <w:rFonts w:ascii="Angsana New" w:hAnsi="Angsana New" w:cs="Angsana New"/>
                <w:sz w:val="32"/>
                <w:szCs w:val="32"/>
              </w:rPr>
              <w:t>(6,728)</w:t>
            </w:r>
          </w:p>
        </w:tc>
      </w:tr>
      <w:tr w:rsidR="003B226C" w:rsidRPr="00F25F36" w:rsidTr="00B81FF3">
        <w:tc>
          <w:tcPr>
            <w:tcW w:w="6237" w:type="dxa"/>
            <w:tcBorders>
              <w:top w:val="nil"/>
              <w:bottom w:val="nil"/>
            </w:tcBorders>
          </w:tcPr>
          <w:p w:rsidR="003B226C" w:rsidRPr="00F25F36" w:rsidRDefault="003B226C" w:rsidP="00B81FF3">
            <w:pPr>
              <w:spacing w:line="238" w:lineRule="auto"/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กำไรจากการ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ใช้สิทธิขายคืน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B226C" w:rsidRPr="00D17282" w:rsidRDefault="003B226C" w:rsidP="00B81FF3">
            <w:pPr>
              <w:tabs>
                <w:tab w:val="decimal" w:pos="1837"/>
              </w:tabs>
              <w:spacing w:line="238" w:lineRule="auto"/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17282">
              <w:rPr>
                <w:rFonts w:ascii="Angsana New" w:hAnsi="Angsana New" w:cs="Angsana New"/>
                <w:sz w:val="32"/>
                <w:szCs w:val="32"/>
              </w:rPr>
              <w:t>26,924</w:t>
            </w:r>
          </w:p>
        </w:tc>
      </w:tr>
      <w:tr w:rsidR="003B226C" w:rsidRPr="00F25F36" w:rsidTr="00B81FF3">
        <w:tc>
          <w:tcPr>
            <w:tcW w:w="6237" w:type="dxa"/>
            <w:tcBorders>
              <w:top w:val="nil"/>
              <w:bottom w:val="nil"/>
            </w:tcBorders>
          </w:tcPr>
          <w:p w:rsidR="003B226C" w:rsidRPr="00F25F36" w:rsidRDefault="00461B44" w:rsidP="00B81FF3">
            <w:pPr>
              <w:spacing w:line="238" w:lineRule="auto"/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1B44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 w:rsidR="00B81FF3"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976" w:type="dxa"/>
            <w:tcBorders>
              <w:top w:val="nil"/>
              <w:bottom w:val="nil"/>
            </w:tcBorders>
            <w:shd w:val="clear" w:color="auto" w:fill="auto"/>
          </w:tcPr>
          <w:p w:rsidR="003B226C" w:rsidRPr="00D17282" w:rsidRDefault="003B226C" w:rsidP="00B81FF3">
            <w:pPr>
              <w:tabs>
                <w:tab w:val="decimal" w:pos="1837"/>
              </w:tabs>
              <w:spacing w:line="238" w:lineRule="auto"/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81FF3" w:rsidRPr="00F25F36" w:rsidTr="00B81FF3">
        <w:tc>
          <w:tcPr>
            <w:tcW w:w="6237" w:type="dxa"/>
            <w:tcBorders>
              <w:top w:val="nil"/>
              <w:bottom w:val="nil"/>
            </w:tcBorders>
          </w:tcPr>
          <w:p w:rsidR="00B81FF3" w:rsidRPr="00461B44" w:rsidRDefault="00B81FF3" w:rsidP="00B81FF3">
            <w:pPr>
              <w:spacing w:line="238" w:lineRule="auto"/>
              <w:ind w:right="-11" w:firstLine="102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จากการใช้สิทธิขายคืนเงินลงทุน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81FF3" w:rsidRPr="00D17282" w:rsidRDefault="00B81FF3" w:rsidP="00B81FF3">
            <w:pPr>
              <w:tabs>
                <w:tab w:val="decimal" w:pos="1837"/>
              </w:tabs>
              <w:spacing w:line="238" w:lineRule="auto"/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17282">
              <w:rPr>
                <w:rFonts w:ascii="Angsana New" w:hAnsi="Angsana New" w:cs="Angsana New"/>
                <w:sz w:val="32"/>
                <w:szCs w:val="32"/>
              </w:rPr>
              <w:t>(33,652)</w:t>
            </w:r>
          </w:p>
        </w:tc>
      </w:tr>
      <w:tr w:rsidR="003B226C" w:rsidRPr="00F25F36" w:rsidTr="00654AD6">
        <w:tc>
          <w:tcPr>
            <w:tcW w:w="6237" w:type="dxa"/>
          </w:tcPr>
          <w:p w:rsidR="003B226C" w:rsidRPr="00F25F36" w:rsidRDefault="003B226C" w:rsidP="00B81FF3">
            <w:pPr>
              <w:spacing w:line="238" w:lineRule="auto"/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ขาดทุนจาก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ลงทุน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ในบริษัทร่วม</w:t>
            </w:r>
          </w:p>
        </w:tc>
        <w:tc>
          <w:tcPr>
            <w:tcW w:w="2976" w:type="dxa"/>
            <w:shd w:val="clear" w:color="auto" w:fill="auto"/>
          </w:tcPr>
          <w:p w:rsidR="003B226C" w:rsidRPr="00D17282" w:rsidRDefault="003B226C" w:rsidP="00B81FF3">
            <w:pPr>
              <w:tabs>
                <w:tab w:val="decimal" w:pos="1837"/>
              </w:tabs>
              <w:spacing w:line="238" w:lineRule="auto"/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17282">
              <w:rPr>
                <w:rFonts w:ascii="Angsana New" w:hAnsi="Angsana New" w:cs="Angsana New"/>
                <w:sz w:val="32"/>
                <w:szCs w:val="32"/>
              </w:rPr>
              <w:t>(6,728)</w:t>
            </w:r>
          </w:p>
        </w:tc>
      </w:tr>
    </w:tbl>
    <w:p w:rsidR="00A06DD4" w:rsidRPr="00910C93" w:rsidRDefault="00A06DD4" w:rsidP="00BF5F02">
      <w:pPr>
        <w:ind w:left="426" w:right="-11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17282">
        <w:rPr>
          <w:rFonts w:ascii="Angsana New" w:hAnsi="Angsana New" w:cs="Angsana New" w:hint="cs"/>
          <w:sz w:val="32"/>
          <w:szCs w:val="32"/>
          <w:cs/>
        </w:rPr>
        <w:lastRenderedPageBreak/>
        <w:t>ส่วนแบ่งขาดทุนจากเงินลงทุนตามวิธีส่วนได้เสีย</w:t>
      </w:r>
      <w:r w:rsidR="00336C99" w:rsidRPr="00D1728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17282">
        <w:rPr>
          <w:rFonts w:ascii="Angsana New" w:hAnsi="Angsana New" w:cs="Angsana New" w:hint="cs"/>
          <w:sz w:val="32"/>
          <w:szCs w:val="32"/>
          <w:cs/>
        </w:rPr>
        <w:t>ที่บันทึกในงบกำไรขาดทุนเบ็ดเสร็จรวม</w:t>
      </w:r>
      <w:r w:rsidRPr="00D17282">
        <w:rPr>
          <w:rFonts w:ascii="Angsana New" w:hAnsi="Angsana New" w:cs="Angsana New"/>
          <w:sz w:val="32"/>
          <w:szCs w:val="32"/>
        </w:rPr>
        <w:t xml:space="preserve"> </w:t>
      </w:r>
      <w:r w:rsidR="0005658C">
        <w:rPr>
          <w:rFonts w:ascii="Angsana New" w:hAnsi="Angsana New" w:cs="Angsana New" w:hint="cs"/>
          <w:sz w:val="32"/>
          <w:szCs w:val="32"/>
          <w:cs/>
        </w:rPr>
        <w:t>สำหรับงวดสามเดือน</w:t>
      </w:r>
      <w:r w:rsidRPr="00D17282">
        <w:rPr>
          <w:rFonts w:ascii="Angsana New" w:hAnsi="Angsana New" w:cs="Angsana New" w:hint="cs"/>
          <w:sz w:val="32"/>
          <w:szCs w:val="32"/>
          <w:cs/>
        </w:rPr>
        <w:t>สิ้นสุดวันที</w:t>
      </w:r>
      <w:r w:rsidRPr="00D17282">
        <w:rPr>
          <w:rFonts w:ascii="Angsana New" w:hAnsi="Angsana New" w:cs="Angsana New"/>
          <w:sz w:val="32"/>
          <w:szCs w:val="32"/>
          <w:cs/>
        </w:rPr>
        <w:t>่</w:t>
      </w:r>
      <w:r w:rsidRPr="00D1728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5658C">
        <w:rPr>
          <w:rFonts w:ascii="Angsana New" w:hAnsi="Angsana New" w:cs="Angsana New"/>
          <w:sz w:val="32"/>
          <w:szCs w:val="32"/>
        </w:rPr>
        <w:t xml:space="preserve">31 </w:t>
      </w:r>
      <w:r w:rsidR="0005658C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FB0A34">
        <w:rPr>
          <w:rFonts w:ascii="Angsana New" w:hAnsi="Angsana New" w:cs="Angsana New"/>
          <w:sz w:val="32"/>
          <w:szCs w:val="32"/>
        </w:rPr>
        <w:t>2563</w:t>
      </w:r>
      <w:r w:rsidRPr="00D17282">
        <w:rPr>
          <w:rFonts w:ascii="Angsana New" w:hAnsi="Angsana New" w:cs="Angsana New" w:hint="cs"/>
          <w:sz w:val="32"/>
          <w:szCs w:val="32"/>
          <w:cs/>
        </w:rPr>
        <w:t xml:space="preserve"> มีจำนวน</w:t>
      </w:r>
      <w:r w:rsidRPr="00FB0A34">
        <w:rPr>
          <w:rFonts w:ascii="Angsana New" w:hAnsi="Angsana New" w:cs="Angsana New" w:hint="cs"/>
          <w:sz w:val="32"/>
          <w:szCs w:val="32"/>
          <w:cs/>
        </w:rPr>
        <w:t xml:space="preserve">เงิน </w:t>
      </w:r>
      <w:r w:rsidR="00D17282" w:rsidRPr="00FB0A34">
        <w:rPr>
          <w:rFonts w:ascii="Angsana New" w:hAnsi="Angsana New" w:cs="Angsana New"/>
          <w:sz w:val="32"/>
          <w:szCs w:val="32"/>
        </w:rPr>
        <w:t xml:space="preserve">0.71 </w:t>
      </w:r>
      <w:r w:rsidRPr="00FB0A34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D1728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4106A" w:rsidRPr="00D17282">
        <w:rPr>
          <w:rFonts w:ascii="Angsana New" w:hAnsi="Angsana New" w:cs="Angsana New" w:hint="cs"/>
          <w:sz w:val="32"/>
          <w:szCs w:val="32"/>
          <w:cs/>
        </w:rPr>
        <w:t xml:space="preserve">(ก่อนการใช้สิทธิขายคืน) </w:t>
      </w:r>
    </w:p>
    <w:p w:rsidR="00066A21" w:rsidRPr="00290DB8" w:rsidRDefault="00066A21" w:rsidP="00654AD6">
      <w:pPr>
        <w:pStyle w:val="af"/>
        <w:tabs>
          <w:tab w:val="left" w:pos="720"/>
        </w:tabs>
        <w:spacing w:before="60"/>
        <w:ind w:left="450" w:right="29"/>
        <w:jc w:val="thaiDistribute"/>
        <w:rPr>
          <w:rFonts w:ascii="Angsana New" w:hAnsi="Angsana New"/>
          <w:sz w:val="32"/>
          <w:szCs w:val="32"/>
        </w:rPr>
      </w:pPr>
    </w:p>
    <w:p w:rsidR="00E1435F" w:rsidRDefault="00E1435F" w:rsidP="00654AD6">
      <w:pPr>
        <w:pStyle w:val="af"/>
        <w:numPr>
          <w:ilvl w:val="0"/>
          <w:numId w:val="1"/>
        </w:numPr>
        <w:tabs>
          <w:tab w:val="left" w:pos="720"/>
        </w:tabs>
        <w:spacing w:before="60"/>
        <w:ind w:right="29"/>
        <w:jc w:val="thaiDistribute"/>
        <w:rPr>
          <w:rFonts w:ascii="Angsana New" w:hAnsi="Angsana New"/>
          <w:sz w:val="24"/>
          <w:szCs w:val="24"/>
        </w:rPr>
      </w:pPr>
      <w:r w:rsidRPr="002F37C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6D74FB" w:rsidRPr="009C6BFC" w:rsidRDefault="0095240B" w:rsidP="00654AD6">
      <w:pPr>
        <w:ind w:right="-13"/>
        <w:jc w:val="right"/>
        <w:rPr>
          <w:rFonts w:ascii="Angsana New" w:hAnsi="Angsana New" w:cs="Angsana New"/>
          <w:sz w:val="30"/>
          <w:szCs w:val="30"/>
          <w:cs/>
        </w:rPr>
      </w:pPr>
      <w:r w:rsidRPr="009C6BFC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Pr="009C6BFC">
        <w:rPr>
          <w:rFonts w:ascii="Angsana New" w:hAnsi="Angsana New" w:cs="Angsana New"/>
          <w:sz w:val="30"/>
          <w:szCs w:val="30"/>
        </w:rPr>
        <w:t>:</w:t>
      </w:r>
      <w:r w:rsidR="00F70943" w:rsidRPr="009C6BFC">
        <w:rPr>
          <w:rFonts w:ascii="Angsana New" w:hAnsi="Angsana New" w:cs="Angsana New"/>
          <w:sz w:val="30"/>
          <w:szCs w:val="30"/>
          <w:cs/>
        </w:rPr>
        <w:t xml:space="preserve"> </w:t>
      </w:r>
      <w:r w:rsidR="00AE556A" w:rsidRPr="009C6BFC">
        <w:rPr>
          <w:rFonts w:ascii="Angsana New" w:hAnsi="Angsana New" w:cs="Angsana New" w:hint="cs"/>
          <w:sz w:val="30"/>
          <w:szCs w:val="30"/>
          <w:cs/>
        </w:rPr>
        <w:t>พัน</w:t>
      </w:r>
      <w:r w:rsidR="00CA6C40" w:rsidRPr="009C6BFC">
        <w:rPr>
          <w:rFonts w:ascii="Angsana New" w:hAnsi="Angsana New" w:cs="Angsana New" w:hint="cs"/>
          <w:sz w:val="30"/>
          <w:szCs w:val="30"/>
          <w:cs/>
        </w:rPr>
        <w:t>บาท</w:t>
      </w:r>
    </w:p>
    <w:tbl>
      <w:tblPr>
        <w:tblW w:w="4759" w:type="pct"/>
        <w:tblInd w:w="378" w:type="dxa"/>
        <w:tblLook w:val="0000"/>
      </w:tblPr>
      <w:tblGrid>
        <w:gridCol w:w="2701"/>
        <w:gridCol w:w="1620"/>
        <w:gridCol w:w="334"/>
        <w:gridCol w:w="1285"/>
        <w:gridCol w:w="1673"/>
        <w:gridCol w:w="1673"/>
      </w:tblGrid>
      <w:tr w:rsidR="00E3237F" w:rsidRPr="00E11249" w:rsidTr="000C6CCA">
        <w:trPr>
          <w:trHeight w:val="269"/>
        </w:trPr>
        <w:tc>
          <w:tcPr>
            <w:tcW w:w="14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237F" w:rsidRPr="00DE7CA4" w:rsidRDefault="00E3237F" w:rsidP="00654AD6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7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37F" w:rsidRPr="00DE7CA4" w:rsidRDefault="00E3237F" w:rsidP="00654AD6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สัดส่วนการถือหุ้น (%)</w:t>
            </w:r>
          </w:p>
        </w:tc>
        <w:tc>
          <w:tcPr>
            <w:tcW w:w="18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3237F" w:rsidRPr="00DE7CA4" w:rsidRDefault="00E3237F" w:rsidP="00654AD6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E9747D" w:rsidRPr="00E11249" w:rsidTr="000C6CCA">
        <w:trPr>
          <w:trHeight w:val="310"/>
        </w:trPr>
        <w:tc>
          <w:tcPr>
            <w:tcW w:w="1454" w:type="pct"/>
            <w:vMerge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E9747D" w:rsidRPr="00DE7CA4" w:rsidRDefault="00E9747D" w:rsidP="00654AD6">
            <w:pPr>
              <w:spacing w:before="30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47D" w:rsidRPr="00DE7CA4" w:rsidRDefault="00E9747D" w:rsidP="00654AD6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proofErr w:type="gramStart"/>
            <w:r w:rsidR="0094181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941811">
              <w:rPr>
                <w:rFonts w:ascii="Angsana New" w:hAnsi="Angsana New" w:cs="Angsana New" w:hint="cs"/>
                <w:sz w:val="30"/>
                <w:szCs w:val="30"/>
                <w:cs/>
              </w:rPr>
              <w:t>มี.ค.</w:t>
            </w:r>
            <w:proofErr w:type="gramEnd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4181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47D" w:rsidRPr="00DE7CA4" w:rsidRDefault="00E9747D" w:rsidP="00654AD6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05658C">
              <w:rPr>
                <w:rFonts w:ascii="Angsana New" w:hAnsi="Angsana New" w:cs="Angsana New" w:hint="cs"/>
                <w:sz w:val="30"/>
                <w:szCs w:val="30"/>
                <w:cs/>
              </w:rPr>
              <w:t>31 ธ.ค. 2563</w:t>
            </w:r>
          </w:p>
        </w:tc>
        <w:tc>
          <w:tcPr>
            <w:tcW w:w="901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47D" w:rsidRPr="00DE7CA4" w:rsidRDefault="00E9747D" w:rsidP="00654AD6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proofErr w:type="gramStart"/>
            <w:r w:rsidR="0094181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941811">
              <w:rPr>
                <w:rFonts w:ascii="Angsana New" w:hAnsi="Angsana New" w:cs="Angsana New" w:hint="cs"/>
                <w:sz w:val="30"/>
                <w:szCs w:val="30"/>
                <w:cs/>
              </w:rPr>
              <w:t>มี.ค.</w:t>
            </w:r>
            <w:proofErr w:type="gramEnd"/>
            <w:r w:rsidR="0094181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94181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747D" w:rsidRPr="00DE7CA4" w:rsidRDefault="00E9747D" w:rsidP="00654AD6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05658C">
              <w:rPr>
                <w:rFonts w:ascii="Angsana New" w:hAnsi="Angsana New" w:cs="Angsana New" w:hint="cs"/>
                <w:sz w:val="30"/>
                <w:szCs w:val="30"/>
                <w:cs/>
              </w:rPr>
              <w:t>31 ธ.ค. 2563</w:t>
            </w:r>
          </w:p>
        </w:tc>
      </w:tr>
      <w:tr w:rsidR="00E9747D" w:rsidRPr="006902E0" w:rsidTr="000C6CCA">
        <w:trPr>
          <w:trHeight w:val="332"/>
        </w:trPr>
        <w:tc>
          <w:tcPr>
            <w:tcW w:w="14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9747D" w:rsidRPr="006902E0" w:rsidRDefault="00E9747D" w:rsidP="00654AD6">
            <w:pPr>
              <w:spacing w:before="30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</w:rPr>
              <w:t xml:space="preserve">Team Precision (Europe) </w:t>
            </w:r>
            <w:proofErr w:type="spellStart"/>
            <w:r w:rsidRPr="006902E0">
              <w:rPr>
                <w:rFonts w:ascii="Angsana New" w:hAnsi="Angsana New" w:cs="Angsana New"/>
                <w:sz w:val="30"/>
                <w:szCs w:val="30"/>
              </w:rPr>
              <w:t>ApS</w:t>
            </w:r>
            <w:proofErr w:type="spellEnd"/>
          </w:p>
        </w:tc>
        <w:tc>
          <w:tcPr>
            <w:tcW w:w="87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747D" w:rsidRPr="00377894" w:rsidRDefault="00E9747D" w:rsidP="00654AD6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7894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7D" w:rsidRPr="00377894" w:rsidRDefault="00E9747D" w:rsidP="00654AD6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7894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E9747D" w:rsidRPr="00377894" w:rsidRDefault="00E9747D" w:rsidP="00654AD6">
            <w:pPr>
              <w:tabs>
                <w:tab w:val="decimal" w:pos="1032"/>
              </w:tabs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7894">
              <w:rPr>
                <w:rFonts w:ascii="Angsana New" w:hAnsi="Angsana New" w:cs="Angsana New"/>
                <w:sz w:val="30"/>
                <w:szCs w:val="30"/>
              </w:rPr>
              <w:t>9,788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E9747D" w:rsidRPr="006902E0" w:rsidRDefault="00E9747D" w:rsidP="00654AD6">
            <w:pPr>
              <w:tabs>
                <w:tab w:val="decimal" w:pos="1032"/>
              </w:tabs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</w:rPr>
              <w:t>9,788</w:t>
            </w:r>
          </w:p>
        </w:tc>
      </w:tr>
      <w:tr w:rsidR="00E9747D" w:rsidRPr="006902E0" w:rsidTr="000C6CCA">
        <w:trPr>
          <w:trHeight w:val="230"/>
        </w:trPr>
        <w:tc>
          <w:tcPr>
            <w:tcW w:w="1454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9747D" w:rsidRPr="006902E0" w:rsidRDefault="00E9747D" w:rsidP="00654AD6">
            <w:pPr>
              <w:spacing w:before="30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7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47D" w:rsidRPr="00377894" w:rsidRDefault="00E9747D" w:rsidP="00654AD6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7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47D" w:rsidRPr="00377894" w:rsidRDefault="00E9747D" w:rsidP="00654AD6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47D" w:rsidRPr="00377894" w:rsidRDefault="00E9747D" w:rsidP="00654AD6">
            <w:pPr>
              <w:spacing w:before="30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7894">
              <w:rPr>
                <w:rFonts w:ascii="Angsana New" w:hAnsi="Angsana New" w:cs="Angsana New"/>
                <w:sz w:val="30"/>
                <w:szCs w:val="30"/>
              </w:rPr>
              <w:t>(DKK 1,500,000)</w:t>
            </w: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9747D" w:rsidRPr="006902E0" w:rsidRDefault="00E9747D" w:rsidP="00654AD6">
            <w:pPr>
              <w:spacing w:before="30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</w:rPr>
              <w:t>(DKK 1,500,000)</w:t>
            </w:r>
          </w:p>
        </w:tc>
      </w:tr>
      <w:tr w:rsidR="00E9747D" w:rsidRPr="006902E0" w:rsidTr="000C6CCA">
        <w:trPr>
          <w:trHeight w:val="368"/>
        </w:trPr>
        <w:tc>
          <w:tcPr>
            <w:tcW w:w="145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9747D" w:rsidRPr="006902E0" w:rsidRDefault="00E9747D" w:rsidP="00654AD6">
            <w:pPr>
              <w:spacing w:before="30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</w:rPr>
              <w:t>TPA</w:t>
            </w:r>
            <w:r w:rsidRPr="006902E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902E0">
              <w:rPr>
                <w:rFonts w:ascii="Angsana New" w:hAnsi="Angsana New" w:cs="Angsana New"/>
                <w:sz w:val="30"/>
                <w:szCs w:val="30"/>
              </w:rPr>
              <w:t xml:space="preserve">Holding LLC 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747D" w:rsidRPr="00377894" w:rsidRDefault="00E9747D" w:rsidP="00654AD6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7894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7D" w:rsidRPr="00377894" w:rsidRDefault="00E9747D" w:rsidP="00654AD6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7894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E9747D" w:rsidRPr="00377894" w:rsidRDefault="00E9747D" w:rsidP="00654AD6">
            <w:pPr>
              <w:tabs>
                <w:tab w:val="decimal" w:pos="1032"/>
              </w:tabs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7894">
              <w:rPr>
                <w:rFonts w:ascii="Angsana New" w:hAnsi="Angsana New" w:cs="Angsana New"/>
                <w:sz w:val="30"/>
                <w:szCs w:val="30"/>
              </w:rPr>
              <w:t>33,634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E9747D" w:rsidRPr="006902E0" w:rsidRDefault="00E9747D" w:rsidP="00654AD6">
            <w:pPr>
              <w:tabs>
                <w:tab w:val="decimal" w:pos="1032"/>
              </w:tabs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</w:rPr>
              <w:t>33,634</w:t>
            </w:r>
          </w:p>
        </w:tc>
      </w:tr>
      <w:tr w:rsidR="00E9747D" w:rsidRPr="006902E0" w:rsidTr="000C6CCA">
        <w:trPr>
          <w:trHeight w:val="432"/>
        </w:trPr>
        <w:tc>
          <w:tcPr>
            <w:tcW w:w="1454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9747D" w:rsidRPr="006902E0" w:rsidRDefault="00E9747D" w:rsidP="00654AD6">
            <w:pPr>
              <w:spacing w:before="30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7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47D" w:rsidRPr="00377894" w:rsidRDefault="00E9747D" w:rsidP="00654AD6">
            <w:pPr>
              <w:spacing w:before="30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7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47D" w:rsidRPr="00377894" w:rsidRDefault="00E9747D" w:rsidP="00654AD6">
            <w:pPr>
              <w:spacing w:before="30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47D" w:rsidRPr="00377894" w:rsidRDefault="00E9747D" w:rsidP="00654AD6">
            <w:pPr>
              <w:spacing w:before="30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7894">
              <w:rPr>
                <w:rFonts w:ascii="Angsana New" w:hAnsi="Angsana New" w:cs="Angsana New"/>
                <w:sz w:val="30"/>
                <w:szCs w:val="30"/>
              </w:rPr>
              <w:t>(USD 1,077,300)</w:t>
            </w: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9747D" w:rsidRPr="006902E0" w:rsidRDefault="00E9747D" w:rsidP="00654AD6">
            <w:pPr>
              <w:spacing w:before="30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</w:rPr>
              <w:t>(USD 1,077,300)</w:t>
            </w:r>
          </w:p>
        </w:tc>
      </w:tr>
      <w:tr w:rsidR="00E9747D" w:rsidRPr="006902E0" w:rsidTr="000C6CCA">
        <w:trPr>
          <w:trHeight w:val="432"/>
        </w:trPr>
        <w:tc>
          <w:tcPr>
            <w:tcW w:w="3198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47D" w:rsidRPr="00377894" w:rsidRDefault="00E9747D" w:rsidP="00654AD6">
            <w:pPr>
              <w:spacing w:before="30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7894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37789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ค่าเผื่อการลดมูลค่าของเงินลงทุน -</w:t>
            </w:r>
            <w:r w:rsidRPr="00377894">
              <w:rPr>
                <w:rFonts w:ascii="Angsana New" w:hAnsi="Angsana New" w:cs="Angsana New"/>
                <w:sz w:val="30"/>
                <w:szCs w:val="30"/>
              </w:rPr>
              <w:t xml:space="preserve"> TPA</w:t>
            </w:r>
            <w:r w:rsidRPr="0037789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77894">
              <w:rPr>
                <w:rFonts w:ascii="Angsana New" w:hAnsi="Angsana New" w:cs="Angsana New"/>
                <w:sz w:val="30"/>
                <w:szCs w:val="30"/>
              </w:rPr>
              <w:t>Holding LLC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47D" w:rsidRPr="00377894" w:rsidRDefault="00E9747D" w:rsidP="00654AD6">
            <w:pPr>
              <w:tabs>
                <w:tab w:val="decimal" w:pos="1053"/>
              </w:tabs>
              <w:spacing w:before="30"/>
              <w:ind w:right="-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7894">
              <w:rPr>
                <w:rFonts w:ascii="Angsana New" w:hAnsi="Angsana New" w:cs="Angsana New"/>
                <w:sz w:val="30"/>
                <w:szCs w:val="30"/>
              </w:rPr>
              <w:t>(33,634)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9747D" w:rsidRPr="006902E0" w:rsidRDefault="00290DB8" w:rsidP="00654AD6">
            <w:pPr>
              <w:tabs>
                <w:tab w:val="decimal" w:pos="1053"/>
              </w:tabs>
              <w:spacing w:before="30"/>
              <w:ind w:right="-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7894">
              <w:rPr>
                <w:rFonts w:ascii="Angsana New" w:hAnsi="Angsana New" w:cs="Angsana New"/>
                <w:sz w:val="30"/>
                <w:szCs w:val="30"/>
              </w:rPr>
              <w:t>(33,634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E9747D" w:rsidRPr="006902E0" w:rsidTr="000C6CCA">
        <w:trPr>
          <w:trHeight w:val="368"/>
        </w:trPr>
        <w:tc>
          <w:tcPr>
            <w:tcW w:w="145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E9747D" w:rsidRPr="006902E0" w:rsidRDefault="00E9747D" w:rsidP="00654AD6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747D" w:rsidRPr="00377894" w:rsidRDefault="00E9747D" w:rsidP="00654AD6">
            <w:pPr>
              <w:spacing w:before="30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47D" w:rsidRPr="00377894" w:rsidRDefault="00E9747D" w:rsidP="00654AD6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47D" w:rsidRPr="00DC6F5A" w:rsidRDefault="00E9747D" w:rsidP="00654AD6">
            <w:pPr>
              <w:tabs>
                <w:tab w:val="decimal" w:pos="1032"/>
              </w:tabs>
              <w:spacing w:before="30"/>
              <w:ind w:right="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C6F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9,788</w:t>
            </w:r>
            <w:r w:rsidRPr="00DC6F5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C6F5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9747D" w:rsidRPr="00DC6F5A" w:rsidRDefault="00417EAA" w:rsidP="00654AD6">
            <w:pPr>
              <w:tabs>
                <w:tab w:val="decimal" w:pos="1032"/>
              </w:tabs>
              <w:spacing w:before="30"/>
              <w:ind w:right="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C6F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9,788</w:t>
            </w:r>
          </w:p>
        </w:tc>
      </w:tr>
    </w:tbl>
    <w:p w:rsidR="00636CDA" w:rsidRDefault="00636CDA" w:rsidP="00654AD6">
      <w:pPr>
        <w:rPr>
          <w:rFonts w:ascii="Angsana New" w:hAnsi="Angsana New" w:cs="Angsana New"/>
          <w:sz w:val="30"/>
          <w:szCs w:val="30"/>
          <w:cs/>
        </w:rPr>
      </w:pPr>
    </w:p>
    <w:p w:rsidR="00E85C9B" w:rsidRPr="006902E0" w:rsidRDefault="00E85C9B" w:rsidP="00654AD6">
      <w:pPr>
        <w:jc w:val="right"/>
        <w:rPr>
          <w:rFonts w:ascii="Angsana New" w:hAnsi="Angsana New" w:cs="Angsana New"/>
          <w:b/>
          <w:bCs/>
          <w:sz w:val="30"/>
          <w:szCs w:val="30"/>
          <w:cs/>
        </w:rPr>
      </w:pPr>
      <w:r w:rsidRPr="006902E0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Pr="006902E0">
        <w:rPr>
          <w:rFonts w:ascii="Angsana New" w:hAnsi="Angsana New" w:cs="Angsana New"/>
          <w:sz w:val="30"/>
          <w:szCs w:val="30"/>
        </w:rPr>
        <w:t>:</w:t>
      </w:r>
      <w:r w:rsidRPr="006902E0">
        <w:rPr>
          <w:rFonts w:ascii="Angsana New" w:hAnsi="Angsana New" w:cs="Angsana New"/>
          <w:sz w:val="30"/>
          <w:szCs w:val="30"/>
          <w:cs/>
        </w:rPr>
        <w:t xml:space="preserve"> </w:t>
      </w:r>
      <w:r w:rsidRPr="006902E0">
        <w:rPr>
          <w:rFonts w:ascii="Angsana New" w:hAnsi="Angsana New" w:cs="Angsana New" w:hint="cs"/>
          <w:sz w:val="30"/>
          <w:szCs w:val="30"/>
          <w:cs/>
        </w:rPr>
        <w:t>พัน</w:t>
      </w:r>
    </w:p>
    <w:tbl>
      <w:tblPr>
        <w:tblW w:w="9306" w:type="dxa"/>
        <w:tblInd w:w="378" w:type="dxa"/>
        <w:tblLayout w:type="fixed"/>
        <w:tblLook w:val="0000"/>
      </w:tblPr>
      <w:tblGrid>
        <w:gridCol w:w="1625"/>
        <w:gridCol w:w="1715"/>
        <w:gridCol w:w="1525"/>
        <w:gridCol w:w="1525"/>
        <w:gridCol w:w="1458"/>
        <w:gridCol w:w="1458"/>
      </w:tblGrid>
      <w:tr w:rsidR="00E85C9B" w:rsidRPr="006902E0" w:rsidTr="000F5442">
        <w:trPr>
          <w:cantSplit/>
        </w:trPr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6902E0" w:rsidRDefault="00E85C9B" w:rsidP="00654AD6">
            <w:pPr>
              <w:tabs>
                <w:tab w:val="left" w:pos="360"/>
                <w:tab w:val="left" w:pos="900"/>
                <w:tab w:val="left" w:pos="1440"/>
              </w:tabs>
              <w:spacing w:before="30"/>
              <w:ind w:right="13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1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6902E0" w:rsidRDefault="00E85C9B" w:rsidP="00654AD6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85C9B" w:rsidRPr="006902E0" w:rsidRDefault="00E85C9B" w:rsidP="00654AD6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  <w:cs/>
              </w:rPr>
              <w:t>ทุนที่ชำระแล้ว</w:t>
            </w: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5C9B" w:rsidRPr="006902E0" w:rsidRDefault="00E85C9B" w:rsidP="00654AD6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</w:tr>
      <w:tr w:rsidR="00E85C9B" w:rsidRPr="006902E0" w:rsidTr="00480E67">
        <w:trPr>
          <w:cantSplit/>
          <w:trHeight w:val="368"/>
        </w:trPr>
        <w:tc>
          <w:tcPr>
            <w:tcW w:w="16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6902E0" w:rsidRDefault="00E85C9B" w:rsidP="00654AD6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1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6902E0" w:rsidRDefault="00E85C9B" w:rsidP="00654AD6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25" w:type="dxa"/>
            <w:vMerge w:val="restart"/>
            <w:tcBorders>
              <w:left w:val="nil"/>
              <w:right w:val="single" w:sz="4" w:space="0" w:color="auto"/>
            </w:tcBorders>
          </w:tcPr>
          <w:p w:rsidR="00E85C9B" w:rsidRPr="006902E0" w:rsidRDefault="008322D5" w:rsidP="00654AD6">
            <w:pPr>
              <w:tabs>
                <w:tab w:val="left" w:pos="1451"/>
                <w:tab w:val="left" w:pos="1734"/>
              </w:tabs>
              <w:spacing w:before="30"/>
              <w:ind w:left="-54" w:right="-5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</w:t>
            </w:r>
            <w:proofErr w:type="gramStart"/>
            <w:r w:rsidR="0005658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05658C">
              <w:rPr>
                <w:rFonts w:ascii="Angsana New" w:hAnsi="Angsana New" w:cs="Angsana New"/>
                <w:sz w:val="28"/>
                <w:szCs w:val="28"/>
                <w:cs/>
              </w:rPr>
              <w:t>มี.ค.</w:t>
            </w:r>
            <w:proofErr w:type="gramEnd"/>
            <w:r w:rsidR="0005658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05658C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525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E85C9B" w:rsidRPr="006902E0" w:rsidRDefault="008322D5" w:rsidP="00654AD6">
            <w:pPr>
              <w:spacing w:before="30"/>
              <w:ind w:left="-70"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</w:t>
            </w:r>
            <w:r w:rsidR="0005658C">
              <w:rPr>
                <w:rFonts w:ascii="Angsana New" w:hAnsi="Angsana New" w:cs="Angsana New" w:hint="cs"/>
                <w:sz w:val="28"/>
                <w:szCs w:val="28"/>
                <w:cs/>
              </w:rPr>
              <w:t>31 ธ.ค. 2563</w:t>
            </w: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85C9B" w:rsidRPr="006902E0" w:rsidRDefault="0005658C" w:rsidP="00654AD6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</w:t>
            </w:r>
            <w:r w:rsidR="00E85C9B" w:rsidRPr="006902E0">
              <w:rPr>
                <w:rFonts w:ascii="Angsana New" w:hAnsi="Angsana New" w:cs="Angsana New"/>
                <w:sz w:val="28"/>
                <w:szCs w:val="28"/>
                <w:cs/>
              </w:rPr>
              <w:t>สิ้นสุดวันที่</w:t>
            </w:r>
          </w:p>
        </w:tc>
      </w:tr>
      <w:tr w:rsidR="00216A77" w:rsidRPr="006902E0" w:rsidTr="00480E67">
        <w:trPr>
          <w:cantSplit/>
          <w:trHeight w:val="368"/>
        </w:trPr>
        <w:tc>
          <w:tcPr>
            <w:tcW w:w="162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77" w:rsidRPr="006902E0" w:rsidRDefault="00216A77" w:rsidP="00654AD6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1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77" w:rsidRPr="006902E0" w:rsidRDefault="00216A77" w:rsidP="00654AD6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77" w:rsidRPr="006902E0" w:rsidRDefault="00216A77" w:rsidP="00654AD6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6A77" w:rsidRPr="006902E0" w:rsidRDefault="00216A77" w:rsidP="00654AD6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77" w:rsidRPr="006902E0" w:rsidRDefault="004018BB" w:rsidP="00654AD6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proofErr w:type="gramStart"/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มี.ค.</w:t>
            </w:r>
            <w:proofErr w:type="gramEnd"/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16A77" w:rsidRPr="006902E0" w:rsidRDefault="004018BB" w:rsidP="00654AD6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proofErr w:type="gramStart"/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มี.ค.</w:t>
            </w:r>
            <w:proofErr w:type="gramEnd"/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8737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DE7CA4" w:rsidRPr="006902E0" w:rsidTr="00480E67">
        <w:trPr>
          <w:cantSplit/>
          <w:trHeight w:val="70"/>
        </w:trPr>
        <w:tc>
          <w:tcPr>
            <w:tcW w:w="1625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E7CA4" w:rsidRPr="006902E0" w:rsidRDefault="00DE7CA4" w:rsidP="00654AD6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</w:rPr>
              <w:t>Team Precision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CA4" w:rsidRPr="006902E0" w:rsidRDefault="00DE7CA4" w:rsidP="00654AD6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  <w:cs/>
              </w:rPr>
              <w:t>ซื้อขายชิ้นส่วน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E7CA4" w:rsidRPr="00FB0A34" w:rsidRDefault="00DE7CA4" w:rsidP="00654AD6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0A34">
              <w:rPr>
                <w:rFonts w:ascii="Angsana New" w:hAnsi="Angsana New" w:cs="Angsana New"/>
                <w:sz w:val="28"/>
                <w:szCs w:val="28"/>
              </w:rPr>
              <w:t>DKK 500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</w:tcBorders>
          </w:tcPr>
          <w:p w:rsidR="00DE7CA4" w:rsidRPr="00FB0A34" w:rsidRDefault="00DE7CA4" w:rsidP="00654AD6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0A34">
              <w:rPr>
                <w:rFonts w:ascii="Angsana New" w:hAnsi="Angsana New" w:cs="Angsana New"/>
                <w:sz w:val="28"/>
                <w:szCs w:val="28"/>
              </w:rPr>
              <w:t>DKK 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CA4" w:rsidRPr="00FB0A34" w:rsidRDefault="00DE7CA4" w:rsidP="00654AD6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0A3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FB0A3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E7CA4" w:rsidRPr="00FB0A34" w:rsidRDefault="00DE7CA4" w:rsidP="00654AD6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0A3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FB0A3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DE7CA4" w:rsidRPr="006902E0" w:rsidTr="00480E67">
        <w:trPr>
          <w:cantSplit/>
          <w:trHeight w:val="70"/>
        </w:trPr>
        <w:tc>
          <w:tcPr>
            <w:tcW w:w="1625" w:type="dxa"/>
            <w:tcBorders>
              <w:left w:val="single" w:sz="6" w:space="0" w:color="auto"/>
              <w:right w:val="single" w:sz="4" w:space="0" w:color="auto"/>
            </w:tcBorders>
          </w:tcPr>
          <w:p w:rsidR="00DE7CA4" w:rsidRPr="006902E0" w:rsidRDefault="00DE7CA4" w:rsidP="00654AD6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</w:rPr>
              <w:t xml:space="preserve">(Europe) </w:t>
            </w:r>
            <w:proofErr w:type="spellStart"/>
            <w:r w:rsidRPr="006902E0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</w:tcPr>
          <w:p w:rsidR="00DE7CA4" w:rsidRPr="006902E0" w:rsidRDefault="00C1153E" w:rsidP="00654AD6">
            <w:pPr>
              <w:spacing w:before="30"/>
              <w:ind w:right="-98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อิเล็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ทรอนิ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DE7CA4" w:rsidRPr="006902E0">
              <w:rPr>
                <w:rFonts w:ascii="Angsana New" w:hAnsi="Angsana New" w:cs="Angsana New"/>
                <w:sz w:val="28"/>
                <w:szCs w:val="28"/>
                <w:cs/>
              </w:rPr>
              <w:t>ส์และ</w:t>
            </w:r>
          </w:p>
        </w:tc>
        <w:tc>
          <w:tcPr>
            <w:tcW w:w="1525" w:type="dxa"/>
            <w:tcBorders>
              <w:left w:val="nil"/>
              <w:right w:val="single" w:sz="4" w:space="0" w:color="auto"/>
            </w:tcBorders>
          </w:tcPr>
          <w:p w:rsidR="00DE7CA4" w:rsidRPr="00FB0A34" w:rsidRDefault="00DE7CA4" w:rsidP="00654AD6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DE7CA4" w:rsidRPr="00FB0A34" w:rsidRDefault="00DE7CA4" w:rsidP="00654AD6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:rsidR="00DE7CA4" w:rsidRPr="00FB0A34" w:rsidRDefault="00DE7CA4" w:rsidP="00654AD6">
            <w:pPr>
              <w:spacing w:before="30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left w:val="single" w:sz="4" w:space="0" w:color="auto"/>
              <w:right w:val="single" w:sz="6" w:space="0" w:color="auto"/>
            </w:tcBorders>
          </w:tcPr>
          <w:p w:rsidR="00DE7CA4" w:rsidRPr="00FB0A34" w:rsidRDefault="00DE7CA4" w:rsidP="00654AD6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6902E0" w:rsidTr="00480E67">
        <w:trPr>
          <w:cantSplit/>
          <w:trHeight w:val="70"/>
        </w:trPr>
        <w:tc>
          <w:tcPr>
            <w:tcW w:w="1625" w:type="dxa"/>
            <w:tcBorders>
              <w:left w:val="single" w:sz="6" w:space="0" w:color="auto"/>
              <w:right w:val="single" w:sz="4" w:space="0" w:color="auto"/>
            </w:tcBorders>
          </w:tcPr>
          <w:p w:rsidR="00DE7CA4" w:rsidRPr="006902E0" w:rsidRDefault="00DE7CA4" w:rsidP="00654AD6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</w:tcPr>
          <w:p w:rsidR="00DE7CA4" w:rsidRPr="006902E0" w:rsidRDefault="00DE7CA4" w:rsidP="00654AD6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  <w:cs/>
              </w:rPr>
              <w:t>ขายผลิตภัณฑ์</w:t>
            </w:r>
          </w:p>
        </w:tc>
        <w:tc>
          <w:tcPr>
            <w:tcW w:w="1525" w:type="dxa"/>
            <w:tcBorders>
              <w:left w:val="nil"/>
              <w:right w:val="single" w:sz="4" w:space="0" w:color="auto"/>
            </w:tcBorders>
          </w:tcPr>
          <w:p w:rsidR="00DE7CA4" w:rsidRPr="00FB0A34" w:rsidRDefault="00DE7CA4" w:rsidP="00654AD6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DE7CA4" w:rsidRPr="00FB0A34" w:rsidRDefault="00DE7CA4" w:rsidP="00654AD6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:rsidR="00DE7CA4" w:rsidRPr="00FB0A34" w:rsidRDefault="00DE7CA4" w:rsidP="00654AD6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left w:val="single" w:sz="4" w:space="0" w:color="auto"/>
              <w:right w:val="single" w:sz="6" w:space="0" w:color="auto"/>
            </w:tcBorders>
          </w:tcPr>
          <w:p w:rsidR="00DE7CA4" w:rsidRPr="00FB0A34" w:rsidRDefault="00DE7CA4" w:rsidP="00654AD6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6902E0" w:rsidTr="00480E67">
        <w:trPr>
          <w:cantSplit/>
          <w:trHeight w:val="70"/>
        </w:trPr>
        <w:tc>
          <w:tcPr>
            <w:tcW w:w="1625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7CA4" w:rsidRPr="006902E0" w:rsidRDefault="00DE7CA4" w:rsidP="00654AD6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A4" w:rsidRPr="006902E0" w:rsidRDefault="00C1153E" w:rsidP="00654AD6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อิเล็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ทรอนิ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DE7CA4" w:rsidRPr="006902E0">
              <w:rPr>
                <w:rFonts w:ascii="Angsana New" w:hAnsi="Angsana New" w:cs="Angsana New"/>
                <w:sz w:val="28"/>
                <w:szCs w:val="28"/>
                <w:cs/>
              </w:rPr>
              <w:t>ส์</w:t>
            </w:r>
          </w:p>
        </w:tc>
        <w:tc>
          <w:tcPr>
            <w:tcW w:w="152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E7CA4" w:rsidRPr="00FB0A34" w:rsidRDefault="00DE7CA4" w:rsidP="00654AD6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</w:tcBorders>
          </w:tcPr>
          <w:p w:rsidR="00DE7CA4" w:rsidRPr="00FB0A34" w:rsidRDefault="00DE7CA4" w:rsidP="00654AD6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A4" w:rsidRPr="00FB0A34" w:rsidRDefault="00DE7CA4" w:rsidP="00654AD6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E7CA4" w:rsidRPr="00FB0A34" w:rsidRDefault="00DE7CA4" w:rsidP="00654AD6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EB2BE9" w:rsidTr="00480E67">
        <w:trPr>
          <w:cantSplit/>
          <w:trHeight w:val="70"/>
        </w:trPr>
        <w:tc>
          <w:tcPr>
            <w:tcW w:w="16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7CA4" w:rsidRPr="006902E0" w:rsidRDefault="00DE7CA4" w:rsidP="00654AD6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902E0">
              <w:rPr>
                <w:rFonts w:ascii="Angsana New" w:hAnsi="Angsana New" w:cs="Angsana New"/>
                <w:sz w:val="26"/>
                <w:szCs w:val="26"/>
              </w:rPr>
              <w:t>TPA</w:t>
            </w:r>
            <w:r w:rsidRPr="006902E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902E0">
              <w:rPr>
                <w:rFonts w:ascii="Angsana New" w:hAnsi="Angsana New" w:cs="Angsana New"/>
                <w:sz w:val="26"/>
                <w:szCs w:val="26"/>
              </w:rPr>
              <w:t>Holding LLC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A4" w:rsidRPr="006902E0" w:rsidRDefault="00DE7CA4" w:rsidP="00654AD6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7CA4" w:rsidRPr="00FB0A34" w:rsidRDefault="00DE7CA4" w:rsidP="00654AD6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0A34">
              <w:rPr>
                <w:rFonts w:ascii="Angsana New" w:hAnsi="Angsana New" w:cs="Angsana New"/>
                <w:sz w:val="28"/>
                <w:szCs w:val="28"/>
              </w:rPr>
              <w:t>USD 1,077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7CA4" w:rsidRPr="00FB0A34" w:rsidRDefault="00DE7CA4" w:rsidP="00654AD6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0A34">
              <w:rPr>
                <w:rFonts w:ascii="Angsana New" w:hAnsi="Angsana New" w:cs="Angsana New"/>
                <w:sz w:val="28"/>
                <w:szCs w:val="28"/>
              </w:rPr>
              <w:t>USD 1,077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A4" w:rsidRPr="00FB0A34" w:rsidRDefault="00DE7CA4" w:rsidP="00654AD6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0A3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FB0A3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E7CA4" w:rsidRPr="00FB0A34" w:rsidRDefault="00DE7CA4" w:rsidP="00654AD6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0A3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FB0A3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</w:tbl>
    <w:p w:rsidR="008470C2" w:rsidRPr="00A76823" w:rsidRDefault="008470C2" w:rsidP="00654AD6">
      <w:pPr>
        <w:ind w:right="261"/>
        <w:jc w:val="thaiDistribute"/>
        <w:rPr>
          <w:rFonts w:ascii="Angsana New" w:hAnsi="Angsana New" w:cs="Angsana New"/>
          <w:sz w:val="16"/>
          <w:szCs w:val="16"/>
        </w:rPr>
      </w:pPr>
    </w:p>
    <w:p w:rsidR="00970648" w:rsidRPr="00542F1B" w:rsidRDefault="00970648" w:rsidP="00654AD6">
      <w:pPr>
        <w:ind w:left="450" w:right="-299" w:firstLine="270"/>
        <w:jc w:val="thaiDistribute"/>
        <w:rPr>
          <w:rFonts w:ascii="Angsana New" w:eastAsia="MS Mincho" w:hAnsi="Angsana New" w:cs="Angsana New"/>
          <w:b/>
          <w:bCs/>
          <w:sz w:val="32"/>
          <w:szCs w:val="32"/>
        </w:rPr>
      </w:pPr>
      <w:r w:rsidRPr="00542F1B">
        <w:rPr>
          <w:rFonts w:ascii="Angsana New" w:hAnsi="Angsana New" w:cs="Angsana New"/>
          <w:b/>
          <w:bCs/>
          <w:sz w:val="32"/>
          <w:szCs w:val="32"/>
          <w:cs/>
        </w:rPr>
        <w:t>งบ</w:t>
      </w:r>
      <w:r w:rsidRPr="00715629">
        <w:rPr>
          <w:rFonts w:ascii="Angsana New" w:cs="Angsana New"/>
          <w:b/>
          <w:bCs/>
          <w:sz w:val="32"/>
          <w:szCs w:val="32"/>
          <w:cs/>
        </w:rPr>
        <w:t>การเงิน</w:t>
      </w:r>
      <w:r w:rsidRPr="00542F1B">
        <w:rPr>
          <w:rFonts w:ascii="Angsana New" w:eastAsia="MS Mincho" w:hAnsi="Angsana New" w:cs="Angsana New"/>
          <w:b/>
          <w:bCs/>
          <w:sz w:val="32"/>
          <w:szCs w:val="32"/>
          <w:cs/>
        </w:rPr>
        <w:t>ของบริษัทย่อยในต่างประเทศ</w:t>
      </w:r>
    </w:p>
    <w:p w:rsidR="00970648" w:rsidRPr="00542F1B" w:rsidRDefault="00970648" w:rsidP="00654AD6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542F1B">
        <w:rPr>
          <w:rFonts w:ascii="Angsana New" w:eastAsia="MS Mincho" w:hAnsi="Angsana New" w:cs="Angsana New"/>
          <w:sz w:val="32"/>
          <w:szCs w:val="32"/>
          <w:cs/>
        </w:rPr>
        <w:t>งบการเงิน</w:t>
      </w:r>
      <w:r w:rsidRPr="00715629">
        <w:rPr>
          <w:rFonts w:ascii="Angsana New" w:hAnsi="Angsana New" w:cs="Angsana New" w:hint="cs"/>
          <w:sz w:val="32"/>
          <w:szCs w:val="32"/>
          <w:cs/>
        </w:rPr>
        <w:t>ของ</w:t>
      </w:r>
      <w:r w:rsidRPr="00542F1B">
        <w:rPr>
          <w:rFonts w:ascii="Angsana New" w:eastAsia="MS Mincho" w:hAnsi="Angsana New" w:cs="Angsana New"/>
          <w:sz w:val="32"/>
          <w:szCs w:val="32"/>
          <w:cs/>
        </w:rPr>
        <w:t>บริษัทย่อย</w:t>
      </w:r>
      <w:r w:rsidRPr="00542F1B">
        <w:rPr>
          <w:rFonts w:ascii="Angsana New" w:eastAsia="MS Mincho" w:hAnsi="Angsana New" w:cs="Angsana New" w:hint="cs"/>
          <w:sz w:val="32"/>
          <w:szCs w:val="32"/>
          <w:cs/>
        </w:rPr>
        <w:t>ในต่างประเทศได้ผ่านการ</w:t>
      </w:r>
      <w:r w:rsidRPr="00542F1B">
        <w:rPr>
          <w:rFonts w:ascii="Angsana New" w:hAnsi="Angsana New" w:cs="Angsana New" w:hint="cs"/>
          <w:sz w:val="32"/>
          <w:szCs w:val="32"/>
          <w:cs/>
        </w:rPr>
        <w:t>สอบทาน</w:t>
      </w:r>
      <w:r w:rsidR="00771B31" w:rsidRPr="00542F1B">
        <w:rPr>
          <w:rFonts w:ascii="Angsana New" w:hAnsi="Angsana New" w:cs="Angsana New" w:hint="cs"/>
          <w:sz w:val="32"/>
          <w:szCs w:val="32"/>
          <w:cs/>
        </w:rPr>
        <w:t>และตรวจสอบ</w:t>
      </w:r>
      <w:r w:rsidRPr="00542F1B">
        <w:rPr>
          <w:rFonts w:ascii="Angsana New" w:hAnsi="Angsana New" w:cs="Angsana New"/>
          <w:sz w:val="32"/>
          <w:szCs w:val="32"/>
          <w:cs/>
        </w:rPr>
        <w:t>โดยผู้สอบบัญชีอื่น</w:t>
      </w:r>
      <w:r w:rsidRPr="00542F1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42F1B">
        <w:rPr>
          <w:rFonts w:ascii="Angsana New" w:hAnsi="Angsana New" w:cs="Angsana New"/>
          <w:sz w:val="32"/>
          <w:szCs w:val="32"/>
          <w:cs/>
        </w:rPr>
        <w:t>และนำมาจัดทำงบการเงินรวม</w:t>
      </w:r>
      <w:r w:rsidRPr="00542F1B">
        <w:rPr>
          <w:rFonts w:ascii="Angsana New" w:hAnsi="Angsana New" w:cs="Angsana New"/>
          <w:spacing w:val="-4"/>
          <w:sz w:val="32"/>
          <w:szCs w:val="32"/>
          <w:cs/>
        </w:rPr>
        <w:t xml:space="preserve"> ได้แปลงค่าเป็นเงินบาท</w:t>
      </w:r>
      <w:r w:rsidRPr="00542F1B">
        <w:rPr>
          <w:rFonts w:ascii="Angsana New" w:hAnsi="Angsana New" w:cs="Angsana New"/>
          <w:sz w:val="32"/>
          <w:szCs w:val="32"/>
          <w:cs/>
        </w:rPr>
        <w:t xml:space="preserve"> โดยมีรายละเอียดดังนี้</w:t>
      </w:r>
    </w:p>
    <w:p w:rsidR="00970648" w:rsidRPr="00445889" w:rsidRDefault="00970648" w:rsidP="00654AD6">
      <w:pPr>
        <w:ind w:left="448" w:firstLine="567"/>
        <w:jc w:val="thaiDistribute"/>
        <w:rPr>
          <w:rFonts w:ascii="Angsana New" w:hAnsi="Angsana New" w:cs="Angsana New"/>
          <w:sz w:val="4"/>
          <w:szCs w:val="4"/>
          <w:highlight w:val="yellow"/>
        </w:rPr>
      </w:pPr>
    </w:p>
    <w:p w:rsidR="00970648" w:rsidRPr="0080100A" w:rsidRDefault="00970648" w:rsidP="00654AD6">
      <w:pPr>
        <w:ind w:left="448" w:firstLine="567"/>
        <w:jc w:val="right"/>
        <w:rPr>
          <w:rFonts w:ascii="Angsana New" w:hAnsi="Angsana New" w:cs="Angsana New"/>
          <w:sz w:val="30"/>
          <w:szCs w:val="30"/>
          <w:cs/>
        </w:rPr>
      </w:pPr>
      <w:r w:rsidRPr="0080100A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80100A">
        <w:rPr>
          <w:rFonts w:ascii="Angsana New" w:hAnsi="Angsana New" w:cs="Angsana New"/>
          <w:sz w:val="30"/>
          <w:szCs w:val="30"/>
        </w:rPr>
        <w:t xml:space="preserve">: </w:t>
      </w:r>
      <w:r w:rsidRPr="0080100A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tbl>
      <w:tblPr>
        <w:tblW w:w="9319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10"/>
        <w:gridCol w:w="1595"/>
        <w:gridCol w:w="1595"/>
        <w:gridCol w:w="1759"/>
        <w:gridCol w:w="1760"/>
      </w:tblGrid>
      <w:tr w:rsidR="00970648" w:rsidRPr="00542F1B" w:rsidTr="000F09E0">
        <w:trPr>
          <w:trHeight w:val="340"/>
        </w:trPr>
        <w:tc>
          <w:tcPr>
            <w:tcW w:w="2610" w:type="dxa"/>
            <w:vMerge w:val="restart"/>
            <w:vAlign w:val="center"/>
          </w:tcPr>
          <w:p w:rsidR="00970648" w:rsidRPr="00542F1B" w:rsidRDefault="00970648" w:rsidP="00654AD6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542F1B">
              <w:rPr>
                <w:rFonts w:ascii="Angsana New" w:hAnsi="Angsana New" w:cs="Angsana New"/>
                <w:sz w:val="29"/>
                <w:szCs w:val="29"/>
                <w:cs/>
              </w:rPr>
              <w:t>บริษัทย่อยในต่างประเทศ</w:t>
            </w:r>
          </w:p>
        </w:tc>
        <w:tc>
          <w:tcPr>
            <w:tcW w:w="3190" w:type="dxa"/>
            <w:gridSpan w:val="2"/>
            <w:tcBorders>
              <w:bottom w:val="single" w:sz="4" w:space="0" w:color="auto"/>
            </w:tcBorders>
            <w:vAlign w:val="center"/>
          </w:tcPr>
          <w:p w:rsidR="00970648" w:rsidRPr="00542F1B" w:rsidRDefault="00970648" w:rsidP="00654AD6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F1B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สินทรัพย์รวม</w:t>
            </w:r>
          </w:p>
        </w:tc>
        <w:tc>
          <w:tcPr>
            <w:tcW w:w="3519" w:type="dxa"/>
            <w:gridSpan w:val="2"/>
            <w:tcBorders>
              <w:bottom w:val="single" w:sz="4" w:space="0" w:color="auto"/>
            </w:tcBorders>
            <w:vAlign w:val="center"/>
          </w:tcPr>
          <w:p w:rsidR="00970648" w:rsidRPr="00542F1B" w:rsidRDefault="00970648" w:rsidP="00654AD6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F1B">
              <w:rPr>
                <w:rFonts w:ascii="Angsana New" w:hAnsi="Angsana New" w:cs="Angsana New"/>
                <w:sz w:val="29"/>
                <w:szCs w:val="29"/>
                <w:cs/>
              </w:rPr>
              <w:t>รายได้</w:t>
            </w:r>
            <w:r w:rsidR="00D8737D">
              <w:rPr>
                <w:rFonts w:ascii="Angsana New" w:hAnsi="Angsana New" w:cs="Angsana New"/>
                <w:sz w:val="29"/>
                <w:szCs w:val="29"/>
                <w:cs/>
              </w:rPr>
              <w:t>สำหรับงวดสามเดือน</w:t>
            </w:r>
            <w:r w:rsidR="00BE3CD4">
              <w:rPr>
                <w:rFonts w:ascii="Angsana New" w:hAnsi="Angsana New" w:cs="Angsana New" w:hint="cs"/>
                <w:sz w:val="29"/>
                <w:szCs w:val="29"/>
                <w:cs/>
              </w:rPr>
              <w:t>สิ้นสุดวันที่</w:t>
            </w:r>
          </w:p>
        </w:tc>
      </w:tr>
      <w:tr w:rsidR="00A40A44" w:rsidRPr="00542F1B" w:rsidTr="000F09E0">
        <w:trPr>
          <w:trHeight w:val="340"/>
        </w:trPr>
        <w:tc>
          <w:tcPr>
            <w:tcW w:w="2610" w:type="dxa"/>
            <w:vMerge/>
            <w:vAlign w:val="center"/>
          </w:tcPr>
          <w:p w:rsidR="00A40A44" w:rsidRPr="00542F1B" w:rsidRDefault="00A40A44" w:rsidP="00654AD6">
            <w:pPr>
              <w:tabs>
                <w:tab w:val="left" w:pos="-990"/>
                <w:tab w:val="left" w:pos="-720"/>
                <w:tab w:val="left" w:pos="900"/>
              </w:tabs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5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40A44" w:rsidRPr="00542F1B" w:rsidRDefault="00A40A44" w:rsidP="00654AD6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542F1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ณ </w:t>
            </w:r>
            <w:proofErr w:type="gramStart"/>
            <w:r w:rsidR="0005658C">
              <w:rPr>
                <w:rFonts w:ascii="Angsana New" w:hAnsi="Angsana New" w:cs="Angsana New"/>
                <w:sz w:val="29"/>
                <w:szCs w:val="29"/>
              </w:rPr>
              <w:t xml:space="preserve">31 </w:t>
            </w:r>
            <w:r w:rsidR="0005658C">
              <w:rPr>
                <w:rFonts w:ascii="Angsana New" w:hAnsi="Angsana New" w:cs="Angsana New"/>
                <w:sz w:val="29"/>
                <w:szCs w:val="29"/>
                <w:cs/>
              </w:rPr>
              <w:t>มี.ค.</w:t>
            </w:r>
            <w:proofErr w:type="gramEnd"/>
            <w:r w:rsidR="0005658C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="0005658C">
              <w:rPr>
                <w:rFonts w:ascii="Angsana New" w:hAnsi="Angsana New" w:cs="Angsana New"/>
                <w:sz w:val="29"/>
                <w:szCs w:val="29"/>
              </w:rPr>
              <w:t>2564</w:t>
            </w:r>
          </w:p>
        </w:tc>
        <w:tc>
          <w:tcPr>
            <w:tcW w:w="1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A44" w:rsidRPr="00542F1B" w:rsidRDefault="00A40A44" w:rsidP="00654AD6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F1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ณ </w:t>
            </w:r>
            <w:r w:rsidR="0005658C">
              <w:rPr>
                <w:rFonts w:ascii="Angsana New" w:hAnsi="Angsana New" w:cs="Angsana New" w:hint="cs"/>
                <w:sz w:val="29"/>
                <w:szCs w:val="29"/>
                <w:cs/>
              </w:rPr>
              <w:t>31 ธ.ค. 2563</w:t>
            </w:r>
          </w:p>
        </w:tc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A44" w:rsidRPr="00542F1B" w:rsidRDefault="0005658C" w:rsidP="00654AD6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proofErr w:type="gramStart"/>
            <w:r>
              <w:rPr>
                <w:rFonts w:ascii="Angsana New" w:hAnsi="Angsana New" w:cs="Angsana New"/>
                <w:sz w:val="29"/>
                <w:szCs w:val="29"/>
              </w:rPr>
              <w:t xml:space="preserve">31 </w:t>
            </w:r>
            <w:r>
              <w:rPr>
                <w:rFonts w:ascii="Angsana New" w:hAnsi="Angsana New" w:cs="Angsana New"/>
                <w:sz w:val="29"/>
                <w:szCs w:val="29"/>
                <w:cs/>
              </w:rPr>
              <w:t>มี.ค.</w:t>
            </w:r>
            <w:proofErr w:type="gramEnd"/>
            <w:r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 w:cs="Angsana New"/>
                <w:sz w:val="29"/>
                <w:szCs w:val="29"/>
              </w:rPr>
              <w:t>2564</w:t>
            </w:r>
          </w:p>
        </w:tc>
        <w:tc>
          <w:tcPr>
            <w:tcW w:w="1760" w:type="dxa"/>
            <w:tcBorders>
              <w:left w:val="single" w:sz="4" w:space="0" w:color="auto"/>
            </w:tcBorders>
            <w:vAlign w:val="center"/>
          </w:tcPr>
          <w:p w:rsidR="00A40A44" w:rsidRPr="00542F1B" w:rsidRDefault="00D8737D" w:rsidP="00654AD6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proofErr w:type="gramStart"/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มี.ค.</w:t>
            </w:r>
            <w:proofErr w:type="gramEnd"/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D8737D" w:rsidRPr="00542F1B" w:rsidTr="000F09E0">
        <w:trPr>
          <w:trHeight w:val="340"/>
        </w:trPr>
        <w:tc>
          <w:tcPr>
            <w:tcW w:w="2610" w:type="dxa"/>
            <w:tcBorders>
              <w:top w:val="nil"/>
              <w:bottom w:val="dotted" w:sz="4" w:space="0" w:color="auto"/>
            </w:tcBorders>
            <w:vAlign w:val="center"/>
          </w:tcPr>
          <w:p w:rsidR="00D8737D" w:rsidRPr="00542F1B" w:rsidRDefault="00D8737D" w:rsidP="00654AD6">
            <w:pPr>
              <w:tabs>
                <w:tab w:val="left" w:pos="-990"/>
                <w:tab w:val="left" w:pos="-720"/>
                <w:tab w:val="left" w:pos="900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542F1B">
              <w:rPr>
                <w:rFonts w:ascii="Angsana New" w:hAnsi="Angsana New" w:cs="Angsana New"/>
                <w:sz w:val="29"/>
                <w:szCs w:val="29"/>
              </w:rPr>
              <w:t xml:space="preserve">Team Precision (Europe) </w:t>
            </w:r>
            <w:proofErr w:type="spellStart"/>
            <w:r w:rsidRPr="00542F1B">
              <w:rPr>
                <w:rFonts w:ascii="Angsana New" w:hAnsi="Angsana New" w:cs="Angsana New"/>
                <w:sz w:val="29"/>
                <w:szCs w:val="29"/>
              </w:rPr>
              <w:t>ApS</w:t>
            </w:r>
            <w:proofErr w:type="spellEnd"/>
          </w:p>
        </w:tc>
        <w:tc>
          <w:tcPr>
            <w:tcW w:w="1595" w:type="dxa"/>
            <w:tcBorders>
              <w:top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D8737D" w:rsidRPr="00D8737D" w:rsidRDefault="00FA729B" w:rsidP="00654AD6">
            <w:pPr>
              <w:tabs>
                <w:tab w:val="decimal" w:pos="743"/>
              </w:tabs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9.01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8737D" w:rsidRPr="00D8737D" w:rsidRDefault="00D8737D" w:rsidP="00654AD6">
            <w:pPr>
              <w:tabs>
                <w:tab w:val="decimal" w:pos="601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D8737D">
              <w:rPr>
                <w:rFonts w:ascii="Angsana New" w:hAnsi="Angsana New" w:cs="Angsana New"/>
                <w:sz w:val="29"/>
                <w:szCs w:val="29"/>
              </w:rPr>
              <w:t>9.02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8737D" w:rsidRPr="00D8737D" w:rsidRDefault="00F2339E" w:rsidP="00654AD6">
            <w:pPr>
              <w:tabs>
                <w:tab w:val="decimal" w:pos="839"/>
              </w:tabs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11.01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dotted" w:sz="4" w:space="0" w:color="auto"/>
            </w:tcBorders>
            <w:vAlign w:val="center"/>
          </w:tcPr>
          <w:p w:rsidR="00D8737D" w:rsidRPr="00D8737D" w:rsidRDefault="00D8737D" w:rsidP="00654AD6">
            <w:pPr>
              <w:tabs>
                <w:tab w:val="decimal" w:pos="83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8737D">
              <w:rPr>
                <w:rFonts w:ascii="Angsana New" w:hAnsi="Angsana New" w:cs="Angsana New"/>
                <w:sz w:val="29"/>
                <w:szCs w:val="29"/>
              </w:rPr>
              <w:t>12.17</w:t>
            </w:r>
          </w:p>
        </w:tc>
      </w:tr>
      <w:tr w:rsidR="00D8737D" w:rsidRPr="008E5E88" w:rsidTr="000F09E0">
        <w:trPr>
          <w:trHeight w:val="340"/>
        </w:trPr>
        <w:tc>
          <w:tcPr>
            <w:tcW w:w="2610" w:type="dxa"/>
            <w:tcBorders>
              <w:top w:val="nil"/>
              <w:bottom w:val="single" w:sz="4" w:space="0" w:color="auto"/>
            </w:tcBorders>
            <w:vAlign w:val="center"/>
          </w:tcPr>
          <w:p w:rsidR="00D8737D" w:rsidRPr="00542F1B" w:rsidRDefault="00D8737D" w:rsidP="00654AD6">
            <w:pPr>
              <w:tabs>
                <w:tab w:val="left" w:pos="-990"/>
                <w:tab w:val="left" w:pos="-720"/>
                <w:tab w:val="left" w:pos="900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542F1B">
              <w:rPr>
                <w:rFonts w:ascii="Angsana New" w:hAnsi="Angsana New" w:cs="Angsana New"/>
                <w:sz w:val="29"/>
                <w:szCs w:val="29"/>
              </w:rPr>
              <w:t>TPA</w:t>
            </w:r>
            <w:r w:rsidRPr="00542F1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Pr="00542F1B">
              <w:rPr>
                <w:rFonts w:ascii="Angsana New" w:hAnsi="Angsana New" w:cs="Angsana New"/>
                <w:sz w:val="29"/>
                <w:szCs w:val="29"/>
              </w:rPr>
              <w:t>Holding LLC</w:t>
            </w:r>
          </w:p>
        </w:tc>
        <w:tc>
          <w:tcPr>
            <w:tcW w:w="159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37D" w:rsidRPr="00D8737D" w:rsidRDefault="00EF2743" w:rsidP="00654AD6">
            <w:pPr>
              <w:tabs>
                <w:tab w:val="decimal" w:pos="743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41.30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7D" w:rsidRPr="00D8737D" w:rsidRDefault="00D8737D" w:rsidP="00654AD6">
            <w:pPr>
              <w:tabs>
                <w:tab w:val="decimal" w:pos="601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8737D">
              <w:rPr>
                <w:rFonts w:ascii="Angsana New" w:hAnsi="Angsana New" w:cs="Angsana New"/>
                <w:sz w:val="29"/>
                <w:szCs w:val="29"/>
              </w:rPr>
              <w:t>39.13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7D" w:rsidRPr="00D8737D" w:rsidRDefault="00D8737D" w:rsidP="00654AD6">
            <w:pPr>
              <w:tabs>
                <w:tab w:val="decimal" w:pos="839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D8737D">
              <w:rPr>
                <w:rFonts w:ascii="Angsana New" w:hAnsi="Angsana New" w:cs="Angsana New"/>
                <w:sz w:val="29"/>
                <w:szCs w:val="29"/>
              </w:rPr>
              <w:t>--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8737D" w:rsidRPr="00D8737D" w:rsidRDefault="00D8737D" w:rsidP="00654AD6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8737D">
              <w:rPr>
                <w:rFonts w:ascii="Angsana New" w:hAnsi="Angsana New" w:cs="Angsana New"/>
                <w:sz w:val="29"/>
                <w:szCs w:val="29"/>
              </w:rPr>
              <w:t>--</w:t>
            </w:r>
          </w:p>
        </w:tc>
      </w:tr>
    </w:tbl>
    <w:p w:rsidR="00E06917" w:rsidRPr="00E06917" w:rsidRDefault="00E06917" w:rsidP="00E06917">
      <w:pPr>
        <w:spacing w:line="221" w:lineRule="auto"/>
        <w:ind w:left="284" w:firstLine="567"/>
        <w:jc w:val="thaiDistribute"/>
        <w:rPr>
          <w:rFonts w:ascii="Angsana New" w:hAnsi="Angsana New" w:cs="Angsana New"/>
          <w:sz w:val="12"/>
          <w:szCs w:val="12"/>
        </w:rPr>
      </w:pPr>
    </w:p>
    <w:p w:rsidR="000F23C0" w:rsidRPr="00E06917" w:rsidRDefault="000F23C0" w:rsidP="00E06917">
      <w:pPr>
        <w:spacing w:line="221" w:lineRule="auto"/>
        <w:rPr>
          <w:rFonts w:ascii="Angsana New" w:hAnsi="Angsana New" w:cs="Angsana New"/>
          <w:b/>
          <w:bCs/>
          <w:sz w:val="12"/>
          <w:szCs w:val="12"/>
        </w:rPr>
      </w:pPr>
    </w:p>
    <w:p w:rsidR="00654AD6" w:rsidRDefault="00654AD6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8733E7" w:rsidRPr="007918CF" w:rsidRDefault="008733E7" w:rsidP="00654AD6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20" w:right="29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18CF">
        <w:rPr>
          <w:rFonts w:ascii="Angsana New" w:hAnsi="Angsana New" w:hint="cs"/>
          <w:b/>
          <w:bCs/>
          <w:sz w:val="32"/>
          <w:szCs w:val="32"/>
          <w:cs/>
        </w:rPr>
        <w:lastRenderedPageBreak/>
        <w:t>ลูกหนี้จากการโอนสิทธิ</w:t>
      </w:r>
      <w:r w:rsidR="00385F99" w:rsidRPr="007918CF">
        <w:rPr>
          <w:rFonts w:ascii="Angsana New" w:hAnsi="Angsana New" w:hint="cs"/>
          <w:b/>
          <w:bCs/>
          <w:sz w:val="32"/>
          <w:szCs w:val="32"/>
          <w:cs/>
        </w:rPr>
        <w:t>ในการรับชำระหนี้</w:t>
      </w:r>
    </w:p>
    <w:p w:rsidR="007E6D2E" w:rsidRPr="00AF0F97" w:rsidRDefault="006D5F18" w:rsidP="00654AD6">
      <w:pPr>
        <w:ind w:left="448" w:firstLine="567"/>
        <w:jc w:val="right"/>
        <w:rPr>
          <w:rFonts w:ascii="Angsana New" w:hAnsi="Angsana New" w:cs="Angsana New"/>
          <w:sz w:val="30"/>
          <w:szCs w:val="30"/>
          <w:cs/>
        </w:rPr>
      </w:pPr>
      <w:r w:rsidRPr="00AF0F97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AF0F97">
        <w:rPr>
          <w:rFonts w:ascii="Angsana New" w:hAnsi="Angsana New" w:cs="Angsana New"/>
          <w:sz w:val="30"/>
          <w:szCs w:val="30"/>
        </w:rPr>
        <w:t xml:space="preserve">: </w:t>
      </w:r>
      <w:r w:rsidR="0046478D" w:rsidRPr="00AF0F97">
        <w:rPr>
          <w:rFonts w:ascii="Angsana New" w:hAnsi="Angsana New" w:cs="Angsana New"/>
          <w:sz w:val="30"/>
          <w:szCs w:val="30"/>
          <w:cs/>
        </w:rPr>
        <w:t>พันบา</w:t>
      </w:r>
      <w:r w:rsidR="0046478D" w:rsidRPr="00AF0F97">
        <w:rPr>
          <w:rFonts w:ascii="Angsana New" w:hAnsi="Angsana New" w:cs="Angsana New" w:hint="cs"/>
          <w:sz w:val="30"/>
          <w:szCs w:val="30"/>
          <w:cs/>
        </w:rPr>
        <w:t>ท</w:t>
      </w:r>
    </w:p>
    <w:tbl>
      <w:tblPr>
        <w:tblW w:w="8827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82"/>
        <w:gridCol w:w="1772"/>
        <w:gridCol w:w="1772"/>
        <w:gridCol w:w="1300"/>
        <w:gridCol w:w="1301"/>
      </w:tblGrid>
      <w:tr w:rsidR="000B3629" w:rsidRPr="00C51F8C" w:rsidTr="004B2B79">
        <w:trPr>
          <w:trHeight w:val="227"/>
        </w:trPr>
        <w:tc>
          <w:tcPr>
            <w:tcW w:w="2682" w:type="dxa"/>
            <w:vMerge w:val="restart"/>
            <w:vAlign w:val="center"/>
          </w:tcPr>
          <w:p w:rsidR="000B3629" w:rsidRPr="00982F41" w:rsidRDefault="000B3629" w:rsidP="00654AD6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2F41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  <w:vAlign w:val="center"/>
          </w:tcPr>
          <w:p w:rsidR="000B3629" w:rsidRPr="00982F41" w:rsidRDefault="000B3629" w:rsidP="00654AD6">
            <w:pPr>
              <w:ind w:left="-9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2F4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601" w:type="dxa"/>
            <w:gridSpan w:val="2"/>
            <w:vAlign w:val="center"/>
          </w:tcPr>
          <w:p w:rsidR="000B3629" w:rsidRPr="00982F41" w:rsidRDefault="000B3629" w:rsidP="00654AD6">
            <w:pPr>
              <w:ind w:left="-9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2F41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อัตราดอกเบี้ย(ร้อยละ)ต่อปี</w:t>
            </w:r>
          </w:p>
        </w:tc>
      </w:tr>
      <w:tr w:rsidR="000B3629" w:rsidRPr="00C51F8C" w:rsidTr="00E53874">
        <w:trPr>
          <w:trHeight w:val="227"/>
        </w:trPr>
        <w:tc>
          <w:tcPr>
            <w:tcW w:w="2682" w:type="dxa"/>
            <w:vMerge/>
            <w:vAlign w:val="center"/>
          </w:tcPr>
          <w:p w:rsidR="000B3629" w:rsidRPr="00982F41" w:rsidRDefault="000B3629" w:rsidP="00654AD6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:rsidR="000B3629" w:rsidRPr="00982F41" w:rsidRDefault="000B3629" w:rsidP="00654AD6">
            <w:pPr>
              <w:ind w:left="-97" w:right="-108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2F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31 มี.ค. </w:t>
            </w:r>
            <w:r w:rsidRPr="00982F4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:rsidR="000B3629" w:rsidRPr="00982F41" w:rsidRDefault="000B3629" w:rsidP="00654AD6">
            <w:pPr>
              <w:ind w:left="-97" w:right="-108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2F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31 ธ.ค. </w:t>
            </w:r>
            <w:r w:rsidRPr="00982F4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:rsidR="000B3629" w:rsidRPr="00982F41" w:rsidRDefault="000B3629" w:rsidP="00654AD6">
            <w:pPr>
              <w:ind w:left="-97" w:right="-108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2F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31 มี.ค. </w:t>
            </w:r>
            <w:r w:rsidRPr="00982F4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center"/>
          </w:tcPr>
          <w:p w:rsidR="000B3629" w:rsidRPr="00982F41" w:rsidRDefault="000B3629" w:rsidP="00654AD6">
            <w:pPr>
              <w:ind w:left="-97" w:right="-108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2F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31 ธ.ค. </w:t>
            </w:r>
            <w:r w:rsidRPr="00982F4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B3629" w:rsidRPr="00C51F8C" w:rsidTr="00E53874">
        <w:trPr>
          <w:trHeight w:val="227"/>
        </w:trPr>
        <w:tc>
          <w:tcPr>
            <w:tcW w:w="2682" w:type="dxa"/>
            <w:tcBorders>
              <w:top w:val="nil"/>
              <w:bottom w:val="nil"/>
            </w:tcBorders>
            <w:vAlign w:val="center"/>
          </w:tcPr>
          <w:p w:rsidR="000B3629" w:rsidRPr="00982F41" w:rsidRDefault="000B3629" w:rsidP="00654AD6">
            <w:pPr>
              <w:ind w:left="72" w:right="-2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2F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TPA Holding LLC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</w:tcPr>
          <w:p w:rsidR="000B3629" w:rsidRPr="00982F41" w:rsidRDefault="000B3629" w:rsidP="00654AD6">
            <w:pPr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</w:tcPr>
          <w:p w:rsidR="000B3629" w:rsidRPr="00982F41" w:rsidRDefault="000B3629" w:rsidP="00654AD6">
            <w:pPr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B3629" w:rsidRPr="00982F41" w:rsidRDefault="000B3629" w:rsidP="00654AD6">
            <w:pPr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B3629" w:rsidRPr="00982F41" w:rsidRDefault="000B3629" w:rsidP="00654AD6">
            <w:pPr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B3629" w:rsidRPr="00C51F8C" w:rsidTr="00E53874">
        <w:trPr>
          <w:trHeight w:val="227"/>
        </w:trPr>
        <w:tc>
          <w:tcPr>
            <w:tcW w:w="2682" w:type="dxa"/>
            <w:tcBorders>
              <w:top w:val="nil"/>
              <w:bottom w:val="nil"/>
            </w:tcBorders>
            <w:vAlign w:val="center"/>
          </w:tcPr>
          <w:p w:rsidR="000B3629" w:rsidRPr="00982F41" w:rsidRDefault="000B3629" w:rsidP="00654AD6">
            <w:pPr>
              <w:ind w:left="72" w:right="-250"/>
              <w:rPr>
                <w:rFonts w:ascii="Angsana New" w:hAnsi="Angsana New" w:cs="Angsana New"/>
                <w:sz w:val="30"/>
                <w:szCs w:val="30"/>
              </w:rPr>
            </w:pPr>
            <w:r w:rsidRPr="00982F41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ยอดคงเหลือยกม</w:t>
            </w:r>
            <w:r w:rsidRPr="00982F41">
              <w:rPr>
                <w:rFonts w:ascii="Angsana New" w:hAnsi="Angsana New" w:cs="Angsana New" w:hint="cs"/>
                <w:sz w:val="30"/>
                <w:szCs w:val="30"/>
                <w:cs/>
              </w:rPr>
              <w:t>าต้น</w:t>
            </w:r>
            <w:r w:rsidR="00654AD6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B3629" w:rsidRPr="00982F41" w:rsidRDefault="000B3629" w:rsidP="00654AD6">
            <w:pPr>
              <w:tabs>
                <w:tab w:val="decimal" w:pos="1676"/>
              </w:tabs>
              <w:ind w:left="-97" w:right="246" w:hanging="14"/>
              <w:rPr>
                <w:rFonts w:ascii="Angsana New" w:hAnsi="Angsana New" w:cs="Angsana New"/>
                <w:sz w:val="30"/>
                <w:szCs w:val="30"/>
              </w:rPr>
            </w:pPr>
            <w:r w:rsidRPr="00982F41">
              <w:rPr>
                <w:rFonts w:ascii="Angsana New" w:hAnsi="Angsana New" w:cs="Angsana New"/>
                <w:sz w:val="30"/>
                <w:szCs w:val="30"/>
              </w:rPr>
              <w:t>37,394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</w:tcPr>
          <w:p w:rsidR="000B3629" w:rsidRPr="00982F41" w:rsidRDefault="000B3629" w:rsidP="00654AD6">
            <w:pPr>
              <w:ind w:left="-97" w:right="-392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2F41"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B3629" w:rsidRPr="00982F41" w:rsidRDefault="000B3629" w:rsidP="00654AD6">
            <w:pPr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B3629" w:rsidRPr="00982F41" w:rsidRDefault="000B3629" w:rsidP="00654AD6">
            <w:pPr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B3629" w:rsidRPr="00C51F8C" w:rsidTr="00E53874">
        <w:trPr>
          <w:trHeight w:val="227"/>
        </w:trPr>
        <w:tc>
          <w:tcPr>
            <w:tcW w:w="2682" w:type="dxa"/>
            <w:tcBorders>
              <w:top w:val="nil"/>
              <w:bottom w:val="nil"/>
            </w:tcBorders>
            <w:vAlign w:val="center"/>
          </w:tcPr>
          <w:p w:rsidR="000B3629" w:rsidRPr="00982F41" w:rsidRDefault="000B3629" w:rsidP="00654AD6">
            <w:pPr>
              <w:ind w:left="72" w:right="-25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B3629" w:rsidRPr="00982F41" w:rsidRDefault="000B3629" w:rsidP="004B2B79">
            <w:pPr>
              <w:tabs>
                <w:tab w:val="decimal" w:pos="1404"/>
              </w:tabs>
              <w:ind w:left="-97" w:right="-122" w:hanging="14"/>
              <w:rPr>
                <w:rFonts w:ascii="Angsana New" w:hAnsi="Angsana New" w:cs="Angsana New"/>
                <w:sz w:val="30"/>
                <w:szCs w:val="30"/>
              </w:rPr>
            </w:pPr>
            <w:r w:rsidRPr="00982F4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82F41">
              <w:rPr>
                <w:rFonts w:ascii="Angsana New" w:hAnsi="Angsana New" w:cs="Angsana New"/>
                <w:sz w:val="30"/>
                <w:szCs w:val="30"/>
              </w:rPr>
              <w:t>USD 1,251,998)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</w:tcPr>
          <w:p w:rsidR="000B3629" w:rsidRPr="00982F41" w:rsidRDefault="000B3629" w:rsidP="00654AD6">
            <w:pPr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B3629" w:rsidRPr="00982F41" w:rsidRDefault="000B3629" w:rsidP="00654AD6">
            <w:pPr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B3629" w:rsidRPr="00982F41" w:rsidRDefault="000B3629" w:rsidP="00654AD6">
            <w:pPr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B3629" w:rsidRPr="00C51F8C" w:rsidTr="00E53874">
        <w:trPr>
          <w:trHeight w:val="227"/>
        </w:trPr>
        <w:tc>
          <w:tcPr>
            <w:tcW w:w="2682" w:type="dxa"/>
            <w:tcBorders>
              <w:top w:val="nil"/>
              <w:bottom w:val="nil"/>
            </w:tcBorders>
            <w:vAlign w:val="center"/>
          </w:tcPr>
          <w:p w:rsidR="000B3629" w:rsidRPr="00982F41" w:rsidRDefault="000B3629" w:rsidP="00654AD6">
            <w:pPr>
              <w:ind w:left="72" w:right="-2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2F41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บวก</w:t>
            </w:r>
            <w:r w:rsidRPr="00982F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เพิ่มขึ้นระหว่างงวด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B3629" w:rsidRPr="00982F41" w:rsidRDefault="000B3629" w:rsidP="00654AD6">
            <w:pPr>
              <w:tabs>
                <w:tab w:val="decimal" w:pos="1692"/>
              </w:tabs>
              <w:ind w:left="-97" w:right="-122" w:hanging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</w:tcPr>
          <w:p w:rsidR="000B3629" w:rsidRPr="00982F41" w:rsidRDefault="000B3629" w:rsidP="00654AD6">
            <w:pPr>
              <w:tabs>
                <w:tab w:val="decimal" w:pos="1676"/>
              </w:tabs>
              <w:ind w:left="-97" w:right="221" w:hanging="14"/>
              <w:rPr>
                <w:rFonts w:ascii="Angsana New" w:hAnsi="Angsana New" w:cs="Angsana New"/>
                <w:sz w:val="30"/>
                <w:szCs w:val="30"/>
              </w:rPr>
            </w:pPr>
            <w:r w:rsidRPr="00982F41">
              <w:rPr>
                <w:rFonts w:ascii="Angsana New" w:hAnsi="Angsana New" w:cs="Angsana New"/>
                <w:sz w:val="30"/>
                <w:szCs w:val="30"/>
              </w:rPr>
              <w:t>108,044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B3629" w:rsidRPr="00982F41" w:rsidRDefault="000B3629" w:rsidP="00654AD6">
            <w:pPr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B3629" w:rsidRPr="00982F41" w:rsidRDefault="000B3629" w:rsidP="00654AD6">
            <w:pPr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B3629" w:rsidRPr="00C51F8C" w:rsidTr="00E53874">
        <w:trPr>
          <w:trHeight w:val="227"/>
        </w:trPr>
        <w:tc>
          <w:tcPr>
            <w:tcW w:w="2682" w:type="dxa"/>
            <w:tcBorders>
              <w:top w:val="nil"/>
              <w:bottom w:val="nil"/>
            </w:tcBorders>
            <w:vAlign w:val="center"/>
          </w:tcPr>
          <w:p w:rsidR="000B3629" w:rsidRPr="00982F41" w:rsidRDefault="000B3629" w:rsidP="00654AD6">
            <w:pPr>
              <w:ind w:left="72" w:right="-250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B3629" w:rsidRPr="00982F41" w:rsidRDefault="000B3629" w:rsidP="00654AD6">
            <w:pPr>
              <w:tabs>
                <w:tab w:val="decimal" w:pos="1692"/>
              </w:tabs>
              <w:ind w:left="-97" w:right="-122" w:hanging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</w:tcPr>
          <w:p w:rsidR="000B3629" w:rsidRPr="00982F41" w:rsidRDefault="000B3629" w:rsidP="00E53874">
            <w:pPr>
              <w:tabs>
                <w:tab w:val="decimal" w:pos="1437"/>
              </w:tabs>
              <w:ind w:left="-97" w:right="-122" w:hanging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2F4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82F41">
              <w:rPr>
                <w:rFonts w:ascii="Angsana New" w:hAnsi="Angsana New" w:cs="Angsana New"/>
                <w:sz w:val="30"/>
                <w:szCs w:val="30"/>
              </w:rPr>
              <w:t>USD 3,500,000)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B3629" w:rsidRPr="00982F41" w:rsidRDefault="000B3629" w:rsidP="00654AD6">
            <w:pPr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B3629" w:rsidRPr="00982F41" w:rsidRDefault="000B3629" w:rsidP="00654AD6">
            <w:pPr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B3629" w:rsidRPr="00C51F8C" w:rsidTr="00E53874">
        <w:trPr>
          <w:trHeight w:val="227"/>
        </w:trPr>
        <w:tc>
          <w:tcPr>
            <w:tcW w:w="2682" w:type="dxa"/>
            <w:tcBorders>
              <w:top w:val="nil"/>
              <w:bottom w:val="nil"/>
            </w:tcBorders>
            <w:vAlign w:val="center"/>
          </w:tcPr>
          <w:p w:rsidR="000B3629" w:rsidRPr="00982F41" w:rsidRDefault="000B3629" w:rsidP="00654AD6">
            <w:pPr>
              <w:ind w:left="72" w:right="-2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2F41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982F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รับชำระคืนระหว่างงวด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B3629" w:rsidRPr="00982F41" w:rsidRDefault="000B3629" w:rsidP="00654AD6">
            <w:pPr>
              <w:ind w:left="-97" w:right="-392" w:hanging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2F41"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</w:tcPr>
          <w:p w:rsidR="000B3629" w:rsidRPr="00982F41" w:rsidRDefault="000B3629" w:rsidP="00E53874">
            <w:pPr>
              <w:tabs>
                <w:tab w:val="decimal" w:pos="1676"/>
              </w:tabs>
              <w:ind w:left="-97" w:right="161" w:hanging="14"/>
              <w:rPr>
                <w:rFonts w:ascii="Angsana New" w:hAnsi="Angsana New" w:cs="Angsana New"/>
                <w:sz w:val="30"/>
                <w:szCs w:val="30"/>
              </w:rPr>
            </w:pPr>
            <w:r w:rsidRPr="00982F41">
              <w:rPr>
                <w:rFonts w:ascii="Angsana New" w:hAnsi="Angsana New" w:cs="Angsana New"/>
                <w:sz w:val="30"/>
                <w:szCs w:val="30"/>
              </w:rPr>
              <w:t>(69,395)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B3629" w:rsidRPr="00982F41" w:rsidRDefault="000B3629" w:rsidP="00654AD6">
            <w:pPr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B3629" w:rsidRPr="00982F41" w:rsidRDefault="000B3629" w:rsidP="00654AD6">
            <w:pPr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B3629" w:rsidRPr="00C51F8C" w:rsidTr="00E53874">
        <w:trPr>
          <w:trHeight w:val="227"/>
        </w:trPr>
        <w:tc>
          <w:tcPr>
            <w:tcW w:w="2682" w:type="dxa"/>
            <w:tcBorders>
              <w:top w:val="nil"/>
              <w:bottom w:val="nil"/>
            </w:tcBorders>
            <w:vAlign w:val="center"/>
          </w:tcPr>
          <w:p w:rsidR="000B3629" w:rsidRPr="00982F41" w:rsidRDefault="000B3629" w:rsidP="00654AD6">
            <w:pPr>
              <w:ind w:left="72" w:right="-250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B3629" w:rsidRPr="00982F41" w:rsidRDefault="000B3629" w:rsidP="00654AD6">
            <w:pPr>
              <w:tabs>
                <w:tab w:val="decimal" w:pos="1692"/>
              </w:tabs>
              <w:ind w:left="-97" w:right="-122" w:hanging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</w:tcPr>
          <w:p w:rsidR="000B3629" w:rsidRPr="00982F41" w:rsidRDefault="00982F41" w:rsidP="00E53874">
            <w:pPr>
              <w:tabs>
                <w:tab w:val="decimal" w:pos="1437"/>
              </w:tabs>
              <w:ind w:left="-97" w:right="-122" w:hanging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2F41">
              <w:rPr>
                <w:rFonts w:ascii="Angsana New" w:hAnsi="Angsana New" w:cs="Angsana New"/>
                <w:sz w:val="30"/>
                <w:szCs w:val="30"/>
              </w:rPr>
              <w:t>(USD 2,248,002)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B3629" w:rsidRPr="00982F41" w:rsidRDefault="000B3629" w:rsidP="00654AD6">
            <w:pPr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B3629" w:rsidRPr="00982F41" w:rsidRDefault="000B3629" w:rsidP="00654AD6">
            <w:pPr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B3629" w:rsidRPr="00C51F8C" w:rsidTr="00E53874">
        <w:trPr>
          <w:trHeight w:val="227"/>
        </w:trPr>
        <w:tc>
          <w:tcPr>
            <w:tcW w:w="2682" w:type="dxa"/>
            <w:tcBorders>
              <w:top w:val="nil"/>
              <w:bottom w:val="nil"/>
            </w:tcBorders>
            <w:vAlign w:val="center"/>
          </w:tcPr>
          <w:p w:rsidR="000B3629" w:rsidRPr="00982F41" w:rsidRDefault="00982F41" w:rsidP="00654AD6">
            <w:pPr>
              <w:ind w:left="72" w:right="-250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982F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กำไร(ขาดทุน) </w:t>
            </w:r>
            <w:r w:rsidRPr="00982F41">
              <w:rPr>
                <w:rFonts w:ascii="Angsana New" w:hAnsi="Angsana New" w:cs="Angsana New"/>
                <w:sz w:val="30"/>
                <w:szCs w:val="30"/>
                <w:cs/>
              </w:rPr>
              <w:t>ที่ยังไม่เกิดขึ้น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B3629" w:rsidRPr="00982F41" w:rsidRDefault="000B3629" w:rsidP="00654AD6">
            <w:pPr>
              <w:tabs>
                <w:tab w:val="decimal" w:pos="1692"/>
              </w:tabs>
              <w:ind w:left="-97" w:right="-122" w:hanging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</w:tcPr>
          <w:p w:rsidR="000B3629" w:rsidRPr="00982F41" w:rsidRDefault="000B3629" w:rsidP="00654AD6">
            <w:pPr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B3629" w:rsidRPr="00982F41" w:rsidRDefault="000B3629" w:rsidP="00654AD6">
            <w:pPr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B3629" w:rsidRPr="00982F41" w:rsidRDefault="000B3629" w:rsidP="00654AD6">
            <w:pPr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B3629" w:rsidRPr="00C51F8C" w:rsidTr="00E53874">
        <w:trPr>
          <w:trHeight w:val="227"/>
        </w:trPr>
        <w:tc>
          <w:tcPr>
            <w:tcW w:w="2682" w:type="dxa"/>
            <w:tcBorders>
              <w:top w:val="nil"/>
              <w:bottom w:val="single" w:sz="4" w:space="0" w:color="auto"/>
            </w:tcBorders>
            <w:vAlign w:val="center"/>
          </w:tcPr>
          <w:p w:rsidR="000B3629" w:rsidRPr="00982F41" w:rsidRDefault="000B3629" w:rsidP="00654AD6">
            <w:pPr>
              <w:ind w:left="72" w:right="-250" w:firstLine="4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2F41">
              <w:rPr>
                <w:rFonts w:ascii="Angsana New" w:hAnsi="Angsana New" w:cs="Angsana New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77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629" w:rsidRPr="00982F41" w:rsidRDefault="000B3629" w:rsidP="00654AD6">
            <w:pPr>
              <w:tabs>
                <w:tab w:val="decimal" w:pos="1676"/>
              </w:tabs>
              <w:ind w:left="-97" w:right="246" w:hanging="14"/>
              <w:rPr>
                <w:rFonts w:ascii="Angsana New" w:hAnsi="Angsana New" w:cs="Angsana New"/>
                <w:sz w:val="30"/>
                <w:szCs w:val="30"/>
              </w:rPr>
            </w:pPr>
            <w:r w:rsidRPr="00982F41">
              <w:rPr>
                <w:rFonts w:ascii="Angsana New" w:hAnsi="Angsana New" w:cs="Angsana New"/>
                <w:sz w:val="30"/>
                <w:szCs w:val="30"/>
              </w:rPr>
              <w:t>1,635</w:t>
            </w:r>
          </w:p>
        </w:tc>
        <w:tc>
          <w:tcPr>
            <w:tcW w:w="177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B3629" w:rsidRPr="00982F41" w:rsidRDefault="00982F41" w:rsidP="00E53874">
            <w:pPr>
              <w:tabs>
                <w:tab w:val="decimal" w:pos="1676"/>
              </w:tabs>
              <w:ind w:left="-97" w:right="151" w:hanging="14"/>
              <w:rPr>
                <w:rFonts w:ascii="Angsana New" w:hAnsi="Angsana New" w:cs="Angsana New"/>
                <w:sz w:val="30"/>
                <w:szCs w:val="30"/>
              </w:rPr>
            </w:pPr>
            <w:r w:rsidRPr="00982F41">
              <w:rPr>
                <w:rFonts w:ascii="Angsana New" w:hAnsi="Angsana New" w:cs="Angsana New"/>
                <w:sz w:val="30"/>
                <w:szCs w:val="30"/>
              </w:rPr>
              <w:t>(1,255)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B3629" w:rsidRPr="00982F41" w:rsidRDefault="000B3629" w:rsidP="00654AD6">
            <w:pPr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B3629" w:rsidRPr="00982F41" w:rsidRDefault="000B3629" w:rsidP="00654AD6">
            <w:pPr>
              <w:ind w:left="-97" w:right="-108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B3629" w:rsidRPr="00C51F8C" w:rsidTr="00E53874">
        <w:trPr>
          <w:trHeight w:val="227"/>
        </w:trPr>
        <w:tc>
          <w:tcPr>
            <w:tcW w:w="2682" w:type="dxa"/>
            <w:tcBorders>
              <w:top w:val="single" w:sz="4" w:space="0" w:color="auto"/>
              <w:bottom w:val="nil"/>
            </w:tcBorders>
            <w:vAlign w:val="center"/>
          </w:tcPr>
          <w:p w:rsidR="000B3629" w:rsidRPr="00982F41" w:rsidRDefault="000B3629" w:rsidP="00654AD6">
            <w:pPr>
              <w:ind w:left="72" w:right="-25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2F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ยอดคงเหลือ</w:t>
            </w:r>
            <w:r w:rsidRPr="00982F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77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629" w:rsidRPr="00982F41" w:rsidRDefault="000B3629" w:rsidP="00E53874">
            <w:pPr>
              <w:tabs>
                <w:tab w:val="decimal" w:pos="1676"/>
              </w:tabs>
              <w:ind w:left="-97" w:right="246" w:hanging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2F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39,029</w:t>
            </w:r>
          </w:p>
        </w:tc>
        <w:tc>
          <w:tcPr>
            <w:tcW w:w="177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B3629" w:rsidRPr="00982F41" w:rsidRDefault="00982F41" w:rsidP="00654AD6">
            <w:pPr>
              <w:tabs>
                <w:tab w:val="decimal" w:pos="1676"/>
              </w:tabs>
              <w:ind w:left="-97" w:right="221" w:hanging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2F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37,394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B3629" w:rsidRPr="00982F41" w:rsidRDefault="000B3629" w:rsidP="00654AD6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2F4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982F41">
              <w:rPr>
                <w:rFonts w:ascii="Angsana New" w:hAnsi="Angsana New" w:cs="Angsana New"/>
                <w:sz w:val="30"/>
                <w:szCs w:val="30"/>
                <w:cs/>
              </w:rPr>
              <w:t>.00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B3629" w:rsidRPr="00982F41" w:rsidRDefault="000B3629" w:rsidP="00654AD6">
            <w:pPr>
              <w:ind w:left="-106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2F4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982F41">
              <w:rPr>
                <w:rFonts w:ascii="Angsana New" w:hAnsi="Angsana New" w:cs="Angsana New"/>
                <w:sz w:val="30"/>
                <w:szCs w:val="30"/>
                <w:cs/>
              </w:rPr>
              <w:t>.00</w:t>
            </w:r>
          </w:p>
        </w:tc>
      </w:tr>
      <w:tr w:rsidR="000B3629" w:rsidRPr="00C51F8C" w:rsidTr="00E53874">
        <w:trPr>
          <w:trHeight w:val="227"/>
        </w:trPr>
        <w:tc>
          <w:tcPr>
            <w:tcW w:w="2682" w:type="dxa"/>
            <w:tcBorders>
              <w:top w:val="nil"/>
              <w:bottom w:val="single" w:sz="4" w:space="0" w:color="auto"/>
            </w:tcBorders>
            <w:vAlign w:val="center"/>
          </w:tcPr>
          <w:p w:rsidR="000B3629" w:rsidRPr="00982F41" w:rsidRDefault="000B3629" w:rsidP="00654AD6">
            <w:pPr>
              <w:ind w:left="72" w:right="-25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7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629" w:rsidRPr="00982F41" w:rsidRDefault="000B3629" w:rsidP="004B2B79">
            <w:pPr>
              <w:tabs>
                <w:tab w:val="decimal" w:pos="1404"/>
              </w:tabs>
              <w:ind w:left="-97" w:right="-122" w:hanging="1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2F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Pr="00982F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USD 1,</w:t>
            </w:r>
            <w:r w:rsidRPr="004B2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251,998)</w:t>
            </w:r>
          </w:p>
        </w:tc>
        <w:tc>
          <w:tcPr>
            <w:tcW w:w="177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B3629" w:rsidRPr="00982F41" w:rsidRDefault="00982F41" w:rsidP="00E53874">
            <w:pPr>
              <w:tabs>
                <w:tab w:val="decimal" w:pos="1437"/>
              </w:tabs>
              <w:ind w:left="-97" w:right="-122" w:hanging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2F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Pr="00982F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USD 1,251,998)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B3629" w:rsidRPr="00982F41" w:rsidRDefault="000B3629" w:rsidP="00654AD6">
            <w:pPr>
              <w:ind w:left="-106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B3629" w:rsidRPr="00982F41" w:rsidRDefault="000B3629" w:rsidP="00654AD6">
            <w:pPr>
              <w:ind w:left="-106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B3629" w:rsidRPr="00C51F8C" w:rsidTr="00E53874">
        <w:trPr>
          <w:trHeight w:val="227"/>
        </w:trPr>
        <w:tc>
          <w:tcPr>
            <w:tcW w:w="26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3629" w:rsidRPr="00982F41" w:rsidRDefault="000B3629" w:rsidP="00654AD6">
            <w:pPr>
              <w:ind w:left="72" w:right="-2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2F41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629" w:rsidRPr="00982F41" w:rsidRDefault="000B3629" w:rsidP="00E53874">
            <w:pPr>
              <w:tabs>
                <w:tab w:val="decimal" w:pos="1692"/>
              </w:tabs>
              <w:ind w:left="-97" w:right="246" w:hanging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2F41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793DB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29" w:rsidRPr="00982F41" w:rsidRDefault="00982F41" w:rsidP="00E53874">
            <w:pPr>
              <w:tabs>
                <w:tab w:val="decimal" w:pos="1692"/>
              </w:tabs>
              <w:ind w:left="-97" w:right="246" w:hanging="14"/>
              <w:rPr>
                <w:rFonts w:ascii="Angsana New" w:hAnsi="Angsana New" w:cs="Angsana New"/>
                <w:sz w:val="30"/>
                <w:szCs w:val="30"/>
              </w:rPr>
            </w:pPr>
            <w:r w:rsidRPr="00982F41">
              <w:rPr>
                <w:rFonts w:ascii="Angsana New" w:hAnsi="Angsana New" w:cs="Angsana New"/>
                <w:sz w:val="30"/>
                <w:szCs w:val="30"/>
              </w:rPr>
              <w:t>756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B3629" w:rsidRPr="00982F41" w:rsidRDefault="000B3629" w:rsidP="00654AD6">
            <w:pPr>
              <w:ind w:left="-106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B3629" w:rsidRPr="00982F41" w:rsidRDefault="000B3629" w:rsidP="00654AD6">
            <w:pPr>
              <w:ind w:left="-106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B3629" w:rsidRPr="00C51F8C" w:rsidTr="00E53874">
        <w:trPr>
          <w:trHeight w:val="227"/>
        </w:trPr>
        <w:tc>
          <w:tcPr>
            <w:tcW w:w="26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3629" w:rsidRPr="00982F41" w:rsidRDefault="000B3629" w:rsidP="00654AD6">
            <w:pPr>
              <w:ind w:left="72" w:right="-2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2F41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629" w:rsidRPr="00982F41" w:rsidRDefault="000B3629" w:rsidP="00654AD6">
            <w:pPr>
              <w:tabs>
                <w:tab w:val="decimal" w:pos="1692"/>
              </w:tabs>
              <w:ind w:left="-97" w:right="246" w:hanging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2F41">
              <w:rPr>
                <w:rFonts w:ascii="Angsana New" w:hAnsi="Angsana New" w:cs="Angsana New"/>
                <w:sz w:val="30"/>
                <w:szCs w:val="30"/>
              </w:rPr>
              <w:t>220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29" w:rsidRPr="00982F41" w:rsidRDefault="00982F41" w:rsidP="00654AD6">
            <w:pPr>
              <w:tabs>
                <w:tab w:val="decimal" w:pos="1692"/>
              </w:tabs>
              <w:ind w:left="-97" w:right="246" w:hanging="14"/>
              <w:rPr>
                <w:rFonts w:ascii="Angsana New" w:hAnsi="Angsana New" w:cs="Angsana New"/>
                <w:sz w:val="30"/>
                <w:szCs w:val="30"/>
              </w:rPr>
            </w:pPr>
            <w:r w:rsidRPr="00982F4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93D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B3629" w:rsidRPr="00982F41" w:rsidRDefault="000B3629" w:rsidP="00654AD6">
            <w:pPr>
              <w:ind w:left="-106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B3629" w:rsidRPr="00982F41" w:rsidRDefault="000B3629" w:rsidP="00654AD6">
            <w:pPr>
              <w:ind w:left="-106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:rsidR="0046478D" w:rsidRPr="00C51F8C" w:rsidRDefault="0046478D" w:rsidP="00654AD6">
      <w:pPr>
        <w:autoSpaceDE w:val="0"/>
        <w:autoSpaceDN w:val="0"/>
        <w:adjustRightInd w:val="0"/>
        <w:rPr>
          <w:rFonts w:ascii="Angsana New" w:hAnsi="Angsana New" w:cs="Angsana New"/>
          <w:sz w:val="16"/>
          <w:szCs w:val="16"/>
        </w:rPr>
      </w:pPr>
    </w:p>
    <w:p w:rsidR="0046478D" w:rsidRPr="00EC114A" w:rsidRDefault="0046478D" w:rsidP="00654AD6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EC114A">
        <w:rPr>
          <w:rFonts w:ascii="Angsana New" w:eastAsia="MS Mincho" w:hAnsi="Angsana New" w:cs="Angsana New"/>
          <w:sz w:val="32"/>
          <w:szCs w:val="32"/>
          <w:cs/>
        </w:rPr>
        <w:t>เมื่อ</w:t>
      </w:r>
      <w:r w:rsidRPr="00EC114A">
        <w:rPr>
          <w:rFonts w:ascii="Angsana New" w:hAnsi="Angsana New" w:cs="Angsana New"/>
          <w:sz w:val="32"/>
          <w:szCs w:val="32"/>
          <w:cs/>
        </w:rPr>
        <w:t xml:space="preserve">วันที่ 19 </w:t>
      </w:r>
      <w:r w:rsidRPr="00EC114A">
        <w:rPr>
          <w:rFonts w:ascii="Angsana New" w:eastAsia="MS Mincho" w:hAnsi="Angsana New" w:cs="Angsana New"/>
          <w:sz w:val="32"/>
          <w:szCs w:val="32"/>
          <w:cs/>
        </w:rPr>
        <w:t>มิถุนายน</w:t>
      </w:r>
      <w:r w:rsidRPr="00EC114A">
        <w:rPr>
          <w:rFonts w:ascii="Angsana New" w:hAnsi="Angsana New" w:cs="Angsana New"/>
          <w:sz w:val="32"/>
          <w:szCs w:val="32"/>
          <w:cs/>
        </w:rPr>
        <w:t xml:space="preserve"> 2563</w:t>
      </w:r>
      <w:r w:rsidRPr="00EC114A">
        <w:rPr>
          <w:rFonts w:ascii="Angsana New" w:hAnsi="Angsana New" w:cs="Angsana New"/>
          <w:sz w:val="32"/>
          <w:szCs w:val="32"/>
        </w:rPr>
        <w:t xml:space="preserve"> </w:t>
      </w:r>
      <w:r w:rsidRPr="00EC114A">
        <w:rPr>
          <w:rFonts w:ascii="Angsana New" w:hAnsi="Angsana New" w:cs="Angsana New"/>
          <w:sz w:val="32"/>
          <w:szCs w:val="32"/>
          <w:cs/>
        </w:rPr>
        <w:t>ที่ประชุมคณะกรรมการบริษัท</w:t>
      </w:r>
      <w:r w:rsidR="00EA7098" w:rsidRPr="00EC114A">
        <w:rPr>
          <w:rFonts w:ascii="Angsana New" w:hAnsi="Angsana New" w:cs="Angsana New"/>
          <w:sz w:val="32"/>
          <w:szCs w:val="32"/>
          <w:cs/>
        </w:rPr>
        <w:t xml:space="preserve"> </w:t>
      </w:r>
      <w:proofErr w:type="spellStart"/>
      <w:r w:rsidR="00EA7098" w:rsidRPr="00EC114A">
        <w:rPr>
          <w:rFonts w:ascii="Angsana New" w:hAnsi="Angsana New" w:cs="Angsana New"/>
          <w:sz w:val="32"/>
          <w:szCs w:val="32"/>
          <w:cs/>
        </w:rPr>
        <w:t>ทีมพ</w:t>
      </w:r>
      <w:proofErr w:type="spellEnd"/>
      <w:r w:rsidR="00EA7098" w:rsidRPr="00EC114A">
        <w:rPr>
          <w:rFonts w:ascii="Angsana New" w:hAnsi="Angsana New" w:cs="Angsana New"/>
          <w:sz w:val="32"/>
          <w:szCs w:val="32"/>
          <w:cs/>
        </w:rPr>
        <w:t>รี</w:t>
      </w:r>
      <w:proofErr w:type="spellStart"/>
      <w:r w:rsidR="00EA7098" w:rsidRPr="00EC114A">
        <w:rPr>
          <w:rFonts w:ascii="Angsana New" w:hAnsi="Angsana New" w:cs="Angsana New"/>
          <w:sz w:val="32"/>
          <w:szCs w:val="32"/>
          <w:cs/>
        </w:rPr>
        <w:t>ซิชั่น</w:t>
      </w:r>
      <w:proofErr w:type="spellEnd"/>
      <w:r w:rsidR="00EA7098" w:rsidRPr="00EC114A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 w:rsidRPr="00EC114A">
        <w:rPr>
          <w:rFonts w:ascii="Angsana New" w:hAnsi="Angsana New" w:cs="Angsana New"/>
          <w:sz w:val="32"/>
          <w:szCs w:val="32"/>
          <w:cs/>
        </w:rPr>
        <w:t xml:space="preserve"> มีมติให้โอนสิทธิในการรับชำระเงินในลูกหนี้การค้า</w:t>
      </w:r>
      <w:r w:rsidR="00DC3038" w:rsidRPr="00EC114A">
        <w:rPr>
          <w:rFonts w:ascii="Angsana New" w:hAnsi="Angsana New" w:cs="Angsana New"/>
          <w:sz w:val="32"/>
          <w:szCs w:val="32"/>
          <w:cs/>
        </w:rPr>
        <w:t xml:space="preserve"> </w:t>
      </w:r>
      <w:r w:rsidRPr="00EC114A">
        <w:rPr>
          <w:rFonts w:ascii="Angsana New" w:hAnsi="Angsana New" w:cs="Angsana New"/>
          <w:sz w:val="32"/>
          <w:szCs w:val="32"/>
          <w:cs/>
        </w:rPr>
        <w:t>ระหว่างบริษัทกับ</w:t>
      </w:r>
      <w:r w:rsidRPr="00EC114A">
        <w:rPr>
          <w:rFonts w:ascii="Angsana New" w:hAnsi="Angsana New" w:cs="Angsana New"/>
          <w:sz w:val="32"/>
          <w:szCs w:val="32"/>
        </w:rPr>
        <w:t xml:space="preserve"> Team Precision America</w:t>
      </w:r>
      <w:r w:rsidR="00866075" w:rsidRPr="00EC114A">
        <w:rPr>
          <w:rFonts w:ascii="Angsana New" w:hAnsi="Angsana New" w:cs="Angsana New"/>
          <w:sz w:val="32"/>
          <w:szCs w:val="32"/>
        </w:rPr>
        <w:t>,</w:t>
      </w:r>
      <w:r w:rsidRPr="00EC114A">
        <w:rPr>
          <w:rFonts w:ascii="Angsana New" w:hAnsi="Angsana New" w:cs="Angsana New"/>
          <w:sz w:val="32"/>
          <w:szCs w:val="32"/>
        </w:rPr>
        <w:t xml:space="preserve"> LLC </w:t>
      </w:r>
      <w:r w:rsidRPr="00EC114A">
        <w:rPr>
          <w:rFonts w:ascii="Angsana New" w:hAnsi="Angsana New" w:cs="Angsana New"/>
          <w:sz w:val="32"/>
          <w:szCs w:val="32"/>
          <w:cs/>
        </w:rPr>
        <w:t>ทั้งหมดจำนวน</w:t>
      </w:r>
      <w:r w:rsidRPr="00EC114A">
        <w:rPr>
          <w:rFonts w:ascii="Angsana New" w:hAnsi="Angsana New" w:cs="Angsana New"/>
          <w:sz w:val="32"/>
          <w:szCs w:val="32"/>
        </w:rPr>
        <w:t xml:space="preserve"> </w:t>
      </w:r>
      <w:r w:rsidRPr="00EC114A">
        <w:rPr>
          <w:rFonts w:ascii="Angsana New" w:hAnsi="Angsana New" w:cs="Angsana New"/>
          <w:sz w:val="32"/>
          <w:szCs w:val="32"/>
          <w:cs/>
        </w:rPr>
        <w:t>5.50 ล้าน</w:t>
      </w:r>
      <w:r w:rsidR="00DC3038" w:rsidRPr="00EC114A">
        <w:rPr>
          <w:rFonts w:ascii="Angsana New" w:hAnsi="Angsana New" w:cs="Angsana New"/>
          <w:sz w:val="32"/>
          <w:szCs w:val="32"/>
          <w:cs/>
        </w:rPr>
        <w:t>ดอลลาร์</w:t>
      </w:r>
      <w:r w:rsidRPr="00EC114A">
        <w:rPr>
          <w:rFonts w:ascii="Angsana New" w:hAnsi="Angsana New" w:cs="Angsana New"/>
          <w:sz w:val="32"/>
          <w:szCs w:val="32"/>
          <w:cs/>
        </w:rPr>
        <w:t>สหรัฐอเมริกา</w:t>
      </w:r>
      <w:r w:rsidRPr="00EC114A">
        <w:rPr>
          <w:rFonts w:ascii="Angsana New" w:hAnsi="Angsana New" w:cs="Angsana New"/>
          <w:sz w:val="32"/>
          <w:szCs w:val="32"/>
        </w:rPr>
        <w:t xml:space="preserve"> </w:t>
      </w:r>
      <w:r w:rsidR="00145B54" w:rsidRPr="00EC114A">
        <w:rPr>
          <w:rFonts w:ascii="Angsana New" w:hAnsi="Angsana New" w:cs="Angsana New"/>
          <w:sz w:val="32"/>
          <w:szCs w:val="32"/>
          <w:cs/>
        </w:rPr>
        <w:t xml:space="preserve">(170.50 </w:t>
      </w:r>
      <w:r w:rsidRPr="00EC114A">
        <w:rPr>
          <w:rFonts w:ascii="Angsana New" w:hAnsi="Angsana New" w:cs="Angsana New"/>
          <w:sz w:val="32"/>
          <w:szCs w:val="32"/>
          <w:cs/>
        </w:rPr>
        <w:t>ล้านบาท</w:t>
      </w:r>
      <w:r w:rsidR="00145B54" w:rsidRPr="00EC114A">
        <w:rPr>
          <w:rFonts w:ascii="Angsana New" w:hAnsi="Angsana New" w:cs="Angsana New"/>
          <w:sz w:val="32"/>
          <w:szCs w:val="32"/>
          <w:cs/>
        </w:rPr>
        <w:t xml:space="preserve">) </w:t>
      </w:r>
      <w:r w:rsidRPr="00EC114A">
        <w:rPr>
          <w:rFonts w:ascii="Angsana New" w:hAnsi="Angsana New" w:cs="Angsana New"/>
          <w:sz w:val="32"/>
          <w:szCs w:val="32"/>
          <w:cs/>
        </w:rPr>
        <w:t>ให้กับ</w:t>
      </w:r>
      <w:r w:rsidRPr="00EC114A">
        <w:rPr>
          <w:rFonts w:ascii="Angsana New" w:hAnsi="Angsana New" w:cs="Angsana New"/>
          <w:sz w:val="32"/>
          <w:szCs w:val="32"/>
        </w:rPr>
        <w:t xml:space="preserve"> TPA Holding LLC </w:t>
      </w:r>
      <w:r w:rsidR="007F7992" w:rsidRPr="00EC114A">
        <w:rPr>
          <w:rFonts w:ascii="Angsana New" w:hAnsi="Angsana New" w:cs="Angsana New"/>
          <w:sz w:val="32"/>
          <w:szCs w:val="32"/>
          <w:cs/>
        </w:rPr>
        <w:t xml:space="preserve">(บริษัทย่อย) </w:t>
      </w:r>
      <w:r w:rsidRPr="00EC114A">
        <w:rPr>
          <w:rFonts w:ascii="Angsana New" w:hAnsi="Angsana New" w:cs="Angsana New"/>
          <w:sz w:val="32"/>
          <w:szCs w:val="32"/>
          <w:cs/>
        </w:rPr>
        <w:t>ในมูลค่า</w:t>
      </w:r>
      <w:r w:rsidRPr="00EC114A">
        <w:rPr>
          <w:rFonts w:ascii="Angsana New" w:hAnsi="Angsana New" w:cs="Angsana New"/>
          <w:sz w:val="32"/>
          <w:szCs w:val="32"/>
        </w:rPr>
        <w:t xml:space="preserve"> 3.50 </w:t>
      </w:r>
      <w:r w:rsidR="00D1560F" w:rsidRPr="00EC114A">
        <w:rPr>
          <w:rFonts w:ascii="Angsana New" w:hAnsi="Angsana New" w:cs="Angsana New"/>
          <w:sz w:val="32"/>
          <w:szCs w:val="32"/>
          <w:cs/>
        </w:rPr>
        <w:t>ล้านดอลลาร์สหรัฐอเมริกา</w:t>
      </w:r>
      <w:r w:rsidR="009A0172" w:rsidRPr="00EC114A">
        <w:rPr>
          <w:rFonts w:ascii="Angsana New" w:hAnsi="Angsana New" w:cs="Angsana New"/>
          <w:sz w:val="32"/>
          <w:szCs w:val="32"/>
        </w:rPr>
        <w:t xml:space="preserve"> (108.0</w:t>
      </w:r>
      <w:r w:rsidR="009A0172" w:rsidRPr="00EC114A">
        <w:rPr>
          <w:rFonts w:ascii="Angsana New" w:hAnsi="Angsana New" w:cs="Angsana New"/>
          <w:sz w:val="32"/>
          <w:szCs w:val="32"/>
          <w:cs/>
        </w:rPr>
        <w:t>4</w:t>
      </w:r>
      <w:r w:rsidRPr="00EC114A">
        <w:rPr>
          <w:rFonts w:ascii="Angsana New" w:hAnsi="Angsana New" w:cs="Angsana New"/>
          <w:sz w:val="32"/>
          <w:szCs w:val="32"/>
        </w:rPr>
        <w:t xml:space="preserve"> </w:t>
      </w:r>
      <w:r w:rsidRPr="00EC114A">
        <w:rPr>
          <w:rFonts w:ascii="Angsana New" w:hAnsi="Angsana New" w:cs="Angsana New"/>
          <w:sz w:val="32"/>
          <w:szCs w:val="32"/>
          <w:cs/>
        </w:rPr>
        <w:t>ล้านบาท</w:t>
      </w:r>
      <w:r w:rsidR="00B478C3" w:rsidRPr="00EC114A">
        <w:rPr>
          <w:rFonts w:ascii="Angsana New" w:hAnsi="Angsana New" w:cs="Angsana New"/>
          <w:sz w:val="32"/>
          <w:szCs w:val="32"/>
        </w:rPr>
        <w:t>)</w:t>
      </w:r>
      <w:r w:rsidRPr="00EC114A">
        <w:rPr>
          <w:rFonts w:ascii="Angsana New" w:hAnsi="Angsana New" w:cs="Angsana New"/>
          <w:sz w:val="32"/>
          <w:szCs w:val="32"/>
        </w:rPr>
        <w:t xml:space="preserve"> </w:t>
      </w:r>
      <w:r w:rsidR="00C51F8C" w:rsidRPr="00EC114A">
        <w:rPr>
          <w:rFonts w:ascii="Angsana New" w:hAnsi="Angsana New" w:cs="Angsana New"/>
          <w:sz w:val="32"/>
          <w:szCs w:val="32"/>
          <w:cs/>
        </w:rPr>
        <w:t>มีกำหนดชำระคืนให้เสร็จสิ้นภายใน 1 มิถุนายน 2568</w:t>
      </w:r>
      <w:r w:rsidR="00EB36BD" w:rsidRPr="00EC114A">
        <w:rPr>
          <w:rFonts w:ascii="Angsana New" w:hAnsi="Angsana New" w:cs="Angsana New"/>
          <w:sz w:val="32"/>
          <w:szCs w:val="32"/>
          <w:cs/>
        </w:rPr>
        <w:t xml:space="preserve"> </w:t>
      </w:r>
      <w:r w:rsidRPr="00EC114A">
        <w:rPr>
          <w:rFonts w:ascii="Angsana New" w:hAnsi="Angsana New" w:cs="Angsana New"/>
          <w:sz w:val="32"/>
          <w:szCs w:val="32"/>
          <w:cs/>
        </w:rPr>
        <w:t>โดย</w:t>
      </w:r>
      <w:r w:rsidR="00C51F8C" w:rsidRPr="00EC114A">
        <w:rPr>
          <w:rFonts w:ascii="Angsana New" w:hAnsi="Angsana New" w:cs="Angsana New"/>
          <w:sz w:val="32"/>
          <w:szCs w:val="32"/>
          <w:cs/>
        </w:rPr>
        <w:t>บริษัทจะมีสถานะเป็นเจ้าหนี้บริษัทย่อยและ</w:t>
      </w:r>
      <w:r w:rsidR="00B478C3" w:rsidRPr="00EC114A">
        <w:rPr>
          <w:rFonts w:ascii="Angsana New" w:hAnsi="Angsana New" w:cs="Angsana New"/>
          <w:sz w:val="32"/>
          <w:szCs w:val="32"/>
          <w:cs/>
        </w:rPr>
        <w:t>บริษัทย่อยจะมีสถานะเป็นเจ้าหนี้ตามสัญญาการ</w:t>
      </w:r>
      <w:r w:rsidR="00EB3093" w:rsidRPr="00EC114A">
        <w:rPr>
          <w:rFonts w:ascii="Angsana New" w:hAnsi="Angsana New" w:cs="Angsana New"/>
          <w:sz w:val="32"/>
          <w:szCs w:val="32"/>
          <w:cs/>
        </w:rPr>
        <w:t>ประนอมหนี้แก่</w:t>
      </w:r>
      <w:r w:rsidR="00B478C3" w:rsidRPr="00EC114A">
        <w:rPr>
          <w:rFonts w:ascii="Angsana New" w:hAnsi="Angsana New" w:cs="Angsana New"/>
          <w:sz w:val="32"/>
          <w:szCs w:val="32"/>
          <w:cs/>
        </w:rPr>
        <w:t xml:space="preserve"> </w:t>
      </w:r>
      <w:r w:rsidR="00B478C3" w:rsidRPr="00EC114A">
        <w:rPr>
          <w:rFonts w:ascii="Angsana New" w:hAnsi="Angsana New" w:cs="Angsana New"/>
          <w:sz w:val="32"/>
          <w:szCs w:val="32"/>
        </w:rPr>
        <w:t>Team Precision America</w:t>
      </w:r>
      <w:r w:rsidR="00C51F8C" w:rsidRPr="00EC114A">
        <w:rPr>
          <w:rFonts w:ascii="Angsana New" w:hAnsi="Angsana New" w:cs="Angsana New"/>
          <w:sz w:val="32"/>
          <w:szCs w:val="32"/>
        </w:rPr>
        <w:t>,</w:t>
      </w:r>
      <w:r w:rsidR="00B478C3" w:rsidRPr="00EC114A">
        <w:rPr>
          <w:rFonts w:ascii="Angsana New" w:hAnsi="Angsana New" w:cs="Angsana New"/>
          <w:sz w:val="32"/>
          <w:szCs w:val="32"/>
        </w:rPr>
        <w:t xml:space="preserve"> LLC</w:t>
      </w:r>
      <w:r w:rsidR="00DC3038" w:rsidRPr="00EC114A">
        <w:rPr>
          <w:rFonts w:ascii="Angsana New" w:hAnsi="Angsana New" w:cs="Angsana New"/>
          <w:sz w:val="32"/>
          <w:szCs w:val="32"/>
        </w:rPr>
        <w:t xml:space="preserve"> </w:t>
      </w:r>
      <w:r w:rsidR="00DC3038" w:rsidRPr="00EC114A">
        <w:rPr>
          <w:rFonts w:ascii="Angsana New" w:hAnsi="Angsana New" w:cs="Angsana New"/>
          <w:sz w:val="32"/>
          <w:szCs w:val="32"/>
          <w:cs/>
        </w:rPr>
        <w:t xml:space="preserve">ทั้งนี้บริษัท </w:t>
      </w:r>
      <w:proofErr w:type="spellStart"/>
      <w:r w:rsidR="00DC3038" w:rsidRPr="00EC114A">
        <w:rPr>
          <w:rFonts w:ascii="Angsana New" w:hAnsi="Angsana New" w:cs="Angsana New"/>
          <w:sz w:val="32"/>
          <w:szCs w:val="32"/>
          <w:cs/>
        </w:rPr>
        <w:t>ทีมพ</w:t>
      </w:r>
      <w:proofErr w:type="spellEnd"/>
      <w:r w:rsidR="00DC3038" w:rsidRPr="00EC114A">
        <w:rPr>
          <w:rFonts w:ascii="Angsana New" w:hAnsi="Angsana New" w:cs="Angsana New"/>
          <w:sz w:val="32"/>
          <w:szCs w:val="32"/>
          <w:cs/>
        </w:rPr>
        <w:t>รี</w:t>
      </w:r>
      <w:proofErr w:type="spellStart"/>
      <w:r w:rsidR="00DC3038" w:rsidRPr="00EC114A">
        <w:rPr>
          <w:rFonts w:ascii="Angsana New" w:hAnsi="Angsana New" w:cs="Angsana New"/>
          <w:sz w:val="32"/>
          <w:szCs w:val="32"/>
          <w:cs/>
        </w:rPr>
        <w:t>ซิชั่น</w:t>
      </w:r>
      <w:proofErr w:type="spellEnd"/>
      <w:r w:rsidR="00DC3038" w:rsidRPr="00EC114A">
        <w:rPr>
          <w:rFonts w:ascii="Angsana New" w:hAnsi="Angsana New" w:cs="Angsana New"/>
          <w:sz w:val="32"/>
          <w:szCs w:val="32"/>
          <w:cs/>
        </w:rPr>
        <w:t xml:space="preserve"> จำกัด (มหาชน) ได้</w:t>
      </w:r>
      <w:r w:rsidR="00145B54" w:rsidRPr="00EC114A">
        <w:rPr>
          <w:rFonts w:ascii="Angsana New" w:hAnsi="Angsana New" w:cs="Angsana New"/>
          <w:sz w:val="32"/>
          <w:szCs w:val="32"/>
          <w:cs/>
        </w:rPr>
        <w:t>บันทึก</w:t>
      </w:r>
      <w:r w:rsidR="008F118E" w:rsidRPr="00EC114A">
        <w:rPr>
          <w:rFonts w:ascii="Angsana New" w:hAnsi="Angsana New" w:cs="Angsana New"/>
          <w:sz w:val="32"/>
          <w:szCs w:val="32"/>
          <w:cs/>
        </w:rPr>
        <w:t>รับรู้หนี้สูญ</w:t>
      </w:r>
      <w:r w:rsidR="00145B54" w:rsidRPr="00EC114A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DC3038" w:rsidRPr="00EC114A">
        <w:rPr>
          <w:rFonts w:ascii="Angsana New" w:hAnsi="Angsana New" w:cs="Angsana New"/>
          <w:sz w:val="32"/>
          <w:szCs w:val="32"/>
          <w:cs/>
        </w:rPr>
        <w:t>2 ล้านดอลลาร์สหรัฐอเมริกา (</w:t>
      </w:r>
      <w:r w:rsidR="00145B54" w:rsidRPr="00EC114A">
        <w:rPr>
          <w:rFonts w:ascii="Angsana New" w:hAnsi="Angsana New" w:cs="Angsana New"/>
          <w:sz w:val="32"/>
          <w:szCs w:val="32"/>
          <w:cs/>
        </w:rPr>
        <w:t>61.77 ล้านบาท) ในงบการเงิน</w:t>
      </w:r>
      <w:r w:rsidR="00B1218B">
        <w:rPr>
          <w:rFonts w:ascii="Angsana New" w:hAnsi="Angsana New" w:cs="Angsana New" w:hint="cs"/>
          <w:sz w:val="32"/>
          <w:szCs w:val="32"/>
          <w:cs/>
        </w:rPr>
        <w:t>ปี 2563 แล้ว</w:t>
      </w:r>
    </w:p>
    <w:p w:rsidR="00654AD6" w:rsidRDefault="00654AD6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6B7207" w:rsidRPr="00620B56" w:rsidRDefault="006B7207" w:rsidP="00715629">
      <w:pPr>
        <w:pStyle w:val="af"/>
        <w:numPr>
          <w:ilvl w:val="0"/>
          <w:numId w:val="1"/>
        </w:numPr>
        <w:tabs>
          <w:tab w:val="left" w:pos="720"/>
        </w:tabs>
        <w:spacing w:before="60" w:line="218" w:lineRule="auto"/>
        <w:ind w:left="720" w:right="29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20B56">
        <w:rPr>
          <w:rFonts w:ascii="Angsana New" w:hAnsi="Angsana New" w:hint="cs"/>
          <w:b/>
          <w:bCs/>
          <w:sz w:val="32"/>
          <w:szCs w:val="32"/>
          <w:cs/>
        </w:rPr>
        <w:lastRenderedPageBreak/>
        <w:t>ลูกหนี้ตามสัญญาการประนอมหนี้</w:t>
      </w:r>
    </w:p>
    <w:p w:rsidR="006B7207" w:rsidRPr="00AF0F97" w:rsidRDefault="00C77C17" w:rsidP="00C77C17">
      <w:pPr>
        <w:spacing w:line="218" w:lineRule="auto"/>
        <w:ind w:left="448" w:firstLine="567"/>
        <w:jc w:val="right"/>
        <w:rPr>
          <w:rFonts w:ascii="Angsana New" w:hAnsi="Angsana New" w:cs="Angsana New"/>
          <w:sz w:val="30"/>
          <w:szCs w:val="30"/>
        </w:rPr>
      </w:pPr>
      <w:r w:rsidRPr="00AF0F97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AF0F97">
        <w:rPr>
          <w:rFonts w:ascii="Angsana New" w:hAnsi="Angsana New" w:cs="Angsana New"/>
          <w:sz w:val="30"/>
          <w:szCs w:val="30"/>
        </w:rPr>
        <w:t xml:space="preserve">: </w:t>
      </w:r>
      <w:r w:rsidRPr="00AF0F97">
        <w:rPr>
          <w:rFonts w:ascii="Angsana New" w:hAnsi="Angsana New" w:cs="Angsana New"/>
          <w:sz w:val="30"/>
          <w:szCs w:val="30"/>
          <w:cs/>
        </w:rPr>
        <w:t>พันบา</w:t>
      </w:r>
      <w:r w:rsidRPr="00AF0F97">
        <w:rPr>
          <w:rFonts w:ascii="Angsana New" w:hAnsi="Angsana New" w:cs="Angsana New" w:hint="cs"/>
          <w:sz w:val="30"/>
          <w:szCs w:val="30"/>
          <w:cs/>
        </w:rPr>
        <w:t>ท</w:t>
      </w:r>
    </w:p>
    <w:tbl>
      <w:tblPr>
        <w:tblW w:w="8883" w:type="dxa"/>
        <w:tblInd w:w="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033"/>
        <w:gridCol w:w="1925"/>
        <w:gridCol w:w="1925"/>
      </w:tblGrid>
      <w:tr w:rsidR="007F4BDE" w:rsidRPr="00AF0F97" w:rsidTr="001E774E">
        <w:trPr>
          <w:cantSplit/>
          <w:trHeight w:val="394"/>
        </w:trPr>
        <w:tc>
          <w:tcPr>
            <w:tcW w:w="5033" w:type="dxa"/>
            <w:vMerge w:val="restart"/>
            <w:tcBorders>
              <w:top w:val="single" w:sz="4" w:space="0" w:color="auto"/>
              <w:left w:val="single" w:sz="6" w:space="0" w:color="auto"/>
              <w:right w:val="nil"/>
            </w:tcBorders>
            <w:vAlign w:val="center"/>
          </w:tcPr>
          <w:p w:rsidR="001E774E" w:rsidRPr="00AF0F97" w:rsidRDefault="007F4BDE" w:rsidP="001E774E">
            <w:pPr>
              <w:ind w:left="-108" w:hanging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0F97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3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F4BDE" w:rsidRPr="00AF0F97" w:rsidRDefault="007F4BDE" w:rsidP="006456E5">
            <w:pPr>
              <w:ind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0F9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1E774E" w:rsidRPr="005E0412" w:rsidTr="001E774E">
        <w:trPr>
          <w:cantSplit/>
          <w:trHeight w:val="394"/>
        </w:trPr>
        <w:tc>
          <w:tcPr>
            <w:tcW w:w="5033" w:type="dxa"/>
            <w:vMerge/>
            <w:tcBorders>
              <w:left w:val="single" w:sz="6" w:space="0" w:color="auto"/>
              <w:bottom w:val="single" w:sz="4" w:space="0" w:color="auto"/>
              <w:right w:val="nil"/>
            </w:tcBorders>
            <w:vAlign w:val="bottom"/>
          </w:tcPr>
          <w:p w:rsidR="001E774E" w:rsidRDefault="001E774E" w:rsidP="006456E5">
            <w:pPr>
              <w:ind w:left="-108" w:hanging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E774E" w:rsidRPr="00982F41" w:rsidRDefault="001E774E" w:rsidP="001E774E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2F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31 มี.ค. </w:t>
            </w:r>
            <w:r w:rsidRPr="00982F4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E774E" w:rsidRPr="00982F41" w:rsidRDefault="001E774E" w:rsidP="001E774E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2F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31 ธ.ค. </w:t>
            </w:r>
            <w:r w:rsidRPr="00982F4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1E774E" w:rsidRPr="005E0412" w:rsidTr="007F4BDE">
        <w:trPr>
          <w:trHeight w:val="394"/>
        </w:trPr>
        <w:tc>
          <w:tcPr>
            <w:tcW w:w="5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774E" w:rsidRPr="0051358B" w:rsidRDefault="001E774E" w:rsidP="006456E5">
            <w:pPr>
              <w:ind w:left="162" w:right="-108" w:firstLine="10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Team Precision America, LLC</w:t>
            </w:r>
          </w:p>
        </w:tc>
        <w:tc>
          <w:tcPr>
            <w:tcW w:w="192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E774E" w:rsidRPr="005E0412" w:rsidRDefault="001E774E" w:rsidP="006456E5">
            <w:pPr>
              <w:tabs>
                <w:tab w:val="decimal" w:pos="13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774E" w:rsidRPr="005E0412" w:rsidRDefault="001E774E" w:rsidP="006456E5">
            <w:pPr>
              <w:tabs>
                <w:tab w:val="decimal" w:pos="13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E774E" w:rsidRPr="005E0412" w:rsidTr="007F4BDE">
        <w:trPr>
          <w:trHeight w:val="394"/>
        </w:trPr>
        <w:tc>
          <w:tcPr>
            <w:tcW w:w="5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774E" w:rsidRPr="005E0412" w:rsidRDefault="001E774E" w:rsidP="001E774E">
            <w:pPr>
              <w:tabs>
                <w:tab w:val="left" w:pos="88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412">
              <w:rPr>
                <w:rFonts w:ascii="Angsana New" w:hAnsi="Angsana New" w:cs="Angsana New" w:hint="cs"/>
                <w:sz w:val="32"/>
                <w:szCs w:val="32"/>
                <w:cs/>
              </w:rPr>
              <w:t>ยอด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คงเหลือ</w:t>
            </w:r>
            <w:r w:rsidRPr="005E0412">
              <w:rPr>
                <w:rFonts w:ascii="Angsana New" w:hAnsi="Angsana New" w:cs="Angsana New" w:hint="cs"/>
                <w:sz w:val="32"/>
                <w:szCs w:val="32"/>
                <w:cs/>
              </w:rPr>
              <w:t>ยกมา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ต้น</w:t>
            </w:r>
            <w:r w:rsidR="00654AD6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92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E774E" w:rsidRPr="006E2E43" w:rsidRDefault="001E774E" w:rsidP="007F4BDE">
            <w:pPr>
              <w:tabs>
                <w:tab w:val="decimal" w:pos="1872"/>
                <w:tab w:val="decimal" w:pos="2301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37,805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774E" w:rsidRPr="006E2E43" w:rsidRDefault="001E774E" w:rsidP="007F4BDE">
            <w:pPr>
              <w:tabs>
                <w:tab w:val="decimal" w:pos="1872"/>
              </w:tabs>
              <w:ind w:right="76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1E774E" w:rsidRPr="005E0412" w:rsidTr="007F4BDE">
        <w:trPr>
          <w:trHeight w:val="394"/>
        </w:trPr>
        <w:tc>
          <w:tcPr>
            <w:tcW w:w="5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774E" w:rsidRPr="005E0412" w:rsidRDefault="001E774E" w:rsidP="00D62553">
            <w:pPr>
              <w:tabs>
                <w:tab w:val="left" w:pos="88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E774E" w:rsidRPr="006E2E43" w:rsidRDefault="001E774E" w:rsidP="007F4BDE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E2E43">
              <w:rPr>
                <w:rFonts w:ascii="Angsana New" w:hAnsi="Angsana New" w:cs="Angsana New"/>
                <w:sz w:val="32"/>
                <w:szCs w:val="32"/>
              </w:rPr>
              <w:t>(USD 1,</w:t>
            </w:r>
            <w:r>
              <w:rPr>
                <w:rFonts w:ascii="Angsana New" w:hAnsi="Angsana New" w:cs="Angsana New"/>
                <w:sz w:val="32"/>
                <w:szCs w:val="32"/>
              </w:rPr>
              <w:t>258,621</w:t>
            </w:r>
            <w:r w:rsidRPr="006E2E4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774E" w:rsidRPr="006E2E43" w:rsidRDefault="001E774E" w:rsidP="006E2E43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774E" w:rsidRPr="005E0412" w:rsidTr="007F4BDE">
        <w:trPr>
          <w:trHeight w:val="394"/>
        </w:trPr>
        <w:tc>
          <w:tcPr>
            <w:tcW w:w="5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774E" w:rsidRPr="007F4BDE" w:rsidRDefault="001E774E" w:rsidP="007F4BDE">
            <w:pPr>
              <w:tabs>
                <w:tab w:val="left" w:pos="882"/>
                <w:tab w:val="left" w:pos="106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92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E774E" w:rsidRPr="006E2E43" w:rsidRDefault="001E774E" w:rsidP="007F4BDE">
            <w:pPr>
              <w:tabs>
                <w:tab w:val="decimal" w:pos="1872"/>
              </w:tabs>
              <w:ind w:right="76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774E" w:rsidRPr="006E2E43" w:rsidRDefault="001E774E" w:rsidP="007F4BDE">
            <w:pPr>
              <w:tabs>
                <w:tab w:val="decimal" w:pos="1872"/>
                <w:tab w:val="decimal" w:pos="2301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108,044</w:t>
            </w:r>
          </w:p>
        </w:tc>
      </w:tr>
      <w:tr w:rsidR="001E774E" w:rsidRPr="005E0412" w:rsidTr="007F4BDE">
        <w:trPr>
          <w:trHeight w:val="394"/>
        </w:trPr>
        <w:tc>
          <w:tcPr>
            <w:tcW w:w="5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774E" w:rsidRPr="005E0412" w:rsidRDefault="001E774E" w:rsidP="00D62553">
            <w:pPr>
              <w:tabs>
                <w:tab w:val="left" w:pos="88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E774E" w:rsidRPr="006E2E43" w:rsidRDefault="001E774E" w:rsidP="007F4BDE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774E" w:rsidRPr="006E2E43" w:rsidRDefault="001E774E" w:rsidP="00BF5F02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(USD 3</w:t>
            </w:r>
            <w:r w:rsidRPr="006E2E43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500,</w:t>
            </w:r>
            <w:r w:rsidR="008F3D76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</w:rPr>
              <w:t>00</w:t>
            </w:r>
            <w:r w:rsidRPr="006E2E4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1E774E" w:rsidRPr="005E0412" w:rsidTr="007F4BDE">
        <w:trPr>
          <w:trHeight w:val="394"/>
        </w:trPr>
        <w:tc>
          <w:tcPr>
            <w:tcW w:w="5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774E" w:rsidRPr="005E0412" w:rsidRDefault="001E774E" w:rsidP="00D62553">
            <w:pPr>
              <w:tabs>
                <w:tab w:val="left" w:pos="88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รับชำระคืนระหว่างงวด</w:t>
            </w:r>
          </w:p>
        </w:tc>
        <w:tc>
          <w:tcPr>
            <w:tcW w:w="192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E774E" w:rsidRPr="006E2E43" w:rsidRDefault="001E774E" w:rsidP="007F4BDE">
            <w:pPr>
              <w:tabs>
                <w:tab w:val="decimal" w:pos="1872"/>
              </w:tabs>
              <w:ind w:right="76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774E" w:rsidRDefault="001E774E" w:rsidP="006E2E43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(70,239)</w:t>
            </w:r>
          </w:p>
        </w:tc>
      </w:tr>
      <w:tr w:rsidR="001E774E" w:rsidRPr="005E0412" w:rsidTr="007F4BDE">
        <w:trPr>
          <w:trHeight w:val="394"/>
        </w:trPr>
        <w:tc>
          <w:tcPr>
            <w:tcW w:w="5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774E" w:rsidRPr="005E0412" w:rsidRDefault="001E774E" w:rsidP="00D62553">
            <w:pPr>
              <w:tabs>
                <w:tab w:val="left" w:pos="88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E774E" w:rsidRPr="006E2E43" w:rsidRDefault="001E774E" w:rsidP="007F4BDE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774E" w:rsidRDefault="001E774E" w:rsidP="006E2E43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(USD 2</w:t>
            </w:r>
            <w:r w:rsidRPr="006E2E43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241,379</w:t>
            </w:r>
            <w:r w:rsidRPr="006E2E4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1E774E" w:rsidRPr="005E0412" w:rsidTr="007F4BDE">
        <w:trPr>
          <w:trHeight w:val="394"/>
        </w:trPr>
        <w:tc>
          <w:tcPr>
            <w:tcW w:w="5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774E" w:rsidRPr="006E2E43" w:rsidRDefault="001E774E" w:rsidP="00786F4E">
            <w:pPr>
              <w:tabs>
                <w:tab w:val="left" w:pos="882"/>
                <w:tab w:val="left" w:pos="106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E2E43"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ที่ยังไม่เกิดขึ้น</w:t>
            </w:r>
            <w:r w:rsidRPr="006E2E43">
              <w:rPr>
                <w:rFonts w:ascii="Angsana New" w:hAnsi="Angsana New" w:cs="Angsana New" w:hint="cs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925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74E" w:rsidRPr="006E2E43" w:rsidRDefault="001E774E" w:rsidP="00A646B0">
            <w:pPr>
              <w:tabs>
                <w:tab w:val="decimal" w:pos="1872"/>
                <w:tab w:val="decimal" w:pos="2301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1,640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74E" w:rsidRPr="006E2E43" w:rsidRDefault="001E774E" w:rsidP="00AF0F97">
            <w:pPr>
              <w:tabs>
                <w:tab w:val="decimal" w:pos="1872"/>
              </w:tabs>
              <w:ind w:right="76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1E774E" w:rsidRPr="005E0412" w:rsidTr="007F4BDE">
        <w:trPr>
          <w:trHeight w:val="394"/>
        </w:trPr>
        <w:tc>
          <w:tcPr>
            <w:tcW w:w="5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774E" w:rsidRPr="006D263A" w:rsidRDefault="001E774E" w:rsidP="001E774E">
            <w:pPr>
              <w:tabs>
                <w:tab w:val="left" w:pos="882"/>
                <w:tab w:val="left" w:pos="106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2AD0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E774E" w:rsidRPr="006E2E43" w:rsidRDefault="001E774E" w:rsidP="00A646B0">
            <w:pPr>
              <w:tabs>
                <w:tab w:val="decimal" w:pos="1872"/>
                <w:tab w:val="decimal" w:pos="2301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39,445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774E" w:rsidRPr="006E2E43" w:rsidRDefault="001E774E" w:rsidP="001E774E">
            <w:pPr>
              <w:tabs>
                <w:tab w:val="decimal" w:pos="1872"/>
                <w:tab w:val="decimal" w:pos="2301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37,805</w:t>
            </w:r>
          </w:p>
        </w:tc>
      </w:tr>
      <w:tr w:rsidR="001E774E" w:rsidRPr="005E0412" w:rsidTr="007F4BDE">
        <w:trPr>
          <w:trHeight w:val="394"/>
        </w:trPr>
        <w:tc>
          <w:tcPr>
            <w:tcW w:w="5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774E" w:rsidRPr="00A02AD0" w:rsidRDefault="001E774E" w:rsidP="00786F4E">
            <w:pPr>
              <w:tabs>
                <w:tab w:val="left" w:pos="882"/>
                <w:tab w:val="left" w:pos="106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E774E" w:rsidRPr="006E2E43" w:rsidRDefault="001E774E" w:rsidP="007F4BDE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E2E43">
              <w:rPr>
                <w:rFonts w:ascii="Angsana New" w:hAnsi="Angsana New" w:cs="Angsana New"/>
                <w:sz w:val="32"/>
                <w:szCs w:val="32"/>
              </w:rPr>
              <w:t>(USD 1,</w:t>
            </w:r>
            <w:r>
              <w:rPr>
                <w:rFonts w:ascii="Angsana New" w:hAnsi="Angsana New" w:cs="Angsana New"/>
                <w:sz w:val="32"/>
                <w:szCs w:val="32"/>
              </w:rPr>
              <w:t>258,621</w:t>
            </w:r>
            <w:r w:rsidRPr="006E2E4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774E" w:rsidRPr="006E2E43" w:rsidRDefault="001E774E" w:rsidP="00D62553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E2E43">
              <w:rPr>
                <w:rFonts w:ascii="Angsana New" w:hAnsi="Angsana New" w:cs="Angsana New"/>
                <w:sz w:val="32"/>
                <w:szCs w:val="32"/>
              </w:rPr>
              <w:t>(USD 1,</w:t>
            </w:r>
            <w:r>
              <w:rPr>
                <w:rFonts w:ascii="Angsana New" w:hAnsi="Angsana New" w:cs="Angsana New"/>
                <w:sz w:val="32"/>
                <w:szCs w:val="32"/>
              </w:rPr>
              <w:t>258,621</w:t>
            </w:r>
            <w:r w:rsidRPr="006E2E4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1E774E" w:rsidRPr="005E0412" w:rsidTr="007F4BDE">
        <w:trPr>
          <w:trHeight w:val="394"/>
        </w:trPr>
        <w:tc>
          <w:tcPr>
            <w:tcW w:w="5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774E" w:rsidRPr="005E0412" w:rsidRDefault="001E774E" w:rsidP="00786F4E">
            <w:pPr>
              <w:tabs>
                <w:tab w:val="left" w:pos="882"/>
                <w:tab w:val="left" w:pos="106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C5535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ลูกหนี้ตามสัญญา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</w:t>
            </w:r>
            <w:r w:rsidRPr="000C55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ประนอมหนี้ไม่เกิน 1 ปี </w:t>
            </w:r>
          </w:p>
        </w:tc>
        <w:tc>
          <w:tcPr>
            <w:tcW w:w="192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E774E" w:rsidRPr="006E2E43" w:rsidRDefault="001E774E" w:rsidP="00A646B0">
            <w:pPr>
              <w:tabs>
                <w:tab w:val="decimal" w:pos="1872"/>
                <w:tab w:val="decimal" w:pos="2301"/>
              </w:tabs>
              <w:ind w:right="22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E2E43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2,727</w:t>
            </w:r>
            <w:r w:rsidRPr="006E2E4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774E" w:rsidRPr="006E2E43" w:rsidRDefault="001E774E" w:rsidP="001E774E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E2E43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1,832</w:t>
            </w:r>
            <w:r w:rsidRPr="006E2E4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1E774E" w:rsidRPr="005E0412" w:rsidTr="007F4BDE">
        <w:trPr>
          <w:trHeight w:val="394"/>
        </w:trPr>
        <w:tc>
          <w:tcPr>
            <w:tcW w:w="5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774E" w:rsidRDefault="001E774E" w:rsidP="00786F4E">
            <w:pPr>
              <w:tabs>
                <w:tab w:val="left" w:pos="882"/>
                <w:tab w:val="left" w:pos="106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925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E774E" w:rsidRPr="006E2E43" w:rsidRDefault="001E774E" w:rsidP="007F4BDE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E2E43">
              <w:rPr>
                <w:rFonts w:ascii="Angsana New" w:hAnsi="Angsana New" w:cs="Angsana New"/>
                <w:sz w:val="32"/>
                <w:szCs w:val="32"/>
              </w:rPr>
              <w:t>(USD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87,000</w:t>
            </w:r>
            <w:r w:rsidRPr="006E2E4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E774E" w:rsidRPr="006E2E43" w:rsidRDefault="001E774E" w:rsidP="00D62553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E2E43">
              <w:rPr>
                <w:rFonts w:ascii="Angsana New" w:hAnsi="Angsana New" w:cs="Angsana New"/>
                <w:sz w:val="32"/>
                <w:szCs w:val="32"/>
              </w:rPr>
              <w:t>(USD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61,000</w:t>
            </w:r>
            <w:r w:rsidRPr="006E2E4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1E774E" w:rsidRPr="005E0412" w:rsidTr="007F4BDE">
        <w:trPr>
          <w:trHeight w:val="394"/>
        </w:trPr>
        <w:tc>
          <w:tcPr>
            <w:tcW w:w="5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E774E" w:rsidRPr="00A02AD0" w:rsidRDefault="001E774E" w:rsidP="00786F4E">
            <w:pPr>
              <w:tabs>
                <w:tab w:val="left" w:pos="882"/>
                <w:tab w:val="left" w:pos="106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ลูกหนี้ตามสัญญาการประนอมหนี้ระยะยาว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E774E" w:rsidRPr="006E2E43" w:rsidRDefault="001E774E" w:rsidP="00A646B0">
            <w:pPr>
              <w:tabs>
                <w:tab w:val="decimal" w:pos="1872"/>
                <w:tab w:val="decimal" w:pos="2301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36,718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774E" w:rsidRPr="006E2E43" w:rsidRDefault="001E774E" w:rsidP="001E774E">
            <w:pPr>
              <w:tabs>
                <w:tab w:val="decimal" w:pos="1872"/>
                <w:tab w:val="decimal" w:pos="2301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35,973</w:t>
            </w:r>
          </w:p>
        </w:tc>
      </w:tr>
      <w:tr w:rsidR="001E774E" w:rsidRPr="005E0412" w:rsidTr="007F4BDE">
        <w:trPr>
          <w:trHeight w:val="394"/>
        </w:trPr>
        <w:tc>
          <w:tcPr>
            <w:tcW w:w="50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E774E" w:rsidRDefault="001E774E" w:rsidP="006456E5">
            <w:pPr>
              <w:ind w:left="415" w:right="-108" w:firstLine="7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5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74E" w:rsidRPr="006E2E43" w:rsidRDefault="001E774E" w:rsidP="007F4BDE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E2E43">
              <w:rPr>
                <w:rFonts w:ascii="Angsana New" w:hAnsi="Angsana New" w:cs="Angsana New"/>
                <w:sz w:val="32"/>
                <w:szCs w:val="32"/>
              </w:rPr>
              <w:t>(USD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1,171,621</w:t>
            </w:r>
            <w:r w:rsidRPr="006E2E4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74E" w:rsidRPr="006E2E43" w:rsidRDefault="001E774E" w:rsidP="001E774E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E2E43">
              <w:rPr>
                <w:rFonts w:ascii="Angsana New" w:hAnsi="Angsana New" w:cs="Angsana New"/>
                <w:sz w:val="32"/>
                <w:szCs w:val="32"/>
              </w:rPr>
              <w:t>(USD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1,197,621</w:t>
            </w:r>
            <w:r w:rsidRPr="006E2E4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1E774E" w:rsidRPr="005E0412" w:rsidTr="007F4BDE">
        <w:trPr>
          <w:trHeight w:val="394"/>
        </w:trPr>
        <w:tc>
          <w:tcPr>
            <w:tcW w:w="50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E774E" w:rsidRPr="005E0412" w:rsidRDefault="001E774E" w:rsidP="006456E5">
            <w:pPr>
              <w:ind w:left="162" w:right="-108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E774E" w:rsidRPr="005E0412" w:rsidRDefault="001E774E" w:rsidP="00A646B0">
            <w:pPr>
              <w:tabs>
                <w:tab w:val="decimal" w:pos="1872"/>
                <w:tab w:val="decimal" w:pos="2301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626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4E" w:rsidRPr="005E0412" w:rsidRDefault="001E774E" w:rsidP="001E774E">
            <w:pPr>
              <w:tabs>
                <w:tab w:val="decimal" w:pos="1872"/>
                <w:tab w:val="decimal" w:pos="2301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1,596</w:t>
            </w:r>
          </w:p>
        </w:tc>
      </w:tr>
      <w:tr w:rsidR="001E774E" w:rsidRPr="005E0412" w:rsidTr="007F4BDE">
        <w:trPr>
          <w:trHeight w:val="394"/>
        </w:trPr>
        <w:tc>
          <w:tcPr>
            <w:tcW w:w="50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E774E" w:rsidRPr="005E0412" w:rsidRDefault="001E774E" w:rsidP="006456E5">
            <w:pPr>
              <w:ind w:left="162" w:right="-108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E774E" w:rsidRDefault="001E774E" w:rsidP="00A646B0">
            <w:pPr>
              <w:tabs>
                <w:tab w:val="decimal" w:pos="1872"/>
                <w:tab w:val="decimal" w:pos="2301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1,303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4E" w:rsidRDefault="001E774E" w:rsidP="001E774E">
            <w:pPr>
              <w:tabs>
                <w:tab w:val="decimal" w:pos="1872"/>
                <w:tab w:val="decimal" w:pos="2301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648</w:t>
            </w:r>
          </w:p>
        </w:tc>
      </w:tr>
    </w:tbl>
    <w:p w:rsidR="006B7207" w:rsidRPr="00DD59A3" w:rsidRDefault="006B7207" w:rsidP="006456E5">
      <w:pPr>
        <w:tabs>
          <w:tab w:val="left" w:pos="1260"/>
          <w:tab w:val="left" w:pos="1620"/>
          <w:tab w:val="left" w:pos="6570"/>
          <w:tab w:val="left" w:pos="8010"/>
        </w:tabs>
        <w:ind w:right="547"/>
        <w:jc w:val="thaiDistribute"/>
        <w:rPr>
          <w:rFonts w:ascii="Angsana New" w:hAnsi="Angsana New" w:cs="Angsana New"/>
          <w:sz w:val="18"/>
          <w:szCs w:val="18"/>
        </w:rPr>
      </w:pPr>
    </w:p>
    <w:p w:rsidR="007F6A93" w:rsidRDefault="007F6A93" w:rsidP="00715629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19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TPA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Holding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LLC</w:t>
      </w:r>
      <w:r w:rsidRPr="0067752D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(บริษัทย่อย) </w:t>
      </w:r>
      <w:r>
        <w:rPr>
          <w:rFonts w:ascii="Angsana New" w:hAnsi="Angsana New" w:cs="Angsana New" w:hint="cs"/>
          <w:sz w:val="32"/>
          <w:szCs w:val="32"/>
          <w:cs/>
        </w:rPr>
        <w:t>ได้รับโอนสิทธิในการรับชำระเงิน</w:t>
      </w:r>
      <w:r w:rsidR="00484769">
        <w:rPr>
          <w:rFonts w:ascii="Angsana New" w:hAnsi="Angsana New" w:cs="Angsana New" w:hint="cs"/>
          <w:sz w:val="32"/>
          <w:szCs w:val="32"/>
          <w:cs/>
        </w:rPr>
        <w:t xml:space="preserve">ในลูกหนี้การค้า </w:t>
      </w:r>
      <w:r>
        <w:rPr>
          <w:rFonts w:ascii="Angsana New" w:hAnsi="Angsana New" w:cs="Angsana New"/>
          <w:sz w:val="32"/>
          <w:szCs w:val="32"/>
        </w:rPr>
        <w:t>Team</w:t>
      </w:r>
      <w:r w:rsidR="0074414F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Precision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America,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84769">
        <w:rPr>
          <w:rFonts w:ascii="Angsana New" w:hAnsi="Angsana New" w:cs="Angsana New"/>
          <w:sz w:val="32"/>
          <w:szCs w:val="32"/>
        </w:rPr>
        <w:t>LLC</w:t>
      </w:r>
      <w:r w:rsidR="0074414F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จำนวน 3.50 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ล้านดอล์ลาร</w:t>
      </w:r>
      <w:r w:rsidR="006B2552">
        <w:rPr>
          <w:rFonts w:ascii="Angsana New" w:hAnsi="Angsana New" w:cs="Angsana New" w:hint="cs"/>
          <w:sz w:val="32"/>
          <w:szCs w:val="32"/>
          <w:cs/>
        </w:rPr>
        <w:t>์</w:t>
      </w:r>
      <w:proofErr w:type="spellEnd"/>
      <w:r w:rsidR="006B2552">
        <w:rPr>
          <w:rFonts w:ascii="Angsana New" w:hAnsi="Angsana New" w:cs="Angsana New" w:hint="cs"/>
          <w:sz w:val="32"/>
          <w:szCs w:val="32"/>
          <w:cs/>
        </w:rPr>
        <w:t xml:space="preserve">สหรัฐอเมริกา </w:t>
      </w:r>
      <w:r w:rsidR="00786F4E">
        <w:rPr>
          <w:rFonts w:ascii="Angsana New" w:hAnsi="Angsana New" w:cs="Angsana New" w:hint="cs"/>
          <w:sz w:val="32"/>
          <w:szCs w:val="32"/>
          <w:cs/>
        </w:rPr>
        <w:t>(108.04 ล้านบาท)</w:t>
      </w:r>
      <w:r w:rsidR="00786F4E" w:rsidRPr="001C7AA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B2552">
        <w:rPr>
          <w:rFonts w:ascii="Angsana New" w:hAnsi="Angsana New" w:cs="Angsana New" w:hint="cs"/>
          <w:sz w:val="32"/>
          <w:szCs w:val="32"/>
          <w:cs/>
        </w:rPr>
        <w:t>จากบริษัท</w:t>
      </w:r>
      <w:r w:rsidR="00715629"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spellStart"/>
      <w:r w:rsidR="006B2552">
        <w:rPr>
          <w:rFonts w:ascii="Angsana New" w:hAnsi="Angsana New" w:cs="Angsana New" w:hint="cs"/>
          <w:sz w:val="32"/>
          <w:szCs w:val="32"/>
          <w:cs/>
        </w:rPr>
        <w:t>ทีมพ</w:t>
      </w:r>
      <w:proofErr w:type="spellEnd"/>
      <w:r w:rsidR="006B2552">
        <w:rPr>
          <w:rFonts w:ascii="Angsana New" w:hAnsi="Angsana New" w:cs="Angsana New" w:hint="cs"/>
          <w:sz w:val="32"/>
          <w:szCs w:val="32"/>
          <w:cs/>
        </w:rPr>
        <w:t>รี</w:t>
      </w:r>
      <w:proofErr w:type="spellStart"/>
      <w:r w:rsidR="006B2552">
        <w:rPr>
          <w:rFonts w:ascii="Angsana New" w:hAnsi="Angsana New" w:cs="Angsana New" w:hint="cs"/>
          <w:sz w:val="32"/>
          <w:szCs w:val="32"/>
          <w:cs/>
        </w:rPr>
        <w:t>ซิชั่น</w:t>
      </w:r>
      <w:proofErr w:type="spellEnd"/>
      <w:r w:rsidR="006B2552">
        <w:rPr>
          <w:rFonts w:ascii="Angsana New" w:hAnsi="Angsana New" w:cs="Angsana New" w:hint="cs"/>
          <w:sz w:val="32"/>
          <w:szCs w:val="32"/>
          <w:cs/>
        </w:rPr>
        <w:t xml:space="preserve"> จำกัด (มหาชน)</w:t>
      </w:r>
      <w:r w:rsidR="00682C27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1D22D2" w:rsidRPr="00AF0F97" w:rsidRDefault="001D22D2">
      <w:pPr>
        <w:rPr>
          <w:rFonts w:ascii="Angsana New" w:hAnsi="Angsana New" w:cs="Angsana New"/>
          <w:sz w:val="12"/>
          <w:szCs w:val="12"/>
          <w:cs/>
        </w:rPr>
      </w:pPr>
    </w:p>
    <w:p w:rsidR="006B7207" w:rsidRDefault="006B7207" w:rsidP="00715629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19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TPA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Holding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LLC</w:t>
      </w:r>
      <w:r w:rsidRPr="0067752D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(บริษัทย่อย) </w:t>
      </w:r>
      <w:r w:rsidRPr="001C7AA4">
        <w:rPr>
          <w:rFonts w:ascii="Angsana New" w:hAnsi="Angsana New" w:cs="Angsana New" w:hint="cs"/>
          <w:sz w:val="32"/>
          <w:szCs w:val="32"/>
          <w:cs/>
        </w:rPr>
        <w:t>ได้ทำสัญญา</w:t>
      </w:r>
      <w:r>
        <w:rPr>
          <w:rFonts w:ascii="Angsana New" w:hAnsi="Angsana New" w:cs="Angsana New" w:hint="cs"/>
          <w:sz w:val="32"/>
          <w:szCs w:val="32"/>
          <w:cs/>
        </w:rPr>
        <w:t>การประนอม</w:t>
      </w:r>
      <w:r w:rsidRPr="001C7AA4">
        <w:rPr>
          <w:rFonts w:ascii="Angsana New" w:hAnsi="Angsana New" w:cs="Angsana New" w:hint="cs"/>
          <w:sz w:val="32"/>
          <w:szCs w:val="32"/>
          <w:cs/>
        </w:rPr>
        <w:t>หนี้</w:t>
      </w:r>
      <w:r>
        <w:rPr>
          <w:rFonts w:ascii="Angsana New" w:hAnsi="Angsana New" w:cs="Angsana New" w:hint="cs"/>
          <w:sz w:val="32"/>
          <w:szCs w:val="32"/>
          <w:cs/>
        </w:rPr>
        <w:t>กับ</w:t>
      </w:r>
      <w:r w:rsidR="00715629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Team</w:t>
      </w:r>
      <w:r w:rsidR="0075086A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Precision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America</w:t>
      </w:r>
      <w:r w:rsidR="0043322A">
        <w:rPr>
          <w:rFonts w:ascii="Angsana New" w:hAnsi="Angsana New" w:cs="Angsana New"/>
          <w:sz w:val="32"/>
          <w:szCs w:val="32"/>
        </w:rPr>
        <w:t>,</w:t>
      </w:r>
      <w:r w:rsidR="004332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3322A">
        <w:rPr>
          <w:rFonts w:ascii="Angsana New" w:hAnsi="Angsana New" w:cs="Angsana New"/>
          <w:sz w:val="32"/>
          <w:szCs w:val="32"/>
        </w:rPr>
        <w:t>LLC</w:t>
      </w:r>
      <w:r w:rsidRPr="001C7AA4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มีเงินต้น</w:t>
      </w:r>
      <w:r w:rsidRPr="001C7AA4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sz w:val="32"/>
          <w:szCs w:val="32"/>
        </w:rPr>
        <w:t>3.50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ล้านดอลลาร์สหรัฐอเมริกา (108.04 ล้านบาท)</w:t>
      </w:r>
      <w:r w:rsidRPr="001C7AA4">
        <w:rPr>
          <w:rFonts w:ascii="Angsana New" w:hAnsi="Angsana New" w:cs="Angsana New" w:hint="cs"/>
          <w:sz w:val="32"/>
          <w:szCs w:val="32"/>
          <w:cs/>
        </w:rPr>
        <w:t xml:space="preserve"> โดยมีรายละเอียดการจ่ายชำระ</w:t>
      </w:r>
      <w:r>
        <w:rPr>
          <w:rFonts w:ascii="Angsana New" w:hAnsi="Angsana New" w:cs="Angsana New" w:hint="cs"/>
          <w:sz w:val="32"/>
          <w:szCs w:val="32"/>
          <w:cs/>
        </w:rPr>
        <w:t>ตามสัญญา</w:t>
      </w:r>
      <w:r w:rsidRPr="001C7AA4"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p w:rsidR="00CA2839" w:rsidRDefault="006B7207" w:rsidP="00715629">
      <w:pPr>
        <w:pStyle w:val="af"/>
        <w:numPr>
          <w:ilvl w:val="0"/>
          <w:numId w:val="29"/>
        </w:numPr>
        <w:tabs>
          <w:tab w:val="left" w:pos="1260"/>
          <w:tab w:val="left" w:pos="1800"/>
          <w:tab w:val="left" w:pos="8010"/>
        </w:tabs>
        <w:ind w:left="993" w:right="9" w:firstLine="4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ชำระ</w:t>
      </w:r>
      <w:r w:rsidRPr="00B3254A">
        <w:rPr>
          <w:rFonts w:ascii="Angsana New" w:hAnsi="Angsana New" w:hint="cs"/>
          <w:sz w:val="32"/>
          <w:szCs w:val="32"/>
          <w:cs/>
        </w:rPr>
        <w:t xml:space="preserve">เงินต้นจำนวน </w:t>
      </w:r>
      <w:r>
        <w:rPr>
          <w:rFonts w:ascii="Angsana New" w:hAnsi="Angsana New"/>
          <w:sz w:val="32"/>
          <w:szCs w:val="32"/>
        </w:rPr>
        <w:t>2.50</w:t>
      </w:r>
      <w:r w:rsidRPr="00B3254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ล้านดอลลาร์สหรัฐอเมริกา (77.17 ล้านบาท) </w:t>
      </w:r>
      <w:r w:rsidR="0043322A">
        <w:rPr>
          <w:rFonts w:ascii="Angsana New" w:hAnsi="Angsana New" w:hint="cs"/>
          <w:sz w:val="32"/>
          <w:szCs w:val="32"/>
          <w:cs/>
        </w:rPr>
        <w:t>โดย</w:t>
      </w:r>
      <w:r w:rsidR="00CA2839">
        <w:rPr>
          <w:rFonts w:ascii="Angsana New" w:hAnsi="Angsana New" w:hint="cs"/>
          <w:sz w:val="32"/>
          <w:szCs w:val="32"/>
          <w:cs/>
        </w:rPr>
        <w:t xml:space="preserve"> </w:t>
      </w:r>
    </w:p>
    <w:p w:rsidR="006B7207" w:rsidRDefault="00CA2839" w:rsidP="00715629">
      <w:pPr>
        <w:pStyle w:val="af"/>
        <w:numPr>
          <w:ilvl w:val="0"/>
          <w:numId w:val="36"/>
        </w:numPr>
        <w:tabs>
          <w:tab w:val="left" w:pos="1276"/>
          <w:tab w:val="left" w:pos="1800"/>
          <w:tab w:val="left" w:pos="2127"/>
          <w:tab w:val="left" w:pos="2410"/>
        </w:tabs>
        <w:ind w:left="2160" w:right="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เงินต้น</w:t>
      </w:r>
      <w:r w:rsidR="00682C27">
        <w:rPr>
          <w:rFonts w:ascii="Angsana New" w:hAnsi="Angsana New" w:hint="cs"/>
          <w:sz w:val="32"/>
          <w:szCs w:val="32"/>
          <w:cs/>
        </w:rPr>
        <w:t>จำนวน 2 ล้านดอลลาร์สหรัฐอเมริกา</w:t>
      </w:r>
      <w:r w:rsidR="006456E5">
        <w:rPr>
          <w:rFonts w:ascii="Angsana New" w:hAnsi="Angsana New" w:hint="cs"/>
          <w:sz w:val="32"/>
          <w:szCs w:val="32"/>
          <w:cs/>
        </w:rPr>
        <w:t xml:space="preserve"> </w:t>
      </w:r>
      <w:r w:rsidR="006B7207">
        <w:rPr>
          <w:rFonts w:ascii="Angsana New" w:hAnsi="Angsana New" w:hint="cs"/>
          <w:sz w:val="32"/>
          <w:szCs w:val="32"/>
          <w:cs/>
        </w:rPr>
        <w:t xml:space="preserve">กำหนดชำระให้เสร็จสิ้นภายในวันที่ </w:t>
      </w:r>
      <w:r w:rsidR="00134240">
        <w:rPr>
          <w:rFonts w:ascii="Angsana New" w:hAnsi="Angsana New"/>
          <w:sz w:val="32"/>
          <w:szCs w:val="32"/>
        </w:rPr>
        <w:t>2</w:t>
      </w:r>
      <w:r w:rsidR="006456E5">
        <w:rPr>
          <w:rFonts w:ascii="Angsana New" w:hAnsi="Angsana New"/>
          <w:sz w:val="32"/>
          <w:szCs w:val="32"/>
        </w:rPr>
        <w:t>8</w:t>
      </w:r>
      <w:r w:rsidR="006B7207">
        <w:rPr>
          <w:rFonts w:ascii="Angsana New" w:hAnsi="Angsana New"/>
          <w:sz w:val="32"/>
          <w:szCs w:val="32"/>
        </w:rPr>
        <w:t xml:space="preserve"> </w:t>
      </w:r>
      <w:r w:rsidR="006456E5">
        <w:rPr>
          <w:rFonts w:ascii="Angsana New" w:hAnsi="Angsana New" w:hint="cs"/>
          <w:sz w:val="32"/>
          <w:szCs w:val="32"/>
          <w:cs/>
        </w:rPr>
        <w:t>กุมภาพันธ์</w:t>
      </w:r>
      <w:r w:rsidR="006B7207">
        <w:rPr>
          <w:rFonts w:ascii="Angsana New" w:hAnsi="Angsana New" w:hint="cs"/>
          <w:sz w:val="32"/>
          <w:szCs w:val="32"/>
          <w:cs/>
        </w:rPr>
        <w:t xml:space="preserve"> </w:t>
      </w:r>
      <w:r w:rsidR="006456E5">
        <w:rPr>
          <w:rFonts w:ascii="Angsana New" w:hAnsi="Angsana New"/>
          <w:sz w:val="32"/>
          <w:szCs w:val="32"/>
        </w:rPr>
        <w:t>2564</w:t>
      </w:r>
      <w:r w:rsidR="006B7207">
        <w:rPr>
          <w:rFonts w:ascii="Angsana New" w:hAnsi="Angsana New"/>
          <w:sz w:val="32"/>
          <w:szCs w:val="32"/>
        </w:rPr>
        <w:t xml:space="preserve"> </w:t>
      </w:r>
    </w:p>
    <w:p w:rsidR="00CA2839" w:rsidRDefault="00CA2839" w:rsidP="00715629">
      <w:pPr>
        <w:pStyle w:val="af"/>
        <w:numPr>
          <w:ilvl w:val="0"/>
          <w:numId w:val="36"/>
        </w:numPr>
        <w:tabs>
          <w:tab w:val="left" w:pos="1260"/>
          <w:tab w:val="left" w:pos="1800"/>
          <w:tab w:val="left" w:pos="2127"/>
          <w:tab w:val="left" w:pos="2410"/>
        </w:tabs>
        <w:ind w:left="2160" w:right="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เงินต้นจำนวน 0.50 ล้านดอลลาร์สหรัฐอเมริกา </w:t>
      </w:r>
      <w:r w:rsidR="006456E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กำหนดชำระให้เสร็จสิ้นภายในวันที่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2568 </w:t>
      </w:r>
    </w:p>
    <w:p w:rsidR="00AF0F97" w:rsidRDefault="00CA2839" w:rsidP="00D62553">
      <w:pPr>
        <w:pStyle w:val="af"/>
        <w:tabs>
          <w:tab w:val="left" w:pos="1800"/>
          <w:tab w:val="left" w:pos="2127"/>
        </w:tabs>
        <w:ind w:left="1800" w:right="9" w:firstLine="10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</w:t>
      </w:r>
      <w:r w:rsidRPr="00EC114A">
        <w:rPr>
          <w:rFonts w:ascii="Angsana New" w:hAnsi="Angsana New" w:hint="cs"/>
          <w:sz w:val="32"/>
          <w:szCs w:val="32"/>
          <w:cs/>
        </w:rPr>
        <w:t xml:space="preserve">ย่อยได้รับชำระเงินต้นแล้วจำนวน </w:t>
      </w:r>
      <w:r w:rsidR="001D22D2">
        <w:rPr>
          <w:rFonts w:ascii="Angsana New" w:hAnsi="Angsana New" w:hint="cs"/>
          <w:sz w:val="32"/>
          <w:szCs w:val="32"/>
          <w:cs/>
        </w:rPr>
        <w:t xml:space="preserve">2.24 </w:t>
      </w:r>
      <w:r w:rsidR="00D62553" w:rsidRPr="00EC114A">
        <w:rPr>
          <w:rFonts w:ascii="Angsana New" w:hAnsi="Angsana New" w:hint="cs"/>
          <w:sz w:val="32"/>
          <w:szCs w:val="32"/>
          <w:cs/>
        </w:rPr>
        <w:t>ล้านดอลลาร์สหรัฐอเมริกา (</w:t>
      </w:r>
      <w:r w:rsidR="00176BAA">
        <w:rPr>
          <w:rFonts w:ascii="Angsana New" w:hAnsi="Angsana New" w:hint="cs"/>
          <w:sz w:val="32"/>
          <w:szCs w:val="32"/>
          <w:cs/>
        </w:rPr>
        <w:t xml:space="preserve">70.24 </w:t>
      </w:r>
      <w:r w:rsidR="00D62553" w:rsidRPr="00EC114A">
        <w:rPr>
          <w:rFonts w:ascii="Angsana New" w:hAnsi="Angsana New" w:hint="cs"/>
          <w:sz w:val="32"/>
          <w:szCs w:val="32"/>
          <w:cs/>
        </w:rPr>
        <w:t>ล้านบาท)</w:t>
      </w:r>
      <w:r w:rsidR="0052102C">
        <w:rPr>
          <w:rFonts w:ascii="Angsana New" w:hAnsi="Angsana New"/>
          <w:sz w:val="32"/>
          <w:szCs w:val="32"/>
        </w:rPr>
        <w:t xml:space="preserve"> </w:t>
      </w:r>
      <w:r w:rsidR="0052102C">
        <w:rPr>
          <w:rFonts w:ascii="Angsana New" w:hAnsi="Angsana New" w:hint="cs"/>
          <w:sz w:val="32"/>
          <w:szCs w:val="32"/>
          <w:cs/>
        </w:rPr>
        <w:t>ในปี 2563</w:t>
      </w:r>
    </w:p>
    <w:p w:rsidR="006B7207" w:rsidRDefault="006B7207" w:rsidP="00E54EB1">
      <w:pPr>
        <w:pStyle w:val="af"/>
        <w:numPr>
          <w:ilvl w:val="0"/>
          <w:numId w:val="29"/>
        </w:numPr>
        <w:tabs>
          <w:tab w:val="left" w:pos="1260"/>
          <w:tab w:val="left" w:pos="1800"/>
          <w:tab w:val="left" w:pos="8010"/>
        </w:tabs>
        <w:spacing w:line="230" w:lineRule="auto"/>
        <w:ind w:left="1800" w:right="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ชำระเงินต้นจำนวน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8F4EC2">
        <w:rPr>
          <w:rFonts w:ascii="Angsana New" w:hAnsi="Angsana New" w:hint="cs"/>
          <w:sz w:val="32"/>
          <w:szCs w:val="32"/>
          <w:cs/>
        </w:rPr>
        <w:t>ดอลลาร์สหรัฐอเมริกา</w:t>
      </w:r>
      <w:r>
        <w:rPr>
          <w:rFonts w:ascii="Angsana New" w:hAnsi="Angsana New" w:hint="cs"/>
          <w:sz w:val="32"/>
          <w:szCs w:val="32"/>
          <w:cs/>
        </w:rPr>
        <w:t xml:space="preserve"> (30.87 ล้านบาท) กำหนดชำระให้เสร็จสิ้นภายในวันที่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2568 </w:t>
      </w:r>
      <w:r w:rsidR="006456E5">
        <w:rPr>
          <w:rFonts w:ascii="Angsana New" w:hAnsi="Angsana New" w:hint="cs"/>
          <w:sz w:val="32"/>
          <w:szCs w:val="32"/>
          <w:cs/>
        </w:rPr>
        <w:t>โดย</w:t>
      </w:r>
    </w:p>
    <w:p w:rsidR="006456E5" w:rsidRDefault="00391E46" w:rsidP="00E54EB1">
      <w:pPr>
        <w:pStyle w:val="af"/>
        <w:numPr>
          <w:ilvl w:val="0"/>
          <w:numId w:val="36"/>
        </w:numPr>
        <w:tabs>
          <w:tab w:val="left" w:pos="1260"/>
          <w:tab w:val="left" w:pos="1800"/>
          <w:tab w:val="left" w:pos="2127"/>
          <w:tab w:val="left" w:pos="2410"/>
        </w:tabs>
        <w:spacing w:line="230" w:lineRule="auto"/>
        <w:ind w:left="2160" w:right="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เมษายน</w:t>
      </w:r>
      <w:r w:rsidR="006456E5">
        <w:rPr>
          <w:rFonts w:ascii="Angsana New" w:hAnsi="Angsana New" w:hint="cs"/>
          <w:sz w:val="32"/>
          <w:szCs w:val="32"/>
          <w:cs/>
        </w:rPr>
        <w:t xml:space="preserve"> 2564 </w:t>
      </w:r>
      <w:r w:rsidR="002C04A6">
        <w:rPr>
          <w:rFonts w:ascii="Angsana New" w:hAnsi="Angsana New" w:hint="cs"/>
          <w:sz w:val="32"/>
          <w:szCs w:val="32"/>
          <w:cs/>
        </w:rPr>
        <w:t>-</w:t>
      </w:r>
      <w:r w:rsidR="006456E5">
        <w:rPr>
          <w:rFonts w:ascii="Angsana New" w:hAnsi="Angsana New" w:hint="cs"/>
          <w:sz w:val="32"/>
          <w:szCs w:val="32"/>
          <w:cs/>
        </w:rPr>
        <w:t xml:space="preserve"> มีนาคม 2565  ชำระเงินต้นพร้อมดอกเบี้ย เดือนละ 10,000 ดอลลาร์สหรัฐอเมริกา</w:t>
      </w:r>
    </w:p>
    <w:p w:rsidR="006456E5" w:rsidRDefault="006456E5" w:rsidP="00E54EB1">
      <w:pPr>
        <w:pStyle w:val="af"/>
        <w:numPr>
          <w:ilvl w:val="0"/>
          <w:numId w:val="36"/>
        </w:numPr>
        <w:tabs>
          <w:tab w:val="left" w:pos="1260"/>
          <w:tab w:val="left" w:pos="1800"/>
          <w:tab w:val="left" w:pos="2127"/>
          <w:tab w:val="left" w:pos="2410"/>
        </w:tabs>
        <w:spacing w:line="230" w:lineRule="auto"/>
        <w:ind w:left="2160" w:right="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เมษายน 2565 </w:t>
      </w:r>
      <w:r w:rsidR="002C04A6"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 มีนาคม 2568  ชำระเงินต้นพร้อมดอกเบี้ย เดือนละ </w:t>
      </w:r>
      <w:r w:rsidR="00F41FF5">
        <w:rPr>
          <w:rFonts w:ascii="Angsana New" w:hAnsi="Angsana New" w:hint="cs"/>
          <w:sz w:val="32"/>
          <w:szCs w:val="32"/>
          <w:cs/>
        </w:rPr>
        <w:t>26</w:t>
      </w:r>
      <w:r>
        <w:rPr>
          <w:rFonts w:ascii="Angsana New" w:hAnsi="Angsana New" w:hint="cs"/>
          <w:sz w:val="32"/>
          <w:szCs w:val="32"/>
          <w:cs/>
        </w:rPr>
        <w:t>,</w:t>
      </w:r>
      <w:r w:rsidR="00CC7BF3">
        <w:rPr>
          <w:rFonts w:ascii="Angsana New" w:hAnsi="Angsana New" w:hint="cs"/>
          <w:sz w:val="32"/>
          <w:szCs w:val="32"/>
          <w:cs/>
        </w:rPr>
        <w:t>161.71</w:t>
      </w:r>
      <w:r>
        <w:rPr>
          <w:rFonts w:ascii="Angsana New" w:hAnsi="Angsana New" w:hint="cs"/>
          <w:sz w:val="32"/>
          <w:szCs w:val="32"/>
          <w:cs/>
        </w:rPr>
        <w:t xml:space="preserve"> ดอลลาร์สหรัฐอเมริกา</w:t>
      </w:r>
    </w:p>
    <w:p w:rsidR="00EC114A" w:rsidRPr="00EC114A" w:rsidRDefault="00EC114A" w:rsidP="00E54EB1">
      <w:pPr>
        <w:pStyle w:val="af"/>
        <w:tabs>
          <w:tab w:val="left" w:pos="1260"/>
          <w:tab w:val="left" w:pos="1800"/>
          <w:tab w:val="left" w:pos="2127"/>
          <w:tab w:val="left" w:pos="2410"/>
        </w:tabs>
        <w:spacing w:line="230" w:lineRule="auto"/>
        <w:ind w:left="2160" w:right="9"/>
        <w:jc w:val="thaiDistribute"/>
        <w:rPr>
          <w:rFonts w:ascii="Angsana New" w:hAnsi="Angsana New"/>
          <w:sz w:val="16"/>
          <w:szCs w:val="16"/>
        </w:rPr>
      </w:pPr>
    </w:p>
    <w:p w:rsidR="006456E5" w:rsidRDefault="006456E5" w:rsidP="00E54EB1">
      <w:pPr>
        <w:pStyle w:val="af"/>
        <w:numPr>
          <w:ilvl w:val="0"/>
          <w:numId w:val="29"/>
        </w:numPr>
        <w:tabs>
          <w:tab w:val="left" w:pos="1260"/>
          <w:tab w:val="left" w:pos="1800"/>
          <w:tab w:val="left" w:pos="8010"/>
        </w:tabs>
        <w:spacing w:line="230" w:lineRule="auto"/>
        <w:ind w:left="1800" w:right="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อัตราดอกเบี้ยร้อยละ 2 ต่อปี</w:t>
      </w:r>
      <w:r w:rsidR="000F58C6">
        <w:rPr>
          <w:rFonts w:ascii="Angsana New" w:hAnsi="Angsana New"/>
          <w:sz w:val="32"/>
          <w:szCs w:val="32"/>
        </w:rPr>
        <w:t xml:space="preserve"> (</w:t>
      </w:r>
      <w:r w:rsidR="000F58C6">
        <w:rPr>
          <w:rFonts w:ascii="Angsana New" w:hAnsi="Angsana New" w:hint="cs"/>
          <w:sz w:val="32"/>
          <w:szCs w:val="32"/>
          <w:cs/>
        </w:rPr>
        <w:t>กรณีผิดเงื่อนไขตามสัญญา อัตราดอกเบี้ยร้อยละ 7 ต่อปี)</w:t>
      </w:r>
    </w:p>
    <w:p w:rsidR="006456E5" w:rsidRDefault="006456E5" w:rsidP="00E54EB1">
      <w:pPr>
        <w:spacing w:line="230" w:lineRule="auto"/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6456E5">
        <w:rPr>
          <w:rFonts w:ascii="Angsana New" w:hAnsi="Angsana New" w:cs="Angsana New"/>
          <w:sz w:val="32"/>
          <w:szCs w:val="32"/>
          <w:cs/>
        </w:rPr>
        <w:t xml:space="preserve">ทั้งนี้ตามสัญญาระบุว่า สิทธิของบริษัทย่อยในการเป็นเจ้าของหุ้น </w:t>
      </w:r>
      <w:r w:rsidRPr="006456E5">
        <w:rPr>
          <w:rFonts w:ascii="Angsana New" w:hAnsi="Angsana New" w:cs="Angsana New"/>
          <w:sz w:val="32"/>
          <w:szCs w:val="32"/>
        </w:rPr>
        <w:t>Team</w:t>
      </w:r>
      <w:r w:rsidRPr="006456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6456E5">
        <w:rPr>
          <w:rFonts w:ascii="Angsana New" w:hAnsi="Angsana New" w:cs="Angsana New"/>
          <w:sz w:val="32"/>
          <w:szCs w:val="32"/>
        </w:rPr>
        <w:t>Precision</w:t>
      </w:r>
      <w:r w:rsidRPr="006456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6456E5">
        <w:rPr>
          <w:rFonts w:ascii="Angsana New" w:hAnsi="Angsana New" w:cs="Angsana New"/>
          <w:sz w:val="32"/>
          <w:szCs w:val="32"/>
        </w:rPr>
        <w:t>America,</w:t>
      </w:r>
      <w:r w:rsidRPr="006456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6456E5">
        <w:rPr>
          <w:rFonts w:ascii="Angsana New" w:hAnsi="Angsana New" w:cs="Angsana New"/>
          <w:sz w:val="32"/>
          <w:szCs w:val="32"/>
        </w:rPr>
        <w:t>LLC</w:t>
      </w:r>
      <w:r w:rsidRPr="006456E5">
        <w:rPr>
          <w:rFonts w:ascii="Angsana New" w:hAnsi="Angsana New" w:cs="Angsana New"/>
          <w:sz w:val="32"/>
          <w:szCs w:val="32"/>
          <w:cs/>
        </w:rPr>
        <w:t xml:space="preserve"> จะถูกยกเลิกเมื่อมีการจ่ายชำระครบถ้วน</w:t>
      </w:r>
    </w:p>
    <w:p w:rsidR="00CB2E25" w:rsidRPr="006456E5" w:rsidRDefault="00CB2E25" w:rsidP="00E54EB1">
      <w:pPr>
        <w:tabs>
          <w:tab w:val="left" w:pos="1260"/>
          <w:tab w:val="left" w:pos="1620"/>
          <w:tab w:val="left" w:pos="6570"/>
          <w:tab w:val="left" w:pos="8010"/>
        </w:tabs>
        <w:spacing w:line="230" w:lineRule="auto"/>
        <w:ind w:left="360" w:right="9" w:firstLine="630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386D69" w:rsidRDefault="00386D69" w:rsidP="00E54EB1">
      <w:pPr>
        <w:pStyle w:val="af"/>
        <w:numPr>
          <w:ilvl w:val="0"/>
          <w:numId w:val="1"/>
        </w:numPr>
        <w:tabs>
          <w:tab w:val="left" w:pos="720"/>
        </w:tabs>
        <w:spacing w:before="60" w:line="230" w:lineRule="auto"/>
        <w:ind w:left="720" w:right="29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386D69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:rsidR="00445889" w:rsidRPr="00B52327" w:rsidRDefault="00B52327" w:rsidP="00E54EB1">
      <w:pPr>
        <w:pStyle w:val="af"/>
        <w:tabs>
          <w:tab w:val="left" w:pos="720"/>
        </w:tabs>
        <w:spacing w:before="60" w:line="230" w:lineRule="auto"/>
        <w:ind w:left="709" w:right="29"/>
        <w:jc w:val="right"/>
        <w:rPr>
          <w:rFonts w:ascii="Angsana New" w:hAnsi="Angsana New"/>
          <w:b/>
          <w:bCs/>
          <w:sz w:val="30"/>
          <w:szCs w:val="30"/>
        </w:rPr>
      </w:pPr>
      <w:r w:rsidRPr="00B52327">
        <w:rPr>
          <w:rFonts w:ascii="Angsana New" w:hAnsi="Angsana New" w:hint="cs"/>
          <w:sz w:val="30"/>
          <w:szCs w:val="30"/>
          <w:cs/>
        </w:rPr>
        <w:t xml:space="preserve">หน่วย </w:t>
      </w:r>
      <w:r w:rsidRPr="00B52327">
        <w:rPr>
          <w:rFonts w:ascii="Angsana New" w:hAnsi="Angsana New"/>
          <w:sz w:val="30"/>
          <w:szCs w:val="30"/>
        </w:rPr>
        <w:t>:</w:t>
      </w:r>
      <w:r w:rsidR="00D51062">
        <w:rPr>
          <w:rFonts w:ascii="Angsana New" w:hAnsi="Angsana New" w:hint="cs"/>
          <w:sz w:val="30"/>
          <w:szCs w:val="30"/>
          <w:cs/>
        </w:rPr>
        <w:t xml:space="preserve"> </w:t>
      </w:r>
      <w:r w:rsidR="00445889" w:rsidRPr="00B52327">
        <w:rPr>
          <w:rFonts w:ascii="Angsana New" w:hAnsi="Angsana New" w:hint="cs"/>
          <w:sz w:val="30"/>
          <w:szCs w:val="30"/>
          <w:cs/>
        </w:rPr>
        <w:t>พันบาท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10"/>
        <w:gridCol w:w="2610"/>
      </w:tblGrid>
      <w:tr w:rsidR="00445889" w:rsidRPr="00756DC4" w:rsidTr="000333FE">
        <w:tc>
          <w:tcPr>
            <w:tcW w:w="6210" w:type="dxa"/>
            <w:tcBorders>
              <w:bottom w:val="nil"/>
            </w:tcBorders>
          </w:tcPr>
          <w:p w:rsidR="00445889" w:rsidRPr="00445889" w:rsidRDefault="001311A9" w:rsidP="00E54EB1">
            <w:pPr>
              <w:tabs>
                <w:tab w:val="left" w:pos="142"/>
                <w:tab w:val="left" w:pos="426"/>
                <w:tab w:val="left" w:pos="11057"/>
              </w:tabs>
              <w:spacing w:line="230" w:lineRule="auto"/>
              <w:ind w:right="-51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610" w:type="dxa"/>
            <w:tcBorders>
              <w:bottom w:val="nil"/>
            </w:tcBorders>
          </w:tcPr>
          <w:p w:rsidR="00445889" w:rsidRPr="00445889" w:rsidRDefault="00445889" w:rsidP="00E54EB1">
            <w:pPr>
              <w:tabs>
                <w:tab w:val="left" w:pos="142"/>
                <w:tab w:val="left" w:pos="426"/>
                <w:tab w:val="left" w:pos="11057"/>
              </w:tabs>
              <w:spacing w:line="230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</w:p>
          <w:p w:rsidR="00445889" w:rsidRPr="00445889" w:rsidRDefault="00445889" w:rsidP="00E54EB1">
            <w:pPr>
              <w:tabs>
                <w:tab w:val="left" w:pos="142"/>
                <w:tab w:val="left" w:pos="426"/>
                <w:tab w:val="left" w:pos="11057"/>
              </w:tabs>
              <w:spacing w:line="230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45889" w:rsidRPr="00756DC4" w:rsidTr="000333FE">
        <w:tc>
          <w:tcPr>
            <w:tcW w:w="6210" w:type="dxa"/>
            <w:tcBorders>
              <w:bottom w:val="nil"/>
            </w:tcBorders>
          </w:tcPr>
          <w:p w:rsidR="00445889" w:rsidRPr="00445889" w:rsidRDefault="00445889" w:rsidP="00E54EB1">
            <w:pPr>
              <w:tabs>
                <w:tab w:val="left" w:pos="176"/>
                <w:tab w:val="left" w:pos="426"/>
                <w:tab w:val="left" w:pos="11057"/>
              </w:tabs>
              <w:spacing w:line="230" w:lineRule="auto"/>
              <w:ind w:left="176" w:right="-519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4588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  <w:r w:rsidR="008F3D76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และส่วนที่ตีราคาเพิ่ม</w:t>
            </w:r>
          </w:p>
        </w:tc>
        <w:tc>
          <w:tcPr>
            <w:tcW w:w="2610" w:type="dxa"/>
            <w:tcBorders>
              <w:bottom w:val="nil"/>
            </w:tcBorders>
          </w:tcPr>
          <w:p w:rsidR="00445889" w:rsidRPr="00445889" w:rsidRDefault="00445889" w:rsidP="00E54EB1">
            <w:pPr>
              <w:tabs>
                <w:tab w:val="left" w:pos="142"/>
                <w:tab w:val="left" w:pos="426"/>
                <w:tab w:val="left" w:pos="11057"/>
              </w:tabs>
              <w:spacing w:line="230" w:lineRule="auto"/>
              <w:ind w:right="-5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5889" w:rsidRPr="00756DC4" w:rsidTr="000333FE">
        <w:tc>
          <w:tcPr>
            <w:tcW w:w="6210" w:type="dxa"/>
            <w:tcBorders>
              <w:top w:val="nil"/>
              <w:bottom w:val="nil"/>
            </w:tcBorders>
          </w:tcPr>
          <w:p w:rsidR="00445889" w:rsidRPr="00445889" w:rsidRDefault="00445889" w:rsidP="00E54EB1">
            <w:pPr>
              <w:tabs>
                <w:tab w:val="left" w:pos="176"/>
                <w:tab w:val="left" w:pos="426"/>
                <w:tab w:val="left" w:pos="11057"/>
              </w:tabs>
              <w:spacing w:line="230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 ณ วันที่ 1 มกราคม 256</w:t>
            </w:r>
            <w:r w:rsidR="00DA03C6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610" w:type="dxa"/>
            <w:tcBorders>
              <w:top w:val="nil"/>
              <w:bottom w:val="nil"/>
            </w:tcBorders>
          </w:tcPr>
          <w:p w:rsidR="00445889" w:rsidRPr="00445889" w:rsidRDefault="00D34286" w:rsidP="00E54EB1">
            <w:pPr>
              <w:tabs>
                <w:tab w:val="left" w:pos="142"/>
                <w:tab w:val="left" w:pos="426"/>
                <w:tab w:val="left" w:pos="2021"/>
                <w:tab w:val="left" w:pos="11057"/>
              </w:tabs>
              <w:spacing w:line="230" w:lineRule="auto"/>
              <w:ind w:right="6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1,394,792</w:t>
            </w:r>
          </w:p>
        </w:tc>
      </w:tr>
      <w:tr w:rsidR="00445889" w:rsidRPr="00756DC4" w:rsidTr="000333FE">
        <w:tc>
          <w:tcPr>
            <w:tcW w:w="6210" w:type="dxa"/>
            <w:tcBorders>
              <w:top w:val="nil"/>
              <w:bottom w:val="nil"/>
            </w:tcBorders>
          </w:tcPr>
          <w:p w:rsidR="00445889" w:rsidRPr="00445889" w:rsidRDefault="00445889" w:rsidP="00E54EB1">
            <w:pPr>
              <w:tabs>
                <w:tab w:val="left" w:pos="176"/>
                <w:tab w:val="left" w:pos="426"/>
                <w:tab w:val="left" w:pos="11057"/>
              </w:tabs>
              <w:spacing w:line="230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610" w:type="dxa"/>
            <w:tcBorders>
              <w:top w:val="nil"/>
              <w:bottom w:val="nil"/>
            </w:tcBorders>
          </w:tcPr>
          <w:p w:rsidR="00445889" w:rsidRPr="00445889" w:rsidRDefault="00D34286" w:rsidP="00E54EB1">
            <w:pPr>
              <w:tabs>
                <w:tab w:val="left" w:pos="142"/>
                <w:tab w:val="left" w:pos="426"/>
                <w:tab w:val="left" w:pos="2021"/>
                <w:tab w:val="left" w:pos="11057"/>
              </w:tabs>
              <w:spacing w:line="230" w:lineRule="auto"/>
              <w:ind w:right="6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3,73</w:t>
            </w:r>
            <w:r w:rsidR="00654AD6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445889" w:rsidRPr="00756DC4" w:rsidTr="000333FE">
        <w:tc>
          <w:tcPr>
            <w:tcW w:w="6210" w:type="dxa"/>
            <w:tcBorders>
              <w:top w:val="nil"/>
            </w:tcBorders>
          </w:tcPr>
          <w:p w:rsidR="00445889" w:rsidRPr="00445889" w:rsidRDefault="00445889" w:rsidP="00E54EB1">
            <w:pPr>
              <w:tabs>
                <w:tab w:val="left" w:pos="176"/>
                <w:tab w:val="left" w:pos="426"/>
                <w:tab w:val="left" w:pos="11057"/>
              </w:tabs>
              <w:spacing w:line="230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ยอดคงเหลือยกไป ณ วันที่ </w:t>
            </w:r>
            <w:r w:rsidR="0005658C">
              <w:rPr>
                <w:rFonts w:ascii="Angsana New" w:hAnsi="Angsana New" w:cs="Angsana New" w:hint="cs"/>
                <w:sz w:val="32"/>
                <w:szCs w:val="32"/>
                <w:cs/>
              </w:rPr>
              <w:t>31 มีนาคม 2564</w:t>
            </w:r>
          </w:p>
        </w:tc>
        <w:tc>
          <w:tcPr>
            <w:tcW w:w="2610" w:type="dxa"/>
          </w:tcPr>
          <w:p w:rsidR="00445889" w:rsidRPr="00445889" w:rsidRDefault="00D34286" w:rsidP="00E54EB1">
            <w:pPr>
              <w:tabs>
                <w:tab w:val="left" w:pos="142"/>
                <w:tab w:val="left" w:pos="426"/>
                <w:tab w:val="left" w:pos="2021"/>
                <w:tab w:val="left" w:pos="11057"/>
              </w:tabs>
              <w:spacing w:line="230" w:lineRule="auto"/>
              <w:ind w:right="6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1,398,526</w:t>
            </w:r>
          </w:p>
        </w:tc>
      </w:tr>
      <w:tr w:rsidR="00445889" w:rsidRPr="00756DC4" w:rsidTr="000333FE">
        <w:tc>
          <w:tcPr>
            <w:tcW w:w="6210" w:type="dxa"/>
            <w:tcBorders>
              <w:bottom w:val="nil"/>
            </w:tcBorders>
          </w:tcPr>
          <w:p w:rsidR="00445889" w:rsidRPr="00445889" w:rsidRDefault="00445889" w:rsidP="00E54EB1">
            <w:pPr>
              <w:tabs>
                <w:tab w:val="left" w:pos="176"/>
                <w:tab w:val="left" w:pos="426"/>
                <w:tab w:val="left" w:pos="11057"/>
              </w:tabs>
              <w:spacing w:line="230" w:lineRule="auto"/>
              <w:ind w:left="176" w:right="-519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4588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610" w:type="dxa"/>
            <w:tcBorders>
              <w:bottom w:val="nil"/>
            </w:tcBorders>
          </w:tcPr>
          <w:p w:rsidR="00445889" w:rsidRPr="00445889" w:rsidRDefault="00445889" w:rsidP="00E54EB1">
            <w:pPr>
              <w:tabs>
                <w:tab w:val="left" w:pos="142"/>
                <w:tab w:val="left" w:pos="426"/>
                <w:tab w:val="left" w:pos="2021"/>
                <w:tab w:val="left" w:pos="11057"/>
              </w:tabs>
              <w:spacing w:line="230" w:lineRule="auto"/>
              <w:ind w:right="6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5889" w:rsidRPr="00756DC4" w:rsidTr="000333FE">
        <w:tc>
          <w:tcPr>
            <w:tcW w:w="6210" w:type="dxa"/>
            <w:tcBorders>
              <w:top w:val="nil"/>
              <w:bottom w:val="nil"/>
            </w:tcBorders>
          </w:tcPr>
          <w:p w:rsidR="00445889" w:rsidRPr="00445889" w:rsidRDefault="00445889" w:rsidP="00E54EB1">
            <w:pPr>
              <w:tabs>
                <w:tab w:val="left" w:pos="176"/>
                <w:tab w:val="left" w:pos="426"/>
                <w:tab w:val="left" w:pos="11057"/>
              </w:tabs>
              <w:spacing w:line="230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 ณ วันที่ 1 มกราคม 256</w:t>
            </w:r>
            <w:r w:rsidR="00DA03C6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610" w:type="dxa"/>
            <w:tcBorders>
              <w:top w:val="nil"/>
              <w:bottom w:val="nil"/>
            </w:tcBorders>
          </w:tcPr>
          <w:p w:rsidR="00445889" w:rsidRPr="00445889" w:rsidRDefault="00D34286" w:rsidP="00E54EB1">
            <w:pPr>
              <w:tabs>
                <w:tab w:val="left" w:pos="142"/>
                <w:tab w:val="left" w:pos="426"/>
                <w:tab w:val="left" w:pos="2021"/>
                <w:tab w:val="left" w:pos="11057"/>
              </w:tabs>
              <w:spacing w:line="230" w:lineRule="auto"/>
              <w:ind w:right="6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977,328</w:t>
            </w:r>
          </w:p>
        </w:tc>
      </w:tr>
      <w:tr w:rsidR="00445889" w:rsidRPr="00756DC4" w:rsidTr="000333FE">
        <w:tc>
          <w:tcPr>
            <w:tcW w:w="6210" w:type="dxa"/>
            <w:tcBorders>
              <w:top w:val="nil"/>
              <w:bottom w:val="nil"/>
            </w:tcBorders>
          </w:tcPr>
          <w:p w:rsidR="00445889" w:rsidRPr="00445889" w:rsidRDefault="00445889" w:rsidP="00E54EB1">
            <w:pPr>
              <w:tabs>
                <w:tab w:val="left" w:pos="176"/>
                <w:tab w:val="left" w:pos="426"/>
                <w:tab w:val="left" w:pos="11057"/>
              </w:tabs>
              <w:spacing w:line="230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610" w:type="dxa"/>
            <w:tcBorders>
              <w:top w:val="nil"/>
              <w:bottom w:val="nil"/>
            </w:tcBorders>
          </w:tcPr>
          <w:p w:rsidR="00445889" w:rsidRPr="00445889" w:rsidRDefault="00D34286" w:rsidP="00E54EB1">
            <w:pPr>
              <w:tabs>
                <w:tab w:val="left" w:pos="142"/>
                <w:tab w:val="left" w:pos="426"/>
                <w:tab w:val="left" w:pos="2021"/>
                <w:tab w:val="left" w:pos="11057"/>
              </w:tabs>
              <w:spacing w:line="230" w:lineRule="auto"/>
              <w:ind w:right="6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10,619</w:t>
            </w:r>
          </w:p>
        </w:tc>
      </w:tr>
      <w:tr w:rsidR="00445889" w:rsidRPr="00756DC4" w:rsidTr="000333FE">
        <w:tc>
          <w:tcPr>
            <w:tcW w:w="6210" w:type="dxa"/>
            <w:tcBorders>
              <w:top w:val="nil"/>
              <w:bottom w:val="single" w:sz="4" w:space="0" w:color="auto"/>
            </w:tcBorders>
          </w:tcPr>
          <w:p w:rsidR="00445889" w:rsidRPr="00445889" w:rsidRDefault="00445889" w:rsidP="00E54EB1">
            <w:pPr>
              <w:tabs>
                <w:tab w:val="left" w:pos="176"/>
                <w:tab w:val="left" w:pos="426"/>
                <w:tab w:val="left" w:pos="11057"/>
              </w:tabs>
              <w:spacing w:line="230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ยอดคงเหลือยกไป ณ วันที่ </w:t>
            </w:r>
            <w:r w:rsidR="0005658C">
              <w:rPr>
                <w:rFonts w:ascii="Angsana New" w:hAnsi="Angsana New" w:cs="Angsana New" w:hint="cs"/>
                <w:sz w:val="32"/>
                <w:szCs w:val="32"/>
                <w:cs/>
              </w:rPr>
              <w:t>31 มีนาคม 2564</w:t>
            </w:r>
          </w:p>
        </w:tc>
        <w:tc>
          <w:tcPr>
            <w:tcW w:w="2610" w:type="dxa"/>
          </w:tcPr>
          <w:p w:rsidR="00445889" w:rsidRPr="00445889" w:rsidRDefault="00D34286" w:rsidP="00E54EB1">
            <w:pPr>
              <w:tabs>
                <w:tab w:val="left" w:pos="142"/>
                <w:tab w:val="left" w:pos="426"/>
                <w:tab w:val="left" w:pos="2021"/>
                <w:tab w:val="left" w:pos="11057"/>
              </w:tabs>
              <w:spacing w:line="230" w:lineRule="auto"/>
              <w:ind w:right="6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987,947</w:t>
            </w:r>
          </w:p>
        </w:tc>
      </w:tr>
      <w:tr w:rsidR="00445889" w:rsidRPr="00756DC4" w:rsidTr="000333FE">
        <w:tc>
          <w:tcPr>
            <w:tcW w:w="6210" w:type="dxa"/>
            <w:tcBorders>
              <w:top w:val="single" w:sz="4" w:space="0" w:color="auto"/>
              <w:bottom w:val="nil"/>
            </w:tcBorders>
          </w:tcPr>
          <w:p w:rsidR="00445889" w:rsidRPr="00445889" w:rsidRDefault="00445889" w:rsidP="00E54EB1">
            <w:pPr>
              <w:tabs>
                <w:tab w:val="left" w:pos="176"/>
                <w:tab w:val="left" w:pos="426"/>
                <w:tab w:val="left" w:pos="11057"/>
              </w:tabs>
              <w:spacing w:line="230" w:lineRule="auto"/>
              <w:ind w:left="176" w:right="-519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4588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610" w:type="dxa"/>
            <w:tcBorders>
              <w:bottom w:val="nil"/>
            </w:tcBorders>
          </w:tcPr>
          <w:p w:rsidR="00445889" w:rsidRPr="00445889" w:rsidRDefault="00445889" w:rsidP="00E54EB1">
            <w:pPr>
              <w:tabs>
                <w:tab w:val="left" w:pos="142"/>
                <w:tab w:val="left" w:pos="426"/>
                <w:tab w:val="left" w:pos="2021"/>
                <w:tab w:val="left" w:pos="11057"/>
              </w:tabs>
              <w:spacing w:line="230" w:lineRule="auto"/>
              <w:ind w:right="6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5889" w:rsidRPr="00756DC4" w:rsidTr="000333FE">
        <w:tc>
          <w:tcPr>
            <w:tcW w:w="6210" w:type="dxa"/>
            <w:tcBorders>
              <w:top w:val="nil"/>
            </w:tcBorders>
          </w:tcPr>
          <w:p w:rsidR="00445889" w:rsidRPr="00445889" w:rsidRDefault="00445889" w:rsidP="00E54EB1">
            <w:pPr>
              <w:tabs>
                <w:tab w:val="left" w:pos="176"/>
                <w:tab w:val="left" w:pos="426"/>
                <w:tab w:val="left" w:pos="11057"/>
              </w:tabs>
              <w:spacing w:line="230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05658C">
              <w:rPr>
                <w:rFonts w:ascii="Angsana New" w:hAnsi="Angsana New" w:cs="Angsana New" w:hint="cs"/>
                <w:sz w:val="32"/>
                <w:szCs w:val="32"/>
                <w:cs/>
              </w:rPr>
              <w:t>31 มีนาคม 2564</w:t>
            </w:r>
          </w:p>
        </w:tc>
        <w:tc>
          <w:tcPr>
            <w:tcW w:w="2610" w:type="dxa"/>
            <w:tcBorders>
              <w:top w:val="nil"/>
            </w:tcBorders>
          </w:tcPr>
          <w:p w:rsidR="00445889" w:rsidRPr="00965BEA" w:rsidRDefault="00D34286" w:rsidP="00E54EB1">
            <w:pPr>
              <w:tabs>
                <w:tab w:val="left" w:pos="142"/>
                <w:tab w:val="left" w:pos="426"/>
                <w:tab w:val="left" w:pos="2021"/>
                <w:tab w:val="left" w:pos="11057"/>
              </w:tabs>
              <w:spacing w:line="230" w:lineRule="auto"/>
              <w:ind w:right="643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410,579</w:t>
            </w:r>
          </w:p>
        </w:tc>
      </w:tr>
    </w:tbl>
    <w:p w:rsidR="00386D69" w:rsidRPr="00386D69" w:rsidRDefault="00386D69" w:rsidP="00E54EB1">
      <w:pPr>
        <w:tabs>
          <w:tab w:val="left" w:pos="142"/>
          <w:tab w:val="left" w:pos="426"/>
          <w:tab w:val="left" w:pos="11057"/>
        </w:tabs>
        <w:spacing w:line="230" w:lineRule="auto"/>
        <w:ind w:left="851" w:right="-141" w:firstLine="850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:rsidR="001311A9" w:rsidRDefault="00386D69" w:rsidP="00E54EB1">
      <w:pPr>
        <w:spacing w:line="230" w:lineRule="auto"/>
        <w:ind w:left="720" w:right="-11" w:firstLine="72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386D69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>มี</w:t>
      </w:r>
      <w:r w:rsidRPr="00386D69">
        <w:rPr>
          <w:rFonts w:ascii="Angsana New" w:hAnsi="Angsana New" w:cs="Angsana New"/>
          <w:spacing w:val="-2"/>
          <w:sz w:val="32"/>
          <w:szCs w:val="32"/>
          <w:cs/>
        </w:rPr>
        <w:t>ค่าเสื่อมราคา</w:t>
      </w:r>
      <w:r w:rsidR="000F09E0">
        <w:rPr>
          <w:rFonts w:ascii="Angsana New" w:hAnsi="Angsana New" w:cs="Angsana New" w:hint="cs"/>
          <w:spacing w:val="-2"/>
          <w:sz w:val="32"/>
          <w:szCs w:val="32"/>
          <w:cs/>
        </w:rPr>
        <w:t>อาคารและอุปกรณ์ที่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>แสดง</w:t>
      </w:r>
      <w:r w:rsidRPr="00386D69">
        <w:rPr>
          <w:rFonts w:ascii="Angsana New" w:hAnsi="Angsana New" w:cs="Angsana New"/>
          <w:spacing w:val="-2"/>
          <w:sz w:val="32"/>
          <w:szCs w:val="32"/>
          <w:cs/>
        </w:rPr>
        <w:t xml:space="preserve">ในงบกำไรขาดทุนเบ็ดเสร็จ </w:t>
      </w:r>
      <w:r w:rsidR="0005658C">
        <w:rPr>
          <w:rFonts w:ascii="Angsana New" w:hAnsi="Angsana New" w:cs="Angsana New" w:hint="cs"/>
          <w:spacing w:val="-2"/>
          <w:sz w:val="32"/>
          <w:szCs w:val="32"/>
          <w:cs/>
        </w:rPr>
        <w:t>สำหรับงวดสามเดือน</w:t>
      </w:r>
      <w:r w:rsidR="000F09E0">
        <w:rPr>
          <w:rFonts w:ascii="Angsana New" w:hAnsi="Angsana New" w:cs="Angsana New" w:hint="cs"/>
          <w:spacing w:val="-2"/>
          <w:sz w:val="32"/>
          <w:szCs w:val="32"/>
          <w:cs/>
        </w:rPr>
        <w:t>สิ้นสุด</w:t>
      </w:r>
      <w:r w:rsidR="000F09E0"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 w:rsidR="0005658C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05658C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="0005658C">
        <w:rPr>
          <w:rFonts w:ascii="Angsana New" w:hAnsi="Angsana New" w:cs="Angsana New"/>
          <w:spacing w:val="-2"/>
          <w:sz w:val="32"/>
          <w:szCs w:val="32"/>
        </w:rPr>
        <w:t>2564</w:t>
      </w:r>
      <w:r w:rsidR="000F09E0" w:rsidRPr="00386D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86D69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:rsidR="00386D69" w:rsidRPr="00B52327" w:rsidRDefault="00B52327" w:rsidP="00E54EB1">
      <w:pPr>
        <w:pStyle w:val="af"/>
        <w:tabs>
          <w:tab w:val="left" w:pos="720"/>
        </w:tabs>
        <w:spacing w:before="60" w:line="230" w:lineRule="auto"/>
        <w:ind w:left="709" w:right="29"/>
        <w:jc w:val="right"/>
        <w:rPr>
          <w:rFonts w:ascii="Angsana New" w:hAnsi="Angsana New"/>
          <w:sz w:val="30"/>
          <w:szCs w:val="30"/>
        </w:rPr>
      </w:pPr>
      <w:r w:rsidRPr="00B52327">
        <w:rPr>
          <w:rFonts w:ascii="Angsana New" w:hAnsi="Angsana New" w:hint="cs"/>
          <w:sz w:val="30"/>
          <w:szCs w:val="30"/>
          <w:cs/>
        </w:rPr>
        <w:t xml:space="preserve">หน่วย </w:t>
      </w:r>
      <w:r w:rsidRPr="00B52327">
        <w:rPr>
          <w:rFonts w:ascii="Angsana New" w:hAnsi="Angsana New"/>
          <w:sz w:val="30"/>
          <w:szCs w:val="30"/>
        </w:rPr>
        <w:t>:</w:t>
      </w:r>
      <w:r w:rsidR="00D51062">
        <w:rPr>
          <w:rFonts w:ascii="Angsana New" w:hAnsi="Angsana New"/>
          <w:sz w:val="30"/>
          <w:szCs w:val="30"/>
        </w:rPr>
        <w:t xml:space="preserve"> </w:t>
      </w:r>
      <w:r w:rsidR="001311A9" w:rsidRPr="00B52327">
        <w:rPr>
          <w:rFonts w:ascii="Angsana New" w:hAnsi="Angsana New"/>
          <w:sz w:val="30"/>
          <w:szCs w:val="30"/>
          <w:cs/>
        </w:rPr>
        <w:t>พันบาท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37"/>
        <w:gridCol w:w="2583"/>
      </w:tblGrid>
      <w:tr w:rsidR="001311A9" w:rsidRPr="009075A8" w:rsidTr="00D32899">
        <w:trPr>
          <w:trHeight w:val="432"/>
        </w:trPr>
        <w:tc>
          <w:tcPr>
            <w:tcW w:w="6237" w:type="dxa"/>
          </w:tcPr>
          <w:p w:rsidR="001311A9" w:rsidRPr="001311A9" w:rsidRDefault="001311A9" w:rsidP="00E54EB1">
            <w:pPr>
              <w:tabs>
                <w:tab w:val="left" w:pos="142"/>
                <w:tab w:val="left" w:pos="426"/>
                <w:tab w:val="left" w:pos="11057"/>
              </w:tabs>
              <w:spacing w:line="230" w:lineRule="auto"/>
              <w:ind w:right="-51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1311A9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2583" w:type="dxa"/>
            <w:tcBorders>
              <w:right w:val="single" w:sz="4" w:space="0" w:color="auto"/>
            </w:tcBorders>
          </w:tcPr>
          <w:p w:rsidR="001311A9" w:rsidRPr="001311A9" w:rsidRDefault="001311A9" w:rsidP="00E54EB1">
            <w:pPr>
              <w:tabs>
                <w:tab w:val="left" w:pos="142"/>
                <w:tab w:val="left" w:pos="426"/>
                <w:tab w:val="left" w:pos="11057"/>
              </w:tabs>
              <w:spacing w:line="230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11A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</w:p>
          <w:p w:rsidR="001311A9" w:rsidRPr="001311A9" w:rsidRDefault="001311A9" w:rsidP="00E54EB1">
            <w:pPr>
              <w:tabs>
                <w:tab w:val="left" w:pos="142"/>
                <w:tab w:val="left" w:pos="426"/>
                <w:tab w:val="left" w:pos="11057"/>
              </w:tabs>
              <w:spacing w:line="230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11A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11A9" w:rsidRPr="009075A8" w:rsidTr="00D32899">
        <w:trPr>
          <w:trHeight w:val="432"/>
        </w:trPr>
        <w:tc>
          <w:tcPr>
            <w:tcW w:w="6237" w:type="dxa"/>
            <w:tcBorders>
              <w:bottom w:val="nil"/>
            </w:tcBorders>
          </w:tcPr>
          <w:p w:rsidR="001311A9" w:rsidRPr="001311A9" w:rsidRDefault="001311A9" w:rsidP="00E54EB1">
            <w:pPr>
              <w:tabs>
                <w:tab w:val="left" w:pos="176"/>
                <w:tab w:val="left" w:pos="426"/>
                <w:tab w:val="left" w:pos="11057"/>
              </w:tabs>
              <w:spacing w:line="230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210590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</w:t>
            </w:r>
            <w:r w:rsidRPr="001311A9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ขาย</w:t>
            </w:r>
          </w:p>
        </w:tc>
        <w:tc>
          <w:tcPr>
            <w:tcW w:w="2583" w:type="dxa"/>
            <w:tcBorders>
              <w:bottom w:val="nil"/>
              <w:right w:val="single" w:sz="4" w:space="0" w:color="auto"/>
            </w:tcBorders>
          </w:tcPr>
          <w:p w:rsidR="001311A9" w:rsidRPr="001311A9" w:rsidRDefault="00D34286" w:rsidP="00E54EB1">
            <w:pPr>
              <w:tabs>
                <w:tab w:val="left" w:pos="142"/>
                <w:tab w:val="left" w:pos="426"/>
                <w:tab w:val="left" w:pos="2021"/>
                <w:tab w:val="left" w:pos="11057"/>
              </w:tabs>
              <w:spacing w:line="230" w:lineRule="auto"/>
              <w:ind w:right="6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10,230</w:t>
            </w:r>
          </w:p>
        </w:tc>
      </w:tr>
      <w:tr w:rsidR="001311A9" w:rsidRPr="009075A8" w:rsidTr="00D32899">
        <w:trPr>
          <w:trHeight w:val="432"/>
        </w:trPr>
        <w:tc>
          <w:tcPr>
            <w:tcW w:w="6237" w:type="dxa"/>
            <w:tcBorders>
              <w:top w:val="nil"/>
              <w:bottom w:val="nil"/>
            </w:tcBorders>
          </w:tcPr>
          <w:p w:rsidR="001311A9" w:rsidRPr="001311A9" w:rsidRDefault="001311A9" w:rsidP="00E54EB1">
            <w:pPr>
              <w:tabs>
                <w:tab w:val="left" w:pos="176"/>
                <w:tab w:val="left" w:pos="426"/>
                <w:tab w:val="left" w:pos="11057"/>
              </w:tabs>
              <w:spacing w:line="230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1311A9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2583" w:type="dxa"/>
            <w:tcBorders>
              <w:top w:val="nil"/>
              <w:bottom w:val="nil"/>
              <w:right w:val="single" w:sz="4" w:space="0" w:color="auto"/>
            </w:tcBorders>
          </w:tcPr>
          <w:p w:rsidR="001311A9" w:rsidRPr="001311A9" w:rsidRDefault="00D34286" w:rsidP="00E54EB1">
            <w:pPr>
              <w:tabs>
                <w:tab w:val="left" w:pos="142"/>
                <w:tab w:val="left" w:pos="426"/>
                <w:tab w:val="left" w:pos="2021"/>
                <w:tab w:val="left" w:pos="11057"/>
              </w:tabs>
              <w:spacing w:line="230" w:lineRule="auto"/>
              <w:ind w:right="6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</w:t>
            </w:r>
          </w:p>
        </w:tc>
      </w:tr>
      <w:tr w:rsidR="001311A9" w:rsidRPr="009075A8" w:rsidTr="00D32899">
        <w:trPr>
          <w:trHeight w:val="432"/>
        </w:trPr>
        <w:tc>
          <w:tcPr>
            <w:tcW w:w="6237" w:type="dxa"/>
            <w:tcBorders>
              <w:top w:val="nil"/>
            </w:tcBorders>
          </w:tcPr>
          <w:p w:rsidR="001311A9" w:rsidRPr="001311A9" w:rsidRDefault="001311A9" w:rsidP="00E54EB1">
            <w:pPr>
              <w:tabs>
                <w:tab w:val="left" w:pos="176"/>
                <w:tab w:val="left" w:pos="426"/>
                <w:tab w:val="left" w:pos="11057"/>
              </w:tabs>
              <w:spacing w:line="230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1311A9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583" w:type="dxa"/>
            <w:tcBorders>
              <w:top w:val="nil"/>
              <w:right w:val="single" w:sz="4" w:space="0" w:color="auto"/>
            </w:tcBorders>
          </w:tcPr>
          <w:p w:rsidR="001311A9" w:rsidRPr="001311A9" w:rsidRDefault="00D34286" w:rsidP="00E54EB1">
            <w:pPr>
              <w:tabs>
                <w:tab w:val="left" w:pos="142"/>
                <w:tab w:val="left" w:pos="426"/>
                <w:tab w:val="left" w:pos="2021"/>
                <w:tab w:val="left" w:pos="11057"/>
              </w:tabs>
              <w:spacing w:line="230" w:lineRule="auto"/>
              <w:ind w:right="6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351</w:t>
            </w:r>
          </w:p>
        </w:tc>
      </w:tr>
      <w:tr w:rsidR="001311A9" w:rsidRPr="009075A8" w:rsidTr="00D32899">
        <w:trPr>
          <w:trHeight w:val="432"/>
        </w:trPr>
        <w:tc>
          <w:tcPr>
            <w:tcW w:w="6237" w:type="dxa"/>
          </w:tcPr>
          <w:p w:rsidR="001311A9" w:rsidRPr="001311A9" w:rsidRDefault="001311A9" w:rsidP="00DD37DC">
            <w:pPr>
              <w:tabs>
                <w:tab w:val="left" w:pos="142"/>
                <w:tab w:val="left" w:pos="426"/>
                <w:tab w:val="left" w:pos="11057"/>
              </w:tabs>
              <w:spacing w:line="230" w:lineRule="auto"/>
              <w:ind w:right="-519" w:firstLine="614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1311A9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583" w:type="dxa"/>
            <w:tcBorders>
              <w:right w:val="single" w:sz="4" w:space="0" w:color="auto"/>
            </w:tcBorders>
          </w:tcPr>
          <w:p w:rsidR="001311A9" w:rsidRPr="001311A9" w:rsidRDefault="00D34286" w:rsidP="00E54EB1">
            <w:pPr>
              <w:tabs>
                <w:tab w:val="left" w:pos="142"/>
                <w:tab w:val="left" w:pos="426"/>
                <w:tab w:val="left" w:pos="2021"/>
                <w:tab w:val="left" w:pos="11057"/>
              </w:tabs>
              <w:spacing w:line="230" w:lineRule="auto"/>
              <w:ind w:right="6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10,619</w:t>
            </w:r>
          </w:p>
        </w:tc>
      </w:tr>
    </w:tbl>
    <w:p w:rsidR="00BC0A41" w:rsidRDefault="00BC0A41" w:rsidP="000333FE">
      <w:pPr>
        <w:pStyle w:val="af"/>
        <w:numPr>
          <w:ilvl w:val="0"/>
          <w:numId w:val="1"/>
        </w:numPr>
        <w:tabs>
          <w:tab w:val="left" w:pos="720"/>
        </w:tabs>
        <w:spacing w:before="60" w:line="218" w:lineRule="auto"/>
        <w:ind w:left="720" w:right="29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A4D05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:rsidR="000B0C9C" w:rsidRPr="000B0C9C" w:rsidRDefault="000B0C9C" w:rsidP="000B0C9C">
      <w:pPr>
        <w:spacing w:line="230" w:lineRule="auto"/>
        <w:ind w:left="720" w:right="-11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B0C9C">
        <w:rPr>
          <w:rFonts w:ascii="Angsana New" w:hAnsi="Angsana New" w:cs="Angsana New"/>
          <w:sz w:val="32"/>
          <w:szCs w:val="32"/>
          <w:cs/>
        </w:rPr>
        <w:t>ณ วันที่ 31 มีนาคม 2564 บริษัทมีสินทรัพย์สิทธิการใช้ ดังนี้</w:t>
      </w:r>
    </w:p>
    <w:p w:rsidR="00D80CBD" w:rsidRPr="00B52327" w:rsidRDefault="00B52327" w:rsidP="00D80CBD">
      <w:pPr>
        <w:tabs>
          <w:tab w:val="left" w:pos="142"/>
          <w:tab w:val="left" w:pos="426"/>
          <w:tab w:val="left" w:pos="11057"/>
        </w:tabs>
        <w:ind w:left="851"/>
        <w:jc w:val="right"/>
        <w:rPr>
          <w:rFonts w:ascii="Angsana New" w:hAnsi="Angsana New" w:cs="Angsana New"/>
          <w:sz w:val="30"/>
          <w:szCs w:val="30"/>
        </w:rPr>
      </w:pPr>
      <w:r w:rsidRPr="00B52327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B52327">
        <w:rPr>
          <w:rFonts w:ascii="Angsana New" w:hAnsi="Angsana New" w:cs="Angsana New"/>
          <w:sz w:val="30"/>
          <w:szCs w:val="30"/>
        </w:rPr>
        <w:t>:</w:t>
      </w:r>
      <w:r w:rsidR="00D51062">
        <w:rPr>
          <w:rFonts w:ascii="Angsana New" w:hAnsi="Angsana New" w:cs="Angsana New"/>
          <w:sz w:val="30"/>
          <w:szCs w:val="30"/>
        </w:rPr>
        <w:t xml:space="preserve"> </w:t>
      </w:r>
      <w:r w:rsidR="00D80CBD" w:rsidRPr="00B52327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27"/>
        <w:gridCol w:w="2793"/>
      </w:tblGrid>
      <w:tr w:rsidR="00053923" w:rsidRPr="00D80CBD" w:rsidTr="009805E9">
        <w:trPr>
          <w:trHeight w:val="406"/>
        </w:trPr>
        <w:tc>
          <w:tcPr>
            <w:tcW w:w="6027" w:type="dxa"/>
            <w:tcBorders>
              <w:top w:val="single" w:sz="4" w:space="0" w:color="auto"/>
            </w:tcBorders>
          </w:tcPr>
          <w:p w:rsidR="00053923" w:rsidRPr="00445889" w:rsidRDefault="00053923" w:rsidP="004F2BEA">
            <w:pPr>
              <w:tabs>
                <w:tab w:val="left" w:pos="142"/>
                <w:tab w:val="left" w:pos="426"/>
                <w:tab w:val="left" w:pos="11057"/>
              </w:tabs>
              <w:ind w:right="-51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793" w:type="dxa"/>
            <w:tcBorders>
              <w:top w:val="single" w:sz="4" w:space="0" w:color="auto"/>
            </w:tcBorders>
          </w:tcPr>
          <w:p w:rsidR="00053923" w:rsidRPr="00445889" w:rsidRDefault="00053923" w:rsidP="004F2BEA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</w:p>
          <w:p w:rsidR="00053923" w:rsidRPr="00445889" w:rsidRDefault="00053923" w:rsidP="000333FE">
            <w:pPr>
              <w:tabs>
                <w:tab w:val="left" w:pos="142"/>
                <w:tab w:val="left" w:pos="426"/>
                <w:tab w:val="left" w:pos="11057"/>
              </w:tabs>
              <w:ind w:lef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0CBD" w:rsidRPr="00D80CBD" w:rsidTr="000333FE">
        <w:trPr>
          <w:trHeight w:val="405"/>
        </w:trPr>
        <w:tc>
          <w:tcPr>
            <w:tcW w:w="6027" w:type="dxa"/>
            <w:tcBorders>
              <w:bottom w:val="nil"/>
            </w:tcBorders>
          </w:tcPr>
          <w:p w:rsidR="00D80CBD" w:rsidRPr="00D80CBD" w:rsidRDefault="00D80CBD" w:rsidP="00DA03C6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80CBD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มูลค่าสุทธิตามบัญชี ณ วันที่ 1 มกราคม 256</w:t>
            </w:r>
            <w:r w:rsidR="00DA03C6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793" w:type="dxa"/>
            <w:tcBorders>
              <w:bottom w:val="nil"/>
            </w:tcBorders>
          </w:tcPr>
          <w:p w:rsidR="00D80CBD" w:rsidRPr="00D80CBD" w:rsidRDefault="00D80CBD" w:rsidP="00D80CBD">
            <w:pPr>
              <w:tabs>
                <w:tab w:val="left" w:pos="142"/>
                <w:tab w:val="left" w:pos="426"/>
                <w:tab w:val="left" w:pos="11057"/>
              </w:tabs>
              <w:ind w:right="26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80CBD" w:rsidRPr="00D80CBD" w:rsidTr="000333FE">
        <w:trPr>
          <w:trHeight w:val="406"/>
        </w:trPr>
        <w:tc>
          <w:tcPr>
            <w:tcW w:w="6027" w:type="dxa"/>
            <w:tcBorders>
              <w:top w:val="nil"/>
              <w:bottom w:val="nil"/>
            </w:tcBorders>
          </w:tcPr>
          <w:p w:rsidR="00D80CBD" w:rsidRPr="00D80CBD" w:rsidRDefault="000333FE" w:rsidP="000333FE">
            <w:pPr>
              <w:numPr>
                <w:ilvl w:val="0"/>
                <w:numId w:val="30"/>
              </w:numPr>
              <w:tabs>
                <w:tab w:val="left" w:pos="601"/>
                <w:tab w:val="left" w:pos="1092"/>
                <w:tab w:val="left" w:pos="11057"/>
              </w:tabs>
              <w:ind w:left="674" w:right="-519" w:hanging="15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</w:t>
            </w:r>
            <w:r w:rsidR="00D80CBD" w:rsidRPr="00D80CBD">
              <w:rPr>
                <w:rFonts w:ascii="Angsana New" w:hAnsi="Angsana New" w:cs="Angsana New" w:hint="cs"/>
                <w:sz w:val="32"/>
                <w:szCs w:val="32"/>
                <w:cs/>
              </w:rPr>
              <w:t>าคาทุน</w:t>
            </w: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D80CBD" w:rsidRPr="00D80CBD" w:rsidRDefault="00773AA9" w:rsidP="00D80CBD">
            <w:pPr>
              <w:tabs>
                <w:tab w:val="decimal" w:pos="2052"/>
              </w:tabs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7,575</w:t>
            </w:r>
          </w:p>
        </w:tc>
      </w:tr>
      <w:tr w:rsidR="00D80CBD" w:rsidRPr="00D80CBD" w:rsidTr="001A2141">
        <w:trPr>
          <w:trHeight w:val="405"/>
        </w:trPr>
        <w:tc>
          <w:tcPr>
            <w:tcW w:w="6027" w:type="dxa"/>
            <w:tcBorders>
              <w:top w:val="nil"/>
              <w:bottom w:val="nil"/>
            </w:tcBorders>
          </w:tcPr>
          <w:p w:rsidR="00D80CBD" w:rsidRPr="00D80CBD" w:rsidRDefault="00D80CBD" w:rsidP="000333FE">
            <w:pPr>
              <w:numPr>
                <w:ilvl w:val="0"/>
                <w:numId w:val="30"/>
              </w:numPr>
              <w:tabs>
                <w:tab w:val="left" w:pos="601"/>
                <w:tab w:val="left" w:pos="1092"/>
                <w:tab w:val="left" w:pos="11057"/>
              </w:tabs>
              <w:ind w:left="674" w:right="-519" w:hanging="15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80CBD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793" w:type="dxa"/>
            <w:tcBorders>
              <w:top w:val="nil"/>
              <w:bottom w:val="single" w:sz="4" w:space="0" w:color="auto"/>
            </w:tcBorders>
          </w:tcPr>
          <w:p w:rsidR="00D80CBD" w:rsidRPr="00D80CBD" w:rsidRDefault="00F64ACE" w:rsidP="00D80CBD">
            <w:pPr>
              <w:tabs>
                <w:tab w:val="decimal" w:pos="2052"/>
              </w:tabs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(3,141</w:t>
            </w:r>
            <w:r w:rsidR="00773AA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80CBD" w:rsidRPr="00D80CBD" w:rsidTr="001A2141">
        <w:trPr>
          <w:trHeight w:val="406"/>
        </w:trPr>
        <w:tc>
          <w:tcPr>
            <w:tcW w:w="6027" w:type="dxa"/>
            <w:tcBorders>
              <w:top w:val="nil"/>
              <w:bottom w:val="nil"/>
            </w:tcBorders>
          </w:tcPr>
          <w:p w:rsidR="00D80CBD" w:rsidRPr="00D80CBD" w:rsidRDefault="00D80CBD" w:rsidP="000333FE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80CBD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793" w:type="dxa"/>
            <w:tcBorders>
              <w:bottom w:val="nil"/>
            </w:tcBorders>
          </w:tcPr>
          <w:p w:rsidR="00D80CBD" w:rsidRPr="00D80CBD" w:rsidRDefault="00773AA9" w:rsidP="00D80CBD">
            <w:pPr>
              <w:tabs>
                <w:tab w:val="decimal" w:pos="2052"/>
              </w:tabs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4,434</w:t>
            </w:r>
          </w:p>
        </w:tc>
      </w:tr>
      <w:tr w:rsidR="00D80CBD" w:rsidRPr="00D80CBD" w:rsidTr="000333FE">
        <w:trPr>
          <w:trHeight w:val="406"/>
        </w:trPr>
        <w:tc>
          <w:tcPr>
            <w:tcW w:w="6027" w:type="dxa"/>
            <w:tcBorders>
              <w:top w:val="nil"/>
            </w:tcBorders>
          </w:tcPr>
          <w:p w:rsidR="00D80CBD" w:rsidRPr="00D80CBD" w:rsidRDefault="00D80CBD" w:rsidP="000333FE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0CBD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D80CB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ค่าเสื่อมราคาสำหรับงวด</w:t>
            </w:r>
          </w:p>
        </w:tc>
        <w:tc>
          <w:tcPr>
            <w:tcW w:w="2793" w:type="dxa"/>
            <w:tcBorders>
              <w:top w:val="nil"/>
            </w:tcBorders>
          </w:tcPr>
          <w:p w:rsidR="00D80CBD" w:rsidRPr="00D80CBD" w:rsidRDefault="00773AA9" w:rsidP="00B70B9E">
            <w:pPr>
              <w:tabs>
                <w:tab w:val="decimal" w:pos="2052"/>
              </w:tabs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(33</w:t>
            </w:r>
            <w:r w:rsidR="00B70B9E"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80CBD" w:rsidRPr="00D80CBD" w:rsidTr="000333FE">
        <w:trPr>
          <w:trHeight w:val="406"/>
        </w:trPr>
        <w:tc>
          <w:tcPr>
            <w:tcW w:w="6027" w:type="dxa"/>
          </w:tcPr>
          <w:p w:rsidR="00D80CBD" w:rsidRPr="00D80CBD" w:rsidRDefault="00D80CBD" w:rsidP="000333FE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0CB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5658C">
              <w:rPr>
                <w:rFonts w:ascii="Angsana New" w:hAnsi="Angsana New" w:cs="Angsana New" w:hint="cs"/>
                <w:sz w:val="32"/>
                <w:szCs w:val="32"/>
                <w:cs/>
              </w:rPr>
              <w:t>31 มีนาคม 2564</w:t>
            </w:r>
          </w:p>
        </w:tc>
        <w:tc>
          <w:tcPr>
            <w:tcW w:w="2793" w:type="dxa"/>
          </w:tcPr>
          <w:p w:rsidR="00D80CBD" w:rsidRPr="0053551B" w:rsidRDefault="00773AA9" w:rsidP="00B70B9E">
            <w:pPr>
              <w:tabs>
                <w:tab w:val="decimal" w:pos="2052"/>
              </w:tabs>
              <w:ind w:right="454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4,10</w:t>
            </w:r>
            <w:r w:rsidR="00B70B9E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</w:p>
        </w:tc>
      </w:tr>
    </w:tbl>
    <w:p w:rsidR="00BC0A41" w:rsidRPr="008702DA" w:rsidRDefault="00BC0A41" w:rsidP="008702DA">
      <w:pPr>
        <w:tabs>
          <w:tab w:val="left" w:pos="142"/>
          <w:tab w:val="left" w:pos="426"/>
          <w:tab w:val="left" w:pos="11057"/>
        </w:tabs>
        <w:ind w:left="851" w:right="-408"/>
        <w:jc w:val="both"/>
        <w:rPr>
          <w:rFonts w:ascii="Angsana New" w:hAnsi="Angsana New" w:cs="Angsana New"/>
          <w:sz w:val="24"/>
          <w:szCs w:val="24"/>
        </w:rPr>
      </w:pPr>
    </w:p>
    <w:p w:rsidR="007761C4" w:rsidRDefault="00BC0A41" w:rsidP="000333FE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8702DA">
        <w:rPr>
          <w:rFonts w:ascii="Angsana New" w:hAnsi="Angsana New" w:cs="Angsana New"/>
          <w:sz w:val="32"/>
          <w:szCs w:val="32"/>
          <w:cs/>
        </w:rPr>
        <w:t>บริษัท</w:t>
      </w:r>
      <w:r w:rsidRPr="008702DA">
        <w:rPr>
          <w:rFonts w:ascii="Angsana New" w:hAnsi="Angsana New" w:cs="Angsana New" w:hint="cs"/>
          <w:sz w:val="32"/>
          <w:szCs w:val="32"/>
          <w:cs/>
        </w:rPr>
        <w:t>มี</w:t>
      </w:r>
      <w:r w:rsidRPr="008702DA">
        <w:rPr>
          <w:rFonts w:ascii="Angsana New" w:hAnsi="Angsana New" w:cs="Angsana New"/>
          <w:sz w:val="32"/>
          <w:szCs w:val="32"/>
          <w:cs/>
        </w:rPr>
        <w:t>ค่าเสื่อมราคา</w:t>
      </w:r>
      <w:r w:rsidR="000F09E0"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สินทรัพย์สิทธิการใช้ที่</w:t>
      </w:r>
      <w:r w:rsidRPr="008702DA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8702DA">
        <w:rPr>
          <w:rFonts w:ascii="Angsana New" w:hAnsi="Angsana New" w:cs="Angsana New"/>
          <w:sz w:val="32"/>
          <w:szCs w:val="32"/>
          <w:cs/>
        </w:rPr>
        <w:t>ในงบกำไรขาดทุนเบ็ดเสร็จ</w:t>
      </w:r>
      <w:r w:rsidR="0039251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5658C">
        <w:rPr>
          <w:rFonts w:ascii="Angsana New" w:hAnsi="Angsana New" w:cs="Angsana New" w:hint="cs"/>
          <w:spacing w:val="-2"/>
          <w:sz w:val="32"/>
          <w:szCs w:val="32"/>
          <w:cs/>
        </w:rPr>
        <w:t>สำหรับงวดสามเดือน</w:t>
      </w:r>
      <w:r w:rsidR="000F09E0">
        <w:rPr>
          <w:rFonts w:ascii="Angsana New" w:hAnsi="Angsana New" w:cs="Angsana New" w:hint="cs"/>
          <w:spacing w:val="-2"/>
          <w:sz w:val="32"/>
          <w:szCs w:val="32"/>
          <w:cs/>
        </w:rPr>
        <w:t>สิ้นสุด</w:t>
      </w:r>
      <w:r w:rsidR="000F09E0" w:rsidRPr="000333FE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="000F09E0" w:rsidRPr="008702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5658C">
        <w:rPr>
          <w:rFonts w:ascii="Angsana New" w:hAnsi="Angsana New" w:cs="Angsana New"/>
          <w:sz w:val="32"/>
          <w:szCs w:val="32"/>
        </w:rPr>
        <w:t xml:space="preserve">31 </w:t>
      </w:r>
      <w:r w:rsidR="0005658C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05658C">
        <w:rPr>
          <w:rFonts w:ascii="Angsana New" w:hAnsi="Angsana New" w:cs="Angsana New"/>
          <w:sz w:val="32"/>
          <w:szCs w:val="32"/>
        </w:rPr>
        <w:t>2564</w:t>
      </w:r>
      <w:r w:rsidR="000F09E0" w:rsidRPr="008702DA">
        <w:rPr>
          <w:rFonts w:ascii="Angsana New" w:hAnsi="Angsana New" w:cs="Angsana New"/>
          <w:sz w:val="32"/>
          <w:szCs w:val="32"/>
        </w:rPr>
        <w:t xml:space="preserve"> </w:t>
      </w:r>
      <w:r w:rsidRPr="008702DA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7761C4" w:rsidRPr="00B52327" w:rsidRDefault="00B52327" w:rsidP="007761C4">
      <w:pPr>
        <w:pStyle w:val="af"/>
        <w:tabs>
          <w:tab w:val="left" w:pos="720"/>
        </w:tabs>
        <w:spacing w:before="60"/>
        <w:ind w:left="709" w:right="29"/>
        <w:jc w:val="right"/>
        <w:rPr>
          <w:rFonts w:ascii="Angsana New" w:hAnsi="Angsana New"/>
          <w:sz w:val="30"/>
          <w:szCs w:val="30"/>
        </w:rPr>
      </w:pPr>
      <w:r w:rsidRPr="00B52327">
        <w:rPr>
          <w:rFonts w:ascii="Angsana New" w:hAnsi="Angsana New" w:hint="cs"/>
          <w:sz w:val="30"/>
          <w:szCs w:val="30"/>
          <w:cs/>
        </w:rPr>
        <w:t>หน่วย</w:t>
      </w:r>
      <w:r w:rsidRPr="00B52327">
        <w:rPr>
          <w:rFonts w:ascii="Angsana New" w:hAnsi="Angsana New"/>
          <w:sz w:val="30"/>
          <w:szCs w:val="30"/>
        </w:rPr>
        <w:t xml:space="preserve"> :</w:t>
      </w:r>
      <w:r w:rsidR="00D51062">
        <w:rPr>
          <w:rFonts w:ascii="Angsana New" w:hAnsi="Angsana New"/>
          <w:sz w:val="30"/>
          <w:szCs w:val="30"/>
        </w:rPr>
        <w:t xml:space="preserve"> </w:t>
      </w:r>
      <w:r w:rsidR="007761C4" w:rsidRPr="00B52327">
        <w:rPr>
          <w:rFonts w:ascii="Angsana New" w:hAnsi="Angsana New"/>
          <w:sz w:val="30"/>
          <w:szCs w:val="30"/>
          <w:cs/>
        </w:rPr>
        <w:t>พันบาท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30"/>
        <w:gridCol w:w="2790"/>
      </w:tblGrid>
      <w:tr w:rsidR="007761C4" w:rsidRPr="009075A8" w:rsidTr="000333FE">
        <w:trPr>
          <w:trHeight w:val="432"/>
        </w:trPr>
        <w:tc>
          <w:tcPr>
            <w:tcW w:w="6030" w:type="dxa"/>
          </w:tcPr>
          <w:p w:rsidR="007761C4" w:rsidRPr="001311A9" w:rsidRDefault="007761C4" w:rsidP="00B800F1">
            <w:pPr>
              <w:tabs>
                <w:tab w:val="left" w:pos="142"/>
                <w:tab w:val="left" w:pos="426"/>
                <w:tab w:val="left" w:pos="11057"/>
              </w:tabs>
              <w:ind w:right="-51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1311A9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:rsidR="007761C4" w:rsidRPr="001311A9" w:rsidRDefault="007761C4" w:rsidP="0005686F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11A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</w:p>
          <w:p w:rsidR="007761C4" w:rsidRPr="001311A9" w:rsidRDefault="007761C4" w:rsidP="00B800F1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11A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61C4" w:rsidRPr="009075A8" w:rsidTr="000333FE">
        <w:trPr>
          <w:trHeight w:val="432"/>
        </w:trPr>
        <w:tc>
          <w:tcPr>
            <w:tcW w:w="6030" w:type="dxa"/>
            <w:tcBorders>
              <w:bottom w:val="nil"/>
            </w:tcBorders>
          </w:tcPr>
          <w:p w:rsidR="007761C4" w:rsidRPr="001311A9" w:rsidRDefault="007761C4" w:rsidP="000333FE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1311A9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790" w:type="dxa"/>
            <w:tcBorders>
              <w:bottom w:val="nil"/>
              <w:right w:val="single" w:sz="4" w:space="0" w:color="auto"/>
            </w:tcBorders>
          </w:tcPr>
          <w:p w:rsidR="007761C4" w:rsidRPr="001311A9" w:rsidRDefault="00773AA9" w:rsidP="00B70B9E">
            <w:pPr>
              <w:tabs>
                <w:tab w:val="decimal" w:pos="2052"/>
              </w:tabs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</w:t>
            </w:r>
            <w:r w:rsidR="00B70B9E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7761C4" w:rsidRPr="009075A8" w:rsidTr="000333FE">
        <w:trPr>
          <w:trHeight w:val="432"/>
        </w:trPr>
        <w:tc>
          <w:tcPr>
            <w:tcW w:w="6030" w:type="dxa"/>
            <w:tcBorders>
              <w:top w:val="nil"/>
            </w:tcBorders>
          </w:tcPr>
          <w:p w:rsidR="007761C4" w:rsidRPr="001311A9" w:rsidRDefault="007761C4" w:rsidP="000333FE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1311A9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790" w:type="dxa"/>
            <w:tcBorders>
              <w:top w:val="nil"/>
              <w:right w:val="single" w:sz="4" w:space="0" w:color="auto"/>
            </w:tcBorders>
          </w:tcPr>
          <w:p w:rsidR="007761C4" w:rsidRPr="001311A9" w:rsidRDefault="00773AA9" w:rsidP="00C51158">
            <w:pPr>
              <w:tabs>
                <w:tab w:val="decimal" w:pos="2052"/>
              </w:tabs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181</w:t>
            </w:r>
          </w:p>
        </w:tc>
      </w:tr>
      <w:tr w:rsidR="007761C4" w:rsidRPr="009075A8" w:rsidTr="000333FE">
        <w:trPr>
          <w:trHeight w:val="432"/>
        </w:trPr>
        <w:tc>
          <w:tcPr>
            <w:tcW w:w="6030" w:type="dxa"/>
          </w:tcPr>
          <w:p w:rsidR="007761C4" w:rsidRPr="001311A9" w:rsidRDefault="007761C4" w:rsidP="00DF2502">
            <w:pPr>
              <w:tabs>
                <w:tab w:val="left" w:pos="142"/>
                <w:tab w:val="left" w:pos="426"/>
                <w:tab w:val="left" w:pos="11057"/>
              </w:tabs>
              <w:ind w:right="-519" w:firstLine="45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1311A9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:rsidR="007761C4" w:rsidRPr="001311A9" w:rsidRDefault="00773AA9" w:rsidP="00B70B9E">
            <w:pPr>
              <w:tabs>
                <w:tab w:val="decimal" w:pos="2052"/>
              </w:tabs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</w:t>
            </w:r>
            <w:r w:rsidR="00B70B9E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</w:tbl>
    <w:p w:rsidR="009A3912" w:rsidRDefault="009A3912" w:rsidP="009A3912">
      <w:pPr>
        <w:pStyle w:val="af"/>
        <w:tabs>
          <w:tab w:val="left" w:pos="720"/>
        </w:tabs>
        <w:spacing w:before="60" w:line="218" w:lineRule="auto"/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6370B" w:rsidRPr="00D411FD" w:rsidRDefault="00CE42D4" w:rsidP="000333FE">
      <w:pPr>
        <w:pStyle w:val="af"/>
        <w:numPr>
          <w:ilvl w:val="0"/>
          <w:numId w:val="1"/>
        </w:numPr>
        <w:tabs>
          <w:tab w:val="left" w:pos="720"/>
        </w:tabs>
        <w:spacing w:before="60" w:line="218" w:lineRule="auto"/>
        <w:ind w:left="720" w:right="29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411FD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:rsidR="00CE42D4" w:rsidRPr="00D3616B" w:rsidRDefault="008702DA" w:rsidP="008702DA">
      <w:pPr>
        <w:tabs>
          <w:tab w:val="left" w:pos="1860"/>
          <w:tab w:val="right" w:pos="9533"/>
        </w:tabs>
        <w:ind w:left="450" w:right="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="00CE42D4" w:rsidRPr="00D3616B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="00CE42D4" w:rsidRPr="00D3616B">
        <w:rPr>
          <w:rFonts w:ascii="Angsana New" w:hAnsi="Angsana New" w:cs="Angsana New" w:hint="cs"/>
          <w:sz w:val="32"/>
          <w:szCs w:val="32"/>
          <w:cs/>
        </w:rPr>
        <w:t>พัน</w:t>
      </w:r>
      <w:r w:rsidR="00CE42D4" w:rsidRPr="00D3616B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40"/>
        <w:gridCol w:w="2340"/>
        <w:gridCol w:w="2340"/>
      </w:tblGrid>
      <w:tr w:rsidR="00CE42D4" w:rsidRPr="00D3616B" w:rsidTr="000333FE">
        <w:trPr>
          <w:cantSplit/>
          <w:trHeight w:val="423"/>
        </w:trPr>
        <w:tc>
          <w:tcPr>
            <w:tcW w:w="414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2D4" w:rsidRPr="00D3616B" w:rsidRDefault="00CE42D4" w:rsidP="006456E5">
            <w:pPr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D3616B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2D4" w:rsidRPr="00D3616B" w:rsidRDefault="00CE42D4" w:rsidP="006456E5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616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D3616B">
              <w:rPr>
                <w:rFonts w:ascii="Angsana New" w:hAnsi="Angsana New" w:cs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CE42D4" w:rsidRPr="00D3616B" w:rsidTr="000333FE">
        <w:trPr>
          <w:cantSplit/>
          <w:trHeight w:val="423"/>
        </w:trPr>
        <w:tc>
          <w:tcPr>
            <w:tcW w:w="41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2D4" w:rsidRPr="00D3616B" w:rsidRDefault="00CE42D4" w:rsidP="006456E5">
            <w:pPr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D4" w:rsidRPr="00D3616B" w:rsidRDefault="00CE42D4" w:rsidP="006456E5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3616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proofErr w:type="gramStart"/>
            <w:r w:rsidR="0005658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05658C">
              <w:rPr>
                <w:rFonts w:ascii="Angsana New" w:hAnsi="Angsana New" w:cs="Angsana New"/>
                <w:sz w:val="32"/>
                <w:szCs w:val="32"/>
                <w:cs/>
              </w:rPr>
              <w:t>มี.ค.</w:t>
            </w:r>
            <w:proofErr w:type="gramEnd"/>
            <w:r w:rsidR="0005658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5658C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42D4" w:rsidRPr="00D3616B" w:rsidRDefault="00CE42D4" w:rsidP="006456E5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3616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="0005658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05658C">
              <w:rPr>
                <w:rFonts w:ascii="Angsana New" w:hAnsi="Angsana New" w:cs="Angsana New"/>
                <w:sz w:val="32"/>
                <w:szCs w:val="32"/>
                <w:cs/>
              </w:rPr>
              <w:t xml:space="preserve">ธ.ค. </w:t>
            </w:r>
            <w:r w:rsidR="0005658C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E17655" w:rsidRPr="00D3616B" w:rsidTr="000333FE">
        <w:trPr>
          <w:cantSplit/>
          <w:trHeight w:val="476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</w:tcBorders>
          </w:tcPr>
          <w:p w:rsidR="00E17655" w:rsidRPr="00D3616B" w:rsidRDefault="00E17655" w:rsidP="003C78AE">
            <w:pPr>
              <w:tabs>
                <w:tab w:val="left" w:pos="142"/>
                <w:tab w:val="left" w:pos="426"/>
                <w:tab w:val="left" w:pos="11057"/>
              </w:tabs>
              <w:ind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</w:t>
            </w:r>
            <w:r w:rsidRPr="003C78AE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กู้ยืม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ระยะสั้นจากสถาบันการเงิน</w:t>
            </w:r>
          </w:p>
        </w:tc>
        <w:tc>
          <w:tcPr>
            <w:tcW w:w="2340" w:type="dxa"/>
            <w:tcBorders>
              <w:top w:val="nil"/>
              <w:bottom w:val="nil"/>
              <w:right w:val="single" w:sz="4" w:space="0" w:color="auto"/>
            </w:tcBorders>
          </w:tcPr>
          <w:p w:rsidR="00E17655" w:rsidRPr="00D3616B" w:rsidRDefault="000A6A58" w:rsidP="006456E5">
            <w:pPr>
              <w:tabs>
                <w:tab w:val="decimal" w:pos="1449"/>
              </w:tabs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7655" w:rsidRPr="000A6A58" w:rsidRDefault="00E17655" w:rsidP="001E450B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0A6A58">
              <w:rPr>
                <w:rFonts w:ascii="Angsana New" w:hAnsi="Angsana New" w:cs="Angsana New"/>
                <w:sz w:val="32"/>
                <w:szCs w:val="32"/>
              </w:rPr>
              <w:t>30,000</w:t>
            </w:r>
          </w:p>
        </w:tc>
      </w:tr>
      <w:tr w:rsidR="00E17655" w:rsidRPr="00D3616B" w:rsidTr="000333FE">
        <w:trPr>
          <w:cantSplit/>
          <w:trHeight w:val="476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17655" w:rsidRPr="00D3616B" w:rsidRDefault="00E17655" w:rsidP="006456E5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616B">
              <w:rPr>
                <w:rFonts w:ascii="Angsana New" w:hAnsi="Angsana New" w:cs="Angsana New" w:hint="cs"/>
                <w:sz w:val="32"/>
                <w:szCs w:val="32"/>
                <w:cs/>
              </w:rPr>
              <w:t>เงิน</w:t>
            </w:r>
            <w:proofErr w:type="spellStart"/>
            <w:r w:rsidRPr="00D3616B">
              <w:rPr>
                <w:rFonts w:ascii="Angsana New" w:hAnsi="Angsana New" w:cs="Angsana New" w:hint="cs"/>
                <w:sz w:val="32"/>
                <w:szCs w:val="32"/>
                <w:cs/>
              </w:rPr>
              <w:t>กู้ทรัสต์</w:t>
            </w:r>
            <w:proofErr w:type="spellEnd"/>
            <w:r w:rsidRPr="00D3616B">
              <w:rPr>
                <w:rFonts w:ascii="Angsana New" w:hAnsi="Angsana New" w:cs="Angsana New" w:hint="cs"/>
                <w:sz w:val="32"/>
                <w:szCs w:val="32"/>
                <w:cs/>
              </w:rPr>
              <w:t>รี</w:t>
            </w:r>
            <w:proofErr w:type="spellStart"/>
            <w:r w:rsidRPr="00D3616B">
              <w:rPr>
                <w:rFonts w:ascii="Angsana New" w:hAnsi="Angsana New" w:cs="Angsana New" w:hint="cs"/>
                <w:sz w:val="32"/>
                <w:szCs w:val="32"/>
                <w:cs/>
              </w:rPr>
              <w:t>ซีท</w:t>
            </w:r>
            <w:proofErr w:type="spellEnd"/>
          </w:p>
        </w:tc>
        <w:tc>
          <w:tcPr>
            <w:tcW w:w="23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17655" w:rsidRDefault="000A6A58" w:rsidP="006456E5">
            <w:pPr>
              <w:tabs>
                <w:tab w:val="decimal" w:pos="1449"/>
              </w:tabs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655" w:rsidRPr="000A6A58" w:rsidRDefault="00E17655" w:rsidP="001E450B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0A6A58">
              <w:rPr>
                <w:rFonts w:ascii="Angsana New" w:hAnsi="Angsana New" w:cs="Angsana New"/>
                <w:sz w:val="32"/>
                <w:szCs w:val="32"/>
              </w:rPr>
              <w:t>16,395</w:t>
            </w:r>
          </w:p>
        </w:tc>
      </w:tr>
      <w:tr w:rsidR="00E17655" w:rsidRPr="00D3616B" w:rsidTr="001E450B">
        <w:trPr>
          <w:cantSplit/>
          <w:trHeight w:val="476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</w:tcBorders>
          </w:tcPr>
          <w:p w:rsidR="00E17655" w:rsidRPr="009D78A1" w:rsidRDefault="00E17655" w:rsidP="00654AD6">
            <w:pPr>
              <w:tabs>
                <w:tab w:val="left" w:pos="142"/>
                <w:tab w:val="left" w:pos="426"/>
                <w:tab w:val="left" w:pos="11057"/>
              </w:tabs>
              <w:ind w:right="-519" w:firstLine="45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54AD6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655" w:rsidRDefault="000A6A58" w:rsidP="006456E5">
            <w:pPr>
              <w:tabs>
                <w:tab w:val="decimal" w:pos="1449"/>
              </w:tabs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655" w:rsidRPr="000A6A58" w:rsidRDefault="00E17655" w:rsidP="001E450B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0A6A58">
              <w:rPr>
                <w:rFonts w:ascii="Angsana New" w:hAnsi="Angsana New" w:cs="Angsana New"/>
                <w:sz w:val="32"/>
                <w:szCs w:val="32"/>
              </w:rPr>
              <w:t>46,395</w:t>
            </w:r>
          </w:p>
        </w:tc>
      </w:tr>
    </w:tbl>
    <w:p w:rsidR="000F5442" w:rsidRPr="000F5442" w:rsidRDefault="000F5442" w:rsidP="006456E5">
      <w:pPr>
        <w:ind w:left="270" w:right="-13" w:firstLine="99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A01A5B" w:rsidRPr="001D22D2" w:rsidRDefault="00CE42D4" w:rsidP="001D22D2">
      <w:pPr>
        <w:ind w:left="720" w:right="-11" w:firstLine="72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>เ</w:t>
      </w:r>
      <w:r w:rsidRPr="00E90A84">
        <w:rPr>
          <w:rFonts w:ascii="Angsana New" w:hAnsi="Angsana New" w:cs="Angsana New" w:hint="cs"/>
          <w:spacing w:val="-2"/>
          <w:sz w:val="32"/>
          <w:szCs w:val="32"/>
          <w:cs/>
        </w:rPr>
        <w:t>งินกู้ยืมระยะสั้นจากสถาบันการเงินมี</w:t>
      </w:r>
      <w:r w:rsidRPr="001D22D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อัตราดอกเบี้ยร้อยละ </w:t>
      </w:r>
      <w:r w:rsidR="003D1849" w:rsidRPr="001D22D2">
        <w:rPr>
          <w:rFonts w:ascii="Angsana New" w:hAnsi="Angsana New" w:cs="Angsana New"/>
          <w:spacing w:val="-2"/>
          <w:sz w:val="32"/>
          <w:szCs w:val="32"/>
        </w:rPr>
        <w:t>1.95</w:t>
      </w:r>
      <w:r w:rsidRPr="001D22D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8414A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- 2.23 </w:t>
      </w:r>
      <w:r w:rsidRPr="001D22D2">
        <w:rPr>
          <w:rFonts w:ascii="Angsana New" w:hAnsi="Angsana New" w:cs="Angsana New" w:hint="cs"/>
          <w:spacing w:val="-2"/>
          <w:sz w:val="32"/>
          <w:szCs w:val="32"/>
          <w:cs/>
        </w:rPr>
        <w:t>ต่อปี</w:t>
      </w:r>
      <w:r w:rsidR="00A01A5B" w:rsidRPr="001D22D2"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:rsidR="00CE42D4" w:rsidRPr="00D411FD" w:rsidRDefault="00CE42D4" w:rsidP="00654AD6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D411FD">
        <w:rPr>
          <w:rFonts w:ascii="Angsana New" w:hAnsi="Angsana New" w:hint="cs"/>
          <w:b/>
          <w:bCs/>
          <w:sz w:val="32"/>
          <w:szCs w:val="32"/>
          <w:cs/>
        </w:rPr>
        <w:lastRenderedPageBreak/>
        <w:t>เ</w:t>
      </w:r>
      <w:r w:rsidRPr="00D411FD">
        <w:rPr>
          <w:rFonts w:ascii="Angsana New" w:hAnsi="Angsana New"/>
          <w:b/>
          <w:bCs/>
          <w:sz w:val="32"/>
          <w:szCs w:val="32"/>
          <w:cs/>
        </w:rPr>
        <w:t>จ้าหนี้การค้าและเจ้าหนี้</w:t>
      </w:r>
      <w:r w:rsidR="00D1560F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D411FD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:rsidR="007613D6" w:rsidRDefault="007613D6" w:rsidP="00654AD6">
      <w:pPr>
        <w:pStyle w:val="af"/>
        <w:tabs>
          <w:tab w:val="left" w:pos="-426"/>
        </w:tabs>
        <w:ind w:left="450" w:right="-7"/>
        <w:jc w:val="right"/>
        <w:rPr>
          <w:rFonts w:ascii="Angsana New" w:hAnsi="Angsana New"/>
          <w:b/>
          <w:bCs/>
          <w:sz w:val="32"/>
          <w:szCs w:val="32"/>
        </w:rPr>
      </w:pPr>
      <w:r w:rsidRPr="007646DF">
        <w:rPr>
          <w:rFonts w:ascii="Angsana New" w:hAnsi="Angsana New"/>
          <w:sz w:val="32"/>
          <w:szCs w:val="32"/>
          <w:cs/>
        </w:rPr>
        <w:t xml:space="preserve">หน่วย : </w:t>
      </w:r>
      <w:r w:rsidRPr="007646DF">
        <w:rPr>
          <w:rFonts w:ascii="Angsana New" w:hAnsi="Angsana New" w:hint="cs"/>
          <w:sz w:val="32"/>
          <w:szCs w:val="32"/>
          <w:cs/>
        </w:rPr>
        <w:t>พัน</w:t>
      </w:r>
      <w:r w:rsidRPr="007646DF">
        <w:rPr>
          <w:rFonts w:ascii="Angsana New" w:hAnsi="Angsana New"/>
          <w:sz w:val="32"/>
          <w:szCs w:val="32"/>
          <w:cs/>
        </w:rPr>
        <w:t>บาท</w:t>
      </w:r>
    </w:p>
    <w:tbl>
      <w:tblPr>
        <w:tblStyle w:val="ad"/>
        <w:tblW w:w="0" w:type="auto"/>
        <w:tblInd w:w="828" w:type="dxa"/>
        <w:tblLook w:val="04A0"/>
      </w:tblPr>
      <w:tblGrid>
        <w:gridCol w:w="2160"/>
        <w:gridCol w:w="1666"/>
        <w:gridCol w:w="1667"/>
        <w:gridCol w:w="1667"/>
        <w:gridCol w:w="1667"/>
      </w:tblGrid>
      <w:tr w:rsidR="007613D6" w:rsidTr="006872A3">
        <w:tc>
          <w:tcPr>
            <w:tcW w:w="2160" w:type="dxa"/>
            <w:vMerge w:val="restart"/>
            <w:vAlign w:val="center"/>
          </w:tcPr>
          <w:p w:rsidR="007613D6" w:rsidRPr="00E70F0C" w:rsidRDefault="007613D6" w:rsidP="00654AD6">
            <w:pPr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3333" w:type="dxa"/>
            <w:gridSpan w:val="2"/>
            <w:tcBorders>
              <w:bottom w:val="single" w:sz="4" w:space="0" w:color="auto"/>
            </w:tcBorders>
            <w:vAlign w:val="center"/>
          </w:tcPr>
          <w:p w:rsidR="007613D6" w:rsidRPr="00E70F0C" w:rsidRDefault="007613D6" w:rsidP="00654AD6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334" w:type="dxa"/>
            <w:gridSpan w:val="2"/>
            <w:tcBorders>
              <w:bottom w:val="single" w:sz="4" w:space="0" w:color="auto"/>
            </w:tcBorders>
            <w:vAlign w:val="center"/>
          </w:tcPr>
          <w:p w:rsidR="007613D6" w:rsidRPr="00E70F0C" w:rsidRDefault="007613D6" w:rsidP="00654AD6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13D6" w:rsidTr="006872A3"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7613D6" w:rsidRDefault="007613D6" w:rsidP="00654AD6">
            <w:pPr>
              <w:pStyle w:val="af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6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613D6" w:rsidRDefault="007613D6" w:rsidP="00654AD6">
            <w:pPr>
              <w:pStyle w:val="af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70F0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proofErr w:type="gramStart"/>
            <w:r w:rsidR="000565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05658C">
              <w:rPr>
                <w:rFonts w:ascii="Angsana New" w:hAnsi="Angsana New"/>
                <w:sz w:val="32"/>
                <w:szCs w:val="32"/>
                <w:cs/>
              </w:rPr>
              <w:t>มี.ค.</w:t>
            </w:r>
            <w:proofErr w:type="gramEnd"/>
            <w:r w:rsidR="0005658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565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613D6" w:rsidRDefault="007613D6" w:rsidP="00654AD6">
            <w:pPr>
              <w:pStyle w:val="af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70F0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="000565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05658C">
              <w:rPr>
                <w:rFonts w:ascii="Angsana New" w:hAnsi="Angsana New"/>
                <w:sz w:val="32"/>
                <w:szCs w:val="32"/>
                <w:cs/>
              </w:rPr>
              <w:t xml:space="preserve">ธ.ค. </w:t>
            </w:r>
            <w:r w:rsidR="0005658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613D6" w:rsidRPr="00E70F0C" w:rsidRDefault="007613D6" w:rsidP="00654AD6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proofErr w:type="gramStart"/>
            <w:r w:rsidR="0005658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05658C">
              <w:rPr>
                <w:rFonts w:ascii="Angsana New" w:hAnsi="Angsana New" w:cs="Angsana New"/>
                <w:sz w:val="32"/>
                <w:szCs w:val="32"/>
                <w:cs/>
              </w:rPr>
              <w:t>มี.ค.</w:t>
            </w:r>
            <w:proofErr w:type="gramEnd"/>
            <w:r w:rsidR="0005658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5658C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613D6" w:rsidRPr="00E70F0C" w:rsidRDefault="007613D6" w:rsidP="00654AD6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="0005658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05658C">
              <w:rPr>
                <w:rFonts w:ascii="Angsana New" w:hAnsi="Angsana New" w:cs="Angsana New"/>
                <w:sz w:val="32"/>
                <w:szCs w:val="32"/>
                <w:cs/>
              </w:rPr>
              <w:t xml:space="preserve">ธ.ค. </w:t>
            </w:r>
            <w:r w:rsidR="0005658C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E17655" w:rsidTr="006872A3">
        <w:tc>
          <w:tcPr>
            <w:tcW w:w="2160" w:type="dxa"/>
            <w:tcBorders>
              <w:bottom w:val="nil"/>
            </w:tcBorders>
            <w:vAlign w:val="bottom"/>
          </w:tcPr>
          <w:p w:rsidR="00E17655" w:rsidRPr="00E70F0C" w:rsidRDefault="00E17655" w:rsidP="00654AD6">
            <w:pPr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666" w:type="dxa"/>
            <w:tcBorders>
              <w:bottom w:val="nil"/>
              <w:right w:val="single" w:sz="4" w:space="0" w:color="auto"/>
            </w:tcBorders>
          </w:tcPr>
          <w:p w:rsidR="00E17655" w:rsidRPr="00401B74" w:rsidRDefault="009521B2" w:rsidP="00654AD6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453,596</w:t>
            </w:r>
          </w:p>
        </w:tc>
        <w:tc>
          <w:tcPr>
            <w:tcW w:w="1667" w:type="dxa"/>
            <w:tcBorders>
              <w:left w:val="single" w:sz="4" w:space="0" w:color="auto"/>
              <w:bottom w:val="nil"/>
            </w:tcBorders>
          </w:tcPr>
          <w:p w:rsidR="00E17655" w:rsidRPr="009521B2" w:rsidRDefault="00E17655" w:rsidP="00654AD6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21B2">
              <w:rPr>
                <w:rFonts w:ascii="Angsana New" w:hAnsi="Angsana New"/>
                <w:sz w:val="32"/>
                <w:szCs w:val="32"/>
              </w:rPr>
              <w:t>324,98</w:t>
            </w:r>
            <w:r w:rsidR="009521B2" w:rsidRPr="009521B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67" w:type="dxa"/>
            <w:tcBorders>
              <w:bottom w:val="nil"/>
              <w:right w:val="single" w:sz="4" w:space="0" w:color="auto"/>
            </w:tcBorders>
          </w:tcPr>
          <w:p w:rsidR="00E17655" w:rsidRPr="00401B74" w:rsidRDefault="007B7C5B" w:rsidP="00654AD6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452,934</w:t>
            </w:r>
          </w:p>
        </w:tc>
        <w:tc>
          <w:tcPr>
            <w:tcW w:w="1667" w:type="dxa"/>
            <w:tcBorders>
              <w:left w:val="single" w:sz="4" w:space="0" w:color="auto"/>
              <w:bottom w:val="nil"/>
            </w:tcBorders>
          </w:tcPr>
          <w:p w:rsidR="00E17655" w:rsidRPr="007B7C5B" w:rsidRDefault="00E17655" w:rsidP="00654AD6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B7C5B">
              <w:rPr>
                <w:rFonts w:ascii="Angsana New" w:hAnsi="Angsana New"/>
                <w:sz w:val="32"/>
                <w:szCs w:val="32"/>
              </w:rPr>
              <w:t>324,42</w:t>
            </w:r>
            <w:r w:rsidR="007B7C5B" w:rsidRPr="007B7C5B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E17655" w:rsidTr="006872A3">
        <w:tc>
          <w:tcPr>
            <w:tcW w:w="2160" w:type="dxa"/>
            <w:tcBorders>
              <w:top w:val="nil"/>
              <w:bottom w:val="nil"/>
            </w:tcBorders>
          </w:tcPr>
          <w:p w:rsidR="00E17655" w:rsidRPr="00E70F0C" w:rsidRDefault="00E17655" w:rsidP="00654AD6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666" w:type="dxa"/>
            <w:tcBorders>
              <w:top w:val="nil"/>
              <w:bottom w:val="nil"/>
              <w:right w:val="single" w:sz="4" w:space="0" w:color="auto"/>
            </w:tcBorders>
          </w:tcPr>
          <w:p w:rsidR="00E17655" w:rsidRPr="00401B74" w:rsidRDefault="009521B2" w:rsidP="00654AD6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23,198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:rsidR="00E17655" w:rsidRPr="009521B2" w:rsidRDefault="00E17655" w:rsidP="00654AD6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21B2">
              <w:rPr>
                <w:rFonts w:ascii="Angsana New" w:hAnsi="Angsana New"/>
                <w:sz w:val="32"/>
                <w:szCs w:val="32"/>
              </w:rPr>
              <w:t>16,59</w:t>
            </w:r>
            <w:r w:rsidR="009521B2" w:rsidRPr="009521B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67" w:type="dxa"/>
            <w:tcBorders>
              <w:top w:val="nil"/>
              <w:bottom w:val="nil"/>
              <w:right w:val="single" w:sz="4" w:space="0" w:color="auto"/>
            </w:tcBorders>
          </w:tcPr>
          <w:p w:rsidR="00E17655" w:rsidRPr="00401B74" w:rsidRDefault="007B7C5B" w:rsidP="00654AD6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23,198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:rsidR="00E17655" w:rsidRPr="007B7C5B" w:rsidRDefault="00E17655" w:rsidP="00654AD6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B7C5B">
              <w:rPr>
                <w:rFonts w:ascii="Angsana New" w:hAnsi="Angsana New"/>
                <w:sz w:val="32"/>
                <w:szCs w:val="32"/>
              </w:rPr>
              <w:t>16,59</w:t>
            </w:r>
            <w:r w:rsidR="007B7C5B" w:rsidRPr="007B7C5B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17655" w:rsidTr="00443EA5">
        <w:tc>
          <w:tcPr>
            <w:tcW w:w="2160" w:type="dxa"/>
            <w:tcBorders>
              <w:top w:val="nil"/>
              <w:bottom w:val="nil"/>
            </w:tcBorders>
          </w:tcPr>
          <w:p w:rsidR="00E17655" w:rsidRPr="00E70F0C" w:rsidRDefault="00E17655" w:rsidP="00654AD6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เจ้าหนี้ทรัพย์สิน</w:t>
            </w:r>
          </w:p>
        </w:tc>
        <w:tc>
          <w:tcPr>
            <w:tcW w:w="1666" w:type="dxa"/>
            <w:tcBorders>
              <w:top w:val="nil"/>
              <w:bottom w:val="nil"/>
              <w:right w:val="single" w:sz="4" w:space="0" w:color="auto"/>
            </w:tcBorders>
          </w:tcPr>
          <w:p w:rsidR="00E17655" w:rsidRDefault="009521B2" w:rsidP="00654AD6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21,768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:rsidR="00E17655" w:rsidRPr="009521B2" w:rsidRDefault="00E17655" w:rsidP="00654AD6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21B2">
              <w:rPr>
                <w:rFonts w:ascii="Angsana New" w:hAnsi="Angsana New"/>
                <w:sz w:val="32"/>
                <w:szCs w:val="32"/>
              </w:rPr>
              <w:t>23,859</w:t>
            </w:r>
          </w:p>
        </w:tc>
        <w:tc>
          <w:tcPr>
            <w:tcW w:w="1667" w:type="dxa"/>
            <w:tcBorders>
              <w:top w:val="nil"/>
              <w:bottom w:val="nil"/>
              <w:right w:val="single" w:sz="4" w:space="0" w:color="auto"/>
            </w:tcBorders>
          </w:tcPr>
          <w:p w:rsidR="00E17655" w:rsidRDefault="007B7C5B" w:rsidP="00654AD6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21,768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:rsidR="00E17655" w:rsidRPr="007B7C5B" w:rsidRDefault="00E17655" w:rsidP="00654AD6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B7C5B">
              <w:rPr>
                <w:rFonts w:ascii="Angsana New" w:hAnsi="Angsana New"/>
                <w:sz w:val="32"/>
                <w:szCs w:val="32"/>
              </w:rPr>
              <w:t>23,859</w:t>
            </w:r>
          </w:p>
        </w:tc>
      </w:tr>
      <w:tr w:rsidR="00E17655" w:rsidTr="00443EA5">
        <w:tc>
          <w:tcPr>
            <w:tcW w:w="2160" w:type="dxa"/>
            <w:tcBorders>
              <w:top w:val="nil"/>
              <w:bottom w:val="nil"/>
            </w:tcBorders>
          </w:tcPr>
          <w:p w:rsidR="00E17655" w:rsidRPr="00E70F0C" w:rsidRDefault="00E17655" w:rsidP="00654AD6">
            <w:pPr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666" w:type="dxa"/>
            <w:tcBorders>
              <w:top w:val="nil"/>
              <w:bottom w:val="nil"/>
              <w:right w:val="single" w:sz="4" w:space="0" w:color="auto"/>
            </w:tcBorders>
          </w:tcPr>
          <w:p w:rsidR="00E17655" w:rsidRPr="00401B74" w:rsidRDefault="009521B2" w:rsidP="00654AD6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12,697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:rsidR="00E17655" w:rsidRPr="009521B2" w:rsidRDefault="00E17655" w:rsidP="00654AD6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21B2">
              <w:rPr>
                <w:rFonts w:ascii="Angsana New" w:hAnsi="Angsana New"/>
                <w:sz w:val="32"/>
                <w:szCs w:val="32"/>
              </w:rPr>
              <w:t>10,17</w:t>
            </w:r>
            <w:r w:rsidR="009521B2" w:rsidRPr="009521B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67" w:type="dxa"/>
            <w:tcBorders>
              <w:top w:val="nil"/>
              <w:bottom w:val="nil"/>
              <w:right w:val="single" w:sz="4" w:space="0" w:color="auto"/>
            </w:tcBorders>
          </w:tcPr>
          <w:p w:rsidR="00E17655" w:rsidRPr="00401B74" w:rsidRDefault="007B7C5B" w:rsidP="00654AD6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12,118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:rsidR="00E17655" w:rsidRPr="007B7C5B" w:rsidRDefault="00E17655" w:rsidP="00654AD6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B7C5B">
              <w:rPr>
                <w:rFonts w:ascii="Angsana New" w:hAnsi="Angsana New"/>
                <w:sz w:val="32"/>
                <w:szCs w:val="32"/>
              </w:rPr>
              <w:t>9,726</w:t>
            </w:r>
          </w:p>
        </w:tc>
      </w:tr>
      <w:tr w:rsidR="00E17655" w:rsidTr="006872A3">
        <w:tc>
          <w:tcPr>
            <w:tcW w:w="2160" w:type="dxa"/>
          </w:tcPr>
          <w:p w:rsidR="00E17655" w:rsidRPr="00E70F0C" w:rsidRDefault="00E17655" w:rsidP="00654AD6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66" w:type="dxa"/>
            <w:tcBorders>
              <w:right w:val="single" w:sz="4" w:space="0" w:color="auto"/>
            </w:tcBorders>
          </w:tcPr>
          <w:p w:rsidR="00E17655" w:rsidRPr="005759D4" w:rsidRDefault="009521B2" w:rsidP="00654AD6">
            <w:pPr>
              <w:tabs>
                <w:tab w:val="decimal" w:pos="1085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511,259</w:t>
            </w:r>
          </w:p>
        </w:tc>
        <w:tc>
          <w:tcPr>
            <w:tcW w:w="1667" w:type="dxa"/>
            <w:tcBorders>
              <w:left w:val="single" w:sz="4" w:space="0" w:color="auto"/>
            </w:tcBorders>
          </w:tcPr>
          <w:p w:rsidR="00E17655" w:rsidRPr="009521B2" w:rsidRDefault="00E17655" w:rsidP="00654AD6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21B2">
              <w:rPr>
                <w:rFonts w:ascii="Angsana New" w:hAnsi="Angsana New"/>
                <w:sz w:val="32"/>
                <w:szCs w:val="32"/>
              </w:rPr>
              <w:t>375,61</w:t>
            </w:r>
            <w:r w:rsidR="009521B2" w:rsidRPr="009521B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E17655" w:rsidRPr="00401B74" w:rsidRDefault="007B7C5B" w:rsidP="00654AD6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510,018</w:t>
            </w:r>
          </w:p>
        </w:tc>
        <w:tc>
          <w:tcPr>
            <w:tcW w:w="1667" w:type="dxa"/>
            <w:tcBorders>
              <w:left w:val="single" w:sz="4" w:space="0" w:color="auto"/>
            </w:tcBorders>
          </w:tcPr>
          <w:p w:rsidR="00E17655" w:rsidRPr="007B7C5B" w:rsidRDefault="00E17655" w:rsidP="00654AD6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B7C5B">
              <w:rPr>
                <w:rFonts w:ascii="Angsana New" w:hAnsi="Angsana New"/>
                <w:sz w:val="32"/>
                <w:szCs w:val="32"/>
              </w:rPr>
              <w:t>374,60</w:t>
            </w:r>
            <w:r w:rsidR="007B7C5B" w:rsidRPr="007B7C5B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:rsidR="00385F99" w:rsidRDefault="00385F99" w:rsidP="00654AD6">
      <w:pPr>
        <w:pStyle w:val="af"/>
        <w:tabs>
          <w:tab w:val="left" w:pos="720"/>
        </w:tabs>
        <w:spacing w:before="60"/>
        <w:ind w:left="709" w:right="29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E17AF" w:rsidRPr="003C5FD2" w:rsidRDefault="00BE17AF" w:rsidP="00654AD6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3C5FD2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BE17AF" w:rsidRPr="00EF70B0" w:rsidRDefault="00BE17AF" w:rsidP="00654AD6">
      <w:pPr>
        <w:jc w:val="right"/>
        <w:rPr>
          <w:rFonts w:ascii="Angsana New" w:hAnsi="Angsana New" w:cs="Angsana New"/>
          <w:sz w:val="30"/>
          <w:szCs w:val="30"/>
        </w:rPr>
      </w:pPr>
      <w:r w:rsidRPr="00EF70B0">
        <w:rPr>
          <w:rFonts w:ascii="Angsana New" w:hAnsi="Angsana New" w:cs="Angsana New"/>
          <w:sz w:val="30"/>
          <w:szCs w:val="30"/>
          <w:cs/>
        </w:rPr>
        <w:t>หน่วย</w:t>
      </w:r>
      <w:r w:rsidR="00B523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F70B0">
        <w:rPr>
          <w:rFonts w:ascii="Angsana New" w:hAnsi="Angsana New" w:cs="Angsana New"/>
          <w:sz w:val="30"/>
          <w:szCs w:val="30"/>
        </w:rPr>
        <w:t xml:space="preserve">: </w:t>
      </w:r>
      <w:r w:rsidRPr="00EF70B0">
        <w:rPr>
          <w:rFonts w:ascii="Angsana New" w:hAnsi="Angsana New" w:cs="Angsana New" w:hint="cs"/>
          <w:sz w:val="30"/>
          <w:szCs w:val="30"/>
          <w:cs/>
        </w:rPr>
        <w:t>พัน</w:t>
      </w:r>
      <w:r w:rsidRPr="00EF70B0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55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20"/>
        <w:gridCol w:w="2735"/>
      </w:tblGrid>
      <w:tr w:rsidR="00BE17AF" w:rsidRPr="000112BB" w:rsidTr="009A3912"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:rsidR="00BE17AF" w:rsidRPr="006872A3" w:rsidRDefault="00BE17AF" w:rsidP="00654AD6">
            <w:pPr>
              <w:tabs>
                <w:tab w:val="left" w:pos="142"/>
                <w:tab w:val="left" w:pos="426"/>
                <w:tab w:val="left" w:pos="11057"/>
              </w:tabs>
              <w:ind w:right="35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872A3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35" w:type="dxa"/>
            <w:tcBorders>
              <w:bottom w:val="single" w:sz="4" w:space="0" w:color="auto"/>
            </w:tcBorders>
          </w:tcPr>
          <w:p w:rsidR="00BE17AF" w:rsidRPr="006872A3" w:rsidRDefault="00BE17AF" w:rsidP="00654AD6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872A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6872A3">
              <w:rPr>
                <w:rFonts w:ascii="Angsana New" w:hAnsi="Angsana New" w:cs="Angsana New" w:hint="cs"/>
                <w:sz w:val="32"/>
                <w:szCs w:val="32"/>
                <w:cs/>
              </w:rPr>
              <w:br/>
              <w:t>และ</w:t>
            </w:r>
            <w:r w:rsidRPr="006872A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17AF" w:rsidRPr="000112BB" w:rsidTr="009A3912">
        <w:trPr>
          <w:trHeight w:val="420"/>
        </w:trPr>
        <w:tc>
          <w:tcPr>
            <w:tcW w:w="6120" w:type="dxa"/>
            <w:tcBorders>
              <w:bottom w:val="nil"/>
            </w:tcBorders>
          </w:tcPr>
          <w:p w:rsidR="00BE17AF" w:rsidRPr="006872A3" w:rsidRDefault="00BE17AF" w:rsidP="00654AD6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872A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ภาระผูกพันตามโครงการผลประโยชน์</w:t>
            </w:r>
          </w:p>
        </w:tc>
        <w:tc>
          <w:tcPr>
            <w:tcW w:w="2735" w:type="dxa"/>
            <w:tcBorders>
              <w:bottom w:val="nil"/>
            </w:tcBorders>
            <w:shd w:val="clear" w:color="auto" w:fill="auto"/>
          </w:tcPr>
          <w:p w:rsidR="00BE17AF" w:rsidRPr="00D45839" w:rsidRDefault="00BE17AF" w:rsidP="00654AD6">
            <w:pPr>
              <w:tabs>
                <w:tab w:val="decimal" w:pos="2277"/>
              </w:tabs>
              <w:ind w:left="-108" w:right="-106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BE17AF" w:rsidRPr="000112BB" w:rsidTr="009A3912">
        <w:trPr>
          <w:trHeight w:val="420"/>
        </w:trPr>
        <w:tc>
          <w:tcPr>
            <w:tcW w:w="6120" w:type="dxa"/>
            <w:tcBorders>
              <w:top w:val="nil"/>
              <w:bottom w:val="nil"/>
            </w:tcBorders>
          </w:tcPr>
          <w:p w:rsidR="00BE17AF" w:rsidRPr="006872A3" w:rsidRDefault="00BE17AF" w:rsidP="00654AD6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6872A3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มูลค่าหนี้สิน ณ วันที่ 1 มกราคม 25</w:t>
            </w:r>
            <w:r w:rsidRPr="006872A3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D929E3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735" w:type="dxa"/>
            <w:tcBorders>
              <w:top w:val="nil"/>
              <w:bottom w:val="nil"/>
            </w:tcBorders>
            <w:shd w:val="clear" w:color="auto" w:fill="auto"/>
          </w:tcPr>
          <w:p w:rsidR="00BE17AF" w:rsidRPr="0005686F" w:rsidRDefault="00946C5C" w:rsidP="00654AD6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98,899</w:t>
            </w:r>
          </w:p>
        </w:tc>
      </w:tr>
      <w:tr w:rsidR="00BE17AF" w:rsidRPr="000112BB" w:rsidTr="009A3912">
        <w:trPr>
          <w:trHeight w:val="420"/>
        </w:trPr>
        <w:tc>
          <w:tcPr>
            <w:tcW w:w="6120" w:type="dxa"/>
            <w:tcBorders>
              <w:top w:val="nil"/>
              <w:bottom w:val="nil"/>
            </w:tcBorders>
          </w:tcPr>
          <w:p w:rsidR="00BE17AF" w:rsidRPr="006872A3" w:rsidRDefault="00BE17AF" w:rsidP="00654AD6">
            <w:pPr>
              <w:tabs>
                <w:tab w:val="left" w:pos="284"/>
                <w:tab w:val="left" w:pos="743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</w:rPr>
            </w:pPr>
            <w:r w:rsidRPr="006872A3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6872A3">
              <w:rPr>
                <w:rFonts w:ascii="Angsana New" w:hAnsi="Angsana New" w:cs="Angsana New"/>
                <w:sz w:val="32"/>
                <w:szCs w:val="32"/>
                <w:cs/>
              </w:rPr>
              <w:tab/>
              <w:t>ต้นทุนบริการในปัจจุบัน</w:t>
            </w:r>
          </w:p>
        </w:tc>
        <w:tc>
          <w:tcPr>
            <w:tcW w:w="2735" w:type="dxa"/>
            <w:tcBorders>
              <w:top w:val="nil"/>
              <w:bottom w:val="nil"/>
            </w:tcBorders>
            <w:shd w:val="clear" w:color="auto" w:fill="auto"/>
          </w:tcPr>
          <w:p w:rsidR="00BE17AF" w:rsidRPr="0005686F" w:rsidRDefault="00946C5C" w:rsidP="00654AD6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2,574</w:t>
            </w:r>
          </w:p>
        </w:tc>
      </w:tr>
      <w:tr w:rsidR="00BE17AF" w:rsidRPr="000112BB" w:rsidTr="009A3912">
        <w:trPr>
          <w:trHeight w:val="420"/>
        </w:trPr>
        <w:tc>
          <w:tcPr>
            <w:tcW w:w="6120" w:type="dxa"/>
            <w:tcBorders>
              <w:top w:val="nil"/>
              <w:bottom w:val="nil"/>
            </w:tcBorders>
          </w:tcPr>
          <w:p w:rsidR="00BE17AF" w:rsidRPr="006872A3" w:rsidRDefault="00BE17AF" w:rsidP="00654AD6">
            <w:pPr>
              <w:tabs>
                <w:tab w:val="left" w:pos="284"/>
                <w:tab w:val="left" w:pos="743"/>
                <w:tab w:val="left" w:pos="1890"/>
              </w:tabs>
              <w:ind w:left="7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872A3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735" w:type="dxa"/>
            <w:tcBorders>
              <w:top w:val="nil"/>
              <w:bottom w:val="nil"/>
            </w:tcBorders>
            <w:shd w:val="clear" w:color="auto" w:fill="auto"/>
          </w:tcPr>
          <w:p w:rsidR="00BE17AF" w:rsidRPr="0005686F" w:rsidRDefault="00946C5C" w:rsidP="00654AD6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235</w:t>
            </w:r>
          </w:p>
        </w:tc>
      </w:tr>
      <w:tr w:rsidR="00B55720" w:rsidRPr="000112BB" w:rsidTr="009A3912">
        <w:trPr>
          <w:trHeight w:val="420"/>
        </w:trPr>
        <w:tc>
          <w:tcPr>
            <w:tcW w:w="6120" w:type="dxa"/>
            <w:tcBorders>
              <w:top w:val="nil"/>
              <w:bottom w:val="nil"/>
            </w:tcBorders>
          </w:tcPr>
          <w:p w:rsidR="00B55720" w:rsidRPr="00B55720" w:rsidRDefault="00B55720" w:rsidP="00654AD6">
            <w:pPr>
              <w:tabs>
                <w:tab w:val="left" w:pos="284"/>
                <w:tab w:val="left" w:pos="743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</w:rPr>
            </w:pPr>
            <w:r w:rsidRPr="00B55720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B55720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853323">
              <w:rPr>
                <w:rFonts w:ascii="Angsana New" w:hAnsi="Angsana New" w:cs="Angsana New" w:hint="cs"/>
                <w:sz w:val="32"/>
                <w:szCs w:val="32"/>
                <w:cs/>
              </w:rPr>
              <w:t>ผลกำไร</w:t>
            </w:r>
            <w:r w:rsidRPr="00B55720"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จากการประมาณการตามหลักคณิตศาสตร์</w:t>
            </w:r>
          </w:p>
        </w:tc>
        <w:tc>
          <w:tcPr>
            <w:tcW w:w="2735" w:type="dxa"/>
            <w:tcBorders>
              <w:top w:val="nil"/>
              <w:bottom w:val="nil"/>
            </w:tcBorders>
            <w:shd w:val="clear" w:color="auto" w:fill="auto"/>
          </w:tcPr>
          <w:p w:rsidR="00B55720" w:rsidRPr="0005686F" w:rsidRDefault="00B55720" w:rsidP="00654AD6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55720" w:rsidRPr="000112BB" w:rsidTr="009A3912">
        <w:trPr>
          <w:trHeight w:val="420"/>
        </w:trPr>
        <w:tc>
          <w:tcPr>
            <w:tcW w:w="6120" w:type="dxa"/>
            <w:tcBorders>
              <w:top w:val="nil"/>
              <w:bottom w:val="nil"/>
            </w:tcBorders>
          </w:tcPr>
          <w:p w:rsidR="00B55720" w:rsidRPr="00B55720" w:rsidRDefault="00B55720" w:rsidP="00654AD6">
            <w:pPr>
              <w:tabs>
                <w:tab w:val="left" w:pos="284"/>
                <w:tab w:val="left" w:pos="743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55720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  <w:r w:rsidRPr="00B55720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B5572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ประกันภัย </w:t>
            </w:r>
            <w:r w:rsidR="000E5640">
              <w:rPr>
                <w:rFonts w:ascii="Angsana New" w:hAnsi="Angsana New" w:cs="Angsana New" w:hint="cs"/>
                <w:sz w:val="32"/>
                <w:szCs w:val="32"/>
                <w:cs/>
              </w:rPr>
              <w:t>(รับรู้ใน</w:t>
            </w:r>
            <w:r w:rsidRPr="00B55720">
              <w:rPr>
                <w:rFonts w:ascii="Angsana New" w:hAnsi="Angsana New" w:cs="Angsana New" w:hint="cs"/>
                <w:sz w:val="32"/>
                <w:szCs w:val="32"/>
                <w:cs/>
              </w:rPr>
              <w:t>กำไรขาดทุนเบ็ดเสร็จอื่น)</w:t>
            </w:r>
          </w:p>
        </w:tc>
        <w:tc>
          <w:tcPr>
            <w:tcW w:w="2735" w:type="dxa"/>
            <w:tcBorders>
              <w:top w:val="nil"/>
              <w:bottom w:val="nil"/>
            </w:tcBorders>
            <w:shd w:val="clear" w:color="auto" w:fill="auto"/>
          </w:tcPr>
          <w:p w:rsidR="00B55720" w:rsidRPr="0005686F" w:rsidRDefault="00946C5C" w:rsidP="00654AD6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(9,258)</w:t>
            </w:r>
          </w:p>
        </w:tc>
      </w:tr>
      <w:tr w:rsidR="00BE17AF" w:rsidRPr="000112BB" w:rsidTr="009A3912">
        <w:trPr>
          <w:trHeight w:val="420"/>
        </w:trPr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:rsidR="00BE17AF" w:rsidRPr="006872A3" w:rsidRDefault="00BE17AF" w:rsidP="00654AD6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</w:rPr>
            </w:pPr>
            <w:r w:rsidRPr="006872A3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 w:rsidRPr="006872A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ณ วันที่ </w:t>
            </w:r>
            <w:r w:rsidR="0005658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05658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="0005658C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735" w:type="dxa"/>
            <w:tcBorders>
              <w:top w:val="single" w:sz="4" w:space="0" w:color="auto"/>
              <w:bottom w:val="single" w:sz="4" w:space="0" w:color="auto"/>
            </w:tcBorders>
          </w:tcPr>
          <w:p w:rsidR="00BE17AF" w:rsidRPr="0005686F" w:rsidRDefault="00946C5C" w:rsidP="00654AD6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92,450</w:t>
            </w:r>
          </w:p>
        </w:tc>
      </w:tr>
    </w:tbl>
    <w:p w:rsidR="00BE17AF" w:rsidRPr="00B844BF" w:rsidRDefault="00BE17AF" w:rsidP="00654AD6">
      <w:pPr>
        <w:tabs>
          <w:tab w:val="left" w:pos="-1890"/>
        </w:tabs>
        <w:ind w:left="567" w:firstLine="567"/>
        <w:jc w:val="thaiDistribute"/>
        <w:rPr>
          <w:rFonts w:ascii="Angsana New" w:hAnsi="Angsana New" w:cs="Angsana New"/>
          <w:sz w:val="16"/>
          <w:szCs w:val="16"/>
        </w:rPr>
      </w:pPr>
    </w:p>
    <w:p w:rsidR="00BE17AF" w:rsidRDefault="000F09E0" w:rsidP="00654AD6">
      <w:pPr>
        <w:tabs>
          <w:tab w:val="left" w:pos="-1890"/>
        </w:tabs>
        <w:ind w:left="720" w:firstLine="720"/>
        <w:jc w:val="thaiDistribute"/>
        <w:rPr>
          <w:rFonts w:ascii="Angsana New" w:hAnsi="Angsana New" w:cs="Angsana New"/>
          <w:sz w:val="32"/>
          <w:szCs w:val="32"/>
          <w:cs/>
          <w:lang w:val="en-GB" w:eastAsia="zh-CN"/>
        </w:rPr>
      </w:pPr>
      <w:r>
        <w:rPr>
          <w:rFonts w:ascii="Angsana New" w:hAnsi="Angsana New" w:cs="Angsana New" w:hint="cs"/>
          <w:sz w:val="32"/>
          <w:szCs w:val="32"/>
          <w:cs/>
          <w:lang w:val="en-GB" w:eastAsia="zh-CN"/>
        </w:rPr>
        <w:t>บริษัท</w:t>
      </w:r>
      <w:r w:rsidR="00BE17AF" w:rsidRPr="00B844BF">
        <w:rPr>
          <w:rFonts w:ascii="Angsana New" w:hAnsi="Angsana New" w:cs="Angsana New" w:hint="cs"/>
          <w:sz w:val="32"/>
          <w:szCs w:val="32"/>
          <w:cs/>
          <w:lang w:val="en-GB" w:eastAsia="zh-CN"/>
        </w:rPr>
        <w:t>มีค่าใช้จ่ายผลประโยชน์ระยะยาว</w:t>
      </w:r>
      <w:r w:rsidR="008F3D76">
        <w:rPr>
          <w:rFonts w:ascii="Angsana New" w:hAnsi="Angsana New" w:cs="Angsana New" w:hint="cs"/>
          <w:sz w:val="32"/>
          <w:szCs w:val="32"/>
          <w:cs/>
          <w:lang w:val="en-GB" w:eastAsia="zh-CN"/>
        </w:rPr>
        <w:t>ของ</w:t>
      </w:r>
      <w:r w:rsidR="00BE17AF" w:rsidRPr="00B844BF">
        <w:rPr>
          <w:rFonts w:ascii="Angsana New" w:hAnsi="Angsana New" w:cs="Angsana New" w:hint="cs"/>
          <w:sz w:val="32"/>
          <w:szCs w:val="32"/>
          <w:cs/>
          <w:lang w:val="en-GB" w:eastAsia="zh-CN"/>
        </w:rPr>
        <w:t xml:space="preserve">พนักงาน 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8702DA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8702DA">
        <w:rPr>
          <w:rFonts w:ascii="Angsana New" w:hAnsi="Angsana New" w:cs="Angsana New"/>
          <w:sz w:val="32"/>
          <w:szCs w:val="32"/>
          <w:cs/>
        </w:rPr>
        <w:t xml:space="preserve">ในงบกำไรขาดทุนเบ็ดเสร็จ </w:t>
      </w:r>
      <w:r w:rsidR="0005658C">
        <w:rPr>
          <w:rFonts w:ascii="Angsana New" w:hAnsi="Angsana New" w:cs="Angsana New" w:hint="cs"/>
          <w:spacing w:val="-2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สิ้นสุด</w:t>
      </w:r>
      <w:r w:rsidRPr="000333FE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Pr="008702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5658C">
        <w:rPr>
          <w:rFonts w:ascii="Angsana New" w:hAnsi="Angsana New" w:cs="Angsana New"/>
          <w:sz w:val="32"/>
          <w:szCs w:val="32"/>
        </w:rPr>
        <w:t xml:space="preserve">31 </w:t>
      </w:r>
      <w:r w:rsidR="0005658C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05658C">
        <w:rPr>
          <w:rFonts w:ascii="Angsana New" w:hAnsi="Angsana New" w:cs="Angsana New"/>
          <w:sz w:val="32"/>
          <w:szCs w:val="32"/>
        </w:rPr>
        <w:t>2564</w:t>
      </w:r>
      <w:r w:rsidRPr="008702DA">
        <w:rPr>
          <w:rFonts w:ascii="Angsana New" w:hAnsi="Angsana New" w:cs="Angsana New"/>
          <w:sz w:val="32"/>
          <w:szCs w:val="32"/>
        </w:rPr>
        <w:t xml:space="preserve"> </w:t>
      </w:r>
      <w:r w:rsidR="00BE17AF" w:rsidRPr="00B844BF">
        <w:rPr>
          <w:rFonts w:ascii="Angsana New" w:hAnsi="Angsana New" w:cs="Angsana New" w:hint="cs"/>
          <w:sz w:val="32"/>
          <w:szCs w:val="32"/>
          <w:cs/>
          <w:lang w:val="en-GB" w:eastAsia="zh-CN"/>
        </w:rPr>
        <w:t>ดังนี้</w:t>
      </w:r>
    </w:p>
    <w:p w:rsidR="00BE17AF" w:rsidRPr="00280775" w:rsidRDefault="00280775" w:rsidP="00654AD6">
      <w:pPr>
        <w:pStyle w:val="af"/>
        <w:tabs>
          <w:tab w:val="left" w:pos="720"/>
        </w:tabs>
        <w:spacing w:before="60"/>
        <w:ind w:left="709" w:right="29"/>
        <w:jc w:val="right"/>
        <w:rPr>
          <w:rFonts w:ascii="Angsana New" w:hAnsi="Angsana New"/>
          <w:sz w:val="30"/>
          <w:szCs w:val="30"/>
        </w:rPr>
      </w:pPr>
      <w:r w:rsidRPr="00280775">
        <w:rPr>
          <w:rFonts w:ascii="Angsana New" w:hAnsi="Angsana New" w:hint="cs"/>
          <w:sz w:val="30"/>
          <w:szCs w:val="30"/>
          <w:cs/>
        </w:rPr>
        <w:t xml:space="preserve">หน่วย </w:t>
      </w:r>
      <w:r w:rsidRPr="00280775">
        <w:rPr>
          <w:rFonts w:ascii="Angsana New" w:hAnsi="Angsana New"/>
          <w:sz w:val="30"/>
          <w:szCs w:val="30"/>
        </w:rPr>
        <w:t>:</w:t>
      </w:r>
      <w:r w:rsidR="00D51062">
        <w:rPr>
          <w:rFonts w:ascii="Angsana New" w:hAnsi="Angsana New"/>
          <w:sz w:val="30"/>
          <w:szCs w:val="30"/>
        </w:rPr>
        <w:t xml:space="preserve"> </w:t>
      </w:r>
      <w:r w:rsidR="00BE17AF" w:rsidRPr="00280775">
        <w:rPr>
          <w:rFonts w:ascii="Angsana New" w:hAnsi="Angsana New"/>
          <w:sz w:val="30"/>
          <w:szCs w:val="30"/>
          <w:cs/>
        </w:rPr>
        <w:t>พันบาท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20"/>
        <w:gridCol w:w="2700"/>
      </w:tblGrid>
      <w:tr w:rsidR="00BE17AF" w:rsidRPr="009075A8" w:rsidTr="00941833">
        <w:trPr>
          <w:trHeight w:val="432"/>
        </w:trPr>
        <w:tc>
          <w:tcPr>
            <w:tcW w:w="6120" w:type="dxa"/>
            <w:vAlign w:val="center"/>
          </w:tcPr>
          <w:p w:rsidR="00BE17AF" w:rsidRPr="001311A9" w:rsidRDefault="00BE17AF" w:rsidP="00654AD6">
            <w:pPr>
              <w:tabs>
                <w:tab w:val="left" w:pos="142"/>
                <w:tab w:val="left" w:pos="426"/>
                <w:tab w:val="left" w:pos="11057"/>
              </w:tabs>
              <w:ind w:right="353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1311A9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BE17AF" w:rsidRPr="001311A9" w:rsidRDefault="00BE17AF" w:rsidP="00654AD6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11A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</w:p>
          <w:p w:rsidR="00BE17AF" w:rsidRPr="001311A9" w:rsidRDefault="00BE17AF" w:rsidP="00654AD6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11A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17AF" w:rsidRPr="009075A8" w:rsidTr="00E21AB0">
        <w:trPr>
          <w:trHeight w:val="432"/>
        </w:trPr>
        <w:tc>
          <w:tcPr>
            <w:tcW w:w="6120" w:type="dxa"/>
            <w:tcBorders>
              <w:bottom w:val="nil"/>
            </w:tcBorders>
          </w:tcPr>
          <w:p w:rsidR="00BE17AF" w:rsidRPr="001311A9" w:rsidRDefault="00BE17AF" w:rsidP="00654AD6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1311A9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700" w:type="dxa"/>
            <w:tcBorders>
              <w:bottom w:val="nil"/>
              <w:right w:val="single" w:sz="4" w:space="0" w:color="auto"/>
            </w:tcBorders>
          </w:tcPr>
          <w:p w:rsidR="00BE17AF" w:rsidRPr="001311A9" w:rsidRDefault="00946C5C" w:rsidP="00654AD6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1,911</w:t>
            </w:r>
          </w:p>
        </w:tc>
      </w:tr>
      <w:tr w:rsidR="00BE17AF" w:rsidRPr="009075A8" w:rsidTr="00E21AB0">
        <w:trPr>
          <w:trHeight w:val="432"/>
        </w:trPr>
        <w:tc>
          <w:tcPr>
            <w:tcW w:w="6120" w:type="dxa"/>
            <w:tcBorders>
              <w:top w:val="nil"/>
              <w:bottom w:val="nil"/>
            </w:tcBorders>
          </w:tcPr>
          <w:p w:rsidR="00BE17AF" w:rsidRPr="001311A9" w:rsidRDefault="00BE17AF" w:rsidP="00654AD6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1311A9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2700" w:type="dxa"/>
            <w:tcBorders>
              <w:top w:val="nil"/>
              <w:bottom w:val="nil"/>
              <w:right w:val="single" w:sz="4" w:space="0" w:color="auto"/>
            </w:tcBorders>
          </w:tcPr>
          <w:p w:rsidR="00BE17AF" w:rsidRPr="001311A9" w:rsidRDefault="00946C5C" w:rsidP="00654AD6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232</w:t>
            </w:r>
          </w:p>
        </w:tc>
      </w:tr>
      <w:tr w:rsidR="00BE17AF" w:rsidRPr="009075A8" w:rsidTr="00E21AB0">
        <w:trPr>
          <w:trHeight w:val="432"/>
        </w:trPr>
        <w:tc>
          <w:tcPr>
            <w:tcW w:w="6120" w:type="dxa"/>
            <w:tcBorders>
              <w:top w:val="nil"/>
            </w:tcBorders>
          </w:tcPr>
          <w:p w:rsidR="00BE17AF" w:rsidRPr="001311A9" w:rsidRDefault="00BE17AF" w:rsidP="00654AD6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1311A9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700" w:type="dxa"/>
            <w:tcBorders>
              <w:top w:val="nil"/>
              <w:right w:val="single" w:sz="4" w:space="0" w:color="auto"/>
            </w:tcBorders>
          </w:tcPr>
          <w:p w:rsidR="00BE17AF" w:rsidRPr="001311A9" w:rsidRDefault="00946C5C" w:rsidP="00654AD6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666</w:t>
            </w:r>
          </w:p>
        </w:tc>
      </w:tr>
      <w:tr w:rsidR="00BE17AF" w:rsidRPr="009075A8" w:rsidTr="00E21AB0">
        <w:trPr>
          <w:trHeight w:val="432"/>
        </w:trPr>
        <w:tc>
          <w:tcPr>
            <w:tcW w:w="6120" w:type="dxa"/>
          </w:tcPr>
          <w:p w:rsidR="00BE17AF" w:rsidRPr="001311A9" w:rsidRDefault="00BE17AF" w:rsidP="00654AD6">
            <w:pPr>
              <w:tabs>
                <w:tab w:val="left" w:pos="142"/>
                <w:tab w:val="left" w:pos="426"/>
                <w:tab w:val="left" w:pos="11057"/>
              </w:tabs>
              <w:ind w:right="-519" w:firstLine="231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1311A9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BE17AF" w:rsidRPr="001311A9" w:rsidRDefault="00946C5C" w:rsidP="00654AD6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2,809</w:t>
            </w:r>
          </w:p>
        </w:tc>
      </w:tr>
    </w:tbl>
    <w:p w:rsidR="00BE17AF" w:rsidRDefault="00BE17AF" w:rsidP="00BE17AF">
      <w:pPr>
        <w:pStyle w:val="af"/>
        <w:tabs>
          <w:tab w:val="left" w:pos="720"/>
        </w:tabs>
        <w:spacing w:before="60"/>
        <w:ind w:left="709" w:right="29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54AD6" w:rsidRDefault="00654AD6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683685" w:rsidRPr="008E1804" w:rsidRDefault="00683685" w:rsidP="00683685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052A0D">
        <w:rPr>
          <w:rFonts w:ascii="Angsana New" w:hAnsi="Angsana New"/>
          <w:b/>
          <w:bCs/>
          <w:sz w:val="32"/>
          <w:szCs w:val="32"/>
          <w:cs/>
        </w:rPr>
        <w:lastRenderedPageBreak/>
        <w:t>การจ่ายเงินปันผลและค่าตอบแทนกรรมการ</w:t>
      </w:r>
    </w:p>
    <w:p w:rsidR="00495FB8" w:rsidRPr="00495FB8" w:rsidRDefault="00495FB8" w:rsidP="001214ED">
      <w:pPr>
        <w:pStyle w:val="af"/>
        <w:ind w:right="29" w:firstLine="720"/>
        <w:jc w:val="thaiDistribute"/>
        <w:rPr>
          <w:rFonts w:ascii="Angsana New" w:hAnsi="Angsana New"/>
          <w:sz w:val="32"/>
          <w:szCs w:val="32"/>
        </w:rPr>
      </w:pPr>
      <w:r w:rsidRPr="00495FB8">
        <w:rPr>
          <w:rFonts w:ascii="Angsana New" w:hAnsi="Angsana New" w:hint="cs"/>
          <w:sz w:val="32"/>
          <w:szCs w:val="32"/>
          <w:cs/>
        </w:rPr>
        <w:t xml:space="preserve">เมื่อวันที่ 22 กุมภาพันธ์ </w:t>
      </w:r>
      <w:r w:rsidRPr="00495FB8">
        <w:rPr>
          <w:rFonts w:ascii="Angsana New" w:hAnsi="Angsana New"/>
          <w:sz w:val="32"/>
          <w:szCs w:val="32"/>
        </w:rPr>
        <w:t>2564</w:t>
      </w:r>
      <w:r w:rsidRPr="00495FB8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 ได้มีมติงดจ่ายเงินปันผลแก่ผู้ถือหุ้น และที่ประชุมสามัญผู้ถือหุ้นของบริษัทครั้งที่ </w:t>
      </w:r>
      <w:r w:rsidRPr="00495FB8">
        <w:rPr>
          <w:rFonts w:ascii="Angsana New" w:hAnsi="Angsana New"/>
          <w:sz w:val="32"/>
          <w:szCs w:val="32"/>
        </w:rPr>
        <w:t>1/2564</w:t>
      </w:r>
      <w:r w:rsidRPr="00495FB8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495FB8">
        <w:rPr>
          <w:rFonts w:ascii="Angsana New" w:hAnsi="Angsana New"/>
          <w:sz w:val="32"/>
          <w:szCs w:val="32"/>
        </w:rPr>
        <w:t xml:space="preserve">23 </w:t>
      </w:r>
      <w:r w:rsidRPr="00495FB8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495FB8">
        <w:rPr>
          <w:rFonts w:ascii="Angsana New" w:hAnsi="Angsana New"/>
          <w:sz w:val="32"/>
          <w:szCs w:val="32"/>
        </w:rPr>
        <w:t xml:space="preserve">2564 </w:t>
      </w:r>
      <w:r w:rsidRPr="00495FB8">
        <w:rPr>
          <w:rFonts w:ascii="Angsana New" w:hAnsi="Angsana New" w:hint="cs"/>
          <w:sz w:val="32"/>
          <w:szCs w:val="32"/>
          <w:cs/>
        </w:rPr>
        <w:t>ได้มีมติอนุมัติการงดจ่ายเงินปันผลดังกล่าว รวมทั้งอนุมัติการจ่ายเงินค่าตอบแทนกรรมการประจำปี</w:t>
      </w:r>
      <w:r w:rsidRPr="00495FB8">
        <w:rPr>
          <w:rFonts w:ascii="Angsana New" w:hAnsi="Angsana New"/>
          <w:sz w:val="32"/>
          <w:szCs w:val="32"/>
        </w:rPr>
        <w:t xml:space="preserve"> </w:t>
      </w:r>
      <w:r w:rsidRPr="00495FB8">
        <w:rPr>
          <w:rFonts w:ascii="Angsana New" w:hAnsi="Angsana New" w:hint="cs"/>
          <w:sz w:val="32"/>
          <w:szCs w:val="32"/>
          <w:cs/>
        </w:rPr>
        <w:t>จำนวนไม่เกิน 2.</w:t>
      </w:r>
      <w:r w:rsidRPr="00495FB8">
        <w:rPr>
          <w:rFonts w:ascii="Angsana New" w:hAnsi="Angsana New"/>
          <w:sz w:val="32"/>
          <w:szCs w:val="32"/>
        </w:rPr>
        <w:t>73</w:t>
      </w:r>
      <w:r w:rsidRPr="00495FB8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1214ED" w:rsidRPr="001214ED" w:rsidRDefault="001214ED" w:rsidP="00683685">
      <w:pPr>
        <w:pStyle w:val="af"/>
        <w:ind w:right="29" w:firstLine="720"/>
        <w:jc w:val="thaiDistribute"/>
        <w:rPr>
          <w:rFonts w:ascii="Angsana New" w:hAnsi="Angsana New"/>
          <w:sz w:val="16"/>
          <w:szCs w:val="16"/>
        </w:rPr>
      </w:pPr>
    </w:p>
    <w:p w:rsidR="00683685" w:rsidRPr="00104CDF" w:rsidRDefault="00495FB8" w:rsidP="00683685">
      <w:pPr>
        <w:pStyle w:val="af"/>
        <w:ind w:right="29" w:firstLine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683685" w:rsidRPr="00104CDF">
        <w:rPr>
          <w:rFonts w:ascii="Angsana New" w:hAnsi="Angsana New" w:hint="cs"/>
          <w:sz w:val="32"/>
          <w:szCs w:val="32"/>
          <w:cs/>
        </w:rPr>
        <w:t>2</w:t>
      </w:r>
      <w:r w:rsidR="00683685" w:rsidRPr="00104CDF">
        <w:rPr>
          <w:rFonts w:ascii="Angsana New" w:hAnsi="Angsana New"/>
          <w:sz w:val="32"/>
          <w:szCs w:val="32"/>
        </w:rPr>
        <w:t>4</w:t>
      </w:r>
      <w:r w:rsidR="00683685" w:rsidRPr="00104CDF">
        <w:rPr>
          <w:rFonts w:ascii="Angsana New" w:hAnsi="Angsana New" w:hint="cs"/>
          <w:sz w:val="32"/>
          <w:szCs w:val="32"/>
          <w:cs/>
        </w:rPr>
        <w:t xml:space="preserve"> กุมภาพันธ์ 25</w:t>
      </w:r>
      <w:r w:rsidR="00683685" w:rsidRPr="00104CDF">
        <w:rPr>
          <w:rFonts w:ascii="Angsana New" w:hAnsi="Angsana New"/>
          <w:sz w:val="32"/>
          <w:szCs w:val="32"/>
        </w:rPr>
        <w:t>63</w:t>
      </w:r>
      <w:r w:rsidR="00683685" w:rsidRPr="00104CD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 ได้มีมติงดจ่ายเงินปันผลแก่ผู้ถือหุ้น และที่ประชุมสามัญผู้ถือหุ้นของบริษัทครั้งที่ 1/2</w:t>
      </w:r>
      <w:r w:rsidR="00683685" w:rsidRPr="00104CDF">
        <w:rPr>
          <w:rFonts w:ascii="Angsana New" w:hAnsi="Angsana New"/>
          <w:sz w:val="32"/>
          <w:szCs w:val="32"/>
        </w:rPr>
        <w:t>56</w:t>
      </w:r>
      <w:r w:rsidR="00683685" w:rsidRPr="00104CDF">
        <w:rPr>
          <w:rFonts w:ascii="Angsana New" w:hAnsi="Angsana New" w:hint="cs"/>
          <w:sz w:val="32"/>
          <w:szCs w:val="32"/>
          <w:cs/>
        </w:rPr>
        <w:t xml:space="preserve">3 เมื่อวันที่ </w:t>
      </w:r>
      <w:r w:rsidR="00683685" w:rsidRPr="00104CDF">
        <w:rPr>
          <w:rFonts w:ascii="Angsana New" w:hAnsi="Angsana New"/>
          <w:sz w:val="32"/>
          <w:szCs w:val="32"/>
        </w:rPr>
        <w:t>2</w:t>
      </w:r>
      <w:r w:rsidR="00683685" w:rsidRPr="00104CDF">
        <w:rPr>
          <w:rFonts w:ascii="Angsana New" w:hAnsi="Angsana New" w:hint="cs"/>
          <w:sz w:val="32"/>
          <w:szCs w:val="32"/>
          <w:cs/>
        </w:rPr>
        <w:t>7</w:t>
      </w:r>
      <w:r w:rsidR="00683685" w:rsidRPr="00104CDF">
        <w:rPr>
          <w:rFonts w:ascii="Angsana New" w:hAnsi="Angsana New"/>
          <w:sz w:val="32"/>
          <w:szCs w:val="32"/>
        </w:rPr>
        <w:t xml:space="preserve"> </w:t>
      </w:r>
      <w:r w:rsidR="00683685" w:rsidRPr="00104CDF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683685" w:rsidRPr="00104CDF">
        <w:rPr>
          <w:rFonts w:ascii="Angsana New" w:hAnsi="Angsana New"/>
          <w:sz w:val="32"/>
          <w:szCs w:val="32"/>
        </w:rPr>
        <w:t>256</w:t>
      </w:r>
      <w:r w:rsidR="00683685" w:rsidRPr="00104CDF">
        <w:rPr>
          <w:rFonts w:ascii="Angsana New" w:hAnsi="Angsana New" w:hint="cs"/>
          <w:sz w:val="32"/>
          <w:szCs w:val="32"/>
          <w:cs/>
        </w:rPr>
        <w:t>3</w:t>
      </w:r>
      <w:r w:rsidR="00683685" w:rsidRPr="00104CDF">
        <w:rPr>
          <w:rFonts w:ascii="Angsana New" w:hAnsi="Angsana New"/>
          <w:sz w:val="32"/>
          <w:szCs w:val="32"/>
        </w:rPr>
        <w:t xml:space="preserve"> </w:t>
      </w:r>
      <w:r w:rsidR="00683685" w:rsidRPr="00104CDF">
        <w:rPr>
          <w:rFonts w:ascii="Angsana New" w:hAnsi="Angsana New" w:hint="cs"/>
          <w:sz w:val="32"/>
          <w:szCs w:val="32"/>
          <w:cs/>
        </w:rPr>
        <w:t>ได้มีมติอนุมัติการงดจ่ายเงินปันผลดังกล่าว รวมทั้งอนุมัติการจ่ายเงินค่าตอบแทนกรรมการประจำปี</w:t>
      </w:r>
      <w:r w:rsidR="00683685" w:rsidRPr="00104CDF">
        <w:rPr>
          <w:rFonts w:ascii="Angsana New" w:hAnsi="Angsana New"/>
          <w:sz w:val="32"/>
          <w:szCs w:val="32"/>
        </w:rPr>
        <w:t xml:space="preserve"> </w:t>
      </w:r>
      <w:r w:rsidR="00683685" w:rsidRPr="00104CDF">
        <w:rPr>
          <w:rFonts w:ascii="Angsana New" w:hAnsi="Angsana New" w:hint="cs"/>
          <w:sz w:val="32"/>
          <w:szCs w:val="32"/>
          <w:cs/>
        </w:rPr>
        <w:t xml:space="preserve">จำนวนไม่เกิน </w:t>
      </w:r>
      <w:r w:rsidR="00683685" w:rsidRPr="00104CDF">
        <w:rPr>
          <w:rFonts w:ascii="Angsana New" w:hAnsi="Angsana New"/>
          <w:sz w:val="32"/>
          <w:szCs w:val="32"/>
        </w:rPr>
        <w:t>1.36</w:t>
      </w:r>
      <w:r w:rsidR="00683685" w:rsidRPr="00104CDF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683685" w:rsidRDefault="00683685" w:rsidP="00683685">
      <w:pPr>
        <w:pStyle w:val="af"/>
        <w:tabs>
          <w:tab w:val="left" w:pos="720"/>
        </w:tabs>
        <w:spacing w:before="60"/>
        <w:ind w:left="709" w:right="29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B29E1" w:rsidRPr="00A14A4A" w:rsidRDefault="002B29E1" w:rsidP="003D35BE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14A4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2B29E1" w:rsidRDefault="002B29E1" w:rsidP="006456E5">
      <w:pPr>
        <w:ind w:left="720" w:right="-13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ภาษีเงินได้นิติบุคคล</w:t>
      </w:r>
      <w:r w:rsidRPr="00CF33ED">
        <w:rPr>
          <w:rFonts w:ascii="Angsana New" w:hAnsi="Angsana New" w:cs="Angsana New" w:hint="cs"/>
          <w:sz w:val="32"/>
          <w:szCs w:val="32"/>
          <w:cs/>
        </w:rPr>
        <w:t>ทางภาษี</w:t>
      </w:r>
      <w:r w:rsidRPr="00CF33ED">
        <w:rPr>
          <w:rFonts w:ascii="Angsana New" w:hAnsi="Angsana New" w:cs="Angsana New"/>
          <w:sz w:val="32"/>
          <w:szCs w:val="32"/>
          <w:cs/>
        </w:rPr>
        <w:t>ของบริษัท สำหรับ</w:t>
      </w:r>
      <w:r w:rsidRPr="00CF33ED">
        <w:rPr>
          <w:rFonts w:ascii="Angsana New" w:hAnsi="Angsana New" w:cs="Angsana New" w:hint="cs"/>
          <w:sz w:val="32"/>
          <w:szCs w:val="32"/>
          <w:cs/>
        </w:rPr>
        <w:t>งวด</w:t>
      </w:r>
      <w:r w:rsidR="00D1560F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05658C">
        <w:rPr>
          <w:rFonts w:ascii="Angsana New" w:hAnsi="Angsana New" w:cs="Angsana New"/>
          <w:sz w:val="32"/>
          <w:szCs w:val="32"/>
        </w:rPr>
        <w:t xml:space="preserve">31 </w:t>
      </w:r>
      <w:r w:rsidR="0005658C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05658C">
        <w:rPr>
          <w:rFonts w:ascii="Angsana New" w:hAnsi="Angsana New" w:cs="Angsana New"/>
          <w:sz w:val="32"/>
          <w:szCs w:val="32"/>
        </w:rPr>
        <w:t>2564</w:t>
      </w:r>
      <w:r w:rsidR="0094183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>และ 25</w:t>
      </w:r>
      <w:r w:rsidR="001D22D2">
        <w:rPr>
          <w:rFonts w:ascii="Angsana New" w:hAnsi="Angsana New" w:cs="Angsana New"/>
          <w:sz w:val="32"/>
          <w:szCs w:val="32"/>
        </w:rPr>
        <w:t>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gramStart"/>
      <w:r>
        <w:rPr>
          <w:rFonts w:ascii="Angsana New" w:hAnsi="Angsana New" w:cs="Angsana New"/>
          <w:sz w:val="32"/>
          <w:szCs w:val="32"/>
          <w:cs/>
        </w:rPr>
        <w:t>คำนวณจาก</w:t>
      </w:r>
      <w:r>
        <w:rPr>
          <w:rFonts w:ascii="Angsana New" w:hAnsi="Angsana New" w:cs="Angsana New" w:hint="cs"/>
          <w:sz w:val="32"/>
          <w:szCs w:val="32"/>
          <w:cs/>
        </w:rPr>
        <w:t>กำไร(</w:t>
      </w:r>
      <w:proofErr w:type="gramEnd"/>
      <w:r>
        <w:rPr>
          <w:rFonts w:ascii="Angsana New" w:hAnsi="Angsana New" w:cs="Angsana New" w:hint="cs"/>
          <w:sz w:val="32"/>
          <w:szCs w:val="32"/>
          <w:cs/>
        </w:rPr>
        <w:t>ขาดทุน)</w:t>
      </w:r>
      <w:r w:rsidRPr="00CF33ED">
        <w:rPr>
          <w:rFonts w:ascii="Angsana New" w:hAnsi="Angsana New" w:cs="Angsana New"/>
          <w:sz w:val="32"/>
          <w:szCs w:val="32"/>
          <w:cs/>
        </w:rPr>
        <w:t>ทางบัญชี ปรับปรุงด้วยรายได้และรายจ่ายอื่นบางรายการที่ได้รับการยกเว้นภาษีเงินได้ หรือเป็นรายจ่ายที่ต้องห้ามในการคำนวณภาษีเงินได้</w:t>
      </w:r>
    </w:p>
    <w:p w:rsidR="002B29E1" w:rsidRPr="00CF33ED" w:rsidRDefault="002B29E1" w:rsidP="006456E5">
      <w:pPr>
        <w:ind w:left="720" w:right="-13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กิจการที่ไม่ได้รับการส่งเสริมการลงทุน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หรือไม่ได้สิทธิประโยชน์ทางภาษีเงินได้แล้ว </w:t>
      </w:r>
      <w:r>
        <w:rPr>
          <w:rFonts w:ascii="Angsana New" w:hAnsi="Angsana New" w:cs="Angsana New" w:hint="cs"/>
          <w:sz w:val="32"/>
          <w:szCs w:val="32"/>
          <w:cs/>
        </w:rPr>
        <w:t>บริษัทคำนวณภาษีเงินได้ใน</w:t>
      </w:r>
      <w:r w:rsidRPr="00CF33ED">
        <w:rPr>
          <w:rFonts w:ascii="Angsana New" w:hAnsi="Angsana New" w:cs="Angsana New" w:hint="cs"/>
          <w:sz w:val="32"/>
          <w:szCs w:val="32"/>
          <w:cs/>
        </w:rPr>
        <w:t>อัตราร้อยละ 20</w:t>
      </w:r>
    </w:p>
    <w:p w:rsidR="002B29E1" w:rsidRPr="00CF33ED" w:rsidRDefault="002B29E1" w:rsidP="006456E5">
      <w:pPr>
        <w:ind w:left="720" w:right="-13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กิจการที่ได้รับการส่งเสริมการลงทุน บริษัทคำนวณตามสิทธิประโยชน์ทางภาษีเงินได้ตามบัตรส่งเสริมการ</w:t>
      </w:r>
      <w:r w:rsidRPr="001D22D2">
        <w:rPr>
          <w:rFonts w:ascii="Angsana New" w:hAnsi="Angsana New" w:cs="Angsana New"/>
          <w:sz w:val="32"/>
          <w:szCs w:val="32"/>
          <w:cs/>
        </w:rPr>
        <w:t>ลงทุน (ดูหมายเหตุ</w:t>
      </w:r>
      <w:r w:rsidR="00C61558">
        <w:rPr>
          <w:rFonts w:ascii="Angsana New" w:hAnsi="Angsana New" w:cs="Angsana New" w:hint="cs"/>
          <w:sz w:val="32"/>
          <w:szCs w:val="32"/>
          <w:cs/>
        </w:rPr>
        <w:t>ประกอบงบการเงินข้อ 18</w:t>
      </w:r>
      <w:r w:rsidRPr="001D22D2">
        <w:rPr>
          <w:rFonts w:ascii="Angsana New" w:hAnsi="Angsana New" w:cs="Angsana New"/>
          <w:sz w:val="32"/>
          <w:szCs w:val="32"/>
        </w:rPr>
        <w:t xml:space="preserve"> </w:t>
      </w:r>
      <w:r w:rsidRPr="001D22D2">
        <w:rPr>
          <w:rFonts w:ascii="Angsana New" w:hAnsi="Angsana New" w:cs="Angsana New"/>
          <w:sz w:val="32"/>
          <w:szCs w:val="32"/>
          <w:cs/>
        </w:rPr>
        <w:t>ประกอบ)</w:t>
      </w:r>
    </w:p>
    <w:p w:rsidR="006456E5" w:rsidRDefault="002B29E1" w:rsidP="00C51158">
      <w:pPr>
        <w:ind w:left="72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 w:hint="cs"/>
          <w:sz w:val="32"/>
          <w:szCs w:val="32"/>
          <w:cs/>
        </w:rPr>
        <w:t>ภาษีเงินได้นิติบุคคลของบริษัทย่อยในต่างประเท</w:t>
      </w:r>
      <w:r>
        <w:rPr>
          <w:rFonts w:ascii="Angsana New" w:hAnsi="Angsana New" w:cs="Angsana New" w:hint="cs"/>
          <w:sz w:val="32"/>
          <w:szCs w:val="32"/>
          <w:cs/>
        </w:rPr>
        <w:t>ศ คำนวณโดยใช้อัตราตามกฎหมายของ</w:t>
      </w:r>
      <w:r w:rsidRPr="00CF33ED">
        <w:rPr>
          <w:rFonts w:ascii="Angsana New" w:hAnsi="Angsana New" w:cs="Angsana New" w:hint="cs"/>
          <w:sz w:val="32"/>
          <w:szCs w:val="32"/>
          <w:cs/>
        </w:rPr>
        <w:t>ต่างประเทศ</w:t>
      </w:r>
    </w:p>
    <w:p w:rsidR="002B29E1" w:rsidRPr="00CF33ED" w:rsidRDefault="00EE7452" w:rsidP="002B29E1">
      <w:pPr>
        <w:spacing w:line="276" w:lineRule="auto"/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ค่าใช้จ่าย(</w:t>
      </w:r>
      <w:r w:rsidR="00EF70B0" w:rsidRPr="00AC32E5">
        <w:rPr>
          <w:rFonts w:ascii="Angsana New" w:hAnsi="Angsana New" w:cs="Angsana New" w:hint="cs"/>
          <w:sz w:val="32"/>
          <w:szCs w:val="32"/>
          <w:cs/>
        </w:rPr>
        <w:t>รายได้</w:t>
      </w:r>
      <w:r>
        <w:rPr>
          <w:rFonts w:ascii="Angsana New" w:hAnsi="Angsana New" w:cs="Angsana New" w:hint="cs"/>
          <w:sz w:val="32"/>
          <w:szCs w:val="32"/>
          <w:cs/>
        </w:rPr>
        <w:t>)</w:t>
      </w:r>
      <w:r w:rsidR="002B29E1" w:rsidRPr="00AC32E5">
        <w:rPr>
          <w:rFonts w:ascii="Angsana New" w:hAnsi="Angsana New" w:cs="Angsana New"/>
          <w:sz w:val="32"/>
          <w:szCs w:val="32"/>
          <w:cs/>
        </w:rPr>
        <w:t>ภาษีเงินได้ที่รับรู้ในงบกำไรขาดทุนเบ็ดเสร็จ ประกอบด้วย</w:t>
      </w:r>
    </w:p>
    <w:p w:rsidR="002B29E1" w:rsidRPr="009C6BFC" w:rsidRDefault="002B29E1" w:rsidP="002B29E1">
      <w:pPr>
        <w:ind w:left="360" w:firstLine="7560"/>
        <w:jc w:val="right"/>
        <w:rPr>
          <w:rFonts w:ascii="Angsana New" w:hAnsi="Angsana New" w:cs="Angsana New"/>
          <w:sz w:val="30"/>
          <w:szCs w:val="30"/>
          <w:highlight w:val="yellow"/>
        </w:rPr>
      </w:pPr>
      <w:r w:rsidRPr="009C6B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C6BFC">
        <w:rPr>
          <w:rFonts w:ascii="Angsana New" w:hAnsi="Angsana New" w:cs="Angsana New"/>
          <w:sz w:val="30"/>
          <w:szCs w:val="30"/>
          <w:cs/>
        </w:rPr>
        <w:t>หน่วย</w:t>
      </w:r>
      <w:r w:rsidRPr="009C6BFC">
        <w:rPr>
          <w:rFonts w:ascii="Angsana New" w:hAnsi="Angsana New" w:cs="Angsana New"/>
          <w:sz w:val="30"/>
          <w:szCs w:val="30"/>
        </w:rPr>
        <w:t xml:space="preserve">: </w:t>
      </w:r>
      <w:r w:rsidRPr="009C6BFC">
        <w:rPr>
          <w:rFonts w:ascii="Angsana New" w:hAnsi="Angsana New" w:cs="Angsana New" w:hint="cs"/>
          <w:sz w:val="30"/>
          <w:szCs w:val="30"/>
          <w:cs/>
        </w:rPr>
        <w:t>พัน</w:t>
      </w:r>
      <w:r w:rsidRPr="009C6BFC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0"/>
        <w:gridCol w:w="1935"/>
        <w:gridCol w:w="1935"/>
      </w:tblGrid>
      <w:tr w:rsidR="002B29E1" w:rsidRPr="009C6BFC" w:rsidTr="00424B08">
        <w:tc>
          <w:tcPr>
            <w:tcW w:w="4950" w:type="dxa"/>
            <w:vMerge w:val="restart"/>
          </w:tcPr>
          <w:p w:rsidR="002B29E1" w:rsidRPr="009C6BFC" w:rsidRDefault="002B29E1" w:rsidP="00480E67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  <w:p w:rsidR="002B29E1" w:rsidRPr="009C6BFC" w:rsidRDefault="00D929E3" w:rsidP="00BC2240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สำหรับงวดสามเดือนสิ้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สุดวั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9C6BF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870" w:type="dxa"/>
            <w:gridSpan w:val="2"/>
            <w:tcBorders>
              <w:bottom w:val="single" w:sz="4" w:space="0" w:color="auto"/>
            </w:tcBorders>
          </w:tcPr>
          <w:p w:rsidR="002B29E1" w:rsidRPr="009C6BFC" w:rsidRDefault="002B29E1" w:rsidP="00480E67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B29E1" w:rsidRPr="009C6BFC" w:rsidTr="00424B08">
        <w:tc>
          <w:tcPr>
            <w:tcW w:w="4950" w:type="dxa"/>
            <w:vMerge/>
            <w:tcBorders>
              <w:bottom w:val="single" w:sz="4" w:space="0" w:color="auto"/>
            </w:tcBorders>
          </w:tcPr>
          <w:p w:rsidR="002B29E1" w:rsidRPr="009C6BFC" w:rsidRDefault="002B29E1" w:rsidP="00480E67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right="-8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bottom w:val="single" w:sz="4" w:space="0" w:color="auto"/>
              <w:right w:val="single" w:sz="4" w:space="0" w:color="auto"/>
            </w:tcBorders>
          </w:tcPr>
          <w:p w:rsidR="002B29E1" w:rsidRPr="009C6BFC" w:rsidRDefault="002B29E1" w:rsidP="00D929E3">
            <w:pPr>
              <w:spacing w:line="20" w:lineRule="atLeast"/>
              <w:ind w:left="-137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D929E3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935" w:type="dxa"/>
            <w:tcBorders>
              <w:left w:val="single" w:sz="4" w:space="0" w:color="auto"/>
              <w:bottom w:val="single" w:sz="4" w:space="0" w:color="auto"/>
            </w:tcBorders>
          </w:tcPr>
          <w:p w:rsidR="002B29E1" w:rsidRPr="009C6BFC" w:rsidRDefault="002B29E1" w:rsidP="00D929E3">
            <w:pPr>
              <w:spacing w:line="20" w:lineRule="atLeast"/>
              <w:ind w:left="-137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9C6BF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D929E3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FE06E7" w:rsidRPr="009C6BFC" w:rsidTr="00424B08">
        <w:trPr>
          <w:trHeight w:val="274"/>
        </w:trPr>
        <w:tc>
          <w:tcPr>
            <w:tcW w:w="4950" w:type="dxa"/>
            <w:tcBorders>
              <w:top w:val="nil"/>
              <w:bottom w:val="nil"/>
            </w:tcBorders>
          </w:tcPr>
          <w:p w:rsidR="00FE06E7" w:rsidRPr="009C6BFC" w:rsidRDefault="00FE06E7" w:rsidP="00582F68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FE06E7" w:rsidRPr="009C6BFC" w:rsidRDefault="00B800F1" w:rsidP="00582F68">
            <w:pPr>
              <w:spacing w:line="20" w:lineRule="atLeast"/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E06E7" w:rsidRPr="009C6BFC" w:rsidRDefault="00FE06E7" w:rsidP="00582F68">
            <w:pPr>
              <w:spacing w:line="20" w:lineRule="atLeast"/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FE06E7" w:rsidRPr="009C6BFC" w:rsidTr="00424B08">
        <w:trPr>
          <w:trHeight w:val="274"/>
        </w:trPr>
        <w:tc>
          <w:tcPr>
            <w:tcW w:w="4950" w:type="dxa"/>
            <w:tcBorders>
              <w:top w:val="nil"/>
              <w:bottom w:val="nil"/>
            </w:tcBorders>
          </w:tcPr>
          <w:p w:rsidR="00FE06E7" w:rsidRPr="009C6BFC" w:rsidRDefault="00FE06E7" w:rsidP="00582F68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FE06E7" w:rsidRPr="009C6BFC" w:rsidRDefault="00FE06E7" w:rsidP="00582F68">
            <w:pPr>
              <w:spacing w:line="20" w:lineRule="atLeast"/>
              <w:ind w:left="-109" w:right="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E06E7" w:rsidRPr="009C6BFC" w:rsidRDefault="00FE06E7" w:rsidP="00582F68">
            <w:pPr>
              <w:spacing w:line="20" w:lineRule="atLeast"/>
              <w:ind w:left="-109" w:right="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29E3" w:rsidRPr="009C6BFC" w:rsidTr="00FE06E7">
        <w:trPr>
          <w:trHeight w:val="274"/>
        </w:trPr>
        <w:tc>
          <w:tcPr>
            <w:tcW w:w="4950" w:type="dxa"/>
            <w:tcBorders>
              <w:top w:val="nil"/>
              <w:bottom w:val="single" w:sz="4" w:space="0" w:color="auto"/>
            </w:tcBorders>
          </w:tcPr>
          <w:p w:rsidR="00D929E3" w:rsidRPr="009C6BFC" w:rsidRDefault="00D929E3" w:rsidP="00582F68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left="379"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93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9E3" w:rsidRPr="00382B8B" w:rsidRDefault="009618E3" w:rsidP="00B800F1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(315)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29E3" w:rsidRPr="00382B8B" w:rsidRDefault="000E39FE" w:rsidP="00E1461A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E1461A">
              <w:rPr>
                <w:rFonts w:ascii="AngsanaUPC" w:hAnsi="AngsanaUPC" w:cs="AngsanaUPC"/>
                <w:sz w:val="30"/>
                <w:szCs w:val="30"/>
              </w:rPr>
              <w:t>1,723</w:t>
            </w:r>
            <w:r w:rsidR="00D929E3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D929E3" w:rsidRPr="009C6BFC" w:rsidTr="00FE06E7">
        <w:trPr>
          <w:trHeight w:val="274"/>
        </w:trPr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D929E3" w:rsidRPr="009C6BFC" w:rsidRDefault="00D929E3" w:rsidP="00582F68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9E3" w:rsidRPr="00382B8B" w:rsidRDefault="009618E3" w:rsidP="00582F6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(315)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29E3" w:rsidRPr="00382B8B" w:rsidRDefault="00D929E3" w:rsidP="000E39FE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E1461A">
              <w:rPr>
                <w:rFonts w:ascii="AngsanaUPC" w:hAnsi="AngsanaUPC" w:cs="AngsanaUPC"/>
                <w:sz w:val="30"/>
                <w:szCs w:val="30"/>
              </w:rPr>
              <w:t>1,723</w:t>
            </w:r>
            <w:r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</w:tbl>
    <w:p w:rsidR="00D929E3" w:rsidRDefault="00D929E3" w:rsidP="002B29E1">
      <w:pPr>
        <w:spacing w:line="20" w:lineRule="atLeast"/>
        <w:ind w:left="720" w:right="-13" w:firstLine="720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654AD6" w:rsidRDefault="00654AD6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2B29E1" w:rsidRPr="00F15CD6" w:rsidRDefault="002B29E1" w:rsidP="00FB5589">
      <w:pPr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วันที่ </w:t>
      </w:r>
      <w:r w:rsidR="0005658C">
        <w:rPr>
          <w:rFonts w:ascii="Angsana New" w:hAnsi="Angsana New" w:cs="Angsana New"/>
          <w:sz w:val="32"/>
          <w:szCs w:val="32"/>
        </w:rPr>
        <w:t>31</w:t>
      </w:r>
      <w:r w:rsidR="005A5C7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5658C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05658C">
        <w:rPr>
          <w:rFonts w:ascii="Angsana New" w:hAnsi="Angsana New" w:cs="Angsana New"/>
          <w:sz w:val="32"/>
          <w:szCs w:val="32"/>
        </w:rPr>
        <w:t>2564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05658C">
        <w:rPr>
          <w:rFonts w:ascii="Angsana New" w:hAnsi="Angsana New" w:cs="Angsana New" w:hint="cs"/>
          <w:sz w:val="32"/>
          <w:szCs w:val="32"/>
          <w:cs/>
        </w:rPr>
        <w:t>31 ธันวาคม 2563</w:t>
      </w:r>
      <w:r w:rsidRPr="00A63755">
        <w:rPr>
          <w:rFonts w:ascii="Angsana New" w:hAnsi="Angsana New" w:cs="Angsana New" w:hint="cs"/>
          <w:sz w:val="32"/>
          <w:szCs w:val="32"/>
          <w:cs/>
        </w:rPr>
        <w:t xml:space="preserve"> สินทรัพย์/หนี้สินภาษีเงินได้รอการตัดบัญชีประกอบด้วยผลแตกต่างชั่วคราว ดังต่อไปนี้</w:t>
      </w:r>
    </w:p>
    <w:p w:rsidR="002B29E1" w:rsidRPr="00150642" w:rsidRDefault="002B29E1" w:rsidP="00FB5589">
      <w:pPr>
        <w:jc w:val="right"/>
        <w:rPr>
          <w:rFonts w:ascii="Angsana New" w:hAnsi="Angsana New" w:cs="Angsana New"/>
          <w:sz w:val="30"/>
          <w:szCs w:val="30"/>
        </w:rPr>
      </w:pPr>
      <w:r w:rsidRPr="00150642">
        <w:rPr>
          <w:rFonts w:ascii="Angsana New" w:hAnsi="Angsana New" w:cs="Angsana New"/>
          <w:sz w:val="30"/>
          <w:szCs w:val="30"/>
          <w:cs/>
        </w:rPr>
        <w:t>หน่วย</w:t>
      </w:r>
      <w:r w:rsidRPr="00150642">
        <w:rPr>
          <w:rFonts w:ascii="Angsana New" w:hAnsi="Angsana New" w:cs="Angsana New"/>
          <w:sz w:val="30"/>
          <w:szCs w:val="30"/>
        </w:rPr>
        <w:t xml:space="preserve">: </w:t>
      </w:r>
      <w:r w:rsidRPr="00150642">
        <w:rPr>
          <w:rFonts w:ascii="Angsana New" w:hAnsi="Angsana New" w:cs="Angsana New" w:hint="cs"/>
          <w:sz w:val="30"/>
          <w:szCs w:val="30"/>
          <w:cs/>
        </w:rPr>
        <w:t>พัน</w:t>
      </w:r>
      <w:r w:rsidRPr="00150642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0"/>
        <w:gridCol w:w="1935"/>
        <w:gridCol w:w="1935"/>
      </w:tblGrid>
      <w:tr w:rsidR="002B29E1" w:rsidRPr="00A63755" w:rsidTr="00231715">
        <w:trPr>
          <w:trHeight w:val="511"/>
          <w:tblHeader/>
        </w:trPr>
        <w:tc>
          <w:tcPr>
            <w:tcW w:w="4950" w:type="dxa"/>
            <w:vMerge w:val="restart"/>
            <w:vAlign w:val="center"/>
          </w:tcPr>
          <w:p w:rsidR="002B29E1" w:rsidRPr="00A63755" w:rsidRDefault="002B29E1" w:rsidP="00FB558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870" w:type="dxa"/>
            <w:gridSpan w:val="2"/>
            <w:tcBorders>
              <w:bottom w:val="single" w:sz="4" w:space="0" w:color="auto"/>
            </w:tcBorders>
            <w:vAlign w:val="center"/>
          </w:tcPr>
          <w:p w:rsidR="002B29E1" w:rsidRPr="00A63755" w:rsidRDefault="002B29E1" w:rsidP="00FB5589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B29E1" w:rsidRPr="00A63755" w:rsidTr="00231715">
        <w:trPr>
          <w:trHeight w:val="153"/>
          <w:tblHeader/>
        </w:trPr>
        <w:tc>
          <w:tcPr>
            <w:tcW w:w="4950" w:type="dxa"/>
            <w:vMerge/>
            <w:tcBorders>
              <w:bottom w:val="single" w:sz="4" w:space="0" w:color="auto"/>
            </w:tcBorders>
          </w:tcPr>
          <w:p w:rsidR="002B29E1" w:rsidRPr="00A63755" w:rsidRDefault="002B29E1" w:rsidP="00FB558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bottom w:val="single" w:sz="4" w:space="0" w:color="auto"/>
              <w:right w:val="single" w:sz="4" w:space="0" w:color="auto"/>
            </w:tcBorders>
          </w:tcPr>
          <w:p w:rsidR="002B29E1" w:rsidRPr="00A63755" w:rsidRDefault="002B29E1" w:rsidP="00FB5589">
            <w:pPr>
              <w:ind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proofErr w:type="gramStart"/>
            <w:r w:rsidR="000565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05658C">
              <w:rPr>
                <w:rFonts w:ascii="Angsana New" w:hAnsi="Angsana New" w:cs="Angsana New"/>
                <w:sz w:val="30"/>
                <w:szCs w:val="30"/>
                <w:cs/>
              </w:rPr>
              <w:t>มี.ค.</w:t>
            </w:r>
            <w:proofErr w:type="gramEnd"/>
            <w:r w:rsidR="0005658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5658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935" w:type="dxa"/>
            <w:tcBorders>
              <w:left w:val="single" w:sz="4" w:space="0" w:color="auto"/>
              <w:bottom w:val="single" w:sz="4" w:space="0" w:color="auto"/>
            </w:tcBorders>
          </w:tcPr>
          <w:p w:rsidR="002B29E1" w:rsidRPr="00A63755" w:rsidRDefault="002B29E1" w:rsidP="00FB5589">
            <w:pPr>
              <w:ind w:left="-103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05658C">
              <w:rPr>
                <w:rFonts w:ascii="Angsana New" w:hAnsi="Angsana New" w:cs="Angsana New" w:hint="cs"/>
                <w:sz w:val="30"/>
                <w:szCs w:val="30"/>
                <w:cs/>
              </w:rPr>
              <w:t>31 ธ.ค. 2563</w:t>
            </w:r>
          </w:p>
        </w:tc>
      </w:tr>
      <w:tr w:rsidR="002B29E1" w:rsidRPr="00A63755" w:rsidTr="00424B08">
        <w:trPr>
          <w:trHeight w:val="297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FB558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20%</w:t>
            </w:r>
          </w:p>
          <w:p w:rsidR="002B29E1" w:rsidRPr="0036057F" w:rsidRDefault="002B29E1" w:rsidP="00FB5589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2B29E1" w:rsidP="00FB5589">
            <w:pPr>
              <w:tabs>
                <w:tab w:val="decimal" w:pos="622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FB5589">
            <w:pPr>
              <w:tabs>
                <w:tab w:val="decimal" w:pos="622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505B" w:rsidRPr="00A63755" w:rsidTr="00424B08">
        <w:trPr>
          <w:trHeight w:val="453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4F505B" w:rsidRPr="00A63755" w:rsidRDefault="004F505B" w:rsidP="00FB5589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ค่าเผื่อ</w:t>
            </w:r>
            <w:r w:rsidR="000D0678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F505B" w:rsidRPr="000C0D64" w:rsidRDefault="001019E9" w:rsidP="00FB5589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326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F505B" w:rsidRPr="00142F0B" w:rsidRDefault="000E39FE" w:rsidP="00FB5589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142F0B">
              <w:rPr>
                <w:rFonts w:ascii="AngsanaUPC" w:hAnsi="AngsanaUPC" w:cs="AngsanaUPC"/>
                <w:sz w:val="30"/>
                <w:szCs w:val="30"/>
              </w:rPr>
              <w:t>35</w:t>
            </w:r>
          </w:p>
        </w:tc>
      </w:tr>
      <w:tr w:rsidR="004F505B" w:rsidRPr="00A63755" w:rsidTr="00424B08">
        <w:trPr>
          <w:trHeight w:val="453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4F505B" w:rsidRPr="00A63755" w:rsidRDefault="004F505B" w:rsidP="00FB5589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F505B" w:rsidRPr="000C0D64" w:rsidRDefault="001019E9" w:rsidP="00FB5589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23</w:t>
            </w:r>
            <w:r w:rsidR="009618E3">
              <w:rPr>
                <w:rFonts w:ascii="AngsanaUPC" w:hAnsi="AngsanaUPC" w:cs="AngsanaUPC"/>
                <w:sz w:val="30"/>
                <w:szCs w:val="30"/>
              </w:rPr>
              <w:t>,</w:t>
            </w:r>
            <w:r>
              <w:rPr>
                <w:rFonts w:ascii="AngsanaUPC" w:hAnsi="AngsanaUPC" w:cs="AngsanaUPC"/>
                <w:sz w:val="30"/>
                <w:szCs w:val="30"/>
              </w:rPr>
              <w:t>552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F505B" w:rsidRPr="00142F0B" w:rsidRDefault="00142F0B" w:rsidP="00FB5589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24,738</w:t>
            </w:r>
          </w:p>
        </w:tc>
      </w:tr>
      <w:tr w:rsidR="004F505B" w:rsidRPr="00A63755" w:rsidTr="00424B08">
        <w:trPr>
          <w:trHeight w:val="453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4F505B" w:rsidRPr="00A63755" w:rsidRDefault="004F505B" w:rsidP="00FB5589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ขาดทุนจากสินค้า</w:t>
            </w: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เสื่อมสภาพ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F505B" w:rsidRPr="000C0D64" w:rsidRDefault="001019E9" w:rsidP="00FB5589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230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F505B" w:rsidRPr="00142F0B" w:rsidRDefault="004F505B" w:rsidP="00FB5589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142F0B">
              <w:rPr>
                <w:rFonts w:ascii="AngsanaUPC" w:hAnsi="AngsanaUPC" w:cs="AngsanaUPC"/>
                <w:sz w:val="30"/>
                <w:szCs w:val="30"/>
              </w:rPr>
              <w:t>1,457</w:t>
            </w:r>
          </w:p>
        </w:tc>
      </w:tr>
      <w:tr w:rsidR="004F505B" w:rsidRPr="00A63755" w:rsidTr="00424B08">
        <w:trPr>
          <w:trHeight w:val="453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4F505B" w:rsidRDefault="004F505B" w:rsidP="00FB5589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333C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</w:t>
            </w:r>
            <w:r w:rsidRPr="0084333C">
              <w:rPr>
                <w:rFonts w:ascii="Angsana New" w:hAnsi="Angsana New" w:cs="Angsana New"/>
                <w:sz w:val="30"/>
                <w:szCs w:val="30"/>
                <w:cs/>
              </w:rPr>
              <w:t>ตามสัญญา</w:t>
            </w:r>
            <w:r w:rsidRPr="0084333C"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  <w:r w:rsidRPr="0084333C">
              <w:rPr>
                <w:rFonts w:ascii="Angsana New" w:hAnsi="Angsana New" w:cs="Angsana New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F505B" w:rsidRDefault="00272AFF" w:rsidP="00FB5589">
            <w:pPr>
              <w:tabs>
                <w:tab w:val="decimal" w:pos="1026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F505B" w:rsidRPr="00142F0B" w:rsidRDefault="00142F0B" w:rsidP="00FB5589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(298</w:t>
            </w:r>
            <w:r w:rsidR="004F505B" w:rsidRPr="00142F0B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4F505B" w:rsidRPr="00A63755" w:rsidTr="00424B08">
        <w:trPr>
          <w:trHeight w:val="85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4F505B" w:rsidRPr="00A63755" w:rsidRDefault="004F505B" w:rsidP="00FB5589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F505B" w:rsidRPr="000C0D64" w:rsidRDefault="001019E9" w:rsidP="00FB558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(45,849</w:t>
            </w:r>
            <w:r w:rsidR="00272AF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F505B" w:rsidRPr="00142F0B" w:rsidRDefault="00142F0B" w:rsidP="00FB5589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(45,701</w:t>
            </w:r>
            <w:r w:rsidR="004F505B" w:rsidRPr="00142F0B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4F505B" w:rsidRPr="00A63755" w:rsidTr="00231715">
        <w:trPr>
          <w:trHeight w:val="85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4F505B" w:rsidRPr="00A63755" w:rsidRDefault="004F505B" w:rsidP="00FB5589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F505B" w:rsidRPr="000C0D64" w:rsidRDefault="001019E9" w:rsidP="00FB558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45</w:t>
            </w:r>
            <w:r w:rsidR="009618E3">
              <w:rPr>
                <w:rFonts w:ascii="AngsanaUPC" w:hAnsi="AngsanaUPC" w:cs="AngsanaUPC"/>
                <w:sz w:val="30"/>
                <w:szCs w:val="30"/>
              </w:rPr>
              <w:t>,</w:t>
            </w:r>
            <w:r>
              <w:rPr>
                <w:rFonts w:ascii="AngsanaUPC" w:hAnsi="AngsanaUPC" w:cs="AngsanaUPC"/>
                <w:sz w:val="30"/>
                <w:szCs w:val="30"/>
              </w:rPr>
              <w:t>629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F505B" w:rsidRPr="00142F0B" w:rsidRDefault="00142F0B" w:rsidP="00FB558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44,389</w:t>
            </w:r>
          </w:p>
        </w:tc>
      </w:tr>
      <w:tr w:rsidR="004F505B" w:rsidRPr="00A63755" w:rsidTr="00654AD6">
        <w:trPr>
          <w:trHeight w:val="85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4F505B" w:rsidRPr="00A63755" w:rsidRDefault="004F505B" w:rsidP="00FB5589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93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05B" w:rsidRPr="000C0D64" w:rsidRDefault="001019E9" w:rsidP="00FB5589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12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F505B" w:rsidRPr="00142F0B" w:rsidRDefault="00142F0B" w:rsidP="00FB5589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85</w:t>
            </w:r>
          </w:p>
        </w:tc>
      </w:tr>
      <w:tr w:rsidR="004F505B" w:rsidRPr="00A63755" w:rsidTr="00654AD6">
        <w:trPr>
          <w:trHeight w:val="440"/>
        </w:trPr>
        <w:tc>
          <w:tcPr>
            <w:tcW w:w="495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F505B" w:rsidRPr="007E1BC8" w:rsidRDefault="007E1BC8" w:rsidP="00FB5589">
            <w:pPr>
              <w:ind w:left="370" w:right="-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1BC8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05B" w:rsidRPr="000C0D64" w:rsidRDefault="00CB6B49" w:rsidP="00FB558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23</w:t>
            </w:r>
            <w:r w:rsidR="006A44D9">
              <w:rPr>
                <w:rFonts w:ascii="AngsanaUPC" w:hAnsi="AngsanaUPC" w:cs="AngsanaUPC"/>
                <w:sz w:val="30"/>
                <w:szCs w:val="30"/>
              </w:rPr>
              <w:t>,</w:t>
            </w:r>
            <w:r>
              <w:rPr>
                <w:rFonts w:ascii="AngsanaUPC" w:hAnsi="AngsanaUPC" w:cs="AngsanaUPC"/>
                <w:sz w:val="30"/>
                <w:szCs w:val="30"/>
              </w:rPr>
              <w:t>900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05B" w:rsidRPr="00142F0B" w:rsidRDefault="00142F0B" w:rsidP="00FB558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24,705</w:t>
            </w:r>
          </w:p>
        </w:tc>
      </w:tr>
      <w:tr w:rsidR="00007471" w:rsidRPr="00A63755" w:rsidTr="00654AD6">
        <w:trPr>
          <w:trHeight w:val="85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007471" w:rsidRPr="0036057F" w:rsidRDefault="00007471" w:rsidP="00FB558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7F">
              <w:br w:type="page"/>
            </w:r>
            <w:r w:rsidRPr="0036057F">
              <w:br w:type="page"/>
            </w: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07471" w:rsidRPr="000C0D64" w:rsidRDefault="00007471" w:rsidP="00FB558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07471" w:rsidRPr="004F505B" w:rsidRDefault="00007471" w:rsidP="00FB558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highlight w:val="cyan"/>
                <w:cs/>
              </w:rPr>
            </w:pPr>
          </w:p>
        </w:tc>
      </w:tr>
      <w:tr w:rsidR="00007471" w:rsidRPr="00A63755" w:rsidTr="001848CE">
        <w:trPr>
          <w:trHeight w:val="85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007471" w:rsidRPr="00313049" w:rsidRDefault="00007471" w:rsidP="00FB5589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130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07471" w:rsidRPr="000C0D64" w:rsidRDefault="00007471" w:rsidP="00FB5589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07471" w:rsidRPr="004F505B" w:rsidRDefault="00007471" w:rsidP="00FB5589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  <w:highlight w:val="cyan"/>
              </w:rPr>
            </w:pPr>
          </w:p>
        </w:tc>
      </w:tr>
      <w:tr w:rsidR="00007471" w:rsidRPr="00A63755" w:rsidTr="001848CE">
        <w:trPr>
          <w:trHeight w:val="85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007471" w:rsidRPr="0036057F" w:rsidRDefault="00007471" w:rsidP="00FB5589">
            <w:pPr>
              <w:tabs>
                <w:tab w:val="left" w:pos="360"/>
                <w:tab w:val="left" w:pos="900"/>
                <w:tab w:val="left" w:pos="1440"/>
              </w:tabs>
              <w:ind w:right="-338" w:firstLine="3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07471" w:rsidRPr="000C0D64" w:rsidRDefault="007B24AE" w:rsidP="00FB558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(66,563)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07471" w:rsidRPr="00BC787E" w:rsidRDefault="00142F0B" w:rsidP="00FB558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BC787E">
              <w:rPr>
                <w:rFonts w:ascii="AngsanaUPC" w:hAnsi="AngsanaUPC" w:cs="AngsanaUPC"/>
                <w:sz w:val="30"/>
                <w:szCs w:val="30"/>
              </w:rPr>
              <w:t>(66,563</w:t>
            </w:r>
            <w:r w:rsidR="00007471" w:rsidRPr="00BC787E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1848CE" w:rsidRPr="00A63755" w:rsidTr="001848CE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1848CE" w:rsidRPr="0036057F" w:rsidRDefault="001848CE" w:rsidP="00FB558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8C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ผลแตกต่างชั่วคราวที่รับรู้ในกำไรสะสม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848CE" w:rsidRPr="000C0D64" w:rsidRDefault="001848CE" w:rsidP="00FB558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848CE" w:rsidRPr="00BC787E" w:rsidRDefault="001848CE" w:rsidP="00FB558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1848CE" w:rsidRPr="00A63755" w:rsidTr="001848CE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1848CE" w:rsidRPr="0036057F" w:rsidRDefault="001848CE" w:rsidP="00FB5589">
            <w:pPr>
              <w:tabs>
                <w:tab w:val="left" w:pos="360"/>
                <w:tab w:val="left" w:pos="900"/>
                <w:tab w:val="left" w:pos="1440"/>
              </w:tabs>
              <w:ind w:left="342" w:right="-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2176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935" w:type="dxa"/>
            <w:tcBorders>
              <w:top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1848CE" w:rsidRPr="000C0D64" w:rsidRDefault="00CB6B49" w:rsidP="00FB558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(4,155</w:t>
            </w:r>
            <w:r w:rsidR="001848CE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6" w:space="0" w:color="auto"/>
            </w:tcBorders>
            <w:vAlign w:val="center"/>
          </w:tcPr>
          <w:p w:rsidR="001848CE" w:rsidRPr="00BC787E" w:rsidRDefault="001848CE" w:rsidP="00FB5589">
            <w:pPr>
              <w:ind w:right="-77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1848CE">
              <w:rPr>
                <w:rFonts w:ascii="AngsanaUPC" w:hAnsi="AngsanaUPC" w:cs="AngsanaUPC" w:hint="cs"/>
                <w:sz w:val="30"/>
                <w:szCs w:val="30"/>
                <w:cs/>
              </w:rPr>
              <w:t>--</w:t>
            </w:r>
          </w:p>
        </w:tc>
      </w:tr>
      <w:tr w:rsidR="00007471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007471" w:rsidRPr="0036057F" w:rsidRDefault="00007471" w:rsidP="00FB5589">
            <w:pPr>
              <w:tabs>
                <w:tab w:val="left" w:pos="360"/>
                <w:tab w:val="left" w:pos="900"/>
                <w:tab w:val="left" w:pos="1440"/>
              </w:tabs>
              <w:ind w:left="342" w:right="-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  <w:r w:rsidR="001848CE">
              <w:rPr>
                <w:rFonts w:ascii="Angsana New" w:hAnsi="Angsana New" w:cs="Angsana New" w:hint="cs"/>
                <w:sz w:val="30"/>
                <w:szCs w:val="30"/>
                <w:cs/>
              </w:rPr>
              <w:t>ทั้งสิ้น</w:t>
            </w:r>
          </w:p>
        </w:tc>
        <w:tc>
          <w:tcPr>
            <w:tcW w:w="1935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7471" w:rsidRPr="001848CE" w:rsidRDefault="007B24AE" w:rsidP="00FB558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(46</w:t>
            </w:r>
            <w:r w:rsidR="001848CE" w:rsidRPr="001848CE">
              <w:rPr>
                <w:rFonts w:ascii="AngsanaUPC" w:hAnsi="AngsanaUPC" w:cs="AngsanaUPC"/>
                <w:b/>
                <w:bCs/>
                <w:sz w:val="30"/>
                <w:szCs w:val="30"/>
              </w:rPr>
              <w:t>,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818)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07471" w:rsidRPr="00BC787E" w:rsidRDefault="00142F0B" w:rsidP="00FB558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BC787E">
              <w:rPr>
                <w:rFonts w:ascii="AngsanaUPC" w:hAnsi="AngsanaUPC" w:cs="AngsanaUPC"/>
                <w:b/>
                <w:bCs/>
                <w:sz w:val="30"/>
                <w:szCs w:val="30"/>
              </w:rPr>
              <w:t>(41,858</w:t>
            </w:r>
            <w:r w:rsidR="00007471" w:rsidRPr="00BC787E">
              <w:rPr>
                <w:rFonts w:ascii="AngsanaUPC" w:hAnsi="AngsanaUPC" w:cs="AngsanaUPC"/>
                <w:b/>
                <w:bCs/>
                <w:sz w:val="30"/>
                <w:szCs w:val="30"/>
              </w:rPr>
              <w:t>)</w:t>
            </w:r>
          </w:p>
        </w:tc>
      </w:tr>
      <w:tr w:rsidR="00007471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007471" w:rsidRPr="0036057F" w:rsidRDefault="00007471" w:rsidP="00FB558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อัตราภาษีเงิน</w:t>
            </w:r>
            <w:r w:rsidRPr="002630F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ได้ </w:t>
            </w:r>
            <w:r w:rsidRPr="002630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10%</w:t>
            </w:r>
            <w:r w:rsidRPr="002630F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630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(BOI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-50%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ของอัตราภาษีปกติ</w:t>
            </w:r>
            <w:r w:rsidRPr="002630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  <w:p w:rsidR="00007471" w:rsidRPr="0036057F" w:rsidRDefault="00007471" w:rsidP="00FB5589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</w:p>
        </w:tc>
        <w:tc>
          <w:tcPr>
            <w:tcW w:w="1935" w:type="dxa"/>
            <w:tcBorders>
              <w:top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007471" w:rsidRPr="000C0D64" w:rsidRDefault="00007471" w:rsidP="00FB558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:rsidR="00007471" w:rsidRPr="00BC787E" w:rsidRDefault="00007471" w:rsidP="00FB558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007471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007471" w:rsidRPr="0036057F" w:rsidRDefault="000D0678" w:rsidP="00FB5589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07471" w:rsidRPr="000C0D64" w:rsidRDefault="00CB6B49" w:rsidP="00FB5589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430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07471" w:rsidRPr="00BC787E" w:rsidRDefault="00007471" w:rsidP="00FB558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BC787E">
              <w:rPr>
                <w:rFonts w:ascii="AngsanaUPC" w:hAnsi="AngsanaUPC" w:cs="AngsanaUPC"/>
                <w:sz w:val="30"/>
                <w:szCs w:val="30"/>
              </w:rPr>
              <w:t>39</w:t>
            </w:r>
          </w:p>
        </w:tc>
      </w:tr>
      <w:tr w:rsidR="00007471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007471" w:rsidRPr="0036057F" w:rsidRDefault="00007471" w:rsidP="00FB5589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07471" w:rsidRPr="000C0D64" w:rsidRDefault="00CB6B49" w:rsidP="00FB558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30,182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07471" w:rsidRPr="00BC787E" w:rsidRDefault="00007471" w:rsidP="00FB558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BC787E">
              <w:rPr>
                <w:rFonts w:ascii="AngsanaUPC" w:hAnsi="AngsanaUPC" w:cs="AngsanaUPC"/>
                <w:sz w:val="30"/>
                <w:szCs w:val="30"/>
              </w:rPr>
              <w:t>26,225</w:t>
            </w:r>
          </w:p>
        </w:tc>
      </w:tr>
      <w:tr w:rsidR="00007471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007471" w:rsidRPr="0036057F" w:rsidRDefault="00007471" w:rsidP="00FB5589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ขาดทุนจากสินค้า</w:t>
            </w: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เสื่อมสภาพ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07471" w:rsidRPr="000C0D64" w:rsidRDefault="00CB6B49" w:rsidP="00FB558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310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07471" w:rsidRPr="00BC787E" w:rsidRDefault="00007471" w:rsidP="00FB558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BC787E">
              <w:rPr>
                <w:rFonts w:ascii="AngsanaUPC" w:hAnsi="AngsanaUPC" w:cs="AngsanaUPC"/>
                <w:sz w:val="30"/>
                <w:szCs w:val="30"/>
              </w:rPr>
              <w:t>1,63</w:t>
            </w:r>
            <w:r w:rsidR="00142F0B" w:rsidRPr="00BC787E">
              <w:rPr>
                <w:rFonts w:ascii="AngsanaUPC" w:hAnsi="AngsanaUPC" w:cs="AngsanaUPC"/>
                <w:sz w:val="30"/>
                <w:szCs w:val="30"/>
              </w:rPr>
              <w:t>6</w:t>
            </w:r>
          </w:p>
        </w:tc>
      </w:tr>
      <w:tr w:rsidR="00007471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007471" w:rsidRDefault="00007471" w:rsidP="00FB5589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333C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</w:t>
            </w:r>
            <w:r w:rsidRPr="0084333C">
              <w:rPr>
                <w:rFonts w:ascii="Angsana New" w:hAnsi="Angsana New" w:cs="Angsana New"/>
                <w:sz w:val="30"/>
                <w:szCs w:val="30"/>
                <w:cs/>
              </w:rPr>
              <w:t>ตามสัญญา</w:t>
            </w:r>
            <w:r w:rsidRPr="0084333C"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  <w:r w:rsidRPr="0084333C">
              <w:rPr>
                <w:rFonts w:ascii="Angsana New" w:hAnsi="Angsana New" w:cs="Angsana New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07471" w:rsidRDefault="00CB6B49" w:rsidP="00FB5589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--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07471" w:rsidRPr="00BC787E" w:rsidRDefault="00142F0B" w:rsidP="00FB5589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BC787E">
              <w:rPr>
                <w:rFonts w:ascii="AngsanaUPC" w:hAnsi="AngsanaUPC" w:cs="AngsanaUPC"/>
                <w:sz w:val="30"/>
                <w:szCs w:val="30"/>
              </w:rPr>
              <w:t>(511</w:t>
            </w:r>
            <w:r w:rsidR="00007471" w:rsidRPr="00BC787E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007471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007471" w:rsidRPr="0036057F" w:rsidRDefault="00007471" w:rsidP="00FB5589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07471" w:rsidRPr="000C0D64" w:rsidRDefault="00CB6B49" w:rsidP="00FB558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(1,865)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07471" w:rsidRPr="00BC787E" w:rsidRDefault="00142F0B" w:rsidP="00FB5589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BC787E">
              <w:rPr>
                <w:rFonts w:ascii="AngsanaUPC" w:hAnsi="AngsanaUPC" w:cs="AngsanaUPC"/>
                <w:sz w:val="30"/>
                <w:szCs w:val="30"/>
              </w:rPr>
              <w:t>(1,596</w:t>
            </w:r>
            <w:r w:rsidR="00007471" w:rsidRPr="00BC787E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007471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007471" w:rsidRPr="0036057F" w:rsidRDefault="00007471" w:rsidP="00FB5589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07471" w:rsidRPr="000C0D64" w:rsidRDefault="00CB6B49" w:rsidP="00FB558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19,195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07471" w:rsidRPr="00BC787E" w:rsidRDefault="00007471" w:rsidP="00FB558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BC787E">
              <w:rPr>
                <w:rFonts w:ascii="AngsanaUPC" w:hAnsi="AngsanaUPC" w:cs="AngsanaUPC"/>
                <w:sz w:val="30"/>
                <w:szCs w:val="30"/>
              </w:rPr>
              <w:t>17,627</w:t>
            </w:r>
          </w:p>
        </w:tc>
      </w:tr>
      <w:tr w:rsidR="00007471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007471" w:rsidRPr="0036057F" w:rsidRDefault="00007471" w:rsidP="00FB5589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93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71" w:rsidRPr="000C0D64" w:rsidRDefault="00CB6B49" w:rsidP="00FB558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15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07471" w:rsidRPr="00BC787E" w:rsidRDefault="00142F0B" w:rsidP="00FB558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BC787E">
              <w:rPr>
                <w:rFonts w:ascii="AngsanaUPC" w:hAnsi="AngsanaUPC" w:cs="AngsanaUPC"/>
                <w:sz w:val="30"/>
                <w:szCs w:val="30"/>
              </w:rPr>
              <w:t>88</w:t>
            </w:r>
          </w:p>
        </w:tc>
      </w:tr>
      <w:tr w:rsidR="00007471" w:rsidRPr="00A63755" w:rsidTr="00007471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007471" w:rsidRPr="0036057F" w:rsidRDefault="00007471" w:rsidP="00FB5589">
            <w:pPr>
              <w:tabs>
                <w:tab w:val="left" w:pos="360"/>
                <w:tab w:val="left" w:pos="900"/>
                <w:tab w:val="left" w:pos="1440"/>
              </w:tabs>
              <w:ind w:left="342" w:right="-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471" w:rsidRPr="00793DBC" w:rsidRDefault="00CB6B49" w:rsidP="00FB558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793DBC">
              <w:rPr>
                <w:rFonts w:ascii="AngsanaUPC" w:hAnsi="AngsanaUPC" w:cs="AngsanaUPC"/>
                <w:sz w:val="30"/>
                <w:szCs w:val="30"/>
              </w:rPr>
              <w:t>48,267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07471" w:rsidRPr="00793DBC" w:rsidRDefault="00007471" w:rsidP="00FB558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793DBC">
              <w:rPr>
                <w:rFonts w:ascii="AngsanaUPC" w:hAnsi="AngsanaUPC" w:cs="AngsanaUPC"/>
                <w:sz w:val="30"/>
                <w:szCs w:val="30"/>
              </w:rPr>
              <w:t>43,50</w:t>
            </w:r>
            <w:r w:rsidR="00BC787E" w:rsidRPr="00793DBC">
              <w:rPr>
                <w:rFonts w:ascii="AngsanaUPC" w:hAnsi="AngsanaUPC" w:cs="AngsanaUPC"/>
                <w:sz w:val="30"/>
                <w:szCs w:val="30"/>
              </w:rPr>
              <w:t>8</w:t>
            </w:r>
          </w:p>
        </w:tc>
      </w:tr>
      <w:tr w:rsidR="00007471" w:rsidRPr="00A63755" w:rsidTr="00007471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007471" w:rsidRPr="0036057F" w:rsidRDefault="00007471" w:rsidP="00FB558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7F">
              <w:br w:type="page"/>
            </w:r>
            <w:r w:rsidRPr="0036057F">
              <w:br w:type="page"/>
            </w: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</w:t>
            </w:r>
            <w:r w:rsidR="00CD5010"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รับรู้ในกำไรสะสม</w:t>
            </w:r>
          </w:p>
        </w:tc>
        <w:tc>
          <w:tcPr>
            <w:tcW w:w="193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7471" w:rsidRPr="000C0D64" w:rsidRDefault="00007471" w:rsidP="00FB558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07471" w:rsidRPr="00BC787E" w:rsidRDefault="00007471" w:rsidP="00FB558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CB6B49" w:rsidRPr="00A63755" w:rsidTr="00007471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CB6B49" w:rsidRPr="0036057F" w:rsidRDefault="00CB6B49" w:rsidP="00FB5589">
            <w:pPr>
              <w:tabs>
                <w:tab w:val="left" w:pos="360"/>
                <w:tab w:val="left" w:pos="900"/>
                <w:tab w:val="left" w:pos="1440"/>
              </w:tabs>
              <w:ind w:right="-338" w:firstLine="3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93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B49" w:rsidRPr="000C0D64" w:rsidRDefault="00CB6B49" w:rsidP="00FB558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(1,650)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B6B49" w:rsidRDefault="00CB6B49" w:rsidP="00FB5589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--</w:t>
            </w:r>
          </w:p>
        </w:tc>
      </w:tr>
      <w:tr w:rsidR="00CB6B49" w:rsidRPr="00A63755" w:rsidTr="00007471">
        <w:trPr>
          <w:trHeight w:val="74"/>
        </w:trPr>
        <w:tc>
          <w:tcPr>
            <w:tcW w:w="4950" w:type="dxa"/>
            <w:tcBorders>
              <w:top w:val="nil"/>
              <w:bottom w:val="single" w:sz="4" w:space="0" w:color="auto"/>
            </w:tcBorders>
            <w:vAlign w:val="center"/>
          </w:tcPr>
          <w:p w:rsidR="00CB6B49" w:rsidRPr="0036057F" w:rsidRDefault="00CB6B49" w:rsidP="00FB5589">
            <w:pPr>
              <w:tabs>
                <w:tab w:val="left" w:pos="360"/>
                <w:tab w:val="left" w:pos="900"/>
                <w:tab w:val="left" w:pos="1440"/>
              </w:tabs>
              <w:ind w:right="-338" w:firstLine="3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  <w:r w:rsidR="007E1BC8">
              <w:rPr>
                <w:rFonts w:ascii="Angsana New" w:hAnsi="Angsana New" w:cs="Angsana New" w:hint="cs"/>
                <w:sz w:val="30"/>
                <w:szCs w:val="30"/>
                <w:cs/>
              </w:rPr>
              <w:t>ทั้งสิ้น</w:t>
            </w: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B49" w:rsidRPr="00793DBC" w:rsidRDefault="007B24AE" w:rsidP="00FB558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93DBC">
              <w:rPr>
                <w:rFonts w:ascii="AngsanaUPC" w:hAnsi="AngsanaUPC" w:cs="AngsanaUPC"/>
                <w:b/>
                <w:bCs/>
                <w:sz w:val="30"/>
                <w:szCs w:val="30"/>
              </w:rPr>
              <w:t>46,617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6B49" w:rsidRPr="00793DBC" w:rsidRDefault="00793DBC" w:rsidP="00FB558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93DBC">
              <w:rPr>
                <w:rFonts w:ascii="AngsanaUPC" w:hAnsi="AngsanaUPC" w:cs="AngsanaUPC"/>
                <w:b/>
                <w:bCs/>
                <w:sz w:val="30"/>
                <w:szCs w:val="30"/>
              </w:rPr>
              <w:t>43,508</w:t>
            </w:r>
          </w:p>
        </w:tc>
      </w:tr>
    </w:tbl>
    <w:p w:rsidR="00FB5589" w:rsidRDefault="00FB5589" w:rsidP="00C61558">
      <w:pPr>
        <w:spacing w:line="20" w:lineRule="atLeast"/>
        <w:jc w:val="right"/>
        <w:rPr>
          <w:rFonts w:ascii="Angsana New" w:hAnsi="Angsana New" w:cs="Angsana New" w:hint="cs"/>
          <w:sz w:val="30"/>
          <w:szCs w:val="30"/>
        </w:rPr>
      </w:pPr>
    </w:p>
    <w:p w:rsidR="00C61558" w:rsidRPr="00150642" w:rsidRDefault="00C61558" w:rsidP="00C61558">
      <w:pPr>
        <w:spacing w:line="20" w:lineRule="atLeast"/>
        <w:jc w:val="right"/>
        <w:rPr>
          <w:rFonts w:ascii="Angsana New" w:hAnsi="Angsana New" w:cs="Angsana New"/>
          <w:sz w:val="30"/>
          <w:szCs w:val="30"/>
        </w:rPr>
      </w:pPr>
      <w:r w:rsidRPr="00150642">
        <w:rPr>
          <w:rFonts w:ascii="Angsana New" w:hAnsi="Angsana New" w:cs="Angsana New"/>
          <w:sz w:val="30"/>
          <w:szCs w:val="30"/>
          <w:cs/>
        </w:rPr>
        <w:lastRenderedPageBreak/>
        <w:t>หน่วย</w:t>
      </w:r>
      <w:r w:rsidRPr="00150642">
        <w:rPr>
          <w:rFonts w:ascii="Angsana New" w:hAnsi="Angsana New" w:cs="Angsana New"/>
          <w:sz w:val="30"/>
          <w:szCs w:val="30"/>
        </w:rPr>
        <w:t xml:space="preserve">: </w:t>
      </w:r>
      <w:r w:rsidRPr="00150642">
        <w:rPr>
          <w:rFonts w:ascii="Angsana New" w:hAnsi="Angsana New" w:cs="Angsana New" w:hint="cs"/>
          <w:sz w:val="30"/>
          <w:szCs w:val="30"/>
          <w:cs/>
        </w:rPr>
        <w:t>พัน</w:t>
      </w:r>
      <w:r w:rsidRPr="00150642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0"/>
        <w:gridCol w:w="1935"/>
        <w:gridCol w:w="1935"/>
      </w:tblGrid>
      <w:tr w:rsidR="00C61558" w:rsidRPr="009003C7" w:rsidTr="00E53874">
        <w:trPr>
          <w:trHeight w:val="85"/>
        </w:trPr>
        <w:tc>
          <w:tcPr>
            <w:tcW w:w="4950" w:type="dxa"/>
            <w:vMerge w:val="restart"/>
            <w:tcBorders>
              <w:top w:val="single" w:sz="4" w:space="0" w:color="auto"/>
            </w:tcBorders>
            <w:vAlign w:val="center"/>
          </w:tcPr>
          <w:p w:rsidR="00C61558" w:rsidRDefault="00C61558" w:rsidP="00C6155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C61558" w:rsidRPr="00BC787E" w:rsidRDefault="00C61558" w:rsidP="00C61558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61558" w:rsidRPr="009003C7" w:rsidTr="00E53874">
        <w:trPr>
          <w:trHeight w:val="85"/>
        </w:trPr>
        <w:tc>
          <w:tcPr>
            <w:tcW w:w="4950" w:type="dxa"/>
            <w:vMerge/>
            <w:vAlign w:val="center"/>
          </w:tcPr>
          <w:p w:rsidR="00C61558" w:rsidRDefault="00C61558" w:rsidP="008D23F1">
            <w:pPr>
              <w:ind w:left="370" w:right="-338" w:hanging="3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3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61558" w:rsidRPr="00A63755" w:rsidRDefault="00C61558" w:rsidP="00E53874">
            <w:pPr>
              <w:ind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proofErr w:type="gramStart"/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มี.ค.</w:t>
            </w:r>
            <w:proofErr w:type="gramEnd"/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61558" w:rsidRPr="00A63755" w:rsidRDefault="00C61558" w:rsidP="00E53874">
            <w:pPr>
              <w:ind w:left="-103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31 ธ.ค. 2563</w:t>
            </w:r>
          </w:p>
        </w:tc>
      </w:tr>
      <w:tr w:rsidR="00C61558" w:rsidRPr="009003C7" w:rsidTr="00007471">
        <w:trPr>
          <w:trHeight w:val="85"/>
        </w:trPr>
        <w:tc>
          <w:tcPr>
            <w:tcW w:w="4950" w:type="dxa"/>
            <w:tcBorders>
              <w:top w:val="single" w:sz="4" w:space="0" w:color="auto"/>
              <w:bottom w:val="nil"/>
            </w:tcBorders>
            <w:vAlign w:val="center"/>
          </w:tcPr>
          <w:p w:rsidR="00C61558" w:rsidRPr="0036057F" w:rsidRDefault="00C61558" w:rsidP="008D23F1">
            <w:pPr>
              <w:ind w:left="370" w:right="-338" w:hanging="3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ภาษีเงินได้รอการตัดบัญชีซึ่งคำนวณ</w:t>
            </w:r>
          </w:p>
        </w:tc>
        <w:tc>
          <w:tcPr>
            <w:tcW w:w="193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558" w:rsidRPr="000C0D64" w:rsidRDefault="00C61558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C61558" w:rsidRPr="00BC787E" w:rsidRDefault="00C61558" w:rsidP="001E450B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C61558" w:rsidRPr="009003C7" w:rsidTr="00815ACA">
        <w:trPr>
          <w:trHeight w:val="85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C61558" w:rsidRPr="0036057F" w:rsidRDefault="00C61558" w:rsidP="008D23F1">
            <w:pPr>
              <w:tabs>
                <w:tab w:val="left" w:pos="360"/>
                <w:tab w:val="left" w:pos="743"/>
              </w:tabs>
              <w:ind w:right="-338" w:firstLine="165"/>
              <w:rPr>
                <w:rFonts w:ascii="Angsana New" w:hAnsi="Angsana New" w:cs="Angsana New"/>
                <w:sz w:val="30"/>
                <w:szCs w:val="30"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จากอัตราภาษีเงินได้ </w:t>
            </w:r>
            <w:r w:rsidRPr="0036057F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61558" w:rsidRPr="000C0D64" w:rsidRDefault="00C61558" w:rsidP="00A9518F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(9,364)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61558" w:rsidRPr="00BC787E" w:rsidRDefault="00C61558" w:rsidP="001E450B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BC787E">
              <w:rPr>
                <w:rFonts w:ascii="AngsanaUPC" w:hAnsi="AngsanaUPC" w:cs="AngsanaUPC"/>
                <w:sz w:val="30"/>
                <w:szCs w:val="30"/>
              </w:rPr>
              <w:t>(8,372)</w:t>
            </w:r>
          </w:p>
        </w:tc>
      </w:tr>
      <w:tr w:rsidR="00C61558" w:rsidRPr="00A63755" w:rsidTr="00815ACA">
        <w:trPr>
          <w:trHeight w:val="85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C61558" w:rsidRPr="0036057F" w:rsidRDefault="00C61558" w:rsidP="008D23F1">
            <w:pPr>
              <w:tabs>
                <w:tab w:val="left" w:pos="360"/>
                <w:tab w:val="left" w:pos="743"/>
              </w:tabs>
              <w:ind w:right="-338" w:firstLine="165"/>
              <w:rPr>
                <w:rFonts w:ascii="Angsana New" w:hAnsi="Angsana New" w:cs="Angsana New"/>
                <w:sz w:val="30"/>
                <w:szCs w:val="30"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จากอัตราภาษีเงินได้ 10</w:t>
            </w:r>
            <w:r w:rsidRPr="0036057F">
              <w:rPr>
                <w:rFonts w:ascii="Angsana New" w:hAnsi="Angsana New" w:cs="Angsana New"/>
                <w:sz w:val="30"/>
                <w:szCs w:val="30"/>
              </w:rPr>
              <w:t xml:space="preserve">% </w:t>
            </w:r>
            <w:r w:rsidRPr="0001352F">
              <w:rPr>
                <w:rFonts w:ascii="Angsana New" w:hAnsi="Angsana New" w:cs="Angsana New"/>
                <w:sz w:val="30"/>
                <w:szCs w:val="30"/>
              </w:rPr>
              <w:t xml:space="preserve">(BOI-50% </w:t>
            </w:r>
            <w:r w:rsidRPr="0001352F">
              <w:rPr>
                <w:rFonts w:ascii="Angsana New" w:hAnsi="Angsana New" w:cs="Angsana New" w:hint="cs"/>
                <w:sz w:val="30"/>
                <w:szCs w:val="30"/>
                <w:cs/>
              </w:rPr>
              <w:t>ของอัตราภาษีปกติ</w:t>
            </w:r>
            <w:r w:rsidRPr="0001352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3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558" w:rsidRPr="000C0D64" w:rsidRDefault="00C61558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4,662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61558" w:rsidRPr="00BC787E" w:rsidRDefault="00C61558" w:rsidP="001E450B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BC787E">
              <w:rPr>
                <w:rFonts w:ascii="AngsanaUPC" w:hAnsi="AngsanaUPC" w:cs="AngsanaUPC"/>
                <w:sz w:val="30"/>
                <w:szCs w:val="30"/>
              </w:rPr>
              <w:t>4,351</w:t>
            </w:r>
          </w:p>
        </w:tc>
      </w:tr>
      <w:tr w:rsidR="00C61558" w:rsidRPr="00A63755" w:rsidTr="00815ACA">
        <w:trPr>
          <w:trHeight w:val="85"/>
        </w:trPr>
        <w:tc>
          <w:tcPr>
            <w:tcW w:w="4950" w:type="dxa"/>
            <w:tcBorders>
              <w:top w:val="nil"/>
            </w:tcBorders>
            <w:vAlign w:val="center"/>
          </w:tcPr>
          <w:p w:rsidR="00C61558" w:rsidRPr="00E111BF" w:rsidRDefault="00C61558" w:rsidP="00A9518F">
            <w:pPr>
              <w:ind w:left="370" w:right="-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11B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  <w:r w:rsidRPr="00E111BF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</w:t>
            </w:r>
            <w:r w:rsidRPr="00E111B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93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61558" w:rsidRPr="00CB6B49" w:rsidRDefault="00C61558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CB6B49">
              <w:rPr>
                <w:rFonts w:ascii="AngsanaUPC" w:hAnsi="AngsanaUPC" w:cs="AngsanaUPC"/>
                <w:sz w:val="30"/>
                <w:szCs w:val="30"/>
              </w:rPr>
              <w:t>(4,702)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61558" w:rsidRPr="00BC787E" w:rsidRDefault="00C61558" w:rsidP="001E450B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BC787E">
              <w:rPr>
                <w:rFonts w:ascii="AngsanaUPC" w:hAnsi="AngsanaUPC" w:cs="AngsanaUPC"/>
                <w:sz w:val="30"/>
                <w:szCs w:val="30"/>
              </w:rPr>
              <w:t>(4,021)</w:t>
            </w:r>
          </w:p>
        </w:tc>
      </w:tr>
    </w:tbl>
    <w:p w:rsidR="00EF70B0" w:rsidRPr="005110A5" w:rsidRDefault="00EF70B0" w:rsidP="006872A3">
      <w:pPr>
        <w:pStyle w:val="af"/>
        <w:ind w:right="29" w:firstLine="720"/>
        <w:jc w:val="thaiDistribute"/>
        <w:rPr>
          <w:rFonts w:ascii="Angsana New" w:hAnsi="Angsana New"/>
          <w:sz w:val="32"/>
          <w:szCs w:val="32"/>
        </w:rPr>
      </w:pPr>
    </w:p>
    <w:p w:rsidR="00DC11FC" w:rsidRPr="00A63755" w:rsidRDefault="00DC11FC" w:rsidP="003D35BE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sz w:val="32"/>
          <w:szCs w:val="32"/>
        </w:rPr>
      </w:pPr>
      <w:r w:rsidRPr="00A63755">
        <w:rPr>
          <w:rFonts w:ascii="Angsana New" w:hAnsi="Angsana New"/>
          <w:b/>
          <w:bCs/>
          <w:sz w:val="32"/>
          <w:szCs w:val="32"/>
          <w:cs/>
        </w:rPr>
        <w:t>สิทธิ</w:t>
      </w:r>
      <w:r w:rsidR="0090328F" w:rsidRPr="00A63755">
        <w:rPr>
          <w:rFonts w:ascii="Angsana New" w:hAnsi="Angsana New"/>
          <w:b/>
          <w:bCs/>
          <w:sz w:val="32"/>
          <w:szCs w:val="32"/>
          <w:cs/>
        </w:rPr>
        <w:t>ประโยชน์</w:t>
      </w:r>
      <w:r w:rsidRPr="00A63755">
        <w:rPr>
          <w:rFonts w:ascii="Angsana New" w:hAnsi="Angsana New"/>
          <w:b/>
          <w:bCs/>
          <w:sz w:val="32"/>
          <w:szCs w:val="32"/>
          <w:cs/>
        </w:rPr>
        <w:t>จากการได้รับการส่งเสริมการลงทุน</w:t>
      </w:r>
      <w:r w:rsidRPr="00A63755">
        <w:rPr>
          <w:rFonts w:ascii="Angsana New" w:hAnsi="Angsana New"/>
          <w:sz w:val="32"/>
          <w:szCs w:val="32"/>
        </w:rPr>
        <w:t xml:space="preserve"> </w:t>
      </w:r>
    </w:p>
    <w:p w:rsidR="00ED1D73" w:rsidRPr="00834DF9" w:rsidRDefault="00DC11FC" w:rsidP="00834DF9">
      <w:pPr>
        <w:spacing w:after="60"/>
        <w:ind w:left="72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>บริษัทได้รับการส่งเสริมการลงทุนตามพระราชบัญญัติส่งเสริมการลงทุน</w:t>
      </w:r>
      <w:r w:rsidR="00370FA3"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พ</w:t>
      </w:r>
      <w:r w:rsidRPr="00A63755">
        <w:rPr>
          <w:rFonts w:ascii="Angsana New" w:hAnsi="Angsana New" w:cs="Angsana New"/>
          <w:sz w:val="32"/>
          <w:szCs w:val="32"/>
        </w:rPr>
        <w:t>.</w:t>
      </w:r>
      <w:r w:rsidRPr="00A63755">
        <w:rPr>
          <w:rFonts w:ascii="Angsana New" w:hAnsi="Angsana New" w:cs="Angsana New"/>
          <w:sz w:val="32"/>
          <w:szCs w:val="32"/>
          <w:cs/>
        </w:rPr>
        <w:t>ศ</w:t>
      </w:r>
      <w:r w:rsidR="00370FA3" w:rsidRPr="00A63755">
        <w:rPr>
          <w:rFonts w:ascii="Angsana New" w:hAnsi="Angsana New" w:cs="Angsana New"/>
          <w:sz w:val="32"/>
          <w:szCs w:val="32"/>
        </w:rPr>
        <w:t xml:space="preserve">. 2520 </w:t>
      </w:r>
      <w:r w:rsidRPr="00A63755">
        <w:rPr>
          <w:rFonts w:ascii="Angsana New" w:hAnsi="Angsana New" w:cs="Angsana New"/>
          <w:sz w:val="32"/>
          <w:szCs w:val="32"/>
          <w:cs/>
        </w:rPr>
        <w:t>โดยได้รับสิทธิ</w:t>
      </w:r>
      <w:r w:rsidR="0090328F" w:rsidRPr="00A63755">
        <w:rPr>
          <w:rFonts w:ascii="Angsana New" w:hAnsi="Angsana New" w:cs="Angsana New"/>
          <w:sz w:val="32"/>
          <w:szCs w:val="32"/>
          <w:cs/>
        </w:rPr>
        <w:t>ประโยชน์</w:t>
      </w:r>
      <w:r w:rsidRPr="00A63755">
        <w:rPr>
          <w:rFonts w:ascii="Angsana New" w:hAnsi="Angsana New" w:cs="Angsana New"/>
          <w:sz w:val="32"/>
          <w:szCs w:val="32"/>
          <w:cs/>
        </w:rPr>
        <w:t>บางรายการ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ซึ่งรายละเอียดปรากฏตามตาราง</w:t>
      </w:r>
      <w:r w:rsidR="00F960B4" w:rsidRPr="00A63755">
        <w:rPr>
          <w:rFonts w:ascii="Angsana New" w:hAnsi="Angsana New" w:cs="Angsana New" w:hint="cs"/>
          <w:sz w:val="32"/>
          <w:szCs w:val="32"/>
          <w:cs/>
        </w:rPr>
        <w:t>ดัง</w:t>
      </w:r>
      <w:r w:rsidRPr="00A63755">
        <w:rPr>
          <w:rFonts w:ascii="Angsana New" w:hAnsi="Angsana New" w:cs="Angsana New"/>
          <w:sz w:val="32"/>
          <w:szCs w:val="32"/>
          <w:cs/>
        </w:rPr>
        <w:t>นี้</w:t>
      </w:r>
    </w:p>
    <w:tbl>
      <w:tblPr>
        <w:tblW w:w="10429" w:type="dxa"/>
        <w:tblInd w:w="-318" w:type="dxa"/>
        <w:tblLayout w:type="fixed"/>
        <w:tblLook w:val="0000"/>
      </w:tblPr>
      <w:tblGrid>
        <w:gridCol w:w="2836"/>
        <w:gridCol w:w="1418"/>
        <w:gridCol w:w="1135"/>
        <w:gridCol w:w="1350"/>
        <w:gridCol w:w="1316"/>
        <w:gridCol w:w="1114"/>
        <w:gridCol w:w="1260"/>
      </w:tblGrid>
      <w:tr w:rsidR="006872A3" w:rsidRPr="00E31186" w:rsidTr="009820EC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1.  </w:t>
            </w:r>
            <w:r w:rsidRPr="00E31186">
              <w:rPr>
                <w:rFonts w:ascii="Angsana New" w:hAnsi="Angsana New" w:cs="Angsana New"/>
                <w:cs/>
              </w:rPr>
              <w:t>บัตรส่งเสริมเลขที่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1759/2539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1760/2543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1696/</w:t>
            </w:r>
            <w:r w:rsidRPr="00E31186">
              <w:rPr>
                <w:rFonts w:ascii="Angsana New" w:hAnsi="Angsana New" w:cs="Angsana New"/>
                <w:cs/>
              </w:rPr>
              <w:t>อ</w:t>
            </w:r>
            <w:r w:rsidRPr="00E31186">
              <w:rPr>
                <w:rFonts w:ascii="Angsana New" w:hAnsi="Angsana New" w:cs="Angsana New"/>
              </w:rPr>
              <w:t>./2546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1218(2)/2550</w:t>
            </w:r>
          </w:p>
        </w:tc>
        <w:tc>
          <w:tcPr>
            <w:tcW w:w="237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1355(1)/2553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(</w:t>
            </w:r>
            <w:r w:rsidRPr="00E31186">
              <w:rPr>
                <w:rFonts w:ascii="Angsana New" w:hAnsi="Angsana New" w:cs="Angsana New"/>
                <w:cs/>
              </w:rPr>
              <w:t>แทนบัตรเดิมเลขที่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74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1057/2534)</w:t>
            </w:r>
          </w:p>
        </w:tc>
        <w:tc>
          <w:tcPr>
            <w:tcW w:w="1316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7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-55"/>
              <w:jc w:val="center"/>
              <w:rPr>
                <w:rFonts w:ascii="Angsana New" w:hAnsi="Angsana New" w:cs="Angsana New"/>
              </w:rPr>
            </w:pP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2.  </w:t>
            </w:r>
            <w:r w:rsidRPr="00E31186">
              <w:rPr>
                <w:rFonts w:ascii="Angsana New" w:hAnsi="Angsana New" w:cs="Angsana New"/>
                <w:cs/>
              </w:rPr>
              <w:t>วันที่ตามบัตรส่งเสริม</w:t>
            </w:r>
          </w:p>
        </w:tc>
        <w:tc>
          <w:tcPr>
            <w:tcW w:w="1418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12/11/2539</w:t>
            </w:r>
          </w:p>
        </w:tc>
        <w:tc>
          <w:tcPr>
            <w:tcW w:w="11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4/10/2543</w:t>
            </w: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21/3/2534</w:t>
            </w:r>
          </w:p>
        </w:tc>
        <w:tc>
          <w:tcPr>
            <w:tcW w:w="1316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6/3/2550</w:t>
            </w:r>
          </w:p>
        </w:tc>
        <w:tc>
          <w:tcPr>
            <w:tcW w:w="237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24/3/2553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3.  </w:t>
            </w:r>
            <w:r w:rsidRPr="00E31186">
              <w:rPr>
                <w:rFonts w:ascii="Angsana New" w:hAnsi="Angsana New" w:cs="Angsana New"/>
                <w:cs/>
              </w:rPr>
              <w:t>วันที่เริ่มมีรายได้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01/12/2539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10/11/2547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13/11/2533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6/7/2550</w:t>
            </w:r>
          </w:p>
        </w:tc>
        <w:tc>
          <w:tcPr>
            <w:tcW w:w="237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17/2/2554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4.  </w:t>
            </w:r>
            <w:r w:rsidRPr="00E31186">
              <w:rPr>
                <w:rFonts w:ascii="Angsana New" w:hAnsi="Angsana New" w:cs="Angsana New"/>
                <w:cs/>
              </w:rPr>
              <w:t>ประเภทกิจการที่ได้รับการส่งเสริม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ผลิตชิ้นส่วนหรือ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ผลิต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ผลิตหรือประกอบ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ผลิต</w:t>
            </w:r>
            <w:r w:rsidRPr="00E31186">
              <w:rPr>
                <w:rFonts w:ascii="Angsana New" w:hAnsi="Angsana New" w:cs="Angsana New"/>
              </w:rPr>
              <w:t xml:space="preserve"> PRINTED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ผลิตเครื่องมือ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PRINTED</w:t>
            </w:r>
          </w:p>
        </w:tc>
      </w:tr>
      <w:tr w:rsidR="006872A3" w:rsidRPr="00E31186" w:rsidTr="009820EC">
        <w:trPr>
          <w:trHeight w:val="296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อุปกรณ์ที่ใช้กับ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PRINTED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ผลิตภัณฑ์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CIRCUIT 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แพทย์</w:t>
            </w:r>
            <w:r w:rsidRPr="00E31186">
              <w:rPr>
                <w:rFonts w:ascii="Angsana New" w:hAnsi="Angsana New" w:cs="Angsana New"/>
              </w:rPr>
              <w:t>,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CIRCUIT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ผลิตภัณฑ์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CIRCUIT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อิเล็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Pr="00E31186">
              <w:rPr>
                <w:rFonts w:ascii="Angsana New" w:hAnsi="Angsana New" w:cs="Angsana New"/>
                <w:cs/>
              </w:rPr>
              <w:t>ทรอนิ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Pr="00E31186">
              <w:rPr>
                <w:rFonts w:ascii="Angsana New" w:hAnsi="Angsana New" w:cs="Angsana New"/>
                <w:cs/>
              </w:rPr>
              <w:t>ส์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BOARD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ผลิตผลิตภัณฑ์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BOARD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อิเล็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Pr="00E31186">
              <w:rPr>
                <w:rFonts w:ascii="Angsana New" w:hAnsi="Angsana New" w:cs="Angsana New"/>
                <w:cs/>
              </w:rPr>
              <w:t>ทรอนิ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Pr="00E31186">
              <w:rPr>
                <w:rFonts w:ascii="Angsana New" w:hAnsi="Angsana New" w:cs="Angsana New"/>
                <w:cs/>
              </w:rPr>
              <w:t>ส์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BOARD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ASSEMBLY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อิเล็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Pr="00E31186">
              <w:rPr>
                <w:rFonts w:ascii="Angsana New" w:hAnsi="Angsana New" w:cs="Angsana New"/>
                <w:cs/>
              </w:rPr>
              <w:t>ทรอนิ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Pr="00E31186">
              <w:rPr>
                <w:rFonts w:ascii="Angsana New" w:hAnsi="Angsana New" w:cs="Angsana New"/>
                <w:cs/>
              </w:rPr>
              <w:t>ส์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ASSEMBLY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ASSEMBLY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(PCBA)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(PCBA)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(PCBA)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และผลิตภัณฑ์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อิเล็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Pr="00E31186">
              <w:rPr>
                <w:rFonts w:ascii="Angsana New" w:hAnsi="Angsana New" w:cs="Angsana New"/>
                <w:cs/>
              </w:rPr>
              <w:t>ทรอนิ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Pr="00E31186">
              <w:rPr>
                <w:rFonts w:ascii="Angsana New" w:hAnsi="Angsana New" w:cs="Angsana New"/>
                <w:cs/>
              </w:rPr>
              <w:t>ส์</w:t>
            </w:r>
          </w:p>
        </w:tc>
        <w:tc>
          <w:tcPr>
            <w:tcW w:w="111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rPr>
                <w:rFonts w:ascii="Angsana New" w:hAnsi="Angsana New" w:cs="Angsana New"/>
                <w:cs/>
              </w:rPr>
            </w:pP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1A4706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5. </w:t>
            </w:r>
            <w:r w:rsidR="001A4706">
              <w:rPr>
                <w:rFonts w:ascii="Angsana New" w:hAnsi="Angsana New" w:cs="Angsana New" w:hint="cs"/>
                <w:cs/>
              </w:rPr>
              <w:t xml:space="preserve"> </w:t>
            </w:r>
            <w:r w:rsidRPr="00E31186">
              <w:rPr>
                <w:rFonts w:ascii="Angsana New" w:hAnsi="Angsana New" w:cs="Angsana New"/>
                <w:cs/>
              </w:rPr>
              <w:t>สิทธิและประโยชน์สำคัญที่ได้รับการส่งเสริม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</w:tr>
      <w:tr w:rsidR="006872A3" w:rsidRPr="00E31186" w:rsidTr="009820EC">
        <w:trPr>
          <w:trHeight w:val="296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A40A44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5.1 </w:t>
            </w:r>
            <w:r w:rsidR="001A4706">
              <w:rPr>
                <w:rFonts w:ascii="Angsana New" w:hAnsi="Angsana New" w:cs="Angsana New" w:hint="cs"/>
                <w:cs/>
              </w:rPr>
              <w:t xml:space="preserve">  </w:t>
            </w:r>
            <w:r w:rsidR="006872A3" w:rsidRPr="00E31186">
              <w:rPr>
                <w:rFonts w:ascii="Angsana New" w:hAnsi="Angsana New" w:cs="Angsana New"/>
                <w:cs/>
              </w:rPr>
              <w:t>ได้รับยกเว้นภาษีเงินได้</w:t>
            </w:r>
            <w:r w:rsidR="006872A3" w:rsidRPr="00E31186">
              <w:rPr>
                <w:rFonts w:ascii="Angsana New" w:hAnsi="Angsana New" w:cs="Angsana New"/>
                <w:spacing w:val="-4"/>
                <w:cs/>
              </w:rPr>
              <w:t>นิติบุคคลสำหรับ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8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8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  <w:r w:rsidRPr="00E31186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--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5 ปี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8 ปี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5</w:t>
            </w:r>
            <w:r w:rsidRPr="00E31186">
              <w:rPr>
                <w:rFonts w:ascii="Angsana New" w:hAnsi="Angsana New" w:cs="Angsana New"/>
                <w:cs/>
              </w:rPr>
              <w:t xml:space="preserve"> ปี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282"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spacing w:val="-4"/>
                <w:cs/>
              </w:rPr>
              <w:t>กำไรสุทธิที่ได้จากการประกอบกิจการ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 xml:space="preserve">(ครบกำหนด 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282" w:right="29"/>
              <w:jc w:val="both"/>
              <w:rPr>
                <w:rFonts w:ascii="Angsana New" w:hAnsi="Angsana New" w:cs="Angsana New"/>
                <w:spacing w:val="-4"/>
              </w:rPr>
            </w:pPr>
            <w:r w:rsidRPr="00E31186">
              <w:rPr>
                <w:rFonts w:ascii="Angsana New" w:hAnsi="Angsana New" w:cs="Angsana New" w:hint="cs"/>
                <w:spacing w:val="-4"/>
                <w:cs/>
              </w:rPr>
              <w:t>ที่</w:t>
            </w:r>
            <w:r w:rsidRPr="00E31186">
              <w:rPr>
                <w:rFonts w:ascii="Angsana New" w:hAnsi="Angsana New" w:cs="Angsana New"/>
                <w:spacing w:val="-4"/>
                <w:cs/>
              </w:rPr>
              <w:t>ได้รับการส่งเสริมนับแต่วันที่เริ่มมีรายได้</w:t>
            </w:r>
          </w:p>
          <w:p w:rsidR="006872A3" w:rsidRPr="00E31186" w:rsidRDefault="006872A3" w:rsidP="009820EC">
            <w:pPr>
              <w:spacing w:line="276" w:lineRule="auto"/>
              <w:ind w:left="282" w:right="29"/>
              <w:jc w:val="both"/>
              <w:rPr>
                <w:rFonts w:ascii="Angsana New" w:hAnsi="Angsana New" w:cs="Angsana New"/>
                <w:spacing w:val="-4"/>
              </w:rPr>
            </w:pPr>
            <w:r w:rsidRPr="00E31186">
              <w:rPr>
                <w:rFonts w:ascii="Angsana New" w:hAnsi="Angsana New" w:cs="Angsana New"/>
                <w:spacing w:val="-4"/>
                <w:cs/>
              </w:rPr>
              <w:t>จากการประกอบกิจการ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E31186">
              <w:rPr>
                <w:rFonts w:ascii="Angsana New" w:hAnsi="Angsana New" w:cs="Angsana New"/>
                <w:cs/>
              </w:rPr>
              <w:t xml:space="preserve">30 พฤศจิกายน </w:t>
            </w:r>
          </w:p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2547)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9 พฤศจิกายน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2555)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54AD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5 กรกฎาคม</w:t>
            </w:r>
          </w:p>
          <w:p w:rsidR="006872A3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 2555)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16 กุมภาพันธ์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2562)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54AD6" w:rsidRDefault="00654AD6" w:rsidP="009820EC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</w:t>
            </w:r>
            <w:r>
              <w:rPr>
                <w:rFonts w:ascii="Angsana New" w:hAnsi="Angsana New" w:cs="Angsana New"/>
              </w:rPr>
              <w:t xml:space="preserve"> </w:t>
            </w:r>
            <w:r w:rsidR="006872A3" w:rsidRPr="00E31186">
              <w:rPr>
                <w:rFonts w:ascii="Angsana New" w:hAnsi="Angsana New" w:cs="Angsana New"/>
              </w:rPr>
              <w:t xml:space="preserve">16 </w:t>
            </w:r>
            <w:r w:rsidR="006872A3" w:rsidRPr="00E31186">
              <w:rPr>
                <w:rFonts w:ascii="Angsana New" w:hAnsi="Angsana New" w:cs="Angsana New" w:hint="cs"/>
                <w:cs/>
              </w:rPr>
              <w:t>กุมภาพันธ์</w:t>
            </w:r>
          </w:p>
          <w:p w:rsidR="006872A3" w:rsidRDefault="006872A3" w:rsidP="009820EC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 xml:space="preserve"> 2559</w:t>
            </w:r>
            <w:r w:rsidRPr="00E31186">
              <w:rPr>
                <w:rFonts w:ascii="Angsana New" w:hAnsi="Angsana New" w:cs="Angsana New"/>
              </w:rPr>
              <w:t>)</w:t>
            </w:r>
          </w:p>
          <w:p w:rsidR="006872A3" w:rsidRPr="00E31186" w:rsidRDefault="006872A3" w:rsidP="009820EC">
            <w:pPr>
              <w:spacing w:line="276" w:lineRule="auto"/>
              <w:ind w:right="-95"/>
              <w:jc w:val="center"/>
              <w:rPr>
                <w:rFonts w:ascii="Angsana New" w:hAnsi="Angsana New" w:cs="Angsana New"/>
              </w:rPr>
            </w:pP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A40A44" w:rsidP="00E35B5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5.2 </w:t>
            </w:r>
            <w:r w:rsidR="00E35B51">
              <w:rPr>
                <w:rFonts w:ascii="Angsana New" w:hAnsi="Angsana New" w:cs="Angsana New" w:hint="cs"/>
                <w:cs/>
              </w:rPr>
              <w:t xml:space="preserve">   </w:t>
            </w:r>
            <w:r w:rsidR="006872A3" w:rsidRPr="00E31186">
              <w:rPr>
                <w:rFonts w:ascii="Angsana New" w:hAnsi="Angsana New" w:cs="Angsana New"/>
                <w:cs/>
              </w:rPr>
              <w:t>ได้รับอนุญาต</w:t>
            </w:r>
            <w:r w:rsidR="006872A3" w:rsidRPr="00E31186">
              <w:rPr>
                <w:rFonts w:ascii="Angsana New" w:hAnsi="Angsana New" w:cs="Angsana New"/>
                <w:spacing w:val="4"/>
                <w:cs/>
              </w:rPr>
              <w:t>ให้หักเงินได้พึงประเมิน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10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10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10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-</w:t>
            </w:r>
            <w:r w:rsidRPr="00E31186">
              <w:rPr>
                <w:rFonts w:ascii="Angsana New" w:hAnsi="Angsana New" w:cs="Angsana New"/>
              </w:rPr>
              <w:t>-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-</w:t>
            </w:r>
            <w:r w:rsidRPr="00E31186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-</w:t>
            </w:r>
            <w:r w:rsidRPr="00E31186">
              <w:rPr>
                <w:rFonts w:ascii="Angsana New" w:hAnsi="Angsana New" w:cs="Angsana New"/>
              </w:rPr>
              <w:t>-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ร้อยละ</w:t>
            </w:r>
            <w:r w:rsidRPr="00E31186">
              <w:rPr>
                <w:rFonts w:ascii="Angsana New" w:hAnsi="Angsana New" w:cs="Angsana New"/>
                <w:spacing w:val="4"/>
              </w:rPr>
              <w:t xml:space="preserve"> 5</w:t>
            </w:r>
            <w:r w:rsidRPr="00E31186">
              <w:rPr>
                <w:rFonts w:ascii="Angsana New" w:hAnsi="Angsana New" w:cs="Angsana New"/>
                <w:spacing w:val="4"/>
                <w:cs/>
              </w:rPr>
              <w:t xml:space="preserve"> ของรายได้ที่เพิ่ม</w:t>
            </w:r>
            <w:r w:rsidRPr="00E31186">
              <w:rPr>
                <w:rFonts w:ascii="Angsana New" w:hAnsi="Angsana New" w:cs="Angsana New"/>
                <w:cs/>
              </w:rPr>
              <w:t>ขึ้นจากปีก่อน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 xml:space="preserve">(ครบกำหนด 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-32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(</w:t>
            </w:r>
            <w:r w:rsidRPr="00E31186">
              <w:rPr>
                <w:rFonts w:ascii="Angsana New" w:hAnsi="Angsana New" w:cs="Angsana New"/>
                <w:cs/>
              </w:rPr>
              <w:t>ครบกำหนด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4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จากการส่งออกนับแต่วันที่มีรายได้จาก</w:t>
            </w:r>
          </w:p>
          <w:p w:rsidR="006872A3" w:rsidRPr="00E31186" w:rsidRDefault="006872A3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4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การประกอบกิจการ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 xml:space="preserve"> </w:t>
            </w: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E31186">
              <w:rPr>
                <w:rFonts w:ascii="Angsana New" w:hAnsi="Angsana New" w:cs="Angsana New"/>
                <w:cs/>
              </w:rPr>
              <w:t xml:space="preserve">30 พฤศจิกายน </w:t>
            </w:r>
          </w:p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2549)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9 พฤศจิกายน</w:t>
            </w:r>
            <w:r w:rsidRPr="00E31186">
              <w:rPr>
                <w:rFonts w:ascii="Angsana New" w:hAnsi="Angsana New" w:cs="Angsana New"/>
              </w:rPr>
              <w:t xml:space="preserve"> 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2557)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E31186">
              <w:rPr>
                <w:rFonts w:ascii="Angsana New" w:hAnsi="Angsana New" w:cs="Angsana New"/>
              </w:rPr>
              <w:t xml:space="preserve">12 </w:t>
            </w:r>
            <w:r w:rsidRPr="00E31186">
              <w:rPr>
                <w:rFonts w:ascii="Angsana New" w:hAnsi="Angsana New" w:cs="Angsana New"/>
                <w:cs/>
              </w:rPr>
              <w:t>พฤศจิกายน</w:t>
            </w:r>
          </w:p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2543)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A40A44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5.3 </w:t>
            </w:r>
            <w:r w:rsidR="00E35B51">
              <w:rPr>
                <w:rFonts w:ascii="Angsana New" w:hAnsi="Angsana New" w:cs="Angsana New"/>
              </w:rPr>
              <w:t xml:space="preserve">   </w:t>
            </w:r>
            <w:r w:rsidR="006872A3" w:rsidRPr="00E31186">
              <w:rPr>
                <w:rFonts w:ascii="Angsana New" w:hAnsi="Angsana New" w:cs="Angsana New"/>
                <w:cs/>
              </w:rPr>
              <w:t xml:space="preserve">ได้รับลดหย่อนภาษีเงินได้นิติบุคคล 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--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--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--</w:t>
            </w:r>
          </w:p>
        </w:tc>
      </w:tr>
      <w:tr w:rsidR="006872A3" w:rsidRPr="00E31186" w:rsidTr="009820EC">
        <w:trPr>
          <w:trHeight w:val="296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4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สำหรับกำไรสุทธิที่ได้รับจากการลงทุน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 xml:space="preserve">(ครบกำหนด 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318" w:right="-90"/>
              <w:rPr>
                <w:rFonts w:ascii="Angsana New" w:hAnsi="Angsana New" w:cs="Angsana New"/>
                <w:spacing w:val="4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ในอัตราร้อยละ</w:t>
            </w:r>
            <w:r w:rsidRPr="00E31186">
              <w:rPr>
                <w:rFonts w:ascii="Angsana New" w:hAnsi="Angsana New" w:cs="Angsana New" w:hint="cs"/>
                <w:spacing w:val="4"/>
                <w:cs/>
              </w:rPr>
              <w:t xml:space="preserve"> </w:t>
            </w:r>
            <w:r w:rsidRPr="00E31186">
              <w:rPr>
                <w:rFonts w:ascii="Angsana New" w:hAnsi="Angsana New" w:cs="Angsana New"/>
                <w:spacing w:val="4"/>
              </w:rPr>
              <w:t xml:space="preserve">50 </w:t>
            </w:r>
            <w:r w:rsidRPr="00E31186">
              <w:rPr>
                <w:rFonts w:ascii="Angsana New" w:hAnsi="Angsana New" w:cs="Angsana New"/>
                <w:spacing w:val="4"/>
                <w:cs/>
              </w:rPr>
              <w:t>ของอัตราปกตินับจาก</w:t>
            </w:r>
          </w:p>
          <w:p w:rsidR="006872A3" w:rsidRPr="00E31186" w:rsidRDefault="006872A3" w:rsidP="009820EC">
            <w:pPr>
              <w:spacing w:line="276" w:lineRule="auto"/>
              <w:ind w:left="318" w:right="-90"/>
              <w:rPr>
                <w:rFonts w:ascii="Angsana New" w:hAnsi="Angsana New" w:cs="Angsana New"/>
                <w:spacing w:val="4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วันที่พ้นกำหนดระยะเวลายกเว้นภาษีเงิน</w:t>
            </w:r>
            <w:r w:rsidRPr="00E31186">
              <w:rPr>
                <w:rFonts w:ascii="Angsana New" w:hAnsi="Angsana New" w:cs="Angsana New" w:hint="cs"/>
                <w:spacing w:val="4"/>
                <w:cs/>
              </w:rPr>
              <w:t>ได้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</w:t>
            </w:r>
            <w:r w:rsidRPr="00E31186">
              <w:rPr>
                <w:rFonts w:ascii="Angsana New" w:hAnsi="Angsana New" w:cs="Angsana New"/>
                <w:cs/>
              </w:rPr>
              <w:t xml:space="preserve"> 30 พฤศจิกายน </w:t>
            </w:r>
          </w:p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2552)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9 พฤศจิกายน</w:t>
            </w:r>
            <w:r w:rsidRPr="00E31186">
              <w:rPr>
                <w:rFonts w:ascii="Angsana New" w:hAnsi="Angsana New" w:cs="Angsana New"/>
              </w:rPr>
              <w:t xml:space="preserve"> 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2560)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16 กุมภาพันธ์</w:t>
            </w:r>
            <w:r w:rsidRPr="00E31186">
              <w:rPr>
                <w:rFonts w:ascii="Angsana New" w:hAnsi="Angsana New" w:cs="Angsana New"/>
              </w:rPr>
              <w:t xml:space="preserve"> 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2567)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E35B51">
            <w:pPr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5</w:t>
            </w:r>
            <w:r w:rsidR="00A40A44">
              <w:rPr>
                <w:rFonts w:ascii="Angsana New" w:hAnsi="Angsana New" w:cs="Angsana New"/>
              </w:rPr>
              <w:t>.4</w:t>
            </w:r>
            <w:r w:rsidR="00E35B51">
              <w:rPr>
                <w:rFonts w:ascii="Angsana New" w:hAnsi="Angsana New" w:cs="Angsana New"/>
              </w:rPr>
              <w:t xml:space="preserve">   </w:t>
            </w:r>
            <w:r w:rsidR="00A40A44">
              <w:rPr>
                <w:rFonts w:ascii="Angsana New" w:hAnsi="Angsana New" w:cs="Angsana New"/>
              </w:rPr>
              <w:t xml:space="preserve"> </w:t>
            </w:r>
            <w:r w:rsidRPr="00E31186">
              <w:rPr>
                <w:rFonts w:ascii="Angsana New" w:hAnsi="Angsana New" w:cs="Angsana New"/>
                <w:cs/>
              </w:rPr>
              <w:t>ได้รับยกเว้นไม่ต้องนำเงินปันผล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-86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8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8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--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5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8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5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จาก</w:t>
            </w:r>
            <w:r w:rsidRPr="00E31186">
              <w:rPr>
                <w:rFonts w:ascii="Angsana New" w:hAnsi="Angsana New" w:cs="Angsana New"/>
                <w:cs/>
              </w:rPr>
              <w:t>กิจการที่ได้รับการส่งเสริม</w:t>
            </w:r>
            <w:r w:rsidRPr="00E31186">
              <w:rPr>
                <w:rFonts w:ascii="Angsana New" w:hAnsi="Angsana New" w:cs="Angsana New"/>
              </w:rPr>
              <w:t xml:space="preserve"> </w:t>
            </w:r>
            <w:r w:rsidRPr="00E31186">
              <w:rPr>
                <w:rFonts w:ascii="Angsana New" w:hAnsi="Angsana New" w:cs="Angsana New"/>
                <w:cs/>
              </w:rPr>
              <w:t>ซึ่งได้รับ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 xml:space="preserve">(ครบกำหนด 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ยกเว้นภาษีเงินได้นิติบุคคลตามข้อ</w:t>
            </w:r>
            <w:r w:rsidRPr="00E31186">
              <w:rPr>
                <w:rFonts w:ascii="Angsana New" w:hAnsi="Angsana New" w:cs="Angsana New"/>
              </w:rPr>
              <w:t xml:space="preserve"> 5.1</w:t>
            </w:r>
          </w:p>
          <w:p w:rsidR="006872A3" w:rsidRPr="00E31186" w:rsidRDefault="006872A3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ไปรวมคำนวณเพื่อเสียภาษีเงินได้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</w:t>
            </w:r>
            <w:r w:rsidRPr="00E31186">
              <w:rPr>
                <w:rFonts w:ascii="Angsana New" w:hAnsi="Angsana New" w:cs="Angsana New"/>
                <w:cs/>
              </w:rPr>
              <w:t xml:space="preserve"> 30 พฤศจิกายน </w:t>
            </w:r>
          </w:p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2547)</w:t>
            </w:r>
          </w:p>
        </w:tc>
        <w:tc>
          <w:tcPr>
            <w:tcW w:w="11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9 พฤศจิกายน</w:t>
            </w:r>
            <w:r w:rsidRPr="00E31186">
              <w:rPr>
                <w:rFonts w:ascii="Angsana New" w:hAnsi="Angsana New" w:cs="Angsana New"/>
              </w:rPr>
              <w:t xml:space="preserve"> 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2555)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5 กรกฎาคม</w:t>
            </w:r>
            <w:r w:rsidRPr="00E31186">
              <w:rPr>
                <w:rFonts w:ascii="Angsana New" w:hAnsi="Angsana New" w:cs="Angsana New"/>
              </w:rPr>
              <w:t xml:space="preserve"> 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2555)</w:t>
            </w:r>
          </w:p>
        </w:tc>
        <w:tc>
          <w:tcPr>
            <w:tcW w:w="111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16 กุมภาพันธ์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2562)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right="-95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E31186">
              <w:rPr>
                <w:rFonts w:ascii="Angsana New" w:hAnsi="Angsana New" w:cs="Angsana New"/>
              </w:rPr>
              <w:t xml:space="preserve">16 </w:t>
            </w:r>
            <w:r w:rsidRPr="00E31186">
              <w:rPr>
                <w:rFonts w:ascii="Angsana New" w:hAnsi="Angsana New" w:cs="Angsana New" w:hint="cs"/>
                <w:cs/>
              </w:rPr>
              <w:t>กุมภาพันธ์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2559)</w:t>
            </w:r>
          </w:p>
        </w:tc>
      </w:tr>
    </w:tbl>
    <w:p w:rsidR="00683685" w:rsidRDefault="00683685" w:rsidP="00CA12E0">
      <w:pPr>
        <w:ind w:left="450"/>
        <w:rPr>
          <w:rFonts w:ascii="Angsana New" w:hAnsi="Angsana New" w:cs="Angsana New"/>
          <w:sz w:val="32"/>
          <w:szCs w:val="32"/>
          <w:cs/>
        </w:rPr>
      </w:pPr>
    </w:p>
    <w:p w:rsidR="00B21C4D" w:rsidRDefault="007870CC" w:rsidP="00CA12E0">
      <w:pPr>
        <w:ind w:left="450"/>
        <w:rPr>
          <w:rFonts w:ascii="Angsana New" w:hAnsi="Angsana New" w:cs="Angsana New"/>
          <w:sz w:val="32"/>
          <w:szCs w:val="32"/>
        </w:rPr>
      </w:pPr>
      <w:r w:rsidRPr="00D148BC">
        <w:rPr>
          <w:rFonts w:ascii="Angsana New" w:hAnsi="Angsana New" w:cs="Angsana New"/>
          <w:sz w:val="32"/>
          <w:szCs w:val="32"/>
          <w:cs/>
        </w:rPr>
        <w:lastRenderedPageBreak/>
        <w:t>สิทธิประโยชน์จากการได้รับการส่งเสริมการลงทุน</w:t>
      </w:r>
      <w:r>
        <w:rPr>
          <w:rFonts w:ascii="Angsana New" w:hAnsi="Angsana New" w:cs="Angsana New" w:hint="cs"/>
          <w:sz w:val="32"/>
          <w:szCs w:val="32"/>
          <w:cs/>
        </w:rPr>
        <w:t>(ต่อ)</w:t>
      </w:r>
    </w:p>
    <w:tbl>
      <w:tblPr>
        <w:tblW w:w="10491" w:type="dxa"/>
        <w:tblInd w:w="-318" w:type="dxa"/>
        <w:tblLayout w:type="fixed"/>
        <w:tblLook w:val="0000"/>
      </w:tblPr>
      <w:tblGrid>
        <w:gridCol w:w="2978"/>
        <w:gridCol w:w="1701"/>
        <w:gridCol w:w="1640"/>
        <w:gridCol w:w="2045"/>
        <w:gridCol w:w="2127"/>
      </w:tblGrid>
      <w:tr w:rsidR="006872A3" w:rsidRPr="00E31186" w:rsidTr="009820EC"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1.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บัตรส่งเสริมเลขที่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1356(1)</w:t>
            </w:r>
            <w:r w:rsidRPr="00E31186">
              <w:rPr>
                <w:rFonts w:ascii="Angsana New" w:hAnsi="Angsana New" w:cs="Angsana New"/>
                <w:sz w:val="22"/>
                <w:szCs w:val="22"/>
              </w:rPr>
              <w:t>/2553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59-1112-0-00-1-0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59-1186-0-00-1-0</w:t>
            </w:r>
          </w:p>
        </w:tc>
      </w:tr>
      <w:tr w:rsidR="006872A3" w:rsidRPr="00E31186" w:rsidTr="009820EC">
        <w:tc>
          <w:tcPr>
            <w:tcW w:w="29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2.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วันที่ตามบัตรส่งเสริม</w:t>
            </w:r>
          </w:p>
        </w:tc>
        <w:tc>
          <w:tcPr>
            <w:tcW w:w="33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24/3/2553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4/7/2559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26/7/2559</w:t>
            </w:r>
          </w:p>
        </w:tc>
      </w:tr>
      <w:tr w:rsidR="006872A3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3.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วันที่เริ่มมีรายได้</w:t>
            </w:r>
          </w:p>
        </w:tc>
        <w:tc>
          <w:tcPr>
            <w:tcW w:w="3341" w:type="dxa"/>
            <w:gridSpan w:val="2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23/2/2554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  <w:r w:rsidRPr="00E3118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--</w:t>
            </w:r>
          </w:p>
        </w:tc>
      </w:tr>
      <w:tr w:rsidR="006872A3" w:rsidRPr="00E31186" w:rsidTr="009820EC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4.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ประเภทกิจการที่ได้รับการส่งเสริม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EF70B0">
            <w:pPr>
              <w:spacing w:line="276" w:lineRule="auto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ผลิตผลิตภัณฑ์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PRINTED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ผลิตผลิตภัณฑ์อิเล็กทรอนิกส์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ผลิต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เครื่องมือแพทย์</w:t>
            </w: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อิเล็กทรอนิกส์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CIRCUIT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ผลิตชิ้นส่วน และ/หรืออุปกรณ์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ผลิตผลิตภัณฑ์อิเล็กทรอนิกส์</w:t>
            </w: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สำหรับงานอุตสาหกรรม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BOARD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อิเล็กทรอนิกส์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ผลิตชิ้นส่วน และ/หรืออุปกรณ์</w:t>
            </w: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ASSEMBLY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หรือชิ้นส่วนและ/หรืออุปกรณ์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อิเล็กทรอนิกส์</w:t>
            </w: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(PCBA)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ที่ใช้กับผลิตภัณฑ์อิเล็กทรอนิกส์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หรือชิ้นส่วนและ/หรืออุปกรณ์</w:t>
            </w:r>
          </w:p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ที่ใช้กับผลิตภัณฑ์อิเล็กทรอนิกส์</w:t>
            </w:r>
          </w:p>
        </w:tc>
      </w:tr>
      <w:tr w:rsidR="00EF70B0" w:rsidRPr="00E31186" w:rsidTr="009820EC">
        <w:tc>
          <w:tcPr>
            <w:tcW w:w="297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A40A44">
            <w:pPr>
              <w:spacing w:line="276" w:lineRule="auto"/>
              <w:ind w:left="192" w:right="29" w:hanging="19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5.</w:t>
            </w:r>
            <w:r w:rsidR="00FE3A8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C028B4">
              <w:rPr>
                <w:rFonts w:ascii="Angsana New" w:hAnsi="Angsana New" w:cs="Angsana New" w:hint="cs"/>
                <w:spacing w:val="-2"/>
                <w:sz w:val="22"/>
                <w:szCs w:val="22"/>
                <w:cs/>
              </w:rPr>
              <w:t xml:space="preserve"> </w:t>
            </w:r>
            <w:r w:rsidRPr="00C028B4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สิทธิและประโยชน์สำคัญที่ได้รับการส่งเสริม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A40A44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5.1 </w:t>
            </w:r>
            <w:r w:rsidR="002D414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="00EF70B0" w:rsidRPr="00E31186">
              <w:rPr>
                <w:rFonts w:ascii="Angsana New" w:hAnsi="Angsana New" w:cs="Angsana New"/>
                <w:sz w:val="22"/>
                <w:szCs w:val="22"/>
                <w:cs/>
              </w:rPr>
              <w:t>ได้รับยกเว้นภาษีเงินได้</w:t>
            </w:r>
            <w:r w:rsidR="00EF70B0"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นิติบุคคลสำหรับ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กำไรสุทธิที่ได้จากการประกอบกิจการ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(ครบกำหนด 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(ครบกำหนด 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หรือ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หรือ</w:t>
            </w: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ที่</w:t>
            </w: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ได้รับการส่งเสริมนับแต่วันที่เริ่มมีรายได้</w:t>
            </w:r>
          </w:p>
          <w:p w:rsidR="00EF70B0" w:rsidRPr="00E31186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จากการประกอบกิจการ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F70B0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EF70B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วันที่ 22</w:t>
            </w:r>
            <w:r w:rsidRPr="00EF70B0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 </w:t>
            </w:r>
            <w:r w:rsidRPr="00EF70B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กุมภาพันธ์ 2562)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8"/>
                <w:sz w:val="22"/>
                <w:szCs w:val="22"/>
              </w:rPr>
            </w:pPr>
            <w:r w:rsidRPr="00EF70B0">
              <w:rPr>
                <w:rFonts w:ascii="Angsana New" w:hAnsi="Angsana New" w:cs="Angsana New" w:hint="cs"/>
                <w:spacing w:val="-8"/>
                <w:sz w:val="22"/>
                <w:szCs w:val="22"/>
                <w:cs/>
              </w:rPr>
              <w:t>วันที่ 22</w:t>
            </w:r>
            <w:r w:rsidRPr="00EF70B0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 xml:space="preserve"> </w:t>
            </w:r>
            <w:r w:rsidRPr="00EF70B0">
              <w:rPr>
                <w:rFonts w:ascii="Angsana New" w:hAnsi="Angsana New" w:cs="Angsana New" w:hint="cs"/>
                <w:spacing w:val="-8"/>
                <w:sz w:val="22"/>
                <w:szCs w:val="22"/>
                <w:cs/>
              </w:rPr>
              <w:t>กุมภาพันธ์ 2562)</w:t>
            </w:r>
          </w:p>
          <w:p w:rsidR="00EF70B0" w:rsidRPr="00EF70B0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มีมูลค่าภาษีไม่เกิน</w:t>
            </w:r>
          </w:p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159.40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มีมูลค่าภาษีไม่เกิน</w:t>
            </w:r>
          </w:p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356.60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ล้านบาท</w:t>
            </w:r>
          </w:p>
        </w:tc>
      </w:tr>
      <w:tr w:rsidR="00EF70B0" w:rsidRPr="00E31186" w:rsidTr="009820EC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sz w:val="22"/>
                <w:szCs w:val="22"/>
              </w:rPr>
              <w:br w:type="page"/>
            </w:r>
            <w:r w:rsidRPr="00E31186">
              <w:rPr>
                <w:rFonts w:ascii="Angsana New" w:hAnsi="Angsana New" w:cs="Angsana New"/>
                <w:sz w:val="22"/>
                <w:szCs w:val="22"/>
              </w:rPr>
              <w:t>5.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3</w:t>
            </w:r>
            <w:r w:rsidR="00A40A44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2D414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ได้รับลดหย่อนภาษีเงินได้นิติบุคคล 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5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--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5 ปี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5 ปี</w:t>
            </w: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สำหรับกำไรสุทธิที่ได้รับจากการลงทุน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(ครบกำหนด 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ในอัตราร้อยละ </w:t>
            </w: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</w:rPr>
              <w:t xml:space="preserve">50 </w:t>
            </w: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ของอัตราปกตินับจาก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663180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66318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วันที่</w:t>
            </w:r>
            <w:r w:rsidRPr="00663180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 </w:t>
            </w:r>
            <w:r w:rsidRPr="0066318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22</w:t>
            </w:r>
            <w:r w:rsidRPr="00663180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 </w:t>
            </w:r>
            <w:r w:rsidRPr="0066318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กุมภาพันธ์</w:t>
            </w:r>
            <w:r w:rsidRPr="00663180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 </w:t>
            </w:r>
            <w:r w:rsidR="00663180" w:rsidRPr="00663180">
              <w:rPr>
                <w:rFonts w:ascii="Angsana New" w:hAnsi="Angsana New" w:cs="Angsana New"/>
                <w:spacing w:val="-6"/>
                <w:sz w:val="22"/>
                <w:szCs w:val="22"/>
              </w:rPr>
              <w:t>2567)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วันที่พ้นกำหนดระยะเวลายกเว้นภาษีเงิน</w:t>
            </w:r>
            <w:r w:rsidRPr="00E31186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 xml:space="preserve">ได้ 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F70B0" w:rsidRPr="00E31186" w:rsidTr="009820EC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5.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4</w:t>
            </w: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2D414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ได้รับยกเว้นไม่ต้องนำเงินปันผล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-8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ปี</w:t>
            </w: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จาก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กิจการที่ได้รับการส่งเสริม</w:t>
            </w: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ซึ่งได้รับ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(ครบกำหนด 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(ครบกำหนด 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F70B0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ยกเว้นภาษีเงินได้นิติบุคคลตามข้อ</w:t>
            </w: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 5.1 </w:t>
            </w:r>
          </w:p>
          <w:p w:rsidR="00EF70B0" w:rsidRPr="00E31186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ไปรวมคำนวณเพื่อเสียภาษีเงินได้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EF70B0" w:rsidRPr="00663180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66318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วันที่ 22</w:t>
            </w:r>
            <w:r w:rsidRPr="00663180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 </w:t>
            </w:r>
            <w:r w:rsidRPr="0066318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กุมภาพันธ์</w:t>
            </w:r>
            <w:r w:rsidR="00663180" w:rsidRPr="0066318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 xml:space="preserve"> </w:t>
            </w:r>
            <w:r w:rsidRPr="0066318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2562)</w:t>
            </w:r>
          </w:p>
        </w:tc>
        <w:tc>
          <w:tcPr>
            <w:tcW w:w="16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F70B0" w:rsidRPr="00663180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663180">
              <w:rPr>
                <w:rFonts w:ascii="Angsana New" w:hAnsi="Angsana New" w:cs="Angsana New" w:hint="cs"/>
                <w:spacing w:val="-10"/>
                <w:sz w:val="22"/>
                <w:szCs w:val="22"/>
                <w:cs/>
              </w:rPr>
              <w:t>วันที่ 22</w:t>
            </w:r>
            <w:r w:rsidRPr="00663180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 </w:t>
            </w:r>
            <w:r w:rsidRPr="00663180">
              <w:rPr>
                <w:rFonts w:ascii="Angsana New" w:hAnsi="Angsana New" w:cs="Angsana New" w:hint="cs"/>
                <w:spacing w:val="-10"/>
                <w:sz w:val="22"/>
                <w:szCs w:val="22"/>
                <w:cs/>
              </w:rPr>
              <w:t>กุมภาพันธ์ 2562)</w:t>
            </w:r>
          </w:p>
        </w:tc>
        <w:tc>
          <w:tcPr>
            <w:tcW w:w="204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:rsidR="007870CC" w:rsidRPr="001D1568" w:rsidRDefault="007870CC" w:rsidP="007870CC">
      <w:pPr>
        <w:ind w:left="448" w:right="28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263DA7" w:rsidRDefault="00DC11FC" w:rsidP="00B844BF">
      <w:pPr>
        <w:ind w:left="720" w:right="28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บริษัทจะต้องปฏิบัติตามเงื่อนไขและข้อกำหนดต่าง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ๆ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เกี่ยวกับการส่งเสริมการลงทุนโดยเคร่งครัด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</w:p>
    <w:p w:rsidR="00B840F2" w:rsidRPr="00B840F2" w:rsidRDefault="00B840F2" w:rsidP="00F151C0">
      <w:pPr>
        <w:ind w:left="720" w:right="28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064DB0" w:rsidRPr="00694223" w:rsidRDefault="00064DB0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A666E9" w:rsidRPr="008E1804" w:rsidRDefault="00A666E9" w:rsidP="003D35BE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sz w:val="32"/>
          <w:szCs w:val="32"/>
        </w:rPr>
      </w:pPr>
      <w:r w:rsidRPr="008E1804">
        <w:rPr>
          <w:rFonts w:ascii="Angsana New" w:hAnsi="Angsana New"/>
          <w:b/>
          <w:bCs/>
          <w:sz w:val="32"/>
          <w:szCs w:val="32"/>
          <w:cs/>
        </w:rPr>
        <w:lastRenderedPageBreak/>
        <w:t>รายการที่เป็นเงินตราต่างประเทศ</w:t>
      </w:r>
    </w:p>
    <w:p w:rsidR="00834DF9" w:rsidRDefault="00A666E9" w:rsidP="007B2162">
      <w:pPr>
        <w:ind w:left="72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7B2162">
        <w:rPr>
          <w:rFonts w:ascii="Angsana New" w:hAnsi="Angsana New" w:cs="Angsana New"/>
          <w:sz w:val="32"/>
          <w:szCs w:val="32"/>
          <w:cs/>
        </w:rPr>
        <w:t>บริษัท</w:t>
      </w:r>
      <w:r w:rsidRPr="00B840F2">
        <w:rPr>
          <w:rFonts w:ascii="Angsana New" w:hAnsi="Angsana New" w:cs="Angsana New"/>
          <w:spacing w:val="-4"/>
          <w:sz w:val="32"/>
          <w:szCs w:val="32"/>
          <w:cs/>
        </w:rPr>
        <w:t>มีนโยบายการบริหารสินทรัพย์และหนี้สินที่เป็นเงินตราต่างประเทศ</w:t>
      </w:r>
      <w:r w:rsidRPr="00B840F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B840F2">
        <w:rPr>
          <w:rFonts w:ascii="Angsana New" w:hAnsi="Angsana New" w:cs="Angsana New"/>
          <w:spacing w:val="-4"/>
          <w:sz w:val="32"/>
          <w:szCs w:val="32"/>
          <w:cs/>
        </w:rPr>
        <w:t>โดยบริษัทจะนำเงินรับชำร</w:t>
      </w:r>
      <w:r w:rsidR="00410A98" w:rsidRPr="00B840F2">
        <w:rPr>
          <w:rFonts w:ascii="Angsana New" w:hAnsi="Angsana New" w:cs="Angsana New" w:hint="cs"/>
          <w:spacing w:val="-4"/>
          <w:sz w:val="32"/>
          <w:szCs w:val="32"/>
          <w:cs/>
        </w:rPr>
        <w:t>ะ</w:t>
      </w:r>
      <w:r w:rsidRPr="00B840F2">
        <w:rPr>
          <w:rFonts w:ascii="Angsana New" w:hAnsi="Angsana New" w:cs="Angsana New"/>
          <w:spacing w:val="-4"/>
          <w:sz w:val="32"/>
          <w:szCs w:val="32"/>
          <w:cs/>
        </w:rPr>
        <w:t>หนี้</w:t>
      </w:r>
      <w:r w:rsidRPr="00B840F2">
        <w:rPr>
          <w:rFonts w:ascii="Angsana New" w:hAnsi="Angsana New" w:cs="Angsana New"/>
          <w:sz w:val="32"/>
          <w:szCs w:val="32"/>
          <w:cs/>
        </w:rPr>
        <w:t xml:space="preserve">ค่าขายสินค้าที่เป็นเงินตราต่างประเทศ ฝากธนาคารในรูปเงินตราต่างประเทศ เพื่อจ่ายค่าใช้จ่ายและชำระหนี้สินที่เป็นเงินตราต่างประเทศ </w:t>
      </w:r>
    </w:p>
    <w:p w:rsidR="00B840F2" w:rsidRPr="00441473" w:rsidRDefault="00B840F2" w:rsidP="00B840F2">
      <w:pPr>
        <w:ind w:left="1440" w:right="28"/>
        <w:rPr>
          <w:rFonts w:ascii="Angsana New" w:hAnsi="Angsana New" w:cs="Angsana New"/>
          <w:sz w:val="16"/>
          <w:szCs w:val="16"/>
        </w:rPr>
      </w:pPr>
    </w:p>
    <w:p w:rsidR="001055FF" w:rsidRPr="00A63755" w:rsidRDefault="00A666E9" w:rsidP="00B840F2">
      <w:pPr>
        <w:ind w:left="72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>ณ วัน</w:t>
      </w:r>
      <w:r w:rsidR="00C06148">
        <w:rPr>
          <w:rFonts w:ascii="Angsana New" w:hAnsi="Angsana New" w:cs="Angsana New"/>
          <w:sz w:val="32"/>
          <w:szCs w:val="32"/>
          <w:cs/>
        </w:rPr>
        <w:t>ที่</w:t>
      </w:r>
      <w:r w:rsidR="00C0614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5658C">
        <w:rPr>
          <w:rFonts w:ascii="Angsana New" w:hAnsi="Angsana New" w:cs="Angsana New" w:hint="cs"/>
          <w:sz w:val="32"/>
          <w:szCs w:val="32"/>
          <w:cs/>
        </w:rPr>
        <w:t>31 มีนาคม 2564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A6375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5658C">
        <w:rPr>
          <w:rFonts w:ascii="Angsana New" w:hAnsi="Angsana New" w:cs="Angsana New" w:hint="cs"/>
          <w:sz w:val="32"/>
          <w:szCs w:val="32"/>
          <w:cs/>
        </w:rPr>
        <w:t>31 ธันวาคม 2563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บร</w:t>
      </w:r>
      <w:r w:rsidR="00521A85">
        <w:rPr>
          <w:rFonts w:ascii="Angsana New" w:hAnsi="Angsana New" w:cs="Angsana New"/>
          <w:sz w:val="32"/>
          <w:szCs w:val="32"/>
          <w:cs/>
        </w:rPr>
        <w:t>ิษัทและบริษัทย่อยมียอดคงเหลือขอ</w:t>
      </w:r>
      <w:r w:rsidR="00521A85">
        <w:rPr>
          <w:rFonts w:ascii="Angsana New" w:hAnsi="Angsana New" w:cs="Angsana New" w:hint="cs"/>
          <w:sz w:val="32"/>
          <w:szCs w:val="32"/>
          <w:cs/>
        </w:rPr>
        <w:t xml:space="preserve">ง </w:t>
      </w:r>
      <w:r w:rsidRPr="00A63755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สินทรัพย์และหนี้สินทางการเงินที่เป็นสกุลเงินตราต่างประเทศ ดังต่อไปนี้</w:t>
      </w:r>
    </w:p>
    <w:p w:rsidR="00A666E9" w:rsidRPr="00441473" w:rsidRDefault="00A666E9" w:rsidP="00941833">
      <w:pPr>
        <w:ind w:left="360" w:right="-7"/>
        <w:jc w:val="right"/>
        <w:rPr>
          <w:rFonts w:ascii="Angsana New" w:hAnsi="Angsana New" w:cs="Angsana New"/>
          <w:sz w:val="30"/>
          <w:szCs w:val="30"/>
          <w:cs/>
        </w:rPr>
      </w:pPr>
      <w:r w:rsidRPr="00441473">
        <w:rPr>
          <w:rFonts w:ascii="Angsana New" w:hAnsi="Angsana New" w:cs="Angsana New"/>
          <w:sz w:val="30"/>
          <w:szCs w:val="30"/>
          <w:cs/>
        </w:rPr>
        <w:t xml:space="preserve">หน่วย : </w:t>
      </w:r>
      <w:r w:rsidRPr="00441473">
        <w:rPr>
          <w:rFonts w:ascii="Angsana New" w:hAnsi="Angsana New" w:cs="Angsana New" w:hint="cs"/>
          <w:sz w:val="30"/>
          <w:szCs w:val="30"/>
          <w:cs/>
        </w:rPr>
        <w:t>พัน</w:t>
      </w:r>
    </w:p>
    <w:tbl>
      <w:tblPr>
        <w:tblW w:w="9561" w:type="dxa"/>
        <w:tblInd w:w="108" w:type="dxa"/>
        <w:tblLayout w:type="fixed"/>
        <w:tblLook w:val="0000"/>
      </w:tblPr>
      <w:tblGrid>
        <w:gridCol w:w="3259"/>
        <w:gridCol w:w="1580"/>
        <w:gridCol w:w="1558"/>
        <w:gridCol w:w="1582"/>
        <w:gridCol w:w="1582"/>
      </w:tblGrid>
      <w:tr w:rsidR="00694223" w:rsidRPr="00441473" w:rsidTr="00941833">
        <w:trPr>
          <w:trHeight w:val="398"/>
        </w:trPr>
        <w:tc>
          <w:tcPr>
            <w:tcW w:w="32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4223" w:rsidRPr="00441473" w:rsidRDefault="00694223" w:rsidP="00D43867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รายการ </w:t>
            </w:r>
          </w:p>
        </w:tc>
        <w:tc>
          <w:tcPr>
            <w:tcW w:w="3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3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4223" w:rsidRPr="00441473" w:rsidRDefault="005A5C74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</w:t>
            </w:r>
            <w:r w:rsidR="00694223" w:rsidRPr="00441473">
              <w:rPr>
                <w:rFonts w:ascii="Angsana New" w:hAnsi="Angsana New" w:cs="Angsana New"/>
                <w:sz w:val="30"/>
                <w:szCs w:val="30"/>
                <w:cs/>
              </w:rPr>
              <w:t>ปลงค่าเป็นเงินบาท</w:t>
            </w:r>
          </w:p>
        </w:tc>
      </w:tr>
      <w:tr w:rsidR="004F505B" w:rsidRPr="00441473" w:rsidTr="00941833">
        <w:trPr>
          <w:trHeight w:val="20"/>
        </w:trPr>
        <w:tc>
          <w:tcPr>
            <w:tcW w:w="32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F505B" w:rsidRPr="00441473" w:rsidRDefault="004F505B" w:rsidP="00834DF9">
            <w:pPr>
              <w:spacing w:before="30" w:line="21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05B" w:rsidRPr="00A63755" w:rsidRDefault="004F505B" w:rsidP="00941833">
            <w:pPr>
              <w:ind w:left="-103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proofErr w:type="gramStart"/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มี.ค.</w:t>
            </w:r>
            <w:proofErr w:type="gramEnd"/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05B" w:rsidRPr="00A63755" w:rsidRDefault="004F505B" w:rsidP="00941833">
            <w:pPr>
              <w:ind w:left="-103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31 ธ.ค. 2563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F505B" w:rsidRPr="00A63755" w:rsidRDefault="004F505B" w:rsidP="00941833">
            <w:pPr>
              <w:ind w:left="-103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proofErr w:type="gramStart"/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มี.ค.</w:t>
            </w:r>
            <w:proofErr w:type="gramEnd"/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05B" w:rsidRPr="00A63755" w:rsidRDefault="004F505B" w:rsidP="00941833">
            <w:pPr>
              <w:ind w:left="-103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31 ธ.ค. 2563</w:t>
            </w:r>
          </w:p>
        </w:tc>
      </w:tr>
      <w:tr w:rsidR="00694223" w:rsidRPr="00441473" w:rsidTr="00941833">
        <w:trPr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694223" w:rsidRDefault="00694223" w:rsidP="00834DF9">
            <w:pPr>
              <w:spacing w:before="30" w:line="21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94223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left w:val="nil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A497F" w:rsidRPr="00441473" w:rsidTr="00941833">
        <w:trPr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2A497F" w:rsidRPr="00441473" w:rsidRDefault="002A497F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2A497F" w:rsidRPr="00441473" w:rsidRDefault="002A497F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2A497F" w:rsidRPr="00441473" w:rsidRDefault="002A497F" w:rsidP="001E450B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left w:val="nil"/>
              <w:right w:val="single" w:sz="6" w:space="0" w:color="auto"/>
            </w:tcBorders>
          </w:tcPr>
          <w:p w:rsidR="002A497F" w:rsidRPr="00441473" w:rsidRDefault="002A497F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</w:tcPr>
          <w:p w:rsidR="002A497F" w:rsidRPr="00441473" w:rsidRDefault="002A497F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C57B0" w:rsidRPr="00441473" w:rsidTr="00941833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</w:t>
            </w:r>
            <w:proofErr w:type="spellEnd"/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347328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12,598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1E450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10,409</w:t>
            </w:r>
          </w:p>
        </w:tc>
        <w:tc>
          <w:tcPr>
            <w:tcW w:w="1582" w:type="dxa"/>
            <w:tcBorders>
              <w:left w:val="nil"/>
              <w:right w:val="single" w:sz="6" w:space="0" w:color="auto"/>
            </w:tcBorders>
          </w:tcPr>
          <w:p w:rsidR="00BC57B0" w:rsidRPr="00441473" w:rsidRDefault="00347328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392,724</w:t>
            </w: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1E450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310,898</w:t>
            </w:r>
          </w:p>
        </w:tc>
      </w:tr>
      <w:tr w:rsidR="00BC57B0" w:rsidRPr="00441473" w:rsidTr="00941833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57B0" w:rsidRPr="00441473" w:rsidRDefault="00347328" w:rsidP="00AF2CA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57B0" w:rsidRPr="00441473" w:rsidRDefault="00BC57B0" w:rsidP="001E450B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82" w:type="dxa"/>
            <w:tcBorders>
              <w:left w:val="nil"/>
              <w:right w:val="single" w:sz="6" w:space="0" w:color="auto"/>
            </w:tcBorders>
            <w:vAlign w:val="center"/>
          </w:tcPr>
          <w:p w:rsidR="00BC57B0" w:rsidRPr="00441473" w:rsidRDefault="00347328" w:rsidP="00AF2CA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321</w:t>
            </w: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57B0" w:rsidRPr="00441473" w:rsidRDefault="00BC57B0" w:rsidP="001E450B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BC57B0" w:rsidRPr="00441473" w:rsidTr="00941833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AF2CA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1E450B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57B0" w:rsidRPr="00441473" w:rsidRDefault="00347328" w:rsidP="00F34C7E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393,04</w:t>
            </w:r>
            <w:r w:rsidR="00B42F1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7B0" w:rsidRPr="00441473" w:rsidRDefault="00BC57B0" w:rsidP="001E450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310,898</w:t>
            </w:r>
          </w:p>
        </w:tc>
      </w:tr>
      <w:tr w:rsidR="00BC57B0" w:rsidRPr="00441473" w:rsidTr="00941833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1E450B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C57B0" w:rsidRPr="00441473" w:rsidRDefault="00BC57B0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1E450B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C57B0" w:rsidRPr="00441473" w:rsidTr="00941833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694223" w:rsidRDefault="00BC57B0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4223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1E450B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left w:val="nil"/>
              <w:right w:val="single" w:sz="6" w:space="0" w:color="auto"/>
            </w:tcBorders>
          </w:tcPr>
          <w:p w:rsidR="00BC57B0" w:rsidRPr="00441473" w:rsidRDefault="00BC57B0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1E450B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C57B0" w:rsidRPr="00441473" w:rsidTr="00941833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</w:t>
            </w:r>
            <w:proofErr w:type="spellEnd"/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347328" w:rsidP="00982E25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12,093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1E450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9,750</w:t>
            </w:r>
          </w:p>
        </w:tc>
        <w:tc>
          <w:tcPr>
            <w:tcW w:w="1582" w:type="dxa"/>
            <w:tcBorders>
              <w:left w:val="nil"/>
              <w:right w:val="single" w:sz="6" w:space="0" w:color="auto"/>
            </w:tcBorders>
          </w:tcPr>
          <w:p w:rsidR="00BC57B0" w:rsidRPr="00441473" w:rsidRDefault="00347328" w:rsidP="00982E25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380,979</w:t>
            </w: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1E450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294,505</w:t>
            </w:r>
          </w:p>
        </w:tc>
      </w:tr>
      <w:tr w:rsidR="00BC57B0" w:rsidRPr="00441473" w:rsidTr="00941833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3E08C7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347328" w:rsidP="00347328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1E450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  <w:tc>
          <w:tcPr>
            <w:tcW w:w="1582" w:type="dxa"/>
            <w:tcBorders>
              <w:left w:val="nil"/>
              <w:right w:val="single" w:sz="6" w:space="0" w:color="auto"/>
            </w:tcBorders>
          </w:tcPr>
          <w:p w:rsidR="00BC57B0" w:rsidRPr="00441473" w:rsidRDefault="00347328" w:rsidP="00347328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1E450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2,726</w:t>
            </w:r>
          </w:p>
        </w:tc>
      </w:tr>
      <w:tr w:rsidR="00347328" w:rsidRPr="00441473" w:rsidTr="00941833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347328" w:rsidRPr="00441473" w:rsidRDefault="00347328" w:rsidP="003E08C7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โครนเดนมาร์ก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347328" w:rsidRPr="00441473" w:rsidRDefault="00347328" w:rsidP="003E08C7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347328" w:rsidRDefault="00307047" w:rsidP="00307047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582" w:type="dxa"/>
            <w:tcBorders>
              <w:left w:val="nil"/>
              <w:right w:val="single" w:sz="6" w:space="0" w:color="auto"/>
            </w:tcBorders>
          </w:tcPr>
          <w:p w:rsidR="00347328" w:rsidRPr="00441473" w:rsidRDefault="00347328" w:rsidP="00982E25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</w:tcPr>
          <w:p w:rsidR="00347328" w:rsidRDefault="009006AC" w:rsidP="009006AC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</w:tr>
      <w:tr w:rsidR="00BC57B0" w:rsidRPr="00441473" w:rsidTr="00941833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Default="00BC57B0" w:rsidP="004F2BEA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347328" w:rsidP="004F2BE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65,000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2A497F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65,000</w:t>
            </w:r>
          </w:p>
        </w:tc>
        <w:tc>
          <w:tcPr>
            <w:tcW w:w="1582" w:type="dxa"/>
            <w:tcBorders>
              <w:left w:val="nil"/>
              <w:right w:val="single" w:sz="6" w:space="0" w:color="auto"/>
            </w:tcBorders>
          </w:tcPr>
          <w:p w:rsidR="00BC57B0" w:rsidRPr="00441473" w:rsidRDefault="00347328" w:rsidP="004F2BE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18,652</w:t>
            </w: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57B0" w:rsidRPr="00441473" w:rsidRDefault="00BC57B0" w:rsidP="001E450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19,141</w:t>
            </w:r>
          </w:p>
        </w:tc>
      </w:tr>
      <w:tr w:rsidR="00BC57B0" w:rsidRPr="00441473" w:rsidTr="00941833">
        <w:trPr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C57B0" w:rsidRPr="00441473" w:rsidRDefault="00BC57B0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57B0" w:rsidRPr="00441473" w:rsidRDefault="00BC57B0" w:rsidP="006F40B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7B0" w:rsidRPr="00441473" w:rsidRDefault="00BC57B0" w:rsidP="001E450B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BC57B0" w:rsidRPr="00441473" w:rsidRDefault="00347328" w:rsidP="00982E25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399,676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57B0" w:rsidRPr="00441473" w:rsidRDefault="00BC57B0" w:rsidP="001E450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316,372</w:t>
            </w:r>
          </w:p>
        </w:tc>
      </w:tr>
      <w:tr w:rsidR="00BC57B0" w:rsidRPr="00441473" w:rsidTr="00941833">
        <w:trPr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694223" w:rsidRDefault="00BC57B0" w:rsidP="00694223">
            <w:pPr>
              <w:spacing w:before="30" w:line="21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94223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เฉพาะกิจการ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1E450B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1E450B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C57B0" w:rsidRPr="00441473" w:rsidTr="00941833">
        <w:trPr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57B0" w:rsidRPr="00441473" w:rsidRDefault="00BC57B0" w:rsidP="001E450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1E450B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C57B0" w:rsidRPr="00441473" w:rsidTr="00941833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</w:t>
            </w:r>
            <w:proofErr w:type="spellEnd"/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57B0" w:rsidRPr="00441473" w:rsidRDefault="00347328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14,292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57B0" w:rsidRPr="00441473" w:rsidRDefault="00BC57B0" w:rsidP="001E450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12,179</w:t>
            </w: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57B0" w:rsidRPr="00441473" w:rsidRDefault="00347328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445,520</w:t>
            </w: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57B0" w:rsidRPr="00441473" w:rsidRDefault="00BC57B0" w:rsidP="001E450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363,748</w:t>
            </w:r>
          </w:p>
        </w:tc>
      </w:tr>
      <w:tr w:rsidR="00BC57B0" w:rsidRPr="00441473" w:rsidTr="00941833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1E450B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1E450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C57B0" w:rsidRPr="00441473" w:rsidTr="00941833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694223" w:rsidRDefault="00BC57B0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4223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1E450B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1E450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C57B0" w:rsidRPr="00441473" w:rsidTr="00941833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</w:t>
            </w:r>
            <w:proofErr w:type="spellEnd"/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57B0" w:rsidRPr="00441473" w:rsidRDefault="00347328" w:rsidP="005336C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12,065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57B0" w:rsidRPr="00441473" w:rsidRDefault="00BC57B0" w:rsidP="001E450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9,715</w:t>
            </w: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57B0" w:rsidRPr="00441473" w:rsidRDefault="00347328" w:rsidP="005336C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380,104</w:t>
            </w: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57B0" w:rsidRPr="00441473" w:rsidRDefault="00BC57B0" w:rsidP="001E450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293,474</w:t>
            </w:r>
          </w:p>
        </w:tc>
      </w:tr>
      <w:tr w:rsidR="00BC57B0" w:rsidRPr="00441473" w:rsidTr="00941833">
        <w:trPr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57B0" w:rsidRPr="00441473" w:rsidRDefault="00BC57B0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57B0" w:rsidRPr="00441473" w:rsidRDefault="009006AC" w:rsidP="009006AC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57B0" w:rsidRPr="00441473" w:rsidRDefault="00BC57B0" w:rsidP="001E450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57B0" w:rsidRPr="00441473" w:rsidRDefault="009006AC" w:rsidP="009006AC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57B0" w:rsidRPr="00441473" w:rsidRDefault="00BC57B0" w:rsidP="001E450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2,684</w:t>
            </w:r>
          </w:p>
        </w:tc>
      </w:tr>
      <w:tr w:rsidR="00BC57B0" w:rsidRPr="00441473" w:rsidTr="00941833">
        <w:trPr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โครนเดนมาร์</w:t>
            </w: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57B0" w:rsidRPr="00441473" w:rsidRDefault="00347328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107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57B0" w:rsidRPr="00441473" w:rsidRDefault="00BC57B0" w:rsidP="001E450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</w:t>
            </w: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57B0" w:rsidRPr="00441473" w:rsidRDefault="00347328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535</w:t>
            </w: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57B0" w:rsidRPr="00441473" w:rsidRDefault="00BC57B0" w:rsidP="001E450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477</w:t>
            </w:r>
          </w:p>
        </w:tc>
      </w:tr>
      <w:tr w:rsidR="00BC57B0" w:rsidRPr="00441473" w:rsidTr="00941833">
        <w:trPr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BC57B0" w:rsidRPr="00441473" w:rsidRDefault="00BC57B0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57B0" w:rsidRPr="00441473" w:rsidRDefault="006218FD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65,000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57B0" w:rsidRPr="00441473" w:rsidRDefault="00BC57B0" w:rsidP="001E450B">
            <w:pPr>
              <w:tabs>
                <w:tab w:val="decimal" w:pos="788"/>
              </w:tabs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65,000</w:t>
            </w: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57B0" w:rsidRPr="00441473" w:rsidRDefault="006218FD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18,652</w:t>
            </w: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57B0" w:rsidRPr="00441473" w:rsidRDefault="00BC57B0" w:rsidP="001E450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19,141</w:t>
            </w:r>
          </w:p>
        </w:tc>
      </w:tr>
      <w:tr w:rsidR="00BC57B0" w:rsidRPr="00441473" w:rsidTr="00941833">
        <w:trPr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C57B0" w:rsidRPr="00441473" w:rsidRDefault="00BC57B0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7B0" w:rsidRPr="00441473" w:rsidRDefault="00BC57B0" w:rsidP="00834DF9">
            <w:pPr>
              <w:tabs>
                <w:tab w:val="decimal" w:pos="788"/>
              </w:tabs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7B0" w:rsidRPr="00441473" w:rsidRDefault="00BC57B0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BC57B0" w:rsidRPr="00441473" w:rsidRDefault="006218FD" w:rsidP="00832926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399,29</w:t>
            </w:r>
            <w:r w:rsidR="00251B56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7B0" w:rsidRPr="00441473" w:rsidRDefault="00BC57B0" w:rsidP="001E450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315,776</w:t>
            </w:r>
          </w:p>
        </w:tc>
      </w:tr>
    </w:tbl>
    <w:p w:rsidR="00574362" w:rsidRDefault="00574362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DC11FC" w:rsidRPr="00B4793E" w:rsidRDefault="00DC11FC" w:rsidP="00793DBC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B4793E">
        <w:rPr>
          <w:rFonts w:ascii="Angsana New" w:hAnsi="Angsana New"/>
          <w:b/>
          <w:bCs/>
          <w:sz w:val="32"/>
          <w:szCs w:val="32"/>
          <w:cs/>
        </w:rPr>
        <w:lastRenderedPageBreak/>
        <w:t>การเสนอข้อมูลทางการเงินจำแนกตามส่วนงาน</w:t>
      </w:r>
    </w:p>
    <w:p w:rsidR="009820EC" w:rsidRPr="008314EA" w:rsidRDefault="009820EC" w:rsidP="00793DBC">
      <w:pPr>
        <w:pStyle w:val="af"/>
        <w:ind w:left="709" w:right="29" w:firstLine="709"/>
        <w:jc w:val="thaiDistribute"/>
        <w:rPr>
          <w:rFonts w:ascii="Angsana New" w:hAnsi="Angsana New"/>
          <w:sz w:val="32"/>
          <w:szCs w:val="32"/>
        </w:rPr>
      </w:pPr>
      <w:r w:rsidRPr="008314EA">
        <w:rPr>
          <w:rFonts w:ascii="Angsana New" w:hAnsi="Angsana New"/>
          <w:sz w:val="32"/>
          <w:szCs w:val="32"/>
          <w:cs/>
        </w:rPr>
        <w:t>บริษัทและบริษัทย่อยดำเนินธุรกิจผลิตและประกอบแผงวงจรไฟฟ้า</w:t>
      </w:r>
      <w:r w:rsidRPr="008314EA">
        <w:rPr>
          <w:rFonts w:ascii="Angsana New" w:hAnsi="Angsana New"/>
          <w:sz w:val="32"/>
          <w:szCs w:val="32"/>
        </w:rPr>
        <w:t xml:space="preserve"> </w:t>
      </w:r>
      <w:r w:rsidRPr="008314EA">
        <w:rPr>
          <w:rFonts w:ascii="Angsana New" w:hAnsi="Angsana New"/>
          <w:sz w:val="32"/>
          <w:szCs w:val="32"/>
          <w:cs/>
        </w:rPr>
        <w:t>หรือแผงวงจรอิเล็คทรอนิคส์</w:t>
      </w:r>
      <w:r w:rsidRPr="008314EA">
        <w:rPr>
          <w:rFonts w:ascii="Angsana New" w:hAnsi="Angsana New" w:hint="cs"/>
          <w:sz w:val="32"/>
          <w:szCs w:val="32"/>
          <w:cs/>
        </w:rPr>
        <w:t xml:space="preserve"> </w:t>
      </w:r>
      <w:r w:rsidRPr="008314EA">
        <w:rPr>
          <w:rFonts w:ascii="Angsana New" w:hAnsi="Angsana New"/>
          <w:sz w:val="32"/>
          <w:szCs w:val="32"/>
          <w:cs/>
        </w:rPr>
        <w:t>เพียงธุรกิจเดียว</w:t>
      </w:r>
      <w:r w:rsidRPr="008314EA">
        <w:rPr>
          <w:rFonts w:ascii="Angsana New" w:hAnsi="Angsana New"/>
          <w:sz w:val="32"/>
          <w:szCs w:val="32"/>
        </w:rPr>
        <w:t xml:space="preserve"> </w:t>
      </w:r>
      <w:r w:rsidRPr="008314EA">
        <w:rPr>
          <w:rFonts w:ascii="Angsana New" w:hAnsi="Angsana New"/>
          <w:sz w:val="32"/>
          <w:szCs w:val="32"/>
          <w:cs/>
        </w:rPr>
        <w:t>และดำเนินธุรกิจในส่วนงานทางภูมิศาสตร์</w:t>
      </w:r>
      <w:r w:rsidR="008314EA" w:rsidRPr="008314EA">
        <w:rPr>
          <w:rFonts w:ascii="Angsana New" w:hAnsi="Angsana New" w:hint="cs"/>
          <w:sz w:val="32"/>
          <w:szCs w:val="32"/>
          <w:cs/>
        </w:rPr>
        <w:t>ทั้ง</w:t>
      </w:r>
      <w:r w:rsidRPr="008314EA">
        <w:rPr>
          <w:rFonts w:ascii="Angsana New" w:hAnsi="Angsana New"/>
          <w:sz w:val="32"/>
          <w:szCs w:val="32"/>
          <w:cs/>
        </w:rPr>
        <w:t xml:space="preserve">ในประเทศไทยและต่างประเทศ </w:t>
      </w:r>
      <w:r w:rsidR="0005658C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Pr="008314E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5658C">
        <w:rPr>
          <w:rFonts w:ascii="Angsana New" w:hAnsi="Angsana New"/>
          <w:sz w:val="32"/>
          <w:szCs w:val="32"/>
        </w:rPr>
        <w:t xml:space="preserve">31 </w:t>
      </w:r>
      <w:r w:rsidR="0005658C">
        <w:rPr>
          <w:rFonts w:ascii="Angsana New" w:hAnsi="Angsana New"/>
          <w:sz w:val="32"/>
          <w:szCs w:val="32"/>
          <w:cs/>
        </w:rPr>
        <w:t xml:space="preserve">มีนาคม </w:t>
      </w:r>
      <w:r w:rsidR="0005658C">
        <w:rPr>
          <w:rFonts w:ascii="Angsana New" w:hAnsi="Angsana New"/>
          <w:sz w:val="32"/>
          <w:szCs w:val="32"/>
        </w:rPr>
        <w:t>2564</w:t>
      </w:r>
      <w:r w:rsidRPr="008314EA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314EA">
        <w:rPr>
          <w:rFonts w:ascii="Angsana New" w:hAnsi="Angsana New"/>
          <w:sz w:val="32"/>
          <w:szCs w:val="32"/>
        </w:rPr>
        <w:t>256</w:t>
      </w:r>
      <w:r w:rsidR="00C823B9">
        <w:rPr>
          <w:rFonts w:ascii="Angsana New" w:hAnsi="Angsana New"/>
          <w:sz w:val="32"/>
          <w:szCs w:val="32"/>
        </w:rPr>
        <w:t>3</w:t>
      </w:r>
      <w:r w:rsidRPr="008314EA">
        <w:rPr>
          <w:rFonts w:ascii="Angsana New" w:hAnsi="Angsana New" w:hint="cs"/>
          <w:sz w:val="32"/>
          <w:szCs w:val="32"/>
          <w:cs/>
        </w:rPr>
        <w:t xml:space="preserve"> </w:t>
      </w:r>
      <w:r w:rsidR="000649E7">
        <w:rPr>
          <w:rFonts w:ascii="Angsana New" w:hAnsi="Angsana New" w:hint="cs"/>
          <w:sz w:val="32"/>
          <w:szCs w:val="32"/>
          <w:cs/>
        </w:rPr>
        <w:t xml:space="preserve">มีข้อมูลจำแนกตามส่วนงาน </w:t>
      </w:r>
      <w:r w:rsidRPr="008314EA">
        <w:rPr>
          <w:rFonts w:ascii="Angsana New" w:hAnsi="Angsana New" w:hint="cs"/>
          <w:sz w:val="32"/>
          <w:szCs w:val="32"/>
          <w:cs/>
        </w:rPr>
        <w:t>ดังนี้</w:t>
      </w:r>
    </w:p>
    <w:p w:rsidR="009820EC" w:rsidRPr="00B4793E" w:rsidRDefault="009820EC" w:rsidP="00793DBC">
      <w:pPr>
        <w:ind w:left="720" w:right="-383" w:firstLine="7927"/>
        <w:jc w:val="thaiDistribute"/>
        <w:rPr>
          <w:rFonts w:ascii="Angsana New" w:hAnsi="Angsana New" w:cs="Angsana New"/>
          <w:sz w:val="28"/>
          <w:szCs w:val="28"/>
          <w:cs/>
        </w:rPr>
      </w:pPr>
      <w:r w:rsidRPr="00B4793E">
        <w:rPr>
          <w:rFonts w:ascii="Angsana New" w:hAnsi="Angsana New" w:cs="Angsana New"/>
          <w:sz w:val="28"/>
          <w:szCs w:val="28"/>
          <w:cs/>
        </w:rPr>
        <w:t xml:space="preserve">หน่วย </w:t>
      </w:r>
      <w:r w:rsidRPr="00B4793E">
        <w:rPr>
          <w:rFonts w:ascii="Angsana New" w:hAnsi="Angsana New" w:cs="Angsana New"/>
          <w:sz w:val="28"/>
          <w:szCs w:val="28"/>
        </w:rPr>
        <w:t xml:space="preserve">: </w:t>
      </w:r>
      <w:r w:rsidRPr="00B4793E">
        <w:rPr>
          <w:rFonts w:ascii="Angsana New" w:hAnsi="Angsana New" w:cs="Angsana New"/>
          <w:sz w:val="28"/>
          <w:szCs w:val="28"/>
          <w:cs/>
        </w:rPr>
        <w:t>ล้านบาท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1252"/>
        <w:gridCol w:w="1250"/>
        <w:gridCol w:w="1250"/>
        <w:gridCol w:w="1162"/>
        <w:gridCol w:w="88"/>
        <w:gridCol w:w="1255"/>
        <w:gridCol w:w="1256"/>
      </w:tblGrid>
      <w:tr w:rsidR="009820EC" w:rsidRPr="00B4793E" w:rsidTr="00683685">
        <w:trPr>
          <w:cantSplit/>
          <w:trHeight w:val="188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9820EC" w:rsidRPr="00B4793E" w:rsidRDefault="009820EC" w:rsidP="00793DBC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7513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9820EC" w:rsidRPr="00B4793E" w:rsidRDefault="009820EC" w:rsidP="00793DBC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93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820EC" w:rsidRPr="00B4793E" w:rsidTr="00815553">
        <w:trPr>
          <w:cantSplit/>
          <w:trHeight w:val="187"/>
        </w:trPr>
        <w:tc>
          <w:tcPr>
            <w:tcW w:w="2410" w:type="dxa"/>
            <w:vMerge/>
            <w:shd w:val="clear" w:color="auto" w:fill="auto"/>
            <w:vAlign w:val="center"/>
          </w:tcPr>
          <w:p w:rsidR="009820EC" w:rsidRPr="00B4793E" w:rsidRDefault="009820EC" w:rsidP="00793DBC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4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9820EC" w:rsidRPr="00B4793E" w:rsidRDefault="009820EC" w:rsidP="00793DB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83685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375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20EC" w:rsidRPr="00B4793E" w:rsidRDefault="009820EC" w:rsidP="00793DB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8368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9820EC" w:rsidRPr="00B4793E" w:rsidTr="00815553">
        <w:trPr>
          <w:cantSplit/>
        </w:trPr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820EC" w:rsidRPr="00B4793E" w:rsidRDefault="009820EC" w:rsidP="00793DBC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0EC" w:rsidRPr="00B4793E" w:rsidRDefault="009820EC" w:rsidP="00793DB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0EC" w:rsidRPr="00B4793E" w:rsidRDefault="009820EC" w:rsidP="00793DBC">
            <w:pPr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0EC" w:rsidRPr="00B4793E" w:rsidRDefault="009820EC" w:rsidP="00793DB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0EC" w:rsidRPr="00B4793E" w:rsidRDefault="009820EC" w:rsidP="00793DB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0EC" w:rsidRPr="00B4793E" w:rsidRDefault="009820EC" w:rsidP="00793DB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0EC" w:rsidRPr="00B4793E" w:rsidRDefault="009820EC" w:rsidP="00793DBC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C823B9" w:rsidRPr="00B4793E" w:rsidTr="00815553"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:rsidR="00C823B9" w:rsidRPr="00B4793E" w:rsidRDefault="00C823B9" w:rsidP="00793DBC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52" w:type="dxa"/>
            <w:tcBorders>
              <w:top w:val="nil"/>
              <w:bottom w:val="nil"/>
            </w:tcBorders>
            <w:shd w:val="clear" w:color="auto" w:fill="auto"/>
          </w:tcPr>
          <w:p w:rsidR="00C823B9" w:rsidRPr="00B4793E" w:rsidRDefault="00C41A38" w:rsidP="00793DB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8.65</w:t>
            </w:r>
          </w:p>
        </w:tc>
        <w:tc>
          <w:tcPr>
            <w:tcW w:w="1251" w:type="dxa"/>
            <w:tcBorders>
              <w:top w:val="nil"/>
              <w:bottom w:val="nil"/>
            </w:tcBorders>
            <w:shd w:val="clear" w:color="auto" w:fill="auto"/>
          </w:tcPr>
          <w:p w:rsidR="00C823B9" w:rsidRPr="00B4793E" w:rsidRDefault="00C41A38" w:rsidP="00793DB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619.43</w:t>
            </w:r>
          </w:p>
        </w:tc>
        <w:tc>
          <w:tcPr>
            <w:tcW w:w="1251" w:type="dxa"/>
            <w:tcBorders>
              <w:top w:val="nil"/>
              <w:bottom w:val="nil"/>
            </w:tcBorders>
            <w:shd w:val="clear" w:color="auto" w:fill="auto"/>
          </w:tcPr>
          <w:p w:rsidR="00C823B9" w:rsidRPr="00B4793E" w:rsidRDefault="00815553" w:rsidP="00793DB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628.08</w:t>
            </w:r>
          </w:p>
        </w:tc>
        <w:tc>
          <w:tcPr>
            <w:tcW w:w="125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C823B9" w:rsidRPr="005E11A3" w:rsidRDefault="00C823B9" w:rsidP="00793DB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17.91</w:t>
            </w:r>
          </w:p>
        </w:tc>
        <w:tc>
          <w:tcPr>
            <w:tcW w:w="1251" w:type="dxa"/>
            <w:tcBorders>
              <w:top w:val="nil"/>
              <w:bottom w:val="nil"/>
            </w:tcBorders>
            <w:shd w:val="clear" w:color="auto" w:fill="auto"/>
          </w:tcPr>
          <w:p w:rsidR="00C823B9" w:rsidRPr="005E11A3" w:rsidRDefault="00C823B9" w:rsidP="00793DB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483.28</w:t>
            </w:r>
          </w:p>
        </w:tc>
        <w:tc>
          <w:tcPr>
            <w:tcW w:w="1257" w:type="dxa"/>
            <w:tcBorders>
              <w:top w:val="nil"/>
              <w:bottom w:val="nil"/>
            </w:tcBorders>
            <w:shd w:val="clear" w:color="auto" w:fill="auto"/>
          </w:tcPr>
          <w:p w:rsidR="00C823B9" w:rsidRPr="005E11A3" w:rsidRDefault="00C823B9" w:rsidP="00793DB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501.19</w:t>
            </w:r>
          </w:p>
        </w:tc>
      </w:tr>
      <w:tr w:rsidR="00C823B9" w:rsidRPr="00B4793E" w:rsidTr="00815553"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:rsidR="00C823B9" w:rsidRPr="00B4793E" w:rsidRDefault="00C823B9" w:rsidP="00793DBC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52" w:type="dxa"/>
            <w:tcBorders>
              <w:top w:val="nil"/>
              <w:bottom w:val="nil"/>
            </w:tcBorders>
            <w:shd w:val="clear" w:color="auto" w:fill="auto"/>
          </w:tcPr>
          <w:p w:rsidR="00C823B9" w:rsidRPr="00B4793E" w:rsidRDefault="00815553" w:rsidP="00793DB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(7.57)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shd w:val="clear" w:color="auto" w:fill="auto"/>
          </w:tcPr>
          <w:p w:rsidR="00C823B9" w:rsidRPr="00B4793E" w:rsidRDefault="00815553" w:rsidP="00793DB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(541.48)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shd w:val="clear" w:color="auto" w:fill="auto"/>
          </w:tcPr>
          <w:p w:rsidR="00C823B9" w:rsidRPr="00B4793E" w:rsidRDefault="00815553" w:rsidP="00793DB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(549.05)</w:t>
            </w:r>
          </w:p>
        </w:tc>
        <w:tc>
          <w:tcPr>
            <w:tcW w:w="125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C823B9" w:rsidRPr="00E67423" w:rsidRDefault="00C823B9" w:rsidP="00793DB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(16.36)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shd w:val="clear" w:color="auto" w:fill="auto"/>
          </w:tcPr>
          <w:p w:rsidR="00C823B9" w:rsidRPr="00E67423" w:rsidRDefault="00C823B9" w:rsidP="00793DB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(441.39)</w:t>
            </w:r>
          </w:p>
        </w:tc>
        <w:tc>
          <w:tcPr>
            <w:tcW w:w="1257" w:type="dxa"/>
            <w:tcBorders>
              <w:top w:val="nil"/>
              <w:bottom w:val="nil"/>
            </w:tcBorders>
            <w:shd w:val="clear" w:color="auto" w:fill="auto"/>
          </w:tcPr>
          <w:p w:rsidR="00C823B9" w:rsidRPr="00E67423" w:rsidRDefault="00C823B9" w:rsidP="00793DB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(457.75)</w:t>
            </w:r>
          </w:p>
        </w:tc>
      </w:tr>
      <w:tr w:rsidR="00C823B9" w:rsidRPr="00B4793E" w:rsidTr="00815553"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:rsidR="00C823B9" w:rsidRPr="00B4793E" w:rsidRDefault="00C823B9" w:rsidP="00793DBC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93E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2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823B9" w:rsidRPr="00B4793E" w:rsidRDefault="00815553" w:rsidP="00793DB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(0.04)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823B9" w:rsidRPr="00B4793E" w:rsidRDefault="00815553" w:rsidP="00793DB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(7.62)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823B9" w:rsidRPr="00B4793E" w:rsidRDefault="00815553" w:rsidP="00793DB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(7.66)</w:t>
            </w:r>
          </w:p>
        </w:tc>
        <w:tc>
          <w:tcPr>
            <w:tcW w:w="125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823B9" w:rsidRPr="00E67423" w:rsidRDefault="00C823B9" w:rsidP="00793DB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(0.</w:t>
            </w:r>
            <w:r>
              <w:rPr>
                <w:rFonts w:ascii="Angsana New" w:hAnsi="Angsana New" w:cs="Angsana New"/>
                <w:sz w:val="28"/>
                <w:szCs w:val="28"/>
              </w:rPr>
              <w:t>08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823B9" w:rsidRPr="00E67423" w:rsidRDefault="00C823B9" w:rsidP="00793DB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(7.17)</w:t>
            </w:r>
          </w:p>
        </w:tc>
        <w:tc>
          <w:tcPr>
            <w:tcW w:w="12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823B9" w:rsidRPr="00E67423" w:rsidRDefault="00C823B9" w:rsidP="00793DB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(7.25)</w:t>
            </w:r>
          </w:p>
        </w:tc>
      </w:tr>
      <w:tr w:rsidR="00C823B9" w:rsidRPr="00B4793E" w:rsidTr="00815553"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823B9" w:rsidRPr="00B4793E" w:rsidRDefault="00C823B9" w:rsidP="00793DBC">
            <w:pPr>
              <w:tabs>
                <w:tab w:val="left" w:pos="277"/>
              </w:tabs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Pr="00B4793E">
              <w:rPr>
                <w:rFonts w:ascii="Angsana New" w:hAnsi="Angsana New" w:cs="Angsana New" w:hint="cs"/>
                <w:sz w:val="28"/>
                <w:szCs w:val="28"/>
                <w:cs/>
              </w:rPr>
              <w:t>จำแนกตามส่วนงาน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3B9" w:rsidRPr="00B4793E" w:rsidRDefault="00815553" w:rsidP="00793DB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1.04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3B9" w:rsidRPr="00B4793E" w:rsidRDefault="00815553" w:rsidP="00793DB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70.33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3B9" w:rsidRPr="00B4793E" w:rsidRDefault="00815553" w:rsidP="00793DB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71.37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3B9" w:rsidRPr="00443565" w:rsidRDefault="00C823B9" w:rsidP="00793DB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1.47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3B9" w:rsidRPr="00443565" w:rsidRDefault="00C823B9" w:rsidP="00793DB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34.72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823B9" w:rsidRPr="00443565" w:rsidRDefault="00C823B9" w:rsidP="00793DB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36.19</w:t>
            </w:r>
          </w:p>
        </w:tc>
      </w:tr>
      <w:tr w:rsidR="00C823B9" w:rsidRPr="00B4793E" w:rsidTr="00815553">
        <w:trPr>
          <w:trHeight w:val="187"/>
        </w:trPr>
        <w:tc>
          <w:tcPr>
            <w:tcW w:w="241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C823B9" w:rsidRPr="00B4793E" w:rsidRDefault="00C823B9" w:rsidP="00793DBC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 w:hint="cs"/>
                <w:sz w:val="28"/>
                <w:szCs w:val="28"/>
                <w:cs/>
              </w:rPr>
              <w:t>กำไร(ขาดทุน)</w:t>
            </w:r>
            <w:r w:rsidRPr="00B4793E">
              <w:rPr>
                <w:rFonts w:ascii="Angsana New" w:hAnsi="Angsana New" w:cs="Angsana New"/>
                <w:sz w:val="28"/>
                <w:szCs w:val="28"/>
                <w:cs/>
              </w:rPr>
              <w:t>ส</w:t>
            </w:r>
            <w:r w:rsidRPr="00B4793E">
              <w:rPr>
                <w:rFonts w:ascii="Angsana New" w:hAnsi="Angsana New" w:cs="Angsana New" w:hint="cs"/>
                <w:sz w:val="28"/>
                <w:szCs w:val="28"/>
                <w:cs/>
              </w:rPr>
              <w:t>ำหรับงวด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823B9" w:rsidRPr="00B4793E" w:rsidRDefault="00C823B9" w:rsidP="00793DBC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:rsidR="00C823B9" w:rsidRPr="00B4793E" w:rsidRDefault="00C823B9" w:rsidP="00793DBC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23B9" w:rsidRPr="00815553" w:rsidRDefault="00815553" w:rsidP="00793DB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5553">
              <w:rPr>
                <w:rFonts w:ascii="Angsana New" w:hAnsi="Angsana New"/>
                <w:sz w:val="28"/>
                <w:szCs w:val="28"/>
              </w:rPr>
              <w:t>46.75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C823B9" w:rsidRPr="00B4793E" w:rsidRDefault="00C823B9" w:rsidP="00793DBC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:rsidR="00C823B9" w:rsidRPr="00B4793E" w:rsidRDefault="00C823B9" w:rsidP="00793DBC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23B9" w:rsidRPr="00443565" w:rsidRDefault="00C823B9" w:rsidP="00793DB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(10.86)</w:t>
            </w:r>
          </w:p>
        </w:tc>
      </w:tr>
      <w:tr w:rsidR="00C823B9" w:rsidRPr="00F91091" w:rsidTr="00815553">
        <w:tc>
          <w:tcPr>
            <w:tcW w:w="4913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823B9" w:rsidRPr="00B4793E" w:rsidRDefault="00C823B9" w:rsidP="00793DBC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23B9" w:rsidRPr="00815553" w:rsidRDefault="00815553" w:rsidP="00793DB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 w:rsidRPr="00815553">
              <w:rPr>
                <w:rFonts w:ascii="Angsana New" w:hAnsi="Angsana New"/>
                <w:sz w:val="28"/>
                <w:szCs w:val="28"/>
              </w:rPr>
              <w:t>410.58</w:t>
            </w:r>
          </w:p>
        </w:tc>
        <w:tc>
          <w:tcPr>
            <w:tcW w:w="1163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C823B9" w:rsidRPr="00B4793E" w:rsidRDefault="00C823B9" w:rsidP="00793DBC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C823B9" w:rsidRPr="00B4793E" w:rsidRDefault="00C823B9" w:rsidP="00793DBC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23B9" w:rsidRPr="00443565" w:rsidRDefault="00C823B9" w:rsidP="00793DB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422.01</w:t>
            </w:r>
          </w:p>
        </w:tc>
      </w:tr>
    </w:tbl>
    <w:p w:rsidR="009820EC" w:rsidRPr="009820EC" w:rsidRDefault="009820EC" w:rsidP="00793DBC">
      <w:pPr>
        <w:rPr>
          <w:rFonts w:ascii="Angsana New" w:hAnsi="Angsana New" w:cs="Angsana New"/>
          <w:sz w:val="32"/>
          <w:szCs w:val="32"/>
        </w:rPr>
      </w:pPr>
    </w:p>
    <w:p w:rsidR="00EF0C7A" w:rsidRPr="008E1804" w:rsidRDefault="00EF0C7A" w:rsidP="00793DBC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8E1804">
        <w:rPr>
          <w:rFonts w:ascii="Angsana New" w:hAnsi="Angsana New"/>
          <w:b/>
          <w:bCs/>
          <w:sz w:val="32"/>
          <w:szCs w:val="32"/>
          <w:cs/>
        </w:rPr>
        <w:t>รายการบัญชีกับกิจการที่เกี่ยวข้องกัน</w:t>
      </w:r>
    </w:p>
    <w:p w:rsidR="008C2385" w:rsidRDefault="003D670E" w:rsidP="00793DBC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  <w:spacing w:val="-2"/>
        </w:rPr>
      </w:pPr>
      <w:r w:rsidRPr="002A2FFA">
        <w:rPr>
          <w:rFonts w:ascii="Angsana New" w:hAnsi="Angsana New" w:cs="Angsana New"/>
          <w:spacing w:val="-2"/>
          <w:cs/>
        </w:rPr>
        <w:t>บริษัทมีรายการบัญชีกับกิจการที่เกี่ยวข้องกัน ซึ่งเกี่ยวข้องกันโดยการถือหุ้นหรือการมีผู้บริหารหรือกรรมการบางส่วนร่วมกัน ดังนั้นงบการเงินนี้จึงแสดงรวมถึงผลของรายการดังกล่าว ซึ่งเป็นไปตามข้อตกลงร่วมกันและเป็นไปตามปกติธุรกิจ</w:t>
      </w:r>
    </w:p>
    <w:p w:rsidR="00B21C4D" w:rsidRPr="00B21C4D" w:rsidRDefault="00B21C4D" w:rsidP="00793DBC">
      <w:pPr>
        <w:pStyle w:val="a8"/>
        <w:tabs>
          <w:tab w:val="clear" w:pos="900"/>
        </w:tabs>
        <w:ind w:right="-13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8946" w:type="dxa"/>
        <w:tblInd w:w="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675"/>
        <w:gridCol w:w="2835"/>
        <w:gridCol w:w="2436"/>
      </w:tblGrid>
      <w:tr w:rsidR="005155C9" w:rsidRPr="002A2FFA" w:rsidTr="00E3209F">
        <w:trPr>
          <w:trHeight w:val="360"/>
        </w:trPr>
        <w:tc>
          <w:tcPr>
            <w:tcW w:w="3675" w:type="dxa"/>
            <w:tcBorders>
              <w:bottom w:val="single" w:sz="6" w:space="0" w:color="auto"/>
            </w:tcBorders>
          </w:tcPr>
          <w:p w:rsidR="005155C9" w:rsidRPr="00B21C4D" w:rsidRDefault="005155C9" w:rsidP="00793DBC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5155C9" w:rsidRPr="00B21C4D" w:rsidRDefault="005155C9" w:rsidP="00793DBC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436" w:type="dxa"/>
            <w:tcBorders>
              <w:bottom w:val="single" w:sz="6" w:space="0" w:color="auto"/>
            </w:tcBorders>
          </w:tcPr>
          <w:p w:rsidR="005155C9" w:rsidRPr="00B21C4D" w:rsidRDefault="005155C9" w:rsidP="00793DBC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155C9" w:rsidRPr="002A2FFA" w:rsidTr="00E3209F">
        <w:trPr>
          <w:trHeight w:val="485"/>
        </w:trPr>
        <w:tc>
          <w:tcPr>
            <w:tcW w:w="3675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DE33AE" w:rsidRDefault="006A678D" w:rsidP="00793DBC">
            <w:pPr>
              <w:tabs>
                <w:tab w:val="left" w:pos="252"/>
              </w:tabs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E33A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1</w:t>
            </w:r>
            <w:r w:rsidRPr="00DE33AE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5155C9" w:rsidRPr="00DE33A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733529" w:rsidRPr="00DE33AE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5155C9" w:rsidRPr="00DE33AE">
              <w:rPr>
                <w:rFonts w:ascii="Angsana New" w:hAnsi="Angsana New" w:cs="Angsana New"/>
                <w:sz w:val="28"/>
                <w:szCs w:val="28"/>
              </w:rPr>
              <w:t xml:space="preserve">Team Precision (Europe) </w:t>
            </w:r>
            <w:proofErr w:type="spellStart"/>
            <w:r w:rsidR="005155C9" w:rsidRPr="00DE33AE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1D22D2" w:rsidRDefault="005155C9" w:rsidP="00793DBC">
            <w:pPr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1D22D2">
              <w:rPr>
                <w:rFonts w:ascii="Angsana New" w:hAnsi="Angsana New" w:cs="Angsana New"/>
                <w:sz w:val="28"/>
                <w:szCs w:val="28"/>
                <w:cs/>
              </w:rPr>
              <w:t>ดูหมายเหตุ</w:t>
            </w:r>
            <w:r w:rsidR="007B19CB" w:rsidRPr="001D22D2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ประกอบงบการเงิน</w:t>
            </w:r>
            <w:r w:rsidR="007B19CB" w:rsidRPr="001D22D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0B0C9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436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B21C4D" w:rsidRDefault="005155C9" w:rsidP="00793DBC">
            <w:pPr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5155C9" w:rsidRPr="00411DBB" w:rsidTr="00E3209F">
        <w:trPr>
          <w:trHeight w:val="20"/>
        </w:trPr>
        <w:tc>
          <w:tcPr>
            <w:tcW w:w="3675" w:type="dxa"/>
            <w:tcBorders>
              <w:top w:val="dotted" w:sz="4" w:space="0" w:color="auto"/>
              <w:bottom w:val="nil"/>
            </w:tcBorders>
          </w:tcPr>
          <w:p w:rsidR="005155C9" w:rsidRPr="00DE33AE" w:rsidRDefault="006A678D" w:rsidP="00793DBC">
            <w:pPr>
              <w:tabs>
                <w:tab w:val="left" w:pos="252"/>
              </w:tabs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E33AE">
              <w:rPr>
                <w:rFonts w:ascii="Angsana New" w:hAnsi="Angsana New" w:cs="Angsana New"/>
                <w:spacing w:val="-4"/>
                <w:sz w:val="28"/>
                <w:szCs w:val="28"/>
              </w:rPr>
              <w:t>2)</w:t>
            </w:r>
            <w:r w:rsidR="005155C9" w:rsidRPr="00DE33AE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733529" w:rsidRPr="00DE33AE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0566AC" w:rsidRPr="00DE33AE">
              <w:rPr>
                <w:rFonts w:ascii="Angsana New" w:hAnsi="Angsana New" w:cs="Angsana New"/>
                <w:sz w:val="28"/>
                <w:szCs w:val="28"/>
              </w:rPr>
              <w:t>TPA</w:t>
            </w:r>
            <w:r w:rsidR="000566AC" w:rsidRPr="00DE33A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0566AC" w:rsidRPr="00DE33AE">
              <w:rPr>
                <w:rFonts w:ascii="Angsana New" w:hAnsi="Angsana New" w:cs="Angsana New"/>
                <w:sz w:val="28"/>
                <w:szCs w:val="28"/>
              </w:rPr>
              <w:t>Holding LLC</w:t>
            </w:r>
          </w:p>
        </w:tc>
        <w:tc>
          <w:tcPr>
            <w:tcW w:w="2835" w:type="dxa"/>
            <w:tcBorders>
              <w:top w:val="dotted" w:sz="4" w:space="0" w:color="auto"/>
              <w:bottom w:val="nil"/>
            </w:tcBorders>
          </w:tcPr>
          <w:p w:rsidR="005155C9" w:rsidRPr="001D22D2" w:rsidRDefault="000566AC" w:rsidP="00793DBC">
            <w:pPr>
              <w:ind w:right="-10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D22D2">
              <w:rPr>
                <w:rFonts w:ascii="Angsana New" w:hAnsi="Angsana New" w:cs="Angsana New"/>
                <w:sz w:val="28"/>
                <w:szCs w:val="28"/>
                <w:cs/>
              </w:rPr>
              <w:t>ดูหมายเหตุ</w:t>
            </w:r>
            <w:r w:rsidR="007B19CB" w:rsidRPr="001D22D2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ประกอบงบการเงิน</w:t>
            </w:r>
            <w:r w:rsidR="007B19CB" w:rsidRPr="001D22D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0B0C9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436" w:type="dxa"/>
            <w:tcBorders>
              <w:top w:val="dotted" w:sz="4" w:space="0" w:color="auto"/>
              <w:bottom w:val="nil"/>
            </w:tcBorders>
            <w:vAlign w:val="center"/>
          </w:tcPr>
          <w:p w:rsidR="005155C9" w:rsidRPr="00B21C4D" w:rsidRDefault="005155C9" w:rsidP="00793DBC">
            <w:pPr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บริษัทย่อย</w:t>
            </w:r>
            <w:r w:rsidRPr="00B21C4D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 xml:space="preserve"> </w:t>
            </w:r>
          </w:p>
        </w:tc>
      </w:tr>
      <w:tr w:rsidR="00F90F51" w:rsidRPr="00411DBB" w:rsidTr="00E3209F">
        <w:trPr>
          <w:trHeight w:val="20"/>
        </w:trPr>
        <w:tc>
          <w:tcPr>
            <w:tcW w:w="3675" w:type="dxa"/>
            <w:tcBorders>
              <w:top w:val="dotted" w:sz="4" w:space="0" w:color="auto"/>
              <w:bottom w:val="nil"/>
            </w:tcBorders>
          </w:tcPr>
          <w:p w:rsidR="00F90F51" w:rsidRPr="00DE33AE" w:rsidRDefault="006A678D" w:rsidP="00793DBC">
            <w:pPr>
              <w:tabs>
                <w:tab w:val="left" w:pos="252"/>
              </w:tabs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E33AE">
              <w:rPr>
                <w:rFonts w:ascii="Angsana New" w:hAnsi="Angsana New" w:cs="Angsana New"/>
                <w:spacing w:val="-4"/>
                <w:sz w:val="28"/>
                <w:szCs w:val="28"/>
              </w:rPr>
              <w:t>3)</w:t>
            </w:r>
            <w:r w:rsidR="00F90F51" w:rsidRPr="00DE33AE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733529" w:rsidRPr="00DE33AE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DE33AE">
              <w:rPr>
                <w:rFonts w:ascii="Angsana New" w:hAnsi="Angsana New" w:cs="Angsana New"/>
                <w:spacing w:val="-4"/>
                <w:sz w:val="28"/>
                <w:szCs w:val="28"/>
              </w:rPr>
              <w:t>Team Precision America, LLC</w:t>
            </w:r>
          </w:p>
        </w:tc>
        <w:tc>
          <w:tcPr>
            <w:tcW w:w="2835" w:type="dxa"/>
            <w:tcBorders>
              <w:top w:val="dotted" w:sz="4" w:space="0" w:color="auto"/>
              <w:bottom w:val="nil"/>
            </w:tcBorders>
          </w:tcPr>
          <w:p w:rsidR="00F90F51" w:rsidRPr="001D22D2" w:rsidRDefault="00F90F51" w:rsidP="00793DBC">
            <w:pPr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D22D2">
              <w:rPr>
                <w:rFonts w:ascii="Angsana New" w:hAnsi="Angsana New" w:cs="Angsana New"/>
                <w:sz w:val="28"/>
                <w:szCs w:val="28"/>
                <w:cs/>
              </w:rPr>
              <w:t>ดูหมายเหตุ</w:t>
            </w:r>
            <w:r w:rsidR="007B19CB" w:rsidRPr="001D22D2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ประกอบงบการเงิน</w:t>
            </w:r>
            <w:r w:rsidRPr="001D22D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0B0C9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436" w:type="dxa"/>
            <w:tcBorders>
              <w:top w:val="dotted" w:sz="4" w:space="0" w:color="auto"/>
              <w:bottom w:val="nil"/>
            </w:tcBorders>
            <w:vAlign w:val="center"/>
          </w:tcPr>
          <w:p w:rsidR="00F90F51" w:rsidRPr="00E241FB" w:rsidRDefault="00F90F51" w:rsidP="00793DBC">
            <w:pPr>
              <w:tabs>
                <w:tab w:val="left" w:pos="0"/>
                <w:tab w:val="left" w:pos="342"/>
              </w:tabs>
              <w:ind w:right="-18"/>
              <w:jc w:val="thaiDistribute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E241FB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บริษัท</w:t>
            </w:r>
            <w:r w:rsidR="00E241FB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ร่วม (</w:t>
            </w:r>
            <w:r w:rsidR="009910BD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ใช้สิทธิขายคืน</w:t>
            </w:r>
            <w:r w:rsidR="00E241FB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เงิน</w:t>
            </w:r>
            <w:r w:rsidR="00EE1751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ลง</w:t>
            </w:r>
            <w:r w:rsidR="00E241FB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ทุนเมื่อวันที่ 24 กุมภาพันธ์ 2563)</w:t>
            </w:r>
            <w:r w:rsidR="00E241FB" w:rsidRPr="00E241FB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 xml:space="preserve"> </w:t>
            </w:r>
          </w:p>
        </w:tc>
      </w:tr>
      <w:tr w:rsidR="00F90F51" w:rsidRPr="002A2FFA" w:rsidTr="00E3209F">
        <w:trPr>
          <w:trHeight w:val="679"/>
        </w:trPr>
        <w:tc>
          <w:tcPr>
            <w:tcW w:w="3675" w:type="dxa"/>
            <w:tcBorders>
              <w:top w:val="dotted" w:sz="4" w:space="0" w:color="auto"/>
              <w:bottom w:val="nil"/>
            </w:tcBorders>
          </w:tcPr>
          <w:p w:rsidR="00F90F51" w:rsidRPr="00B21C4D" w:rsidRDefault="00F01F8B" w:rsidP="00793DBC">
            <w:pPr>
              <w:tabs>
                <w:tab w:val="left" w:pos="252"/>
              </w:tabs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  <w:r w:rsidR="006A678D">
              <w:rPr>
                <w:rFonts w:ascii="Angsana New" w:hAnsi="Angsana New" w:cs="Angsana New"/>
                <w:sz w:val="28"/>
                <w:szCs w:val="28"/>
              </w:rPr>
              <w:t>)</w:t>
            </w:r>
            <w:r w:rsidR="00F90F51" w:rsidRPr="00B21C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บริษัท</w:t>
            </w:r>
            <w:r w:rsidR="00F90F51" w:rsidRPr="00B21C4D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เอ็น</w:t>
            </w:r>
            <w:proofErr w:type="spellStart"/>
            <w:r w:rsidR="00F90F51" w:rsidRPr="00B21C4D">
              <w:rPr>
                <w:rFonts w:ascii="Angsana New" w:hAnsi="Angsana New" w:cs="Angsana New"/>
                <w:sz w:val="28"/>
                <w:szCs w:val="28"/>
                <w:cs/>
              </w:rPr>
              <w:t>เนอร์</w:t>
            </w:r>
            <w:proofErr w:type="spellEnd"/>
            <w:r w:rsidR="00F90F51" w:rsidRPr="00B21C4D">
              <w:rPr>
                <w:rFonts w:ascii="Angsana New" w:hAnsi="Angsana New" w:cs="Angsana New"/>
                <w:sz w:val="28"/>
                <w:szCs w:val="28"/>
                <w:cs/>
              </w:rPr>
              <w:t>ยี อิน</w:t>
            </w:r>
            <w:proofErr w:type="spellStart"/>
            <w:r w:rsidR="00F90F51" w:rsidRPr="00B21C4D">
              <w:rPr>
                <w:rFonts w:ascii="Angsana New" w:hAnsi="Angsana New" w:cs="Angsana New"/>
                <w:sz w:val="28"/>
                <w:szCs w:val="28"/>
                <w:cs/>
              </w:rPr>
              <w:t>โนเวชั่น</w:t>
            </w:r>
            <w:proofErr w:type="spellEnd"/>
            <w:r w:rsidR="00F90F51" w:rsidRPr="00B21C4D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5" w:type="dxa"/>
            <w:tcBorders>
              <w:top w:val="dotted" w:sz="4" w:space="0" w:color="auto"/>
              <w:bottom w:val="nil"/>
            </w:tcBorders>
            <w:vAlign w:val="center"/>
          </w:tcPr>
          <w:p w:rsidR="00C439EB" w:rsidRDefault="00F90F51" w:rsidP="00793DBC">
            <w:pPr>
              <w:ind w:right="29"/>
              <w:rPr>
                <w:rFonts w:ascii="Angsana New" w:hAnsi="Angsana New" w:cs="Angsana New"/>
                <w:position w:val="-28"/>
                <w:sz w:val="28"/>
                <w:szCs w:val="28"/>
              </w:rPr>
            </w:pPr>
            <w:r w:rsidRPr="00B21C4D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จำหน่ายเครื่องมืออุปกรณ์ไฟฟ้า</w:t>
            </w:r>
          </w:p>
          <w:p w:rsidR="00F90F51" w:rsidRPr="00B21C4D" w:rsidRDefault="00C439EB" w:rsidP="00793DBC">
            <w:pPr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และอิเล็ก</w:t>
            </w:r>
            <w:r w:rsidR="00F90F51" w:rsidRPr="00B21C4D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ทร</w:t>
            </w:r>
            <w:r w:rsidR="003A6243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อนิก</w:t>
            </w:r>
            <w:r w:rsidR="00F90F51" w:rsidRPr="00B21C4D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ส์</w:t>
            </w:r>
          </w:p>
        </w:tc>
        <w:tc>
          <w:tcPr>
            <w:tcW w:w="2436" w:type="dxa"/>
            <w:tcBorders>
              <w:top w:val="dotted" w:sz="4" w:space="0" w:color="auto"/>
              <w:bottom w:val="nil"/>
            </w:tcBorders>
          </w:tcPr>
          <w:p w:rsidR="00F90F51" w:rsidRPr="00B21C4D" w:rsidRDefault="00F90F51" w:rsidP="00793DBC">
            <w:pPr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กรรมการเป็นผู้ถือหุ้น</w:t>
            </w:r>
          </w:p>
        </w:tc>
      </w:tr>
      <w:tr w:rsidR="00F90F51" w:rsidRPr="002A2FFA" w:rsidTr="00971937">
        <w:trPr>
          <w:trHeight w:val="742"/>
        </w:trPr>
        <w:tc>
          <w:tcPr>
            <w:tcW w:w="36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90F51" w:rsidRPr="00B21C4D" w:rsidRDefault="00F01F8B" w:rsidP="00793DBC">
            <w:pPr>
              <w:tabs>
                <w:tab w:val="left" w:pos="252"/>
              </w:tabs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5</w:t>
            </w:r>
            <w:r w:rsidR="006A678D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บริษัท </w:t>
            </w:r>
            <w:proofErr w:type="spellStart"/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แอล</w:t>
            </w:r>
            <w:r w:rsidR="00F90F51"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ไพน์</w:t>
            </w:r>
            <w:proofErr w:type="spellEnd"/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เทคโนโลยี </w:t>
            </w:r>
            <w:proofErr w:type="spellStart"/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แมนูแฟค</w:t>
            </w:r>
            <w:proofErr w:type="spellEnd"/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เจอ</w:t>
            </w:r>
            <w:proofErr w:type="spellStart"/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ริ่ง</w:t>
            </w:r>
            <w:proofErr w:type="spellEnd"/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</w:p>
          <w:p w:rsidR="00F90F51" w:rsidRPr="00B21C4D" w:rsidRDefault="00733529" w:rsidP="00793DBC">
            <w:pPr>
              <w:tabs>
                <w:tab w:val="left" w:pos="252"/>
              </w:tabs>
              <w:ind w:left="214"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39EB" w:rsidRDefault="00F90F51" w:rsidP="00793DBC">
            <w:pPr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จำหน่ายเครื่องมืออุปกรณ์ไฟฟ้า</w:t>
            </w:r>
          </w:p>
          <w:p w:rsidR="00F90F51" w:rsidRPr="00B21C4D" w:rsidRDefault="00C439EB" w:rsidP="00793DBC">
            <w:pPr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และอิเล็ก</w:t>
            </w:r>
            <w:r w:rsidR="003A6243">
              <w:rPr>
                <w:rFonts w:ascii="Angsana New" w:hAnsi="Angsana New" w:cs="Angsana New" w:hint="cs"/>
                <w:sz w:val="28"/>
                <w:szCs w:val="28"/>
                <w:cs/>
              </w:rPr>
              <w:t>ทรอนิก</w:t>
            </w:r>
            <w:r w:rsidR="00F90F51"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ส์</w:t>
            </w:r>
          </w:p>
        </w:tc>
        <w:tc>
          <w:tcPr>
            <w:tcW w:w="243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01F8B" w:rsidRDefault="00F90F51" w:rsidP="00793DBC">
            <w:pPr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กรรมการเป็นกรรมการ</w:t>
            </w:r>
          </w:p>
          <w:p w:rsidR="00F90F51" w:rsidRPr="00B21C4D" w:rsidRDefault="00F90F51" w:rsidP="00793DBC">
            <w:pPr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และผู้ถือหุ้น</w:t>
            </w:r>
          </w:p>
        </w:tc>
      </w:tr>
      <w:tr w:rsidR="00F90F51" w:rsidRPr="002A2FFA" w:rsidTr="00971937">
        <w:trPr>
          <w:trHeight w:val="395"/>
        </w:trPr>
        <w:tc>
          <w:tcPr>
            <w:tcW w:w="367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90F51" w:rsidRPr="00B21C4D" w:rsidRDefault="00F01F8B" w:rsidP="00793DBC">
            <w:pPr>
              <w:tabs>
                <w:tab w:val="left" w:pos="252"/>
              </w:tabs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6</w:t>
            </w:r>
            <w:r w:rsidR="006A678D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บริษัท </w:t>
            </w:r>
            <w:proofErr w:type="spellStart"/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ไฟน์เนส</w:t>
            </w:r>
            <w:proofErr w:type="spellEnd"/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proofErr w:type="spellStart"/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เมด</w:t>
            </w:r>
            <w:proofErr w:type="spellEnd"/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ดีไซน์ จำกัด</w:t>
            </w:r>
          </w:p>
          <w:p w:rsidR="00F90F51" w:rsidRPr="00B21C4D" w:rsidRDefault="00F90F51" w:rsidP="00793DBC">
            <w:pPr>
              <w:tabs>
                <w:tab w:val="left" w:pos="252"/>
              </w:tabs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90F51" w:rsidRPr="00B21C4D" w:rsidRDefault="00F90F51" w:rsidP="00793DBC">
            <w:pPr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ออกแบบและค้าชิ</w:t>
            </w:r>
            <w:r w:rsidR="00C439E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้นส่วนแผงวงจรไฟฟ้า แผงวงจรอิเล็ก</w:t>
            </w:r>
            <w:r w:rsidR="003A624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ทรอนิก</w:t>
            </w: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ส์</w:t>
            </w:r>
          </w:p>
        </w:tc>
        <w:tc>
          <w:tcPr>
            <w:tcW w:w="243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90F51" w:rsidRPr="00B21C4D" w:rsidRDefault="00F90F51" w:rsidP="00793DBC">
            <w:pPr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ผู้ถือหุ้นรายใหญ่เป็นกรรมการและผู้ถือหุ้น</w:t>
            </w:r>
          </w:p>
        </w:tc>
      </w:tr>
    </w:tbl>
    <w:p w:rsidR="001B5A0F" w:rsidRDefault="001B5A0F">
      <w:pPr>
        <w:rPr>
          <w:rFonts w:ascii="Angsana New" w:hAnsi="Angsana New" w:cs="Angsana New"/>
          <w:spacing w:val="-2"/>
          <w:sz w:val="24"/>
          <w:szCs w:val="24"/>
        </w:rPr>
      </w:pPr>
    </w:p>
    <w:p w:rsidR="004943F4" w:rsidRDefault="004943F4">
      <w:pPr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cs/>
        </w:rPr>
        <w:br w:type="page"/>
      </w:r>
    </w:p>
    <w:p w:rsidR="003D670E" w:rsidRPr="00B21C4D" w:rsidRDefault="003D670E" w:rsidP="00793DBC">
      <w:pPr>
        <w:pStyle w:val="a8"/>
        <w:tabs>
          <w:tab w:val="clear" w:pos="900"/>
        </w:tabs>
        <w:ind w:left="446" w:right="29" w:firstLine="994"/>
        <w:jc w:val="thaiDistribute"/>
        <w:rPr>
          <w:rFonts w:ascii="Angsana New" w:hAnsi="Angsana New" w:cs="Angsana New"/>
          <w:spacing w:val="-2"/>
        </w:rPr>
      </w:pPr>
      <w:r w:rsidRPr="00480E67">
        <w:rPr>
          <w:rFonts w:ascii="Angsana New" w:hAnsi="Angsana New" w:cs="Angsana New"/>
          <w:spacing w:val="-2"/>
          <w:cs/>
        </w:rPr>
        <w:lastRenderedPageBreak/>
        <w:t>รายการบัญชีกับกิจการที่เกี่ยวข้องกันที่สำคัญ มีดังนี้</w:t>
      </w:r>
    </w:p>
    <w:p w:rsidR="00DD4911" w:rsidRPr="00B21C4D" w:rsidRDefault="00DD4911" w:rsidP="00793DBC">
      <w:pPr>
        <w:pStyle w:val="a8"/>
        <w:tabs>
          <w:tab w:val="clear" w:pos="900"/>
        </w:tabs>
        <w:ind w:left="7952" w:right="-126" w:firstLine="0"/>
        <w:jc w:val="right"/>
        <w:rPr>
          <w:rFonts w:ascii="Angsana New" w:hAnsi="Angsana New" w:cs="Angsana New"/>
          <w:spacing w:val="-2"/>
          <w:sz w:val="28"/>
          <w:szCs w:val="28"/>
        </w:rPr>
      </w:pPr>
      <w:r w:rsidRPr="00B21C4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     </w:t>
      </w:r>
      <w:r w:rsidRPr="00B21C4D">
        <w:rPr>
          <w:rFonts w:ascii="Angsana New" w:hAnsi="Angsana New" w:cs="Angsana New"/>
          <w:spacing w:val="-2"/>
          <w:sz w:val="28"/>
          <w:szCs w:val="28"/>
          <w:cs/>
        </w:rPr>
        <w:t xml:space="preserve">หน่วย </w:t>
      </w:r>
      <w:r w:rsidRPr="00B21C4D">
        <w:rPr>
          <w:rFonts w:ascii="Angsana New" w:hAnsi="Angsana New" w:cs="Angsana New"/>
          <w:spacing w:val="-2"/>
          <w:sz w:val="28"/>
          <w:szCs w:val="28"/>
        </w:rPr>
        <w:t xml:space="preserve">: </w:t>
      </w:r>
      <w:r w:rsidRPr="00B21C4D">
        <w:rPr>
          <w:rFonts w:ascii="Angsana New" w:hAnsi="Angsana New" w:cs="Angsana New"/>
          <w:spacing w:val="-2"/>
          <w:sz w:val="28"/>
          <w:szCs w:val="28"/>
          <w:cs/>
        </w:rPr>
        <w:t>พันบาท</w:t>
      </w:r>
    </w:p>
    <w:tbl>
      <w:tblPr>
        <w:tblW w:w="495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/>
      </w:tblPr>
      <w:tblGrid>
        <w:gridCol w:w="4050"/>
        <w:gridCol w:w="1403"/>
        <w:gridCol w:w="1405"/>
        <w:gridCol w:w="1403"/>
        <w:gridCol w:w="1403"/>
      </w:tblGrid>
      <w:tr w:rsidR="005155C9" w:rsidRPr="002F37CC" w:rsidTr="00474BCB">
        <w:trPr>
          <w:trHeight w:val="283"/>
        </w:trPr>
        <w:tc>
          <w:tcPr>
            <w:tcW w:w="2095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155C9" w:rsidRPr="002F37CC" w:rsidRDefault="005155C9" w:rsidP="00793DBC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155C9" w:rsidRPr="002F37CC" w:rsidRDefault="005155C9" w:rsidP="00793DBC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155C9" w:rsidRPr="002F37CC" w:rsidRDefault="005155C9" w:rsidP="00793DBC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505B" w:rsidRPr="002F37CC" w:rsidTr="00474BCB">
        <w:trPr>
          <w:trHeight w:val="283"/>
        </w:trPr>
        <w:tc>
          <w:tcPr>
            <w:tcW w:w="2095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F505B" w:rsidRPr="002F37CC" w:rsidRDefault="004F505B" w:rsidP="00793DBC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05B" w:rsidRPr="004F505B" w:rsidRDefault="004F505B" w:rsidP="00793DBC">
            <w:pPr>
              <w:ind w:left="-103" w:righ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50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</w:t>
            </w:r>
            <w:proofErr w:type="gramStart"/>
            <w:r w:rsidRPr="004F505B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F505B">
              <w:rPr>
                <w:rFonts w:ascii="Angsana New" w:hAnsi="Angsana New" w:cs="Angsana New"/>
                <w:sz w:val="28"/>
                <w:szCs w:val="28"/>
                <w:cs/>
              </w:rPr>
              <w:t>มี.ค.</w:t>
            </w:r>
            <w:proofErr w:type="gramEnd"/>
            <w:r w:rsidRPr="004F505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F505B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7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05B" w:rsidRPr="004F505B" w:rsidRDefault="004F505B" w:rsidP="00793DBC">
            <w:pPr>
              <w:ind w:left="-103" w:righ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505B">
              <w:rPr>
                <w:rFonts w:ascii="Angsana New" w:hAnsi="Angsana New" w:cs="Angsana New" w:hint="cs"/>
                <w:sz w:val="28"/>
                <w:szCs w:val="28"/>
                <w:cs/>
              </w:rPr>
              <w:t>ณ 31 ธ.ค. 2563</w:t>
            </w: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05B" w:rsidRPr="004F505B" w:rsidRDefault="004F505B" w:rsidP="00793DBC">
            <w:pPr>
              <w:ind w:left="-103" w:righ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50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</w:t>
            </w:r>
            <w:proofErr w:type="gramStart"/>
            <w:r w:rsidRPr="004F505B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F505B">
              <w:rPr>
                <w:rFonts w:ascii="Angsana New" w:hAnsi="Angsana New" w:cs="Angsana New"/>
                <w:sz w:val="28"/>
                <w:szCs w:val="28"/>
                <w:cs/>
              </w:rPr>
              <w:t>มี.ค.</w:t>
            </w:r>
            <w:proofErr w:type="gramEnd"/>
            <w:r w:rsidRPr="004F505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F505B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</w:tcBorders>
          </w:tcPr>
          <w:p w:rsidR="004F505B" w:rsidRPr="004F505B" w:rsidRDefault="004F505B" w:rsidP="00793DBC">
            <w:pPr>
              <w:ind w:left="-103" w:righ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505B">
              <w:rPr>
                <w:rFonts w:ascii="Angsana New" w:hAnsi="Angsana New" w:cs="Angsana New" w:hint="cs"/>
                <w:sz w:val="28"/>
                <w:szCs w:val="28"/>
                <w:cs/>
              </w:rPr>
              <w:t>ณ 31 ธ.ค. 2563</w:t>
            </w:r>
          </w:p>
        </w:tc>
      </w:tr>
      <w:tr w:rsidR="007B19CB" w:rsidRPr="002F37CC" w:rsidTr="00474BCB">
        <w:trPr>
          <w:trHeight w:val="283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155C9" w:rsidRPr="00BE58BA" w:rsidRDefault="005155C9" w:rsidP="00793DBC">
            <w:pPr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BE58BA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55C9" w:rsidRPr="002F37CC" w:rsidRDefault="005155C9" w:rsidP="00793DBC">
            <w:pPr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55C9" w:rsidRPr="00E447D8" w:rsidRDefault="005155C9" w:rsidP="00793DBC">
            <w:pPr>
              <w:tabs>
                <w:tab w:val="decimal" w:pos="475"/>
              </w:tabs>
              <w:ind w:right="-97"/>
              <w:rPr>
                <w:rFonts w:ascii="Angsana New" w:hAnsi="Angsana New" w:cs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55C9" w:rsidRPr="002F37CC" w:rsidRDefault="005155C9" w:rsidP="00793DBC">
            <w:pPr>
              <w:tabs>
                <w:tab w:val="decimal" w:pos="746"/>
              </w:tabs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155C9" w:rsidRPr="002F37CC" w:rsidRDefault="005155C9" w:rsidP="00793DBC">
            <w:pPr>
              <w:tabs>
                <w:tab w:val="decimal" w:pos="562"/>
              </w:tabs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365FF" w:rsidRPr="00C45127" w:rsidTr="00474BCB">
        <w:trPr>
          <w:trHeight w:val="283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45127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proofErr w:type="spellStart"/>
            <w:r w:rsidRPr="00C45127">
              <w:rPr>
                <w:rFonts w:ascii="Angsana New" w:hAnsi="Angsana New" w:cs="Angsana New" w:hint="cs"/>
                <w:sz w:val="28"/>
                <w:szCs w:val="28"/>
                <w:cs/>
              </w:rPr>
              <w:t>บจก.</w:t>
            </w:r>
            <w:proofErr w:type="spellEnd"/>
            <w:r w:rsidRPr="00C4512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C45127">
              <w:rPr>
                <w:rFonts w:ascii="Angsana New" w:hAnsi="Angsana New" w:cs="Angsana New" w:hint="cs"/>
                <w:sz w:val="28"/>
                <w:szCs w:val="28"/>
                <w:cs/>
              </w:rPr>
              <w:t>แอลไพน์</w:t>
            </w:r>
            <w:proofErr w:type="spellEnd"/>
            <w:r w:rsidRPr="00C4512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เทคโนโลยี </w:t>
            </w:r>
            <w:proofErr w:type="spellStart"/>
            <w:r w:rsidRPr="00C45127">
              <w:rPr>
                <w:rFonts w:ascii="Angsana New" w:hAnsi="Angsana New" w:cs="Angsana New" w:hint="cs"/>
                <w:sz w:val="28"/>
                <w:szCs w:val="28"/>
                <w:cs/>
              </w:rPr>
              <w:t>แมนูแฟค</w:t>
            </w:r>
            <w:proofErr w:type="spellEnd"/>
            <w:r w:rsidRPr="00C45127">
              <w:rPr>
                <w:rFonts w:ascii="Angsana New" w:hAnsi="Angsana New" w:cs="Angsana New" w:hint="cs"/>
                <w:sz w:val="28"/>
                <w:szCs w:val="28"/>
                <w:cs/>
              </w:rPr>
              <w:t>เจอ</w:t>
            </w:r>
            <w:proofErr w:type="spellStart"/>
            <w:r w:rsidRPr="00C45127">
              <w:rPr>
                <w:rFonts w:ascii="Angsana New" w:hAnsi="Angsana New" w:cs="Angsana New" w:hint="cs"/>
                <w:sz w:val="28"/>
                <w:szCs w:val="28"/>
                <w:cs/>
              </w:rPr>
              <w:t>ริ่ง</w:t>
            </w:r>
            <w:proofErr w:type="spellEnd"/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365FF" w:rsidRPr="00C45127" w:rsidRDefault="006365FF" w:rsidP="00793DBC">
            <w:pPr>
              <w:tabs>
                <w:tab w:val="decimal" w:pos="1090"/>
              </w:tabs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365FF" w:rsidRPr="00C45127" w:rsidTr="00474BCB">
        <w:trPr>
          <w:trHeight w:val="283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ind w:right="29" w:firstLine="122"/>
              <w:rPr>
                <w:rFonts w:ascii="Angsana New" w:hAnsi="Angsana New" w:cs="Angsana New"/>
                <w:sz w:val="28"/>
                <w:szCs w:val="28"/>
              </w:rPr>
            </w:pPr>
            <w:r w:rsidRPr="00C4512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  (ประเทศ</w:t>
            </w:r>
            <w:r w:rsidRPr="00C45127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  <w:r w:rsidRPr="00C4512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5FF" w:rsidRPr="00C45127" w:rsidRDefault="005A7FD8" w:rsidP="00793DBC">
            <w:pPr>
              <w:ind w:right="-5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1,789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ind w:right="-5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5127">
              <w:rPr>
                <w:rFonts w:ascii="Angsana New" w:hAnsi="Angsana New" w:cs="Angsana New"/>
                <w:sz w:val="28"/>
                <w:szCs w:val="28"/>
              </w:rPr>
              <w:t>1,336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5FF" w:rsidRPr="00C45127" w:rsidRDefault="005A7FD8" w:rsidP="00793DBC">
            <w:pPr>
              <w:ind w:right="-5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1,789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365FF" w:rsidRPr="00C45127" w:rsidRDefault="006365FF" w:rsidP="00793DBC">
            <w:pPr>
              <w:ind w:right="-5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5127">
              <w:rPr>
                <w:rFonts w:ascii="Angsana New" w:hAnsi="Angsana New" w:cs="Angsana New"/>
                <w:sz w:val="28"/>
                <w:szCs w:val="28"/>
              </w:rPr>
              <w:t>1,336</w:t>
            </w:r>
          </w:p>
        </w:tc>
      </w:tr>
      <w:tr w:rsidR="006365FF" w:rsidRPr="00C45127" w:rsidTr="00474BCB">
        <w:trPr>
          <w:trHeight w:val="283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4512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tabs>
                <w:tab w:val="decimal" w:pos="746"/>
              </w:tabs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tabs>
                <w:tab w:val="decimal" w:pos="746"/>
              </w:tabs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tabs>
                <w:tab w:val="decimal" w:pos="683"/>
              </w:tabs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365FF" w:rsidRPr="00C45127" w:rsidRDefault="006365FF" w:rsidP="00793DBC">
            <w:pPr>
              <w:tabs>
                <w:tab w:val="decimal" w:pos="746"/>
              </w:tabs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365FF" w:rsidRPr="00C45127" w:rsidTr="000B0C9C">
        <w:trPr>
          <w:trHeight w:val="283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ind w:right="29" w:firstLine="130"/>
              <w:rPr>
                <w:rFonts w:ascii="Angsana New" w:hAnsi="Angsana New"/>
                <w:sz w:val="28"/>
                <w:szCs w:val="28"/>
                <w:cs/>
              </w:rPr>
            </w:pPr>
            <w:r w:rsidRPr="00C4512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C45127">
              <w:rPr>
                <w:rFonts w:ascii="Angsana New" w:hAnsi="Angsana New"/>
                <w:sz w:val="28"/>
                <w:szCs w:val="28"/>
              </w:rPr>
              <w:t>TPA Holding LLC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45127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5FF" w:rsidRPr="00C45127" w:rsidRDefault="005A7FD8" w:rsidP="00793DBC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5FF" w:rsidRPr="00C45127" w:rsidRDefault="005A7FD8" w:rsidP="00793DBC">
            <w:pPr>
              <w:ind w:right="-6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220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365FF" w:rsidRPr="005A7FD8" w:rsidRDefault="006365FF" w:rsidP="00793DBC">
            <w:pPr>
              <w:ind w:right="-650" w:firstLine="15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A7FD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45127" w:rsidRPr="005A7FD8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6365FF" w:rsidRPr="00C45127" w:rsidTr="000B0C9C">
        <w:trPr>
          <w:trHeight w:val="283"/>
        </w:trPr>
        <w:tc>
          <w:tcPr>
            <w:tcW w:w="2095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tabs>
                <w:tab w:val="left" w:pos="1131"/>
              </w:tabs>
              <w:ind w:left="841" w:right="29" w:hanging="269"/>
              <w:rPr>
                <w:rFonts w:ascii="Angsana New" w:hAnsi="Angsana New" w:cs="Angsana New"/>
                <w:sz w:val="28"/>
                <w:szCs w:val="28"/>
              </w:rPr>
            </w:pPr>
            <w:r w:rsidRPr="00C45127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365FF" w:rsidRPr="005A7FD8" w:rsidRDefault="005A7FD8" w:rsidP="00793DBC">
            <w:pPr>
              <w:ind w:right="-5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A7FD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1,789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ind w:right="-5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4512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1,336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FF" w:rsidRPr="00C45127" w:rsidRDefault="005A7FD8" w:rsidP="00793DBC">
            <w:pPr>
              <w:ind w:right="-5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2,009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65FF" w:rsidRPr="00C45127" w:rsidRDefault="006365FF" w:rsidP="00793DBC">
            <w:pPr>
              <w:ind w:right="-5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4512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1,36</w:t>
            </w:r>
            <w:r w:rsidR="00C45127" w:rsidRPr="00C4512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</w:tr>
      <w:tr w:rsidR="006365FF" w:rsidRPr="00C45127" w:rsidTr="00E1461A">
        <w:trPr>
          <w:trHeight w:val="283"/>
        </w:trPr>
        <w:tc>
          <w:tcPr>
            <w:tcW w:w="2095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tabs>
                <w:tab w:val="left" w:pos="1131"/>
              </w:tabs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4512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ลูกหนี้ตามสัญญาการประนอมหนี้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tabs>
                <w:tab w:val="decimal" w:pos="880"/>
              </w:tabs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365FF" w:rsidRPr="00C45127" w:rsidRDefault="006365FF" w:rsidP="00793DBC">
            <w:pPr>
              <w:tabs>
                <w:tab w:val="decimal" w:pos="880"/>
              </w:tabs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365FF" w:rsidRPr="00C45127" w:rsidTr="00E1461A">
        <w:trPr>
          <w:trHeight w:val="283"/>
        </w:trPr>
        <w:tc>
          <w:tcPr>
            <w:tcW w:w="2095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ind w:right="29" w:firstLine="14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461A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E1461A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  <w:r w:rsidR="00474BCB" w:rsidRPr="00E1461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(ดูหมายเหตุ 10</w:t>
            </w:r>
            <w:r w:rsidRPr="00C45127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FF" w:rsidRPr="00C45127" w:rsidRDefault="00474BCB" w:rsidP="00793DBC">
            <w:pPr>
              <w:ind w:right="-47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39,445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FF" w:rsidRPr="00C45127" w:rsidRDefault="00C45127" w:rsidP="00793DBC">
            <w:pPr>
              <w:ind w:right="-47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37,805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45127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6365FF" w:rsidRPr="00C45127" w:rsidRDefault="006365FF" w:rsidP="00793DBC">
            <w:pPr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4512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--</w:t>
            </w:r>
          </w:p>
        </w:tc>
      </w:tr>
      <w:tr w:rsidR="006365FF" w:rsidRPr="00C45127" w:rsidTr="00E1461A">
        <w:trPr>
          <w:trHeight w:val="283"/>
        </w:trPr>
        <w:tc>
          <w:tcPr>
            <w:tcW w:w="2095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45127">
              <w:br w:type="page"/>
            </w:r>
            <w:r w:rsidRPr="00C4512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tabs>
                <w:tab w:val="decimal" w:pos="735"/>
                <w:tab w:val="decimal" w:pos="781"/>
              </w:tabs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tabs>
                <w:tab w:val="decimal" w:pos="683"/>
              </w:tabs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tabs>
                <w:tab w:val="decimal" w:pos="746"/>
              </w:tabs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365FF" w:rsidRPr="00C45127" w:rsidRDefault="006365FF" w:rsidP="00793DBC">
            <w:pPr>
              <w:tabs>
                <w:tab w:val="decimal" w:pos="780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365FF" w:rsidRPr="00C45127" w:rsidTr="00474BCB">
        <w:trPr>
          <w:trHeight w:val="283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4512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C45127">
              <w:rPr>
                <w:rFonts w:ascii="Angsana New" w:hAnsi="Angsana New"/>
                <w:sz w:val="28"/>
                <w:szCs w:val="28"/>
              </w:rPr>
              <w:t xml:space="preserve">TPA Holding LLC </w:t>
            </w:r>
            <w:r w:rsidR="00474BCB">
              <w:rPr>
                <w:rFonts w:ascii="Angsana New" w:hAnsi="Angsana New" w:cs="Angsana New" w:hint="cs"/>
                <w:sz w:val="28"/>
                <w:szCs w:val="28"/>
                <w:cs/>
              </w:rPr>
              <w:t>(ดูหมายเหตุ 5</w:t>
            </w:r>
            <w:r w:rsidRPr="00C45127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5127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5127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5FF" w:rsidRPr="00C45127" w:rsidRDefault="004677A3" w:rsidP="00793DBC">
            <w:pPr>
              <w:tabs>
                <w:tab w:val="left" w:pos="1100"/>
              </w:tabs>
              <w:ind w:right="-4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16,132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365FF" w:rsidRPr="00C45127" w:rsidRDefault="005A7FD8" w:rsidP="00793DBC">
            <w:pPr>
              <w:tabs>
                <w:tab w:val="left" w:pos="1100"/>
              </w:tabs>
              <w:ind w:right="-4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15,456</w:t>
            </w:r>
          </w:p>
        </w:tc>
      </w:tr>
      <w:tr w:rsidR="00793DBC" w:rsidRPr="00C45127" w:rsidTr="00474BCB">
        <w:trPr>
          <w:trHeight w:val="283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93DBC" w:rsidRPr="00C45127" w:rsidRDefault="00793DBC" w:rsidP="00793DBC">
            <w:pPr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45127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C45127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(ดูหมายเหตุ 5</w:t>
            </w:r>
            <w:r w:rsidRPr="00C45127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3DBC" w:rsidRPr="00C45127" w:rsidRDefault="00793DBC" w:rsidP="00793DBC">
            <w:pPr>
              <w:ind w:right="-5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45127">
              <w:rPr>
                <w:rFonts w:ascii="Angsana New" w:hAnsi="Angsana New" w:cs="Angsana New"/>
                <w:sz w:val="28"/>
                <w:szCs w:val="28"/>
              </w:rPr>
              <w:t>6,896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3DBC" w:rsidRPr="00C45127" w:rsidRDefault="00793DBC" w:rsidP="00793DBC">
            <w:pPr>
              <w:ind w:right="-5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45127">
              <w:rPr>
                <w:rFonts w:ascii="Angsana New" w:hAnsi="Angsana New" w:cs="Angsana New"/>
                <w:sz w:val="28"/>
                <w:szCs w:val="28"/>
              </w:rPr>
              <w:t>6,896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3DBC" w:rsidRPr="00C45127" w:rsidRDefault="00793DBC" w:rsidP="00793DBC">
            <w:pPr>
              <w:tabs>
                <w:tab w:val="decimal" w:pos="1090"/>
              </w:tabs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93DBC" w:rsidRPr="00C45127" w:rsidRDefault="00793DBC" w:rsidP="00793DBC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793DBC" w:rsidRPr="00C45127" w:rsidTr="00474BCB">
        <w:trPr>
          <w:trHeight w:val="283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93DBC" w:rsidRPr="00C45127" w:rsidRDefault="00793DBC" w:rsidP="00793DBC">
            <w:pPr>
              <w:ind w:right="29" w:firstLine="25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C45127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C4512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45127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3DBC" w:rsidRPr="00C45127" w:rsidRDefault="00793DBC" w:rsidP="00793DBC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3DBC" w:rsidRPr="00C45127" w:rsidRDefault="00793DBC" w:rsidP="00793DBC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3DBC" w:rsidRPr="00C45127" w:rsidRDefault="00793DBC" w:rsidP="00793DBC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93DBC" w:rsidRPr="00C45127" w:rsidRDefault="00793DBC" w:rsidP="00793DBC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3DBC" w:rsidRPr="00C45127" w:rsidTr="000B0C9C">
        <w:trPr>
          <w:trHeight w:val="283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93DBC" w:rsidRPr="00C45127" w:rsidRDefault="00793DBC" w:rsidP="00793DBC">
            <w:pPr>
              <w:ind w:right="29" w:firstLine="88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C45127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3DBC" w:rsidRPr="00C45127" w:rsidRDefault="00793DBC" w:rsidP="00793DBC">
            <w:pPr>
              <w:ind w:right="-5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5127">
              <w:rPr>
                <w:rFonts w:ascii="Angsana New" w:hAnsi="Angsana New" w:cs="Angsana New"/>
                <w:sz w:val="28"/>
                <w:szCs w:val="28"/>
              </w:rPr>
              <w:t>(6,896)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3DBC" w:rsidRPr="00C45127" w:rsidRDefault="00793DBC" w:rsidP="00793DBC">
            <w:pPr>
              <w:ind w:right="-5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5127">
              <w:rPr>
                <w:rFonts w:ascii="Angsana New" w:hAnsi="Angsana New" w:cs="Angsana New"/>
                <w:sz w:val="28"/>
                <w:szCs w:val="28"/>
              </w:rPr>
              <w:t>(6,896)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3DBC" w:rsidRPr="00C45127" w:rsidRDefault="00793DBC" w:rsidP="00793DBC">
            <w:pPr>
              <w:tabs>
                <w:tab w:val="left" w:pos="1100"/>
              </w:tabs>
              <w:ind w:right="-4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(16,132)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93DBC" w:rsidRPr="00C45127" w:rsidRDefault="00793DBC" w:rsidP="00793DBC">
            <w:pPr>
              <w:tabs>
                <w:tab w:val="left" w:pos="1100"/>
              </w:tabs>
              <w:ind w:right="-4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5127">
              <w:rPr>
                <w:rFonts w:ascii="Angsana New" w:hAnsi="Angsana New" w:cs="Angsana New"/>
                <w:sz w:val="28"/>
                <w:szCs w:val="28"/>
              </w:rPr>
              <w:t>(15,456)</w:t>
            </w:r>
          </w:p>
        </w:tc>
      </w:tr>
      <w:tr w:rsidR="006365FF" w:rsidRPr="00C45127" w:rsidTr="000B0C9C">
        <w:trPr>
          <w:trHeight w:val="283"/>
        </w:trPr>
        <w:tc>
          <w:tcPr>
            <w:tcW w:w="2095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tabs>
                <w:tab w:val="left" w:pos="931"/>
              </w:tabs>
              <w:ind w:right="-68" w:firstLine="392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C4512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 w:rsidRPr="00C45127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45127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45127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FF" w:rsidRPr="00C45127" w:rsidRDefault="004677A3" w:rsidP="00793DBC">
            <w:pPr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65FF" w:rsidRPr="00C45127" w:rsidRDefault="006365FF" w:rsidP="00793DBC">
            <w:pPr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45127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</w:tr>
      <w:tr w:rsidR="006365FF" w:rsidRPr="00C45127" w:rsidTr="000B0C9C">
        <w:trPr>
          <w:trHeight w:val="283"/>
        </w:trPr>
        <w:tc>
          <w:tcPr>
            <w:tcW w:w="2095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C45127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ลูกหนี้จากการโอนสิทธิในการรับชำระหนี้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tabs>
                <w:tab w:val="decimal" w:pos="781"/>
              </w:tabs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tabs>
                <w:tab w:val="decimal" w:pos="475"/>
                <w:tab w:val="decimal" w:pos="683"/>
                <w:tab w:val="decimal" w:pos="759"/>
              </w:tabs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tabs>
                <w:tab w:val="decimal" w:pos="746"/>
              </w:tabs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365FF" w:rsidRPr="00C45127" w:rsidRDefault="006365FF" w:rsidP="00793DBC">
            <w:pPr>
              <w:tabs>
                <w:tab w:val="decimal" w:pos="562"/>
                <w:tab w:val="decimal" w:pos="780"/>
              </w:tabs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365FF" w:rsidRPr="00C45127" w:rsidTr="00474BCB">
        <w:trPr>
          <w:trHeight w:val="283"/>
        </w:trPr>
        <w:tc>
          <w:tcPr>
            <w:tcW w:w="2095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ind w:right="29" w:firstLine="122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C4512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C45127">
              <w:rPr>
                <w:rFonts w:ascii="Angsana New" w:hAnsi="Angsana New"/>
                <w:sz w:val="28"/>
                <w:szCs w:val="28"/>
              </w:rPr>
              <w:t xml:space="preserve">TPA Holding LLC </w:t>
            </w:r>
            <w:r w:rsidRPr="00C4512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(ดูหมายเหตุ </w:t>
            </w:r>
            <w:r w:rsidR="00474BCB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C45127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45127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FF" w:rsidRPr="00C45127" w:rsidRDefault="006365FF" w:rsidP="00793DBC">
            <w:pPr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45127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5FF" w:rsidRPr="00C45127" w:rsidRDefault="00474BCB" w:rsidP="00793DBC">
            <w:pPr>
              <w:tabs>
                <w:tab w:val="left" w:pos="1100"/>
              </w:tabs>
              <w:ind w:right="-45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39,029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6365FF" w:rsidRPr="00C45127" w:rsidRDefault="00545A66" w:rsidP="00793DBC">
            <w:pPr>
              <w:tabs>
                <w:tab w:val="left" w:pos="1100"/>
              </w:tabs>
              <w:ind w:right="-45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4512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37,39</w:t>
            </w:r>
            <w:r w:rsidR="00C45127" w:rsidRPr="00C4512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</w:tr>
      <w:tr w:rsidR="00E21AB0" w:rsidRPr="00C45127" w:rsidTr="000B0C9C">
        <w:trPr>
          <w:trHeight w:val="360"/>
        </w:trPr>
        <w:tc>
          <w:tcPr>
            <w:tcW w:w="2095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AB0" w:rsidRPr="00C45127" w:rsidRDefault="00E21AB0" w:rsidP="00793DBC">
            <w:pPr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4512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AB0" w:rsidRPr="00C45127" w:rsidRDefault="00E21AB0" w:rsidP="00793DBC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AB0" w:rsidRPr="00C45127" w:rsidRDefault="00E21AB0" w:rsidP="00793DBC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AB0" w:rsidRPr="00C45127" w:rsidRDefault="00E21AB0" w:rsidP="00793DBC">
            <w:pPr>
              <w:tabs>
                <w:tab w:val="decimal" w:pos="880"/>
              </w:tabs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21AB0" w:rsidRPr="00C45127" w:rsidRDefault="00E21AB0" w:rsidP="00793DBC">
            <w:pPr>
              <w:tabs>
                <w:tab w:val="decimal" w:pos="880"/>
              </w:tabs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21AB0" w:rsidRPr="00C45127" w:rsidTr="000B0C9C">
        <w:trPr>
          <w:trHeight w:val="360"/>
        </w:trPr>
        <w:tc>
          <w:tcPr>
            <w:tcW w:w="2095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AB0" w:rsidRPr="00C45127" w:rsidRDefault="00E21AB0" w:rsidP="00793DBC">
            <w:pPr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45127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C45127">
              <w:rPr>
                <w:rFonts w:ascii="Angsana New" w:hAnsi="Angsana New" w:cs="Angsana New"/>
                <w:sz w:val="28"/>
                <w:szCs w:val="28"/>
              </w:rPr>
              <w:t xml:space="preserve">Team Precision (Europe) </w:t>
            </w:r>
            <w:proofErr w:type="spellStart"/>
            <w:r w:rsidRPr="00C45127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AB0" w:rsidRPr="00793DBC" w:rsidRDefault="00E21AB0" w:rsidP="00793DBC">
            <w:pPr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93DB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AB0" w:rsidRPr="00793DBC" w:rsidRDefault="00E21AB0" w:rsidP="00793DBC">
            <w:pPr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93DB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AB0" w:rsidRPr="00793DBC" w:rsidRDefault="004677A3" w:rsidP="00793DBC">
            <w:pPr>
              <w:tabs>
                <w:tab w:val="decimal" w:pos="1090"/>
              </w:tabs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93DBC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5,669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21AB0" w:rsidRPr="00793DBC" w:rsidRDefault="00E447D8" w:rsidP="00793DBC">
            <w:pPr>
              <w:tabs>
                <w:tab w:val="decimal" w:pos="1090"/>
              </w:tabs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93DBC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5,569</w:t>
            </w:r>
          </w:p>
        </w:tc>
      </w:tr>
      <w:tr w:rsidR="00E21AB0" w:rsidRPr="00C45127" w:rsidTr="00067AC1">
        <w:trPr>
          <w:trHeight w:val="360"/>
        </w:trPr>
        <w:tc>
          <w:tcPr>
            <w:tcW w:w="2095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AB0" w:rsidRPr="00C45127" w:rsidRDefault="00E21AB0" w:rsidP="00793DBC">
            <w:pPr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4512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AB0" w:rsidRPr="00793DBC" w:rsidRDefault="00E21AB0" w:rsidP="00793DBC">
            <w:pPr>
              <w:tabs>
                <w:tab w:val="decimal" w:pos="880"/>
              </w:tabs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AB0" w:rsidRPr="00793DBC" w:rsidRDefault="00E21AB0" w:rsidP="00793DBC">
            <w:pPr>
              <w:tabs>
                <w:tab w:val="decimal" w:pos="880"/>
              </w:tabs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AB0" w:rsidRPr="00793DBC" w:rsidRDefault="00E21AB0" w:rsidP="00793DBC">
            <w:pPr>
              <w:tabs>
                <w:tab w:val="decimal" w:pos="880"/>
              </w:tabs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21AB0" w:rsidRPr="00793DBC" w:rsidRDefault="00E21AB0" w:rsidP="00793DBC">
            <w:pPr>
              <w:tabs>
                <w:tab w:val="decimal" w:pos="880"/>
              </w:tabs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677A3" w:rsidRPr="00C45127" w:rsidTr="00067AC1">
        <w:trPr>
          <w:trHeight w:val="360"/>
        </w:trPr>
        <w:tc>
          <w:tcPr>
            <w:tcW w:w="2095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77A3" w:rsidRPr="00C45127" w:rsidRDefault="004677A3" w:rsidP="00826540">
            <w:pPr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45127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proofErr w:type="spellStart"/>
            <w:r w:rsidRPr="00C45127">
              <w:rPr>
                <w:rFonts w:ascii="Angsana New" w:hAnsi="Angsana New" w:cs="Angsana New" w:hint="cs"/>
                <w:sz w:val="28"/>
                <w:szCs w:val="28"/>
                <w:cs/>
              </w:rPr>
              <w:t>บ</w:t>
            </w:r>
            <w:r w:rsidR="00793DBC">
              <w:rPr>
                <w:rFonts w:ascii="Angsana New" w:hAnsi="Angsana New" w:cs="Angsana New" w:hint="cs"/>
                <w:sz w:val="28"/>
                <w:szCs w:val="28"/>
                <w:cs/>
              </w:rPr>
              <w:t>จก.</w:t>
            </w:r>
            <w:proofErr w:type="spellEnd"/>
            <w:r w:rsidRPr="00C4512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C45127">
              <w:rPr>
                <w:rFonts w:ascii="Angsana New" w:hAnsi="Angsana New" w:cs="Angsana New" w:hint="cs"/>
                <w:sz w:val="28"/>
                <w:szCs w:val="28"/>
                <w:cs/>
              </w:rPr>
              <w:t>ไฟน์เนส</w:t>
            </w:r>
            <w:proofErr w:type="spellEnd"/>
            <w:r w:rsidRPr="00C4512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C45127">
              <w:rPr>
                <w:rFonts w:ascii="Angsana New" w:hAnsi="Angsana New" w:cs="Angsana New" w:hint="cs"/>
                <w:sz w:val="28"/>
                <w:szCs w:val="28"/>
                <w:cs/>
              </w:rPr>
              <w:t>เมด</w:t>
            </w:r>
            <w:proofErr w:type="spellEnd"/>
            <w:r w:rsidRPr="00C4512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ดีไซน์ 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7A3" w:rsidRPr="00793DBC" w:rsidRDefault="004677A3" w:rsidP="00793DBC">
            <w:pPr>
              <w:tabs>
                <w:tab w:val="decimal" w:pos="1090"/>
              </w:tabs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93DB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71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7A3" w:rsidRPr="00793DBC" w:rsidRDefault="004677A3" w:rsidP="00793DBC">
            <w:pPr>
              <w:tabs>
                <w:tab w:val="decimal" w:pos="1090"/>
              </w:tabs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93DB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71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7A3" w:rsidRPr="00793DBC" w:rsidRDefault="004677A3" w:rsidP="00793DBC">
            <w:pPr>
              <w:tabs>
                <w:tab w:val="decimal" w:pos="1090"/>
              </w:tabs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93DB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71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677A3" w:rsidRPr="00793DBC" w:rsidRDefault="004677A3" w:rsidP="00793DBC">
            <w:pPr>
              <w:tabs>
                <w:tab w:val="decimal" w:pos="1090"/>
              </w:tabs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93DB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71</w:t>
            </w:r>
          </w:p>
        </w:tc>
      </w:tr>
    </w:tbl>
    <w:p w:rsidR="004943F4" w:rsidRDefault="004943F4" w:rsidP="00793DBC">
      <w:pPr>
        <w:rPr>
          <w:rFonts w:ascii="Angsana New" w:hAnsi="Angsana New" w:cs="Angsana New"/>
          <w:spacing w:val="-2"/>
          <w:sz w:val="28"/>
          <w:szCs w:val="28"/>
          <w:cs/>
        </w:rPr>
      </w:pPr>
    </w:p>
    <w:p w:rsidR="003D670E" w:rsidRPr="007B7A4D" w:rsidRDefault="003D670E" w:rsidP="00793DBC">
      <w:pPr>
        <w:pStyle w:val="a8"/>
        <w:tabs>
          <w:tab w:val="clear" w:pos="900"/>
        </w:tabs>
        <w:ind w:left="7952" w:right="-119" w:firstLine="0"/>
        <w:jc w:val="right"/>
        <w:rPr>
          <w:rFonts w:ascii="Angsana New" w:hAnsi="Angsana New" w:cs="Angsana New"/>
          <w:spacing w:val="-2"/>
          <w:sz w:val="28"/>
          <w:szCs w:val="28"/>
          <w:cs/>
        </w:rPr>
      </w:pPr>
      <w:r w:rsidRPr="007B7A4D">
        <w:rPr>
          <w:rFonts w:ascii="Angsana New" w:hAnsi="Angsana New" w:cs="Angsana New"/>
          <w:spacing w:val="-2"/>
          <w:sz w:val="28"/>
          <w:szCs w:val="28"/>
          <w:cs/>
        </w:rPr>
        <w:t xml:space="preserve">หน่วย </w:t>
      </w:r>
      <w:r w:rsidRPr="007B7A4D">
        <w:rPr>
          <w:rFonts w:ascii="Angsana New" w:hAnsi="Angsana New" w:cs="Angsana New"/>
          <w:spacing w:val="-2"/>
          <w:sz w:val="28"/>
          <w:szCs w:val="28"/>
        </w:rPr>
        <w:t xml:space="preserve">: </w:t>
      </w:r>
      <w:r w:rsidR="00DA6813" w:rsidRPr="007B7A4D">
        <w:rPr>
          <w:rFonts w:ascii="Angsana New" w:hAnsi="Angsana New" w:cs="Angsana New"/>
          <w:spacing w:val="-2"/>
          <w:sz w:val="28"/>
          <w:szCs w:val="28"/>
          <w:cs/>
        </w:rPr>
        <w:t>พัน</w:t>
      </w:r>
      <w:r w:rsidR="001173B9" w:rsidRPr="007B7A4D">
        <w:rPr>
          <w:rFonts w:ascii="Angsana New" w:hAnsi="Angsana New" w:cs="Angsana New"/>
          <w:spacing w:val="-2"/>
          <w:sz w:val="28"/>
          <w:szCs w:val="28"/>
          <w:cs/>
        </w:rPr>
        <w:t>บาท</w:t>
      </w:r>
    </w:p>
    <w:tbl>
      <w:tblPr>
        <w:tblW w:w="96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4060"/>
        <w:gridCol w:w="1401"/>
        <w:gridCol w:w="1402"/>
        <w:gridCol w:w="1401"/>
        <w:gridCol w:w="1402"/>
      </w:tblGrid>
      <w:tr w:rsidR="00B0663F" w:rsidRPr="00216A77" w:rsidTr="00B54922">
        <w:trPr>
          <w:trHeight w:val="360"/>
        </w:trPr>
        <w:tc>
          <w:tcPr>
            <w:tcW w:w="4060" w:type="dxa"/>
            <w:vMerge w:val="restart"/>
            <w:tcBorders>
              <w:right w:val="single" w:sz="4" w:space="0" w:color="auto"/>
            </w:tcBorders>
            <w:vAlign w:val="center"/>
          </w:tcPr>
          <w:p w:rsidR="00490D4F" w:rsidRPr="00266DBF" w:rsidRDefault="00490D4F" w:rsidP="00793DBC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งบกำไรขาดทุน</w:t>
            </w:r>
            <w:r w:rsidR="00A66B7D" w:rsidRPr="00266DBF">
              <w:rPr>
                <w:rFonts w:ascii="Angsana New" w:hAnsi="Angsana New" w:cs="Angsana New"/>
                <w:sz w:val="28"/>
                <w:szCs w:val="28"/>
                <w:cs/>
              </w:rPr>
              <w:t>เบ็ดเสร็จ</w:t>
            </w:r>
          </w:p>
          <w:p w:rsidR="00B807AC" w:rsidRPr="00266DBF" w:rsidRDefault="0005658C" w:rsidP="00793DBC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</w:t>
            </w:r>
            <w:r w:rsidR="001173B9" w:rsidRPr="00266DBF">
              <w:rPr>
                <w:rFonts w:ascii="Angsana New" w:hAnsi="Angsana New" w:cs="Angsana New"/>
                <w:sz w:val="28"/>
                <w:szCs w:val="28"/>
                <w:cs/>
              </w:rPr>
              <w:t>สิ้นสุดวั</w:t>
            </w:r>
            <w:r w:rsidR="001173B9"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น</w:t>
            </w:r>
            <w:r w:rsidR="00B807AC" w:rsidRPr="00266DBF">
              <w:rPr>
                <w:rFonts w:ascii="Angsana New" w:hAnsi="Angsana New" w:cs="Angsana New"/>
                <w:sz w:val="28"/>
                <w:szCs w:val="28"/>
                <w:cs/>
              </w:rPr>
              <w:t>ที่</w:t>
            </w:r>
            <w:r w:rsidR="00D440E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E447D8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E447D8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80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90D4F" w:rsidRPr="00266DBF" w:rsidRDefault="00490D4F" w:rsidP="00793DBC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90D4F" w:rsidRPr="00266DBF" w:rsidRDefault="00490D4F" w:rsidP="00793DBC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35CA" w:rsidRPr="00216A77" w:rsidTr="00B54922">
        <w:trPr>
          <w:trHeight w:val="360"/>
        </w:trPr>
        <w:tc>
          <w:tcPr>
            <w:tcW w:w="406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66DBF" w:rsidRDefault="003635CA" w:rsidP="00793DBC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66DBF" w:rsidRDefault="00D440E0" w:rsidP="00793DBC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447D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66DBF" w:rsidRDefault="00D440E0" w:rsidP="00793DBC">
            <w:pPr>
              <w:tabs>
                <w:tab w:val="left" w:pos="717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447D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66DBF" w:rsidRDefault="00D440E0" w:rsidP="00793DBC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447D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0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35CA" w:rsidRPr="00266DBF" w:rsidRDefault="00D440E0" w:rsidP="00793DBC">
            <w:pPr>
              <w:tabs>
                <w:tab w:val="left" w:pos="717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447D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220157" w:rsidRPr="00216A77" w:rsidTr="003C0B84">
        <w:trPr>
          <w:trHeight w:val="360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20157" w:rsidRPr="000B0C9C" w:rsidRDefault="00D3578C" w:rsidP="00793DBC">
            <w:pPr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0B0C9C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157" w:rsidRPr="00266DBF" w:rsidRDefault="00220157" w:rsidP="00793DBC">
            <w:pPr>
              <w:tabs>
                <w:tab w:val="decimal" w:pos="732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157" w:rsidRPr="00266DBF" w:rsidRDefault="00220157" w:rsidP="00793DBC">
            <w:pPr>
              <w:tabs>
                <w:tab w:val="decimal" w:pos="804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157" w:rsidRPr="00266DBF" w:rsidRDefault="00220157" w:rsidP="00793DBC">
            <w:pPr>
              <w:tabs>
                <w:tab w:val="decimal" w:pos="736"/>
                <w:tab w:val="decimal" w:pos="792"/>
              </w:tabs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20157" w:rsidRPr="00266DBF" w:rsidRDefault="00220157" w:rsidP="00793DBC">
            <w:pPr>
              <w:tabs>
                <w:tab w:val="decimal" w:pos="759"/>
              </w:tabs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447D8" w:rsidRPr="00216A77" w:rsidTr="00B54922">
        <w:trPr>
          <w:trHeight w:val="360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447D8" w:rsidRPr="00266DBF" w:rsidRDefault="00E447D8" w:rsidP="00793DBC">
            <w:pPr>
              <w:ind w:right="29" w:firstLine="122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7D8" w:rsidRPr="003C0B84" w:rsidRDefault="00474BCB" w:rsidP="00793DBC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C0B84">
              <w:rPr>
                <w:rFonts w:ascii="Angsana New" w:hAnsi="Angsana New" w:cs="Angsana New" w:hint="cs"/>
                <w:sz w:val="28"/>
                <w:szCs w:val="28"/>
                <w:cs/>
              </w:rPr>
              <w:t>--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7D8" w:rsidRPr="003C0B84" w:rsidRDefault="00E447D8" w:rsidP="00793DBC">
            <w:pPr>
              <w:ind w:right="-47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C0B84">
              <w:rPr>
                <w:rFonts w:ascii="Angsana New" w:hAnsi="Angsana New" w:cs="Angsana New"/>
                <w:sz w:val="28"/>
                <w:szCs w:val="28"/>
              </w:rPr>
              <w:t>56,089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7D8" w:rsidRPr="003C0B84" w:rsidRDefault="00474BCB" w:rsidP="00793DBC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C0B84">
              <w:rPr>
                <w:rFonts w:ascii="Angsana New" w:hAnsi="Angsana New" w:cs="Angsana New" w:hint="cs"/>
                <w:sz w:val="28"/>
                <w:szCs w:val="28"/>
                <w:cs/>
              </w:rPr>
              <w:t>--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447D8" w:rsidRPr="003C0B84" w:rsidRDefault="00E447D8" w:rsidP="00793DBC">
            <w:pPr>
              <w:tabs>
                <w:tab w:val="left" w:pos="1100"/>
              </w:tabs>
              <w:ind w:right="-4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C0B84">
              <w:rPr>
                <w:rFonts w:ascii="Angsana New" w:hAnsi="Angsana New" w:cs="Angsana New"/>
                <w:sz w:val="28"/>
                <w:szCs w:val="28"/>
              </w:rPr>
              <w:t>56,089</w:t>
            </w:r>
          </w:p>
        </w:tc>
      </w:tr>
      <w:tr w:rsidR="00B65A3A" w:rsidRPr="00216A77" w:rsidTr="00B54922">
        <w:trPr>
          <w:trHeight w:val="360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65A3A" w:rsidRPr="00266DBF" w:rsidRDefault="00B65A3A" w:rsidP="00793DBC">
            <w:pPr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45127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proofErr w:type="spellStart"/>
            <w:r w:rsidRPr="00C45127">
              <w:rPr>
                <w:rFonts w:ascii="Angsana New" w:hAnsi="Angsana New" w:cs="Angsana New" w:hint="cs"/>
                <w:sz w:val="28"/>
                <w:szCs w:val="28"/>
                <w:cs/>
              </w:rPr>
              <w:t>บจก.</w:t>
            </w:r>
            <w:proofErr w:type="spellEnd"/>
            <w:r w:rsidRPr="00C4512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C45127">
              <w:rPr>
                <w:rFonts w:ascii="Angsana New" w:hAnsi="Angsana New" w:cs="Angsana New" w:hint="cs"/>
                <w:sz w:val="28"/>
                <w:szCs w:val="28"/>
                <w:cs/>
              </w:rPr>
              <w:t>แอลไพน์</w:t>
            </w:r>
            <w:proofErr w:type="spellEnd"/>
            <w:r w:rsidRPr="00C4512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เทคโนโลยี </w:t>
            </w:r>
            <w:proofErr w:type="spellStart"/>
            <w:r w:rsidRPr="00C45127">
              <w:rPr>
                <w:rFonts w:ascii="Angsana New" w:hAnsi="Angsana New" w:cs="Angsana New" w:hint="cs"/>
                <w:sz w:val="28"/>
                <w:szCs w:val="28"/>
                <w:cs/>
              </w:rPr>
              <w:t>แมนูแฟค</w:t>
            </w:r>
            <w:proofErr w:type="spellEnd"/>
            <w:r w:rsidRPr="00C45127">
              <w:rPr>
                <w:rFonts w:ascii="Angsana New" w:hAnsi="Angsana New" w:cs="Angsana New" w:hint="cs"/>
                <w:sz w:val="28"/>
                <w:szCs w:val="28"/>
                <w:cs/>
              </w:rPr>
              <w:t>เจอ</w:t>
            </w:r>
            <w:proofErr w:type="spellStart"/>
            <w:r w:rsidRPr="00C45127">
              <w:rPr>
                <w:rFonts w:ascii="Angsana New" w:hAnsi="Angsana New" w:cs="Angsana New" w:hint="cs"/>
                <w:sz w:val="28"/>
                <w:szCs w:val="28"/>
                <w:cs/>
              </w:rPr>
              <w:t>ริ่ง</w:t>
            </w:r>
            <w:proofErr w:type="spellEnd"/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A3A" w:rsidRPr="003C0B84" w:rsidRDefault="00B65A3A" w:rsidP="00793DBC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A3A" w:rsidRPr="003C0B84" w:rsidRDefault="00B65A3A" w:rsidP="00793DBC">
            <w:pPr>
              <w:tabs>
                <w:tab w:val="left" w:pos="1100"/>
              </w:tabs>
              <w:ind w:right="-4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A3A" w:rsidRPr="003C0B84" w:rsidRDefault="00B65A3A" w:rsidP="00793DBC">
            <w:pPr>
              <w:tabs>
                <w:tab w:val="decimal" w:pos="897"/>
              </w:tabs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65A3A" w:rsidRPr="003C0B84" w:rsidRDefault="00B65A3A" w:rsidP="00793DBC">
            <w:pPr>
              <w:tabs>
                <w:tab w:val="left" w:pos="1100"/>
              </w:tabs>
              <w:ind w:right="-4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65A3A" w:rsidRPr="00216A77" w:rsidTr="003C0B84">
        <w:trPr>
          <w:trHeight w:val="360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65A3A" w:rsidRPr="00C45127" w:rsidRDefault="00B65A3A" w:rsidP="00793DBC">
            <w:pPr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4512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  (ประเทศ</w:t>
            </w:r>
            <w:r w:rsidRPr="00C45127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  <w:r w:rsidRPr="00C4512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3A" w:rsidRPr="003C0B84" w:rsidRDefault="003C0B84" w:rsidP="00793DBC">
            <w:pPr>
              <w:ind w:right="-5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5,049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3A" w:rsidRPr="003C0B84" w:rsidRDefault="003C0B84" w:rsidP="00793DBC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--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3A" w:rsidRPr="003C0B84" w:rsidRDefault="003C0B84" w:rsidP="00793DBC">
            <w:pPr>
              <w:ind w:right="-5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5,049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65A3A" w:rsidRPr="003C0B84" w:rsidRDefault="003C0B84" w:rsidP="00793DBC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C0B84">
              <w:rPr>
                <w:rFonts w:ascii="Angsana New" w:hAnsi="Angsana New" w:cs="Angsana New" w:hint="cs"/>
                <w:sz w:val="28"/>
                <w:szCs w:val="28"/>
                <w:cs/>
              </w:rPr>
              <w:t>--</w:t>
            </w:r>
          </w:p>
        </w:tc>
      </w:tr>
      <w:tr w:rsidR="003C0B84" w:rsidRPr="00216A77" w:rsidTr="00067AC1">
        <w:trPr>
          <w:trHeight w:val="360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C0B84" w:rsidRPr="00C45127" w:rsidRDefault="003C0B84" w:rsidP="00793DBC">
            <w:pPr>
              <w:ind w:right="29" w:firstLine="511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รวมขายสินค้า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B84" w:rsidRPr="003C0B84" w:rsidRDefault="003C0B84" w:rsidP="00793DBC">
            <w:pPr>
              <w:ind w:right="-5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0B84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5,049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B84" w:rsidRPr="003C0B84" w:rsidRDefault="003C0B84" w:rsidP="00793DBC">
            <w:pPr>
              <w:ind w:right="-47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C0B84">
              <w:rPr>
                <w:rFonts w:ascii="Angsana New" w:hAnsi="Angsana New" w:cs="Angsana New"/>
                <w:b/>
                <w:bCs/>
                <w:sz w:val="28"/>
                <w:szCs w:val="28"/>
              </w:rPr>
              <w:t>56,089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B84" w:rsidRPr="003C0B84" w:rsidRDefault="003C0B84" w:rsidP="00793DBC">
            <w:pPr>
              <w:ind w:right="-5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0B84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5,049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3C0B84" w:rsidRPr="003C0B84" w:rsidRDefault="003C0B84" w:rsidP="00793DBC">
            <w:pPr>
              <w:tabs>
                <w:tab w:val="left" w:pos="1100"/>
              </w:tabs>
              <w:ind w:right="-45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0B84">
              <w:rPr>
                <w:rFonts w:ascii="Angsana New" w:hAnsi="Angsana New" w:cs="Angsana New"/>
                <w:b/>
                <w:bCs/>
                <w:sz w:val="28"/>
                <w:szCs w:val="28"/>
              </w:rPr>
              <w:t>56,089</w:t>
            </w:r>
          </w:p>
        </w:tc>
      </w:tr>
      <w:tr w:rsidR="001E3CD0" w:rsidRPr="00216A77" w:rsidTr="00067AC1">
        <w:trPr>
          <w:trHeight w:val="360"/>
        </w:trPr>
        <w:tc>
          <w:tcPr>
            <w:tcW w:w="406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3CD0" w:rsidRPr="00266DBF" w:rsidRDefault="001E3CD0" w:rsidP="00793DBC">
            <w:pPr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(ราคา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ขาย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D0" w:rsidRPr="00266DBF" w:rsidRDefault="001E3CD0" w:rsidP="00793DBC">
            <w:pPr>
              <w:tabs>
                <w:tab w:val="decimal" w:pos="962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D0" w:rsidRPr="00266DBF" w:rsidRDefault="001E3CD0" w:rsidP="00793DBC">
            <w:pPr>
              <w:tabs>
                <w:tab w:val="decimal" w:pos="897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D0" w:rsidRPr="00266DBF" w:rsidRDefault="001E3CD0" w:rsidP="00793DBC">
            <w:pPr>
              <w:tabs>
                <w:tab w:val="decimal" w:pos="840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E3CD0" w:rsidRPr="00266DBF" w:rsidRDefault="001E3CD0" w:rsidP="00793DBC">
            <w:pPr>
              <w:tabs>
                <w:tab w:val="decimal" w:pos="897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7AC1" w:rsidRPr="00216A77" w:rsidTr="00067AC1">
        <w:trPr>
          <w:trHeight w:val="360"/>
        </w:trPr>
        <w:tc>
          <w:tcPr>
            <w:tcW w:w="406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7AC1" w:rsidRPr="000B0C9C" w:rsidRDefault="00067AC1" w:rsidP="00793DBC">
            <w:pPr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0B0C9C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7AC1" w:rsidRPr="00266DBF" w:rsidRDefault="00067AC1" w:rsidP="00793DBC">
            <w:pPr>
              <w:tabs>
                <w:tab w:val="decimal" w:pos="962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7AC1" w:rsidRPr="00266DBF" w:rsidRDefault="00067AC1" w:rsidP="00793DBC">
            <w:pPr>
              <w:tabs>
                <w:tab w:val="decimal" w:pos="897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7AC1" w:rsidRPr="00266DBF" w:rsidRDefault="00067AC1" w:rsidP="00793DBC">
            <w:pPr>
              <w:tabs>
                <w:tab w:val="decimal" w:pos="840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67AC1" w:rsidRPr="00266DBF" w:rsidRDefault="00067AC1" w:rsidP="00793DBC">
            <w:pPr>
              <w:tabs>
                <w:tab w:val="decimal" w:pos="897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7AC1" w:rsidRPr="00216A77" w:rsidTr="00067AC1">
        <w:trPr>
          <w:trHeight w:val="360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67AC1" w:rsidRPr="00266DBF" w:rsidRDefault="00067AC1" w:rsidP="00793DBC">
            <w:pPr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8"/>
                <w:szCs w:val="28"/>
              </w:rPr>
              <w:t>TPA Holding LLC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7AC1" w:rsidRPr="002F2629" w:rsidRDefault="00067AC1" w:rsidP="00793DBC">
            <w:pPr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26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7AC1" w:rsidRPr="002F2629" w:rsidRDefault="00067AC1" w:rsidP="00793DBC">
            <w:pPr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26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7AC1" w:rsidRPr="002F2629" w:rsidRDefault="00067AC1" w:rsidP="00793DBC">
            <w:pPr>
              <w:tabs>
                <w:tab w:val="decimal" w:pos="784"/>
              </w:tabs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193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67AC1" w:rsidRPr="002F2629" w:rsidRDefault="00067AC1" w:rsidP="00793DBC">
            <w:pPr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26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</w:tr>
      <w:tr w:rsidR="00067AC1" w:rsidRPr="00216A77" w:rsidTr="00B54922">
        <w:trPr>
          <w:trHeight w:val="360"/>
        </w:trPr>
        <w:tc>
          <w:tcPr>
            <w:tcW w:w="406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AC1" w:rsidRPr="002F37CC" w:rsidRDefault="00067AC1" w:rsidP="00793DBC">
            <w:pPr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รายได้ทางการเงิน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AC1" w:rsidRPr="00266DBF" w:rsidRDefault="00067AC1" w:rsidP="00793DBC">
            <w:pPr>
              <w:tabs>
                <w:tab w:val="decimal" w:pos="962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AC1" w:rsidRPr="00266DBF" w:rsidRDefault="00067AC1" w:rsidP="00793DBC">
            <w:pPr>
              <w:tabs>
                <w:tab w:val="decimal" w:pos="897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AC1" w:rsidRPr="00266DBF" w:rsidRDefault="00067AC1" w:rsidP="00793DBC">
            <w:pPr>
              <w:tabs>
                <w:tab w:val="decimal" w:pos="840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67AC1" w:rsidRPr="00266DBF" w:rsidRDefault="00067AC1" w:rsidP="00793DBC">
            <w:pPr>
              <w:tabs>
                <w:tab w:val="decimal" w:pos="897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:rsidR="003C0B84" w:rsidRDefault="003C0B84">
      <w:pPr>
        <w:rPr>
          <w:cs/>
        </w:rPr>
      </w:pPr>
      <w:r>
        <w:rPr>
          <w:cs/>
        </w:rPr>
        <w:br w:type="page"/>
      </w:r>
    </w:p>
    <w:p w:rsidR="003C0B84" w:rsidRPr="007B7A4D" w:rsidRDefault="003C0B84" w:rsidP="00067AC1">
      <w:pPr>
        <w:pStyle w:val="a8"/>
        <w:tabs>
          <w:tab w:val="clear" w:pos="900"/>
        </w:tabs>
        <w:ind w:left="7952" w:right="-119" w:firstLine="0"/>
        <w:jc w:val="right"/>
        <w:rPr>
          <w:rFonts w:ascii="Angsana New" w:hAnsi="Angsana New" w:cs="Angsana New"/>
          <w:spacing w:val="-2"/>
          <w:sz w:val="28"/>
          <w:szCs w:val="28"/>
          <w:cs/>
        </w:rPr>
      </w:pPr>
      <w:r w:rsidRPr="007B7A4D">
        <w:rPr>
          <w:rFonts w:ascii="Angsana New" w:hAnsi="Angsana New" w:cs="Angsana New"/>
          <w:spacing w:val="-2"/>
          <w:sz w:val="28"/>
          <w:szCs w:val="28"/>
          <w:cs/>
        </w:rPr>
        <w:lastRenderedPageBreak/>
        <w:t xml:space="preserve">หน่วย </w:t>
      </w:r>
      <w:r w:rsidRPr="007B7A4D">
        <w:rPr>
          <w:rFonts w:ascii="Angsana New" w:hAnsi="Angsana New" w:cs="Angsana New"/>
          <w:spacing w:val="-2"/>
          <w:sz w:val="28"/>
          <w:szCs w:val="28"/>
        </w:rPr>
        <w:t xml:space="preserve">: </w:t>
      </w:r>
      <w:r w:rsidRPr="007B7A4D">
        <w:rPr>
          <w:rFonts w:ascii="Angsana New" w:hAnsi="Angsana New" w:cs="Angsana New"/>
          <w:spacing w:val="-2"/>
          <w:sz w:val="28"/>
          <w:szCs w:val="28"/>
          <w:cs/>
        </w:rPr>
        <w:t>พันบาท</w:t>
      </w:r>
    </w:p>
    <w:tbl>
      <w:tblPr>
        <w:tblW w:w="96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4060"/>
        <w:gridCol w:w="1401"/>
        <w:gridCol w:w="1402"/>
        <w:gridCol w:w="1401"/>
        <w:gridCol w:w="1402"/>
      </w:tblGrid>
      <w:tr w:rsidR="003C0B84" w:rsidRPr="00216A77" w:rsidTr="003C0B84">
        <w:trPr>
          <w:trHeight w:val="360"/>
        </w:trPr>
        <w:tc>
          <w:tcPr>
            <w:tcW w:w="40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C0B84" w:rsidRPr="00833E17" w:rsidRDefault="003C0B84" w:rsidP="00067AC1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833E17">
              <w:rPr>
                <w:rFonts w:ascii="Angsana New" w:hAnsi="Angsana New" w:cs="Angsana New"/>
                <w:sz w:val="28"/>
                <w:szCs w:val="28"/>
                <w:cs/>
              </w:rPr>
              <w:t>งบกำไรขาดทุนเบ็ดเสร็จ</w:t>
            </w:r>
          </w:p>
          <w:p w:rsidR="003C0B84" w:rsidRPr="00833E17" w:rsidRDefault="003C0B84" w:rsidP="00067AC1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833E17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สำหรับงวดสามเดือนสิ้นสุดวั</w:t>
            </w:r>
            <w:r w:rsidRPr="00833E17">
              <w:rPr>
                <w:rFonts w:ascii="Angsana New" w:hAnsi="Angsana New" w:cs="Angsana New" w:hint="cs"/>
                <w:sz w:val="28"/>
                <w:szCs w:val="28"/>
                <w:cs/>
              </w:rPr>
              <w:t>น</w:t>
            </w:r>
            <w:r w:rsidRPr="00833E17">
              <w:rPr>
                <w:rFonts w:ascii="Angsana New" w:hAnsi="Angsana New" w:cs="Angsana New"/>
                <w:sz w:val="28"/>
                <w:szCs w:val="28"/>
                <w:cs/>
              </w:rPr>
              <w:t>ที่</w:t>
            </w:r>
            <w:r w:rsidRPr="00833E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33E1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33E17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B84" w:rsidRPr="00266DBF" w:rsidRDefault="003C0B84" w:rsidP="00067AC1">
            <w:pPr>
              <w:tabs>
                <w:tab w:val="decimal" w:pos="804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3C0B84" w:rsidRPr="00266DBF" w:rsidRDefault="003C0B84" w:rsidP="00067AC1">
            <w:pPr>
              <w:tabs>
                <w:tab w:val="decimal" w:pos="804"/>
              </w:tabs>
              <w:ind w:right="445"/>
              <w:rPr>
                <w:rFonts w:ascii="Angsana New" w:hAnsi="Angsana New" w:cs="Angsana New"/>
                <w:sz w:val="28"/>
                <w:szCs w:val="28"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0B84" w:rsidRPr="00216A77" w:rsidTr="003C0B84">
        <w:trPr>
          <w:trHeight w:val="360"/>
        </w:trPr>
        <w:tc>
          <w:tcPr>
            <w:tcW w:w="4060" w:type="dxa"/>
            <w:vMerge/>
            <w:tcBorders>
              <w:bottom w:val="nil"/>
              <w:right w:val="single" w:sz="4" w:space="0" w:color="auto"/>
            </w:tcBorders>
          </w:tcPr>
          <w:p w:rsidR="003C0B84" w:rsidRDefault="003C0B84" w:rsidP="00067AC1"/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B84" w:rsidRPr="00266DBF" w:rsidRDefault="003C0B84" w:rsidP="00067AC1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B84" w:rsidRPr="00266DBF" w:rsidRDefault="003C0B84" w:rsidP="00067AC1">
            <w:pPr>
              <w:tabs>
                <w:tab w:val="left" w:pos="717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0B84" w:rsidRPr="00266DBF" w:rsidRDefault="003C0B84" w:rsidP="00067AC1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3C0B84" w:rsidRPr="00266DBF" w:rsidRDefault="003C0B84" w:rsidP="00067AC1">
            <w:pPr>
              <w:tabs>
                <w:tab w:val="left" w:pos="717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7D674D" w:rsidRPr="00216A77" w:rsidTr="00B54922">
        <w:trPr>
          <w:trHeight w:val="360"/>
        </w:trPr>
        <w:tc>
          <w:tcPr>
            <w:tcW w:w="406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674D" w:rsidRPr="00245D5E" w:rsidRDefault="007D674D" w:rsidP="00067AC1">
            <w:pPr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45D5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674D" w:rsidRDefault="007D674D" w:rsidP="00067AC1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674D" w:rsidRDefault="007D674D" w:rsidP="00067AC1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674D" w:rsidRDefault="007D674D" w:rsidP="00067AC1">
            <w:pPr>
              <w:tabs>
                <w:tab w:val="decimal" w:pos="840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D674D" w:rsidRDefault="007D674D" w:rsidP="00067AC1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E3CD0" w:rsidRPr="00216A77" w:rsidTr="00191C2E">
        <w:trPr>
          <w:trHeight w:val="360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E3CD0" w:rsidRPr="00266DBF" w:rsidRDefault="001E3CD0" w:rsidP="00067AC1">
            <w:pPr>
              <w:ind w:right="29" w:firstLine="12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proofErr w:type="spellStart"/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บจก.</w:t>
            </w:r>
            <w:proofErr w:type="spellEnd"/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proofErr w:type="spellStart"/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แอล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ไพน์</w:t>
            </w:r>
            <w:proofErr w:type="spellEnd"/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เทคโนโลยี </w:t>
            </w:r>
            <w:proofErr w:type="spellStart"/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แมนูแฟค</w:t>
            </w:r>
            <w:proofErr w:type="spellEnd"/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เจอ</w:t>
            </w:r>
            <w:proofErr w:type="spellStart"/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ริ่ง</w:t>
            </w:r>
            <w:proofErr w:type="spellEnd"/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3CD0" w:rsidRDefault="001E3CD0" w:rsidP="00067AC1">
            <w:pPr>
              <w:tabs>
                <w:tab w:val="decimal" w:pos="897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3CD0" w:rsidRDefault="001E3CD0" w:rsidP="00067AC1">
            <w:pPr>
              <w:tabs>
                <w:tab w:val="decimal" w:pos="897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3CD0" w:rsidRDefault="001E3CD0" w:rsidP="00067AC1">
            <w:pPr>
              <w:tabs>
                <w:tab w:val="decimal" w:pos="840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E3CD0" w:rsidRDefault="001E3CD0" w:rsidP="00067AC1">
            <w:pPr>
              <w:tabs>
                <w:tab w:val="decimal" w:pos="897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447D8" w:rsidRPr="00216A77" w:rsidTr="00191C2E">
        <w:trPr>
          <w:trHeight w:val="360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447D8" w:rsidRPr="00266DBF" w:rsidRDefault="00E447D8" w:rsidP="00067AC1">
            <w:pPr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  (ประเทศ</w:t>
            </w:r>
            <w:r w:rsidRPr="00BE58BA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7D8" w:rsidRPr="00C80089" w:rsidRDefault="00E447D8" w:rsidP="00067AC1">
            <w:pPr>
              <w:tabs>
                <w:tab w:val="decimal" w:pos="1064"/>
              </w:tabs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0089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7D8" w:rsidRPr="00C80089" w:rsidRDefault="00E447D8" w:rsidP="00067AC1">
            <w:pPr>
              <w:tabs>
                <w:tab w:val="decimal" w:pos="1064"/>
              </w:tabs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80089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7D8" w:rsidRPr="00C80089" w:rsidRDefault="00E447D8" w:rsidP="00067AC1">
            <w:pPr>
              <w:tabs>
                <w:tab w:val="decimal" w:pos="1064"/>
              </w:tabs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0089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447D8" w:rsidRPr="00C80089" w:rsidRDefault="00E447D8" w:rsidP="00067AC1">
            <w:pPr>
              <w:tabs>
                <w:tab w:val="decimal" w:pos="1064"/>
              </w:tabs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0089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</w:t>
            </w:r>
          </w:p>
        </w:tc>
      </w:tr>
      <w:tr w:rsidR="00E447D8" w:rsidRPr="00216A77" w:rsidTr="00191C2E">
        <w:trPr>
          <w:trHeight w:val="360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447D8" w:rsidRDefault="00E447D8" w:rsidP="00067AC1">
            <w:pPr>
              <w:ind w:left="97"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D8" w:rsidRPr="008A399D" w:rsidRDefault="00E447D8" w:rsidP="00067AC1">
            <w:pPr>
              <w:tabs>
                <w:tab w:val="decimal" w:pos="897"/>
              </w:tabs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D8" w:rsidRPr="008A399D" w:rsidRDefault="00E447D8" w:rsidP="00067AC1">
            <w:pPr>
              <w:tabs>
                <w:tab w:val="decimal" w:pos="897"/>
              </w:tabs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D8" w:rsidRPr="008A399D" w:rsidRDefault="00E447D8" w:rsidP="00067AC1">
            <w:pPr>
              <w:tabs>
                <w:tab w:val="decimal" w:pos="840"/>
              </w:tabs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447D8" w:rsidRPr="008A399D" w:rsidRDefault="00E447D8" w:rsidP="00067AC1">
            <w:pPr>
              <w:tabs>
                <w:tab w:val="decimal" w:pos="897"/>
              </w:tabs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447D8" w:rsidRPr="00216A77" w:rsidTr="00B54922">
        <w:trPr>
          <w:trHeight w:val="360"/>
        </w:trPr>
        <w:tc>
          <w:tcPr>
            <w:tcW w:w="406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7D8" w:rsidRPr="00245D5E" w:rsidRDefault="00E447D8" w:rsidP="00067AC1">
            <w:pPr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245D5E"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7D8" w:rsidRPr="00266DBF" w:rsidRDefault="00E447D8" w:rsidP="00067AC1">
            <w:pPr>
              <w:tabs>
                <w:tab w:val="decimal" w:pos="732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7D8" w:rsidRPr="00266DBF" w:rsidRDefault="00E447D8" w:rsidP="00067AC1">
            <w:pPr>
              <w:tabs>
                <w:tab w:val="decimal" w:pos="804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7D8" w:rsidRPr="00266DBF" w:rsidRDefault="00E447D8" w:rsidP="00067AC1">
            <w:pPr>
              <w:tabs>
                <w:tab w:val="decimal" w:pos="736"/>
                <w:tab w:val="decimal" w:pos="792"/>
              </w:tabs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447D8" w:rsidRPr="00266DBF" w:rsidRDefault="00E447D8" w:rsidP="00067AC1">
            <w:pPr>
              <w:tabs>
                <w:tab w:val="decimal" w:pos="804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447D8" w:rsidRPr="00216A77" w:rsidTr="00B54922">
        <w:trPr>
          <w:trHeight w:val="360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447D8" w:rsidRPr="00266DBF" w:rsidRDefault="00E447D8" w:rsidP="00067AC1">
            <w:pPr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 xml:space="preserve">Team Precision (Europe) </w:t>
            </w:r>
            <w:proofErr w:type="spellStart"/>
            <w:r w:rsidRPr="00266DBF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7D8" w:rsidRPr="001E7560" w:rsidRDefault="00E447D8" w:rsidP="00067AC1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7D8" w:rsidRPr="0017355B" w:rsidRDefault="00E447D8" w:rsidP="00067AC1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7355B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7D8" w:rsidRPr="0017355B" w:rsidRDefault="00EB5371" w:rsidP="00067AC1">
            <w:pPr>
              <w:tabs>
                <w:tab w:val="left" w:pos="1100"/>
              </w:tabs>
              <w:ind w:right="-4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11,010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447D8" w:rsidRPr="00873340" w:rsidRDefault="00E447D8" w:rsidP="00067AC1">
            <w:pPr>
              <w:tabs>
                <w:tab w:val="left" w:pos="1100"/>
              </w:tabs>
              <w:ind w:right="-4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73340">
              <w:rPr>
                <w:rFonts w:ascii="Angsana New" w:hAnsi="Angsana New" w:cs="Angsana New"/>
                <w:sz w:val="28"/>
                <w:szCs w:val="28"/>
              </w:rPr>
              <w:t>12,172</w:t>
            </w:r>
          </w:p>
        </w:tc>
      </w:tr>
      <w:tr w:rsidR="00E447D8" w:rsidRPr="00216A77" w:rsidTr="00B54922">
        <w:trPr>
          <w:trHeight w:val="360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447D8" w:rsidRPr="00266DBF" w:rsidRDefault="00E447D8" w:rsidP="00067AC1">
            <w:pPr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7D8" w:rsidRDefault="00EB5371" w:rsidP="00067AC1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--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7D8" w:rsidRPr="0017355B" w:rsidRDefault="00E447D8" w:rsidP="00067AC1">
            <w:pPr>
              <w:tabs>
                <w:tab w:val="decimal" w:pos="1080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512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7D8" w:rsidRPr="0017355B" w:rsidRDefault="00EB5371" w:rsidP="00067AC1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447D8" w:rsidRPr="00873340" w:rsidRDefault="00E447D8" w:rsidP="00067AC1">
            <w:pPr>
              <w:ind w:right="-68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512</w:t>
            </w:r>
          </w:p>
        </w:tc>
      </w:tr>
      <w:tr w:rsidR="00E447D8" w:rsidRPr="00216A77" w:rsidTr="00800620">
        <w:trPr>
          <w:trHeight w:val="360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447D8" w:rsidRPr="00266DBF" w:rsidRDefault="00E447D8" w:rsidP="00067AC1">
            <w:pPr>
              <w:ind w:right="29" w:firstLine="51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รวมซื้อสินค้าและวัตถุดิบ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7D8" w:rsidRPr="00E50827" w:rsidRDefault="00EB5371" w:rsidP="00067AC1">
            <w:pPr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7D8" w:rsidRPr="0017355B" w:rsidRDefault="00E447D8" w:rsidP="00067AC1">
            <w:pPr>
              <w:tabs>
                <w:tab w:val="decimal" w:pos="1080"/>
              </w:tabs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512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7D8" w:rsidRPr="00EB5371" w:rsidRDefault="00EB5371" w:rsidP="00067AC1">
            <w:pPr>
              <w:tabs>
                <w:tab w:val="left" w:pos="1100"/>
              </w:tabs>
              <w:ind w:right="-45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537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11,010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447D8" w:rsidRPr="005C33D0" w:rsidRDefault="00E447D8" w:rsidP="00067AC1">
            <w:pPr>
              <w:tabs>
                <w:tab w:val="left" w:pos="1100"/>
              </w:tabs>
              <w:ind w:right="-45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12,684</w:t>
            </w:r>
          </w:p>
        </w:tc>
      </w:tr>
      <w:tr w:rsidR="00E447D8" w:rsidRPr="00216A77" w:rsidTr="00800620">
        <w:trPr>
          <w:trHeight w:val="360"/>
        </w:trPr>
        <w:tc>
          <w:tcPr>
            <w:tcW w:w="406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7D8" w:rsidRPr="00266DBF" w:rsidRDefault="00E447D8" w:rsidP="00067AC1">
            <w:pPr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(ราคาซื้อเป็นไปตามข้อตกลงร่วมกัน)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D8" w:rsidRPr="00266DBF" w:rsidRDefault="00E447D8" w:rsidP="00067AC1">
            <w:pPr>
              <w:tabs>
                <w:tab w:val="decimal" w:pos="612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D8" w:rsidRPr="00266DBF" w:rsidRDefault="00E447D8" w:rsidP="00067AC1">
            <w:pPr>
              <w:tabs>
                <w:tab w:val="decimal" w:pos="897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D8" w:rsidRPr="00266DBF" w:rsidRDefault="00E447D8" w:rsidP="00067AC1">
            <w:pPr>
              <w:tabs>
                <w:tab w:val="decimal" w:pos="612"/>
              </w:tabs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447D8" w:rsidRPr="00266DBF" w:rsidRDefault="00E447D8" w:rsidP="00067AC1">
            <w:pPr>
              <w:tabs>
                <w:tab w:val="decimal" w:pos="897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00620" w:rsidRPr="00216A77" w:rsidTr="00B54922">
        <w:trPr>
          <w:trHeight w:val="363"/>
        </w:trPr>
        <w:tc>
          <w:tcPr>
            <w:tcW w:w="406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620" w:rsidRPr="00245D5E" w:rsidRDefault="00800620" w:rsidP="00067AC1">
            <w:pPr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45D5E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620" w:rsidRPr="00266DBF" w:rsidRDefault="00800620" w:rsidP="00067AC1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620" w:rsidRPr="00266DBF" w:rsidRDefault="00800620" w:rsidP="00067AC1">
            <w:pPr>
              <w:tabs>
                <w:tab w:val="left" w:pos="717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620" w:rsidRPr="00266DBF" w:rsidRDefault="00800620" w:rsidP="00067AC1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00620" w:rsidRPr="00266DBF" w:rsidRDefault="00800620" w:rsidP="00067AC1">
            <w:pPr>
              <w:tabs>
                <w:tab w:val="left" w:pos="717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12E6" w:rsidRPr="00216A77" w:rsidTr="00B54922">
        <w:trPr>
          <w:trHeight w:val="363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</w:tcPr>
          <w:p w:rsidR="004A12E6" w:rsidRPr="00266DBF" w:rsidRDefault="004A12E6" w:rsidP="00826540">
            <w:pPr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proofErr w:type="spellStart"/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บ</w:t>
            </w:r>
            <w:r w:rsidR="00826540">
              <w:rPr>
                <w:rFonts w:ascii="Angsana New" w:hAnsi="Angsana New" w:cs="Angsana New" w:hint="cs"/>
                <w:sz w:val="28"/>
                <w:szCs w:val="28"/>
                <w:cs/>
              </w:rPr>
              <w:t>จก.</w:t>
            </w:r>
            <w:proofErr w:type="spellEnd"/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เอ็น</w:t>
            </w:r>
            <w:proofErr w:type="spellStart"/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เนอร์</w:t>
            </w:r>
            <w:proofErr w:type="spellEnd"/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ยี อิน</w:t>
            </w:r>
            <w:proofErr w:type="spellStart"/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โนเวชั่น</w:t>
            </w:r>
            <w:proofErr w:type="spellEnd"/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12E6" w:rsidRPr="00BE58BA" w:rsidRDefault="00EB5371" w:rsidP="00067AC1">
            <w:pPr>
              <w:tabs>
                <w:tab w:val="decimal" w:pos="1064"/>
              </w:tabs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12E6" w:rsidRPr="00BE58BA" w:rsidRDefault="004A12E6" w:rsidP="00067AC1">
            <w:pPr>
              <w:tabs>
                <w:tab w:val="decimal" w:pos="1080"/>
              </w:tabs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12E6" w:rsidRPr="00BE58BA" w:rsidRDefault="00EB5371" w:rsidP="00067AC1">
            <w:pPr>
              <w:tabs>
                <w:tab w:val="decimal" w:pos="1064"/>
              </w:tabs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A12E6" w:rsidRPr="00BE58BA" w:rsidRDefault="004A12E6" w:rsidP="00067AC1">
            <w:pPr>
              <w:tabs>
                <w:tab w:val="decimal" w:pos="1091"/>
              </w:tabs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56</w:t>
            </w:r>
          </w:p>
        </w:tc>
      </w:tr>
      <w:tr w:rsidR="00800620" w:rsidRPr="00216A77" w:rsidTr="00B54922">
        <w:trPr>
          <w:trHeight w:val="363"/>
        </w:trPr>
        <w:tc>
          <w:tcPr>
            <w:tcW w:w="4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00620" w:rsidRPr="00266DBF" w:rsidRDefault="00800620" w:rsidP="00067AC1">
            <w:pPr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620" w:rsidRPr="00266DBF" w:rsidRDefault="00800620" w:rsidP="00067AC1">
            <w:pPr>
              <w:tabs>
                <w:tab w:val="decimal" w:pos="714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620" w:rsidRPr="00266DBF" w:rsidRDefault="00800620" w:rsidP="00067AC1">
            <w:pPr>
              <w:tabs>
                <w:tab w:val="decimal" w:pos="804"/>
              </w:tabs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620" w:rsidRPr="00266DBF" w:rsidRDefault="00800620" w:rsidP="00067AC1">
            <w:pPr>
              <w:tabs>
                <w:tab w:val="decimal" w:pos="826"/>
              </w:tabs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00620" w:rsidRPr="00266DBF" w:rsidRDefault="00800620" w:rsidP="00067AC1">
            <w:pPr>
              <w:tabs>
                <w:tab w:val="decimal" w:pos="804"/>
              </w:tabs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:rsidR="007B19CB" w:rsidRPr="00BA4913" w:rsidRDefault="007B19CB" w:rsidP="00067AC1">
      <w:pPr>
        <w:rPr>
          <w:rFonts w:ascii="Angsana New" w:hAnsi="Angsana New" w:cs="Angsana New"/>
          <w:b/>
          <w:bCs/>
          <w:sz w:val="28"/>
          <w:szCs w:val="28"/>
          <w:cs/>
        </w:rPr>
      </w:pPr>
    </w:p>
    <w:p w:rsidR="00DC11FC" w:rsidRPr="003826E5" w:rsidRDefault="00DC11FC" w:rsidP="00067AC1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3826E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ภาระผูกพันและหนี้สินที่อาจเกิดขึ้นภายหน้า</w:t>
      </w:r>
    </w:p>
    <w:p w:rsidR="00DC11FC" w:rsidRDefault="00DC11FC" w:rsidP="00BF5F02">
      <w:pPr>
        <w:tabs>
          <w:tab w:val="left" w:pos="1440"/>
        </w:tabs>
        <w:ind w:left="709" w:right="-90" w:firstLine="733"/>
        <w:jc w:val="thaiDistribute"/>
        <w:rPr>
          <w:rFonts w:ascii="Angsana New" w:hAnsi="Angsana New" w:cs="Angsana New"/>
          <w:sz w:val="32"/>
          <w:szCs w:val="32"/>
        </w:rPr>
      </w:pPr>
      <w:r w:rsidRPr="003826E5">
        <w:rPr>
          <w:rFonts w:ascii="Angsana New" w:hAnsi="Angsana New" w:cs="Angsana New"/>
          <w:sz w:val="32"/>
          <w:szCs w:val="32"/>
          <w:cs/>
        </w:rPr>
        <w:t>ณ</w:t>
      </w:r>
      <w:r w:rsidRPr="003826E5">
        <w:rPr>
          <w:rFonts w:ascii="Angsana New" w:hAnsi="Angsana New" w:cs="Angsana New"/>
          <w:sz w:val="32"/>
          <w:szCs w:val="32"/>
        </w:rPr>
        <w:t xml:space="preserve"> </w:t>
      </w:r>
      <w:r w:rsidRPr="003826E5">
        <w:rPr>
          <w:rFonts w:ascii="Angsana New" w:hAnsi="Angsana New" w:cs="Angsana New"/>
          <w:sz w:val="32"/>
          <w:szCs w:val="32"/>
          <w:cs/>
        </w:rPr>
        <w:t>วันที่</w:t>
      </w:r>
      <w:r w:rsidR="00275A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5658C">
        <w:rPr>
          <w:rFonts w:ascii="Angsana New" w:hAnsi="Angsana New" w:cs="Angsana New"/>
          <w:sz w:val="32"/>
          <w:szCs w:val="32"/>
        </w:rPr>
        <w:t>31</w:t>
      </w:r>
      <w:r w:rsidR="00275A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5658C">
        <w:rPr>
          <w:rFonts w:ascii="Angsana New" w:hAnsi="Angsana New" w:cs="Angsana New"/>
          <w:sz w:val="32"/>
          <w:szCs w:val="32"/>
          <w:cs/>
        </w:rPr>
        <w:t>มีนาคม</w:t>
      </w:r>
      <w:r w:rsidR="00275A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5658C">
        <w:rPr>
          <w:rFonts w:ascii="Angsana New" w:hAnsi="Angsana New" w:cs="Angsana New"/>
          <w:sz w:val="32"/>
          <w:szCs w:val="32"/>
        </w:rPr>
        <w:t>2564</w:t>
      </w:r>
      <w:r w:rsidR="00275A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826E5">
        <w:rPr>
          <w:rFonts w:ascii="Angsana New" w:hAnsi="Angsana New" w:cs="Angsana New"/>
          <w:sz w:val="32"/>
          <w:szCs w:val="32"/>
          <w:cs/>
        </w:rPr>
        <w:t>และ</w:t>
      </w:r>
      <w:r w:rsidR="00275A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5658C">
        <w:rPr>
          <w:rFonts w:ascii="Angsana New" w:hAnsi="Angsana New" w:cs="Angsana New" w:hint="cs"/>
          <w:sz w:val="32"/>
          <w:szCs w:val="32"/>
          <w:cs/>
        </w:rPr>
        <w:t>31</w:t>
      </w:r>
      <w:r w:rsidR="00275A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5658C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275A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5658C">
        <w:rPr>
          <w:rFonts w:ascii="Angsana New" w:hAnsi="Angsana New" w:cs="Angsana New" w:hint="cs"/>
          <w:sz w:val="32"/>
          <w:szCs w:val="32"/>
          <w:cs/>
        </w:rPr>
        <w:t>2563</w:t>
      </w:r>
      <w:r w:rsidR="00275A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826E5">
        <w:rPr>
          <w:rFonts w:ascii="Angsana New" w:hAnsi="Angsana New" w:cs="Angsana New"/>
          <w:sz w:val="32"/>
          <w:szCs w:val="32"/>
          <w:cs/>
        </w:rPr>
        <w:t>บริษัทมี</w:t>
      </w:r>
      <w:r w:rsidR="008F3D76">
        <w:rPr>
          <w:rFonts w:ascii="Angsana New" w:hAnsi="Angsana New" w:cs="Angsana New" w:hint="cs"/>
          <w:sz w:val="32"/>
          <w:szCs w:val="32"/>
          <w:cs/>
        </w:rPr>
        <w:t>ภาระผูกพันและ</w:t>
      </w:r>
      <w:r w:rsidR="00700852" w:rsidRPr="003826E5">
        <w:rPr>
          <w:rFonts w:ascii="Angsana New" w:hAnsi="Angsana New" w:cs="Angsana New"/>
          <w:sz w:val="32"/>
          <w:szCs w:val="32"/>
          <w:cs/>
        </w:rPr>
        <w:t>หนี้สินที่อาจเกิดขึ้น</w:t>
      </w:r>
      <w:r w:rsidRPr="003826E5">
        <w:rPr>
          <w:rFonts w:ascii="Angsana New" w:hAnsi="Angsana New" w:cs="Angsana New"/>
          <w:sz w:val="32"/>
          <w:szCs w:val="32"/>
          <w:cs/>
        </w:rPr>
        <w:t>ภายหน้า</w:t>
      </w:r>
      <w:r w:rsidRPr="003826E5">
        <w:rPr>
          <w:rFonts w:ascii="Angsana New" w:hAnsi="Angsana New" w:cs="Angsana New"/>
          <w:sz w:val="32"/>
          <w:szCs w:val="32"/>
        </w:rPr>
        <w:t xml:space="preserve"> </w:t>
      </w:r>
      <w:r w:rsidRPr="003826E5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1214ED" w:rsidRPr="000B75CB" w:rsidRDefault="001214ED" w:rsidP="00067AC1">
      <w:pPr>
        <w:tabs>
          <w:tab w:val="left" w:pos="1440"/>
        </w:tabs>
        <w:ind w:left="1080" w:right="-99" w:firstLine="7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75CB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0B75CB">
        <w:rPr>
          <w:rFonts w:ascii="Angsana New" w:hAnsi="Angsana New" w:cs="Angsana New"/>
          <w:sz w:val="30"/>
          <w:szCs w:val="30"/>
        </w:rPr>
        <w:t xml:space="preserve">: </w:t>
      </w:r>
      <w:r w:rsidRPr="000B75CB">
        <w:rPr>
          <w:rFonts w:ascii="Angsana New" w:hAnsi="Angsana New" w:cs="Angsana New" w:hint="cs"/>
          <w:sz w:val="30"/>
          <w:szCs w:val="30"/>
          <w:cs/>
        </w:rPr>
        <w:t>ล้าน</w:t>
      </w:r>
    </w:p>
    <w:tbl>
      <w:tblPr>
        <w:tblW w:w="8852" w:type="dxa"/>
        <w:tblInd w:w="817" w:type="dxa"/>
        <w:tblLayout w:type="fixed"/>
        <w:tblLook w:val="0000"/>
      </w:tblPr>
      <w:tblGrid>
        <w:gridCol w:w="4961"/>
        <w:gridCol w:w="1945"/>
        <w:gridCol w:w="1946"/>
      </w:tblGrid>
      <w:tr w:rsidR="001214ED" w:rsidRPr="005112AB" w:rsidTr="001214ED">
        <w:trPr>
          <w:cantSplit/>
          <w:trHeight w:val="20"/>
        </w:trPr>
        <w:tc>
          <w:tcPr>
            <w:tcW w:w="49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214ED" w:rsidRPr="000B75CB" w:rsidRDefault="001214ED" w:rsidP="00067AC1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B75C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รายการ </w:t>
            </w:r>
          </w:p>
        </w:tc>
        <w:tc>
          <w:tcPr>
            <w:tcW w:w="389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14ED" w:rsidRPr="000B75CB" w:rsidRDefault="001214ED" w:rsidP="00067AC1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B75C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1214ED" w:rsidRPr="005112AB" w:rsidTr="001214ED">
        <w:trPr>
          <w:cantSplit/>
          <w:trHeight w:val="303"/>
        </w:trPr>
        <w:tc>
          <w:tcPr>
            <w:tcW w:w="49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214ED" w:rsidRPr="000B75CB" w:rsidRDefault="001214ED" w:rsidP="00067AC1">
            <w:pPr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4ED" w:rsidRPr="000B75CB" w:rsidRDefault="00B42F1B" w:rsidP="00067AC1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="000B0C9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31 มี.ค. </w:t>
            </w:r>
            <w:r w:rsidR="00245D5E"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  <w:r w:rsidR="000B0C9C">
              <w:rPr>
                <w:rFonts w:ascii="Angsana New" w:hAnsi="Angsana New" w:cs="Angsana New" w:hint="cs"/>
                <w:sz w:val="32"/>
                <w:szCs w:val="32"/>
                <w:cs/>
              </w:rPr>
              <w:t>64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214ED" w:rsidRPr="000B75CB" w:rsidRDefault="00B42F1B" w:rsidP="00067AC1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="000B0C9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31 ธ.ค. </w:t>
            </w:r>
            <w:r w:rsidR="00245D5E"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  <w:r w:rsidR="000B0C9C">
              <w:rPr>
                <w:rFonts w:ascii="Angsana New" w:hAnsi="Angsana New" w:cs="Angsana New" w:hint="cs"/>
                <w:sz w:val="32"/>
                <w:szCs w:val="32"/>
                <w:cs/>
              </w:rPr>
              <w:t>63</w:t>
            </w:r>
          </w:p>
        </w:tc>
      </w:tr>
      <w:tr w:rsidR="001214ED" w:rsidRPr="005112AB" w:rsidTr="001214ED">
        <w:trPr>
          <w:trHeight w:val="178"/>
        </w:trPr>
        <w:tc>
          <w:tcPr>
            <w:tcW w:w="496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214ED" w:rsidRPr="000B75CB" w:rsidRDefault="001214ED" w:rsidP="00067AC1">
            <w:pPr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0B75CB">
              <w:rPr>
                <w:rFonts w:ascii="Angsana New" w:hAnsi="Angsana New" w:cs="Angsana New"/>
                <w:sz w:val="32"/>
                <w:szCs w:val="32"/>
                <w:cs/>
              </w:rPr>
              <w:t>เลต</w:t>
            </w:r>
            <w:proofErr w:type="spellStart"/>
            <w:r w:rsidRPr="000B75CB">
              <w:rPr>
                <w:rFonts w:ascii="Angsana New" w:hAnsi="Angsana New" w:cs="Angsana New"/>
                <w:sz w:val="32"/>
                <w:szCs w:val="32"/>
                <w:cs/>
              </w:rPr>
              <w:t>เตอร์ออฟ</w:t>
            </w:r>
            <w:proofErr w:type="spellEnd"/>
            <w:r w:rsidRPr="000B75CB">
              <w:rPr>
                <w:rFonts w:ascii="Angsana New" w:hAnsi="Angsana New" w:cs="Angsana New"/>
                <w:sz w:val="32"/>
                <w:szCs w:val="32"/>
                <w:cs/>
              </w:rPr>
              <w:t>เครดิต</w:t>
            </w:r>
          </w:p>
        </w:tc>
        <w:tc>
          <w:tcPr>
            <w:tcW w:w="1945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214ED" w:rsidRPr="000B75CB" w:rsidRDefault="001214ED" w:rsidP="00067AC1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46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214ED" w:rsidRPr="000B75CB" w:rsidRDefault="001214ED" w:rsidP="00067AC1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214ED" w:rsidRPr="005112AB" w:rsidTr="001214ED">
        <w:trPr>
          <w:trHeight w:val="130"/>
        </w:trPr>
        <w:tc>
          <w:tcPr>
            <w:tcW w:w="496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214ED" w:rsidRPr="000B75CB" w:rsidRDefault="001214ED" w:rsidP="00067AC1">
            <w:pPr>
              <w:ind w:right="29" w:firstLine="20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</w:t>
            </w:r>
            <w:r w:rsidRPr="000B75CB">
              <w:rPr>
                <w:rFonts w:ascii="Angsana New" w:hAnsi="Angsana New" w:cs="Angsana New" w:hint="cs"/>
                <w:sz w:val="32"/>
                <w:szCs w:val="32"/>
                <w:cs/>
              </w:rPr>
              <w:t>สกุล</w:t>
            </w:r>
            <w:proofErr w:type="spellStart"/>
            <w:r w:rsidRPr="000B75CB">
              <w:rPr>
                <w:rFonts w:ascii="Angsana New" w:hAnsi="Angsana New" w:cs="Angsana New" w:hint="cs"/>
                <w:sz w:val="32"/>
                <w:szCs w:val="32"/>
                <w:cs/>
              </w:rPr>
              <w:t>เงิน</w:t>
            </w:r>
            <w:r w:rsidRPr="000B75CB">
              <w:rPr>
                <w:rFonts w:ascii="Angsana New" w:hAnsi="Angsana New" w:cs="Angsana New"/>
                <w:sz w:val="32"/>
                <w:szCs w:val="32"/>
                <w:cs/>
              </w:rPr>
              <w:t>ดอลล่าร์</w:t>
            </w:r>
            <w:proofErr w:type="spellEnd"/>
            <w:r w:rsidRPr="000B75CB">
              <w:rPr>
                <w:rFonts w:ascii="Angsana New" w:hAnsi="Angsana New" w:cs="Angsana New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9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214ED" w:rsidRPr="000B75CB" w:rsidRDefault="001214ED" w:rsidP="00067AC1">
            <w:pPr>
              <w:tabs>
                <w:tab w:val="decimal" w:pos="972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0.05</w:t>
            </w:r>
          </w:p>
        </w:tc>
        <w:tc>
          <w:tcPr>
            <w:tcW w:w="194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214ED" w:rsidRPr="000B75CB" w:rsidRDefault="001214ED" w:rsidP="00067AC1">
            <w:pPr>
              <w:tabs>
                <w:tab w:val="decimal" w:pos="972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B75CB">
              <w:rPr>
                <w:rFonts w:ascii="Angsana New" w:hAnsi="Angsana New" w:cs="Angsana New" w:hint="cs"/>
                <w:sz w:val="32"/>
                <w:szCs w:val="32"/>
                <w:cs/>
              </w:rPr>
              <w:t>0.07</w:t>
            </w:r>
          </w:p>
        </w:tc>
      </w:tr>
      <w:tr w:rsidR="001214ED" w:rsidRPr="005112AB" w:rsidTr="001214ED">
        <w:trPr>
          <w:trHeight w:val="130"/>
        </w:trPr>
        <w:tc>
          <w:tcPr>
            <w:tcW w:w="496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214ED" w:rsidRPr="000B75CB" w:rsidRDefault="001214ED" w:rsidP="00067AC1">
            <w:pPr>
              <w:ind w:right="29" w:firstLine="20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 สกุลเงิน</w:t>
            </w:r>
            <w:r w:rsidRPr="000B75CB">
              <w:rPr>
                <w:rFonts w:ascii="Angsana New" w:hAnsi="Angsana New" w:cs="Angsana New"/>
                <w:sz w:val="32"/>
                <w:szCs w:val="32"/>
                <w:cs/>
              </w:rPr>
              <w:t>ญี่ปุ่น</w:t>
            </w:r>
            <w:r w:rsidRPr="000B75C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214ED" w:rsidRPr="000B75CB" w:rsidRDefault="001214ED" w:rsidP="00067AC1">
            <w:pPr>
              <w:tabs>
                <w:tab w:val="decimal" w:pos="972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.85</w:t>
            </w:r>
          </w:p>
        </w:tc>
        <w:tc>
          <w:tcPr>
            <w:tcW w:w="194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214ED" w:rsidRPr="000B75CB" w:rsidRDefault="001214ED" w:rsidP="00067AC1">
            <w:pPr>
              <w:tabs>
                <w:tab w:val="decimal" w:pos="972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65.00</w:t>
            </w:r>
          </w:p>
        </w:tc>
      </w:tr>
      <w:tr w:rsidR="001214ED" w:rsidRPr="005112AB" w:rsidTr="001214ED">
        <w:trPr>
          <w:trHeight w:val="130"/>
        </w:trPr>
        <w:tc>
          <w:tcPr>
            <w:tcW w:w="496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214ED" w:rsidRPr="000B75CB" w:rsidRDefault="001214ED" w:rsidP="00067AC1">
            <w:pPr>
              <w:pStyle w:val="af"/>
              <w:ind w:right="29" w:hanging="53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สกุลเงินบาท</w:t>
            </w:r>
          </w:p>
        </w:tc>
        <w:tc>
          <w:tcPr>
            <w:tcW w:w="19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214ED" w:rsidRDefault="001214ED" w:rsidP="00067AC1">
            <w:pPr>
              <w:tabs>
                <w:tab w:val="decimal" w:pos="972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194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214ED" w:rsidRDefault="001214ED" w:rsidP="00067AC1">
            <w:pPr>
              <w:tabs>
                <w:tab w:val="decimal" w:pos="972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1.21</w:t>
            </w:r>
          </w:p>
        </w:tc>
      </w:tr>
      <w:tr w:rsidR="001214ED" w:rsidRPr="005112AB" w:rsidTr="001214ED">
        <w:trPr>
          <w:trHeight w:val="248"/>
        </w:trPr>
        <w:tc>
          <w:tcPr>
            <w:tcW w:w="496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214ED" w:rsidRPr="000B75CB" w:rsidRDefault="001214ED" w:rsidP="00067AC1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B75CB">
              <w:rPr>
                <w:rFonts w:ascii="Angsana New" w:hAnsi="Angsana New" w:cs="Angsana New"/>
                <w:sz w:val="32"/>
                <w:szCs w:val="32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19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214ED" w:rsidRPr="000B75CB" w:rsidRDefault="001214ED" w:rsidP="00067AC1">
            <w:pPr>
              <w:tabs>
                <w:tab w:val="decimal" w:pos="972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4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214ED" w:rsidRPr="000B75CB" w:rsidRDefault="001214ED" w:rsidP="00067AC1">
            <w:pPr>
              <w:tabs>
                <w:tab w:val="decimal" w:pos="972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214ED" w:rsidRPr="005112AB" w:rsidTr="001214ED">
        <w:trPr>
          <w:trHeight w:val="248"/>
        </w:trPr>
        <w:tc>
          <w:tcPr>
            <w:tcW w:w="496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14ED" w:rsidRPr="000B75CB" w:rsidRDefault="001214ED" w:rsidP="00067AC1">
            <w:pPr>
              <w:pStyle w:val="af"/>
              <w:ind w:right="29" w:hanging="53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สกุลเงินบาท</w:t>
            </w:r>
          </w:p>
        </w:tc>
        <w:tc>
          <w:tcPr>
            <w:tcW w:w="194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14ED" w:rsidRPr="000B75CB" w:rsidRDefault="001214ED" w:rsidP="00067AC1">
            <w:pPr>
              <w:tabs>
                <w:tab w:val="decimal" w:pos="972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7.50</w:t>
            </w:r>
          </w:p>
        </w:tc>
        <w:tc>
          <w:tcPr>
            <w:tcW w:w="194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14ED" w:rsidRPr="000B75CB" w:rsidRDefault="001214ED" w:rsidP="00067AC1">
            <w:pPr>
              <w:tabs>
                <w:tab w:val="decimal" w:pos="972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7.50</w:t>
            </w:r>
          </w:p>
        </w:tc>
      </w:tr>
    </w:tbl>
    <w:p w:rsidR="00810567" w:rsidRPr="00BA4913" w:rsidRDefault="00810567" w:rsidP="00067AC1">
      <w:pPr>
        <w:ind w:right="28" w:firstLine="448"/>
        <w:jc w:val="thaiDistribute"/>
        <w:rPr>
          <w:rFonts w:ascii="Angsana New" w:hAnsi="Angsana New" w:cs="Angsana New"/>
          <w:sz w:val="16"/>
          <w:szCs w:val="16"/>
          <w:highlight w:val="yellow"/>
          <w:cs/>
        </w:rPr>
      </w:pPr>
    </w:p>
    <w:p w:rsidR="00A719EC" w:rsidRDefault="00DC11FC" w:rsidP="00067AC1">
      <w:pPr>
        <w:tabs>
          <w:tab w:val="left" w:pos="1440"/>
        </w:tabs>
        <w:ind w:left="709" w:right="-90" w:firstLine="709"/>
        <w:jc w:val="thaiDistribute"/>
        <w:rPr>
          <w:rFonts w:ascii="Angsana New" w:hAnsi="Angsana New" w:cs="Angsana New"/>
          <w:sz w:val="32"/>
          <w:szCs w:val="32"/>
        </w:rPr>
      </w:pPr>
      <w:r w:rsidRPr="007D563D">
        <w:rPr>
          <w:rFonts w:ascii="Angsana New" w:hAnsi="Angsana New" w:cs="Angsana New"/>
          <w:sz w:val="32"/>
          <w:szCs w:val="32"/>
          <w:cs/>
        </w:rPr>
        <w:t>ณ</w:t>
      </w:r>
      <w:r w:rsidRPr="007D563D">
        <w:rPr>
          <w:rFonts w:ascii="Angsana New" w:hAnsi="Angsana New" w:cs="Angsana New"/>
          <w:sz w:val="32"/>
          <w:szCs w:val="32"/>
        </w:rPr>
        <w:t xml:space="preserve"> </w:t>
      </w:r>
      <w:r w:rsidRPr="007D563D">
        <w:rPr>
          <w:rFonts w:ascii="Angsana New" w:hAnsi="Angsana New" w:cs="Angsana New"/>
          <w:sz w:val="32"/>
          <w:szCs w:val="32"/>
          <w:cs/>
        </w:rPr>
        <w:t>วันที่</w:t>
      </w:r>
      <w:r w:rsidR="008265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5658C">
        <w:rPr>
          <w:rFonts w:ascii="Angsana New" w:hAnsi="Angsana New" w:cs="Angsana New"/>
          <w:sz w:val="32"/>
          <w:szCs w:val="32"/>
        </w:rPr>
        <w:t>31</w:t>
      </w:r>
      <w:r w:rsidR="008265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5658C">
        <w:rPr>
          <w:rFonts w:ascii="Angsana New" w:hAnsi="Angsana New" w:cs="Angsana New"/>
          <w:sz w:val="32"/>
          <w:szCs w:val="32"/>
          <w:cs/>
        </w:rPr>
        <w:t>มีนาคม</w:t>
      </w:r>
      <w:r w:rsidR="008265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5658C">
        <w:rPr>
          <w:rFonts w:ascii="Angsana New" w:hAnsi="Angsana New" w:cs="Angsana New"/>
          <w:sz w:val="32"/>
          <w:szCs w:val="32"/>
        </w:rPr>
        <w:t>2564</w:t>
      </w:r>
      <w:r w:rsidR="006D25CE" w:rsidRPr="007D563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D563D">
        <w:rPr>
          <w:rFonts w:ascii="Angsana New" w:hAnsi="Angsana New" w:cs="Angsana New"/>
          <w:sz w:val="32"/>
          <w:szCs w:val="32"/>
          <w:cs/>
        </w:rPr>
        <w:t>และ</w:t>
      </w:r>
      <w:r w:rsidR="008265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5658C">
        <w:rPr>
          <w:rFonts w:ascii="Angsana New" w:hAnsi="Angsana New" w:cs="Angsana New" w:hint="cs"/>
          <w:sz w:val="32"/>
          <w:szCs w:val="32"/>
          <w:cs/>
        </w:rPr>
        <w:t>31</w:t>
      </w:r>
      <w:r w:rsidR="008265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5658C">
        <w:rPr>
          <w:rFonts w:ascii="Angsana New" w:hAnsi="Angsana New" w:cs="Angsana New" w:hint="cs"/>
          <w:sz w:val="32"/>
          <w:szCs w:val="32"/>
          <w:cs/>
        </w:rPr>
        <w:t>ธันวาคม 2563</w:t>
      </w:r>
      <w:r w:rsidR="008265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D563D">
        <w:rPr>
          <w:rFonts w:ascii="Angsana New" w:hAnsi="Angsana New" w:cs="Angsana New"/>
          <w:sz w:val="32"/>
          <w:szCs w:val="32"/>
          <w:cs/>
        </w:rPr>
        <w:t>บริษัทมีวงเงินเลต</w:t>
      </w:r>
      <w:proofErr w:type="spellStart"/>
      <w:r w:rsidRPr="007D563D">
        <w:rPr>
          <w:rFonts w:ascii="Angsana New" w:hAnsi="Angsana New" w:cs="Angsana New"/>
          <w:sz w:val="32"/>
          <w:szCs w:val="32"/>
          <w:cs/>
        </w:rPr>
        <w:t>เตอร์ออฟ</w:t>
      </w:r>
      <w:proofErr w:type="spellEnd"/>
      <w:r w:rsidRPr="007D563D">
        <w:rPr>
          <w:rFonts w:ascii="Angsana New" w:hAnsi="Angsana New" w:cs="Angsana New"/>
          <w:sz w:val="32"/>
          <w:szCs w:val="32"/>
          <w:cs/>
        </w:rPr>
        <w:t>เครดิตและวง</w:t>
      </w:r>
      <w:proofErr w:type="spellStart"/>
      <w:r w:rsidRPr="007D563D">
        <w:rPr>
          <w:rFonts w:ascii="Angsana New" w:hAnsi="Angsana New" w:cs="Angsana New"/>
          <w:sz w:val="32"/>
          <w:szCs w:val="32"/>
          <w:cs/>
        </w:rPr>
        <w:t>เงินทรัสต์</w:t>
      </w:r>
      <w:proofErr w:type="spellEnd"/>
      <w:r w:rsidRPr="007D563D">
        <w:rPr>
          <w:rFonts w:ascii="Angsana New" w:hAnsi="Angsana New" w:cs="Angsana New"/>
          <w:sz w:val="32"/>
          <w:szCs w:val="32"/>
          <w:cs/>
        </w:rPr>
        <w:t>รี</w:t>
      </w:r>
      <w:proofErr w:type="spellStart"/>
      <w:r w:rsidRPr="007D563D">
        <w:rPr>
          <w:rFonts w:ascii="Angsana New" w:hAnsi="Angsana New" w:cs="Angsana New"/>
          <w:sz w:val="32"/>
          <w:szCs w:val="32"/>
          <w:cs/>
        </w:rPr>
        <w:t>ซีท</w:t>
      </w:r>
      <w:proofErr w:type="spellEnd"/>
      <w:r w:rsidR="007D0A91" w:rsidRPr="007D563D">
        <w:rPr>
          <w:rFonts w:ascii="Angsana New" w:hAnsi="Angsana New" w:cs="Angsana New"/>
          <w:sz w:val="32"/>
          <w:szCs w:val="32"/>
          <w:cs/>
        </w:rPr>
        <w:t>รวมกัน</w:t>
      </w:r>
      <w:r w:rsidR="00B1659B" w:rsidRPr="007D563D">
        <w:rPr>
          <w:rFonts w:ascii="Angsana New" w:hAnsi="Angsana New" w:cs="Angsana New"/>
          <w:sz w:val="32"/>
          <w:szCs w:val="32"/>
        </w:rPr>
        <w:t xml:space="preserve"> </w:t>
      </w:r>
      <w:r w:rsidR="009A0172" w:rsidRPr="008A4456">
        <w:rPr>
          <w:rFonts w:ascii="Angsana New" w:hAnsi="Angsana New" w:cs="Angsana New" w:hint="cs"/>
          <w:sz w:val="32"/>
          <w:szCs w:val="32"/>
          <w:cs/>
        </w:rPr>
        <w:t>คงเหลือ</w:t>
      </w:r>
      <w:r w:rsidR="008A4456" w:rsidRPr="008A4456">
        <w:rPr>
          <w:rFonts w:ascii="Angsana New" w:hAnsi="Angsana New" w:cs="Angsana New"/>
          <w:sz w:val="32"/>
          <w:szCs w:val="32"/>
        </w:rPr>
        <w:t xml:space="preserve"> 550 </w:t>
      </w:r>
      <w:r w:rsidR="00F95232" w:rsidRPr="008A4456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F95232" w:rsidRPr="007D563D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46787F" w:rsidRPr="007D563D">
        <w:rPr>
          <w:rFonts w:ascii="Angsana New" w:hAnsi="Angsana New" w:cs="Angsana New"/>
          <w:sz w:val="32"/>
          <w:szCs w:val="32"/>
        </w:rPr>
        <w:t xml:space="preserve"> </w:t>
      </w:r>
      <w:r w:rsidR="001734C6" w:rsidRPr="00CA5D0D">
        <w:rPr>
          <w:rFonts w:ascii="Angsana New" w:hAnsi="Angsana New" w:cs="Angsana New"/>
          <w:sz w:val="32"/>
          <w:szCs w:val="32"/>
        </w:rPr>
        <w:t>533</w:t>
      </w:r>
      <w:r w:rsidR="00A47774" w:rsidRPr="007D563D">
        <w:rPr>
          <w:rFonts w:ascii="Angsana New" w:hAnsi="Angsana New" w:cs="Angsana New"/>
          <w:sz w:val="32"/>
          <w:szCs w:val="32"/>
        </w:rPr>
        <w:t xml:space="preserve"> </w:t>
      </w:r>
      <w:r w:rsidR="00A47774" w:rsidRPr="007D563D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F95232" w:rsidRPr="007D563D"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</w:p>
    <w:p w:rsidR="00722C13" w:rsidRPr="00BA4913" w:rsidRDefault="00722C13" w:rsidP="00067AC1">
      <w:pPr>
        <w:rPr>
          <w:rFonts w:ascii="Angsana New" w:hAnsi="Angsana New" w:cs="Angsana New"/>
          <w:b/>
          <w:bCs/>
          <w:sz w:val="28"/>
          <w:szCs w:val="28"/>
        </w:rPr>
      </w:pPr>
    </w:p>
    <w:p w:rsidR="00177D34" w:rsidRPr="005112AB" w:rsidRDefault="00DE5353" w:rsidP="00067AC1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2A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E20CF3" w:rsidRPr="00BA4913" w:rsidRDefault="00DE5353" w:rsidP="00067AC1">
      <w:pPr>
        <w:ind w:left="72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BA4913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2201EE" w:rsidRPr="00BA4913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A4913">
        <w:rPr>
          <w:rFonts w:ascii="Angsana New" w:hAnsi="Angsana New" w:cs="Angsana New"/>
          <w:sz w:val="32"/>
          <w:szCs w:val="32"/>
          <w:cs/>
        </w:rPr>
        <w:t>นี้ได้รับ</w:t>
      </w:r>
      <w:r w:rsidR="002201EE" w:rsidRPr="00BA4913">
        <w:rPr>
          <w:rFonts w:ascii="Angsana New" w:hAnsi="Angsana New" w:cs="Angsana New" w:hint="cs"/>
          <w:sz w:val="32"/>
          <w:szCs w:val="32"/>
          <w:cs/>
        </w:rPr>
        <w:t>การ</w:t>
      </w:r>
      <w:r w:rsidRPr="00BA4913">
        <w:rPr>
          <w:rFonts w:ascii="Angsana New" w:hAnsi="Angsana New" w:cs="Angsana New"/>
          <w:sz w:val="32"/>
          <w:szCs w:val="32"/>
          <w:cs/>
        </w:rPr>
        <w:t>อนุมัติจากคณะกรรมการของบริษัทแล้ว</w:t>
      </w:r>
      <w:r w:rsidR="00837C4F" w:rsidRPr="00BA49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A4913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4943F4">
        <w:rPr>
          <w:rFonts w:ascii="Angsana New" w:hAnsi="Angsana New" w:cs="Angsana New" w:hint="cs"/>
          <w:sz w:val="32"/>
          <w:szCs w:val="32"/>
          <w:cs/>
        </w:rPr>
        <w:br/>
      </w:r>
      <w:r w:rsidR="008E1804" w:rsidRPr="00BA4913">
        <w:rPr>
          <w:rFonts w:ascii="Angsana New" w:hAnsi="Angsana New" w:cs="Angsana New"/>
          <w:sz w:val="32"/>
          <w:szCs w:val="32"/>
        </w:rPr>
        <w:t>1</w:t>
      </w:r>
      <w:r w:rsidR="00073FA7">
        <w:rPr>
          <w:rFonts w:ascii="Angsana New" w:hAnsi="Angsana New" w:cs="Angsana New"/>
          <w:sz w:val="32"/>
          <w:szCs w:val="32"/>
        </w:rPr>
        <w:t>2</w:t>
      </w:r>
      <w:r w:rsidR="00AC6F51" w:rsidRPr="00BA4913">
        <w:rPr>
          <w:rFonts w:ascii="Angsana New" w:hAnsi="Angsana New" w:cs="Angsana New"/>
          <w:sz w:val="32"/>
          <w:szCs w:val="32"/>
        </w:rPr>
        <w:t xml:space="preserve"> </w:t>
      </w:r>
      <w:r w:rsidR="008E1804" w:rsidRPr="00BA4913">
        <w:rPr>
          <w:rFonts w:ascii="Angsana New" w:hAnsi="Angsana New" w:cs="Angsana New" w:hint="cs"/>
          <w:sz w:val="32"/>
          <w:szCs w:val="32"/>
          <w:cs/>
        </w:rPr>
        <w:t>พ</w:t>
      </w:r>
      <w:r w:rsidR="004943F4">
        <w:rPr>
          <w:rFonts w:ascii="Angsana New" w:hAnsi="Angsana New" w:cs="Angsana New" w:hint="cs"/>
          <w:sz w:val="32"/>
          <w:szCs w:val="32"/>
          <w:cs/>
        </w:rPr>
        <w:t>ฤษภาคม</w:t>
      </w:r>
      <w:r w:rsidR="00DB050B" w:rsidRPr="00BA4913">
        <w:rPr>
          <w:rFonts w:ascii="Angsana New" w:hAnsi="Angsana New" w:cs="Angsana New" w:hint="cs"/>
          <w:sz w:val="32"/>
          <w:szCs w:val="32"/>
          <w:cs/>
        </w:rPr>
        <w:t xml:space="preserve"> 25</w:t>
      </w:r>
      <w:r w:rsidR="00A017FD" w:rsidRPr="00BA4913">
        <w:rPr>
          <w:rFonts w:ascii="Angsana New" w:hAnsi="Angsana New" w:cs="Angsana New" w:hint="cs"/>
          <w:sz w:val="32"/>
          <w:szCs w:val="32"/>
          <w:cs/>
        </w:rPr>
        <w:t>6</w:t>
      </w:r>
      <w:r w:rsidR="00073FA7">
        <w:rPr>
          <w:rFonts w:ascii="Angsana New" w:hAnsi="Angsana New" w:cs="Angsana New"/>
          <w:sz w:val="32"/>
          <w:szCs w:val="32"/>
        </w:rPr>
        <w:t>4</w:t>
      </w:r>
    </w:p>
    <w:sectPr w:rsidR="00E20CF3" w:rsidRPr="00BA4913" w:rsidSect="008A399D">
      <w:headerReference w:type="default" r:id="rId8"/>
      <w:footerReference w:type="default" r:id="rId9"/>
      <w:footerReference w:type="first" r:id="rId10"/>
      <w:pgSz w:w="11909" w:h="16834" w:code="9"/>
      <w:pgMar w:top="994" w:right="929" w:bottom="284" w:left="1440" w:header="360" w:footer="204" w:gutter="0"/>
      <w:pgNumType w:start="11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589" w:rsidRDefault="00FB5589" w:rsidP="007167DA">
      <w:r>
        <w:separator/>
      </w:r>
    </w:p>
  </w:endnote>
  <w:endnote w:type="continuationSeparator" w:id="1">
    <w:p w:rsidR="00FB5589" w:rsidRDefault="00FB5589" w:rsidP="00716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589" w:rsidRDefault="00FB5589">
    <w:pPr>
      <w:pStyle w:val="a5"/>
      <w:jc w:val="right"/>
      <w:rPr>
        <w:rFonts w:ascii="Angsana New" w:hAnsi="Angsana New" w:cs="Angsana New"/>
        <w:i/>
        <w:iCs/>
        <w:sz w:val="32"/>
        <w:szCs w:val="32"/>
      </w:rPr>
    </w:pPr>
    <w:r w:rsidRPr="004E51FB">
      <w:rPr>
        <w:rFonts w:ascii="Angsana New" w:hAnsi="Angsana New" w:cs="Angsana New"/>
        <w:i/>
        <w:iCs/>
        <w:sz w:val="32"/>
        <w:szCs w:val="32"/>
        <w:cs/>
      </w:rPr>
      <w:t xml:space="preserve">หน้า  </w:t>
    </w:r>
    <w:sdt>
      <w:sdtPr>
        <w:rPr>
          <w:rFonts w:ascii="Angsana New" w:hAnsi="Angsana New" w:cs="Angsana New"/>
          <w:i/>
          <w:iCs/>
          <w:sz w:val="32"/>
          <w:szCs w:val="32"/>
        </w:rPr>
        <w:id w:val="10049708"/>
        <w:docPartObj>
          <w:docPartGallery w:val="Page Numbers (Bottom of Page)"/>
          <w:docPartUnique/>
        </w:docPartObj>
      </w:sdtPr>
      <w:sdtContent>
        <w:r w:rsidRPr="004E51FB">
          <w:rPr>
            <w:rFonts w:ascii="Angsana New" w:hAnsi="Angsana New" w:cs="Angsana New"/>
            <w:i/>
            <w:iCs/>
            <w:sz w:val="32"/>
            <w:szCs w:val="32"/>
          </w:rPr>
          <w:fldChar w:fldCharType="begin"/>
        </w:r>
        <w:r w:rsidRPr="004E51FB">
          <w:rPr>
            <w:rFonts w:ascii="Angsana New" w:hAnsi="Angsana New" w:cs="Angsana New"/>
            <w:i/>
            <w:iCs/>
            <w:sz w:val="32"/>
            <w:szCs w:val="32"/>
          </w:rPr>
          <w:instrText xml:space="preserve"> PAGE   \* MERGEFORMAT </w:instrText>
        </w:r>
        <w:r w:rsidRPr="004E51FB">
          <w:rPr>
            <w:rFonts w:ascii="Angsana New" w:hAnsi="Angsana New" w:cs="Angsana New"/>
            <w:i/>
            <w:iCs/>
            <w:sz w:val="32"/>
            <w:szCs w:val="32"/>
          </w:rPr>
          <w:fldChar w:fldCharType="separate"/>
        </w:r>
        <w:r w:rsidR="0052102C">
          <w:rPr>
            <w:rFonts w:ascii="Angsana New" w:hAnsi="Angsana New" w:cs="Angsana New"/>
            <w:i/>
            <w:iCs/>
            <w:noProof/>
            <w:sz w:val="32"/>
            <w:szCs w:val="32"/>
          </w:rPr>
          <w:t>19</w:t>
        </w:r>
        <w:r w:rsidRPr="004E51FB">
          <w:rPr>
            <w:rFonts w:ascii="Angsana New" w:hAnsi="Angsana New" w:cs="Angsana New"/>
            <w:i/>
            <w:iCs/>
            <w:sz w:val="32"/>
            <w:szCs w:val="32"/>
          </w:rPr>
          <w:fldChar w:fldCharType="end"/>
        </w:r>
      </w:sdtContent>
    </w:sdt>
  </w:p>
  <w:p w:rsidR="00FB5589" w:rsidRPr="00AA2F86" w:rsidRDefault="00FB5589">
    <w:pPr>
      <w:pStyle w:val="a5"/>
      <w:jc w:val="right"/>
      <w:rPr>
        <w:rFonts w:ascii="Angsana New" w:hAnsi="Angsana New" w:cs="Angsana New"/>
        <w:i/>
        <w:iCs/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589" w:rsidRPr="004E51FB" w:rsidRDefault="00FB5589">
    <w:pPr>
      <w:pStyle w:val="a5"/>
      <w:jc w:val="right"/>
      <w:rPr>
        <w:rFonts w:ascii="Angsana New" w:hAnsi="Angsana New" w:cs="Angsana New"/>
        <w:i/>
        <w:iCs/>
        <w:sz w:val="32"/>
        <w:szCs w:val="32"/>
      </w:rPr>
    </w:pPr>
    <w:r w:rsidRPr="004E51FB">
      <w:rPr>
        <w:rFonts w:ascii="Angsana New" w:hAnsi="Angsana New" w:cs="Angsana New"/>
        <w:i/>
        <w:iCs/>
        <w:sz w:val="32"/>
        <w:szCs w:val="32"/>
        <w:cs/>
      </w:rPr>
      <w:t xml:space="preserve">หน้า  </w:t>
    </w:r>
    <w:sdt>
      <w:sdtPr>
        <w:rPr>
          <w:rFonts w:ascii="Angsana New" w:hAnsi="Angsana New" w:cs="Angsana New"/>
          <w:i/>
          <w:iCs/>
          <w:sz w:val="32"/>
          <w:szCs w:val="32"/>
        </w:rPr>
        <w:id w:val="10049709"/>
        <w:docPartObj>
          <w:docPartGallery w:val="Page Numbers (Bottom of Page)"/>
          <w:docPartUnique/>
        </w:docPartObj>
      </w:sdtPr>
      <w:sdtContent>
        <w:r w:rsidRPr="004E51FB">
          <w:rPr>
            <w:rFonts w:ascii="Angsana New" w:hAnsi="Angsana New" w:cs="Angsana New"/>
            <w:i/>
            <w:iCs/>
            <w:sz w:val="32"/>
            <w:szCs w:val="32"/>
          </w:rPr>
          <w:fldChar w:fldCharType="begin"/>
        </w:r>
        <w:r w:rsidRPr="004E51FB">
          <w:rPr>
            <w:rFonts w:ascii="Angsana New" w:hAnsi="Angsana New" w:cs="Angsana New"/>
            <w:i/>
            <w:iCs/>
            <w:sz w:val="32"/>
            <w:szCs w:val="32"/>
          </w:rPr>
          <w:instrText xml:space="preserve"> PAGE   \* MERGEFORMAT </w:instrText>
        </w:r>
        <w:r w:rsidRPr="004E51FB">
          <w:rPr>
            <w:rFonts w:ascii="Angsana New" w:hAnsi="Angsana New" w:cs="Angsana New"/>
            <w:i/>
            <w:iCs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i/>
            <w:iCs/>
            <w:noProof/>
            <w:sz w:val="32"/>
            <w:szCs w:val="32"/>
          </w:rPr>
          <w:t>11</w:t>
        </w:r>
        <w:r w:rsidRPr="004E51FB">
          <w:rPr>
            <w:rFonts w:ascii="Angsana New" w:hAnsi="Angsana New" w:cs="Angsana New"/>
            <w:i/>
            <w:iCs/>
            <w:sz w:val="32"/>
            <w:szCs w:val="32"/>
          </w:rPr>
          <w:fldChar w:fldCharType="end"/>
        </w:r>
      </w:sdtContent>
    </w:sdt>
  </w:p>
  <w:p w:rsidR="00FB5589" w:rsidRPr="00AA2F86" w:rsidRDefault="00FB5589">
    <w:pPr>
      <w:pStyle w:val="a5"/>
      <w:rPr>
        <w:rFonts w:ascii="Angsana New" w:hAnsi="Angsana New" w:cs="Angsana New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589" w:rsidRDefault="00FB5589" w:rsidP="007167DA">
      <w:r>
        <w:separator/>
      </w:r>
    </w:p>
  </w:footnote>
  <w:footnote w:type="continuationSeparator" w:id="1">
    <w:p w:rsidR="00FB5589" w:rsidRDefault="00FB5589" w:rsidP="00716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589" w:rsidRPr="00076380" w:rsidRDefault="00FB5589" w:rsidP="004E51FB">
    <w:pPr>
      <w:pStyle w:val="a3"/>
      <w:pBdr>
        <w:bottom w:val="single" w:sz="4" w:space="1" w:color="auto"/>
      </w:pBdr>
      <w:jc w:val="center"/>
      <w:rPr>
        <w:rFonts w:asciiTheme="majorBidi" w:hAnsiTheme="majorBidi" w:cstheme="majorBidi"/>
        <w:i/>
        <w:iCs/>
        <w:sz w:val="32"/>
        <w:szCs w:val="32"/>
        <w:cs/>
      </w:rPr>
    </w:pPr>
    <w:r>
      <w:rPr>
        <w:rFonts w:asciiTheme="majorBidi" w:hAnsiTheme="majorBidi" w:cstheme="majorBidi" w:hint="cs"/>
        <w:i/>
        <w:iCs/>
        <w:sz w:val="32"/>
        <w:szCs w:val="32"/>
        <w:cs/>
      </w:rPr>
      <w:t>หมายเหตุประกอบงบการเงินระหว่างกาล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67C1"/>
    <w:multiLevelType w:val="hybridMultilevel"/>
    <w:tmpl w:val="2416E32A"/>
    <w:lvl w:ilvl="0" w:tplc="70AE5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D66AC"/>
    <w:multiLevelType w:val="multilevel"/>
    <w:tmpl w:val="20687A50"/>
    <w:lvl w:ilvl="0">
      <w:numFmt w:val="decimal"/>
      <w:lvlText w:val="%1.0"/>
      <w:lvlJc w:val="left"/>
      <w:pPr>
        <w:ind w:left="784" w:hanging="432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504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440"/>
      </w:pPr>
      <w:rPr>
        <w:rFonts w:hint="default"/>
      </w:rPr>
    </w:lvl>
  </w:abstractNum>
  <w:abstractNum w:abstractNumId="2">
    <w:nsid w:val="07201008"/>
    <w:multiLevelType w:val="hybridMultilevel"/>
    <w:tmpl w:val="840C3BEE"/>
    <w:lvl w:ilvl="0" w:tplc="AF362388">
      <w:start w:val="1"/>
      <w:numFmt w:val="decimal"/>
      <w:isLgl/>
      <w:lvlText w:val="26.%1"/>
      <w:lvlJc w:val="left"/>
      <w:pPr>
        <w:ind w:left="2160" w:hanging="360"/>
      </w:pPr>
      <w:rPr>
        <w:rFonts w:ascii="Angsana New" w:hAnsi="Angsana New" w:cs="Angsana New" w:hint="default"/>
        <w:b/>
        <w:bCs/>
        <w:i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0B213494"/>
    <w:multiLevelType w:val="multilevel"/>
    <w:tmpl w:val="FD1602BA"/>
    <w:lvl w:ilvl="0">
      <w:start w:val="15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440" w:hanging="45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4">
    <w:nsid w:val="105825C8"/>
    <w:multiLevelType w:val="multilevel"/>
    <w:tmpl w:val="5B0C4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1170"/>
        </w:tabs>
        <w:ind w:left="117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1EA612A"/>
    <w:multiLevelType w:val="hybridMultilevel"/>
    <w:tmpl w:val="7374B1CA"/>
    <w:lvl w:ilvl="0" w:tplc="96DAB9A4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AF0E93"/>
    <w:multiLevelType w:val="multilevel"/>
    <w:tmpl w:val="8A1CC47E"/>
    <w:lvl w:ilvl="0">
      <w:numFmt w:val="decimal"/>
      <w:lvlText w:val="%1.0"/>
      <w:lvlJc w:val="left"/>
      <w:pPr>
        <w:ind w:left="352" w:hanging="444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72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8" w:hanging="1440"/>
      </w:pPr>
      <w:rPr>
        <w:rFonts w:hint="default"/>
      </w:rPr>
    </w:lvl>
  </w:abstractNum>
  <w:abstractNum w:abstractNumId="7">
    <w:nsid w:val="21D0505A"/>
    <w:multiLevelType w:val="multilevel"/>
    <w:tmpl w:val="BC44F1B8"/>
    <w:lvl w:ilvl="0">
      <w:numFmt w:val="decimal"/>
      <w:lvlText w:val="%1.0"/>
      <w:lvlJc w:val="left"/>
      <w:pPr>
        <w:ind w:left="61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52" w:hanging="1440"/>
      </w:pPr>
      <w:rPr>
        <w:rFonts w:hint="default"/>
      </w:rPr>
    </w:lvl>
  </w:abstractNum>
  <w:abstractNum w:abstractNumId="8">
    <w:nsid w:val="258648FF"/>
    <w:multiLevelType w:val="hybridMultilevel"/>
    <w:tmpl w:val="3000EF94"/>
    <w:lvl w:ilvl="0" w:tplc="A642B6C4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7E4E15"/>
    <w:multiLevelType w:val="multilevel"/>
    <w:tmpl w:val="9988A0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</w:abstractNum>
  <w:abstractNum w:abstractNumId="10">
    <w:nsid w:val="3F6A7CAD"/>
    <w:multiLevelType w:val="hybridMultilevel"/>
    <w:tmpl w:val="9A32DBF8"/>
    <w:lvl w:ilvl="0" w:tplc="DC206D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39726D"/>
    <w:multiLevelType w:val="hybridMultilevel"/>
    <w:tmpl w:val="5DE2154C"/>
    <w:lvl w:ilvl="0" w:tplc="BBFE8074">
      <w:start w:val="3"/>
      <w:numFmt w:val="bullet"/>
      <w:lvlText w:val="-"/>
      <w:lvlJc w:val="left"/>
      <w:pPr>
        <w:ind w:left="514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12">
    <w:nsid w:val="413D0C18"/>
    <w:multiLevelType w:val="multilevel"/>
    <w:tmpl w:val="3446DC40"/>
    <w:lvl w:ilvl="0">
      <w:start w:val="16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>
    <w:nsid w:val="42B60B44"/>
    <w:multiLevelType w:val="singleLevel"/>
    <w:tmpl w:val="6BCE335C"/>
    <w:lvl w:ilvl="0">
      <w:start w:val="20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hint="default"/>
        <w:lang w:bidi="th-TH"/>
      </w:rPr>
    </w:lvl>
  </w:abstractNum>
  <w:abstractNum w:abstractNumId="14">
    <w:nsid w:val="45505086"/>
    <w:multiLevelType w:val="hybridMultilevel"/>
    <w:tmpl w:val="B2CE2010"/>
    <w:lvl w:ilvl="0" w:tplc="7B865BE4">
      <w:start w:val="1"/>
      <w:numFmt w:val="decimal"/>
      <w:lvlText w:val="%14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697E6E"/>
    <w:multiLevelType w:val="hybridMultilevel"/>
    <w:tmpl w:val="2ECEEDA4"/>
    <w:lvl w:ilvl="0" w:tplc="63F2C278">
      <w:start w:val="1"/>
      <w:numFmt w:val="decimal"/>
      <w:isLgl/>
      <w:lvlText w:val="14.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F11A48"/>
    <w:multiLevelType w:val="hybridMultilevel"/>
    <w:tmpl w:val="B614CCCC"/>
    <w:lvl w:ilvl="0" w:tplc="63E00B8E">
      <w:start w:val="5"/>
      <w:numFmt w:val="decimal"/>
      <w:lvlText w:val="%1."/>
      <w:lvlJc w:val="left"/>
      <w:pPr>
        <w:ind w:left="1080" w:hanging="360"/>
      </w:pPr>
      <w:rPr>
        <w:rFonts w:hint="default"/>
        <w:b/>
        <w:bCs/>
        <w:sz w:val="32"/>
        <w:szCs w:val="32"/>
      </w:rPr>
    </w:lvl>
    <w:lvl w:ilvl="1" w:tplc="0409000F">
      <w:start w:val="1"/>
      <w:numFmt w:val="decimal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EDF0400"/>
    <w:multiLevelType w:val="hybridMultilevel"/>
    <w:tmpl w:val="6D7CADF2"/>
    <w:lvl w:ilvl="0" w:tplc="9DB469D4">
      <w:start w:val="13"/>
      <w:numFmt w:val="decimal"/>
      <w:isLgl/>
      <w:lvlText w:val="13.%1"/>
      <w:lvlJc w:val="left"/>
      <w:pPr>
        <w:ind w:left="1080" w:hanging="360"/>
      </w:pPr>
      <w:rPr>
        <w:rFonts w:ascii="Angsana New" w:hAnsi="Angsana New" w:cs="Angsana New" w:hint="default"/>
        <w:b/>
        <w:bCs/>
        <w:i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1F6DA9"/>
    <w:multiLevelType w:val="hybridMultilevel"/>
    <w:tmpl w:val="0972A3F6"/>
    <w:lvl w:ilvl="0" w:tplc="B3926EC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9B1F86"/>
    <w:multiLevelType w:val="hybridMultilevel"/>
    <w:tmpl w:val="244254D0"/>
    <w:lvl w:ilvl="0" w:tplc="A222668C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CB3247"/>
    <w:multiLevelType w:val="hybridMultilevel"/>
    <w:tmpl w:val="63A063C8"/>
    <w:lvl w:ilvl="0" w:tplc="C3588E3E">
      <w:start w:val="18"/>
      <w:numFmt w:val="bullet"/>
      <w:lvlText w:val="-"/>
      <w:lvlJc w:val="left"/>
      <w:pPr>
        <w:ind w:left="8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21">
    <w:nsid w:val="53A36C97"/>
    <w:multiLevelType w:val="multilevel"/>
    <w:tmpl w:val="7818A8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440" w:hanging="45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2">
    <w:nsid w:val="5A164423"/>
    <w:multiLevelType w:val="hybridMultilevel"/>
    <w:tmpl w:val="90021CF4"/>
    <w:lvl w:ilvl="0" w:tplc="6B7AA1F4">
      <w:start w:val="40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9D5F54"/>
    <w:multiLevelType w:val="hybridMultilevel"/>
    <w:tmpl w:val="07300F98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3C1375"/>
    <w:multiLevelType w:val="multilevel"/>
    <w:tmpl w:val="64EAE1A4"/>
    <w:lvl w:ilvl="0">
      <w:numFmt w:val="decimal"/>
      <w:lvlText w:val="%1.0"/>
      <w:lvlJc w:val="left"/>
      <w:pPr>
        <w:ind w:left="97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6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9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12" w:hanging="1440"/>
      </w:pPr>
      <w:rPr>
        <w:rFonts w:hint="default"/>
      </w:rPr>
    </w:lvl>
  </w:abstractNum>
  <w:abstractNum w:abstractNumId="25">
    <w:nsid w:val="61DB5ED5"/>
    <w:multiLevelType w:val="hybridMultilevel"/>
    <w:tmpl w:val="05AA952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 w:tplc="B490793C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/>
        <w:bCs w:val="0"/>
        <w:i w:val="0"/>
        <w:sz w:val="32"/>
        <w:szCs w:val="40"/>
        <w:lang w:bidi="th-TH"/>
      </w:rPr>
    </w:lvl>
    <w:lvl w:ilvl="2" w:tplc="8F74F8EC">
      <w:numFmt w:val="none"/>
      <w:lvlText w:val=""/>
      <w:lvlJc w:val="left"/>
      <w:pPr>
        <w:tabs>
          <w:tab w:val="num" w:pos="360"/>
        </w:tabs>
      </w:pPr>
    </w:lvl>
    <w:lvl w:ilvl="3" w:tplc="FD449F08">
      <w:numFmt w:val="none"/>
      <w:lvlText w:val=""/>
      <w:lvlJc w:val="left"/>
      <w:pPr>
        <w:tabs>
          <w:tab w:val="num" w:pos="360"/>
        </w:tabs>
      </w:pPr>
    </w:lvl>
    <w:lvl w:ilvl="4" w:tplc="7196F58C">
      <w:numFmt w:val="none"/>
      <w:lvlText w:val=""/>
      <w:lvlJc w:val="left"/>
      <w:pPr>
        <w:tabs>
          <w:tab w:val="num" w:pos="360"/>
        </w:tabs>
      </w:pPr>
    </w:lvl>
    <w:lvl w:ilvl="5" w:tplc="89669FA0">
      <w:numFmt w:val="none"/>
      <w:lvlText w:val=""/>
      <w:lvlJc w:val="left"/>
      <w:pPr>
        <w:tabs>
          <w:tab w:val="num" w:pos="360"/>
        </w:tabs>
      </w:pPr>
    </w:lvl>
    <w:lvl w:ilvl="6" w:tplc="63AE83D0">
      <w:numFmt w:val="none"/>
      <w:lvlText w:val=""/>
      <w:lvlJc w:val="left"/>
      <w:pPr>
        <w:tabs>
          <w:tab w:val="num" w:pos="360"/>
        </w:tabs>
      </w:pPr>
    </w:lvl>
    <w:lvl w:ilvl="7" w:tplc="6B2E41B6">
      <w:numFmt w:val="none"/>
      <w:lvlText w:val=""/>
      <w:lvlJc w:val="left"/>
      <w:pPr>
        <w:tabs>
          <w:tab w:val="num" w:pos="360"/>
        </w:tabs>
      </w:pPr>
    </w:lvl>
    <w:lvl w:ilvl="8" w:tplc="3E20BD3E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6ADC4983"/>
    <w:multiLevelType w:val="multilevel"/>
    <w:tmpl w:val="637869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7">
    <w:nsid w:val="6DF818CA"/>
    <w:multiLevelType w:val="hybridMultilevel"/>
    <w:tmpl w:val="7A94FFA8"/>
    <w:lvl w:ilvl="0" w:tplc="D88CFAC0">
      <w:numFmt w:val="bullet"/>
      <w:lvlText w:val="-"/>
      <w:lvlJc w:val="left"/>
      <w:pPr>
        <w:ind w:left="720" w:hanging="360"/>
      </w:pPr>
      <w:rPr>
        <w:rFonts w:ascii="JasmineUPC" w:hAnsi="JasmineUPC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3E6639"/>
    <w:multiLevelType w:val="multilevel"/>
    <w:tmpl w:val="D158C63A"/>
    <w:lvl w:ilvl="0">
      <w:numFmt w:val="decimal"/>
      <w:lvlText w:val="%1.0"/>
      <w:lvlJc w:val="left"/>
      <w:pPr>
        <w:ind w:left="25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97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2" w:hanging="1440"/>
      </w:pPr>
      <w:rPr>
        <w:rFonts w:hint="default"/>
      </w:rPr>
    </w:lvl>
  </w:abstractNum>
  <w:abstractNum w:abstractNumId="29">
    <w:nsid w:val="72F62ABF"/>
    <w:multiLevelType w:val="hybridMultilevel"/>
    <w:tmpl w:val="B900E160"/>
    <w:lvl w:ilvl="0" w:tplc="AA805B4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75DA0200"/>
    <w:multiLevelType w:val="hybridMultilevel"/>
    <w:tmpl w:val="B45CB218"/>
    <w:lvl w:ilvl="0" w:tplc="7B865BE4">
      <w:start w:val="1"/>
      <w:numFmt w:val="decimal"/>
      <w:lvlText w:val="%14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77D4304"/>
    <w:multiLevelType w:val="hybridMultilevel"/>
    <w:tmpl w:val="768689CA"/>
    <w:lvl w:ilvl="0" w:tplc="D1F8D7E2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2F3AE6"/>
    <w:multiLevelType w:val="hybridMultilevel"/>
    <w:tmpl w:val="6CF2E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C365DC"/>
    <w:multiLevelType w:val="hybridMultilevel"/>
    <w:tmpl w:val="01C89B08"/>
    <w:lvl w:ilvl="0" w:tplc="63F2C278">
      <w:start w:val="1"/>
      <w:numFmt w:val="decimal"/>
      <w:isLgl/>
      <w:lvlText w:val="14.%1"/>
      <w:lvlJc w:val="left"/>
      <w:pPr>
        <w:ind w:left="990" w:hanging="360"/>
      </w:pPr>
      <w:rPr>
        <w:rFonts w:ascii="Angsana New" w:hAnsi="Angsana New" w:cs="Angsana New" w:hint="default"/>
        <w:b/>
        <w:bCs/>
        <w:i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4">
    <w:nsid w:val="7E641B7E"/>
    <w:multiLevelType w:val="multilevel"/>
    <w:tmpl w:val="01FC62C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lvlText w:val="%2.1"/>
      <w:lvlJc w:val="left"/>
      <w:pPr>
        <w:ind w:left="930" w:hanging="57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35">
    <w:nsid w:val="7F6F17BB"/>
    <w:multiLevelType w:val="hybridMultilevel"/>
    <w:tmpl w:val="1E98F1F6"/>
    <w:lvl w:ilvl="0" w:tplc="6B202264">
      <w:start w:val="1"/>
      <w:numFmt w:val="decimal"/>
      <w:lvlText w:val="%1."/>
      <w:lvlJc w:val="left"/>
      <w:pPr>
        <w:ind w:left="720" w:hanging="360"/>
      </w:pPr>
      <w:rPr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5"/>
  </w:num>
  <w:num w:numId="3">
    <w:abstractNumId w:val="11"/>
  </w:num>
  <w:num w:numId="4">
    <w:abstractNumId w:val="23"/>
  </w:num>
  <w:num w:numId="5">
    <w:abstractNumId w:val="26"/>
  </w:num>
  <w:num w:numId="6">
    <w:abstractNumId w:val="35"/>
  </w:num>
  <w:num w:numId="7">
    <w:abstractNumId w:val="0"/>
  </w:num>
  <w:num w:numId="8">
    <w:abstractNumId w:val="18"/>
  </w:num>
  <w:num w:numId="9">
    <w:abstractNumId w:val="6"/>
  </w:num>
  <w:num w:numId="10">
    <w:abstractNumId w:val="1"/>
  </w:num>
  <w:num w:numId="11">
    <w:abstractNumId w:val="28"/>
  </w:num>
  <w:num w:numId="12">
    <w:abstractNumId w:val="7"/>
  </w:num>
  <w:num w:numId="13">
    <w:abstractNumId w:val="24"/>
  </w:num>
  <w:num w:numId="14">
    <w:abstractNumId w:val="25"/>
  </w:num>
  <w:num w:numId="15">
    <w:abstractNumId w:val="22"/>
  </w:num>
  <w:num w:numId="16">
    <w:abstractNumId w:val="13"/>
  </w:num>
  <w:num w:numId="17">
    <w:abstractNumId w:val="4"/>
  </w:num>
  <w:num w:numId="18">
    <w:abstractNumId w:val="27"/>
  </w:num>
  <w:num w:numId="19">
    <w:abstractNumId w:val="19"/>
  </w:num>
  <w:num w:numId="20">
    <w:abstractNumId w:val="16"/>
  </w:num>
  <w:num w:numId="21">
    <w:abstractNumId w:val="2"/>
  </w:num>
  <w:num w:numId="22">
    <w:abstractNumId w:val="17"/>
  </w:num>
  <w:num w:numId="23">
    <w:abstractNumId w:val="33"/>
  </w:num>
  <w:num w:numId="24">
    <w:abstractNumId w:val="29"/>
  </w:num>
  <w:num w:numId="25">
    <w:abstractNumId w:val="12"/>
  </w:num>
  <w:num w:numId="26">
    <w:abstractNumId w:val="9"/>
  </w:num>
  <w:num w:numId="27">
    <w:abstractNumId w:val="34"/>
  </w:num>
  <w:num w:numId="28">
    <w:abstractNumId w:val="20"/>
  </w:num>
  <w:num w:numId="29">
    <w:abstractNumId w:val="32"/>
  </w:num>
  <w:num w:numId="30">
    <w:abstractNumId w:val="31"/>
  </w:num>
  <w:num w:numId="31">
    <w:abstractNumId w:val="8"/>
  </w:num>
  <w:num w:numId="32">
    <w:abstractNumId w:val="15"/>
  </w:num>
  <w:num w:numId="33">
    <w:abstractNumId w:val="30"/>
  </w:num>
  <w:num w:numId="34">
    <w:abstractNumId w:val="14"/>
  </w:num>
  <w:num w:numId="35">
    <w:abstractNumId w:val="3"/>
  </w:num>
  <w:num w:numId="36">
    <w:abstractNumId w:val="1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attachedTemplate r:id="rId1"/>
  <w:stylePaneFormatFilter w:val="3F01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25985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DC11FC"/>
    <w:rsid w:val="000002CB"/>
    <w:rsid w:val="00000E36"/>
    <w:rsid w:val="00000E8C"/>
    <w:rsid w:val="000016BC"/>
    <w:rsid w:val="00001834"/>
    <w:rsid w:val="0000197A"/>
    <w:rsid w:val="00001AD9"/>
    <w:rsid w:val="00001CF3"/>
    <w:rsid w:val="00002180"/>
    <w:rsid w:val="000028A5"/>
    <w:rsid w:val="000032CA"/>
    <w:rsid w:val="00003454"/>
    <w:rsid w:val="000037F4"/>
    <w:rsid w:val="00003860"/>
    <w:rsid w:val="00003892"/>
    <w:rsid w:val="0000397A"/>
    <w:rsid w:val="00003C3A"/>
    <w:rsid w:val="000055CC"/>
    <w:rsid w:val="00006804"/>
    <w:rsid w:val="000073B8"/>
    <w:rsid w:val="00007471"/>
    <w:rsid w:val="00007DAE"/>
    <w:rsid w:val="00007FC2"/>
    <w:rsid w:val="000103E9"/>
    <w:rsid w:val="000109D8"/>
    <w:rsid w:val="000112BB"/>
    <w:rsid w:val="000113BC"/>
    <w:rsid w:val="000125E7"/>
    <w:rsid w:val="0001308E"/>
    <w:rsid w:val="00013113"/>
    <w:rsid w:val="0001352F"/>
    <w:rsid w:val="000139DA"/>
    <w:rsid w:val="00013AFB"/>
    <w:rsid w:val="00013B67"/>
    <w:rsid w:val="00013EBB"/>
    <w:rsid w:val="00014110"/>
    <w:rsid w:val="00014CAD"/>
    <w:rsid w:val="00014DD1"/>
    <w:rsid w:val="000154E0"/>
    <w:rsid w:val="00015E54"/>
    <w:rsid w:val="00016720"/>
    <w:rsid w:val="0001690F"/>
    <w:rsid w:val="00016AA6"/>
    <w:rsid w:val="00017B47"/>
    <w:rsid w:val="00017B4B"/>
    <w:rsid w:val="00020A14"/>
    <w:rsid w:val="00020F06"/>
    <w:rsid w:val="00024612"/>
    <w:rsid w:val="00024A20"/>
    <w:rsid w:val="00024A5E"/>
    <w:rsid w:val="00025526"/>
    <w:rsid w:val="0002568A"/>
    <w:rsid w:val="00026FD4"/>
    <w:rsid w:val="00026FF9"/>
    <w:rsid w:val="00027D0E"/>
    <w:rsid w:val="00030090"/>
    <w:rsid w:val="0003072B"/>
    <w:rsid w:val="00030880"/>
    <w:rsid w:val="00031975"/>
    <w:rsid w:val="00031A9C"/>
    <w:rsid w:val="00031F77"/>
    <w:rsid w:val="000320C2"/>
    <w:rsid w:val="000333FE"/>
    <w:rsid w:val="000338FB"/>
    <w:rsid w:val="00034AF1"/>
    <w:rsid w:val="00035C33"/>
    <w:rsid w:val="00036014"/>
    <w:rsid w:val="000363D4"/>
    <w:rsid w:val="00036821"/>
    <w:rsid w:val="00036DF0"/>
    <w:rsid w:val="000376B5"/>
    <w:rsid w:val="000404B2"/>
    <w:rsid w:val="00040DAF"/>
    <w:rsid w:val="0004175C"/>
    <w:rsid w:val="00041D8B"/>
    <w:rsid w:val="00042DA7"/>
    <w:rsid w:val="000434F8"/>
    <w:rsid w:val="00043AD2"/>
    <w:rsid w:val="00043ADB"/>
    <w:rsid w:val="0004433E"/>
    <w:rsid w:val="0004436D"/>
    <w:rsid w:val="0004466F"/>
    <w:rsid w:val="000454A3"/>
    <w:rsid w:val="000463C6"/>
    <w:rsid w:val="0004651C"/>
    <w:rsid w:val="00047A0B"/>
    <w:rsid w:val="00047FDA"/>
    <w:rsid w:val="00051337"/>
    <w:rsid w:val="00051FCE"/>
    <w:rsid w:val="000527E1"/>
    <w:rsid w:val="00052A0D"/>
    <w:rsid w:val="00052E08"/>
    <w:rsid w:val="00053642"/>
    <w:rsid w:val="00053923"/>
    <w:rsid w:val="00054886"/>
    <w:rsid w:val="000550F8"/>
    <w:rsid w:val="000551F7"/>
    <w:rsid w:val="000552F4"/>
    <w:rsid w:val="000554C5"/>
    <w:rsid w:val="0005655D"/>
    <w:rsid w:val="0005658C"/>
    <w:rsid w:val="000566AC"/>
    <w:rsid w:val="0005686F"/>
    <w:rsid w:val="000601DF"/>
    <w:rsid w:val="00060953"/>
    <w:rsid w:val="00060E92"/>
    <w:rsid w:val="00063855"/>
    <w:rsid w:val="00064464"/>
    <w:rsid w:val="000645B2"/>
    <w:rsid w:val="000649E7"/>
    <w:rsid w:val="00064DB0"/>
    <w:rsid w:val="00064EF0"/>
    <w:rsid w:val="00064F1B"/>
    <w:rsid w:val="000654F0"/>
    <w:rsid w:val="00065879"/>
    <w:rsid w:val="000661F7"/>
    <w:rsid w:val="000662D8"/>
    <w:rsid w:val="00066A21"/>
    <w:rsid w:val="00066E16"/>
    <w:rsid w:val="00066E3F"/>
    <w:rsid w:val="000670AD"/>
    <w:rsid w:val="000676F7"/>
    <w:rsid w:val="00067A1F"/>
    <w:rsid w:val="00067AC1"/>
    <w:rsid w:val="000701FD"/>
    <w:rsid w:val="000706A9"/>
    <w:rsid w:val="000712E4"/>
    <w:rsid w:val="00071933"/>
    <w:rsid w:val="00071D08"/>
    <w:rsid w:val="0007227C"/>
    <w:rsid w:val="000723FE"/>
    <w:rsid w:val="00072EE1"/>
    <w:rsid w:val="00073F6D"/>
    <w:rsid w:val="00073FA7"/>
    <w:rsid w:val="0007456D"/>
    <w:rsid w:val="0007458B"/>
    <w:rsid w:val="00074929"/>
    <w:rsid w:val="00074A5A"/>
    <w:rsid w:val="00074C0E"/>
    <w:rsid w:val="000753E8"/>
    <w:rsid w:val="00075FCF"/>
    <w:rsid w:val="00076380"/>
    <w:rsid w:val="00076599"/>
    <w:rsid w:val="0007670F"/>
    <w:rsid w:val="00077114"/>
    <w:rsid w:val="00077E02"/>
    <w:rsid w:val="0008047E"/>
    <w:rsid w:val="00080591"/>
    <w:rsid w:val="00080D4F"/>
    <w:rsid w:val="00080EB7"/>
    <w:rsid w:val="00080FD7"/>
    <w:rsid w:val="000811BF"/>
    <w:rsid w:val="000814DC"/>
    <w:rsid w:val="00081ACD"/>
    <w:rsid w:val="00081E59"/>
    <w:rsid w:val="00081F56"/>
    <w:rsid w:val="000824A3"/>
    <w:rsid w:val="0008261D"/>
    <w:rsid w:val="00082C0A"/>
    <w:rsid w:val="00083308"/>
    <w:rsid w:val="00083386"/>
    <w:rsid w:val="00083A5B"/>
    <w:rsid w:val="00084118"/>
    <w:rsid w:val="00084BBD"/>
    <w:rsid w:val="000852BA"/>
    <w:rsid w:val="0008538B"/>
    <w:rsid w:val="000871BF"/>
    <w:rsid w:val="00087D2E"/>
    <w:rsid w:val="00090A42"/>
    <w:rsid w:val="00090B1A"/>
    <w:rsid w:val="00090B5E"/>
    <w:rsid w:val="00090FA2"/>
    <w:rsid w:val="000910B8"/>
    <w:rsid w:val="00091650"/>
    <w:rsid w:val="000916F9"/>
    <w:rsid w:val="00091C84"/>
    <w:rsid w:val="00092C07"/>
    <w:rsid w:val="0009419E"/>
    <w:rsid w:val="00094AD6"/>
    <w:rsid w:val="00096D1E"/>
    <w:rsid w:val="00096E57"/>
    <w:rsid w:val="00097687"/>
    <w:rsid w:val="000A03DD"/>
    <w:rsid w:val="000A087F"/>
    <w:rsid w:val="000A0DF2"/>
    <w:rsid w:val="000A2B3F"/>
    <w:rsid w:val="000A46F2"/>
    <w:rsid w:val="000A47C6"/>
    <w:rsid w:val="000A48F3"/>
    <w:rsid w:val="000A4E5A"/>
    <w:rsid w:val="000A5E8A"/>
    <w:rsid w:val="000A610E"/>
    <w:rsid w:val="000A64F6"/>
    <w:rsid w:val="000A672E"/>
    <w:rsid w:val="000A69EC"/>
    <w:rsid w:val="000A6A4A"/>
    <w:rsid w:val="000A6A58"/>
    <w:rsid w:val="000A6BB2"/>
    <w:rsid w:val="000A6C31"/>
    <w:rsid w:val="000A7C58"/>
    <w:rsid w:val="000B0C9C"/>
    <w:rsid w:val="000B2535"/>
    <w:rsid w:val="000B3629"/>
    <w:rsid w:val="000B4169"/>
    <w:rsid w:val="000B4549"/>
    <w:rsid w:val="000B49BB"/>
    <w:rsid w:val="000B4DF0"/>
    <w:rsid w:val="000B543B"/>
    <w:rsid w:val="000B59CC"/>
    <w:rsid w:val="000B6510"/>
    <w:rsid w:val="000B6A8B"/>
    <w:rsid w:val="000B6B5A"/>
    <w:rsid w:val="000C0BC1"/>
    <w:rsid w:val="000C0D64"/>
    <w:rsid w:val="000C1154"/>
    <w:rsid w:val="000C18E9"/>
    <w:rsid w:val="000C21C5"/>
    <w:rsid w:val="000C27BF"/>
    <w:rsid w:val="000C2A5D"/>
    <w:rsid w:val="000C3ADB"/>
    <w:rsid w:val="000C3AF3"/>
    <w:rsid w:val="000C3D27"/>
    <w:rsid w:val="000C423E"/>
    <w:rsid w:val="000C4540"/>
    <w:rsid w:val="000C45B7"/>
    <w:rsid w:val="000C4EC7"/>
    <w:rsid w:val="000C58FA"/>
    <w:rsid w:val="000C5925"/>
    <w:rsid w:val="000C5ECE"/>
    <w:rsid w:val="000C63C9"/>
    <w:rsid w:val="000C6C7D"/>
    <w:rsid w:val="000C6CCA"/>
    <w:rsid w:val="000C71BC"/>
    <w:rsid w:val="000C7673"/>
    <w:rsid w:val="000C7F07"/>
    <w:rsid w:val="000D03D0"/>
    <w:rsid w:val="000D0678"/>
    <w:rsid w:val="000D084B"/>
    <w:rsid w:val="000D096C"/>
    <w:rsid w:val="000D136B"/>
    <w:rsid w:val="000D1419"/>
    <w:rsid w:val="000D14C2"/>
    <w:rsid w:val="000D2121"/>
    <w:rsid w:val="000D2638"/>
    <w:rsid w:val="000D26F4"/>
    <w:rsid w:val="000D353C"/>
    <w:rsid w:val="000D3E65"/>
    <w:rsid w:val="000D4F1A"/>
    <w:rsid w:val="000D552E"/>
    <w:rsid w:val="000D646D"/>
    <w:rsid w:val="000D64D6"/>
    <w:rsid w:val="000D64F9"/>
    <w:rsid w:val="000D6A5B"/>
    <w:rsid w:val="000D72F0"/>
    <w:rsid w:val="000D7A32"/>
    <w:rsid w:val="000D7B03"/>
    <w:rsid w:val="000E04BA"/>
    <w:rsid w:val="000E0A70"/>
    <w:rsid w:val="000E2A95"/>
    <w:rsid w:val="000E2D02"/>
    <w:rsid w:val="000E30A3"/>
    <w:rsid w:val="000E35D0"/>
    <w:rsid w:val="000E39FE"/>
    <w:rsid w:val="000E3B9E"/>
    <w:rsid w:val="000E415C"/>
    <w:rsid w:val="000E43D3"/>
    <w:rsid w:val="000E46AB"/>
    <w:rsid w:val="000E4ACE"/>
    <w:rsid w:val="000E5346"/>
    <w:rsid w:val="000E5640"/>
    <w:rsid w:val="000E59ED"/>
    <w:rsid w:val="000E5C4F"/>
    <w:rsid w:val="000E601A"/>
    <w:rsid w:val="000E7073"/>
    <w:rsid w:val="000F09E0"/>
    <w:rsid w:val="000F10CC"/>
    <w:rsid w:val="000F238E"/>
    <w:rsid w:val="000F23C0"/>
    <w:rsid w:val="000F254B"/>
    <w:rsid w:val="000F2FA4"/>
    <w:rsid w:val="000F378D"/>
    <w:rsid w:val="000F450D"/>
    <w:rsid w:val="000F4D3F"/>
    <w:rsid w:val="000F4E92"/>
    <w:rsid w:val="000F5442"/>
    <w:rsid w:val="000F58C6"/>
    <w:rsid w:val="000F6EA5"/>
    <w:rsid w:val="000F7A58"/>
    <w:rsid w:val="00100700"/>
    <w:rsid w:val="00101092"/>
    <w:rsid w:val="001012AD"/>
    <w:rsid w:val="00101369"/>
    <w:rsid w:val="001016A0"/>
    <w:rsid w:val="001019E9"/>
    <w:rsid w:val="00102084"/>
    <w:rsid w:val="00102773"/>
    <w:rsid w:val="00102BFD"/>
    <w:rsid w:val="00102DB0"/>
    <w:rsid w:val="00102E63"/>
    <w:rsid w:val="001045FE"/>
    <w:rsid w:val="001048D5"/>
    <w:rsid w:val="00104ADB"/>
    <w:rsid w:val="00104CDF"/>
    <w:rsid w:val="00104DC2"/>
    <w:rsid w:val="00104EDA"/>
    <w:rsid w:val="001055FF"/>
    <w:rsid w:val="0010577F"/>
    <w:rsid w:val="001057C4"/>
    <w:rsid w:val="00105CBA"/>
    <w:rsid w:val="001060C7"/>
    <w:rsid w:val="00106A5C"/>
    <w:rsid w:val="0010700A"/>
    <w:rsid w:val="001073CE"/>
    <w:rsid w:val="00107440"/>
    <w:rsid w:val="00110117"/>
    <w:rsid w:val="0011127E"/>
    <w:rsid w:val="00111C15"/>
    <w:rsid w:val="001121BD"/>
    <w:rsid w:val="00113963"/>
    <w:rsid w:val="00113DA7"/>
    <w:rsid w:val="001159F8"/>
    <w:rsid w:val="00115A73"/>
    <w:rsid w:val="00115C7E"/>
    <w:rsid w:val="0011641D"/>
    <w:rsid w:val="00116890"/>
    <w:rsid w:val="001168C3"/>
    <w:rsid w:val="00116BB8"/>
    <w:rsid w:val="001173B9"/>
    <w:rsid w:val="001175A7"/>
    <w:rsid w:val="00117E64"/>
    <w:rsid w:val="00120241"/>
    <w:rsid w:val="001207E6"/>
    <w:rsid w:val="001210A7"/>
    <w:rsid w:val="0012135F"/>
    <w:rsid w:val="001214ED"/>
    <w:rsid w:val="0012169B"/>
    <w:rsid w:val="00121883"/>
    <w:rsid w:val="00121993"/>
    <w:rsid w:val="00121C91"/>
    <w:rsid w:val="00121D5E"/>
    <w:rsid w:val="00121F99"/>
    <w:rsid w:val="00122D0C"/>
    <w:rsid w:val="00122DE0"/>
    <w:rsid w:val="0012332B"/>
    <w:rsid w:val="001236F8"/>
    <w:rsid w:val="00123ADF"/>
    <w:rsid w:val="00123CFD"/>
    <w:rsid w:val="00123EA1"/>
    <w:rsid w:val="001245E8"/>
    <w:rsid w:val="0012506F"/>
    <w:rsid w:val="00125619"/>
    <w:rsid w:val="00126325"/>
    <w:rsid w:val="0012648B"/>
    <w:rsid w:val="00126AFE"/>
    <w:rsid w:val="00127975"/>
    <w:rsid w:val="00127DAF"/>
    <w:rsid w:val="00127FB4"/>
    <w:rsid w:val="00130405"/>
    <w:rsid w:val="001311A9"/>
    <w:rsid w:val="00131630"/>
    <w:rsid w:val="001316B0"/>
    <w:rsid w:val="001319FF"/>
    <w:rsid w:val="00131BFA"/>
    <w:rsid w:val="00131E12"/>
    <w:rsid w:val="00132DD7"/>
    <w:rsid w:val="0013340E"/>
    <w:rsid w:val="00133645"/>
    <w:rsid w:val="001337C1"/>
    <w:rsid w:val="00133829"/>
    <w:rsid w:val="00133BD7"/>
    <w:rsid w:val="00134240"/>
    <w:rsid w:val="00134AA9"/>
    <w:rsid w:val="00134D7B"/>
    <w:rsid w:val="0013513C"/>
    <w:rsid w:val="001351AE"/>
    <w:rsid w:val="00135A0D"/>
    <w:rsid w:val="00135BFC"/>
    <w:rsid w:val="00135F06"/>
    <w:rsid w:val="00136B2F"/>
    <w:rsid w:val="00136B70"/>
    <w:rsid w:val="001415CB"/>
    <w:rsid w:val="001415F9"/>
    <w:rsid w:val="0014201F"/>
    <w:rsid w:val="00142285"/>
    <w:rsid w:val="0014278C"/>
    <w:rsid w:val="00142BF2"/>
    <w:rsid w:val="00142F0B"/>
    <w:rsid w:val="00143B92"/>
    <w:rsid w:val="00144AF9"/>
    <w:rsid w:val="00145265"/>
    <w:rsid w:val="00145378"/>
    <w:rsid w:val="0014571F"/>
    <w:rsid w:val="00145B54"/>
    <w:rsid w:val="0014655E"/>
    <w:rsid w:val="001468BF"/>
    <w:rsid w:val="00146DA8"/>
    <w:rsid w:val="001475EC"/>
    <w:rsid w:val="00150642"/>
    <w:rsid w:val="0015196A"/>
    <w:rsid w:val="00151AC0"/>
    <w:rsid w:val="00151DA3"/>
    <w:rsid w:val="00151F14"/>
    <w:rsid w:val="00152545"/>
    <w:rsid w:val="0015254B"/>
    <w:rsid w:val="0015255C"/>
    <w:rsid w:val="00152B67"/>
    <w:rsid w:val="00153708"/>
    <w:rsid w:val="00154874"/>
    <w:rsid w:val="001550A6"/>
    <w:rsid w:val="00155987"/>
    <w:rsid w:val="00155D27"/>
    <w:rsid w:val="001561FB"/>
    <w:rsid w:val="00156BE4"/>
    <w:rsid w:val="00156EAD"/>
    <w:rsid w:val="00157052"/>
    <w:rsid w:val="001574BD"/>
    <w:rsid w:val="001604DA"/>
    <w:rsid w:val="001607D9"/>
    <w:rsid w:val="00160911"/>
    <w:rsid w:val="00160970"/>
    <w:rsid w:val="00160FEB"/>
    <w:rsid w:val="0016166D"/>
    <w:rsid w:val="0016201E"/>
    <w:rsid w:val="001624DE"/>
    <w:rsid w:val="00163643"/>
    <w:rsid w:val="0016370B"/>
    <w:rsid w:val="001643B6"/>
    <w:rsid w:val="001660AA"/>
    <w:rsid w:val="00166D39"/>
    <w:rsid w:val="001672DD"/>
    <w:rsid w:val="00167982"/>
    <w:rsid w:val="00167A22"/>
    <w:rsid w:val="00167E94"/>
    <w:rsid w:val="001716D8"/>
    <w:rsid w:val="001734C6"/>
    <w:rsid w:val="0017355B"/>
    <w:rsid w:val="00173E05"/>
    <w:rsid w:val="00174287"/>
    <w:rsid w:val="001744FC"/>
    <w:rsid w:val="00174556"/>
    <w:rsid w:val="0017508D"/>
    <w:rsid w:val="00175141"/>
    <w:rsid w:val="00175F4F"/>
    <w:rsid w:val="00176701"/>
    <w:rsid w:val="00176BAA"/>
    <w:rsid w:val="00176D4D"/>
    <w:rsid w:val="00176FA3"/>
    <w:rsid w:val="001775C1"/>
    <w:rsid w:val="00177D34"/>
    <w:rsid w:val="00177FD7"/>
    <w:rsid w:val="00180241"/>
    <w:rsid w:val="00180401"/>
    <w:rsid w:val="001806C7"/>
    <w:rsid w:val="001809CA"/>
    <w:rsid w:val="00181BFC"/>
    <w:rsid w:val="00181D38"/>
    <w:rsid w:val="0018207D"/>
    <w:rsid w:val="00182A73"/>
    <w:rsid w:val="00182E21"/>
    <w:rsid w:val="001839B2"/>
    <w:rsid w:val="001848CE"/>
    <w:rsid w:val="00184B12"/>
    <w:rsid w:val="00185CE9"/>
    <w:rsid w:val="00185E36"/>
    <w:rsid w:val="0018603A"/>
    <w:rsid w:val="0018623B"/>
    <w:rsid w:val="00186CD4"/>
    <w:rsid w:val="001877EF"/>
    <w:rsid w:val="00187C94"/>
    <w:rsid w:val="00187E05"/>
    <w:rsid w:val="00190B93"/>
    <w:rsid w:val="0019129B"/>
    <w:rsid w:val="00191C2E"/>
    <w:rsid w:val="0019218E"/>
    <w:rsid w:val="00192297"/>
    <w:rsid w:val="001925D0"/>
    <w:rsid w:val="0019298D"/>
    <w:rsid w:val="00192BDD"/>
    <w:rsid w:val="00193051"/>
    <w:rsid w:val="00193189"/>
    <w:rsid w:val="001933D3"/>
    <w:rsid w:val="001933D8"/>
    <w:rsid w:val="00193D4F"/>
    <w:rsid w:val="00193E62"/>
    <w:rsid w:val="00194158"/>
    <w:rsid w:val="001941C7"/>
    <w:rsid w:val="001942EF"/>
    <w:rsid w:val="001943D7"/>
    <w:rsid w:val="00194ED8"/>
    <w:rsid w:val="00195439"/>
    <w:rsid w:val="00195D03"/>
    <w:rsid w:val="00195EEB"/>
    <w:rsid w:val="00197918"/>
    <w:rsid w:val="00197CED"/>
    <w:rsid w:val="001A0FED"/>
    <w:rsid w:val="001A1054"/>
    <w:rsid w:val="001A1EEE"/>
    <w:rsid w:val="001A2141"/>
    <w:rsid w:val="001A2785"/>
    <w:rsid w:val="001A280C"/>
    <w:rsid w:val="001A3669"/>
    <w:rsid w:val="001A3877"/>
    <w:rsid w:val="001A4153"/>
    <w:rsid w:val="001A42E1"/>
    <w:rsid w:val="001A437B"/>
    <w:rsid w:val="001A4706"/>
    <w:rsid w:val="001A477C"/>
    <w:rsid w:val="001A4E49"/>
    <w:rsid w:val="001A4FC9"/>
    <w:rsid w:val="001A5F68"/>
    <w:rsid w:val="001A621A"/>
    <w:rsid w:val="001A6533"/>
    <w:rsid w:val="001A65D1"/>
    <w:rsid w:val="001A6C22"/>
    <w:rsid w:val="001A6CCD"/>
    <w:rsid w:val="001A6CE6"/>
    <w:rsid w:val="001A6FF5"/>
    <w:rsid w:val="001A76BA"/>
    <w:rsid w:val="001B0183"/>
    <w:rsid w:val="001B1403"/>
    <w:rsid w:val="001B1E69"/>
    <w:rsid w:val="001B2132"/>
    <w:rsid w:val="001B2BC5"/>
    <w:rsid w:val="001B3044"/>
    <w:rsid w:val="001B38D0"/>
    <w:rsid w:val="001B402F"/>
    <w:rsid w:val="001B4BDC"/>
    <w:rsid w:val="001B4E25"/>
    <w:rsid w:val="001B56FC"/>
    <w:rsid w:val="001B5A0F"/>
    <w:rsid w:val="001B6428"/>
    <w:rsid w:val="001B68B4"/>
    <w:rsid w:val="001B7130"/>
    <w:rsid w:val="001B7157"/>
    <w:rsid w:val="001B74C1"/>
    <w:rsid w:val="001B75A4"/>
    <w:rsid w:val="001B7CF3"/>
    <w:rsid w:val="001C028A"/>
    <w:rsid w:val="001C0902"/>
    <w:rsid w:val="001C174D"/>
    <w:rsid w:val="001C1E96"/>
    <w:rsid w:val="001C1F1E"/>
    <w:rsid w:val="001C2328"/>
    <w:rsid w:val="001C25B2"/>
    <w:rsid w:val="001C25C5"/>
    <w:rsid w:val="001C2B78"/>
    <w:rsid w:val="001C32A1"/>
    <w:rsid w:val="001C4098"/>
    <w:rsid w:val="001C40CE"/>
    <w:rsid w:val="001C42C0"/>
    <w:rsid w:val="001C42F2"/>
    <w:rsid w:val="001C4BA8"/>
    <w:rsid w:val="001C5B06"/>
    <w:rsid w:val="001C5C85"/>
    <w:rsid w:val="001C6E80"/>
    <w:rsid w:val="001D09E2"/>
    <w:rsid w:val="001D10D6"/>
    <w:rsid w:val="001D1135"/>
    <w:rsid w:val="001D1568"/>
    <w:rsid w:val="001D22D2"/>
    <w:rsid w:val="001D256F"/>
    <w:rsid w:val="001D29C2"/>
    <w:rsid w:val="001D3589"/>
    <w:rsid w:val="001D3877"/>
    <w:rsid w:val="001D3FAF"/>
    <w:rsid w:val="001D5E70"/>
    <w:rsid w:val="001E01F2"/>
    <w:rsid w:val="001E0937"/>
    <w:rsid w:val="001E125E"/>
    <w:rsid w:val="001E1C99"/>
    <w:rsid w:val="001E1EF5"/>
    <w:rsid w:val="001E29D0"/>
    <w:rsid w:val="001E2DFE"/>
    <w:rsid w:val="001E2E63"/>
    <w:rsid w:val="001E327E"/>
    <w:rsid w:val="001E3CD0"/>
    <w:rsid w:val="001E3E35"/>
    <w:rsid w:val="001E4261"/>
    <w:rsid w:val="001E450B"/>
    <w:rsid w:val="001E557C"/>
    <w:rsid w:val="001E5692"/>
    <w:rsid w:val="001E663D"/>
    <w:rsid w:val="001E7292"/>
    <w:rsid w:val="001E7560"/>
    <w:rsid w:val="001E774E"/>
    <w:rsid w:val="001E7BBA"/>
    <w:rsid w:val="001F0049"/>
    <w:rsid w:val="001F0137"/>
    <w:rsid w:val="001F02BE"/>
    <w:rsid w:val="001F0E0D"/>
    <w:rsid w:val="001F1534"/>
    <w:rsid w:val="001F1538"/>
    <w:rsid w:val="001F1E20"/>
    <w:rsid w:val="001F2CD8"/>
    <w:rsid w:val="001F3368"/>
    <w:rsid w:val="001F4695"/>
    <w:rsid w:val="001F4D50"/>
    <w:rsid w:val="001F5A09"/>
    <w:rsid w:val="001F5C9B"/>
    <w:rsid w:val="001F5F71"/>
    <w:rsid w:val="001F633F"/>
    <w:rsid w:val="001F66FE"/>
    <w:rsid w:val="001F6920"/>
    <w:rsid w:val="001F6D8B"/>
    <w:rsid w:val="001F7D08"/>
    <w:rsid w:val="001F7EDC"/>
    <w:rsid w:val="00200115"/>
    <w:rsid w:val="002003A5"/>
    <w:rsid w:val="002006E7"/>
    <w:rsid w:val="00200E4E"/>
    <w:rsid w:val="00201174"/>
    <w:rsid w:val="002014A0"/>
    <w:rsid w:val="00201626"/>
    <w:rsid w:val="00201BC3"/>
    <w:rsid w:val="002024E1"/>
    <w:rsid w:val="0020271E"/>
    <w:rsid w:val="00203096"/>
    <w:rsid w:val="002050E6"/>
    <w:rsid w:val="00205159"/>
    <w:rsid w:val="00205211"/>
    <w:rsid w:val="002052F3"/>
    <w:rsid w:val="00205410"/>
    <w:rsid w:val="00205A0D"/>
    <w:rsid w:val="002065D0"/>
    <w:rsid w:val="00206FD7"/>
    <w:rsid w:val="0020794F"/>
    <w:rsid w:val="00207F67"/>
    <w:rsid w:val="002104B8"/>
    <w:rsid w:val="0021053B"/>
    <w:rsid w:val="00210590"/>
    <w:rsid w:val="00210C27"/>
    <w:rsid w:val="00211B62"/>
    <w:rsid w:val="002134A8"/>
    <w:rsid w:val="00213655"/>
    <w:rsid w:val="002144ED"/>
    <w:rsid w:val="002148F5"/>
    <w:rsid w:val="00214B7C"/>
    <w:rsid w:val="00215964"/>
    <w:rsid w:val="0021683E"/>
    <w:rsid w:val="00216A77"/>
    <w:rsid w:val="00217E0D"/>
    <w:rsid w:val="00220157"/>
    <w:rsid w:val="002201EE"/>
    <w:rsid w:val="002205B3"/>
    <w:rsid w:val="00220D85"/>
    <w:rsid w:val="00221FB8"/>
    <w:rsid w:val="0022212A"/>
    <w:rsid w:val="0022253A"/>
    <w:rsid w:val="002228FF"/>
    <w:rsid w:val="00222E7E"/>
    <w:rsid w:val="0022336A"/>
    <w:rsid w:val="00223967"/>
    <w:rsid w:val="00223E1B"/>
    <w:rsid w:val="002241ED"/>
    <w:rsid w:val="0022538C"/>
    <w:rsid w:val="002255BC"/>
    <w:rsid w:val="002259CB"/>
    <w:rsid w:val="002266C2"/>
    <w:rsid w:val="00227421"/>
    <w:rsid w:val="00227C0A"/>
    <w:rsid w:val="00227E49"/>
    <w:rsid w:val="00227FB2"/>
    <w:rsid w:val="002306C7"/>
    <w:rsid w:val="00230B36"/>
    <w:rsid w:val="00230CBA"/>
    <w:rsid w:val="00231715"/>
    <w:rsid w:val="0023171D"/>
    <w:rsid w:val="00231EC3"/>
    <w:rsid w:val="00231EE8"/>
    <w:rsid w:val="002338EA"/>
    <w:rsid w:val="00233D71"/>
    <w:rsid w:val="00233DF7"/>
    <w:rsid w:val="0023439B"/>
    <w:rsid w:val="002346C1"/>
    <w:rsid w:val="0023470E"/>
    <w:rsid w:val="00234AC3"/>
    <w:rsid w:val="00234BB3"/>
    <w:rsid w:val="002350EE"/>
    <w:rsid w:val="002350F3"/>
    <w:rsid w:val="00235CBC"/>
    <w:rsid w:val="00235E26"/>
    <w:rsid w:val="00236D0D"/>
    <w:rsid w:val="00237D4B"/>
    <w:rsid w:val="0024037C"/>
    <w:rsid w:val="002404CF"/>
    <w:rsid w:val="002407E0"/>
    <w:rsid w:val="002408B1"/>
    <w:rsid w:val="00240B04"/>
    <w:rsid w:val="00240CDE"/>
    <w:rsid w:val="00241191"/>
    <w:rsid w:val="00241E6F"/>
    <w:rsid w:val="002428D7"/>
    <w:rsid w:val="002430F7"/>
    <w:rsid w:val="00243259"/>
    <w:rsid w:val="00244787"/>
    <w:rsid w:val="0024555F"/>
    <w:rsid w:val="002455C1"/>
    <w:rsid w:val="002457F5"/>
    <w:rsid w:val="00245D5E"/>
    <w:rsid w:val="00246B52"/>
    <w:rsid w:val="00247A20"/>
    <w:rsid w:val="002500A2"/>
    <w:rsid w:val="0025010A"/>
    <w:rsid w:val="0025078F"/>
    <w:rsid w:val="002508BD"/>
    <w:rsid w:val="00251452"/>
    <w:rsid w:val="00251B56"/>
    <w:rsid w:val="00251DFD"/>
    <w:rsid w:val="00251FAA"/>
    <w:rsid w:val="002521E2"/>
    <w:rsid w:val="0025308D"/>
    <w:rsid w:val="002531B0"/>
    <w:rsid w:val="002538AE"/>
    <w:rsid w:val="00253EEE"/>
    <w:rsid w:val="00254062"/>
    <w:rsid w:val="00254124"/>
    <w:rsid w:val="002543FA"/>
    <w:rsid w:val="00254453"/>
    <w:rsid w:val="0025462E"/>
    <w:rsid w:val="00254A6C"/>
    <w:rsid w:val="00254F6C"/>
    <w:rsid w:val="00257C38"/>
    <w:rsid w:val="00257DA0"/>
    <w:rsid w:val="00257DFA"/>
    <w:rsid w:val="002600F4"/>
    <w:rsid w:val="0026028B"/>
    <w:rsid w:val="0026070D"/>
    <w:rsid w:val="0026086A"/>
    <w:rsid w:val="00260CED"/>
    <w:rsid w:val="00261076"/>
    <w:rsid w:val="002613DD"/>
    <w:rsid w:val="00261CF5"/>
    <w:rsid w:val="002626F6"/>
    <w:rsid w:val="00262AF4"/>
    <w:rsid w:val="00262DCF"/>
    <w:rsid w:val="002630FA"/>
    <w:rsid w:val="002638A6"/>
    <w:rsid w:val="00263DA7"/>
    <w:rsid w:val="00264272"/>
    <w:rsid w:val="002649BF"/>
    <w:rsid w:val="0026562C"/>
    <w:rsid w:val="00265C8F"/>
    <w:rsid w:val="00266DBF"/>
    <w:rsid w:val="00266FD0"/>
    <w:rsid w:val="002676C5"/>
    <w:rsid w:val="00267DB2"/>
    <w:rsid w:val="002701BC"/>
    <w:rsid w:val="00271475"/>
    <w:rsid w:val="00271BB6"/>
    <w:rsid w:val="00272252"/>
    <w:rsid w:val="00272286"/>
    <w:rsid w:val="002727DE"/>
    <w:rsid w:val="00272901"/>
    <w:rsid w:val="00272AFF"/>
    <w:rsid w:val="00272C0A"/>
    <w:rsid w:val="00272EE4"/>
    <w:rsid w:val="00274564"/>
    <w:rsid w:val="00275391"/>
    <w:rsid w:val="00275401"/>
    <w:rsid w:val="00275611"/>
    <w:rsid w:val="00275AA7"/>
    <w:rsid w:val="0027600F"/>
    <w:rsid w:val="00276F4F"/>
    <w:rsid w:val="00277442"/>
    <w:rsid w:val="00277451"/>
    <w:rsid w:val="002779A0"/>
    <w:rsid w:val="0028047E"/>
    <w:rsid w:val="00280775"/>
    <w:rsid w:val="00281411"/>
    <w:rsid w:val="00281BDB"/>
    <w:rsid w:val="00281E9E"/>
    <w:rsid w:val="00282389"/>
    <w:rsid w:val="002829F7"/>
    <w:rsid w:val="00283469"/>
    <w:rsid w:val="00283E8E"/>
    <w:rsid w:val="00285B11"/>
    <w:rsid w:val="00285D25"/>
    <w:rsid w:val="00285E99"/>
    <w:rsid w:val="00285FCB"/>
    <w:rsid w:val="002867C2"/>
    <w:rsid w:val="00286A32"/>
    <w:rsid w:val="00286B35"/>
    <w:rsid w:val="00286D54"/>
    <w:rsid w:val="00287AD2"/>
    <w:rsid w:val="00290653"/>
    <w:rsid w:val="00290DB8"/>
    <w:rsid w:val="00291FD0"/>
    <w:rsid w:val="0029205E"/>
    <w:rsid w:val="002926F6"/>
    <w:rsid w:val="00293DDF"/>
    <w:rsid w:val="00295739"/>
    <w:rsid w:val="002963EE"/>
    <w:rsid w:val="00296E7D"/>
    <w:rsid w:val="00297303"/>
    <w:rsid w:val="002974E8"/>
    <w:rsid w:val="00297D7C"/>
    <w:rsid w:val="002A01A4"/>
    <w:rsid w:val="002A1010"/>
    <w:rsid w:val="002A1E1C"/>
    <w:rsid w:val="002A23F6"/>
    <w:rsid w:val="002A2720"/>
    <w:rsid w:val="002A27B9"/>
    <w:rsid w:val="002A2FFA"/>
    <w:rsid w:val="002A30F7"/>
    <w:rsid w:val="002A31B3"/>
    <w:rsid w:val="002A3404"/>
    <w:rsid w:val="002A46E9"/>
    <w:rsid w:val="002A484F"/>
    <w:rsid w:val="002A4979"/>
    <w:rsid w:val="002A497F"/>
    <w:rsid w:val="002A4CB2"/>
    <w:rsid w:val="002A4DFB"/>
    <w:rsid w:val="002A58AF"/>
    <w:rsid w:val="002A5D63"/>
    <w:rsid w:val="002A6DB6"/>
    <w:rsid w:val="002A75D3"/>
    <w:rsid w:val="002A7688"/>
    <w:rsid w:val="002A77BF"/>
    <w:rsid w:val="002A7A33"/>
    <w:rsid w:val="002B0604"/>
    <w:rsid w:val="002B1E45"/>
    <w:rsid w:val="002B29E1"/>
    <w:rsid w:val="002B3AD3"/>
    <w:rsid w:val="002B3C08"/>
    <w:rsid w:val="002B42A6"/>
    <w:rsid w:val="002B42C2"/>
    <w:rsid w:val="002B4788"/>
    <w:rsid w:val="002B4918"/>
    <w:rsid w:val="002B4E06"/>
    <w:rsid w:val="002B5908"/>
    <w:rsid w:val="002B59EE"/>
    <w:rsid w:val="002B6916"/>
    <w:rsid w:val="002B6DB8"/>
    <w:rsid w:val="002C04A6"/>
    <w:rsid w:val="002C0540"/>
    <w:rsid w:val="002C075E"/>
    <w:rsid w:val="002C18C2"/>
    <w:rsid w:val="002C2099"/>
    <w:rsid w:val="002C4595"/>
    <w:rsid w:val="002C4744"/>
    <w:rsid w:val="002C578A"/>
    <w:rsid w:val="002C5DFD"/>
    <w:rsid w:val="002C68F0"/>
    <w:rsid w:val="002C7455"/>
    <w:rsid w:val="002D02FA"/>
    <w:rsid w:val="002D063B"/>
    <w:rsid w:val="002D08E4"/>
    <w:rsid w:val="002D0996"/>
    <w:rsid w:val="002D0A3F"/>
    <w:rsid w:val="002D11D5"/>
    <w:rsid w:val="002D11F9"/>
    <w:rsid w:val="002D1A90"/>
    <w:rsid w:val="002D1C2C"/>
    <w:rsid w:val="002D2228"/>
    <w:rsid w:val="002D28F9"/>
    <w:rsid w:val="002D29D3"/>
    <w:rsid w:val="002D3590"/>
    <w:rsid w:val="002D3C96"/>
    <w:rsid w:val="002D3FB4"/>
    <w:rsid w:val="002D414D"/>
    <w:rsid w:val="002D48B9"/>
    <w:rsid w:val="002D54D7"/>
    <w:rsid w:val="002D60C7"/>
    <w:rsid w:val="002D6967"/>
    <w:rsid w:val="002D6F89"/>
    <w:rsid w:val="002D7338"/>
    <w:rsid w:val="002D73DD"/>
    <w:rsid w:val="002D7500"/>
    <w:rsid w:val="002D7637"/>
    <w:rsid w:val="002D7745"/>
    <w:rsid w:val="002D783E"/>
    <w:rsid w:val="002D7881"/>
    <w:rsid w:val="002D7FD5"/>
    <w:rsid w:val="002E0B8C"/>
    <w:rsid w:val="002E1381"/>
    <w:rsid w:val="002E1D73"/>
    <w:rsid w:val="002E1D82"/>
    <w:rsid w:val="002E2068"/>
    <w:rsid w:val="002E2550"/>
    <w:rsid w:val="002E2D65"/>
    <w:rsid w:val="002E3427"/>
    <w:rsid w:val="002E5520"/>
    <w:rsid w:val="002E6187"/>
    <w:rsid w:val="002E642C"/>
    <w:rsid w:val="002E6ED0"/>
    <w:rsid w:val="002E7440"/>
    <w:rsid w:val="002F0157"/>
    <w:rsid w:val="002F0A2A"/>
    <w:rsid w:val="002F2473"/>
    <w:rsid w:val="002F254C"/>
    <w:rsid w:val="002F2629"/>
    <w:rsid w:val="002F2B9A"/>
    <w:rsid w:val="002F37CC"/>
    <w:rsid w:val="002F4767"/>
    <w:rsid w:val="002F74DB"/>
    <w:rsid w:val="002F75DB"/>
    <w:rsid w:val="002F7A0A"/>
    <w:rsid w:val="002F7AC4"/>
    <w:rsid w:val="003004A6"/>
    <w:rsid w:val="00300807"/>
    <w:rsid w:val="003008DD"/>
    <w:rsid w:val="00301201"/>
    <w:rsid w:val="00301463"/>
    <w:rsid w:val="003018FE"/>
    <w:rsid w:val="00301A65"/>
    <w:rsid w:val="00302DE6"/>
    <w:rsid w:val="00302E63"/>
    <w:rsid w:val="00302ED6"/>
    <w:rsid w:val="003032BC"/>
    <w:rsid w:val="00303431"/>
    <w:rsid w:val="0030379E"/>
    <w:rsid w:val="0030461B"/>
    <w:rsid w:val="003047E6"/>
    <w:rsid w:val="00305FB9"/>
    <w:rsid w:val="003064FF"/>
    <w:rsid w:val="00307047"/>
    <w:rsid w:val="0030713C"/>
    <w:rsid w:val="003075B3"/>
    <w:rsid w:val="00310573"/>
    <w:rsid w:val="0031092A"/>
    <w:rsid w:val="00310BCD"/>
    <w:rsid w:val="003119D1"/>
    <w:rsid w:val="00311EDD"/>
    <w:rsid w:val="00312A49"/>
    <w:rsid w:val="00312C04"/>
    <w:rsid w:val="00313048"/>
    <w:rsid w:val="00313049"/>
    <w:rsid w:val="003131EA"/>
    <w:rsid w:val="003142F9"/>
    <w:rsid w:val="00314538"/>
    <w:rsid w:val="00314546"/>
    <w:rsid w:val="0031599A"/>
    <w:rsid w:val="00316A9C"/>
    <w:rsid w:val="00320291"/>
    <w:rsid w:val="00320618"/>
    <w:rsid w:val="00321491"/>
    <w:rsid w:val="00321C7E"/>
    <w:rsid w:val="00321E4F"/>
    <w:rsid w:val="003228EB"/>
    <w:rsid w:val="0032431F"/>
    <w:rsid w:val="0032469C"/>
    <w:rsid w:val="0032525B"/>
    <w:rsid w:val="003256AE"/>
    <w:rsid w:val="003259D8"/>
    <w:rsid w:val="003261CA"/>
    <w:rsid w:val="00326209"/>
    <w:rsid w:val="0032675A"/>
    <w:rsid w:val="00327398"/>
    <w:rsid w:val="0032764E"/>
    <w:rsid w:val="00327873"/>
    <w:rsid w:val="00327E1F"/>
    <w:rsid w:val="00327E69"/>
    <w:rsid w:val="00327E98"/>
    <w:rsid w:val="00330139"/>
    <w:rsid w:val="003304E0"/>
    <w:rsid w:val="0033054C"/>
    <w:rsid w:val="003319FD"/>
    <w:rsid w:val="00331CE0"/>
    <w:rsid w:val="00332ABB"/>
    <w:rsid w:val="003330CB"/>
    <w:rsid w:val="003333E2"/>
    <w:rsid w:val="003335A9"/>
    <w:rsid w:val="00334706"/>
    <w:rsid w:val="00335690"/>
    <w:rsid w:val="003369B1"/>
    <w:rsid w:val="00336C4B"/>
    <w:rsid w:val="00336C99"/>
    <w:rsid w:val="00337EDF"/>
    <w:rsid w:val="00340364"/>
    <w:rsid w:val="00340946"/>
    <w:rsid w:val="00341444"/>
    <w:rsid w:val="003417D4"/>
    <w:rsid w:val="0034221A"/>
    <w:rsid w:val="00343B43"/>
    <w:rsid w:val="00344171"/>
    <w:rsid w:val="003441E9"/>
    <w:rsid w:val="003443AA"/>
    <w:rsid w:val="00344D62"/>
    <w:rsid w:val="00345BBF"/>
    <w:rsid w:val="00345CB4"/>
    <w:rsid w:val="003465E1"/>
    <w:rsid w:val="0034699B"/>
    <w:rsid w:val="00346D68"/>
    <w:rsid w:val="00347251"/>
    <w:rsid w:val="00347328"/>
    <w:rsid w:val="00347440"/>
    <w:rsid w:val="00347621"/>
    <w:rsid w:val="00347873"/>
    <w:rsid w:val="00350297"/>
    <w:rsid w:val="003503E6"/>
    <w:rsid w:val="00351133"/>
    <w:rsid w:val="0035149A"/>
    <w:rsid w:val="00351B3E"/>
    <w:rsid w:val="00353D44"/>
    <w:rsid w:val="00354400"/>
    <w:rsid w:val="0035485B"/>
    <w:rsid w:val="00354D3C"/>
    <w:rsid w:val="00355AA4"/>
    <w:rsid w:val="00355F05"/>
    <w:rsid w:val="00355FF2"/>
    <w:rsid w:val="0035638C"/>
    <w:rsid w:val="003563C7"/>
    <w:rsid w:val="00356832"/>
    <w:rsid w:val="00356A47"/>
    <w:rsid w:val="00357174"/>
    <w:rsid w:val="003574C1"/>
    <w:rsid w:val="0036057F"/>
    <w:rsid w:val="003605D3"/>
    <w:rsid w:val="00360922"/>
    <w:rsid w:val="00361FC1"/>
    <w:rsid w:val="00362849"/>
    <w:rsid w:val="00363325"/>
    <w:rsid w:val="00363573"/>
    <w:rsid w:val="003635CA"/>
    <w:rsid w:val="0036427F"/>
    <w:rsid w:val="00364D06"/>
    <w:rsid w:val="00367A66"/>
    <w:rsid w:val="0037004A"/>
    <w:rsid w:val="00370FA3"/>
    <w:rsid w:val="00371246"/>
    <w:rsid w:val="003714D3"/>
    <w:rsid w:val="00371863"/>
    <w:rsid w:val="00371BA5"/>
    <w:rsid w:val="00371E0A"/>
    <w:rsid w:val="00371EA2"/>
    <w:rsid w:val="00372C06"/>
    <w:rsid w:val="00372E22"/>
    <w:rsid w:val="00373481"/>
    <w:rsid w:val="00373C8D"/>
    <w:rsid w:val="00373D8B"/>
    <w:rsid w:val="00374903"/>
    <w:rsid w:val="003759FB"/>
    <w:rsid w:val="00376AD9"/>
    <w:rsid w:val="00376F37"/>
    <w:rsid w:val="00377894"/>
    <w:rsid w:val="00377E1D"/>
    <w:rsid w:val="00380B57"/>
    <w:rsid w:val="00381ABD"/>
    <w:rsid w:val="00381BCA"/>
    <w:rsid w:val="00381DEA"/>
    <w:rsid w:val="003826E5"/>
    <w:rsid w:val="00382B8B"/>
    <w:rsid w:val="00382ED6"/>
    <w:rsid w:val="00383075"/>
    <w:rsid w:val="003837C1"/>
    <w:rsid w:val="00383AA1"/>
    <w:rsid w:val="00385E2C"/>
    <w:rsid w:val="00385F99"/>
    <w:rsid w:val="00386073"/>
    <w:rsid w:val="00386175"/>
    <w:rsid w:val="003868A3"/>
    <w:rsid w:val="00386D69"/>
    <w:rsid w:val="00387B23"/>
    <w:rsid w:val="0039078E"/>
    <w:rsid w:val="00390937"/>
    <w:rsid w:val="00390982"/>
    <w:rsid w:val="00390E60"/>
    <w:rsid w:val="00391B21"/>
    <w:rsid w:val="00391E46"/>
    <w:rsid w:val="0039251D"/>
    <w:rsid w:val="00392736"/>
    <w:rsid w:val="0039304B"/>
    <w:rsid w:val="003937E5"/>
    <w:rsid w:val="003939D3"/>
    <w:rsid w:val="00394226"/>
    <w:rsid w:val="0039424E"/>
    <w:rsid w:val="00394750"/>
    <w:rsid w:val="0039511C"/>
    <w:rsid w:val="003964E9"/>
    <w:rsid w:val="0039674D"/>
    <w:rsid w:val="0039675F"/>
    <w:rsid w:val="00396F1B"/>
    <w:rsid w:val="003979AC"/>
    <w:rsid w:val="00397A91"/>
    <w:rsid w:val="003A131A"/>
    <w:rsid w:val="003A202A"/>
    <w:rsid w:val="003A20A2"/>
    <w:rsid w:val="003A2D89"/>
    <w:rsid w:val="003A2EFB"/>
    <w:rsid w:val="003A2F7D"/>
    <w:rsid w:val="003A321A"/>
    <w:rsid w:val="003A342A"/>
    <w:rsid w:val="003A44FC"/>
    <w:rsid w:val="003A45A8"/>
    <w:rsid w:val="003A492D"/>
    <w:rsid w:val="003A4DFD"/>
    <w:rsid w:val="003A5239"/>
    <w:rsid w:val="003A5B2A"/>
    <w:rsid w:val="003A5E48"/>
    <w:rsid w:val="003A6243"/>
    <w:rsid w:val="003A645B"/>
    <w:rsid w:val="003A68EB"/>
    <w:rsid w:val="003A71D0"/>
    <w:rsid w:val="003A7444"/>
    <w:rsid w:val="003A7D0D"/>
    <w:rsid w:val="003B08E5"/>
    <w:rsid w:val="003B08E8"/>
    <w:rsid w:val="003B0D64"/>
    <w:rsid w:val="003B1282"/>
    <w:rsid w:val="003B1329"/>
    <w:rsid w:val="003B178B"/>
    <w:rsid w:val="003B226C"/>
    <w:rsid w:val="003B253C"/>
    <w:rsid w:val="003B2749"/>
    <w:rsid w:val="003B2E41"/>
    <w:rsid w:val="003B37C9"/>
    <w:rsid w:val="003B3F8D"/>
    <w:rsid w:val="003B5359"/>
    <w:rsid w:val="003B66FB"/>
    <w:rsid w:val="003B6AA8"/>
    <w:rsid w:val="003B6ADD"/>
    <w:rsid w:val="003B703A"/>
    <w:rsid w:val="003B76EE"/>
    <w:rsid w:val="003B7E16"/>
    <w:rsid w:val="003C0B84"/>
    <w:rsid w:val="003C1B00"/>
    <w:rsid w:val="003C1B33"/>
    <w:rsid w:val="003C2462"/>
    <w:rsid w:val="003C2A0A"/>
    <w:rsid w:val="003C2E35"/>
    <w:rsid w:val="003C33E0"/>
    <w:rsid w:val="003C3B6F"/>
    <w:rsid w:val="003C3C8B"/>
    <w:rsid w:val="003C3F94"/>
    <w:rsid w:val="003C450B"/>
    <w:rsid w:val="003C4F84"/>
    <w:rsid w:val="003C54AC"/>
    <w:rsid w:val="003C572C"/>
    <w:rsid w:val="003C5A4E"/>
    <w:rsid w:val="003C5FD2"/>
    <w:rsid w:val="003C6E27"/>
    <w:rsid w:val="003C78AE"/>
    <w:rsid w:val="003C79E6"/>
    <w:rsid w:val="003D0470"/>
    <w:rsid w:val="003D060E"/>
    <w:rsid w:val="003D0A06"/>
    <w:rsid w:val="003D0D4C"/>
    <w:rsid w:val="003D1849"/>
    <w:rsid w:val="003D1C99"/>
    <w:rsid w:val="003D2AC5"/>
    <w:rsid w:val="003D31A2"/>
    <w:rsid w:val="003D3487"/>
    <w:rsid w:val="003D35BE"/>
    <w:rsid w:val="003D3DF9"/>
    <w:rsid w:val="003D47DE"/>
    <w:rsid w:val="003D53A7"/>
    <w:rsid w:val="003D59C0"/>
    <w:rsid w:val="003D670E"/>
    <w:rsid w:val="003D6BB6"/>
    <w:rsid w:val="003D7F40"/>
    <w:rsid w:val="003E08A6"/>
    <w:rsid w:val="003E08C7"/>
    <w:rsid w:val="003E1507"/>
    <w:rsid w:val="003E189E"/>
    <w:rsid w:val="003E2D54"/>
    <w:rsid w:val="003E3545"/>
    <w:rsid w:val="003E37D7"/>
    <w:rsid w:val="003E3D9B"/>
    <w:rsid w:val="003E472E"/>
    <w:rsid w:val="003E4B0D"/>
    <w:rsid w:val="003E4EF2"/>
    <w:rsid w:val="003E5744"/>
    <w:rsid w:val="003E6BC8"/>
    <w:rsid w:val="003E6F4E"/>
    <w:rsid w:val="003E7B0A"/>
    <w:rsid w:val="003F06F0"/>
    <w:rsid w:val="003F0B7A"/>
    <w:rsid w:val="003F1421"/>
    <w:rsid w:val="003F3574"/>
    <w:rsid w:val="003F3589"/>
    <w:rsid w:val="003F3CB9"/>
    <w:rsid w:val="003F61FA"/>
    <w:rsid w:val="003F6B26"/>
    <w:rsid w:val="00400262"/>
    <w:rsid w:val="0040067B"/>
    <w:rsid w:val="00400F27"/>
    <w:rsid w:val="00401061"/>
    <w:rsid w:val="00401479"/>
    <w:rsid w:val="00401873"/>
    <w:rsid w:val="004018BB"/>
    <w:rsid w:val="004019D3"/>
    <w:rsid w:val="00401B74"/>
    <w:rsid w:val="004027A9"/>
    <w:rsid w:val="00403903"/>
    <w:rsid w:val="0040416E"/>
    <w:rsid w:val="0040427E"/>
    <w:rsid w:val="00405185"/>
    <w:rsid w:val="004059D3"/>
    <w:rsid w:val="0040784D"/>
    <w:rsid w:val="00407C39"/>
    <w:rsid w:val="00407C69"/>
    <w:rsid w:val="00407D93"/>
    <w:rsid w:val="00410A98"/>
    <w:rsid w:val="0041197B"/>
    <w:rsid w:val="00411994"/>
    <w:rsid w:val="00411BCF"/>
    <w:rsid w:val="00412AC1"/>
    <w:rsid w:val="00412E10"/>
    <w:rsid w:val="004131A3"/>
    <w:rsid w:val="00413398"/>
    <w:rsid w:val="0041443B"/>
    <w:rsid w:val="00414B7C"/>
    <w:rsid w:val="00415941"/>
    <w:rsid w:val="004161CF"/>
    <w:rsid w:val="0041682D"/>
    <w:rsid w:val="00417EAA"/>
    <w:rsid w:val="00420031"/>
    <w:rsid w:val="00420FEA"/>
    <w:rsid w:val="00421ADE"/>
    <w:rsid w:val="00422AF1"/>
    <w:rsid w:val="00423F47"/>
    <w:rsid w:val="00424B08"/>
    <w:rsid w:val="00425DA0"/>
    <w:rsid w:val="00425F6C"/>
    <w:rsid w:val="00425FBE"/>
    <w:rsid w:val="004267AB"/>
    <w:rsid w:val="00430477"/>
    <w:rsid w:val="0043061C"/>
    <w:rsid w:val="00430AC4"/>
    <w:rsid w:val="00430D13"/>
    <w:rsid w:val="00431FF9"/>
    <w:rsid w:val="004323F6"/>
    <w:rsid w:val="0043269A"/>
    <w:rsid w:val="004327B9"/>
    <w:rsid w:val="00432BCC"/>
    <w:rsid w:val="0043322A"/>
    <w:rsid w:val="0043340D"/>
    <w:rsid w:val="004338BA"/>
    <w:rsid w:val="0043442D"/>
    <w:rsid w:val="00434E1B"/>
    <w:rsid w:val="00434FBB"/>
    <w:rsid w:val="004352E3"/>
    <w:rsid w:val="00435B5B"/>
    <w:rsid w:val="00435B8F"/>
    <w:rsid w:val="004361B6"/>
    <w:rsid w:val="004366FF"/>
    <w:rsid w:val="004368E1"/>
    <w:rsid w:val="00437B21"/>
    <w:rsid w:val="00440C37"/>
    <w:rsid w:val="00441353"/>
    <w:rsid w:val="00441473"/>
    <w:rsid w:val="00442BDD"/>
    <w:rsid w:val="004430F3"/>
    <w:rsid w:val="00443165"/>
    <w:rsid w:val="004433AC"/>
    <w:rsid w:val="00443565"/>
    <w:rsid w:val="00443883"/>
    <w:rsid w:val="00443C91"/>
    <w:rsid w:val="00443EA5"/>
    <w:rsid w:val="00444C96"/>
    <w:rsid w:val="00444DCD"/>
    <w:rsid w:val="00445889"/>
    <w:rsid w:val="00445A25"/>
    <w:rsid w:val="00446313"/>
    <w:rsid w:val="00446EC1"/>
    <w:rsid w:val="004505F5"/>
    <w:rsid w:val="00450661"/>
    <w:rsid w:val="00451F30"/>
    <w:rsid w:val="0045223B"/>
    <w:rsid w:val="0045288B"/>
    <w:rsid w:val="00452899"/>
    <w:rsid w:val="004533CE"/>
    <w:rsid w:val="0045384E"/>
    <w:rsid w:val="00453BA1"/>
    <w:rsid w:val="00453E3A"/>
    <w:rsid w:val="00454B6E"/>
    <w:rsid w:val="00454C9A"/>
    <w:rsid w:val="00454FDA"/>
    <w:rsid w:val="00455027"/>
    <w:rsid w:val="004560CB"/>
    <w:rsid w:val="00456193"/>
    <w:rsid w:val="0045663E"/>
    <w:rsid w:val="00456649"/>
    <w:rsid w:val="00456E55"/>
    <w:rsid w:val="00457043"/>
    <w:rsid w:val="0045786C"/>
    <w:rsid w:val="00457B39"/>
    <w:rsid w:val="00460B68"/>
    <w:rsid w:val="00460E7B"/>
    <w:rsid w:val="00461089"/>
    <w:rsid w:val="0046155B"/>
    <w:rsid w:val="0046156F"/>
    <w:rsid w:val="00461B44"/>
    <w:rsid w:val="00461D32"/>
    <w:rsid w:val="00461F95"/>
    <w:rsid w:val="00462A69"/>
    <w:rsid w:val="0046314D"/>
    <w:rsid w:val="004632F4"/>
    <w:rsid w:val="004643B8"/>
    <w:rsid w:val="0046478D"/>
    <w:rsid w:val="00464F74"/>
    <w:rsid w:val="004657B1"/>
    <w:rsid w:val="00465802"/>
    <w:rsid w:val="00466301"/>
    <w:rsid w:val="00466F54"/>
    <w:rsid w:val="00467358"/>
    <w:rsid w:val="00467493"/>
    <w:rsid w:val="004677A3"/>
    <w:rsid w:val="0046787F"/>
    <w:rsid w:val="00467894"/>
    <w:rsid w:val="00467925"/>
    <w:rsid w:val="00467BFD"/>
    <w:rsid w:val="00467D9A"/>
    <w:rsid w:val="00467E6B"/>
    <w:rsid w:val="00470052"/>
    <w:rsid w:val="004705A7"/>
    <w:rsid w:val="004713A3"/>
    <w:rsid w:val="00471DA2"/>
    <w:rsid w:val="004726D2"/>
    <w:rsid w:val="00473F52"/>
    <w:rsid w:val="00474367"/>
    <w:rsid w:val="0047468E"/>
    <w:rsid w:val="00474BCB"/>
    <w:rsid w:val="00474CE3"/>
    <w:rsid w:val="00474FDA"/>
    <w:rsid w:val="0047505D"/>
    <w:rsid w:val="00475198"/>
    <w:rsid w:val="00475489"/>
    <w:rsid w:val="00476826"/>
    <w:rsid w:val="0047736C"/>
    <w:rsid w:val="00480405"/>
    <w:rsid w:val="004805C2"/>
    <w:rsid w:val="00480E67"/>
    <w:rsid w:val="00480F19"/>
    <w:rsid w:val="00480F24"/>
    <w:rsid w:val="004814A9"/>
    <w:rsid w:val="004818D5"/>
    <w:rsid w:val="00483A33"/>
    <w:rsid w:val="00483DE0"/>
    <w:rsid w:val="00484769"/>
    <w:rsid w:val="00484CAA"/>
    <w:rsid w:val="0048572B"/>
    <w:rsid w:val="004857BB"/>
    <w:rsid w:val="0048626E"/>
    <w:rsid w:val="00486375"/>
    <w:rsid w:val="004864B1"/>
    <w:rsid w:val="00486588"/>
    <w:rsid w:val="00486A4A"/>
    <w:rsid w:val="00486BF4"/>
    <w:rsid w:val="00486EA1"/>
    <w:rsid w:val="00487BCF"/>
    <w:rsid w:val="00487EC4"/>
    <w:rsid w:val="004908BA"/>
    <w:rsid w:val="004909EC"/>
    <w:rsid w:val="00490D4F"/>
    <w:rsid w:val="004915CC"/>
    <w:rsid w:val="004917EE"/>
    <w:rsid w:val="00491A41"/>
    <w:rsid w:val="0049232C"/>
    <w:rsid w:val="00493578"/>
    <w:rsid w:val="00493DAE"/>
    <w:rsid w:val="004943F4"/>
    <w:rsid w:val="00494CAF"/>
    <w:rsid w:val="00495FB8"/>
    <w:rsid w:val="00496949"/>
    <w:rsid w:val="0049702C"/>
    <w:rsid w:val="00497176"/>
    <w:rsid w:val="004975F7"/>
    <w:rsid w:val="00497CC4"/>
    <w:rsid w:val="004A03ED"/>
    <w:rsid w:val="004A0448"/>
    <w:rsid w:val="004A0869"/>
    <w:rsid w:val="004A12E6"/>
    <w:rsid w:val="004A251B"/>
    <w:rsid w:val="004A318C"/>
    <w:rsid w:val="004A51C5"/>
    <w:rsid w:val="004A5E18"/>
    <w:rsid w:val="004A61A9"/>
    <w:rsid w:val="004A6FBE"/>
    <w:rsid w:val="004B0457"/>
    <w:rsid w:val="004B0877"/>
    <w:rsid w:val="004B0B61"/>
    <w:rsid w:val="004B0DCF"/>
    <w:rsid w:val="004B0F11"/>
    <w:rsid w:val="004B1549"/>
    <w:rsid w:val="004B1AD9"/>
    <w:rsid w:val="004B227E"/>
    <w:rsid w:val="004B22D9"/>
    <w:rsid w:val="004B2B79"/>
    <w:rsid w:val="004B2DD0"/>
    <w:rsid w:val="004B35C2"/>
    <w:rsid w:val="004B36FD"/>
    <w:rsid w:val="004B3C56"/>
    <w:rsid w:val="004B3C85"/>
    <w:rsid w:val="004B40D4"/>
    <w:rsid w:val="004B49CA"/>
    <w:rsid w:val="004B4A87"/>
    <w:rsid w:val="004B72D9"/>
    <w:rsid w:val="004B7444"/>
    <w:rsid w:val="004B78E9"/>
    <w:rsid w:val="004B79AA"/>
    <w:rsid w:val="004C080E"/>
    <w:rsid w:val="004C1BA7"/>
    <w:rsid w:val="004C1BE5"/>
    <w:rsid w:val="004C1F23"/>
    <w:rsid w:val="004C2195"/>
    <w:rsid w:val="004C236F"/>
    <w:rsid w:val="004C2604"/>
    <w:rsid w:val="004C2EE1"/>
    <w:rsid w:val="004C3308"/>
    <w:rsid w:val="004C3CED"/>
    <w:rsid w:val="004C410A"/>
    <w:rsid w:val="004C4668"/>
    <w:rsid w:val="004C4F49"/>
    <w:rsid w:val="004C57CB"/>
    <w:rsid w:val="004C592D"/>
    <w:rsid w:val="004C5DD4"/>
    <w:rsid w:val="004C6751"/>
    <w:rsid w:val="004C690E"/>
    <w:rsid w:val="004C7930"/>
    <w:rsid w:val="004C7A63"/>
    <w:rsid w:val="004C7C56"/>
    <w:rsid w:val="004D022A"/>
    <w:rsid w:val="004D07F3"/>
    <w:rsid w:val="004D12AF"/>
    <w:rsid w:val="004D1371"/>
    <w:rsid w:val="004D17E6"/>
    <w:rsid w:val="004D2815"/>
    <w:rsid w:val="004D306D"/>
    <w:rsid w:val="004D596B"/>
    <w:rsid w:val="004D7108"/>
    <w:rsid w:val="004D725A"/>
    <w:rsid w:val="004E027D"/>
    <w:rsid w:val="004E036F"/>
    <w:rsid w:val="004E134E"/>
    <w:rsid w:val="004E193F"/>
    <w:rsid w:val="004E1E59"/>
    <w:rsid w:val="004E21D8"/>
    <w:rsid w:val="004E299D"/>
    <w:rsid w:val="004E2ACD"/>
    <w:rsid w:val="004E31FB"/>
    <w:rsid w:val="004E356C"/>
    <w:rsid w:val="004E37DD"/>
    <w:rsid w:val="004E4E5A"/>
    <w:rsid w:val="004E51FB"/>
    <w:rsid w:val="004E54E1"/>
    <w:rsid w:val="004E56E3"/>
    <w:rsid w:val="004E5D0F"/>
    <w:rsid w:val="004E65EF"/>
    <w:rsid w:val="004E6EEF"/>
    <w:rsid w:val="004E6EFD"/>
    <w:rsid w:val="004E7052"/>
    <w:rsid w:val="004E7066"/>
    <w:rsid w:val="004E70D2"/>
    <w:rsid w:val="004E7421"/>
    <w:rsid w:val="004E7FCA"/>
    <w:rsid w:val="004F1472"/>
    <w:rsid w:val="004F14F9"/>
    <w:rsid w:val="004F1C5D"/>
    <w:rsid w:val="004F1FD4"/>
    <w:rsid w:val="004F2020"/>
    <w:rsid w:val="004F28FB"/>
    <w:rsid w:val="004F2BEA"/>
    <w:rsid w:val="004F2DBA"/>
    <w:rsid w:val="004F396C"/>
    <w:rsid w:val="004F41B4"/>
    <w:rsid w:val="004F505B"/>
    <w:rsid w:val="004F54C1"/>
    <w:rsid w:val="004F5CC3"/>
    <w:rsid w:val="004F5CFB"/>
    <w:rsid w:val="004F5F2A"/>
    <w:rsid w:val="004F648F"/>
    <w:rsid w:val="00500D13"/>
    <w:rsid w:val="005031F3"/>
    <w:rsid w:val="005034FB"/>
    <w:rsid w:val="00503633"/>
    <w:rsid w:val="00503A54"/>
    <w:rsid w:val="005044F5"/>
    <w:rsid w:val="005054E2"/>
    <w:rsid w:val="005055EC"/>
    <w:rsid w:val="00506295"/>
    <w:rsid w:val="00506A66"/>
    <w:rsid w:val="00506C85"/>
    <w:rsid w:val="005072D0"/>
    <w:rsid w:val="005079AA"/>
    <w:rsid w:val="005101A4"/>
    <w:rsid w:val="0051084C"/>
    <w:rsid w:val="005110A5"/>
    <w:rsid w:val="005111B8"/>
    <w:rsid w:val="005112AB"/>
    <w:rsid w:val="0051212E"/>
    <w:rsid w:val="0051259B"/>
    <w:rsid w:val="005127E3"/>
    <w:rsid w:val="00513054"/>
    <w:rsid w:val="0051358B"/>
    <w:rsid w:val="00513E2A"/>
    <w:rsid w:val="005143C4"/>
    <w:rsid w:val="005144E7"/>
    <w:rsid w:val="0051533A"/>
    <w:rsid w:val="005155C9"/>
    <w:rsid w:val="00515BA7"/>
    <w:rsid w:val="00515DA9"/>
    <w:rsid w:val="00516077"/>
    <w:rsid w:val="00516508"/>
    <w:rsid w:val="00517992"/>
    <w:rsid w:val="00520964"/>
    <w:rsid w:val="00520AD4"/>
    <w:rsid w:val="0052102C"/>
    <w:rsid w:val="00521A85"/>
    <w:rsid w:val="00521BE8"/>
    <w:rsid w:val="00521EEC"/>
    <w:rsid w:val="0052297B"/>
    <w:rsid w:val="00522B28"/>
    <w:rsid w:val="005238B3"/>
    <w:rsid w:val="0052415E"/>
    <w:rsid w:val="00524BC4"/>
    <w:rsid w:val="00524C50"/>
    <w:rsid w:val="00525D7F"/>
    <w:rsid w:val="005268E1"/>
    <w:rsid w:val="005301EE"/>
    <w:rsid w:val="00530480"/>
    <w:rsid w:val="00531439"/>
    <w:rsid w:val="005315DD"/>
    <w:rsid w:val="00531D7D"/>
    <w:rsid w:val="0053230E"/>
    <w:rsid w:val="005324D1"/>
    <w:rsid w:val="005336CB"/>
    <w:rsid w:val="005338F5"/>
    <w:rsid w:val="00533DF9"/>
    <w:rsid w:val="005343BA"/>
    <w:rsid w:val="00534997"/>
    <w:rsid w:val="0053551B"/>
    <w:rsid w:val="00535CC6"/>
    <w:rsid w:val="005360A3"/>
    <w:rsid w:val="00536299"/>
    <w:rsid w:val="00536A6E"/>
    <w:rsid w:val="00536CCB"/>
    <w:rsid w:val="00536F35"/>
    <w:rsid w:val="00537395"/>
    <w:rsid w:val="00537509"/>
    <w:rsid w:val="00537FED"/>
    <w:rsid w:val="005402BB"/>
    <w:rsid w:val="00540C26"/>
    <w:rsid w:val="005411CA"/>
    <w:rsid w:val="00542410"/>
    <w:rsid w:val="00542ADC"/>
    <w:rsid w:val="00542B68"/>
    <w:rsid w:val="00542F1B"/>
    <w:rsid w:val="00543223"/>
    <w:rsid w:val="0054336E"/>
    <w:rsid w:val="0054380E"/>
    <w:rsid w:val="00544995"/>
    <w:rsid w:val="0054511A"/>
    <w:rsid w:val="00545775"/>
    <w:rsid w:val="00545A66"/>
    <w:rsid w:val="00546832"/>
    <w:rsid w:val="00546D2D"/>
    <w:rsid w:val="00546E26"/>
    <w:rsid w:val="0054734B"/>
    <w:rsid w:val="005473DA"/>
    <w:rsid w:val="0054793B"/>
    <w:rsid w:val="00547D23"/>
    <w:rsid w:val="005502A5"/>
    <w:rsid w:val="005503A4"/>
    <w:rsid w:val="005509BA"/>
    <w:rsid w:val="00550DB1"/>
    <w:rsid w:val="00551110"/>
    <w:rsid w:val="00552184"/>
    <w:rsid w:val="005524D2"/>
    <w:rsid w:val="00552AA3"/>
    <w:rsid w:val="00552C5F"/>
    <w:rsid w:val="00553499"/>
    <w:rsid w:val="00554D6E"/>
    <w:rsid w:val="0055544D"/>
    <w:rsid w:val="00555C11"/>
    <w:rsid w:val="00555DE9"/>
    <w:rsid w:val="005562B7"/>
    <w:rsid w:val="0055695E"/>
    <w:rsid w:val="00556EFC"/>
    <w:rsid w:val="00557A5F"/>
    <w:rsid w:val="00560184"/>
    <w:rsid w:val="0056033E"/>
    <w:rsid w:val="00560657"/>
    <w:rsid w:val="005608EB"/>
    <w:rsid w:val="00560F49"/>
    <w:rsid w:val="00561C34"/>
    <w:rsid w:val="00562070"/>
    <w:rsid w:val="00562A35"/>
    <w:rsid w:val="00562A9A"/>
    <w:rsid w:val="0056343E"/>
    <w:rsid w:val="005639DB"/>
    <w:rsid w:val="00564E9B"/>
    <w:rsid w:val="005650F5"/>
    <w:rsid w:val="00566229"/>
    <w:rsid w:val="0056687D"/>
    <w:rsid w:val="005668DD"/>
    <w:rsid w:val="00566DF9"/>
    <w:rsid w:val="005672E7"/>
    <w:rsid w:val="00567577"/>
    <w:rsid w:val="00567C3B"/>
    <w:rsid w:val="0057098A"/>
    <w:rsid w:val="005721BE"/>
    <w:rsid w:val="005726CF"/>
    <w:rsid w:val="00572958"/>
    <w:rsid w:val="00572C21"/>
    <w:rsid w:val="005733E1"/>
    <w:rsid w:val="00573DA4"/>
    <w:rsid w:val="00574362"/>
    <w:rsid w:val="005750E0"/>
    <w:rsid w:val="005759D4"/>
    <w:rsid w:val="00576593"/>
    <w:rsid w:val="005766FD"/>
    <w:rsid w:val="00576865"/>
    <w:rsid w:val="005768DE"/>
    <w:rsid w:val="005772E8"/>
    <w:rsid w:val="00580BC4"/>
    <w:rsid w:val="00580CE0"/>
    <w:rsid w:val="00581402"/>
    <w:rsid w:val="00581A05"/>
    <w:rsid w:val="00581AE2"/>
    <w:rsid w:val="00581F14"/>
    <w:rsid w:val="00582CAB"/>
    <w:rsid w:val="00582F68"/>
    <w:rsid w:val="00583871"/>
    <w:rsid w:val="00584ECC"/>
    <w:rsid w:val="0058538E"/>
    <w:rsid w:val="00585BB6"/>
    <w:rsid w:val="00587265"/>
    <w:rsid w:val="00587836"/>
    <w:rsid w:val="00590918"/>
    <w:rsid w:val="0059136D"/>
    <w:rsid w:val="00591BD5"/>
    <w:rsid w:val="00591D24"/>
    <w:rsid w:val="005921EF"/>
    <w:rsid w:val="00592509"/>
    <w:rsid w:val="0059288F"/>
    <w:rsid w:val="00593807"/>
    <w:rsid w:val="005938C0"/>
    <w:rsid w:val="005938DE"/>
    <w:rsid w:val="0059518E"/>
    <w:rsid w:val="005954C0"/>
    <w:rsid w:val="005962B1"/>
    <w:rsid w:val="00596903"/>
    <w:rsid w:val="00596DFA"/>
    <w:rsid w:val="00597516"/>
    <w:rsid w:val="00597E56"/>
    <w:rsid w:val="00597EA9"/>
    <w:rsid w:val="00597F1B"/>
    <w:rsid w:val="005A0037"/>
    <w:rsid w:val="005A02A7"/>
    <w:rsid w:val="005A0597"/>
    <w:rsid w:val="005A114A"/>
    <w:rsid w:val="005A1757"/>
    <w:rsid w:val="005A1EA2"/>
    <w:rsid w:val="005A2352"/>
    <w:rsid w:val="005A2731"/>
    <w:rsid w:val="005A29CC"/>
    <w:rsid w:val="005A2B1B"/>
    <w:rsid w:val="005A2E50"/>
    <w:rsid w:val="005A3384"/>
    <w:rsid w:val="005A4B0A"/>
    <w:rsid w:val="005A50A6"/>
    <w:rsid w:val="005A5C07"/>
    <w:rsid w:val="005A5C74"/>
    <w:rsid w:val="005A6B17"/>
    <w:rsid w:val="005A7440"/>
    <w:rsid w:val="005A7F18"/>
    <w:rsid w:val="005A7FD8"/>
    <w:rsid w:val="005B1CEA"/>
    <w:rsid w:val="005B1F0D"/>
    <w:rsid w:val="005B3958"/>
    <w:rsid w:val="005B40B7"/>
    <w:rsid w:val="005B40D7"/>
    <w:rsid w:val="005B4181"/>
    <w:rsid w:val="005B4F2E"/>
    <w:rsid w:val="005B52D2"/>
    <w:rsid w:val="005B5936"/>
    <w:rsid w:val="005B59CA"/>
    <w:rsid w:val="005B6441"/>
    <w:rsid w:val="005B68A0"/>
    <w:rsid w:val="005B6EC1"/>
    <w:rsid w:val="005B7ACE"/>
    <w:rsid w:val="005C192F"/>
    <w:rsid w:val="005C2EA2"/>
    <w:rsid w:val="005C33D0"/>
    <w:rsid w:val="005C3CF0"/>
    <w:rsid w:val="005C3F0F"/>
    <w:rsid w:val="005C4FA8"/>
    <w:rsid w:val="005C5207"/>
    <w:rsid w:val="005C5613"/>
    <w:rsid w:val="005C5B9A"/>
    <w:rsid w:val="005C650E"/>
    <w:rsid w:val="005C670F"/>
    <w:rsid w:val="005C6E28"/>
    <w:rsid w:val="005C70C5"/>
    <w:rsid w:val="005D0DB6"/>
    <w:rsid w:val="005D0EF1"/>
    <w:rsid w:val="005D1841"/>
    <w:rsid w:val="005D1FDD"/>
    <w:rsid w:val="005D20E5"/>
    <w:rsid w:val="005D2C5A"/>
    <w:rsid w:val="005D321E"/>
    <w:rsid w:val="005D4793"/>
    <w:rsid w:val="005D47FF"/>
    <w:rsid w:val="005D482E"/>
    <w:rsid w:val="005D6A77"/>
    <w:rsid w:val="005D6DB1"/>
    <w:rsid w:val="005D75F8"/>
    <w:rsid w:val="005E060D"/>
    <w:rsid w:val="005E1151"/>
    <w:rsid w:val="005E11A3"/>
    <w:rsid w:val="005E2072"/>
    <w:rsid w:val="005E2449"/>
    <w:rsid w:val="005E2903"/>
    <w:rsid w:val="005E3446"/>
    <w:rsid w:val="005E351E"/>
    <w:rsid w:val="005E352A"/>
    <w:rsid w:val="005E387D"/>
    <w:rsid w:val="005E41FF"/>
    <w:rsid w:val="005E517B"/>
    <w:rsid w:val="005E5941"/>
    <w:rsid w:val="005E5C43"/>
    <w:rsid w:val="005E5CF1"/>
    <w:rsid w:val="005E6301"/>
    <w:rsid w:val="005E63B8"/>
    <w:rsid w:val="005E64F4"/>
    <w:rsid w:val="005E7472"/>
    <w:rsid w:val="005E7538"/>
    <w:rsid w:val="005E7CFD"/>
    <w:rsid w:val="005F0583"/>
    <w:rsid w:val="005F0D35"/>
    <w:rsid w:val="005F13E5"/>
    <w:rsid w:val="005F160D"/>
    <w:rsid w:val="005F19BB"/>
    <w:rsid w:val="005F1A26"/>
    <w:rsid w:val="005F1A98"/>
    <w:rsid w:val="005F1DFD"/>
    <w:rsid w:val="005F1F81"/>
    <w:rsid w:val="005F2BD1"/>
    <w:rsid w:val="005F2F7C"/>
    <w:rsid w:val="005F3843"/>
    <w:rsid w:val="005F3FE2"/>
    <w:rsid w:val="005F4CF6"/>
    <w:rsid w:val="005F4CFC"/>
    <w:rsid w:val="005F4E88"/>
    <w:rsid w:val="005F53E4"/>
    <w:rsid w:val="005F5819"/>
    <w:rsid w:val="005F6046"/>
    <w:rsid w:val="005F67B9"/>
    <w:rsid w:val="005F6950"/>
    <w:rsid w:val="005F6D17"/>
    <w:rsid w:val="005F75E0"/>
    <w:rsid w:val="005F772A"/>
    <w:rsid w:val="005F79B5"/>
    <w:rsid w:val="00601332"/>
    <w:rsid w:val="00601FD8"/>
    <w:rsid w:val="006029FF"/>
    <w:rsid w:val="00603A94"/>
    <w:rsid w:val="00603F59"/>
    <w:rsid w:val="006048F9"/>
    <w:rsid w:val="00604AEE"/>
    <w:rsid w:val="00605C67"/>
    <w:rsid w:val="006060A9"/>
    <w:rsid w:val="00607173"/>
    <w:rsid w:val="0060765E"/>
    <w:rsid w:val="00607B5B"/>
    <w:rsid w:val="00607BB0"/>
    <w:rsid w:val="00610793"/>
    <w:rsid w:val="00610831"/>
    <w:rsid w:val="00610844"/>
    <w:rsid w:val="00611822"/>
    <w:rsid w:val="0061219E"/>
    <w:rsid w:val="006127A2"/>
    <w:rsid w:val="006127D9"/>
    <w:rsid w:val="00612847"/>
    <w:rsid w:val="00612898"/>
    <w:rsid w:val="00612B9D"/>
    <w:rsid w:val="00612E01"/>
    <w:rsid w:val="00613380"/>
    <w:rsid w:val="00613B6B"/>
    <w:rsid w:val="00613C29"/>
    <w:rsid w:val="00613D87"/>
    <w:rsid w:val="00614327"/>
    <w:rsid w:val="006147D2"/>
    <w:rsid w:val="00614A54"/>
    <w:rsid w:val="00614E4D"/>
    <w:rsid w:val="00615354"/>
    <w:rsid w:val="00615BAC"/>
    <w:rsid w:val="00615D82"/>
    <w:rsid w:val="00615F78"/>
    <w:rsid w:val="00616184"/>
    <w:rsid w:val="00617484"/>
    <w:rsid w:val="006178CB"/>
    <w:rsid w:val="00617CC5"/>
    <w:rsid w:val="00617F9C"/>
    <w:rsid w:val="00620186"/>
    <w:rsid w:val="0062030B"/>
    <w:rsid w:val="00620ACD"/>
    <w:rsid w:val="00620B56"/>
    <w:rsid w:val="00620BD6"/>
    <w:rsid w:val="0062187B"/>
    <w:rsid w:val="006218FD"/>
    <w:rsid w:val="006220AE"/>
    <w:rsid w:val="006220D8"/>
    <w:rsid w:val="006223D9"/>
    <w:rsid w:val="006225AA"/>
    <w:rsid w:val="00623690"/>
    <w:rsid w:val="00623802"/>
    <w:rsid w:val="00623EC5"/>
    <w:rsid w:val="00624DAE"/>
    <w:rsid w:val="006266E8"/>
    <w:rsid w:val="00627099"/>
    <w:rsid w:val="00630419"/>
    <w:rsid w:val="0063056D"/>
    <w:rsid w:val="00631267"/>
    <w:rsid w:val="006314C8"/>
    <w:rsid w:val="00632994"/>
    <w:rsid w:val="00632D0B"/>
    <w:rsid w:val="006330B2"/>
    <w:rsid w:val="006330F4"/>
    <w:rsid w:val="006336D8"/>
    <w:rsid w:val="00633790"/>
    <w:rsid w:val="006350EA"/>
    <w:rsid w:val="0063558C"/>
    <w:rsid w:val="00635600"/>
    <w:rsid w:val="006356C0"/>
    <w:rsid w:val="006358D0"/>
    <w:rsid w:val="006365FF"/>
    <w:rsid w:val="0063685E"/>
    <w:rsid w:val="00636CDA"/>
    <w:rsid w:val="00637033"/>
    <w:rsid w:val="006372D8"/>
    <w:rsid w:val="00640FFE"/>
    <w:rsid w:val="0064106A"/>
    <w:rsid w:val="006411E3"/>
    <w:rsid w:val="006415CE"/>
    <w:rsid w:val="006419D4"/>
    <w:rsid w:val="006427CA"/>
    <w:rsid w:val="00642D8A"/>
    <w:rsid w:val="00642FA1"/>
    <w:rsid w:val="00643396"/>
    <w:rsid w:val="00643701"/>
    <w:rsid w:val="00643F76"/>
    <w:rsid w:val="00644AE6"/>
    <w:rsid w:val="00644C7C"/>
    <w:rsid w:val="006456E5"/>
    <w:rsid w:val="00646D8E"/>
    <w:rsid w:val="006503D5"/>
    <w:rsid w:val="00650EDA"/>
    <w:rsid w:val="0065123E"/>
    <w:rsid w:val="006512CA"/>
    <w:rsid w:val="00651CAF"/>
    <w:rsid w:val="00652120"/>
    <w:rsid w:val="00652470"/>
    <w:rsid w:val="006524E2"/>
    <w:rsid w:val="0065281C"/>
    <w:rsid w:val="006531D8"/>
    <w:rsid w:val="0065328E"/>
    <w:rsid w:val="00653581"/>
    <w:rsid w:val="006535F5"/>
    <w:rsid w:val="0065386D"/>
    <w:rsid w:val="00654621"/>
    <w:rsid w:val="00654AD6"/>
    <w:rsid w:val="00657586"/>
    <w:rsid w:val="006601BA"/>
    <w:rsid w:val="00660373"/>
    <w:rsid w:val="00660762"/>
    <w:rsid w:val="00660801"/>
    <w:rsid w:val="00662EDA"/>
    <w:rsid w:val="00663180"/>
    <w:rsid w:val="006633BF"/>
    <w:rsid w:val="00663CE6"/>
    <w:rsid w:val="00665FFC"/>
    <w:rsid w:val="00666141"/>
    <w:rsid w:val="0066648A"/>
    <w:rsid w:val="00666AA3"/>
    <w:rsid w:val="0066708E"/>
    <w:rsid w:val="006674E3"/>
    <w:rsid w:val="0067148F"/>
    <w:rsid w:val="0067155C"/>
    <w:rsid w:val="00671FF2"/>
    <w:rsid w:val="006726E6"/>
    <w:rsid w:val="00672A44"/>
    <w:rsid w:val="00672A7D"/>
    <w:rsid w:val="00672F47"/>
    <w:rsid w:val="006730B9"/>
    <w:rsid w:val="00673DEC"/>
    <w:rsid w:val="006740BB"/>
    <w:rsid w:val="00674140"/>
    <w:rsid w:val="00674B7C"/>
    <w:rsid w:val="00675964"/>
    <w:rsid w:val="006759F9"/>
    <w:rsid w:val="006760FE"/>
    <w:rsid w:val="006761AB"/>
    <w:rsid w:val="0067706B"/>
    <w:rsid w:val="0067734B"/>
    <w:rsid w:val="0067752D"/>
    <w:rsid w:val="0067775F"/>
    <w:rsid w:val="00677B5F"/>
    <w:rsid w:val="00677DBB"/>
    <w:rsid w:val="00677DEC"/>
    <w:rsid w:val="00680319"/>
    <w:rsid w:val="006807CE"/>
    <w:rsid w:val="00680CDA"/>
    <w:rsid w:val="00680E8F"/>
    <w:rsid w:val="0068130C"/>
    <w:rsid w:val="0068243A"/>
    <w:rsid w:val="00682C27"/>
    <w:rsid w:val="00683685"/>
    <w:rsid w:val="00683F84"/>
    <w:rsid w:val="00684509"/>
    <w:rsid w:val="00685343"/>
    <w:rsid w:val="00685C7E"/>
    <w:rsid w:val="006860B5"/>
    <w:rsid w:val="006867F8"/>
    <w:rsid w:val="006872A3"/>
    <w:rsid w:val="00687A2C"/>
    <w:rsid w:val="006902E0"/>
    <w:rsid w:val="006907D6"/>
    <w:rsid w:val="00690F8E"/>
    <w:rsid w:val="0069140D"/>
    <w:rsid w:val="00691584"/>
    <w:rsid w:val="00691A82"/>
    <w:rsid w:val="00691AD8"/>
    <w:rsid w:val="00692009"/>
    <w:rsid w:val="00694223"/>
    <w:rsid w:val="00694341"/>
    <w:rsid w:val="0069471E"/>
    <w:rsid w:val="00695274"/>
    <w:rsid w:val="006955F4"/>
    <w:rsid w:val="00695EF0"/>
    <w:rsid w:val="00695FF2"/>
    <w:rsid w:val="0069609C"/>
    <w:rsid w:val="006963AC"/>
    <w:rsid w:val="00697718"/>
    <w:rsid w:val="0069784E"/>
    <w:rsid w:val="00697BA7"/>
    <w:rsid w:val="00697F87"/>
    <w:rsid w:val="006A0D22"/>
    <w:rsid w:val="006A1864"/>
    <w:rsid w:val="006A1F67"/>
    <w:rsid w:val="006A2316"/>
    <w:rsid w:val="006A2A38"/>
    <w:rsid w:val="006A2E0A"/>
    <w:rsid w:val="006A3BAE"/>
    <w:rsid w:val="006A44D9"/>
    <w:rsid w:val="006A4D30"/>
    <w:rsid w:val="006A4E28"/>
    <w:rsid w:val="006A4EA1"/>
    <w:rsid w:val="006A5099"/>
    <w:rsid w:val="006A510F"/>
    <w:rsid w:val="006A54BA"/>
    <w:rsid w:val="006A5605"/>
    <w:rsid w:val="006A678D"/>
    <w:rsid w:val="006B03A5"/>
    <w:rsid w:val="006B0F1B"/>
    <w:rsid w:val="006B0F40"/>
    <w:rsid w:val="006B15B5"/>
    <w:rsid w:val="006B17BF"/>
    <w:rsid w:val="006B1EFD"/>
    <w:rsid w:val="006B2552"/>
    <w:rsid w:val="006B283A"/>
    <w:rsid w:val="006B289C"/>
    <w:rsid w:val="006B2902"/>
    <w:rsid w:val="006B2AE0"/>
    <w:rsid w:val="006B2BD4"/>
    <w:rsid w:val="006B2D2B"/>
    <w:rsid w:val="006B3164"/>
    <w:rsid w:val="006B40F8"/>
    <w:rsid w:val="006B42D5"/>
    <w:rsid w:val="006B4975"/>
    <w:rsid w:val="006B4B35"/>
    <w:rsid w:val="006B511E"/>
    <w:rsid w:val="006B56D6"/>
    <w:rsid w:val="006B58FC"/>
    <w:rsid w:val="006B5AC0"/>
    <w:rsid w:val="006B5B8E"/>
    <w:rsid w:val="006B64C7"/>
    <w:rsid w:val="006B65D7"/>
    <w:rsid w:val="006B6F57"/>
    <w:rsid w:val="006B6F77"/>
    <w:rsid w:val="006B7207"/>
    <w:rsid w:val="006B7271"/>
    <w:rsid w:val="006B7792"/>
    <w:rsid w:val="006B78DF"/>
    <w:rsid w:val="006C01C0"/>
    <w:rsid w:val="006C18EA"/>
    <w:rsid w:val="006C34E3"/>
    <w:rsid w:val="006C3674"/>
    <w:rsid w:val="006C3F87"/>
    <w:rsid w:val="006C3FF0"/>
    <w:rsid w:val="006C40DB"/>
    <w:rsid w:val="006C5263"/>
    <w:rsid w:val="006C6A7D"/>
    <w:rsid w:val="006C7252"/>
    <w:rsid w:val="006C7266"/>
    <w:rsid w:val="006C7738"/>
    <w:rsid w:val="006C7F44"/>
    <w:rsid w:val="006D0A37"/>
    <w:rsid w:val="006D183F"/>
    <w:rsid w:val="006D1CA0"/>
    <w:rsid w:val="006D25CE"/>
    <w:rsid w:val="006D263A"/>
    <w:rsid w:val="006D366E"/>
    <w:rsid w:val="006D402A"/>
    <w:rsid w:val="006D4700"/>
    <w:rsid w:val="006D4DE6"/>
    <w:rsid w:val="006D4E2F"/>
    <w:rsid w:val="006D4F9A"/>
    <w:rsid w:val="006D5A85"/>
    <w:rsid w:val="006D5F18"/>
    <w:rsid w:val="006D6680"/>
    <w:rsid w:val="006D7143"/>
    <w:rsid w:val="006D74FB"/>
    <w:rsid w:val="006D7AE4"/>
    <w:rsid w:val="006D7D05"/>
    <w:rsid w:val="006E07E7"/>
    <w:rsid w:val="006E0834"/>
    <w:rsid w:val="006E0B5B"/>
    <w:rsid w:val="006E0EC9"/>
    <w:rsid w:val="006E0F44"/>
    <w:rsid w:val="006E15CA"/>
    <w:rsid w:val="006E2131"/>
    <w:rsid w:val="006E224C"/>
    <w:rsid w:val="006E299A"/>
    <w:rsid w:val="006E2E43"/>
    <w:rsid w:val="006E31D8"/>
    <w:rsid w:val="006E3F42"/>
    <w:rsid w:val="006E3FC2"/>
    <w:rsid w:val="006E51FE"/>
    <w:rsid w:val="006E52DA"/>
    <w:rsid w:val="006E5B04"/>
    <w:rsid w:val="006E6643"/>
    <w:rsid w:val="006E6A1C"/>
    <w:rsid w:val="006E6E48"/>
    <w:rsid w:val="006E7D10"/>
    <w:rsid w:val="006E7E0D"/>
    <w:rsid w:val="006F03F9"/>
    <w:rsid w:val="006F045B"/>
    <w:rsid w:val="006F096A"/>
    <w:rsid w:val="006F11B3"/>
    <w:rsid w:val="006F18A3"/>
    <w:rsid w:val="006F1B67"/>
    <w:rsid w:val="006F2502"/>
    <w:rsid w:val="006F2E15"/>
    <w:rsid w:val="006F35EA"/>
    <w:rsid w:val="006F3883"/>
    <w:rsid w:val="006F40BC"/>
    <w:rsid w:val="006F4DB1"/>
    <w:rsid w:val="006F57CC"/>
    <w:rsid w:val="006F5CEF"/>
    <w:rsid w:val="006F721B"/>
    <w:rsid w:val="0070047A"/>
    <w:rsid w:val="007004CC"/>
    <w:rsid w:val="00700852"/>
    <w:rsid w:val="00700C6E"/>
    <w:rsid w:val="00700FA3"/>
    <w:rsid w:val="00701074"/>
    <w:rsid w:val="0070192A"/>
    <w:rsid w:val="00702172"/>
    <w:rsid w:val="007022EC"/>
    <w:rsid w:val="007023AE"/>
    <w:rsid w:val="00703BA3"/>
    <w:rsid w:val="00704489"/>
    <w:rsid w:val="007044C1"/>
    <w:rsid w:val="00704B0D"/>
    <w:rsid w:val="00705841"/>
    <w:rsid w:val="00705E80"/>
    <w:rsid w:val="00706C67"/>
    <w:rsid w:val="00707062"/>
    <w:rsid w:val="00707FFB"/>
    <w:rsid w:val="00710809"/>
    <w:rsid w:val="00710B9B"/>
    <w:rsid w:val="00710FFA"/>
    <w:rsid w:val="00712E57"/>
    <w:rsid w:val="00713147"/>
    <w:rsid w:val="007133A6"/>
    <w:rsid w:val="0071516E"/>
    <w:rsid w:val="007154BA"/>
    <w:rsid w:val="00715629"/>
    <w:rsid w:val="0071656D"/>
    <w:rsid w:val="007167DA"/>
    <w:rsid w:val="00717063"/>
    <w:rsid w:val="00717AAB"/>
    <w:rsid w:val="0072030D"/>
    <w:rsid w:val="0072078C"/>
    <w:rsid w:val="007210CB"/>
    <w:rsid w:val="00721C0E"/>
    <w:rsid w:val="00721C5D"/>
    <w:rsid w:val="00721CEC"/>
    <w:rsid w:val="00721E49"/>
    <w:rsid w:val="00722299"/>
    <w:rsid w:val="00722739"/>
    <w:rsid w:val="00722C13"/>
    <w:rsid w:val="007231E3"/>
    <w:rsid w:val="00723F74"/>
    <w:rsid w:val="00724207"/>
    <w:rsid w:val="007247D8"/>
    <w:rsid w:val="00725457"/>
    <w:rsid w:val="007257C6"/>
    <w:rsid w:val="00725F47"/>
    <w:rsid w:val="007267B2"/>
    <w:rsid w:val="007277C7"/>
    <w:rsid w:val="00730E87"/>
    <w:rsid w:val="0073164C"/>
    <w:rsid w:val="007317B5"/>
    <w:rsid w:val="00732C50"/>
    <w:rsid w:val="00733529"/>
    <w:rsid w:val="007337B0"/>
    <w:rsid w:val="00733A92"/>
    <w:rsid w:val="00733D60"/>
    <w:rsid w:val="00733DFB"/>
    <w:rsid w:val="00733F93"/>
    <w:rsid w:val="00734065"/>
    <w:rsid w:val="007343AA"/>
    <w:rsid w:val="00734630"/>
    <w:rsid w:val="00734755"/>
    <w:rsid w:val="00735D20"/>
    <w:rsid w:val="00736156"/>
    <w:rsid w:val="007367AC"/>
    <w:rsid w:val="00736BBC"/>
    <w:rsid w:val="00737593"/>
    <w:rsid w:val="0073759A"/>
    <w:rsid w:val="00740E43"/>
    <w:rsid w:val="00742AFA"/>
    <w:rsid w:val="00742D2E"/>
    <w:rsid w:val="00742FFF"/>
    <w:rsid w:val="0074318A"/>
    <w:rsid w:val="00743672"/>
    <w:rsid w:val="0074372F"/>
    <w:rsid w:val="0074414F"/>
    <w:rsid w:val="007447C5"/>
    <w:rsid w:val="007447CA"/>
    <w:rsid w:val="00744FCC"/>
    <w:rsid w:val="00745E37"/>
    <w:rsid w:val="00746111"/>
    <w:rsid w:val="007463C1"/>
    <w:rsid w:val="007464E7"/>
    <w:rsid w:val="007466CA"/>
    <w:rsid w:val="00746B9D"/>
    <w:rsid w:val="00747A52"/>
    <w:rsid w:val="00747A61"/>
    <w:rsid w:val="00747AF0"/>
    <w:rsid w:val="00747AF1"/>
    <w:rsid w:val="00747B03"/>
    <w:rsid w:val="00750104"/>
    <w:rsid w:val="0075086A"/>
    <w:rsid w:val="00750CC2"/>
    <w:rsid w:val="00750D73"/>
    <w:rsid w:val="007510C3"/>
    <w:rsid w:val="00752427"/>
    <w:rsid w:val="0075242C"/>
    <w:rsid w:val="00752A4D"/>
    <w:rsid w:val="00753055"/>
    <w:rsid w:val="00753AE2"/>
    <w:rsid w:val="007542DE"/>
    <w:rsid w:val="00754961"/>
    <w:rsid w:val="00754C93"/>
    <w:rsid w:val="00755A71"/>
    <w:rsid w:val="0075604F"/>
    <w:rsid w:val="007567F7"/>
    <w:rsid w:val="00757716"/>
    <w:rsid w:val="0075781C"/>
    <w:rsid w:val="00757D15"/>
    <w:rsid w:val="00757F27"/>
    <w:rsid w:val="00757F70"/>
    <w:rsid w:val="007609DE"/>
    <w:rsid w:val="00760A71"/>
    <w:rsid w:val="00760FF2"/>
    <w:rsid w:val="00761076"/>
    <w:rsid w:val="0076131D"/>
    <w:rsid w:val="007613D6"/>
    <w:rsid w:val="00761719"/>
    <w:rsid w:val="00761E49"/>
    <w:rsid w:val="00761FA0"/>
    <w:rsid w:val="00762518"/>
    <w:rsid w:val="0076355B"/>
    <w:rsid w:val="00763964"/>
    <w:rsid w:val="00763AE1"/>
    <w:rsid w:val="007646DF"/>
    <w:rsid w:val="00764732"/>
    <w:rsid w:val="0076473C"/>
    <w:rsid w:val="00764FD7"/>
    <w:rsid w:val="0076562F"/>
    <w:rsid w:val="00765812"/>
    <w:rsid w:val="00765958"/>
    <w:rsid w:val="00765C24"/>
    <w:rsid w:val="00766049"/>
    <w:rsid w:val="007664EC"/>
    <w:rsid w:val="00767B0D"/>
    <w:rsid w:val="00767FB7"/>
    <w:rsid w:val="0077010C"/>
    <w:rsid w:val="00770684"/>
    <w:rsid w:val="007706AA"/>
    <w:rsid w:val="007711C2"/>
    <w:rsid w:val="0077146E"/>
    <w:rsid w:val="00771B31"/>
    <w:rsid w:val="00772572"/>
    <w:rsid w:val="00772B21"/>
    <w:rsid w:val="007734E7"/>
    <w:rsid w:val="007736DD"/>
    <w:rsid w:val="00773AA9"/>
    <w:rsid w:val="007745A2"/>
    <w:rsid w:val="0077469B"/>
    <w:rsid w:val="007749DD"/>
    <w:rsid w:val="007752AC"/>
    <w:rsid w:val="007761C4"/>
    <w:rsid w:val="00776312"/>
    <w:rsid w:val="007769DC"/>
    <w:rsid w:val="00776EE4"/>
    <w:rsid w:val="00777046"/>
    <w:rsid w:val="007772F7"/>
    <w:rsid w:val="00780650"/>
    <w:rsid w:val="00780C8E"/>
    <w:rsid w:val="00781F05"/>
    <w:rsid w:val="00782872"/>
    <w:rsid w:val="0078311C"/>
    <w:rsid w:val="00783171"/>
    <w:rsid w:val="007832C9"/>
    <w:rsid w:val="00784704"/>
    <w:rsid w:val="0078486B"/>
    <w:rsid w:val="00785D0B"/>
    <w:rsid w:val="0078614C"/>
    <w:rsid w:val="007863A0"/>
    <w:rsid w:val="00786F4E"/>
    <w:rsid w:val="007870CC"/>
    <w:rsid w:val="007901B8"/>
    <w:rsid w:val="00790DD9"/>
    <w:rsid w:val="007912B9"/>
    <w:rsid w:val="007918CF"/>
    <w:rsid w:val="007921B9"/>
    <w:rsid w:val="00792A01"/>
    <w:rsid w:val="00792B0B"/>
    <w:rsid w:val="007934AD"/>
    <w:rsid w:val="0079354D"/>
    <w:rsid w:val="007938AB"/>
    <w:rsid w:val="00793DBC"/>
    <w:rsid w:val="00794FBF"/>
    <w:rsid w:val="007951FD"/>
    <w:rsid w:val="007959AB"/>
    <w:rsid w:val="007967D4"/>
    <w:rsid w:val="007970F3"/>
    <w:rsid w:val="0079753E"/>
    <w:rsid w:val="007A0D4D"/>
    <w:rsid w:val="007A178F"/>
    <w:rsid w:val="007A262C"/>
    <w:rsid w:val="007A29D0"/>
    <w:rsid w:val="007A341A"/>
    <w:rsid w:val="007A3542"/>
    <w:rsid w:val="007A369B"/>
    <w:rsid w:val="007A3DD0"/>
    <w:rsid w:val="007A453A"/>
    <w:rsid w:val="007A4D52"/>
    <w:rsid w:val="007A52FB"/>
    <w:rsid w:val="007A57B7"/>
    <w:rsid w:val="007A61EA"/>
    <w:rsid w:val="007A6374"/>
    <w:rsid w:val="007A670B"/>
    <w:rsid w:val="007A6D50"/>
    <w:rsid w:val="007A706E"/>
    <w:rsid w:val="007A7845"/>
    <w:rsid w:val="007A7C2A"/>
    <w:rsid w:val="007B17C8"/>
    <w:rsid w:val="007B19CB"/>
    <w:rsid w:val="007B2162"/>
    <w:rsid w:val="007B24AE"/>
    <w:rsid w:val="007B28D5"/>
    <w:rsid w:val="007B360B"/>
    <w:rsid w:val="007B3F3B"/>
    <w:rsid w:val="007B484F"/>
    <w:rsid w:val="007B489C"/>
    <w:rsid w:val="007B4B3C"/>
    <w:rsid w:val="007B53D2"/>
    <w:rsid w:val="007B5586"/>
    <w:rsid w:val="007B586F"/>
    <w:rsid w:val="007B5BB7"/>
    <w:rsid w:val="007B5E0C"/>
    <w:rsid w:val="007B6132"/>
    <w:rsid w:val="007B64D4"/>
    <w:rsid w:val="007B6835"/>
    <w:rsid w:val="007B6C41"/>
    <w:rsid w:val="007B6EAC"/>
    <w:rsid w:val="007B7262"/>
    <w:rsid w:val="007B758C"/>
    <w:rsid w:val="007B77A7"/>
    <w:rsid w:val="007B7951"/>
    <w:rsid w:val="007B7A4D"/>
    <w:rsid w:val="007B7C5B"/>
    <w:rsid w:val="007C0310"/>
    <w:rsid w:val="007C0612"/>
    <w:rsid w:val="007C1244"/>
    <w:rsid w:val="007C1B63"/>
    <w:rsid w:val="007C2707"/>
    <w:rsid w:val="007C2B8B"/>
    <w:rsid w:val="007C2FFC"/>
    <w:rsid w:val="007C4351"/>
    <w:rsid w:val="007C62C6"/>
    <w:rsid w:val="007C66B2"/>
    <w:rsid w:val="007C6898"/>
    <w:rsid w:val="007C74F9"/>
    <w:rsid w:val="007C79D1"/>
    <w:rsid w:val="007D0A91"/>
    <w:rsid w:val="007D11D9"/>
    <w:rsid w:val="007D136D"/>
    <w:rsid w:val="007D1995"/>
    <w:rsid w:val="007D2817"/>
    <w:rsid w:val="007D324F"/>
    <w:rsid w:val="007D3306"/>
    <w:rsid w:val="007D33C5"/>
    <w:rsid w:val="007D3E26"/>
    <w:rsid w:val="007D3FE5"/>
    <w:rsid w:val="007D3FEE"/>
    <w:rsid w:val="007D443D"/>
    <w:rsid w:val="007D447D"/>
    <w:rsid w:val="007D540D"/>
    <w:rsid w:val="007D563D"/>
    <w:rsid w:val="007D5869"/>
    <w:rsid w:val="007D5BF1"/>
    <w:rsid w:val="007D60AC"/>
    <w:rsid w:val="007D6255"/>
    <w:rsid w:val="007D674D"/>
    <w:rsid w:val="007D6A80"/>
    <w:rsid w:val="007D6B86"/>
    <w:rsid w:val="007D7B61"/>
    <w:rsid w:val="007D7E84"/>
    <w:rsid w:val="007E044F"/>
    <w:rsid w:val="007E1150"/>
    <w:rsid w:val="007E12C7"/>
    <w:rsid w:val="007E1BC8"/>
    <w:rsid w:val="007E1F06"/>
    <w:rsid w:val="007E2819"/>
    <w:rsid w:val="007E2989"/>
    <w:rsid w:val="007E2D46"/>
    <w:rsid w:val="007E3D9B"/>
    <w:rsid w:val="007E4148"/>
    <w:rsid w:val="007E4952"/>
    <w:rsid w:val="007E4DE0"/>
    <w:rsid w:val="007E556E"/>
    <w:rsid w:val="007E5AF8"/>
    <w:rsid w:val="007E6199"/>
    <w:rsid w:val="007E6D2E"/>
    <w:rsid w:val="007E6E8C"/>
    <w:rsid w:val="007E78E9"/>
    <w:rsid w:val="007E793B"/>
    <w:rsid w:val="007E7C99"/>
    <w:rsid w:val="007F004B"/>
    <w:rsid w:val="007F0884"/>
    <w:rsid w:val="007F0E75"/>
    <w:rsid w:val="007F1B2D"/>
    <w:rsid w:val="007F1E3B"/>
    <w:rsid w:val="007F28C5"/>
    <w:rsid w:val="007F2D8E"/>
    <w:rsid w:val="007F2DCE"/>
    <w:rsid w:val="007F34EC"/>
    <w:rsid w:val="007F3F9B"/>
    <w:rsid w:val="007F4A22"/>
    <w:rsid w:val="007F4BDE"/>
    <w:rsid w:val="007F4D94"/>
    <w:rsid w:val="007F52A8"/>
    <w:rsid w:val="007F54DE"/>
    <w:rsid w:val="007F5890"/>
    <w:rsid w:val="007F5A19"/>
    <w:rsid w:val="007F5C4B"/>
    <w:rsid w:val="007F6824"/>
    <w:rsid w:val="007F6A93"/>
    <w:rsid w:val="007F7992"/>
    <w:rsid w:val="008002B8"/>
    <w:rsid w:val="00800620"/>
    <w:rsid w:val="00800D43"/>
    <w:rsid w:val="00800DAA"/>
    <w:rsid w:val="0080100A"/>
    <w:rsid w:val="0080108C"/>
    <w:rsid w:val="008013FE"/>
    <w:rsid w:val="00801B19"/>
    <w:rsid w:val="00801BC0"/>
    <w:rsid w:val="00802115"/>
    <w:rsid w:val="00802704"/>
    <w:rsid w:val="00802767"/>
    <w:rsid w:val="0080290E"/>
    <w:rsid w:val="00802A60"/>
    <w:rsid w:val="00803497"/>
    <w:rsid w:val="00803A1C"/>
    <w:rsid w:val="00804141"/>
    <w:rsid w:val="008049B8"/>
    <w:rsid w:val="00804EF9"/>
    <w:rsid w:val="008057A9"/>
    <w:rsid w:val="008062AD"/>
    <w:rsid w:val="00810567"/>
    <w:rsid w:val="008105DA"/>
    <w:rsid w:val="008108E0"/>
    <w:rsid w:val="00810B38"/>
    <w:rsid w:val="00810E47"/>
    <w:rsid w:val="0081107E"/>
    <w:rsid w:val="008111D4"/>
    <w:rsid w:val="008140FE"/>
    <w:rsid w:val="0081444A"/>
    <w:rsid w:val="00814FB8"/>
    <w:rsid w:val="00815553"/>
    <w:rsid w:val="0081564A"/>
    <w:rsid w:val="00815ACA"/>
    <w:rsid w:val="00815D5B"/>
    <w:rsid w:val="00815EAA"/>
    <w:rsid w:val="00816741"/>
    <w:rsid w:val="00816AA1"/>
    <w:rsid w:val="00816DEF"/>
    <w:rsid w:val="008175E1"/>
    <w:rsid w:val="00817D2D"/>
    <w:rsid w:val="0082079E"/>
    <w:rsid w:val="008207EC"/>
    <w:rsid w:val="00820F08"/>
    <w:rsid w:val="00820FEA"/>
    <w:rsid w:val="008217E6"/>
    <w:rsid w:val="0082186B"/>
    <w:rsid w:val="00821CB5"/>
    <w:rsid w:val="0082244F"/>
    <w:rsid w:val="0082253C"/>
    <w:rsid w:val="008226D6"/>
    <w:rsid w:val="00823F0A"/>
    <w:rsid w:val="00823F99"/>
    <w:rsid w:val="008259FD"/>
    <w:rsid w:val="00825D8F"/>
    <w:rsid w:val="00825E07"/>
    <w:rsid w:val="00826540"/>
    <w:rsid w:val="00826681"/>
    <w:rsid w:val="008274B9"/>
    <w:rsid w:val="00827867"/>
    <w:rsid w:val="00830BF3"/>
    <w:rsid w:val="008314EA"/>
    <w:rsid w:val="00831A60"/>
    <w:rsid w:val="00831CF0"/>
    <w:rsid w:val="00831E74"/>
    <w:rsid w:val="00831FCB"/>
    <w:rsid w:val="008321AA"/>
    <w:rsid w:val="008322D5"/>
    <w:rsid w:val="00832926"/>
    <w:rsid w:val="00833114"/>
    <w:rsid w:val="008331C7"/>
    <w:rsid w:val="008337E3"/>
    <w:rsid w:val="00833D73"/>
    <w:rsid w:val="00833E27"/>
    <w:rsid w:val="00833FC3"/>
    <w:rsid w:val="00833FFF"/>
    <w:rsid w:val="0083434A"/>
    <w:rsid w:val="008345D9"/>
    <w:rsid w:val="00834812"/>
    <w:rsid w:val="00834B23"/>
    <w:rsid w:val="00834DF9"/>
    <w:rsid w:val="0083559A"/>
    <w:rsid w:val="00835F22"/>
    <w:rsid w:val="00836135"/>
    <w:rsid w:val="00836367"/>
    <w:rsid w:val="00836F85"/>
    <w:rsid w:val="00837C4F"/>
    <w:rsid w:val="0084057F"/>
    <w:rsid w:val="00840747"/>
    <w:rsid w:val="008409D8"/>
    <w:rsid w:val="008414AE"/>
    <w:rsid w:val="00841A6C"/>
    <w:rsid w:val="0084206F"/>
    <w:rsid w:val="00842AFA"/>
    <w:rsid w:val="00843740"/>
    <w:rsid w:val="0084384D"/>
    <w:rsid w:val="00844146"/>
    <w:rsid w:val="0084417A"/>
    <w:rsid w:val="008444F6"/>
    <w:rsid w:val="008445E0"/>
    <w:rsid w:val="0084468E"/>
    <w:rsid w:val="008449CC"/>
    <w:rsid w:val="0084529C"/>
    <w:rsid w:val="008454C5"/>
    <w:rsid w:val="00845503"/>
    <w:rsid w:val="00845927"/>
    <w:rsid w:val="0084592C"/>
    <w:rsid w:val="00845D69"/>
    <w:rsid w:val="00845FCB"/>
    <w:rsid w:val="008469E7"/>
    <w:rsid w:val="00846D0E"/>
    <w:rsid w:val="008470C2"/>
    <w:rsid w:val="00847361"/>
    <w:rsid w:val="00850B4C"/>
    <w:rsid w:val="00850BAF"/>
    <w:rsid w:val="0085109E"/>
    <w:rsid w:val="00851D80"/>
    <w:rsid w:val="00852F78"/>
    <w:rsid w:val="00853323"/>
    <w:rsid w:val="00853AAF"/>
    <w:rsid w:val="00854366"/>
    <w:rsid w:val="008552BC"/>
    <w:rsid w:val="00855308"/>
    <w:rsid w:val="0085605D"/>
    <w:rsid w:val="008563B9"/>
    <w:rsid w:val="00857EB7"/>
    <w:rsid w:val="00860122"/>
    <w:rsid w:val="00860328"/>
    <w:rsid w:val="00860AA1"/>
    <w:rsid w:val="00860CF7"/>
    <w:rsid w:val="00861845"/>
    <w:rsid w:val="008620BF"/>
    <w:rsid w:val="00862539"/>
    <w:rsid w:val="00862976"/>
    <w:rsid w:val="00862991"/>
    <w:rsid w:val="00862C55"/>
    <w:rsid w:val="00863434"/>
    <w:rsid w:val="0086382C"/>
    <w:rsid w:val="00863B03"/>
    <w:rsid w:val="00864027"/>
    <w:rsid w:val="008641F7"/>
    <w:rsid w:val="00864C58"/>
    <w:rsid w:val="00865CBF"/>
    <w:rsid w:val="00866075"/>
    <w:rsid w:val="008662B6"/>
    <w:rsid w:val="00866336"/>
    <w:rsid w:val="0086737A"/>
    <w:rsid w:val="00867B20"/>
    <w:rsid w:val="00867D17"/>
    <w:rsid w:val="008702DA"/>
    <w:rsid w:val="008706A1"/>
    <w:rsid w:val="00870959"/>
    <w:rsid w:val="00871401"/>
    <w:rsid w:val="00872128"/>
    <w:rsid w:val="0087236A"/>
    <w:rsid w:val="00872409"/>
    <w:rsid w:val="00872F15"/>
    <w:rsid w:val="00872F36"/>
    <w:rsid w:val="00873340"/>
    <w:rsid w:val="008733E7"/>
    <w:rsid w:val="00873BE4"/>
    <w:rsid w:val="008741B6"/>
    <w:rsid w:val="00875562"/>
    <w:rsid w:val="008758BC"/>
    <w:rsid w:val="00875EDC"/>
    <w:rsid w:val="00876DE3"/>
    <w:rsid w:val="00877376"/>
    <w:rsid w:val="00880FB2"/>
    <w:rsid w:val="00880FBA"/>
    <w:rsid w:val="00881193"/>
    <w:rsid w:val="008816EF"/>
    <w:rsid w:val="00881829"/>
    <w:rsid w:val="00881CF1"/>
    <w:rsid w:val="008826B8"/>
    <w:rsid w:val="00883336"/>
    <w:rsid w:val="008841B0"/>
    <w:rsid w:val="0088481E"/>
    <w:rsid w:val="00884E70"/>
    <w:rsid w:val="00885AC3"/>
    <w:rsid w:val="00885AEC"/>
    <w:rsid w:val="00885AFA"/>
    <w:rsid w:val="008867B2"/>
    <w:rsid w:val="00886C73"/>
    <w:rsid w:val="008871B2"/>
    <w:rsid w:val="008904A1"/>
    <w:rsid w:val="00890D88"/>
    <w:rsid w:val="0089287A"/>
    <w:rsid w:val="0089315C"/>
    <w:rsid w:val="00893343"/>
    <w:rsid w:val="00894160"/>
    <w:rsid w:val="00894AFE"/>
    <w:rsid w:val="00894FB2"/>
    <w:rsid w:val="008955EC"/>
    <w:rsid w:val="00896199"/>
    <w:rsid w:val="00896F50"/>
    <w:rsid w:val="00897228"/>
    <w:rsid w:val="008972C3"/>
    <w:rsid w:val="0089767A"/>
    <w:rsid w:val="00897A30"/>
    <w:rsid w:val="00897A47"/>
    <w:rsid w:val="008A0822"/>
    <w:rsid w:val="008A155D"/>
    <w:rsid w:val="008A18DD"/>
    <w:rsid w:val="008A209E"/>
    <w:rsid w:val="008A2242"/>
    <w:rsid w:val="008A2243"/>
    <w:rsid w:val="008A2E3D"/>
    <w:rsid w:val="008A303E"/>
    <w:rsid w:val="008A3060"/>
    <w:rsid w:val="008A399D"/>
    <w:rsid w:val="008A3FDA"/>
    <w:rsid w:val="008A4456"/>
    <w:rsid w:val="008A4FD8"/>
    <w:rsid w:val="008A5272"/>
    <w:rsid w:val="008A579E"/>
    <w:rsid w:val="008A591D"/>
    <w:rsid w:val="008A5A18"/>
    <w:rsid w:val="008A6347"/>
    <w:rsid w:val="008A671B"/>
    <w:rsid w:val="008A6956"/>
    <w:rsid w:val="008A6CEC"/>
    <w:rsid w:val="008A7AF8"/>
    <w:rsid w:val="008B0394"/>
    <w:rsid w:val="008B0EBE"/>
    <w:rsid w:val="008B0F6D"/>
    <w:rsid w:val="008B1321"/>
    <w:rsid w:val="008B1726"/>
    <w:rsid w:val="008B1F9F"/>
    <w:rsid w:val="008B202B"/>
    <w:rsid w:val="008B2A37"/>
    <w:rsid w:val="008B3386"/>
    <w:rsid w:val="008B3835"/>
    <w:rsid w:val="008B397F"/>
    <w:rsid w:val="008B4001"/>
    <w:rsid w:val="008B4161"/>
    <w:rsid w:val="008B41A7"/>
    <w:rsid w:val="008B5C43"/>
    <w:rsid w:val="008B5ECA"/>
    <w:rsid w:val="008B6897"/>
    <w:rsid w:val="008B773B"/>
    <w:rsid w:val="008B7776"/>
    <w:rsid w:val="008C0DCE"/>
    <w:rsid w:val="008C1A1A"/>
    <w:rsid w:val="008C1EE4"/>
    <w:rsid w:val="008C2188"/>
    <w:rsid w:val="008C2385"/>
    <w:rsid w:val="008C28BA"/>
    <w:rsid w:val="008C3628"/>
    <w:rsid w:val="008C4562"/>
    <w:rsid w:val="008C5D80"/>
    <w:rsid w:val="008C69FD"/>
    <w:rsid w:val="008C76DC"/>
    <w:rsid w:val="008C7DE7"/>
    <w:rsid w:val="008D0893"/>
    <w:rsid w:val="008D17A3"/>
    <w:rsid w:val="008D1A77"/>
    <w:rsid w:val="008D200D"/>
    <w:rsid w:val="008D2123"/>
    <w:rsid w:val="008D23F1"/>
    <w:rsid w:val="008D3237"/>
    <w:rsid w:val="008D39E6"/>
    <w:rsid w:val="008D40D1"/>
    <w:rsid w:val="008D488B"/>
    <w:rsid w:val="008D55DE"/>
    <w:rsid w:val="008D5644"/>
    <w:rsid w:val="008D5983"/>
    <w:rsid w:val="008D5B1C"/>
    <w:rsid w:val="008D656F"/>
    <w:rsid w:val="008D687E"/>
    <w:rsid w:val="008D7BA5"/>
    <w:rsid w:val="008E06CF"/>
    <w:rsid w:val="008E09D8"/>
    <w:rsid w:val="008E0D85"/>
    <w:rsid w:val="008E15DA"/>
    <w:rsid w:val="008E17D5"/>
    <w:rsid w:val="008E1804"/>
    <w:rsid w:val="008E1BB1"/>
    <w:rsid w:val="008E1E61"/>
    <w:rsid w:val="008E2106"/>
    <w:rsid w:val="008E211A"/>
    <w:rsid w:val="008E2578"/>
    <w:rsid w:val="008E2CF8"/>
    <w:rsid w:val="008E3422"/>
    <w:rsid w:val="008E3FE9"/>
    <w:rsid w:val="008E50C7"/>
    <w:rsid w:val="008E56C7"/>
    <w:rsid w:val="008E59AE"/>
    <w:rsid w:val="008E7C5A"/>
    <w:rsid w:val="008F037C"/>
    <w:rsid w:val="008F118E"/>
    <w:rsid w:val="008F1260"/>
    <w:rsid w:val="008F3012"/>
    <w:rsid w:val="008F3872"/>
    <w:rsid w:val="008F3954"/>
    <w:rsid w:val="008F3D76"/>
    <w:rsid w:val="008F3EBD"/>
    <w:rsid w:val="008F44E1"/>
    <w:rsid w:val="008F4531"/>
    <w:rsid w:val="008F4EC2"/>
    <w:rsid w:val="008F4F1D"/>
    <w:rsid w:val="008F51FF"/>
    <w:rsid w:val="008F54D5"/>
    <w:rsid w:val="008F5525"/>
    <w:rsid w:val="008F55AF"/>
    <w:rsid w:val="008F5F42"/>
    <w:rsid w:val="008F7909"/>
    <w:rsid w:val="009003C7"/>
    <w:rsid w:val="0090061C"/>
    <w:rsid w:val="009006AC"/>
    <w:rsid w:val="00900A19"/>
    <w:rsid w:val="00900C68"/>
    <w:rsid w:val="0090227C"/>
    <w:rsid w:val="009025A3"/>
    <w:rsid w:val="0090328F"/>
    <w:rsid w:val="0090339A"/>
    <w:rsid w:val="0090350E"/>
    <w:rsid w:val="00905054"/>
    <w:rsid w:val="009064EA"/>
    <w:rsid w:val="00907618"/>
    <w:rsid w:val="00907BEF"/>
    <w:rsid w:val="00907FF8"/>
    <w:rsid w:val="009100A5"/>
    <w:rsid w:val="00910C93"/>
    <w:rsid w:val="009110F0"/>
    <w:rsid w:val="009124CE"/>
    <w:rsid w:val="009134CF"/>
    <w:rsid w:val="00913AB1"/>
    <w:rsid w:val="00913CC7"/>
    <w:rsid w:val="00913D0D"/>
    <w:rsid w:val="00913E3A"/>
    <w:rsid w:val="00913F0C"/>
    <w:rsid w:val="009148F0"/>
    <w:rsid w:val="00914CB1"/>
    <w:rsid w:val="0091577E"/>
    <w:rsid w:val="00916436"/>
    <w:rsid w:val="00916672"/>
    <w:rsid w:val="009173BC"/>
    <w:rsid w:val="00917CDE"/>
    <w:rsid w:val="0092061A"/>
    <w:rsid w:val="00920C51"/>
    <w:rsid w:val="00920CC8"/>
    <w:rsid w:val="00921523"/>
    <w:rsid w:val="00921A9B"/>
    <w:rsid w:val="00923461"/>
    <w:rsid w:val="009253C4"/>
    <w:rsid w:val="00926605"/>
    <w:rsid w:val="00926DDE"/>
    <w:rsid w:val="00926E45"/>
    <w:rsid w:val="00926EA3"/>
    <w:rsid w:val="00927061"/>
    <w:rsid w:val="00927B04"/>
    <w:rsid w:val="009305CE"/>
    <w:rsid w:val="009309B9"/>
    <w:rsid w:val="00930E27"/>
    <w:rsid w:val="009317AA"/>
    <w:rsid w:val="00931F3B"/>
    <w:rsid w:val="009323C3"/>
    <w:rsid w:val="0093303E"/>
    <w:rsid w:val="0093338C"/>
    <w:rsid w:val="00933F00"/>
    <w:rsid w:val="00933F24"/>
    <w:rsid w:val="00934BBD"/>
    <w:rsid w:val="00934D1A"/>
    <w:rsid w:val="00936886"/>
    <w:rsid w:val="00936DDB"/>
    <w:rsid w:val="00937185"/>
    <w:rsid w:val="00937426"/>
    <w:rsid w:val="00940879"/>
    <w:rsid w:val="00941169"/>
    <w:rsid w:val="00941768"/>
    <w:rsid w:val="00941811"/>
    <w:rsid w:val="00941833"/>
    <w:rsid w:val="00943437"/>
    <w:rsid w:val="00943E84"/>
    <w:rsid w:val="00944AF8"/>
    <w:rsid w:val="00945F52"/>
    <w:rsid w:val="00946362"/>
    <w:rsid w:val="009464DE"/>
    <w:rsid w:val="0094659D"/>
    <w:rsid w:val="00946C5C"/>
    <w:rsid w:val="00946C6F"/>
    <w:rsid w:val="009476EC"/>
    <w:rsid w:val="00947BBE"/>
    <w:rsid w:val="0095021D"/>
    <w:rsid w:val="0095071E"/>
    <w:rsid w:val="0095114F"/>
    <w:rsid w:val="00951509"/>
    <w:rsid w:val="00951BBB"/>
    <w:rsid w:val="00952085"/>
    <w:rsid w:val="009521B2"/>
    <w:rsid w:val="0095240B"/>
    <w:rsid w:val="009528A7"/>
    <w:rsid w:val="00952B52"/>
    <w:rsid w:val="00954F1A"/>
    <w:rsid w:val="00955162"/>
    <w:rsid w:val="00955750"/>
    <w:rsid w:val="009564F7"/>
    <w:rsid w:val="00956BB1"/>
    <w:rsid w:val="009572EA"/>
    <w:rsid w:val="0096150E"/>
    <w:rsid w:val="009618E3"/>
    <w:rsid w:val="00961EFC"/>
    <w:rsid w:val="009624D4"/>
    <w:rsid w:val="009631C2"/>
    <w:rsid w:val="00963736"/>
    <w:rsid w:val="0096422E"/>
    <w:rsid w:val="0096448E"/>
    <w:rsid w:val="00965400"/>
    <w:rsid w:val="009658B6"/>
    <w:rsid w:val="00965BEA"/>
    <w:rsid w:val="00965EA6"/>
    <w:rsid w:val="00966AED"/>
    <w:rsid w:val="009675B3"/>
    <w:rsid w:val="00967887"/>
    <w:rsid w:val="009678FC"/>
    <w:rsid w:val="00967CB8"/>
    <w:rsid w:val="00970450"/>
    <w:rsid w:val="00970648"/>
    <w:rsid w:val="00971157"/>
    <w:rsid w:val="00971937"/>
    <w:rsid w:val="00971D09"/>
    <w:rsid w:val="00972381"/>
    <w:rsid w:val="00972A02"/>
    <w:rsid w:val="009732D6"/>
    <w:rsid w:val="00973534"/>
    <w:rsid w:val="009751AD"/>
    <w:rsid w:val="009758BA"/>
    <w:rsid w:val="00976329"/>
    <w:rsid w:val="00976AC9"/>
    <w:rsid w:val="00976D81"/>
    <w:rsid w:val="00977C27"/>
    <w:rsid w:val="00977C46"/>
    <w:rsid w:val="00980555"/>
    <w:rsid w:val="009805E9"/>
    <w:rsid w:val="00981348"/>
    <w:rsid w:val="0098160C"/>
    <w:rsid w:val="009816EB"/>
    <w:rsid w:val="009817D0"/>
    <w:rsid w:val="00981AA0"/>
    <w:rsid w:val="00981CF4"/>
    <w:rsid w:val="009820EC"/>
    <w:rsid w:val="0098215A"/>
    <w:rsid w:val="00982B73"/>
    <w:rsid w:val="00982E25"/>
    <w:rsid w:val="00982F41"/>
    <w:rsid w:val="0098498D"/>
    <w:rsid w:val="009852F9"/>
    <w:rsid w:val="00985D92"/>
    <w:rsid w:val="009862D0"/>
    <w:rsid w:val="00986EF7"/>
    <w:rsid w:val="009875E5"/>
    <w:rsid w:val="0098780D"/>
    <w:rsid w:val="009878B7"/>
    <w:rsid w:val="00987DCB"/>
    <w:rsid w:val="009903C4"/>
    <w:rsid w:val="0099086A"/>
    <w:rsid w:val="009910BD"/>
    <w:rsid w:val="00991714"/>
    <w:rsid w:val="00991A60"/>
    <w:rsid w:val="00991CE9"/>
    <w:rsid w:val="00991FAE"/>
    <w:rsid w:val="00992606"/>
    <w:rsid w:val="0099337B"/>
    <w:rsid w:val="0099371F"/>
    <w:rsid w:val="00993BE8"/>
    <w:rsid w:val="00994044"/>
    <w:rsid w:val="0099435B"/>
    <w:rsid w:val="009944EF"/>
    <w:rsid w:val="009951D4"/>
    <w:rsid w:val="00995816"/>
    <w:rsid w:val="00995AA0"/>
    <w:rsid w:val="00996E89"/>
    <w:rsid w:val="009972E3"/>
    <w:rsid w:val="009A0172"/>
    <w:rsid w:val="009A0599"/>
    <w:rsid w:val="009A08C1"/>
    <w:rsid w:val="009A1090"/>
    <w:rsid w:val="009A12CF"/>
    <w:rsid w:val="009A1576"/>
    <w:rsid w:val="009A1A7E"/>
    <w:rsid w:val="009A26A0"/>
    <w:rsid w:val="009A3912"/>
    <w:rsid w:val="009A42D2"/>
    <w:rsid w:val="009A53AF"/>
    <w:rsid w:val="009A53FF"/>
    <w:rsid w:val="009A63F9"/>
    <w:rsid w:val="009A6A87"/>
    <w:rsid w:val="009A6AF1"/>
    <w:rsid w:val="009B050E"/>
    <w:rsid w:val="009B0C32"/>
    <w:rsid w:val="009B16FE"/>
    <w:rsid w:val="009B1C0A"/>
    <w:rsid w:val="009B21DA"/>
    <w:rsid w:val="009B2B98"/>
    <w:rsid w:val="009B2E45"/>
    <w:rsid w:val="009B3055"/>
    <w:rsid w:val="009B317D"/>
    <w:rsid w:val="009B3187"/>
    <w:rsid w:val="009B34B5"/>
    <w:rsid w:val="009B4820"/>
    <w:rsid w:val="009B5302"/>
    <w:rsid w:val="009B5DB0"/>
    <w:rsid w:val="009B6B06"/>
    <w:rsid w:val="009B6DEB"/>
    <w:rsid w:val="009B751C"/>
    <w:rsid w:val="009B788F"/>
    <w:rsid w:val="009B7CFF"/>
    <w:rsid w:val="009C133E"/>
    <w:rsid w:val="009C1B8C"/>
    <w:rsid w:val="009C1E4C"/>
    <w:rsid w:val="009C2D8B"/>
    <w:rsid w:val="009C3156"/>
    <w:rsid w:val="009C4921"/>
    <w:rsid w:val="009C4A45"/>
    <w:rsid w:val="009C5B8F"/>
    <w:rsid w:val="009C6722"/>
    <w:rsid w:val="009C6BFC"/>
    <w:rsid w:val="009C6DC9"/>
    <w:rsid w:val="009C7AF8"/>
    <w:rsid w:val="009C7C41"/>
    <w:rsid w:val="009D0001"/>
    <w:rsid w:val="009D1E24"/>
    <w:rsid w:val="009D2299"/>
    <w:rsid w:val="009D27EE"/>
    <w:rsid w:val="009D2F08"/>
    <w:rsid w:val="009D37EC"/>
    <w:rsid w:val="009D3C41"/>
    <w:rsid w:val="009D4097"/>
    <w:rsid w:val="009D4E9F"/>
    <w:rsid w:val="009D5C66"/>
    <w:rsid w:val="009D605F"/>
    <w:rsid w:val="009D78A1"/>
    <w:rsid w:val="009E04FE"/>
    <w:rsid w:val="009E06B9"/>
    <w:rsid w:val="009E088F"/>
    <w:rsid w:val="009E13D9"/>
    <w:rsid w:val="009E14E2"/>
    <w:rsid w:val="009E1661"/>
    <w:rsid w:val="009E1681"/>
    <w:rsid w:val="009E17BD"/>
    <w:rsid w:val="009E1D9D"/>
    <w:rsid w:val="009E2597"/>
    <w:rsid w:val="009E2B95"/>
    <w:rsid w:val="009E2D8F"/>
    <w:rsid w:val="009E3198"/>
    <w:rsid w:val="009E441E"/>
    <w:rsid w:val="009E55C1"/>
    <w:rsid w:val="009E6478"/>
    <w:rsid w:val="009E74A2"/>
    <w:rsid w:val="009E7A45"/>
    <w:rsid w:val="009F00EE"/>
    <w:rsid w:val="009F0398"/>
    <w:rsid w:val="009F1520"/>
    <w:rsid w:val="009F160D"/>
    <w:rsid w:val="009F2318"/>
    <w:rsid w:val="009F239E"/>
    <w:rsid w:val="009F39A4"/>
    <w:rsid w:val="009F43A6"/>
    <w:rsid w:val="009F51A8"/>
    <w:rsid w:val="009F587E"/>
    <w:rsid w:val="009F5CE2"/>
    <w:rsid w:val="009F5F15"/>
    <w:rsid w:val="009F6A63"/>
    <w:rsid w:val="009F6AB2"/>
    <w:rsid w:val="009F7718"/>
    <w:rsid w:val="009F7B27"/>
    <w:rsid w:val="00A003FC"/>
    <w:rsid w:val="00A00CF8"/>
    <w:rsid w:val="00A013B8"/>
    <w:rsid w:val="00A017FD"/>
    <w:rsid w:val="00A01931"/>
    <w:rsid w:val="00A01A5B"/>
    <w:rsid w:val="00A02370"/>
    <w:rsid w:val="00A023A2"/>
    <w:rsid w:val="00A02AD0"/>
    <w:rsid w:val="00A0313D"/>
    <w:rsid w:val="00A03575"/>
    <w:rsid w:val="00A03731"/>
    <w:rsid w:val="00A03C50"/>
    <w:rsid w:val="00A05FCF"/>
    <w:rsid w:val="00A06978"/>
    <w:rsid w:val="00A06DD4"/>
    <w:rsid w:val="00A07162"/>
    <w:rsid w:val="00A074DC"/>
    <w:rsid w:val="00A10A6C"/>
    <w:rsid w:val="00A11811"/>
    <w:rsid w:val="00A12562"/>
    <w:rsid w:val="00A127CB"/>
    <w:rsid w:val="00A131CC"/>
    <w:rsid w:val="00A13559"/>
    <w:rsid w:val="00A13C93"/>
    <w:rsid w:val="00A14A4A"/>
    <w:rsid w:val="00A14CD2"/>
    <w:rsid w:val="00A1577B"/>
    <w:rsid w:val="00A15D5B"/>
    <w:rsid w:val="00A15F0E"/>
    <w:rsid w:val="00A1649E"/>
    <w:rsid w:val="00A17802"/>
    <w:rsid w:val="00A17846"/>
    <w:rsid w:val="00A20120"/>
    <w:rsid w:val="00A20FF8"/>
    <w:rsid w:val="00A215B9"/>
    <w:rsid w:val="00A21DC5"/>
    <w:rsid w:val="00A222FA"/>
    <w:rsid w:val="00A22968"/>
    <w:rsid w:val="00A22E51"/>
    <w:rsid w:val="00A230CF"/>
    <w:rsid w:val="00A23508"/>
    <w:rsid w:val="00A2393F"/>
    <w:rsid w:val="00A23C8C"/>
    <w:rsid w:val="00A24363"/>
    <w:rsid w:val="00A24CA7"/>
    <w:rsid w:val="00A251A9"/>
    <w:rsid w:val="00A25DB4"/>
    <w:rsid w:val="00A26AB0"/>
    <w:rsid w:val="00A27880"/>
    <w:rsid w:val="00A27CD6"/>
    <w:rsid w:val="00A27EDB"/>
    <w:rsid w:val="00A301CA"/>
    <w:rsid w:val="00A308FB"/>
    <w:rsid w:val="00A31D22"/>
    <w:rsid w:val="00A330BE"/>
    <w:rsid w:val="00A33871"/>
    <w:rsid w:val="00A342F1"/>
    <w:rsid w:val="00A35207"/>
    <w:rsid w:val="00A35492"/>
    <w:rsid w:val="00A35C8E"/>
    <w:rsid w:val="00A366FD"/>
    <w:rsid w:val="00A37D26"/>
    <w:rsid w:val="00A40823"/>
    <w:rsid w:val="00A40A44"/>
    <w:rsid w:val="00A40D0E"/>
    <w:rsid w:val="00A41467"/>
    <w:rsid w:val="00A41A79"/>
    <w:rsid w:val="00A426A9"/>
    <w:rsid w:val="00A42F1C"/>
    <w:rsid w:val="00A43259"/>
    <w:rsid w:val="00A43CB0"/>
    <w:rsid w:val="00A43F8C"/>
    <w:rsid w:val="00A44A23"/>
    <w:rsid w:val="00A45488"/>
    <w:rsid w:val="00A460C8"/>
    <w:rsid w:val="00A46EA9"/>
    <w:rsid w:val="00A47027"/>
    <w:rsid w:val="00A475B1"/>
    <w:rsid w:val="00A47774"/>
    <w:rsid w:val="00A50438"/>
    <w:rsid w:val="00A50DEF"/>
    <w:rsid w:val="00A51753"/>
    <w:rsid w:val="00A5270B"/>
    <w:rsid w:val="00A527D3"/>
    <w:rsid w:val="00A52B27"/>
    <w:rsid w:val="00A53088"/>
    <w:rsid w:val="00A54BB0"/>
    <w:rsid w:val="00A559D6"/>
    <w:rsid w:val="00A5680F"/>
    <w:rsid w:val="00A5685E"/>
    <w:rsid w:val="00A601FD"/>
    <w:rsid w:val="00A6039B"/>
    <w:rsid w:val="00A608DB"/>
    <w:rsid w:val="00A61612"/>
    <w:rsid w:val="00A61957"/>
    <w:rsid w:val="00A625A8"/>
    <w:rsid w:val="00A62BBA"/>
    <w:rsid w:val="00A630A8"/>
    <w:rsid w:val="00A63755"/>
    <w:rsid w:val="00A63859"/>
    <w:rsid w:val="00A643B4"/>
    <w:rsid w:val="00A644D2"/>
    <w:rsid w:val="00A6458C"/>
    <w:rsid w:val="00A646B0"/>
    <w:rsid w:val="00A64708"/>
    <w:rsid w:val="00A6563B"/>
    <w:rsid w:val="00A666E9"/>
    <w:rsid w:val="00A66B7D"/>
    <w:rsid w:val="00A705B0"/>
    <w:rsid w:val="00A71095"/>
    <w:rsid w:val="00A714BD"/>
    <w:rsid w:val="00A718EA"/>
    <w:rsid w:val="00A71986"/>
    <w:rsid w:val="00A719EC"/>
    <w:rsid w:val="00A71B1E"/>
    <w:rsid w:val="00A720CB"/>
    <w:rsid w:val="00A732BA"/>
    <w:rsid w:val="00A73412"/>
    <w:rsid w:val="00A73A3C"/>
    <w:rsid w:val="00A73FE5"/>
    <w:rsid w:val="00A7417B"/>
    <w:rsid w:val="00A74831"/>
    <w:rsid w:val="00A74B77"/>
    <w:rsid w:val="00A74E94"/>
    <w:rsid w:val="00A76823"/>
    <w:rsid w:val="00A76A40"/>
    <w:rsid w:val="00A76C4E"/>
    <w:rsid w:val="00A77973"/>
    <w:rsid w:val="00A77B86"/>
    <w:rsid w:val="00A77FF6"/>
    <w:rsid w:val="00A8048D"/>
    <w:rsid w:val="00A80861"/>
    <w:rsid w:val="00A80E4D"/>
    <w:rsid w:val="00A80F85"/>
    <w:rsid w:val="00A81F59"/>
    <w:rsid w:val="00A85EAA"/>
    <w:rsid w:val="00A863C4"/>
    <w:rsid w:val="00A87579"/>
    <w:rsid w:val="00A87899"/>
    <w:rsid w:val="00A90292"/>
    <w:rsid w:val="00A9091F"/>
    <w:rsid w:val="00A916EB"/>
    <w:rsid w:val="00A924F7"/>
    <w:rsid w:val="00A92C85"/>
    <w:rsid w:val="00A92F74"/>
    <w:rsid w:val="00A93C31"/>
    <w:rsid w:val="00A93F4C"/>
    <w:rsid w:val="00A94D02"/>
    <w:rsid w:val="00A94D6B"/>
    <w:rsid w:val="00A9518F"/>
    <w:rsid w:val="00A95722"/>
    <w:rsid w:val="00A958E6"/>
    <w:rsid w:val="00A95C43"/>
    <w:rsid w:val="00A967E2"/>
    <w:rsid w:val="00A96D56"/>
    <w:rsid w:val="00A97156"/>
    <w:rsid w:val="00AA10B3"/>
    <w:rsid w:val="00AA1330"/>
    <w:rsid w:val="00AA2921"/>
    <w:rsid w:val="00AA2F86"/>
    <w:rsid w:val="00AA3067"/>
    <w:rsid w:val="00AA30B2"/>
    <w:rsid w:val="00AA3A9C"/>
    <w:rsid w:val="00AA43F2"/>
    <w:rsid w:val="00AA495E"/>
    <w:rsid w:val="00AA495F"/>
    <w:rsid w:val="00AA49C3"/>
    <w:rsid w:val="00AA5FA6"/>
    <w:rsid w:val="00AA64B2"/>
    <w:rsid w:val="00AA6874"/>
    <w:rsid w:val="00AA7542"/>
    <w:rsid w:val="00AA7558"/>
    <w:rsid w:val="00AA7723"/>
    <w:rsid w:val="00AB097E"/>
    <w:rsid w:val="00AB0E8C"/>
    <w:rsid w:val="00AB1BF9"/>
    <w:rsid w:val="00AB25D3"/>
    <w:rsid w:val="00AB296F"/>
    <w:rsid w:val="00AB29DF"/>
    <w:rsid w:val="00AB319A"/>
    <w:rsid w:val="00AB31B6"/>
    <w:rsid w:val="00AB326A"/>
    <w:rsid w:val="00AB337E"/>
    <w:rsid w:val="00AB4228"/>
    <w:rsid w:val="00AB4566"/>
    <w:rsid w:val="00AB48D2"/>
    <w:rsid w:val="00AB491D"/>
    <w:rsid w:val="00AB4B35"/>
    <w:rsid w:val="00AB6706"/>
    <w:rsid w:val="00AB6A0D"/>
    <w:rsid w:val="00AB6C2E"/>
    <w:rsid w:val="00AB73A1"/>
    <w:rsid w:val="00AB79BF"/>
    <w:rsid w:val="00AC017E"/>
    <w:rsid w:val="00AC1140"/>
    <w:rsid w:val="00AC12B7"/>
    <w:rsid w:val="00AC1364"/>
    <w:rsid w:val="00AC1E84"/>
    <w:rsid w:val="00AC2A55"/>
    <w:rsid w:val="00AC2BE8"/>
    <w:rsid w:val="00AC32E5"/>
    <w:rsid w:val="00AC3476"/>
    <w:rsid w:val="00AC4003"/>
    <w:rsid w:val="00AC4975"/>
    <w:rsid w:val="00AC5811"/>
    <w:rsid w:val="00AC60EE"/>
    <w:rsid w:val="00AC673E"/>
    <w:rsid w:val="00AC69D3"/>
    <w:rsid w:val="00AC6F51"/>
    <w:rsid w:val="00AC7F9C"/>
    <w:rsid w:val="00AD0E4C"/>
    <w:rsid w:val="00AD2206"/>
    <w:rsid w:val="00AD2323"/>
    <w:rsid w:val="00AD24DF"/>
    <w:rsid w:val="00AD26C3"/>
    <w:rsid w:val="00AD2CAB"/>
    <w:rsid w:val="00AD3128"/>
    <w:rsid w:val="00AD3177"/>
    <w:rsid w:val="00AD43B6"/>
    <w:rsid w:val="00AD5232"/>
    <w:rsid w:val="00AD5D0C"/>
    <w:rsid w:val="00AD5DCB"/>
    <w:rsid w:val="00AD631A"/>
    <w:rsid w:val="00AD65F3"/>
    <w:rsid w:val="00AD66D4"/>
    <w:rsid w:val="00AD6E28"/>
    <w:rsid w:val="00AD74DA"/>
    <w:rsid w:val="00AD7A2F"/>
    <w:rsid w:val="00AE0078"/>
    <w:rsid w:val="00AE09EC"/>
    <w:rsid w:val="00AE0C77"/>
    <w:rsid w:val="00AE1824"/>
    <w:rsid w:val="00AE220D"/>
    <w:rsid w:val="00AE296E"/>
    <w:rsid w:val="00AE2FB7"/>
    <w:rsid w:val="00AE3456"/>
    <w:rsid w:val="00AE353B"/>
    <w:rsid w:val="00AE3BDE"/>
    <w:rsid w:val="00AE556A"/>
    <w:rsid w:val="00AE5D76"/>
    <w:rsid w:val="00AE64B1"/>
    <w:rsid w:val="00AE6BE7"/>
    <w:rsid w:val="00AE71AA"/>
    <w:rsid w:val="00AE7218"/>
    <w:rsid w:val="00AE7B22"/>
    <w:rsid w:val="00AE7CF4"/>
    <w:rsid w:val="00AF0F97"/>
    <w:rsid w:val="00AF25CB"/>
    <w:rsid w:val="00AF2867"/>
    <w:rsid w:val="00AF2CAC"/>
    <w:rsid w:val="00AF3590"/>
    <w:rsid w:val="00AF3931"/>
    <w:rsid w:val="00AF4806"/>
    <w:rsid w:val="00AF4DD6"/>
    <w:rsid w:val="00AF5018"/>
    <w:rsid w:val="00AF56F2"/>
    <w:rsid w:val="00AF5E11"/>
    <w:rsid w:val="00AF6CBA"/>
    <w:rsid w:val="00AF70B6"/>
    <w:rsid w:val="00B00130"/>
    <w:rsid w:val="00B012C2"/>
    <w:rsid w:val="00B018A6"/>
    <w:rsid w:val="00B020D6"/>
    <w:rsid w:val="00B02494"/>
    <w:rsid w:val="00B024C8"/>
    <w:rsid w:val="00B02503"/>
    <w:rsid w:val="00B02D51"/>
    <w:rsid w:val="00B0309D"/>
    <w:rsid w:val="00B03312"/>
    <w:rsid w:val="00B03905"/>
    <w:rsid w:val="00B04AEB"/>
    <w:rsid w:val="00B04CCC"/>
    <w:rsid w:val="00B06212"/>
    <w:rsid w:val="00B06584"/>
    <w:rsid w:val="00B0663F"/>
    <w:rsid w:val="00B06949"/>
    <w:rsid w:val="00B06F23"/>
    <w:rsid w:val="00B0723E"/>
    <w:rsid w:val="00B0737D"/>
    <w:rsid w:val="00B0761E"/>
    <w:rsid w:val="00B07EF1"/>
    <w:rsid w:val="00B07FE5"/>
    <w:rsid w:val="00B106C9"/>
    <w:rsid w:val="00B1083A"/>
    <w:rsid w:val="00B10D99"/>
    <w:rsid w:val="00B112E2"/>
    <w:rsid w:val="00B118E1"/>
    <w:rsid w:val="00B11945"/>
    <w:rsid w:val="00B11F5D"/>
    <w:rsid w:val="00B1218B"/>
    <w:rsid w:val="00B131B2"/>
    <w:rsid w:val="00B135BF"/>
    <w:rsid w:val="00B1363A"/>
    <w:rsid w:val="00B13778"/>
    <w:rsid w:val="00B1386E"/>
    <w:rsid w:val="00B13C96"/>
    <w:rsid w:val="00B151A9"/>
    <w:rsid w:val="00B15549"/>
    <w:rsid w:val="00B1583E"/>
    <w:rsid w:val="00B16160"/>
    <w:rsid w:val="00B1659B"/>
    <w:rsid w:val="00B165AA"/>
    <w:rsid w:val="00B179DF"/>
    <w:rsid w:val="00B17C82"/>
    <w:rsid w:val="00B212EC"/>
    <w:rsid w:val="00B2180A"/>
    <w:rsid w:val="00B21921"/>
    <w:rsid w:val="00B21C4D"/>
    <w:rsid w:val="00B21C9C"/>
    <w:rsid w:val="00B21D7F"/>
    <w:rsid w:val="00B22D1D"/>
    <w:rsid w:val="00B22E17"/>
    <w:rsid w:val="00B24112"/>
    <w:rsid w:val="00B24CAB"/>
    <w:rsid w:val="00B255DA"/>
    <w:rsid w:val="00B2565F"/>
    <w:rsid w:val="00B25F93"/>
    <w:rsid w:val="00B262F6"/>
    <w:rsid w:val="00B26847"/>
    <w:rsid w:val="00B26FDD"/>
    <w:rsid w:val="00B2714E"/>
    <w:rsid w:val="00B27C96"/>
    <w:rsid w:val="00B27CFF"/>
    <w:rsid w:val="00B308C5"/>
    <w:rsid w:val="00B32C5A"/>
    <w:rsid w:val="00B32F28"/>
    <w:rsid w:val="00B33DF7"/>
    <w:rsid w:val="00B34100"/>
    <w:rsid w:val="00B34D32"/>
    <w:rsid w:val="00B35A0A"/>
    <w:rsid w:val="00B3758E"/>
    <w:rsid w:val="00B37883"/>
    <w:rsid w:val="00B40E39"/>
    <w:rsid w:val="00B40F93"/>
    <w:rsid w:val="00B4101D"/>
    <w:rsid w:val="00B41805"/>
    <w:rsid w:val="00B41A6D"/>
    <w:rsid w:val="00B42072"/>
    <w:rsid w:val="00B429D9"/>
    <w:rsid w:val="00B42F1B"/>
    <w:rsid w:val="00B43CB6"/>
    <w:rsid w:val="00B43FCD"/>
    <w:rsid w:val="00B4407E"/>
    <w:rsid w:val="00B4434E"/>
    <w:rsid w:val="00B44367"/>
    <w:rsid w:val="00B44A55"/>
    <w:rsid w:val="00B44A7C"/>
    <w:rsid w:val="00B4696B"/>
    <w:rsid w:val="00B46DF6"/>
    <w:rsid w:val="00B478C3"/>
    <w:rsid w:val="00B4793E"/>
    <w:rsid w:val="00B47BFD"/>
    <w:rsid w:val="00B47F7D"/>
    <w:rsid w:val="00B47F96"/>
    <w:rsid w:val="00B50202"/>
    <w:rsid w:val="00B50233"/>
    <w:rsid w:val="00B504D0"/>
    <w:rsid w:val="00B50B9B"/>
    <w:rsid w:val="00B511C1"/>
    <w:rsid w:val="00B513C2"/>
    <w:rsid w:val="00B515CE"/>
    <w:rsid w:val="00B51EEF"/>
    <w:rsid w:val="00B52327"/>
    <w:rsid w:val="00B52542"/>
    <w:rsid w:val="00B52A6B"/>
    <w:rsid w:val="00B52EA4"/>
    <w:rsid w:val="00B52ECD"/>
    <w:rsid w:val="00B5404B"/>
    <w:rsid w:val="00B54922"/>
    <w:rsid w:val="00B5562A"/>
    <w:rsid w:val="00B55720"/>
    <w:rsid w:val="00B55AD4"/>
    <w:rsid w:val="00B56631"/>
    <w:rsid w:val="00B57C02"/>
    <w:rsid w:val="00B57E06"/>
    <w:rsid w:val="00B57E3D"/>
    <w:rsid w:val="00B6011C"/>
    <w:rsid w:val="00B60631"/>
    <w:rsid w:val="00B60829"/>
    <w:rsid w:val="00B60924"/>
    <w:rsid w:val="00B61120"/>
    <w:rsid w:val="00B61437"/>
    <w:rsid w:val="00B62DD0"/>
    <w:rsid w:val="00B6462A"/>
    <w:rsid w:val="00B65329"/>
    <w:rsid w:val="00B65A3A"/>
    <w:rsid w:val="00B65D62"/>
    <w:rsid w:val="00B6650E"/>
    <w:rsid w:val="00B6702B"/>
    <w:rsid w:val="00B702CC"/>
    <w:rsid w:val="00B70385"/>
    <w:rsid w:val="00B7078D"/>
    <w:rsid w:val="00B70B9E"/>
    <w:rsid w:val="00B713AC"/>
    <w:rsid w:val="00B71777"/>
    <w:rsid w:val="00B71968"/>
    <w:rsid w:val="00B72C9D"/>
    <w:rsid w:val="00B72D95"/>
    <w:rsid w:val="00B72EE4"/>
    <w:rsid w:val="00B72F66"/>
    <w:rsid w:val="00B73AC8"/>
    <w:rsid w:val="00B73C3A"/>
    <w:rsid w:val="00B73C98"/>
    <w:rsid w:val="00B75910"/>
    <w:rsid w:val="00B75B72"/>
    <w:rsid w:val="00B76599"/>
    <w:rsid w:val="00B765FF"/>
    <w:rsid w:val="00B767EA"/>
    <w:rsid w:val="00B777B8"/>
    <w:rsid w:val="00B77AF4"/>
    <w:rsid w:val="00B77D56"/>
    <w:rsid w:val="00B77DB2"/>
    <w:rsid w:val="00B800F1"/>
    <w:rsid w:val="00B8021E"/>
    <w:rsid w:val="00B80744"/>
    <w:rsid w:val="00B807AC"/>
    <w:rsid w:val="00B81FF3"/>
    <w:rsid w:val="00B82A8F"/>
    <w:rsid w:val="00B8348A"/>
    <w:rsid w:val="00B840F2"/>
    <w:rsid w:val="00B844BF"/>
    <w:rsid w:val="00B8496F"/>
    <w:rsid w:val="00B85263"/>
    <w:rsid w:val="00B85348"/>
    <w:rsid w:val="00B875D5"/>
    <w:rsid w:val="00B87B8E"/>
    <w:rsid w:val="00B87F3F"/>
    <w:rsid w:val="00B90055"/>
    <w:rsid w:val="00B901F9"/>
    <w:rsid w:val="00B90E4C"/>
    <w:rsid w:val="00B913E3"/>
    <w:rsid w:val="00B91658"/>
    <w:rsid w:val="00B917A6"/>
    <w:rsid w:val="00B91B80"/>
    <w:rsid w:val="00B91E7C"/>
    <w:rsid w:val="00B937A4"/>
    <w:rsid w:val="00B93F70"/>
    <w:rsid w:val="00B951A7"/>
    <w:rsid w:val="00B953F3"/>
    <w:rsid w:val="00B95501"/>
    <w:rsid w:val="00B957E5"/>
    <w:rsid w:val="00B95807"/>
    <w:rsid w:val="00B9617C"/>
    <w:rsid w:val="00B97645"/>
    <w:rsid w:val="00B97E83"/>
    <w:rsid w:val="00BA06A8"/>
    <w:rsid w:val="00BA06E7"/>
    <w:rsid w:val="00BA0BDA"/>
    <w:rsid w:val="00BA2171"/>
    <w:rsid w:val="00BA27C6"/>
    <w:rsid w:val="00BA2AE1"/>
    <w:rsid w:val="00BA2E62"/>
    <w:rsid w:val="00BA367D"/>
    <w:rsid w:val="00BA3A5B"/>
    <w:rsid w:val="00BA4686"/>
    <w:rsid w:val="00BA4913"/>
    <w:rsid w:val="00BA4FB0"/>
    <w:rsid w:val="00BA52DE"/>
    <w:rsid w:val="00BA550C"/>
    <w:rsid w:val="00BA681E"/>
    <w:rsid w:val="00BA6921"/>
    <w:rsid w:val="00BA719F"/>
    <w:rsid w:val="00BA7766"/>
    <w:rsid w:val="00BA779D"/>
    <w:rsid w:val="00BA7C99"/>
    <w:rsid w:val="00BB0242"/>
    <w:rsid w:val="00BB07E0"/>
    <w:rsid w:val="00BB18F8"/>
    <w:rsid w:val="00BB2031"/>
    <w:rsid w:val="00BB2426"/>
    <w:rsid w:val="00BB2565"/>
    <w:rsid w:val="00BB2C98"/>
    <w:rsid w:val="00BB2E47"/>
    <w:rsid w:val="00BB4462"/>
    <w:rsid w:val="00BB55EA"/>
    <w:rsid w:val="00BB5815"/>
    <w:rsid w:val="00BB5BF6"/>
    <w:rsid w:val="00BB6177"/>
    <w:rsid w:val="00BB65D4"/>
    <w:rsid w:val="00BB6DD1"/>
    <w:rsid w:val="00BB6E1D"/>
    <w:rsid w:val="00BB6E77"/>
    <w:rsid w:val="00BB7611"/>
    <w:rsid w:val="00BB770F"/>
    <w:rsid w:val="00BC042C"/>
    <w:rsid w:val="00BC072E"/>
    <w:rsid w:val="00BC0A41"/>
    <w:rsid w:val="00BC0F2F"/>
    <w:rsid w:val="00BC1318"/>
    <w:rsid w:val="00BC14C4"/>
    <w:rsid w:val="00BC2240"/>
    <w:rsid w:val="00BC299C"/>
    <w:rsid w:val="00BC3BD6"/>
    <w:rsid w:val="00BC41AB"/>
    <w:rsid w:val="00BC4348"/>
    <w:rsid w:val="00BC4F79"/>
    <w:rsid w:val="00BC4FF3"/>
    <w:rsid w:val="00BC52AD"/>
    <w:rsid w:val="00BC536F"/>
    <w:rsid w:val="00BC54CD"/>
    <w:rsid w:val="00BC57B0"/>
    <w:rsid w:val="00BC5E8B"/>
    <w:rsid w:val="00BC5EE3"/>
    <w:rsid w:val="00BC64F4"/>
    <w:rsid w:val="00BC787E"/>
    <w:rsid w:val="00BD09B0"/>
    <w:rsid w:val="00BD0C23"/>
    <w:rsid w:val="00BD0EBB"/>
    <w:rsid w:val="00BD1420"/>
    <w:rsid w:val="00BD1548"/>
    <w:rsid w:val="00BD1974"/>
    <w:rsid w:val="00BD206D"/>
    <w:rsid w:val="00BD29C1"/>
    <w:rsid w:val="00BD360A"/>
    <w:rsid w:val="00BD366D"/>
    <w:rsid w:val="00BD3C2C"/>
    <w:rsid w:val="00BD5863"/>
    <w:rsid w:val="00BD5E56"/>
    <w:rsid w:val="00BD5EB3"/>
    <w:rsid w:val="00BD60AF"/>
    <w:rsid w:val="00BD6769"/>
    <w:rsid w:val="00BD7327"/>
    <w:rsid w:val="00BD74A2"/>
    <w:rsid w:val="00BD7590"/>
    <w:rsid w:val="00BE000B"/>
    <w:rsid w:val="00BE0EC8"/>
    <w:rsid w:val="00BE1348"/>
    <w:rsid w:val="00BE17AF"/>
    <w:rsid w:val="00BE1DDD"/>
    <w:rsid w:val="00BE2ED8"/>
    <w:rsid w:val="00BE3058"/>
    <w:rsid w:val="00BE36D2"/>
    <w:rsid w:val="00BE3CD4"/>
    <w:rsid w:val="00BE3D2D"/>
    <w:rsid w:val="00BE4488"/>
    <w:rsid w:val="00BE58BA"/>
    <w:rsid w:val="00BE65C4"/>
    <w:rsid w:val="00BE6790"/>
    <w:rsid w:val="00BE68C9"/>
    <w:rsid w:val="00BE68D3"/>
    <w:rsid w:val="00BE6978"/>
    <w:rsid w:val="00BE77CE"/>
    <w:rsid w:val="00BE7B95"/>
    <w:rsid w:val="00BE7BDB"/>
    <w:rsid w:val="00BF0DA1"/>
    <w:rsid w:val="00BF2CB9"/>
    <w:rsid w:val="00BF2CCB"/>
    <w:rsid w:val="00BF2D4E"/>
    <w:rsid w:val="00BF2F41"/>
    <w:rsid w:val="00BF39AB"/>
    <w:rsid w:val="00BF3D40"/>
    <w:rsid w:val="00BF401B"/>
    <w:rsid w:val="00BF42C4"/>
    <w:rsid w:val="00BF480D"/>
    <w:rsid w:val="00BF4AFB"/>
    <w:rsid w:val="00BF59B8"/>
    <w:rsid w:val="00BF5A4D"/>
    <w:rsid w:val="00BF5F02"/>
    <w:rsid w:val="00BF6D69"/>
    <w:rsid w:val="00BF78B7"/>
    <w:rsid w:val="00C00063"/>
    <w:rsid w:val="00C00887"/>
    <w:rsid w:val="00C00FF3"/>
    <w:rsid w:val="00C012B9"/>
    <w:rsid w:val="00C01336"/>
    <w:rsid w:val="00C01431"/>
    <w:rsid w:val="00C01847"/>
    <w:rsid w:val="00C01DFE"/>
    <w:rsid w:val="00C0252F"/>
    <w:rsid w:val="00C02778"/>
    <w:rsid w:val="00C028B4"/>
    <w:rsid w:val="00C02A5D"/>
    <w:rsid w:val="00C02D38"/>
    <w:rsid w:val="00C031D6"/>
    <w:rsid w:val="00C04277"/>
    <w:rsid w:val="00C0514F"/>
    <w:rsid w:val="00C0531C"/>
    <w:rsid w:val="00C0554F"/>
    <w:rsid w:val="00C06148"/>
    <w:rsid w:val="00C06A6A"/>
    <w:rsid w:val="00C076D3"/>
    <w:rsid w:val="00C07840"/>
    <w:rsid w:val="00C1023A"/>
    <w:rsid w:val="00C10551"/>
    <w:rsid w:val="00C107E9"/>
    <w:rsid w:val="00C10B22"/>
    <w:rsid w:val="00C10DCF"/>
    <w:rsid w:val="00C1153E"/>
    <w:rsid w:val="00C13061"/>
    <w:rsid w:val="00C13227"/>
    <w:rsid w:val="00C13382"/>
    <w:rsid w:val="00C14703"/>
    <w:rsid w:val="00C149F1"/>
    <w:rsid w:val="00C14C49"/>
    <w:rsid w:val="00C151F8"/>
    <w:rsid w:val="00C15983"/>
    <w:rsid w:val="00C159BA"/>
    <w:rsid w:val="00C16EF7"/>
    <w:rsid w:val="00C17C0A"/>
    <w:rsid w:val="00C200B8"/>
    <w:rsid w:val="00C203D2"/>
    <w:rsid w:val="00C2075C"/>
    <w:rsid w:val="00C208C8"/>
    <w:rsid w:val="00C21323"/>
    <w:rsid w:val="00C22747"/>
    <w:rsid w:val="00C237ED"/>
    <w:rsid w:val="00C238DA"/>
    <w:rsid w:val="00C24971"/>
    <w:rsid w:val="00C24C07"/>
    <w:rsid w:val="00C24F4E"/>
    <w:rsid w:val="00C25589"/>
    <w:rsid w:val="00C26172"/>
    <w:rsid w:val="00C26AA6"/>
    <w:rsid w:val="00C26DDB"/>
    <w:rsid w:val="00C275DF"/>
    <w:rsid w:val="00C27799"/>
    <w:rsid w:val="00C305D1"/>
    <w:rsid w:val="00C32199"/>
    <w:rsid w:val="00C32A67"/>
    <w:rsid w:val="00C32B5A"/>
    <w:rsid w:val="00C3335A"/>
    <w:rsid w:val="00C337C6"/>
    <w:rsid w:val="00C33C45"/>
    <w:rsid w:val="00C34029"/>
    <w:rsid w:val="00C343F5"/>
    <w:rsid w:val="00C3494D"/>
    <w:rsid w:val="00C34D84"/>
    <w:rsid w:val="00C34FF6"/>
    <w:rsid w:val="00C35375"/>
    <w:rsid w:val="00C35716"/>
    <w:rsid w:val="00C35D44"/>
    <w:rsid w:val="00C35D86"/>
    <w:rsid w:val="00C35F78"/>
    <w:rsid w:val="00C36298"/>
    <w:rsid w:val="00C368D9"/>
    <w:rsid w:val="00C3694C"/>
    <w:rsid w:val="00C3737B"/>
    <w:rsid w:val="00C41A38"/>
    <w:rsid w:val="00C4345B"/>
    <w:rsid w:val="00C439EB"/>
    <w:rsid w:val="00C43F6A"/>
    <w:rsid w:val="00C44A63"/>
    <w:rsid w:val="00C44D0C"/>
    <w:rsid w:val="00C45127"/>
    <w:rsid w:val="00C45184"/>
    <w:rsid w:val="00C45642"/>
    <w:rsid w:val="00C45985"/>
    <w:rsid w:val="00C45D44"/>
    <w:rsid w:val="00C45DED"/>
    <w:rsid w:val="00C46937"/>
    <w:rsid w:val="00C46BE4"/>
    <w:rsid w:val="00C477A0"/>
    <w:rsid w:val="00C47C4A"/>
    <w:rsid w:val="00C51158"/>
    <w:rsid w:val="00C513B5"/>
    <w:rsid w:val="00C51B60"/>
    <w:rsid w:val="00C51F8C"/>
    <w:rsid w:val="00C5209C"/>
    <w:rsid w:val="00C521B0"/>
    <w:rsid w:val="00C5281C"/>
    <w:rsid w:val="00C5287F"/>
    <w:rsid w:val="00C54228"/>
    <w:rsid w:val="00C54362"/>
    <w:rsid w:val="00C550AB"/>
    <w:rsid w:val="00C5518C"/>
    <w:rsid w:val="00C5714F"/>
    <w:rsid w:val="00C6006E"/>
    <w:rsid w:val="00C60B92"/>
    <w:rsid w:val="00C60F96"/>
    <w:rsid w:val="00C614F7"/>
    <w:rsid w:val="00C61558"/>
    <w:rsid w:val="00C61B86"/>
    <w:rsid w:val="00C61E4B"/>
    <w:rsid w:val="00C6311C"/>
    <w:rsid w:val="00C63656"/>
    <w:rsid w:val="00C6371A"/>
    <w:rsid w:val="00C63874"/>
    <w:rsid w:val="00C6494D"/>
    <w:rsid w:val="00C64CFB"/>
    <w:rsid w:val="00C64F55"/>
    <w:rsid w:val="00C65094"/>
    <w:rsid w:val="00C655C0"/>
    <w:rsid w:val="00C65B36"/>
    <w:rsid w:val="00C661DB"/>
    <w:rsid w:val="00C66A70"/>
    <w:rsid w:val="00C66D34"/>
    <w:rsid w:val="00C67365"/>
    <w:rsid w:val="00C67397"/>
    <w:rsid w:val="00C67B90"/>
    <w:rsid w:val="00C67E31"/>
    <w:rsid w:val="00C706FF"/>
    <w:rsid w:val="00C70D08"/>
    <w:rsid w:val="00C716CD"/>
    <w:rsid w:val="00C729BF"/>
    <w:rsid w:val="00C72E7A"/>
    <w:rsid w:val="00C72F45"/>
    <w:rsid w:val="00C73A17"/>
    <w:rsid w:val="00C73A46"/>
    <w:rsid w:val="00C73BBA"/>
    <w:rsid w:val="00C740F3"/>
    <w:rsid w:val="00C74193"/>
    <w:rsid w:val="00C741EF"/>
    <w:rsid w:val="00C74939"/>
    <w:rsid w:val="00C7532D"/>
    <w:rsid w:val="00C75A65"/>
    <w:rsid w:val="00C75B06"/>
    <w:rsid w:val="00C75EB3"/>
    <w:rsid w:val="00C764AA"/>
    <w:rsid w:val="00C7653E"/>
    <w:rsid w:val="00C77960"/>
    <w:rsid w:val="00C779C0"/>
    <w:rsid w:val="00C77A48"/>
    <w:rsid w:val="00C77C17"/>
    <w:rsid w:val="00C77E39"/>
    <w:rsid w:val="00C77FBC"/>
    <w:rsid w:val="00C80089"/>
    <w:rsid w:val="00C80198"/>
    <w:rsid w:val="00C80906"/>
    <w:rsid w:val="00C812FA"/>
    <w:rsid w:val="00C81C3D"/>
    <w:rsid w:val="00C823B9"/>
    <w:rsid w:val="00C82604"/>
    <w:rsid w:val="00C82B68"/>
    <w:rsid w:val="00C82C6A"/>
    <w:rsid w:val="00C843B7"/>
    <w:rsid w:val="00C849ED"/>
    <w:rsid w:val="00C84DE1"/>
    <w:rsid w:val="00C84F7F"/>
    <w:rsid w:val="00C8505C"/>
    <w:rsid w:val="00C85323"/>
    <w:rsid w:val="00C8595E"/>
    <w:rsid w:val="00C862DE"/>
    <w:rsid w:val="00C8668D"/>
    <w:rsid w:val="00C8677D"/>
    <w:rsid w:val="00C86E7A"/>
    <w:rsid w:val="00C8713C"/>
    <w:rsid w:val="00C872D3"/>
    <w:rsid w:val="00C875B8"/>
    <w:rsid w:val="00C8761C"/>
    <w:rsid w:val="00C87787"/>
    <w:rsid w:val="00C879EC"/>
    <w:rsid w:val="00C879F2"/>
    <w:rsid w:val="00C90D15"/>
    <w:rsid w:val="00C912ED"/>
    <w:rsid w:val="00C9149D"/>
    <w:rsid w:val="00C9231F"/>
    <w:rsid w:val="00C9251D"/>
    <w:rsid w:val="00C92EE1"/>
    <w:rsid w:val="00C934F8"/>
    <w:rsid w:val="00C93DA7"/>
    <w:rsid w:val="00C941A1"/>
    <w:rsid w:val="00C94219"/>
    <w:rsid w:val="00C95547"/>
    <w:rsid w:val="00C95B7B"/>
    <w:rsid w:val="00C95F54"/>
    <w:rsid w:val="00C96475"/>
    <w:rsid w:val="00C9722F"/>
    <w:rsid w:val="00CA02E1"/>
    <w:rsid w:val="00CA083D"/>
    <w:rsid w:val="00CA08F3"/>
    <w:rsid w:val="00CA12E0"/>
    <w:rsid w:val="00CA1AC5"/>
    <w:rsid w:val="00CA2839"/>
    <w:rsid w:val="00CA31E6"/>
    <w:rsid w:val="00CA43F6"/>
    <w:rsid w:val="00CA5B71"/>
    <w:rsid w:val="00CA6515"/>
    <w:rsid w:val="00CA6C40"/>
    <w:rsid w:val="00CB0385"/>
    <w:rsid w:val="00CB19EF"/>
    <w:rsid w:val="00CB2011"/>
    <w:rsid w:val="00CB2418"/>
    <w:rsid w:val="00CB249E"/>
    <w:rsid w:val="00CB2E25"/>
    <w:rsid w:val="00CB3116"/>
    <w:rsid w:val="00CB34EC"/>
    <w:rsid w:val="00CB39D2"/>
    <w:rsid w:val="00CB3EFA"/>
    <w:rsid w:val="00CB45E9"/>
    <w:rsid w:val="00CB4BC7"/>
    <w:rsid w:val="00CB540D"/>
    <w:rsid w:val="00CB5673"/>
    <w:rsid w:val="00CB610A"/>
    <w:rsid w:val="00CB6AF0"/>
    <w:rsid w:val="00CB6B49"/>
    <w:rsid w:val="00CB70A0"/>
    <w:rsid w:val="00CB7A74"/>
    <w:rsid w:val="00CC03E2"/>
    <w:rsid w:val="00CC1589"/>
    <w:rsid w:val="00CC1FBA"/>
    <w:rsid w:val="00CC2490"/>
    <w:rsid w:val="00CC270C"/>
    <w:rsid w:val="00CC2DC2"/>
    <w:rsid w:val="00CC3185"/>
    <w:rsid w:val="00CC3F51"/>
    <w:rsid w:val="00CC5881"/>
    <w:rsid w:val="00CC7797"/>
    <w:rsid w:val="00CC7BF3"/>
    <w:rsid w:val="00CC7CA0"/>
    <w:rsid w:val="00CD0A4D"/>
    <w:rsid w:val="00CD146E"/>
    <w:rsid w:val="00CD25DC"/>
    <w:rsid w:val="00CD3418"/>
    <w:rsid w:val="00CD3591"/>
    <w:rsid w:val="00CD3866"/>
    <w:rsid w:val="00CD39BA"/>
    <w:rsid w:val="00CD3D72"/>
    <w:rsid w:val="00CD4683"/>
    <w:rsid w:val="00CD5010"/>
    <w:rsid w:val="00CD52E8"/>
    <w:rsid w:val="00CD5349"/>
    <w:rsid w:val="00CD5A6E"/>
    <w:rsid w:val="00CD68EF"/>
    <w:rsid w:val="00CD6F0E"/>
    <w:rsid w:val="00CD763D"/>
    <w:rsid w:val="00CD7A29"/>
    <w:rsid w:val="00CD7AAE"/>
    <w:rsid w:val="00CD7B20"/>
    <w:rsid w:val="00CD7FBD"/>
    <w:rsid w:val="00CE03B0"/>
    <w:rsid w:val="00CE09A8"/>
    <w:rsid w:val="00CE0D86"/>
    <w:rsid w:val="00CE0F86"/>
    <w:rsid w:val="00CE1098"/>
    <w:rsid w:val="00CE20DF"/>
    <w:rsid w:val="00CE2C12"/>
    <w:rsid w:val="00CE3066"/>
    <w:rsid w:val="00CE3D1C"/>
    <w:rsid w:val="00CE3F9B"/>
    <w:rsid w:val="00CE42D4"/>
    <w:rsid w:val="00CE502B"/>
    <w:rsid w:val="00CE5628"/>
    <w:rsid w:val="00CE6E8B"/>
    <w:rsid w:val="00CE7949"/>
    <w:rsid w:val="00CF02F1"/>
    <w:rsid w:val="00CF0333"/>
    <w:rsid w:val="00CF0403"/>
    <w:rsid w:val="00CF079F"/>
    <w:rsid w:val="00CF0D89"/>
    <w:rsid w:val="00CF0DDC"/>
    <w:rsid w:val="00CF0FEA"/>
    <w:rsid w:val="00CF1BD5"/>
    <w:rsid w:val="00CF1EA1"/>
    <w:rsid w:val="00CF1F6E"/>
    <w:rsid w:val="00CF2EAB"/>
    <w:rsid w:val="00CF32C1"/>
    <w:rsid w:val="00CF33ED"/>
    <w:rsid w:val="00CF36C1"/>
    <w:rsid w:val="00CF372B"/>
    <w:rsid w:val="00CF3A47"/>
    <w:rsid w:val="00CF3ADA"/>
    <w:rsid w:val="00CF3D7A"/>
    <w:rsid w:val="00CF3F23"/>
    <w:rsid w:val="00CF476A"/>
    <w:rsid w:val="00CF5602"/>
    <w:rsid w:val="00CF588F"/>
    <w:rsid w:val="00CF5A44"/>
    <w:rsid w:val="00CF5C26"/>
    <w:rsid w:val="00CF696C"/>
    <w:rsid w:val="00CF7832"/>
    <w:rsid w:val="00D007D6"/>
    <w:rsid w:val="00D00992"/>
    <w:rsid w:val="00D00D9F"/>
    <w:rsid w:val="00D017D2"/>
    <w:rsid w:val="00D01E8C"/>
    <w:rsid w:val="00D0277F"/>
    <w:rsid w:val="00D04CFB"/>
    <w:rsid w:val="00D05DCB"/>
    <w:rsid w:val="00D05F6A"/>
    <w:rsid w:val="00D05FDC"/>
    <w:rsid w:val="00D06479"/>
    <w:rsid w:val="00D0653F"/>
    <w:rsid w:val="00D10526"/>
    <w:rsid w:val="00D10D76"/>
    <w:rsid w:val="00D111EA"/>
    <w:rsid w:val="00D12717"/>
    <w:rsid w:val="00D12A82"/>
    <w:rsid w:val="00D138A2"/>
    <w:rsid w:val="00D138AF"/>
    <w:rsid w:val="00D146A8"/>
    <w:rsid w:val="00D146E9"/>
    <w:rsid w:val="00D15327"/>
    <w:rsid w:val="00D154B4"/>
    <w:rsid w:val="00D1560F"/>
    <w:rsid w:val="00D1615A"/>
    <w:rsid w:val="00D164AC"/>
    <w:rsid w:val="00D16D65"/>
    <w:rsid w:val="00D16E0C"/>
    <w:rsid w:val="00D1703D"/>
    <w:rsid w:val="00D17282"/>
    <w:rsid w:val="00D17CB6"/>
    <w:rsid w:val="00D17F50"/>
    <w:rsid w:val="00D203F0"/>
    <w:rsid w:val="00D2131E"/>
    <w:rsid w:val="00D23142"/>
    <w:rsid w:val="00D25232"/>
    <w:rsid w:val="00D25287"/>
    <w:rsid w:val="00D25B05"/>
    <w:rsid w:val="00D25C32"/>
    <w:rsid w:val="00D270A2"/>
    <w:rsid w:val="00D27264"/>
    <w:rsid w:val="00D27401"/>
    <w:rsid w:val="00D27AE1"/>
    <w:rsid w:val="00D27E2F"/>
    <w:rsid w:val="00D27EB3"/>
    <w:rsid w:val="00D27FB8"/>
    <w:rsid w:val="00D3076E"/>
    <w:rsid w:val="00D30A33"/>
    <w:rsid w:val="00D31086"/>
    <w:rsid w:val="00D315C9"/>
    <w:rsid w:val="00D31671"/>
    <w:rsid w:val="00D31AC3"/>
    <w:rsid w:val="00D3200B"/>
    <w:rsid w:val="00D325FE"/>
    <w:rsid w:val="00D326AE"/>
    <w:rsid w:val="00D3276A"/>
    <w:rsid w:val="00D3278A"/>
    <w:rsid w:val="00D32899"/>
    <w:rsid w:val="00D32E13"/>
    <w:rsid w:val="00D32FBA"/>
    <w:rsid w:val="00D33913"/>
    <w:rsid w:val="00D33C96"/>
    <w:rsid w:val="00D34286"/>
    <w:rsid w:val="00D3448C"/>
    <w:rsid w:val="00D3458A"/>
    <w:rsid w:val="00D34598"/>
    <w:rsid w:val="00D34B47"/>
    <w:rsid w:val="00D3578C"/>
    <w:rsid w:val="00D3616B"/>
    <w:rsid w:val="00D362CD"/>
    <w:rsid w:val="00D37D07"/>
    <w:rsid w:val="00D37DA1"/>
    <w:rsid w:val="00D405C0"/>
    <w:rsid w:val="00D40BAE"/>
    <w:rsid w:val="00D40D10"/>
    <w:rsid w:val="00D40E85"/>
    <w:rsid w:val="00D411FD"/>
    <w:rsid w:val="00D4124F"/>
    <w:rsid w:val="00D412F6"/>
    <w:rsid w:val="00D41534"/>
    <w:rsid w:val="00D41A7A"/>
    <w:rsid w:val="00D41C24"/>
    <w:rsid w:val="00D42E25"/>
    <w:rsid w:val="00D42F90"/>
    <w:rsid w:val="00D436EA"/>
    <w:rsid w:val="00D437AC"/>
    <w:rsid w:val="00D43867"/>
    <w:rsid w:val="00D43E2C"/>
    <w:rsid w:val="00D440E0"/>
    <w:rsid w:val="00D4434E"/>
    <w:rsid w:val="00D443E9"/>
    <w:rsid w:val="00D4468A"/>
    <w:rsid w:val="00D449BA"/>
    <w:rsid w:val="00D45333"/>
    <w:rsid w:val="00D45791"/>
    <w:rsid w:val="00D45839"/>
    <w:rsid w:val="00D45D6E"/>
    <w:rsid w:val="00D46435"/>
    <w:rsid w:val="00D4719B"/>
    <w:rsid w:val="00D47426"/>
    <w:rsid w:val="00D47A7C"/>
    <w:rsid w:val="00D47BB8"/>
    <w:rsid w:val="00D47C17"/>
    <w:rsid w:val="00D50620"/>
    <w:rsid w:val="00D51062"/>
    <w:rsid w:val="00D5157A"/>
    <w:rsid w:val="00D51C58"/>
    <w:rsid w:val="00D51CE2"/>
    <w:rsid w:val="00D51E1E"/>
    <w:rsid w:val="00D52405"/>
    <w:rsid w:val="00D5300C"/>
    <w:rsid w:val="00D530D9"/>
    <w:rsid w:val="00D539E7"/>
    <w:rsid w:val="00D53FC3"/>
    <w:rsid w:val="00D544EF"/>
    <w:rsid w:val="00D54692"/>
    <w:rsid w:val="00D54A52"/>
    <w:rsid w:val="00D54EB1"/>
    <w:rsid w:val="00D556B2"/>
    <w:rsid w:val="00D55A4D"/>
    <w:rsid w:val="00D55E8E"/>
    <w:rsid w:val="00D5669A"/>
    <w:rsid w:val="00D5685B"/>
    <w:rsid w:val="00D571D5"/>
    <w:rsid w:val="00D5738B"/>
    <w:rsid w:val="00D575B6"/>
    <w:rsid w:val="00D576B8"/>
    <w:rsid w:val="00D608E3"/>
    <w:rsid w:val="00D61DD0"/>
    <w:rsid w:val="00D62553"/>
    <w:rsid w:val="00D62779"/>
    <w:rsid w:val="00D628E1"/>
    <w:rsid w:val="00D62F6F"/>
    <w:rsid w:val="00D6312C"/>
    <w:rsid w:val="00D6364C"/>
    <w:rsid w:val="00D63DCD"/>
    <w:rsid w:val="00D63E4C"/>
    <w:rsid w:val="00D642B7"/>
    <w:rsid w:val="00D643AC"/>
    <w:rsid w:val="00D64460"/>
    <w:rsid w:val="00D64B4F"/>
    <w:rsid w:val="00D6554D"/>
    <w:rsid w:val="00D66223"/>
    <w:rsid w:val="00D66C73"/>
    <w:rsid w:val="00D67342"/>
    <w:rsid w:val="00D67C0C"/>
    <w:rsid w:val="00D67C4F"/>
    <w:rsid w:val="00D7055D"/>
    <w:rsid w:val="00D70798"/>
    <w:rsid w:val="00D70A30"/>
    <w:rsid w:val="00D70B8B"/>
    <w:rsid w:val="00D70D4C"/>
    <w:rsid w:val="00D71624"/>
    <w:rsid w:val="00D71994"/>
    <w:rsid w:val="00D72556"/>
    <w:rsid w:val="00D73C8D"/>
    <w:rsid w:val="00D73DDE"/>
    <w:rsid w:val="00D740ED"/>
    <w:rsid w:val="00D742BC"/>
    <w:rsid w:val="00D743C9"/>
    <w:rsid w:val="00D75E80"/>
    <w:rsid w:val="00D765B2"/>
    <w:rsid w:val="00D775D5"/>
    <w:rsid w:val="00D77B75"/>
    <w:rsid w:val="00D77BA9"/>
    <w:rsid w:val="00D8023C"/>
    <w:rsid w:val="00D8053B"/>
    <w:rsid w:val="00D80CBD"/>
    <w:rsid w:val="00D80DF0"/>
    <w:rsid w:val="00D80E52"/>
    <w:rsid w:val="00D81596"/>
    <w:rsid w:val="00D816CD"/>
    <w:rsid w:val="00D81862"/>
    <w:rsid w:val="00D826B2"/>
    <w:rsid w:val="00D82ED6"/>
    <w:rsid w:val="00D82F74"/>
    <w:rsid w:val="00D8349B"/>
    <w:rsid w:val="00D84740"/>
    <w:rsid w:val="00D848EC"/>
    <w:rsid w:val="00D84E04"/>
    <w:rsid w:val="00D8737D"/>
    <w:rsid w:val="00D87D17"/>
    <w:rsid w:val="00D87EE0"/>
    <w:rsid w:val="00D91796"/>
    <w:rsid w:val="00D91B72"/>
    <w:rsid w:val="00D91D51"/>
    <w:rsid w:val="00D91DB9"/>
    <w:rsid w:val="00D9224A"/>
    <w:rsid w:val="00D929E3"/>
    <w:rsid w:val="00D930A6"/>
    <w:rsid w:val="00D9410F"/>
    <w:rsid w:val="00D943DF"/>
    <w:rsid w:val="00D94C00"/>
    <w:rsid w:val="00D95020"/>
    <w:rsid w:val="00D9554D"/>
    <w:rsid w:val="00D95919"/>
    <w:rsid w:val="00D95A02"/>
    <w:rsid w:val="00D95FA5"/>
    <w:rsid w:val="00D95FE2"/>
    <w:rsid w:val="00D97312"/>
    <w:rsid w:val="00DA03C6"/>
    <w:rsid w:val="00DA03FC"/>
    <w:rsid w:val="00DA0A48"/>
    <w:rsid w:val="00DA0DA1"/>
    <w:rsid w:val="00DA144A"/>
    <w:rsid w:val="00DA14C7"/>
    <w:rsid w:val="00DA180F"/>
    <w:rsid w:val="00DA31A8"/>
    <w:rsid w:val="00DA3C17"/>
    <w:rsid w:val="00DA4A26"/>
    <w:rsid w:val="00DA4CED"/>
    <w:rsid w:val="00DA4D05"/>
    <w:rsid w:val="00DA614A"/>
    <w:rsid w:val="00DA63AF"/>
    <w:rsid w:val="00DA6813"/>
    <w:rsid w:val="00DA74DC"/>
    <w:rsid w:val="00DA77D3"/>
    <w:rsid w:val="00DA7B80"/>
    <w:rsid w:val="00DB0006"/>
    <w:rsid w:val="00DB050B"/>
    <w:rsid w:val="00DB0865"/>
    <w:rsid w:val="00DB0F5D"/>
    <w:rsid w:val="00DB15B4"/>
    <w:rsid w:val="00DB29F6"/>
    <w:rsid w:val="00DB2DCF"/>
    <w:rsid w:val="00DB3322"/>
    <w:rsid w:val="00DB3B13"/>
    <w:rsid w:val="00DB4C66"/>
    <w:rsid w:val="00DB4E61"/>
    <w:rsid w:val="00DB5275"/>
    <w:rsid w:val="00DB52DD"/>
    <w:rsid w:val="00DB54D1"/>
    <w:rsid w:val="00DB5729"/>
    <w:rsid w:val="00DB6D77"/>
    <w:rsid w:val="00DB73B8"/>
    <w:rsid w:val="00DB74C0"/>
    <w:rsid w:val="00DC00B1"/>
    <w:rsid w:val="00DC11FC"/>
    <w:rsid w:val="00DC1E55"/>
    <w:rsid w:val="00DC235B"/>
    <w:rsid w:val="00DC2861"/>
    <w:rsid w:val="00DC291F"/>
    <w:rsid w:val="00DC2ED1"/>
    <w:rsid w:val="00DC2F39"/>
    <w:rsid w:val="00DC3038"/>
    <w:rsid w:val="00DC310A"/>
    <w:rsid w:val="00DC3219"/>
    <w:rsid w:val="00DC35ED"/>
    <w:rsid w:val="00DC3F98"/>
    <w:rsid w:val="00DC47D9"/>
    <w:rsid w:val="00DC4DEE"/>
    <w:rsid w:val="00DC51D7"/>
    <w:rsid w:val="00DC5500"/>
    <w:rsid w:val="00DC5C44"/>
    <w:rsid w:val="00DC65A1"/>
    <w:rsid w:val="00DC6B3B"/>
    <w:rsid w:val="00DC6F5A"/>
    <w:rsid w:val="00DC7E5F"/>
    <w:rsid w:val="00DD014E"/>
    <w:rsid w:val="00DD10F8"/>
    <w:rsid w:val="00DD1700"/>
    <w:rsid w:val="00DD1F70"/>
    <w:rsid w:val="00DD2393"/>
    <w:rsid w:val="00DD355E"/>
    <w:rsid w:val="00DD37DC"/>
    <w:rsid w:val="00DD38EF"/>
    <w:rsid w:val="00DD3DC8"/>
    <w:rsid w:val="00DD4911"/>
    <w:rsid w:val="00DD5AE4"/>
    <w:rsid w:val="00DD63A4"/>
    <w:rsid w:val="00DD645D"/>
    <w:rsid w:val="00DD675D"/>
    <w:rsid w:val="00DD6E29"/>
    <w:rsid w:val="00DD6FF1"/>
    <w:rsid w:val="00DD7520"/>
    <w:rsid w:val="00DD7BCC"/>
    <w:rsid w:val="00DE007B"/>
    <w:rsid w:val="00DE0629"/>
    <w:rsid w:val="00DE096E"/>
    <w:rsid w:val="00DE0A96"/>
    <w:rsid w:val="00DE0ED4"/>
    <w:rsid w:val="00DE0FD2"/>
    <w:rsid w:val="00DE2438"/>
    <w:rsid w:val="00DE26C6"/>
    <w:rsid w:val="00DE33AE"/>
    <w:rsid w:val="00DE446C"/>
    <w:rsid w:val="00DE4624"/>
    <w:rsid w:val="00DE475D"/>
    <w:rsid w:val="00DE4780"/>
    <w:rsid w:val="00DE4861"/>
    <w:rsid w:val="00DE4CED"/>
    <w:rsid w:val="00DE4CFE"/>
    <w:rsid w:val="00DE5151"/>
    <w:rsid w:val="00DE5353"/>
    <w:rsid w:val="00DE5922"/>
    <w:rsid w:val="00DE7480"/>
    <w:rsid w:val="00DE752D"/>
    <w:rsid w:val="00DE7CA4"/>
    <w:rsid w:val="00DF00F4"/>
    <w:rsid w:val="00DF16DA"/>
    <w:rsid w:val="00DF2074"/>
    <w:rsid w:val="00DF22DE"/>
    <w:rsid w:val="00DF2502"/>
    <w:rsid w:val="00DF2CAD"/>
    <w:rsid w:val="00DF33BB"/>
    <w:rsid w:val="00DF3628"/>
    <w:rsid w:val="00DF3BAA"/>
    <w:rsid w:val="00DF3D01"/>
    <w:rsid w:val="00DF4327"/>
    <w:rsid w:val="00DF4365"/>
    <w:rsid w:val="00DF4C48"/>
    <w:rsid w:val="00DF4D00"/>
    <w:rsid w:val="00DF530B"/>
    <w:rsid w:val="00DF54E8"/>
    <w:rsid w:val="00DF5ABF"/>
    <w:rsid w:val="00DF6D24"/>
    <w:rsid w:val="00DF75E6"/>
    <w:rsid w:val="00E00C25"/>
    <w:rsid w:val="00E01811"/>
    <w:rsid w:val="00E01E87"/>
    <w:rsid w:val="00E020C7"/>
    <w:rsid w:val="00E037AC"/>
    <w:rsid w:val="00E03AE2"/>
    <w:rsid w:val="00E04036"/>
    <w:rsid w:val="00E04147"/>
    <w:rsid w:val="00E047E3"/>
    <w:rsid w:val="00E05035"/>
    <w:rsid w:val="00E05072"/>
    <w:rsid w:val="00E05557"/>
    <w:rsid w:val="00E059C0"/>
    <w:rsid w:val="00E05A0D"/>
    <w:rsid w:val="00E05F97"/>
    <w:rsid w:val="00E06917"/>
    <w:rsid w:val="00E06B26"/>
    <w:rsid w:val="00E07463"/>
    <w:rsid w:val="00E101FD"/>
    <w:rsid w:val="00E10358"/>
    <w:rsid w:val="00E10628"/>
    <w:rsid w:val="00E10B97"/>
    <w:rsid w:val="00E10F1C"/>
    <w:rsid w:val="00E11177"/>
    <w:rsid w:val="00E111BF"/>
    <w:rsid w:val="00E11249"/>
    <w:rsid w:val="00E11968"/>
    <w:rsid w:val="00E12856"/>
    <w:rsid w:val="00E12DC3"/>
    <w:rsid w:val="00E13B12"/>
    <w:rsid w:val="00E13F54"/>
    <w:rsid w:val="00E14172"/>
    <w:rsid w:val="00E141CB"/>
    <w:rsid w:val="00E1423F"/>
    <w:rsid w:val="00E1435F"/>
    <w:rsid w:val="00E14589"/>
    <w:rsid w:val="00E1461A"/>
    <w:rsid w:val="00E152EB"/>
    <w:rsid w:val="00E1598F"/>
    <w:rsid w:val="00E161D2"/>
    <w:rsid w:val="00E1681F"/>
    <w:rsid w:val="00E168D8"/>
    <w:rsid w:val="00E16A3D"/>
    <w:rsid w:val="00E17655"/>
    <w:rsid w:val="00E17766"/>
    <w:rsid w:val="00E20BB2"/>
    <w:rsid w:val="00E20CF3"/>
    <w:rsid w:val="00E2111A"/>
    <w:rsid w:val="00E2180B"/>
    <w:rsid w:val="00E21848"/>
    <w:rsid w:val="00E21AB0"/>
    <w:rsid w:val="00E221B7"/>
    <w:rsid w:val="00E228CA"/>
    <w:rsid w:val="00E22B10"/>
    <w:rsid w:val="00E22CD8"/>
    <w:rsid w:val="00E237DB"/>
    <w:rsid w:val="00E239A5"/>
    <w:rsid w:val="00E23D1C"/>
    <w:rsid w:val="00E23D39"/>
    <w:rsid w:val="00E241FB"/>
    <w:rsid w:val="00E24862"/>
    <w:rsid w:val="00E24A5F"/>
    <w:rsid w:val="00E24C0C"/>
    <w:rsid w:val="00E24DFC"/>
    <w:rsid w:val="00E25648"/>
    <w:rsid w:val="00E26481"/>
    <w:rsid w:val="00E26D86"/>
    <w:rsid w:val="00E27828"/>
    <w:rsid w:val="00E313AA"/>
    <w:rsid w:val="00E31B61"/>
    <w:rsid w:val="00E3209F"/>
    <w:rsid w:val="00E321B8"/>
    <w:rsid w:val="00E322D1"/>
    <w:rsid w:val="00E3237F"/>
    <w:rsid w:val="00E32468"/>
    <w:rsid w:val="00E324AA"/>
    <w:rsid w:val="00E327B2"/>
    <w:rsid w:val="00E32BF4"/>
    <w:rsid w:val="00E34927"/>
    <w:rsid w:val="00E349FB"/>
    <w:rsid w:val="00E34E85"/>
    <w:rsid w:val="00E3553A"/>
    <w:rsid w:val="00E35814"/>
    <w:rsid w:val="00E35B51"/>
    <w:rsid w:val="00E361C4"/>
    <w:rsid w:val="00E366F9"/>
    <w:rsid w:val="00E40245"/>
    <w:rsid w:val="00E40F29"/>
    <w:rsid w:val="00E41C62"/>
    <w:rsid w:val="00E41F0A"/>
    <w:rsid w:val="00E421BE"/>
    <w:rsid w:val="00E42FF6"/>
    <w:rsid w:val="00E4306B"/>
    <w:rsid w:val="00E43933"/>
    <w:rsid w:val="00E43B48"/>
    <w:rsid w:val="00E447D8"/>
    <w:rsid w:val="00E44AFE"/>
    <w:rsid w:val="00E44BD9"/>
    <w:rsid w:val="00E44E3A"/>
    <w:rsid w:val="00E45761"/>
    <w:rsid w:val="00E46138"/>
    <w:rsid w:val="00E46438"/>
    <w:rsid w:val="00E46ACF"/>
    <w:rsid w:val="00E501A6"/>
    <w:rsid w:val="00E505F5"/>
    <w:rsid w:val="00E50827"/>
    <w:rsid w:val="00E50F83"/>
    <w:rsid w:val="00E517A3"/>
    <w:rsid w:val="00E51D12"/>
    <w:rsid w:val="00E53874"/>
    <w:rsid w:val="00E53AA5"/>
    <w:rsid w:val="00E53F06"/>
    <w:rsid w:val="00E541B9"/>
    <w:rsid w:val="00E54EB1"/>
    <w:rsid w:val="00E55687"/>
    <w:rsid w:val="00E557DC"/>
    <w:rsid w:val="00E55A36"/>
    <w:rsid w:val="00E55A88"/>
    <w:rsid w:val="00E5709F"/>
    <w:rsid w:val="00E5739C"/>
    <w:rsid w:val="00E6059F"/>
    <w:rsid w:val="00E60798"/>
    <w:rsid w:val="00E61B3B"/>
    <w:rsid w:val="00E62AEF"/>
    <w:rsid w:val="00E6378D"/>
    <w:rsid w:val="00E64120"/>
    <w:rsid w:val="00E64DB3"/>
    <w:rsid w:val="00E64F51"/>
    <w:rsid w:val="00E65548"/>
    <w:rsid w:val="00E657BB"/>
    <w:rsid w:val="00E65BAE"/>
    <w:rsid w:val="00E66CCC"/>
    <w:rsid w:val="00E67423"/>
    <w:rsid w:val="00E6764F"/>
    <w:rsid w:val="00E676F9"/>
    <w:rsid w:val="00E70526"/>
    <w:rsid w:val="00E70F0C"/>
    <w:rsid w:val="00E726AC"/>
    <w:rsid w:val="00E72C36"/>
    <w:rsid w:val="00E72DCA"/>
    <w:rsid w:val="00E72E79"/>
    <w:rsid w:val="00E73003"/>
    <w:rsid w:val="00E7320F"/>
    <w:rsid w:val="00E7357B"/>
    <w:rsid w:val="00E742A3"/>
    <w:rsid w:val="00E746F7"/>
    <w:rsid w:val="00E74E54"/>
    <w:rsid w:val="00E74F0F"/>
    <w:rsid w:val="00E74F72"/>
    <w:rsid w:val="00E77860"/>
    <w:rsid w:val="00E80BB9"/>
    <w:rsid w:val="00E81445"/>
    <w:rsid w:val="00E819C0"/>
    <w:rsid w:val="00E83080"/>
    <w:rsid w:val="00E830F7"/>
    <w:rsid w:val="00E85163"/>
    <w:rsid w:val="00E85374"/>
    <w:rsid w:val="00E85C9B"/>
    <w:rsid w:val="00E869C8"/>
    <w:rsid w:val="00E86BFC"/>
    <w:rsid w:val="00E86EA3"/>
    <w:rsid w:val="00E87391"/>
    <w:rsid w:val="00E8782D"/>
    <w:rsid w:val="00E87B6D"/>
    <w:rsid w:val="00E90069"/>
    <w:rsid w:val="00E9050E"/>
    <w:rsid w:val="00E90A84"/>
    <w:rsid w:val="00E90B8C"/>
    <w:rsid w:val="00E92247"/>
    <w:rsid w:val="00E93987"/>
    <w:rsid w:val="00E93C14"/>
    <w:rsid w:val="00E93C79"/>
    <w:rsid w:val="00E94AEA"/>
    <w:rsid w:val="00E94E20"/>
    <w:rsid w:val="00E963CD"/>
    <w:rsid w:val="00E969A5"/>
    <w:rsid w:val="00E9747D"/>
    <w:rsid w:val="00E977AE"/>
    <w:rsid w:val="00E979DA"/>
    <w:rsid w:val="00E97C9F"/>
    <w:rsid w:val="00EA00B9"/>
    <w:rsid w:val="00EA00E6"/>
    <w:rsid w:val="00EA0210"/>
    <w:rsid w:val="00EA1076"/>
    <w:rsid w:val="00EA188E"/>
    <w:rsid w:val="00EA1F89"/>
    <w:rsid w:val="00EA2B98"/>
    <w:rsid w:val="00EA3039"/>
    <w:rsid w:val="00EA30A9"/>
    <w:rsid w:val="00EA3FD1"/>
    <w:rsid w:val="00EA437C"/>
    <w:rsid w:val="00EA4626"/>
    <w:rsid w:val="00EA4B31"/>
    <w:rsid w:val="00EA4C5F"/>
    <w:rsid w:val="00EA552B"/>
    <w:rsid w:val="00EA5ED1"/>
    <w:rsid w:val="00EA63FF"/>
    <w:rsid w:val="00EA643C"/>
    <w:rsid w:val="00EA6939"/>
    <w:rsid w:val="00EA7098"/>
    <w:rsid w:val="00EA70BC"/>
    <w:rsid w:val="00EA70C6"/>
    <w:rsid w:val="00EA7F96"/>
    <w:rsid w:val="00EB06FD"/>
    <w:rsid w:val="00EB0701"/>
    <w:rsid w:val="00EB07F3"/>
    <w:rsid w:val="00EB1947"/>
    <w:rsid w:val="00EB1CD5"/>
    <w:rsid w:val="00EB217C"/>
    <w:rsid w:val="00EB25C9"/>
    <w:rsid w:val="00EB2B9E"/>
    <w:rsid w:val="00EB2BE9"/>
    <w:rsid w:val="00EB2D79"/>
    <w:rsid w:val="00EB2FE8"/>
    <w:rsid w:val="00EB3093"/>
    <w:rsid w:val="00EB30CF"/>
    <w:rsid w:val="00EB31B5"/>
    <w:rsid w:val="00EB36BD"/>
    <w:rsid w:val="00EB39C7"/>
    <w:rsid w:val="00EB3ABB"/>
    <w:rsid w:val="00EB52E7"/>
    <w:rsid w:val="00EB5371"/>
    <w:rsid w:val="00EB5D08"/>
    <w:rsid w:val="00EB76A7"/>
    <w:rsid w:val="00EC087E"/>
    <w:rsid w:val="00EC1080"/>
    <w:rsid w:val="00EC114A"/>
    <w:rsid w:val="00EC3932"/>
    <w:rsid w:val="00EC4575"/>
    <w:rsid w:val="00EC5198"/>
    <w:rsid w:val="00EC528D"/>
    <w:rsid w:val="00EC5D99"/>
    <w:rsid w:val="00EC73D8"/>
    <w:rsid w:val="00ED129A"/>
    <w:rsid w:val="00ED15FD"/>
    <w:rsid w:val="00ED1A45"/>
    <w:rsid w:val="00ED1D73"/>
    <w:rsid w:val="00ED2076"/>
    <w:rsid w:val="00ED23E9"/>
    <w:rsid w:val="00ED5679"/>
    <w:rsid w:val="00ED6780"/>
    <w:rsid w:val="00ED78B9"/>
    <w:rsid w:val="00ED7C91"/>
    <w:rsid w:val="00ED7D2F"/>
    <w:rsid w:val="00ED7E2C"/>
    <w:rsid w:val="00EE0738"/>
    <w:rsid w:val="00EE0F54"/>
    <w:rsid w:val="00EE1356"/>
    <w:rsid w:val="00EE1751"/>
    <w:rsid w:val="00EE1826"/>
    <w:rsid w:val="00EE1BBE"/>
    <w:rsid w:val="00EE1E9A"/>
    <w:rsid w:val="00EE2256"/>
    <w:rsid w:val="00EE36F7"/>
    <w:rsid w:val="00EE38B3"/>
    <w:rsid w:val="00EE391B"/>
    <w:rsid w:val="00EE3929"/>
    <w:rsid w:val="00EE3F05"/>
    <w:rsid w:val="00EE46C0"/>
    <w:rsid w:val="00EE4752"/>
    <w:rsid w:val="00EE4FC0"/>
    <w:rsid w:val="00EE50E7"/>
    <w:rsid w:val="00EE5769"/>
    <w:rsid w:val="00EE6B6C"/>
    <w:rsid w:val="00EE6DD2"/>
    <w:rsid w:val="00EE731F"/>
    <w:rsid w:val="00EE739A"/>
    <w:rsid w:val="00EE7452"/>
    <w:rsid w:val="00EE7EDD"/>
    <w:rsid w:val="00EE7FDB"/>
    <w:rsid w:val="00EF0C7A"/>
    <w:rsid w:val="00EF0D0D"/>
    <w:rsid w:val="00EF0ED0"/>
    <w:rsid w:val="00EF2194"/>
    <w:rsid w:val="00EF2743"/>
    <w:rsid w:val="00EF277C"/>
    <w:rsid w:val="00EF2C6B"/>
    <w:rsid w:val="00EF2CCB"/>
    <w:rsid w:val="00EF31FF"/>
    <w:rsid w:val="00EF37FF"/>
    <w:rsid w:val="00EF3F64"/>
    <w:rsid w:val="00EF4BD9"/>
    <w:rsid w:val="00EF60A6"/>
    <w:rsid w:val="00EF6DB8"/>
    <w:rsid w:val="00EF6F5E"/>
    <w:rsid w:val="00EF7077"/>
    <w:rsid w:val="00EF70B0"/>
    <w:rsid w:val="00EF7368"/>
    <w:rsid w:val="00EF7640"/>
    <w:rsid w:val="00EF78BD"/>
    <w:rsid w:val="00F001B0"/>
    <w:rsid w:val="00F0034B"/>
    <w:rsid w:val="00F00924"/>
    <w:rsid w:val="00F00F71"/>
    <w:rsid w:val="00F01F1B"/>
    <w:rsid w:val="00F01F8B"/>
    <w:rsid w:val="00F0269A"/>
    <w:rsid w:val="00F0293B"/>
    <w:rsid w:val="00F0343B"/>
    <w:rsid w:val="00F035CF"/>
    <w:rsid w:val="00F03657"/>
    <w:rsid w:val="00F03DCB"/>
    <w:rsid w:val="00F05081"/>
    <w:rsid w:val="00F05167"/>
    <w:rsid w:val="00F05201"/>
    <w:rsid w:val="00F056FB"/>
    <w:rsid w:val="00F05CC7"/>
    <w:rsid w:val="00F07B56"/>
    <w:rsid w:val="00F07DA9"/>
    <w:rsid w:val="00F11A2A"/>
    <w:rsid w:val="00F12085"/>
    <w:rsid w:val="00F12160"/>
    <w:rsid w:val="00F12446"/>
    <w:rsid w:val="00F132C9"/>
    <w:rsid w:val="00F137D8"/>
    <w:rsid w:val="00F13CED"/>
    <w:rsid w:val="00F13E7A"/>
    <w:rsid w:val="00F14696"/>
    <w:rsid w:val="00F146E5"/>
    <w:rsid w:val="00F14921"/>
    <w:rsid w:val="00F151C0"/>
    <w:rsid w:val="00F152EF"/>
    <w:rsid w:val="00F15CD6"/>
    <w:rsid w:val="00F15F19"/>
    <w:rsid w:val="00F16438"/>
    <w:rsid w:val="00F167E9"/>
    <w:rsid w:val="00F17A13"/>
    <w:rsid w:val="00F20211"/>
    <w:rsid w:val="00F20587"/>
    <w:rsid w:val="00F2069A"/>
    <w:rsid w:val="00F20EDE"/>
    <w:rsid w:val="00F214DC"/>
    <w:rsid w:val="00F21698"/>
    <w:rsid w:val="00F21932"/>
    <w:rsid w:val="00F2293E"/>
    <w:rsid w:val="00F22D35"/>
    <w:rsid w:val="00F22DF2"/>
    <w:rsid w:val="00F2339E"/>
    <w:rsid w:val="00F23DC8"/>
    <w:rsid w:val="00F23F3C"/>
    <w:rsid w:val="00F24178"/>
    <w:rsid w:val="00F24C5F"/>
    <w:rsid w:val="00F257B9"/>
    <w:rsid w:val="00F258B2"/>
    <w:rsid w:val="00F25F36"/>
    <w:rsid w:val="00F265C1"/>
    <w:rsid w:val="00F272A1"/>
    <w:rsid w:val="00F27329"/>
    <w:rsid w:val="00F275F0"/>
    <w:rsid w:val="00F278A7"/>
    <w:rsid w:val="00F30837"/>
    <w:rsid w:val="00F311E2"/>
    <w:rsid w:val="00F31408"/>
    <w:rsid w:val="00F318EB"/>
    <w:rsid w:val="00F32A34"/>
    <w:rsid w:val="00F342CF"/>
    <w:rsid w:val="00F3471F"/>
    <w:rsid w:val="00F34C7E"/>
    <w:rsid w:val="00F34D03"/>
    <w:rsid w:val="00F34E52"/>
    <w:rsid w:val="00F3566D"/>
    <w:rsid w:val="00F3577A"/>
    <w:rsid w:val="00F35E94"/>
    <w:rsid w:val="00F36621"/>
    <w:rsid w:val="00F3680E"/>
    <w:rsid w:val="00F36BDB"/>
    <w:rsid w:val="00F36FE6"/>
    <w:rsid w:val="00F373A1"/>
    <w:rsid w:val="00F404F7"/>
    <w:rsid w:val="00F4080C"/>
    <w:rsid w:val="00F41471"/>
    <w:rsid w:val="00F41C6B"/>
    <w:rsid w:val="00F41FF5"/>
    <w:rsid w:val="00F422A9"/>
    <w:rsid w:val="00F43CFB"/>
    <w:rsid w:val="00F43E42"/>
    <w:rsid w:val="00F43F5B"/>
    <w:rsid w:val="00F44102"/>
    <w:rsid w:val="00F44362"/>
    <w:rsid w:val="00F44740"/>
    <w:rsid w:val="00F447E3"/>
    <w:rsid w:val="00F45ABB"/>
    <w:rsid w:val="00F45C00"/>
    <w:rsid w:val="00F45D93"/>
    <w:rsid w:val="00F4681D"/>
    <w:rsid w:val="00F4731F"/>
    <w:rsid w:val="00F475ED"/>
    <w:rsid w:val="00F47D2D"/>
    <w:rsid w:val="00F5048C"/>
    <w:rsid w:val="00F504C9"/>
    <w:rsid w:val="00F51918"/>
    <w:rsid w:val="00F525A9"/>
    <w:rsid w:val="00F52A3D"/>
    <w:rsid w:val="00F53E1E"/>
    <w:rsid w:val="00F5474F"/>
    <w:rsid w:val="00F5496C"/>
    <w:rsid w:val="00F54D1A"/>
    <w:rsid w:val="00F54FF1"/>
    <w:rsid w:val="00F555BF"/>
    <w:rsid w:val="00F55C50"/>
    <w:rsid w:val="00F560C6"/>
    <w:rsid w:val="00F5614C"/>
    <w:rsid w:val="00F56786"/>
    <w:rsid w:val="00F5731A"/>
    <w:rsid w:val="00F57A31"/>
    <w:rsid w:val="00F60A20"/>
    <w:rsid w:val="00F60E72"/>
    <w:rsid w:val="00F61690"/>
    <w:rsid w:val="00F61740"/>
    <w:rsid w:val="00F61C43"/>
    <w:rsid w:val="00F62BF9"/>
    <w:rsid w:val="00F64ACE"/>
    <w:rsid w:val="00F65209"/>
    <w:rsid w:val="00F65664"/>
    <w:rsid w:val="00F65685"/>
    <w:rsid w:val="00F65DA9"/>
    <w:rsid w:val="00F6707E"/>
    <w:rsid w:val="00F675FB"/>
    <w:rsid w:val="00F67661"/>
    <w:rsid w:val="00F67D92"/>
    <w:rsid w:val="00F70120"/>
    <w:rsid w:val="00F70522"/>
    <w:rsid w:val="00F70943"/>
    <w:rsid w:val="00F70D96"/>
    <w:rsid w:val="00F71A9D"/>
    <w:rsid w:val="00F72731"/>
    <w:rsid w:val="00F72A4B"/>
    <w:rsid w:val="00F73771"/>
    <w:rsid w:val="00F739EA"/>
    <w:rsid w:val="00F73CDB"/>
    <w:rsid w:val="00F74084"/>
    <w:rsid w:val="00F74514"/>
    <w:rsid w:val="00F74AEC"/>
    <w:rsid w:val="00F74E96"/>
    <w:rsid w:val="00F75E98"/>
    <w:rsid w:val="00F76A1B"/>
    <w:rsid w:val="00F76C02"/>
    <w:rsid w:val="00F7709E"/>
    <w:rsid w:val="00F77238"/>
    <w:rsid w:val="00F773C6"/>
    <w:rsid w:val="00F8064D"/>
    <w:rsid w:val="00F80AC1"/>
    <w:rsid w:val="00F8155F"/>
    <w:rsid w:val="00F815B0"/>
    <w:rsid w:val="00F816C4"/>
    <w:rsid w:val="00F81C4A"/>
    <w:rsid w:val="00F81DDD"/>
    <w:rsid w:val="00F82141"/>
    <w:rsid w:val="00F83291"/>
    <w:rsid w:val="00F839CB"/>
    <w:rsid w:val="00F85575"/>
    <w:rsid w:val="00F85BA2"/>
    <w:rsid w:val="00F86034"/>
    <w:rsid w:val="00F86B8D"/>
    <w:rsid w:val="00F87722"/>
    <w:rsid w:val="00F877AD"/>
    <w:rsid w:val="00F908DA"/>
    <w:rsid w:val="00F90902"/>
    <w:rsid w:val="00F90AA9"/>
    <w:rsid w:val="00F90DCA"/>
    <w:rsid w:val="00F90F51"/>
    <w:rsid w:val="00F9161C"/>
    <w:rsid w:val="00F9168F"/>
    <w:rsid w:val="00F91C7E"/>
    <w:rsid w:val="00F9209D"/>
    <w:rsid w:val="00F92963"/>
    <w:rsid w:val="00F936EC"/>
    <w:rsid w:val="00F9418E"/>
    <w:rsid w:val="00F94617"/>
    <w:rsid w:val="00F95232"/>
    <w:rsid w:val="00F952AE"/>
    <w:rsid w:val="00F95831"/>
    <w:rsid w:val="00F95DD0"/>
    <w:rsid w:val="00F95EA4"/>
    <w:rsid w:val="00F960B4"/>
    <w:rsid w:val="00F9618F"/>
    <w:rsid w:val="00F965D1"/>
    <w:rsid w:val="00F96F2A"/>
    <w:rsid w:val="00F97306"/>
    <w:rsid w:val="00F977D4"/>
    <w:rsid w:val="00FA0275"/>
    <w:rsid w:val="00FA0A54"/>
    <w:rsid w:val="00FA1041"/>
    <w:rsid w:val="00FA297D"/>
    <w:rsid w:val="00FA29C1"/>
    <w:rsid w:val="00FA2B3B"/>
    <w:rsid w:val="00FA3826"/>
    <w:rsid w:val="00FA3BA1"/>
    <w:rsid w:val="00FA4828"/>
    <w:rsid w:val="00FA52E8"/>
    <w:rsid w:val="00FA531C"/>
    <w:rsid w:val="00FA5332"/>
    <w:rsid w:val="00FA59C9"/>
    <w:rsid w:val="00FA6281"/>
    <w:rsid w:val="00FA6F83"/>
    <w:rsid w:val="00FA7046"/>
    <w:rsid w:val="00FA729B"/>
    <w:rsid w:val="00FA79A1"/>
    <w:rsid w:val="00FA7CC6"/>
    <w:rsid w:val="00FB03FE"/>
    <w:rsid w:val="00FB0A34"/>
    <w:rsid w:val="00FB0EA8"/>
    <w:rsid w:val="00FB17F1"/>
    <w:rsid w:val="00FB1EA0"/>
    <w:rsid w:val="00FB1EE8"/>
    <w:rsid w:val="00FB2B3B"/>
    <w:rsid w:val="00FB37F9"/>
    <w:rsid w:val="00FB3BF8"/>
    <w:rsid w:val="00FB439B"/>
    <w:rsid w:val="00FB4FD4"/>
    <w:rsid w:val="00FB5589"/>
    <w:rsid w:val="00FB5C99"/>
    <w:rsid w:val="00FB6023"/>
    <w:rsid w:val="00FB639E"/>
    <w:rsid w:val="00FB6F44"/>
    <w:rsid w:val="00FB7653"/>
    <w:rsid w:val="00FB775D"/>
    <w:rsid w:val="00FC08C9"/>
    <w:rsid w:val="00FC0EE5"/>
    <w:rsid w:val="00FC140D"/>
    <w:rsid w:val="00FC1750"/>
    <w:rsid w:val="00FC17B9"/>
    <w:rsid w:val="00FC1993"/>
    <w:rsid w:val="00FC213B"/>
    <w:rsid w:val="00FC261D"/>
    <w:rsid w:val="00FC3B59"/>
    <w:rsid w:val="00FC4190"/>
    <w:rsid w:val="00FC4459"/>
    <w:rsid w:val="00FC4EB8"/>
    <w:rsid w:val="00FC63AF"/>
    <w:rsid w:val="00FC71B8"/>
    <w:rsid w:val="00FC7337"/>
    <w:rsid w:val="00FC7CC0"/>
    <w:rsid w:val="00FD03DB"/>
    <w:rsid w:val="00FD05AE"/>
    <w:rsid w:val="00FD06D7"/>
    <w:rsid w:val="00FD0770"/>
    <w:rsid w:val="00FD1171"/>
    <w:rsid w:val="00FD1528"/>
    <w:rsid w:val="00FD15E3"/>
    <w:rsid w:val="00FD208B"/>
    <w:rsid w:val="00FD21FD"/>
    <w:rsid w:val="00FD285E"/>
    <w:rsid w:val="00FD2EF8"/>
    <w:rsid w:val="00FD38CA"/>
    <w:rsid w:val="00FD38EA"/>
    <w:rsid w:val="00FD42E5"/>
    <w:rsid w:val="00FD433E"/>
    <w:rsid w:val="00FD4A6D"/>
    <w:rsid w:val="00FD627E"/>
    <w:rsid w:val="00FD78D6"/>
    <w:rsid w:val="00FD7C57"/>
    <w:rsid w:val="00FE06E7"/>
    <w:rsid w:val="00FE0B34"/>
    <w:rsid w:val="00FE164B"/>
    <w:rsid w:val="00FE2638"/>
    <w:rsid w:val="00FE2EF9"/>
    <w:rsid w:val="00FE348B"/>
    <w:rsid w:val="00FE368F"/>
    <w:rsid w:val="00FE38E6"/>
    <w:rsid w:val="00FE3A8A"/>
    <w:rsid w:val="00FE4827"/>
    <w:rsid w:val="00FE4D61"/>
    <w:rsid w:val="00FE4E60"/>
    <w:rsid w:val="00FE5793"/>
    <w:rsid w:val="00FE609B"/>
    <w:rsid w:val="00FE61A7"/>
    <w:rsid w:val="00FE686D"/>
    <w:rsid w:val="00FE6B11"/>
    <w:rsid w:val="00FE70AA"/>
    <w:rsid w:val="00FE75F9"/>
    <w:rsid w:val="00FE7DCB"/>
    <w:rsid w:val="00FF0E37"/>
    <w:rsid w:val="00FF0FC2"/>
    <w:rsid w:val="00FF11C5"/>
    <w:rsid w:val="00FF20C6"/>
    <w:rsid w:val="00FF2826"/>
    <w:rsid w:val="00FF2E1E"/>
    <w:rsid w:val="00FF2F79"/>
    <w:rsid w:val="00FF38CB"/>
    <w:rsid w:val="00FF4200"/>
    <w:rsid w:val="00FF5CB6"/>
    <w:rsid w:val="00FF60E1"/>
    <w:rsid w:val="00FF6CFC"/>
    <w:rsid w:val="00FF6E69"/>
    <w:rsid w:val="00FF7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259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1558"/>
    <w:rPr>
      <w:rFonts w:ascii="CordiaUPC" w:hAnsi="CordiaUPC" w:cs="CordiaUPC"/>
    </w:rPr>
  </w:style>
  <w:style w:type="paragraph" w:styleId="1">
    <w:name w:val="heading 1"/>
    <w:basedOn w:val="a"/>
    <w:next w:val="a"/>
    <w:qFormat/>
    <w:rsid w:val="00281411"/>
    <w:pPr>
      <w:keepNext/>
      <w:tabs>
        <w:tab w:val="left" w:pos="78"/>
      </w:tabs>
      <w:jc w:val="center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81411"/>
    <w:pPr>
      <w:keepNext/>
      <w:tabs>
        <w:tab w:val="left" w:pos="342"/>
      </w:tabs>
      <w:ind w:right="-88"/>
      <w:jc w:val="center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qFormat/>
    <w:rsid w:val="00281411"/>
    <w:pPr>
      <w:keepNext/>
      <w:tabs>
        <w:tab w:val="left" w:pos="720"/>
        <w:tab w:val="left" w:pos="810"/>
      </w:tabs>
      <w:ind w:left="900" w:right="576"/>
      <w:jc w:val="both"/>
      <w:outlineLvl w:val="2"/>
    </w:pPr>
    <w:rPr>
      <w:rFonts w:ascii="AngsanaUPC" w:hAnsi="AngsanaUPC" w:cs="AngsanaUPC"/>
      <w:sz w:val="32"/>
      <w:szCs w:val="32"/>
    </w:rPr>
  </w:style>
  <w:style w:type="paragraph" w:styleId="4">
    <w:name w:val="heading 4"/>
    <w:basedOn w:val="a"/>
    <w:next w:val="a"/>
    <w:qFormat/>
    <w:rsid w:val="00281411"/>
    <w:pPr>
      <w:keepNext/>
      <w:tabs>
        <w:tab w:val="left" w:pos="360"/>
      </w:tabs>
      <w:ind w:right="583"/>
      <w:jc w:val="right"/>
      <w:outlineLvl w:val="3"/>
    </w:pPr>
    <w:rPr>
      <w:rFonts w:ascii="AngsanaUPC" w:hAnsi="AngsanaUPC" w:cs="AngsanaUPC"/>
      <w:sz w:val="32"/>
      <w:szCs w:val="32"/>
    </w:rPr>
  </w:style>
  <w:style w:type="paragraph" w:styleId="5">
    <w:name w:val="heading 5"/>
    <w:basedOn w:val="a"/>
    <w:next w:val="a"/>
    <w:link w:val="50"/>
    <w:qFormat/>
    <w:rsid w:val="00281411"/>
    <w:pPr>
      <w:keepNext/>
      <w:tabs>
        <w:tab w:val="left" w:pos="252"/>
      </w:tabs>
      <w:outlineLvl w:val="4"/>
    </w:pPr>
    <w:rPr>
      <w:rFonts w:ascii="AngsanaUPC" w:hAnsi="AngsanaUPC" w:cs="AngsanaUPC"/>
      <w:sz w:val="32"/>
      <w:szCs w:val="32"/>
    </w:rPr>
  </w:style>
  <w:style w:type="paragraph" w:styleId="6">
    <w:name w:val="heading 6"/>
    <w:basedOn w:val="a"/>
    <w:next w:val="a"/>
    <w:qFormat/>
    <w:rsid w:val="00281411"/>
    <w:pPr>
      <w:keepNext/>
      <w:tabs>
        <w:tab w:val="left" w:pos="360"/>
      </w:tabs>
      <w:spacing w:line="216" w:lineRule="auto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7">
    <w:name w:val="heading 7"/>
    <w:basedOn w:val="a"/>
    <w:next w:val="a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6"/>
    </w:pPr>
    <w:rPr>
      <w:rFonts w:ascii="AngsanaUPC" w:hAnsi="AngsanaUPC" w:cs="AngsanaUPC"/>
      <w:sz w:val="28"/>
      <w:szCs w:val="28"/>
    </w:rPr>
  </w:style>
  <w:style w:type="paragraph" w:styleId="8">
    <w:name w:val="heading 8"/>
    <w:basedOn w:val="a"/>
    <w:next w:val="a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7"/>
    </w:pPr>
    <w:rPr>
      <w:rFonts w:ascii="AngsanaUPC" w:hAnsi="AngsanaUPC" w:cs="AngsanaUPC"/>
      <w:sz w:val="30"/>
      <w:szCs w:val="30"/>
    </w:rPr>
  </w:style>
  <w:style w:type="paragraph" w:styleId="9">
    <w:name w:val="heading 9"/>
    <w:basedOn w:val="a"/>
    <w:next w:val="a"/>
    <w:qFormat/>
    <w:rsid w:val="00281411"/>
    <w:pPr>
      <w:keepNext/>
      <w:tabs>
        <w:tab w:val="left" w:pos="360"/>
        <w:tab w:val="left" w:pos="900"/>
      </w:tabs>
      <w:ind w:right="583"/>
      <w:jc w:val="right"/>
      <w:outlineLvl w:val="8"/>
    </w:pPr>
    <w:rPr>
      <w:rFonts w:ascii="AngsanaUPC" w:hAnsi="AngsanaUPC" w:cs="Angsan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81411"/>
    <w:pPr>
      <w:tabs>
        <w:tab w:val="center" w:pos="4153"/>
        <w:tab w:val="right" w:pos="8306"/>
      </w:tabs>
    </w:pPr>
    <w:rPr>
      <w:rFonts w:cs="Angsana New"/>
    </w:rPr>
  </w:style>
  <w:style w:type="paragraph" w:styleId="a5">
    <w:name w:val="footer"/>
    <w:basedOn w:val="a"/>
    <w:link w:val="a6"/>
    <w:uiPriority w:val="99"/>
    <w:rsid w:val="00281411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281411"/>
    <w:pPr>
      <w:spacing w:before="120" w:after="120"/>
    </w:pPr>
    <w:rPr>
      <w:b/>
      <w:bCs/>
    </w:rPr>
  </w:style>
  <w:style w:type="paragraph" w:styleId="a8">
    <w:name w:val="Block Text"/>
    <w:basedOn w:val="a"/>
    <w:rsid w:val="00281411"/>
    <w:pPr>
      <w:tabs>
        <w:tab w:val="left" w:pos="900"/>
      </w:tabs>
      <w:ind w:left="900" w:right="576" w:hanging="900"/>
      <w:jc w:val="both"/>
    </w:pPr>
    <w:rPr>
      <w:rFonts w:ascii="AngsanaUPC" w:hAnsi="AngsanaUPC" w:cs="AngsanaUPC"/>
      <w:sz w:val="32"/>
      <w:szCs w:val="32"/>
    </w:rPr>
  </w:style>
  <w:style w:type="paragraph" w:styleId="a9">
    <w:name w:val="Body Text"/>
    <w:basedOn w:val="a"/>
    <w:link w:val="aa"/>
    <w:rsid w:val="00281411"/>
    <w:pPr>
      <w:tabs>
        <w:tab w:val="left" w:pos="450"/>
        <w:tab w:val="left" w:pos="900"/>
      </w:tabs>
      <w:ind w:right="583"/>
      <w:jc w:val="both"/>
    </w:pPr>
    <w:rPr>
      <w:rFonts w:ascii="AngsanaUPC" w:hAnsi="AngsanaUPC" w:cs="Angsana New"/>
      <w:sz w:val="32"/>
      <w:szCs w:val="32"/>
    </w:rPr>
  </w:style>
  <w:style w:type="paragraph" w:styleId="ab">
    <w:name w:val="Body Text Indent"/>
    <w:basedOn w:val="a"/>
    <w:rsid w:val="00281411"/>
    <w:pPr>
      <w:ind w:left="432" w:hanging="432"/>
    </w:pPr>
    <w:rPr>
      <w:rFonts w:ascii="AngsanaUPC" w:hAnsi="AngsanaUPC" w:cs="AngsanaUPC"/>
      <w:sz w:val="28"/>
      <w:szCs w:val="28"/>
    </w:rPr>
  </w:style>
  <w:style w:type="paragraph" w:styleId="20">
    <w:name w:val="Body Text 2"/>
    <w:basedOn w:val="a"/>
    <w:rsid w:val="00281411"/>
    <w:pPr>
      <w:tabs>
        <w:tab w:val="left" w:pos="360"/>
        <w:tab w:val="left" w:pos="900"/>
      </w:tabs>
    </w:pPr>
    <w:rPr>
      <w:rFonts w:ascii="AngsanaUPC" w:hAnsi="AngsanaUPC" w:cs="AngsanaUPC"/>
      <w:spacing w:val="-6"/>
      <w:sz w:val="32"/>
      <w:szCs w:val="32"/>
    </w:rPr>
  </w:style>
  <w:style w:type="paragraph" w:styleId="21">
    <w:name w:val="Body Text Indent 2"/>
    <w:basedOn w:val="a"/>
    <w:rsid w:val="00281411"/>
    <w:pPr>
      <w:spacing w:before="240"/>
      <w:ind w:right="583" w:firstLine="900"/>
      <w:jc w:val="both"/>
    </w:pPr>
    <w:rPr>
      <w:rFonts w:ascii="AngsanaUPC" w:hAnsi="AngsanaUPC" w:cs="AngsanaUPC"/>
      <w:sz w:val="32"/>
      <w:szCs w:val="32"/>
    </w:rPr>
  </w:style>
  <w:style w:type="paragraph" w:styleId="30">
    <w:name w:val="Body Text Indent 3"/>
    <w:basedOn w:val="a"/>
    <w:rsid w:val="00281411"/>
    <w:pPr>
      <w:spacing w:before="240"/>
      <w:ind w:right="583" w:firstLine="720"/>
      <w:jc w:val="both"/>
    </w:pPr>
    <w:rPr>
      <w:rFonts w:ascii="AngsanaUPC" w:hAnsi="AngsanaUPC" w:cs="AngsanaUPC"/>
      <w:sz w:val="32"/>
      <w:szCs w:val="32"/>
    </w:rPr>
  </w:style>
  <w:style w:type="paragraph" w:styleId="31">
    <w:name w:val="Body Text 3"/>
    <w:basedOn w:val="a"/>
    <w:rsid w:val="00281411"/>
    <w:pPr>
      <w:tabs>
        <w:tab w:val="left" w:pos="360"/>
        <w:tab w:val="left" w:pos="900"/>
        <w:tab w:val="left" w:pos="1440"/>
      </w:tabs>
      <w:ind w:right="576"/>
      <w:jc w:val="both"/>
    </w:pPr>
    <w:rPr>
      <w:rFonts w:ascii="AngsanaUPC" w:hAnsi="AngsanaUPC" w:cs="AngsanaUPC"/>
      <w:b/>
      <w:bCs/>
      <w:sz w:val="32"/>
      <w:szCs w:val="32"/>
    </w:rPr>
  </w:style>
  <w:style w:type="paragraph" w:styleId="ac">
    <w:name w:val="Balloon Text"/>
    <w:basedOn w:val="a"/>
    <w:semiHidden/>
    <w:rsid w:val="00842AFA"/>
    <w:rPr>
      <w:rFonts w:ascii="Tahoma" w:hAnsi="Tahoma" w:cs="Angsana New"/>
      <w:sz w:val="16"/>
      <w:szCs w:val="18"/>
    </w:rPr>
  </w:style>
  <w:style w:type="table" w:styleId="ad">
    <w:name w:val="Table Grid"/>
    <w:basedOn w:val="a1"/>
    <w:rsid w:val="00CD3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7044C1"/>
    <w:pPr>
      <w:ind w:left="720" w:hanging="360"/>
    </w:pPr>
    <w:rPr>
      <w:lang w:eastAsia="zh-CN"/>
    </w:rPr>
  </w:style>
  <w:style w:type="paragraph" w:styleId="23">
    <w:name w:val="List Bullet 2"/>
    <w:basedOn w:val="a"/>
    <w:rsid w:val="007044C1"/>
    <w:pPr>
      <w:ind w:left="720" w:hanging="360"/>
    </w:pPr>
    <w:rPr>
      <w:lang w:eastAsia="zh-CN"/>
    </w:rPr>
  </w:style>
  <w:style w:type="paragraph" w:styleId="ae">
    <w:name w:val="Date"/>
    <w:basedOn w:val="a"/>
    <w:next w:val="a"/>
    <w:rsid w:val="007044C1"/>
    <w:rPr>
      <w:rFonts w:cs="Angsana New"/>
      <w:szCs w:val="23"/>
      <w:lang w:eastAsia="zh-CN"/>
    </w:rPr>
  </w:style>
  <w:style w:type="character" w:customStyle="1" w:styleId="h1">
    <w:name w:val="h1"/>
    <w:basedOn w:val="a0"/>
    <w:rsid w:val="00CE2C12"/>
  </w:style>
  <w:style w:type="character" w:customStyle="1" w:styleId="a4">
    <w:name w:val="หัวกระดาษ อักขระ"/>
    <w:link w:val="a3"/>
    <w:uiPriority w:val="99"/>
    <w:rsid w:val="002F37CC"/>
    <w:rPr>
      <w:rFonts w:ascii="CordiaUPC" w:hAnsi="CordiaUPC" w:cs="CordiaUPC"/>
    </w:rPr>
  </w:style>
  <w:style w:type="paragraph" w:customStyle="1" w:styleId="block">
    <w:name w:val="block"/>
    <w:aliases w:val="b"/>
    <w:basedOn w:val="a9"/>
    <w:rsid w:val="00AA7558"/>
    <w:pPr>
      <w:tabs>
        <w:tab w:val="clear" w:pos="450"/>
        <w:tab w:val="clear" w:pos="900"/>
      </w:tabs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aa">
    <w:name w:val="เนื้อความ อักขระ"/>
    <w:link w:val="a9"/>
    <w:rsid w:val="00AA7558"/>
    <w:rPr>
      <w:rFonts w:ascii="AngsanaUPC" w:hAnsi="AngsanaUPC" w:cs="AngsanaUPC"/>
      <w:sz w:val="32"/>
      <w:szCs w:val="32"/>
    </w:rPr>
  </w:style>
  <w:style w:type="paragraph" w:styleId="af">
    <w:name w:val="List Paragraph"/>
    <w:basedOn w:val="a"/>
    <w:link w:val="af0"/>
    <w:uiPriority w:val="34"/>
    <w:qFormat/>
    <w:rsid w:val="00CD3866"/>
    <w:pPr>
      <w:ind w:left="720"/>
      <w:contextualSpacing/>
    </w:pPr>
    <w:rPr>
      <w:rFonts w:cs="Angsana New"/>
      <w:szCs w:val="25"/>
    </w:rPr>
  </w:style>
  <w:style w:type="character" w:customStyle="1" w:styleId="a6">
    <w:name w:val="ท้ายกระดาษ อักขระ"/>
    <w:basedOn w:val="a0"/>
    <w:link w:val="a5"/>
    <w:uiPriority w:val="99"/>
    <w:rsid w:val="00076380"/>
    <w:rPr>
      <w:rFonts w:ascii="CordiaUPC" w:hAnsi="CordiaUPC" w:cs="CordiaUPC"/>
    </w:rPr>
  </w:style>
  <w:style w:type="table" w:customStyle="1" w:styleId="TableGrid2">
    <w:name w:val="Table Grid2"/>
    <w:basedOn w:val="a1"/>
    <w:uiPriority w:val="59"/>
    <w:rsid w:val="00BC536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หัวเรื่อง 5 อักขระ"/>
    <w:basedOn w:val="a0"/>
    <w:link w:val="5"/>
    <w:rsid w:val="00D66C73"/>
    <w:rPr>
      <w:rFonts w:ascii="AngsanaUPC" w:hAnsi="AngsanaUPC" w:cs="AngsanaUPC"/>
      <w:sz w:val="32"/>
      <w:szCs w:val="32"/>
    </w:rPr>
  </w:style>
  <w:style w:type="character" w:customStyle="1" w:styleId="af0">
    <w:name w:val="รายการย่อหน้า อักขระ"/>
    <w:basedOn w:val="a0"/>
    <w:link w:val="af"/>
    <w:uiPriority w:val="34"/>
    <w:locked/>
    <w:rsid w:val="00D62553"/>
    <w:rPr>
      <w:rFonts w:ascii="CordiaUPC" w:hAnsi="CordiaUPC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9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TP420T0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35B11-EF37-41C6-9474-EB2B3024E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TP420T00.dot</Template>
  <TotalTime>4608</TotalTime>
  <Pages>19</Pages>
  <Words>5122</Words>
  <Characters>21206</Characters>
  <Application>Microsoft Office Word</Application>
  <DocSecurity>0</DocSecurity>
  <Lines>176</Lines>
  <Paragraphs>52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26276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V&amp;A</dc:creator>
  <cp:lastModifiedBy>PAO</cp:lastModifiedBy>
  <cp:revision>584</cp:revision>
  <cp:lastPrinted>2021-05-07T09:58:00Z</cp:lastPrinted>
  <dcterms:created xsi:type="dcterms:W3CDTF">2020-05-27T02:56:00Z</dcterms:created>
  <dcterms:modified xsi:type="dcterms:W3CDTF">2021-05-07T10:14:00Z</dcterms:modified>
</cp:coreProperties>
</file>