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89A4C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10A40E8F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0CF393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8D32AA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14:paraId="4818B3FB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C60284">
        <w:rPr>
          <w:rFonts w:ascii="Angsana New" w:hAnsi="Angsana New" w:cs="Angsana New"/>
          <w:sz w:val="52"/>
          <w:szCs w:val="52"/>
          <w:cs/>
        </w:rPr>
        <w:t>บริษัท ไทยฟู้ดส์ กรุ๊ป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จำกัด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76BD8750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DE00D4" w14:textId="77777777" w:rsidR="0028361C" w:rsidRPr="00C60284" w:rsidRDefault="0028361C" w:rsidP="002836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CD273C6" w14:textId="72B77805" w:rsidR="0028361C" w:rsidRPr="00C60284" w:rsidRDefault="0028361C" w:rsidP="002836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765D71" w:rsidRPr="00765D71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6028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C6028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CB4BC6" w:rsidRPr="00CB4BC6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00B03399" w14:textId="77777777" w:rsidR="0028361C" w:rsidRPr="00C60284" w:rsidRDefault="0028361C" w:rsidP="002836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243FA99" w14:textId="02B81EB2" w:rsidR="005D4B71" w:rsidRPr="00C60284" w:rsidRDefault="0028361C" w:rsidP="002836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F1C122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98B1170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2728D898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0A1010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0495C89" w14:textId="77777777" w:rsidR="005D4B71" w:rsidRPr="00C60284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696FBDB9" w14:textId="77777777" w:rsidR="005D4B71" w:rsidRPr="00C60284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7ECE46C2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5D4B71" w:rsidRPr="00C60284" w:rsidSect="005D4B7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C60284">
        <w:rPr>
          <w:rFonts w:ascii="Angsana New" w:hAnsi="Angsana New" w:cs="Angsana New"/>
          <w:sz w:val="30"/>
          <w:szCs w:val="30"/>
        </w:rPr>
        <w:tab/>
      </w:r>
    </w:p>
    <w:p w14:paraId="0D8AA94E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281C3FD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7487763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9C6185F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A1BADE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8AC5FD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8DA781E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303EDE75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C60284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C6028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76E8F3E2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1E12CF2" w14:textId="5B83BBD1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ข้าพเจ้าได้สอบทานงบแสดงฐานะการเงินรวมและงบแสดงฐานะการเงินเฉพาะกิจการ ณ วัน</w:t>
      </w:r>
      <w:r w:rsidRPr="00C60284">
        <w:rPr>
          <w:rFonts w:ascii="Angsana New" w:hAnsi="Angsana New" w:cs="Angsana New" w:hint="cs"/>
          <w:color w:val="000000"/>
          <w:cs/>
        </w:rPr>
        <w:t xml:space="preserve">ที่ </w:t>
      </w:r>
      <w:r w:rsidR="00765D71" w:rsidRPr="00765D71">
        <w:rPr>
          <w:rFonts w:ascii="Angsana New" w:hAnsi="Angsana New" w:cs="Angsana New"/>
          <w:color w:val="000000"/>
          <w:lang w:val="en-US"/>
        </w:rPr>
        <w:t>31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CB4BC6" w:rsidRPr="00CB4BC6">
        <w:rPr>
          <w:rFonts w:ascii="Angsana New" w:hAnsi="Angsana New" w:cs="Angsana New"/>
          <w:color w:val="000000"/>
          <w:lang w:val="en-US"/>
        </w:rPr>
        <w:t>2564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C60284">
        <w:rPr>
          <w:rFonts w:ascii="Angsana New" w:hAnsi="Angsana New" w:cs="Angsana New"/>
          <w:color w:val="000000"/>
          <w:cs/>
        </w:rPr>
        <w:br/>
        <w:t>งบกระแสเงินสดรวมและงบกระแสเงินสดเฉพาะกิจการสำหรับงวด</w:t>
      </w:r>
      <w:r w:rsidRPr="00C60284">
        <w:rPr>
          <w:rFonts w:ascii="Angsana New" w:hAnsi="Angsana New" w:cs="Angsana New" w:hint="cs"/>
          <w:color w:val="000000"/>
          <w:cs/>
        </w:rPr>
        <w:t>สาม</w:t>
      </w:r>
      <w:r w:rsidRPr="00C60284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765D71" w:rsidRPr="00765D71">
        <w:rPr>
          <w:rFonts w:ascii="Angsana New" w:hAnsi="Angsana New" w:cs="Angsana New"/>
          <w:color w:val="000000"/>
          <w:lang w:val="en-US"/>
        </w:rPr>
        <w:t>31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CB4BC6" w:rsidRPr="00CB4BC6">
        <w:rPr>
          <w:rFonts w:ascii="Angsana New" w:hAnsi="Angsana New" w:cs="Angsana New"/>
          <w:color w:val="000000"/>
          <w:lang w:val="en-US"/>
        </w:rPr>
        <w:t>2564</w:t>
      </w:r>
      <w:r w:rsidRPr="00C60284">
        <w:rPr>
          <w:rFonts w:ascii="Angsana New" w:hAnsi="Angsana New" w:cs="Angsana New"/>
          <w:color w:val="00000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</w:t>
      </w:r>
      <w:r w:rsidRPr="00C60284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C60284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</w:t>
      </w:r>
      <w:r w:rsidRPr="00C60284">
        <w:rPr>
          <w:rFonts w:ascii="Angsana New" w:hAnsi="Angsana New" w:cs="Angsana New"/>
          <w:color w:val="000000"/>
          <w:cs/>
        </w:rPr>
        <w:br/>
        <w:t xml:space="preserve">และของเฉพาะบริษัท </w:t>
      </w:r>
      <w:r w:rsidRPr="00C60284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C60284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</w:t>
      </w:r>
      <w:r w:rsidRPr="00C60284">
        <w:rPr>
          <w:rFonts w:ascii="Angsana New" w:hAnsi="Angsana New" w:cs="Angsana New" w:hint="cs"/>
          <w:color w:val="000000"/>
          <w:cs/>
        </w:rPr>
        <w:t xml:space="preserve">ที่ </w:t>
      </w:r>
      <w:r w:rsidR="00765D71" w:rsidRPr="00765D71">
        <w:rPr>
          <w:rFonts w:ascii="Angsana New" w:hAnsi="Angsana New" w:cs="Angsana New"/>
          <w:color w:val="000000"/>
          <w:lang w:val="en-US"/>
        </w:rPr>
        <w:t>3</w:t>
      </w:r>
      <w:r w:rsidR="00CB4BC6" w:rsidRPr="00CB4BC6">
        <w:rPr>
          <w:rFonts w:ascii="Angsana New" w:hAnsi="Angsana New" w:cs="Angsana New"/>
          <w:color w:val="000000"/>
          <w:lang w:val="en-US"/>
        </w:rPr>
        <w:t>4</w:t>
      </w:r>
      <w:r w:rsidRPr="00C60284">
        <w:rPr>
          <w:rFonts w:ascii="Angsana New" w:hAnsi="Angsana New" w:cs="Angsana New"/>
          <w:color w:val="000000"/>
          <w:cs/>
        </w:rPr>
        <w:t xml:space="preserve"> เรื่อง </w:t>
      </w:r>
      <w:r w:rsidRPr="00C60284">
        <w:rPr>
          <w:rFonts w:ascii="Angsana New" w:hAnsi="Angsana New" w:cs="Angsana New" w:hint="cs"/>
          <w:color w:val="000000"/>
          <w:cs/>
        </w:rPr>
        <w:t>การรายงานทาง</w:t>
      </w:r>
      <w:r w:rsidRPr="00C60284">
        <w:rPr>
          <w:rFonts w:ascii="Angsana New" w:hAnsi="Angsana New" w:cs="Angsana New"/>
          <w:color w:val="000000"/>
          <w:cs/>
        </w:rPr>
        <w:t xml:space="preserve">การเงินระหว่างกาล </w:t>
      </w:r>
      <w:r w:rsidRPr="00C60284">
        <w:rPr>
          <w:rFonts w:ascii="Angsana New" w:hAnsi="Angsana New" w:cs="Angsana New"/>
          <w:color w:val="000000"/>
          <w:cs/>
        </w:rPr>
        <w:br/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8625E5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33687DD6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AB044B2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7484537" w14:textId="2C421E4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C60284">
        <w:rPr>
          <w:rFonts w:ascii="Angsana New" w:hAnsi="Angsana New" w:cs="Angsana New" w:hint="cs"/>
          <w:color w:val="000000"/>
          <w:cs/>
        </w:rPr>
        <w:t xml:space="preserve">ส </w:t>
      </w:r>
      <w:r w:rsidR="00CB4BC6" w:rsidRPr="00CB4BC6">
        <w:rPr>
          <w:rFonts w:ascii="Angsana New" w:hAnsi="Angsana New" w:cs="Angsana New"/>
          <w:color w:val="000000"/>
          <w:lang w:val="en-US"/>
        </w:rPr>
        <w:t>24</w:t>
      </w:r>
      <w:r w:rsidR="00765D71" w:rsidRPr="00765D71">
        <w:rPr>
          <w:rFonts w:ascii="Angsana New" w:hAnsi="Angsana New" w:cs="Angsana New"/>
          <w:color w:val="000000"/>
          <w:lang w:val="en-US"/>
        </w:rPr>
        <w:t>1</w:t>
      </w:r>
      <w:r w:rsidR="00CB4BC6" w:rsidRPr="00CB4BC6">
        <w:rPr>
          <w:rFonts w:ascii="Angsana New" w:hAnsi="Angsana New" w:cs="Angsana New"/>
          <w:color w:val="000000"/>
          <w:lang w:val="en-US"/>
        </w:rPr>
        <w:t>0</w:t>
      </w:r>
      <w:r w:rsidRPr="00C60284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C60284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C60284">
        <w:rPr>
          <w:rFonts w:ascii="Angsana New" w:hAnsi="Angsana New" w:cs="Angsana New"/>
          <w:color w:val="000000"/>
          <w:cs/>
        </w:rPr>
        <w:t>รับผิดชอบ</w:t>
      </w:r>
      <w:r w:rsidRPr="00C60284">
        <w:rPr>
          <w:rFonts w:ascii="Angsana New" w:hAnsi="Angsana New" w:cs="Angsana New" w:hint="cs"/>
          <w:color w:val="000000"/>
          <w:cs/>
        </w:rPr>
        <w:t>ด้าน</w:t>
      </w:r>
      <w:r w:rsidRPr="00C60284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C60284">
        <w:rPr>
          <w:rFonts w:ascii="Angsana New" w:hAnsi="Angsana New" w:cs="Angsana New" w:hint="cs"/>
          <w:color w:val="000000"/>
          <w:cs/>
        </w:rPr>
        <w:t xml:space="preserve">  </w:t>
      </w:r>
      <w:r w:rsidRPr="00C60284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C60284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C60284">
        <w:rPr>
          <w:rFonts w:ascii="Angsana New" w:hAnsi="Angsana New" w:cs="Angsana New"/>
          <w:color w:val="000000"/>
          <w:cs/>
        </w:rPr>
        <w:t>ไม่สามารถ</w:t>
      </w:r>
      <w:r w:rsidRPr="00C60284">
        <w:rPr>
          <w:rFonts w:ascii="Angsana New" w:hAnsi="Angsana New" w:cs="Angsana New" w:hint="cs"/>
          <w:color w:val="000000"/>
          <w:cs/>
        </w:rPr>
        <w:t>ได้</w:t>
      </w:r>
      <w:r w:rsidRPr="00C60284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C60284">
        <w:rPr>
          <w:rFonts w:ascii="Angsana New" w:hAnsi="Angsana New" w:cs="Angsana New" w:hint="cs"/>
          <w:color w:val="000000"/>
          <w:cs/>
        </w:rPr>
        <w:t>พบ</w:t>
      </w:r>
      <w:r w:rsidRPr="00C60284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C60284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5A94460A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054FDF87" w14:textId="4C6BE233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28361C" w:rsidRPr="00C60284" w:rsidSect="00C90DEA"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C60284">
        <w:rPr>
          <w:rFonts w:ascii="Angsana New" w:hAnsi="Angsana New" w:cs="Angsana New"/>
          <w:i/>
          <w:iCs/>
          <w:cs/>
          <w:lang w:val="en-US"/>
        </w:rPr>
        <w:br/>
      </w:r>
    </w:p>
    <w:p w14:paraId="643EF51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5E4E46C7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ข้อสรุป</w:t>
      </w:r>
    </w:p>
    <w:p w14:paraId="7BFE3A0C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305E4EE" w14:textId="3758643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color w:val="000000"/>
          <w:cs/>
        </w:rPr>
        <w:t>ดังกล่าว</w:t>
      </w:r>
      <w:r w:rsidRPr="00C60284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765D71" w:rsidRPr="00765D71">
        <w:rPr>
          <w:rFonts w:ascii="Angsana New" w:hAnsi="Angsana New" w:cs="Angsana New"/>
          <w:color w:val="000000"/>
          <w:lang w:val="en-US"/>
        </w:rPr>
        <w:t>3</w:t>
      </w:r>
      <w:r w:rsidR="00CB4BC6" w:rsidRPr="00CB4BC6">
        <w:rPr>
          <w:rFonts w:ascii="Angsana New" w:hAnsi="Angsana New" w:cs="Angsana New"/>
          <w:color w:val="000000"/>
          <w:lang w:val="en-US"/>
        </w:rPr>
        <w:t>4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2C60F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6591C4A4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431B5C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218345E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159DCB26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(</w:t>
      </w:r>
      <w:r w:rsidRPr="00C60284">
        <w:rPr>
          <w:rFonts w:ascii="Angsana New" w:hAnsi="Angsana New" w:cs="Angsana New" w:hint="cs"/>
          <w:cs/>
          <w:lang w:val="en-US"/>
        </w:rPr>
        <w:t>วีระชัย รัตนจรัสกุล</w:t>
      </w:r>
      <w:r w:rsidRPr="00C60284">
        <w:rPr>
          <w:rFonts w:ascii="Angsana New" w:hAnsi="Angsana New" w:cs="Angsana New"/>
          <w:cs/>
        </w:rPr>
        <w:t>)</w:t>
      </w:r>
    </w:p>
    <w:p w14:paraId="618731D7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ผู้สอบบัญชีรับอนุญาต</w:t>
      </w:r>
    </w:p>
    <w:p w14:paraId="1A8FF86C" w14:textId="27AF60F8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เลขทะเบียน</w:t>
      </w:r>
      <w:r w:rsidRPr="00C60284">
        <w:rPr>
          <w:rFonts w:ascii="Angsana New" w:hAnsi="Angsana New" w:cs="Angsana New"/>
          <w:lang w:val="en-US"/>
        </w:rPr>
        <w:t xml:space="preserve"> </w:t>
      </w:r>
      <w:r w:rsidR="00CB4BC6" w:rsidRPr="00CB4BC6">
        <w:rPr>
          <w:rFonts w:ascii="Angsana New" w:hAnsi="Angsana New" w:cs="Angsana New"/>
          <w:lang w:val="en-US"/>
        </w:rPr>
        <w:t>4</w:t>
      </w:r>
      <w:r w:rsidR="00765D71" w:rsidRPr="00765D71">
        <w:rPr>
          <w:rFonts w:ascii="Angsana New" w:hAnsi="Angsana New" w:cs="Angsana New"/>
          <w:lang w:val="en-US"/>
        </w:rPr>
        <w:t>3</w:t>
      </w:r>
      <w:r w:rsidR="00CB4BC6" w:rsidRPr="00CB4BC6">
        <w:rPr>
          <w:rFonts w:ascii="Angsana New" w:hAnsi="Angsana New" w:cs="Angsana New"/>
          <w:lang w:val="en-US"/>
        </w:rPr>
        <w:t>2</w:t>
      </w:r>
      <w:r w:rsidR="00765D71" w:rsidRPr="00765D71">
        <w:rPr>
          <w:rFonts w:ascii="Angsana New" w:hAnsi="Angsana New" w:cs="Angsana New"/>
          <w:lang w:val="en-US"/>
        </w:rPr>
        <w:t>3</w:t>
      </w:r>
    </w:p>
    <w:p w14:paraId="203A0F9E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6E75E5B4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BFA2B45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75AB9BB" w14:textId="5EEC8ACF" w:rsidR="0028361C" w:rsidRPr="00C60284" w:rsidRDefault="00765D71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37327958"/>
      <w:r w:rsidRPr="00765D71">
        <w:rPr>
          <w:rFonts w:ascii="Angsana New" w:hAnsi="Angsana New" w:cs="Angsana New"/>
          <w:sz w:val="30"/>
          <w:szCs w:val="30"/>
        </w:rPr>
        <w:t>1</w:t>
      </w:r>
      <w:r w:rsidR="00CB4BC6" w:rsidRPr="00CB4BC6">
        <w:rPr>
          <w:rFonts w:ascii="Angsana New" w:hAnsi="Angsana New" w:cs="Angsana New"/>
          <w:sz w:val="30"/>
          <w:szCs w:val="30"/>
        </w:rPr>
        <w:t>2</w:t>
      </w:r>
      <w:r w:rsidR="0028361C" w:rsidRPr="00C60284">
        <w:rPr>
          <w:rFonts w:ascii="Angsana New" w:hAnsi="Angsana New" w:cs="Angsana New"/>
          <w:sz w:val="30"/>
          <w:szCs w:val="30"/>
        </w:rPr>
        <w:t xml:space="preserve"> </w:t>
      </w:r>
      <w:r w:rsidR="0028361C" w:rsidRPr="00C6028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bookmarkEnd w:id="1"/>
      <w:r w:rsidR="00CB4BC6" w:rsidRPr="00CB4BC6">
        <w:rPr>
          <w:rFonts w:ascii="Angsana New" w:hAnsi="Angsana New" w:cs="Angsana New"/>
          <w:sz w:val="30"/>
          <w:szCs w:val="30"/>
        </w:rPr>
        <w:t>4</w:t>
      </w:r>
    </w:p>
    <w:sectPr w:rsidR="0028361C" w:rsidRPr="00C60284" w:rsidSect="00E666E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ABDC7" w14:textId="77777777" w:rsidR="00E62167" w:rsidRDefault="00E62167">
      <w:r>
        <w:separator/>
      </w:r>
    </w:p>
  </w:endnote>
  <w:endnote w:type="continuationSeparator" w:id="0">
    <w:p w14:paraId="71897620" w14:textId="77777777" w:rsidR="00E62167" w:rsidRDefault="00E6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A9183" w14:textId="77777777" w:rsidR="00E62167" w:rsidRDefault="00E6216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66CD0164" w14:textId="56BF6477" w:rsidR="00E62167" w:rsidRDefault="00E621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765D71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CB4BC6">
      <w:rPr>
        <w:rFonts w:ascii="Angsana New" w:hAnsi="Angsana New"/>
        <w:i/>
        <w:iCs/>
        <w:color w:val="0000FF"/>
        <w:sz w:val="30"/>
        <w:szCs w:val="30"/>
      </w:rPr>
      <w:t>20</w:t>
    </w:r>
    <w:r w:rsidRPr="00765D71">
      <w:rPr>
        <w:rFonts w:ascii="Angsana New" w:hAnsi="Angsana New"/>
        <w:i/>
        <w:iCs/>
        <w:color w:val="0000FF"/>
        <w:sz w:val="30"/>
        <w:szCs w:val="30"/>
      </w:rPr>
      <w:t>1</w:t>
    </w:r>
    <w:r w:rsidRPr="00CB4BC6">
      <w:rPr>
        <w:rFonts w:ascii="Angsana New" w:hAnsi="Angsana New"/>
        <w:i/>
        <w:iCs/>
        <w:color w:val="0000FF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70034" w14:textId="45E3B654" w:rsidR="00E62167" w:rsidRDefault="00E62167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E666E6">
      <w:rPr>
        <w:noProof/>
      </w:rPr>
      <w:t>1109980 - 2021 Mar-FSA-Thaifoods Group Pcl. -03t-Q1-final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765D71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1FBC1B" w14:textId="77777777" w:rsidR="00E62167" w:rsidRPr="00960645" w:rsidRDefault="00E621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3EF3C" w14:textId="341D113D" w:rsidR="00E62167" w:rsidRPr="00C2202A" w:rsidRDefault="00E62167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765D71">
      <w:rPr>
        <w:rFonts w:ascii="Angsana New" w:hAnsi="Angsana New" w:cs="Angsana New"/>
        <w:sz w:val="30"/>
        <w:szCs w:val="30"/>
      </w:rPr>
      <w:t>1</w:t>
    </w:r>
    <w:r w:rsidRPr="00CB4BC6">
      <w:rPr>
        <w:rFonts w:ascii="Angsana New" w:hAnsi="Angsana New" w:cs="Angsana New"/>
        <w:sz w:val="30"/>
        <w:szCs w:val="30"/>
      </w:rPr>
      <w:t>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5BCF1C" w14:textId="77777777" w:rsidR="00E62167" w:rsidRPr="00C2202A" w:rsidRDefault="00E62167" w:rsidP="00C2202A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11777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C375CF" w14:textId="11BC4820" w:rsidR="00E666E6" w:rsidRPr="00E666E6" w:rsidRDefault="00E666E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666E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666E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666E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F3EB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666E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6B4F24" w14:textId="77777777" w:rsidR="00E62167" w:rsidRDefault="00E62167">
      <w:r>
        <w:separator/>
      </w:r>
    </w:p>
  </w:footnote>
  <w:footnote w:type="continuationSeparator" w:id="0">
    <w:p w14:paraId="7831C8BC" w14:textId="77777777" w:rsidR="00E62167" w:rsidRDefault="00E62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48546" w14:textId="77777777" w:rsidR="00E62167" w:rsidRDefault="007F3EB8" w:rsidP="00713C50">
    <w:pPr>
      <w:pStyle w:val="Header"/>
    </w:pPr>
    <w:r>
      <w:rPr>
        <w:noProof/>
      </w:rPr>
      <w:pict w14:anchorId="69BFC2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07A7F" w14:textId="77777777" w:rsidR="00E62167" w:rsidRDefault="00E62167" w:rsidP="00713C50">
    <w:pPr>
      <w:pStyle w:val="Header"/>
    </w:pPr>
  </w:p>
  <w:p w14:paraId="4D183600" w14:textId="1726A84D" w:rsidR="00E62167" w:rsidRDefault="00E6216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Pr="00765D71">
      <w:rPr>
        <w:rFonts w:ascii="Angsana New" w:hAnsi="Angsana New" w:cs="Angsana New"/>
        <w:b/>
        <w:bCs/>
        <w:noProof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CB4BC6">
      <w:rPr>
        <w:rStyle w:val="PageNumber"/>
        <w:noProof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10096" w14:textId="77777777" w:rsidR="00E62167" w:rsidRDefault="00E62167" w:rsidP="00713C50">
    <w:pPr>
      <w:pStyle w:val="Header"/>
    </w:pPr>
  </w:p>
  <w:p w14:paraId="12A04A85" w14:textId="77777777" w:rsidR="00E62167" w:rsidRDefault="00E62167" w:rsidP="00713C50">
    <w:pPr>
      <w:pStyle w:val="Header"/>
    </w:pPr>
  </w:p>
  <w:p w14:paraId="2A57837E" w14:textId="77777777" w:rsidR="00E62167" w:rsidRDefault="00E62167" w:rsidP="00713C50">
    <w:pPr>
      <w:pStyle w:val="Header"/>
    </w:pPr>
  </w:p>
  <w:p w14:paraId="7A5C54EF" w14:textId="77777777" w:rsidR="00E62167" w:rsidRDefault="00E62167" w:rsidP="00713C50">
    <w:pPr>
      <w:pStyle w:val="Header"/>
    </w:pPr>
  </w:p>
  <w:p w14:paraId="43333EB3" w14:textId="77777777" w:rsidR="00E62167" w:rsidRDefault="00E62167" w:rsidP="00713C50">
    <w:pPr>
      <w:pStyle w:val="Header"/>
    </w:pPr>
  </w:p>
  <w:p w14:paraId="1FF925D5" w14:textId="77777777" w:rsidR="00E62167" w:rsidRDefault="00E62167" w:rsidP="00713C50">
    <w:pPr>
      <w:pStyle w:val="Header"/>
    </w:pPr>
  </w:p>
  <w:p w14:paraId="342D16D3" w14:textId="77777777" w:rsidR="00E62167" w:rsidRPr="00005ACB" w:rsidRDefault="00E62167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83D9FB" w14:textId="77777777" w:rsidR="00E62167" w:rsidRPr="00410770" w:rsidRDefault="00E6216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8323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7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66E5931"/>
    <w:multiLevelType w:val="hybridMultilevel"/>
    <w:tmpl w:val="D04EF266"/>
    <w:lvl w:ilvl="0" w:tplc="EB549A1A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2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63C93"/>
    <w:multiLevelType w:val="multilevel"/>
    <w:tmpl w:val="E6CCB9F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8A2508"/>
    <w:multiLevelType w:val="hybridMultilevel"/>
    <w:tmpl w:val="1EBA44DE"/>
    <w:lvl w:ilvl="0" w:tplc="C1FC5C6A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CF30805"/>
    <w:multiLevelType w:val="hybridMultilevel"/>
    <w:tmpl w:val="BB66E67E"/>
    <w:lvl w:ilvl="0" w:tplc="56D834F4">
      <w:start w:val="3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37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20"/>
  </w:num>
  <w:num w:numId="5">
    <w:abstractNumId w:val="1"/>
  </w:num>
  <w:num w:numId="6">
    <w:abstractNumId w:val="29"/>
  </w:num>
  <w:num w:numId="7">
    <w:abstractNumId w:val="10"/>
  </w:num>
  <w:num w:numId="8">
    <w:abstractNumId w:val="17"/>
  </w:num>
  <w:num w:numId="9">
    <w:abstractNumId w:val="9"/>
  </w:num>
  <w:num w:numId="10">
    <w:abstractNumId w:val="37"/>
  </w:num>
  <w:num w:numId="11">
    <w:abstractNumId w:val="11"/>
  </w:num>
  <w:num w:numId="12">
    <w:abstractNumId w:val="8"/>
  </w:num>
  <w:num w:numId="13">
    <w:abstractNumId w:val="32"/>
  </w:num>
  <w:num w:numId="14">
    <w:abstractNumId w:val="26"/>
  </w:num>
  <w:num w:numId="15">
    <w:abstractNumId w:val="22"/>
  </w:num>
  <w:num w:numId="16">
    <w:abstractNumId w:val="5"/>
  </w:num>
  <w:num w:numId="17">
    <w:abstractNumId w:val="33"/>
  </w:num>
  <w:num w:numId="18">
    <w:abstractNumId w:val="13"/>
  </w:num>
  <w:num w:numId="19">
    <w:abstractNumId w:val="38"/>
  </w:num>
  <w:num w:numId="20">
    <w:abstractNumId w:val="21"/>
  </w:num>
  <w:num w:numId="21">
    <w:abstractNumId w:val="15"/>
  </w:num>
  <w:num w:numId="22">
    <w:abstractNumId w:val="27"/>
  </w:num>
  <w:num w:numId="23">
    <w:abstractNumId w:val="4"/>
  </w:num>
  <w:num w:numId="24">
    <w:abstractNumId w:val="35"/>
  </w:num>
  <w:num w:numId="25">
    <w:abstractNumId w:val="12"/>
  </w:num>
  <w:num w:numId="26">
    <w:abstractNumId w:val="25"/>
  </w:num>
  <w:num w:numId="27">
    <w:abstractNumId w:val="19"/>
  </w:num>
  <w:num w:numId="28">
    <w:abstractNumId w:val="31"/>
  </w:num>
  <w:num w:numId="29">
    <w:abstractNumId w:val="14"/>
  </w:num>
  <w:num w:numId="30">
    <w:abstractNumId w:val="7"/>
  </w:num>
  <w:num w:numId="3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</w:num>
  <w:num w:numId="33">
    <w:abstractNumId w:val="3"/>
  </w:num>
  <w:num w:numId="34">
    <w:abstractNumId w:val="24"/>
  </w:num>
  <w:num w:numId="35">
    <w:abstractNumId w:val="2"/>
  </w:num>
  <w:num w:numId="36">
    <w:abstractNumId w:val="34"/>
  </w:num>
  <w:num w:numId="37">
    <w:abstractNumId w:val="16"/>
  </w:num>
  <w:num w:numId="38">
    <w:abstractNumId w:val="36"/>
  </w:num>
  <w:num w:numId="39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496"/>
    <w:rsid w:val="000014B1"/>
    <w:rsid w:val="00001BEF"/>
    <w:rsid w:val="00002D6B"/>
    <w:rsid w:val="000039AE"/>
    <w:rsid w:val="00003C10"/>
    <w:rsid w:val="00003CF2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CE8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D5"/>
    <w:rsid w:val="0003059C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C"/>
    <w:rsid w:val="0003616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8C"/>
    <w:rsid w:val="00055825"/>
    <w:rsid w:val="000558C4"/>
    <w:rsid w:val="000559FF"/>
    <w:rsid w:val="00055A41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267"/>
    <w:rsid w:val="000639A9"/>
    <w:rsid w:val="00063DE4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F5E"/>
    <w:rsid w:val="00067039"/>
    <w:rsid w:val="000672F9"/>
    <w:rsid w:val="00067374"/>
    <w:rsid w:val="000675C1"/>
    <w:rsid w:val="00067F78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21B"/>
    <w:rsid w:val="00073367"/>
    <w:rsid w:val="000746CC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30A"/>
    <w:rsid w:val="0009470A"/>
    <w:rsid w:val="00094BAF"/>
    <w:rsid w:val="00094D1B"/>
    <w:rsid w:val="00094DD3"/>
    <w:rsid w:val="00094E49"/>
    <w:rsid w:val="00094FB4"/>
    <w:rsid w:val="00094FF6"/>
    <w:rsid w:val="00095A5F"/>
    <w:rsid w:val="00095A79"/>
    <w:rsid w:val="00095D48"/>
    <w:rsid w:val="00095E09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2D4"/>
    <w:rsid w:val="000B142E"/>
    <w:rsid w:val="000B14A1"/>
    <w:rsid w:val="000B1660"/>
    <w:rsid w:val="000B1692"/>
    <w:rsid w:val="000B181A"/>
    <w:rsid w:val="000B1C16"/>
    <w:rsid w:val="000B1CB1"/>
    <w:rsid w:val="000B1EEB"/>
    <w:rsid w:val="000B212E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500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3ED"/>
    <w:rsid w:val="000D5A9D"/>
    <w:rsid w:val="000D5B4A"/>
    <w:rsid w:val="000D5D7D"/>
    <w:rsid w:val="000D60B1"/>
    <w:rsid w:val="000D631A"/>
    <w:rsid w:val="000D649B"/>
    <w:rsid w:val="000D64CF"/>
    <w:rsid w:val="000D6696"/>
    <w:rsid w:val="000D6971"/>
    <w:rsid w:val="000D6DF9"/>
    <w:rsid w:val="000D6FB3"/>
    <w:rsid w:val="000D7072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C0"/>
    <w:rsid w:val="000E16D7"/>
    <w:rsid w:val="000E1D0B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983"/>
    <w:rsid w:val="000F2C64"/>
    <w:rsid w:val="000F2F01"/>
    <w:rsid w:val="000F38A1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B77"/>
    <w:rsid w:val="00106D5B"/>
    <w:rsid w:val="00107161"/>
    <w:rsid w:val="0010764B"/>
    <w:rsid w:val="00107DD2"/>
    <w:rsid w:val="0011021A"/>
    <w:rsid w:val="001103C5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BC"/>
    <w:rsid w:val="00123B2D"/>
    <w:rsid w:val="00123DB5"/>
    <w:rsid w:val="00123DBE"/>
    <w:rsid w:val="0012500A"/>
    <w:rsid w:val="00125754"/>
    <w:rsid w:val="001269B8"/>
    <w:rsid w:val="001272F0"/>
    <w:rsid w:val="00130237"/>
    <w:rsid w:val="001311D3"/>
    <w:rsid w:val="00131549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F06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7F9"/>
    <w:rsid w:val="00146EC2"/>
    <w:rsid w:val="00146F9C"/>
    <w:rsid w:val="0014703F"/>
    <w:rsid w:val="0014738E"/>
    <w:rsid w:val="001476E8"/>
    <w:rsid w:val="0014774F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240"/>
    <w:rsid w:val="001544E3"/>
    <w:rsid w:val="0015451C"/>
    <w:rsid w:val="001545E0"/>
    <w:rsid w:val="00154776"/>
    <w:rsid w:val="00154B74"/>
    <w:rsid w:val="001550B0"/>
    <w:rsid w:val="00155479"/>
    <w:rsid w:val="00155582"/>
    <w:rsid w:val="001557BD"/>
    <w:rsid w:val="00156307"/>
    <w:rsid w:val="001565AF"/>
    <w:rsid w:val="001573FD"/>
    <w:rsid w:val="001576A2"/>
    <w:rsid w:val="00157C97"/>
    <w:rsid w:val="0016031D"/>
    <w:rsid w:val="00160769"/>
    <w:rsid w:val="00160C44"/>
    <w:rsid w:val="00160DB6"/>
    <w:rsid w:val="001611CD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4060"/>
    <w:rsid w:val="00174161"/>
    <w:rsid w:val="00174B60"/>
    <w:rsid w:val="00174BF5"/>
    <w:rsid w:val="001751A8"/>
    <w:rsid w:val="0017540E"/>
    <w:rsid w:val="00175509"/>
    <w:rsid w:val="001757CF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E8B"/>
    <w:rsid w:val="001826F7"/>
    <w:rsid w:val="00182B54"/>
    <w:rsid w:val="00182D71"/>
    <w:rsid w:val="0018329F"/>
    <w:rsid w:val="001836C5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940"/>
    <w:rsid w:val="001919E9"/>
    <w:rsid w:val="00191B7A"/>
    <w:rsid w:val="00191FBB"/>
    <w:rsid w:val="001921AD"/>
    <w:rsid w:val="001921AF"/>
    <w:rsid w:val="0019269C"/>
    <w:rsid w:val="00192F3E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5DC"/>
    <w:rsid w:val="001B0805"/>
    <w:rsid w:val="001B087C"/>
    <w:rsid w:val="001B09D7"/>
    <w:rsid w:val="001B0CF7"/>
    <w:rsid w:val="001B12CC"/>
    <w:rsid w:val="001B1480"/>
    <w:rsid w:val="001B15BE"/>
    <w:rsid w:val="001B18A9"/>
    <w:rsid w:val="001B1921"/>
    <w:rsid w:val="001B1BE6"/>
    <w:rsid w:val="001B1E14"/>
    <w:rsid w:val="001B1EFC"/>
    <w:rsid w:val="001B2251"/>
    <w:rsid w:val="001B2450"/>
    <w:rsid w:val="001B24DE"/>
    <w:rsid w:val="001B2866"/>
    <w:rsid w:val="001B2937"/>
    <w:rsid w:val="001B2C1D"/>
    <w:rsid w:val="001B310A"/>
    <w:rsid w:val="001B340D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9BD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FEC"/>
    <w:rsid w:val="001D31A4"/>
    <w:rsid w:val="001D326A"/>
    <w:rsid w:val="001D38AB"/>
    <w:rsid w:val="001D3D7E"/>
    <w:rsid w:val="001D3DA4"/>
    <w:rsid w:val="001D3F6A"/>
    <w:rsid w:val="001D446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B47"/>
    <w:rsid w:val="001E7058"/>
    <w:rsid w:val="001E727C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3F8"/>
    <w:rsid w:val="001F568E"/>
    <w:rsid w:val="001F5860"/>
    <w:rsid w:val="001F5AF5"/>
    <w:rsid w:val="001F5C19"/>
    <w:rsid w:val="001F5C3D"/>
    <w:rsid w:val="001F624B"/>
    <w:rsid w:val="001F64C8"/>
    <w:rsid w:val="001F6556"/>
    <w:rsid w:val="001F6576"/>
    <w:rsid w:val="001F680F"/>
    <w:rsid w:val="001F6DAD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64"/>
    <w:rsid w:val="00211165"/>
    <w:rsid w:val="00212214"/>
    <w:rsid w:val="002124BD"/>
    <w:rsid w:val="00212853"/>
    <w:rsid w:val="0021287D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8EB"/>
    <w:rsid w:val="00222BA7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B5"/>
    <w:rsid w:val="002573B5"/>
    <w:rsid w:val="00257704"/>
    <w:rsid w:val="002578B5"/>
    <w:rsid w:val="00257CDC"/>
    <w:rsid w:val="00257EF5"/>
    <w:rsid w:val="002603B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F60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2"/>
    <w:rsid w:val="002904B9"/>
    <w:rsid w:val="002909F0"/>
    <w:rsid w:val="00290EF0"/>
    <w:rsid w:val="00291316"/>
    <w:rsid w:val="002914CF"/>
    <w:rsid w:val="002917D4"/>
    <w:rsid w:val="002917DD"/>
    <w:rsid w:val="0029193F"/>
    <w:rsid w:val="00291FB2"/>
    <w:rsid w:val="00291FC2"/>
    <w:rsid w:val="00291FD8"/>
    <w:rsid w:val="0029223D"/>
    <w:rsid w:val="0029229C"/>
    <w:rsid w:val="002925F7"/>
    <w:rsid w:val="00293041"/>
    <w:rsid w:val="002932B6"/>
    <w:rsid w:val="0029350B"/>
    <w:rsid w:val="00293648"/>
    <w:rsid w:val="00293BE2"/>
    <w:rsid w:val="00293D47"/>
    <w:rsid w:val="00293E24"/>
    <w:rsid w:val="00294181"/>
    <w:rsid w:val="0029489D"/>
    <w:rsid w:val="00294959"/>
    <w:rsid w:val="00294C8E"/>
    <w:rsid w:val="00295391"/>
    <w:rsid w:val="002954BD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5CFB"/>
    <w:rsid w:val="002A6275"/>
    <w:rsid w:val="002A63A5"/>
    <w:rsid w:val="002A689B"/>
    <w:rsid w:val="002A6930"/>
    <w:rsid w:val="002A6E67"/>
    <w:rsid w:val="002A7BA5"/>
    <w:rsid w:val="002A7D0F"/>
    <w:rsid w:val="002A7E5D"/>
    <w:rsid w:val="002B0AA7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6C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2F7"/>
    <w:rsid w:val="002C4AF6"/>
    <w:rsid w:val="002C5085"/>
    <w:rsid w:val="002C519B"/>
    <w:rsid w:val="002C5833"/>
    <w:rsid w:val="002C5873"/>
    <w:rsid w:val="002C5BEA"/>
    <w:rsid w:val="002C7739"/>
    <w:rsid w:val="002C7791"/>
    <w:rsid w:val="002C7E5C"/>
    <w:rsid w:val="002D02F4"/>
    <w:rsid w:val="002D03EF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F98"/>
    <w:rsid w:val="002F33BD"/>
    <w:rsid w:val="002F37F1"/>
    <w:rsid w:val="002F3B1D"/>
    <w:rsid w:val="002F3F31"/>
    <w:rsid w:val="002F3FD8"/>
    <w:rsid w:val="002F40C9"/>
    <w:rsid w:val="002F438C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E54"/>
    <w:rsid w:val="002F6F5B"/>
    <w:rsid w:val="002F7DAE"/>
    <w:rsid w:val="0030002D"/>
    <w:rsid w:val="0030038E"/>
    <w:rsid w:val="00300750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BAA"/>
    <w:rsid w:val="00310C34"/>
    <w:rsid w:val="00310DDA"/>
    <w:rsid w:val="00310FA0"/>
    <w:rsid w:val="0031126B"/>
    <w:rsid w:val="00311558"/>
    <w:rsid w:val="003115CC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F66"/>
    <w:rsid w:val="00315F78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30CE"/>
    <w:rsid w:val="0032351D"/>
    <w:rsid w:val="00323C37"/>
    <w:rsid w:val="00323F8C"/>
    <w:rsid w:val="00324055"/>
    <w:rsid w:val="0032437E"/>
    <w:rsid w:val="003246D8"/>
    <w:rsid w:val="00324A9A"/>
    <w:rsid w:val="00325218"/>
    <w:rsid w:val="0032529C"/>
    <w:rsid w:val="00325583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D41"/>
    <w:rsid w:val="00343324"/>
    <w:rsid w:val="003433D9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E29"/>
    <w:rsid w:val="00351077"/>
    <w:rsid w:val="00351089"/>
    <w:rsid w:val="0035123D"/>
    <w:rsid w:val="0035133E"/>
    <w:rsid w:val="00351732"/>
    <w:rsid w:val="0035173D"/>
    <w:rsid w:val="00351862"/>
    <w:rsid w:val="0035281F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6000F"/>
    <w:rsid w:val="00360B44"/>
    <w:rsid w:val="00361709"/>
    <w:rsid w:val="00361AAD"/>
    <w:rsid w:val="00361B11"/>
    <w:rsid w:val="00361BA2"/>
    <w:rsid w:val="00361ED3"/>
    <w:rsid w:val="00361ED4"/>
    <w:rsid w:val="0036264C"/>
    <w:rsid w:val="003627C3"/>
    <w:rsid w:val="00362A1B"/>
    <w:rsid w:val="00362A74"/>
    <w:rsid w:val="00362E50"/>
    <w:rsid w:val="00362F66"/>
    <w:rsid w:val="0036353E"/>
    <w:rsid w:val="003635D0"/>
    <w:rsid w:val="00363C35"/>
    <w:rsid w:val="003642E0"/>
    <w:rsid w:val="0036476B"/>
    <w:rsid w:val="003651FC"/>
    <w:rsid w:val="00365305"/>
    <w:rsid w:val="003657EC"/>
    <w:rsid w:val="00365A7F"/>
    <w:rsid w:val="00365C86"/>
    <w:rsid w:val="00365F41"/>
    <w:rsid w:val="00366066"/>
    <w:rsid w:val="003679C8"/>
    <w:rsid w:val="00367AE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89F"/>
    <w:rsid w:val="003858C5"/>
    <w:rsid w:val="0038595F"/>
    <w:rsid w:val="00385CFC"/>
    <w:rsid w:val="00385E65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9DE"/>
    <w:rsid w:val="00391AC0"/>
    <w:rsid w:val="00391B41"/>
    <w:rsid w:val="00392BAB"/>
    <w:rsid w:val="00393218"/>
    <w:rsid w:val="00393224"/>
    <w:rsid w:val="003933B6"/>
    <w:rsid w:val="00393AF5"/>
    <w:rsid w:val="00393DAF"/>
    <w:rsid w:val="003941B7"/>
    <w:rsid w:val="003942BE"/>
    <w:rsid w:val="00394410"/>
    <w:rsid w:val="0039465D"/>
    <w:rsid w:val="0039539E"/>
    <w:rsid w:val="003955B1"/>
    <w:rsid w:val="00395D09"/>
    <w:rsid w:val="00395F42"/>
    <w:rsid w:val="003967D8"/>
    <w:rsid w:val="00396930"/>
    <w:rsid w:val="003969E7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94B"/>
    <w:rsid w:val="003C0A38"/>
    <w:rsid w:val="003C0C88"/>
    <w:rsid w:val="003C0F79"/>
    <w:rsid w:val="003C1079"/>
    <w:rsid w:val="003C1186"/>
    <w:rsid w:val="003C1404"/>
    <w:rsid w:val="003C1949"/>
    <w:rsid w:val="003C1EF7"/>
    <w:rsid w:val="003C2133"/>
    <w:rsid w:val="003C2381"/>
    <w:rsid w:val="003C2712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E6C"/>
    <w:rsid w:val="003C52D0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265E"/>
    <w:rsid w:val="003E2695"/>
    <w:rsid w:val="003E2897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63A3"/>
    <w:rsid w:val="003E6832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3E1"/>
    <w:rsid w:val="003F06E0"/>
    <w:rsid w:val="003F0723"/>
    <w:rsid w:val="003F0D8D"/>
    <w:rsid w:val="003F0E4C"/>
    <w:rsid w:val="003F137B"/>
    <w:rsid w:val="003F148A"/>
    <w:rsid w:val="003F19EB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4C2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BB5"/>
    <w:rsid w:val="00403D66"/>
    <w:rsid w:val="00404BB7"/>
    <w:rsid w:val="00405062"/>
    <w:rsid w:val="004050F5"/>
    <w:rsid w:val="004051D7"/>
    <w:rsid w:val="00405418"/>
    <w:rsid w:val="0040560D"/>
    <w:rsid w:val="00405674"/>
    <w:rsid w:val="0040570A"/>
    <w:rsid w:val="004065B7"/>
    <w:rsid w:val="004065C3"/>
    <w:rsid w:val="00406E82"/>
    <w:rsid w:val="00406FC4"/>
    <w:rsid w:val="004070CD"/>
    <w:rsid w:val="004072B1"/>
    <w:rsid w:val="00407350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4D1"/>
    <w:rsid w:val="00434657"/>
    <w:rsid w:val="004348A1"/>
    <w:rsid w:val="00435DC0"/>
    <w:rsid w:val="004365C4"/>
    <w:rsid w:val="00436AB3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ADE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E69"/>
    <w:rsid w:val="00447209"/>
    <w:rsid w:val="004474F9"/>
    <w:rsid w:val="00447577"/>
    <w:rsid w:val="00447A93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FA9"/>
    <w:rsid w:val="00457903"/>
    <w:rsid w:val="00457C5D"/>
    <w:rsid w:val="0046037D"/>
    <w:rsid w:val="004603BF"/>
    <w:rsid w:val="00460722"/>
    <w:rsid w:val="00460847"/>
    <w:rsid w:val="00460C5C"/>
    <w:rsid w:val="00461A8A"/>
    <w:rsid w:val="004625B6"/>
    <w:rsid w:val="00462970"/>
    <w:rsid w:val="00462E53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102A"/>
    <w:rsid w:val="004712A2"/>
    <w:rsid w:val="004713CC"/>
    <w:rsid w:val="00471900"/>
    <w:rsid w:val="00471B40"/>
    <w:rsid w:val="00471DC9"/>
    <w:rsid w:val="0047202B"/>
    <w:rsid w:val="00472BB2"/>
    <w:rsid w:val="00472C58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CF"/>
    <w:rsid w:val="00474F27"/>
    <w:rsid w:val="0047565E"/>
    <w:rsid w:val="00476542"/>
    <w:rsid w:val="00476735"/>
    <w:rsid w:val="00476BDE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39F"/>
    <w:rsid w:val="004A3923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840"/>
    <w:rsid w:val="004B5A25"/>
    <w:rsid w:val="004B5B8D"/>
    <w:rsid w:val="004B5CD7"/>
    <w:rsid w:val="004B687B"/>
    <w:rsid w:val="004B6BB8"/>
    <w:rsid w:val="004B6CBE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57AA"/>
    <w:rsid w:val="004D58E8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F10"/>
    <w:rsid w:val="004E6930"/>
    <w:rsid w:val="004E69B8"/>
    <w:rsid w:val="004E70A4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09B"/>
    <w:rsid w:val="004F3823"/>
    <w:rsid w:val="004F38E1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DA5"/>
    <w:rsid w:val="004F63BB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37E"/>
    <w:rsid w:val="005033BC"/>
    <w:rsid w:val="005034DA"/>
    <w:rsid w:val="00503A39"/>
    <w:rsid w:val="00503F43"/>
    <w:rsid w:val="005046AB"/>
    <w:rsid w:val="00504DC5"/>
    <w:rsid w:val="005053F1"/>
    <w:rsid w:val="00505564"/>
    <w:rsid w:val="00505567"/>
    <w:rsid w:val="0050562C"/>
    <w:rsid w:val="00506248"/>
    <w:rsid w:val="00506378"/>
    <w:rsid w:val="00506385"/>
    <w:rsid w:val="00506504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D2A"/>
    <w:rsid w:val="00513FD2"/>
    <w:rsid w:val="00514221"/>
    <w:rsid w:val="0051480E"/>
    <w:rsid w:val="005150B2"/>
    <w:rsid w:val="005151CF"/>
    <w:rsid w:val="00515547"/>
    <w:rsid w:val="00515701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65B"/>
    <w:rsid w:val="005258E6"/>
    <w:rsid w:val="0052591D"/>
    <w:rsid w:val="00525CEA"/>
    <w:rsid w:val="00526091"/>
    <w:rsid w:val="00526872"/>
    <w:rsid w:val="00526C08"/>
    <w:rsid w:val="00527A78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27C0"/>
    <w:rsid w:val="005432F4"/>
    <w:rsid w:val="005434C7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E"/>
    <w:rsid w:val="00552FB4"/>
    <w:rsid w:val="005539E2"/>
    <w:rsid w:val="00553D3B"/>
    <w:rsid w:val="00555372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2015"/>
    <w:rsid w:val="00562729"/>
    <w:rsid w:val="00562944"/>
    <w:rsid w:val="005630CE"/>
    <w:rsid w:val="005632E0"/>
    <w:rsid w:val="005635DC"/>
    <w:rsid w:val="005638F4"/>
    <w:rsid w:val="00564350"/>
    <w:rsid w:val="005648E7"/>
    <w:rsid w:val="00564D30"/>
    <w:rsid w:val="005654C0"/>
    <w:rsid w:val="00565CC5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30"/>
    <w:rsid w:val="0057161B"/>
    <w:rsid w:val="005718E4"/>
    <w:rsid w:val="0057213F"/>
    <w:rsid w:val="0057256F"/>
    <w:rsid w:val="005728FB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075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76"/>
    <w:rsid w:val="005820FE"/>
    <w:rsid w:val="0058282F"/>
    <w:rsid w:val="00582DDB"/>
    <w:rsid w:val="00583CF9"/>
    <w:rsid w:val="005840A5"/>
    <w:rsid w:val="005844B6"/>
    <w:rsid w:val="0058570A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D3A"/>
    <w:rsid w:val="00592E3B"/>
    <w:rsid w:val="0059334C"/>
    <w:rsid w:val="0059371A"/>
    <w:rsid w:val="005937C0"/>
    <w:rsid w:val="005937ED"/>
    <w:rsid w:val="00593A57"/>
    <w:rsid w:val="005941F5"/>
    <w:rsid w:val="00594653"/>
    <w:rsid w:val="00594704"/>
    <w:rsid w:val="00594914"/>
    <w:rsid w:val="00594C3A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90"/>
    <w:rsid w:val="005A0CB7"/>
    <w:rsid w:val="005A0D92"/>
    <w:rsid w:val="005A1437"/>
    <w:rsid w:val="005A1A93"/>
    <w:rsid w:val="005A2674"/>
    <w:rsid w:val="005A28F1"/>
    <w:rsid w:val="005A29EC"/>
    <w:rsid w:val="005A2C34"/>
    <w:rsid w:val="005A2C8B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A9A"/>
    <w:rsid w:val="005A7B15"/>
    <w:rsid w:val="005B00E9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D066F"/>
    <w:rsid w:val="005D0EF8"/>
    <w:rsid w:val="005D0F71"/>
    <w:rsid w:val="005D0FAD"/>
    <w:rsid w:val="005D1050"/>
    <w:rsid w:val="005D1409"/>
    <w:rsid w:val="005D1566"/>
    <w:rsid w:val="005D1A55"/>
    <w:rsid w:val="005D2623"/>
    <w:rsid w:val="005D2931"/>
    <w:rsid w:val="005D2E2B"/>
    <w:rsid w:val="005D30C7"/>
    <w:rsid w:val="005D35A5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324"/>
    <w:rsid w:val="005E2702"/>
    <w:rsid w:val="005E3154"/>
    <w:rsid w:val="005E377E"/>
    <w:rsid w:val="005E3934"/>
    <w:rsid w:val="005E497A"/>
    <w:rsid w:val="005E4A74"/>
    <w:rsid w:val="005E4C1E"/>
    <w:rsid w:val="005E4F90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9E4"/>
    <w:rsid w:val="005F0A7E"/>
    <w:rsid w:val="005F0AE4"/>
    <w:rsid w:val="005F139E"/>
    <w:rsid w:val="005F1412"/>
    <w:rsid w:val="005F14E1"/>
    <w:rsid w:val="005F17FF"/>
    <w:rsid w:val="005F1A71"/>
    <w:rsid w:val="005F2355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E68"/>
    <w:rsid w:val="0060013C"/>
    <w:rsid w:val="00600249"/>
    <w:rsid w:val="00600698"/>
    <w:rsid w:val="00601898"/>
    <w:rsid w:val="00601A61"/>
    <w:rsid w:val="00601B5A"/>
    <w:rsid w:val="00601BBB"/>
    <w:rsid w:val="00601D37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5377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B33"/>
    <w:rsid w:val="00641DF3"/>
    <w:rsid w:val="00642495"/>
    <w:rsid w:val="006426F2"/>
    <w:rsid w:val="00643A5C"/>
    <w:rsid w:val="00643D35"/>
    <w:rsid w:val="00643F0D"/>
    <w:rsid w:val="006440B2"/>
    <w:rsid w:val="006440C2"/>
    <w:rsid w:val="00644889"/>
    <w:rsid w:val="00645069"/>
    <w:rsid w:val="00645549"/>
    <w:rsid w:val="006455B9"/>
    <w:rsid w:val="006457E1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A8B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424"/>
    <w:rsid w:val="00664481"/>
    <w:rsid w:val="006648B5"/>
    <w:rsid w:val="00664DC9"/>
    <w:rsid w:val="0066608E"/>
    <w:rsid w:val="00666276"/>
    <w:rsid w:val="006667BD"/>
    <w:rsid w:val="00666BC9"/>
    <w:rsid w:val="00666C58"/>
    <w:rsid w:val="00666D2B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188F"/>
    <w:rsid w:val="00671C38"/>
    <w:rsid w:val="0067258A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E40"/>
    <w:rsid w:val="00683FEA"/>
    <w:rsid w:val="006841EC"/>
    <w:rsid w:val="0068426B"/>
    <w:rsid w:val="00684291"/>
    <w:rsid w:val="00684642"/>
    <w:rsid w:val="0068479E"/>
    <w:rsid w:val="00685444"/>
    <w:rsid w:val="006854A7"/>
    <w:rsid w:val="0068561E"/>
    <w:rsid w:val="006856B4"/>
    <w:rsid w:val="006859A0"/>
    <w:rsid w:val="00685B00"/>
    <w:rsid w:val="00685B8F"/>
    <w:rsid w:val="00686708"/>
    <w:rsid w:val="006867CC"/>
    <w:rsid w:val="00686FCA"/>
    <w:rsid w:val="00687123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815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6D"/>
    <w:rsid w:val="006B1916"/>
    <w:rsid w:val="006B1C94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4C92"/>
    <w:rsid w:val="006B5EFE"/>
    <w:rsid w:val="006B61D0"/>
    <w:rsid w:val="006B62C4"/>
    <w:rsid w:val="006B640E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E"/>
    <w:rsid w:val="006C17DE"/>
    <w:rsid w:val="006C193F"/>
    <w:rsid w:val="006C19BE"/>
    <w:rsid w:val="006C1C84"/>
    <w:rsid w:val="006C2005"/>
    <w:rsid w:val="006C2077"/>
    <w:rsid w:val="006C20D3"/>
    <w:rsid w:val="006C218D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A00"/>
    <w:rsid w:val="006C4C46"/>
    <w:rsid w:val="006C4D89"/>
    <w:rsid w:val="006C4F56"/>
    <w:rsid w:val="006C4F6E"/>
    <w:rsid w:val="006C5797"/>
    <w:rsid w:val="006C5A2F"/>
    <w:rsid w:val="006C6421"/>
    <w:rsid w:val="006C67CB"/>
    <w:rsid w:val="006C7218"/>
    <w:rsid w:val="006C7650"/>
    <w:rsid w:val="006C7CE9"/>
    <w:rsid w:val="006D0297"/>
    <w:rsid w:val="006D03D2"/>
    <w:rsid w:val="006D03D7"/>
    <w:rsid w:val="006D058F"/>
    <w:rsid w:val="006D0C4B"/>
    <w:rsid w:val="006D0F72"/>
    <w:rsid w:val="006D1512"/>
    <w:rsid w:val="006D17AE"/>
    <w:rsid w:val="006D17CD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D3"/>
    <w:rsid w:val="006E47ED"/>
    <w:rsid w:val="006E4E4B"/>
    <w:rsid w:val="006E5174"/>
    <w:rsid w:val="006E59E0"/>
    <w:rsid w:val="006E5C1C"/>
    <w:rsid w:val="006E64BE"/>
    <w:rsid w:val="006E66A2"/>
    <w:rsid w:val="006E6824"/>
    <w:rsid w:val="006E71FE"/>
    <w:rsid w:val="006E73E9"/>
    <w:rsid w:val="006E76CA"/>
    <w:rsid w:val="006E7928"/>
    <w:rsid w:val="006E7C42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C8E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67E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2DE0"/>
    <w:rsid w:val="00732E9F"/>
    <w:rsid w:val="0073302B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1BC1"/>
    <w:rsid w:val="00742C89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362"/>
    <w:rsid w:val="00745A77"/>
    <w:rsid w:val="00745DC4"/>
    <w:rsid w:val="007463FD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529"/>
    <w:rsid w:val="00752741"/>
    <w:rsid w:val="00752892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1A2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D0F"/>
    <w:rsid w:val="00763711"/>
    <w:rsid w:val="007639D4"/>
    <w:rsid w:val="00764068"/>
    <w:rsid w:val="007644B1"/>
    <w:rsid w:val="00764C9C"/>
    <w:rsid w:val="00765051"/>
    <w:rsid w:val="00765145"/>
    <w:rsid w:val="00765D71"/>
    <w:rsid w:val="00765E8D"/>
    <w:rsid w:val="00765F81"/>
    <w:rsid w:val="00766C26"/>
    <w:rsid w:val="00766DE0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FB6"/>
    <w:rsid w:val="007A03BA"/>
    <w:rsid w:val="007A03FF"/>
    <w:rsid w:val="007A046F"/>
    <w:rsid w:val="007A0E4E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801"/>
    <w:rsid w:val="007B189E"/>
    <w:rsid w:val="007B1EE3"/>
    <w:rsid w:val="007B20EE"/>
    <w:rsid w:val="007B20FA"/>
    <w:rsid w:val="007B23AD"/>
    <w:rsid w:val="007B241B"/>
    <w:rsid w:val="007B257B"/>
    <w:rsid w:val="007B2BF0"/>
    <w:rsid w:val="007B2D12"/>
    <w:rsid w:val="007B301B"/>
    <w:rsid w:val="007B305A"/>
    <w:rsid w:val="007B3393"/>
    <w:rsid w:val="007B34A2"/>
    <w:rsid w:val="007B36E2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D0109"/>
    <w:rsid w:val="007D01AE"/>
    <w:rsid w:val="007D07F0"/>
    <w:rsid w:val="007D081F"/>
    <w:rsid w:val="007D0DCF"/>
    <w:rsid w:val="007D13C5"/>
    <w:rsid w:val="007D13F5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E03D1"/>
    <w:rsid w:val="007E0476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CFE"/>
    <w:rsid w:val="007E2D73"/>
    <w:rsid w:val="007E305B"/>
    <w:rsid w:val="007E31E3"/>
    <w:rsid w:val="007E32E8"/>
    <w:rsid w:val="007E347B"/>
    <w:rsid w:val="007E35F5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A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DFF"/>
    <w:rsid w:val="007F1107"/>
    <w:rsid w:val="007F135A"/>
    <w:rsid w:val="007F1A72"/>
    <w:rsid w:val="007F1C60"/>
    <w:rsid w:val="007F23B0"/>
    <w:rsid w:val="007F2BAF"/>
    <w:rsid w:val="007F324B"/>
    <w:rsid w:val="007F3EB8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D1D"/>
    <w:rsid w:val="00805D3F"/>
    <w:rsid w:val="00806072"/>
    <w:rsid w:val="0080612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E5A"/>
    <w:rsid w:val="00820553"/>
    <w:rsid w:val="00820557"/>
    <w:rsid w:val="0082143C"/>
    <w:rsid w:val="008214A7"/>
    <w:rsid w:val="00821C80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320B"/>
    <w:rsid w:val="00833396"/>
    <w:rsid w:val="008334F5"/>
    <w:rsid w:val="008336B4"/>
    <w:rsid w:val="00833B54"/>
    <w:rsid w:val="00833E5C"/>
    <w:rsid w:val="00834312"/>
    <w:rsid w:val="00834359"/>
    <w:rsid w:val="00834556"/>
    <w:rsid w:val="00834592"/>
    <w:rsid w:val="00834610"/>
    <w:rsid w:val="00834911"/>
    <w:rsid w:val="008349E8"/>
    <w:rsid w:val="00834C2B"/>
    <w:rsid w:val="00835007"/>
    <w:rsid w:val="008353B1"/>
    <w:rsid w:val="00835865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234"/>
    <w:rsid w:val="00844579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982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51"/>
    <w:rsid w:val="008559AE"/>
    <w:rsid w:val="00855BEB"/>
    <w:rsid w:val="0085609F"/>
    <w:rsid w:val="0085643B"/>
    <w:rsid w:val="008564FF"/>
    <w:rsid w:val="0085663D"/>
    <w:rsid w:val="0085664E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55C"/>
    <w:rsid w:val="00866595"/>
    <w:rsid w:val="008666DD"/>
    <w:rsid w:val="00866766"/>
    <w:rsid w:val="00866DAC"/>
    <w:rsid w:val="00867A25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4363"/>
    <w:rsid w:val="008743F5"/>
    <w:rsid w:val="00874729"/>
    <w:rsid w:val="00874CB4"/>
    <w:rsid w:val="00875013"/>
    <w:rsid w:val="008753BF"/>
    <w:rsid w:val="00875FA5"/>
    <w:rsid w:val="0087647B"/>
    <w:rsid w:val="0087672C"/>
    <w:rsid w:val="00876984"/>
    <w:rsid w:val="00876B75"/>
    <w:rsid w:val="008772F0"/>
    <w:rsid w:val="00877932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5D22"/>
    <w:rsid w:val="0089621A"/>
    <w:rsid w:val="00896465"/>
    <w:rsid w:val="0089648D"/>
    <w:rsid w:val="00896AF4"/>
    <w:rsid w:val="00896CA1"/>
    <w:rsid w:val="00896E11"/>
    <w:rsid w:val="00897246"/>
    <w:rsid w:val="00897262"/>
    <w:rsid w:val="00897795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070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9EF"/>
    <w:rsid w:val="008B4BCB"/>
    <w:rsid w:val="008B5468"/>
    <w:rsid w:val="008B598B"/>
    <w:rsid w:val="008B5DFE"/>
    <w:rsid w:val="008B613C"/>
    <w:rsid w:val="008B625C"/>
    <w:rsid w:val="008B6D30"/>
    <w:rsid w:val="008B6D6D"/>
    <w:rsid w:val="008B6DD8"/>
    <w:rsid w:val="008B728B"/>
    <w:rsid w:val="008B7445"/>
    <w:rsid w:val="008B7C57"/>
    <w:rsid w:val="008C01F4"/>
    <w:rsid w:val="008C0862"/>
    <w:rsid w:val="008C1A65"/>
    <w:rsid w:val="008C1AE2"/>
    <w:rsid w:val="008C1D9F"/>
    <w:rsid w:val="008C230C"/>
    <w:rsid w:val="008C232F"/>
    <w:rsid w:val="008C2372"/>
    <w:rsid w:val="008C249F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8C7"/>
    <w:rsid w:val="008D5DC1"/>
    <w:rsid w:val="008D6117"/>
    <w:rsid w:val="008D611E"/>
    <w:rsid w:val="008D61E2"/>
    <w:rsid w:val="008D6387"/>
    <w:rsid w:val="008D6CCF"/>
    <w:rsid w:val="008D70C3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72"/>
    <w:rsid w:val="008E2273"/>
    <w:rsid w:val="008E2C30"/>
    <w:rsid w:val="008E2D89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5D5"/>
    <w:rsid w:val="008F26C0"/>
    <w:rsid w:val="008F3AB7"/>
    <w:rsid w:val="008F3B02"/>
    <w:rsid w:val="008F3F48"/>
    <w:rsid w:val="008F4241"/>
    <w:rsid w:val="008F48E0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64E"/>
    <w:rsid w:val="009127E9"/>
    <w:rsid w:val="00912968"/>
    <w:rsid w:val="00912DFB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6274"/>
    <w:rsid w:val="00916B48"/>
    <w:rsid w:val="00916EDD"/>
    <w:rsid w:val="00916F3D"/>
    <w:rsid w:val="009174D8"/>
    <w:rsid w:val="00917546"/>
    <w:rsid w:val="009176E9"/>
    <w:rsid w:val="00917866"/>
    <w:rsid w:val="00917C5F"/>
    <w:rsid w:val="0092013D"/>
    <w:rsid w:val="009201B3"/>
    <w:rsid w:val="0092040B"/>
    <w:rsid w:val="00920704"/>
    <w:rsid w:val="00920D66"/>
    <w:rsid w:val="00921689"/>
    <w:rsid w:val="009217CE"/>
    <w:rsid w:val="00921C74"/>
    <w:rsid w:val="00921CB4"/>
    <w:rsid w:val="00921FAE"/>
    <w:rsid w:val="0092216F"/>
    <w:rsid w:val="009224F2"/>
    <w:rsid w:val="009229CD"/>
    <w:rsid w:val="00922FB0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61A6"/>
    <w:rsid w:val="00926266"/>
    <w:rsid w:val="00926538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F5B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74"/>
    <w:rsid w:val="00934DC3"/>
    <w:rsid w:val="009350C9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98F"/>
    <w:rsid w:val="00950B26"/>
    <w:rsid w:val="00951236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D"/>
    <w:rsid w:val="0096260F"/>
    <w:rsid w:val="0096330D"/>
    <w:rsid w:val="00963523"/>
    <w:rsid w:val="00963808"/>
    <w:rsid w:val="00963A76"/>
    <w:rsid w:val="009640EC"/>
    <w:rsid w:val="00964526"/>
    <w:rsid w:val="0096466F"/>
    <w:rsid w:val="00964B09"/>
    <w:rsid w:val="00964F0F"/>
    <w:rsid w:val="009651FE"/>
    <w:rsid w:val="009654B8"/>
    <w:rsid w:val="00965738"/>
    <w:rsid w:val="009659D7"/>
    <w:rsid w:val="00965A5C"/>
    <w:rsid w:val="00965B17"/>
    <w:rsid w:val="00965C1B"/>
    <w:rsid w:val="00965E7C"/>
    <w:rsid w:val="00965EE7"/>
    <w:rsid w:val="009660DB"/>
    <w:rsid w:val="00966192"/>
    <w:rsid w:val="0096673C"/>
    <w:rsid w:val="00966CC9"/>
    <w:rsid w:val="00967476"/>
    <w:rsid w:val="009675C2"/>
    <w:rsid w:val="00967B7B"/>
    <w:rsid w:val="00967D7E"/>
    <w:rsid w:val="00970286"/>
    <w:rsid w:val="0097031E"/>
    <w:rsid w:val="009703FF"/>
    <w:rsid w:val="009704F5"/>
    <w:rsid w:val="0097058F"/>
    <w:rsid w:val="00970BB9"/>
    <w:rsid w:val="009716F7"/>
    <w:rsid w:val="00971A94"/>
    <w:rsid w:val="00971DE4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4EC"/>
    <w:rsid w:val="009756C1"/>
    <w:rsid w:val="009756C4"/>
    <w:rsid w:val="00975A19"/>
    <w:rsid w:val="00976814"/>
    <w:rsid w:val="00976B30"/>
    <w:rsid w:val="00976B6E"/>
    <w:rsid w:val="009778DF"/>
    <w:rsid w:val="00977E22"/>
    <w:rsid w:val="00977F07"/>
    <w:rsid w:val="009801AA"/>
    <w:rsid w:val="00980243"/>
    <w:rsid w:val="00980375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51F"/>
    <w:rsid w:val="009908D6"/>
    <w:rsid w:val="0099096A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D6"/>
    <w:rsid w:val="009B3E2F"/>
    <w:rsid w:val="009B3E86"/>
    <w:rsid w:val="009B4212"/>
    <w:rsid w:val="009B4213"/>
    <w:rsid w:val="009B42D6"/>
    <w:rsid w:val="009B4643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D4"/>
    <w:rsid w:val="009B6341"/>
    <w:rsid w:val="009B65F6"/>
    <w:rsid w:val="009B6DB6"/>
    <w:rsid w:val="009B70B2"/>
    <w:rsid w:val="009B758B"/>
    <w:rsid w:val="009B7681"/>
    <w:rsid w:val="009B7A45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48"/>
    <w:rsid w:val="009C4C71"/>
    <w:rsid w:val="009C5064"/>
    <w:rsid w:val="009C5419"/>
    <w:rsid w:val="009C5764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2335"/>
    <w:rsid w:val="009D23AF"/>
    <w:rsid w:val="009D2838"/>
    <w:rsid w:val="009D2A49"/>
    <w:rsid w:val="009D2CF9"/>
    <w:rsid w:val="009D2E49"/>
    <w:rsid w:val="009D3602"/>
    <w:rsid w:val="009D3B4C"/>
    <w:rsid w:val="009D3CB8"/>
    <w:rsid w:val="009D437C"/>
    <w:rsid w:val="009D4694"/>
    <w:rsid w:val="009D5A0D"/>
    <w:rsid w:val="009D60E5"/>
    <w:rsid w:val="009D68C8"/>
    <w:rsid w:val="009D6ED2"/>
    <w:rsid w:val="009D70DB"/>
    <w:rsid w:val="009D7190"/>
    <w:rsid w:val="009D72D0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861"/>
    <w:rsid w:val="009E4F0F"/>
    <w:rsid w:val="009E5D24"/>
    <w:rsid w:val="009E5E64"/>
    <w:rsid w:val="009E5F00"/>
    <w:rsid w:val="009E60BF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AD"/>
    <w:rsid w:val="00A0514E"/>
    <w:rsid w:val="00A051C0"/>
    <w:rsid w:val="00A05905"/>
    <w:rsid w:val="00A059B7"/>
    <w:rsid w:val="00A064CD"/>
    <w:rsid w:val="00A06A19"/>
    <w:rsid w:val="00A06B03"/>
    <w:rsid w:val="00A06BE3"/>
    <w:rsid w:val="00A0707C"/>
    <w:rsid w:val="00A0709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961"/>
    <w:rsid w:val="00A12B5B"/>
    <w:rsid w:val="00A13EC0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AE3"/>
    <w:rsid w:val="00A23CB1"/>
    <w:rsid w:val="00A24897"/>
    <w:rsid w:val="00A24BD5"/>
    <w:rsid w:val="00A24C4E"/>
    <w:rsid w:val="00A24FEB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885"/>
    <w:rsid w:val="00A41C29"/>
    <w:rsid w:val="00A42271"/>
    <w:rsid w:val="00A4230F"/>
    <w:rsid w:val="00A42948"/>
    <w:rsid w:val="00A4299A"/>
    <w:rsid w:val="00A42A87"/>
    <w:rsid w:val="00A42D1F"/>
    <w:rsid w:val="00A42E86"/>
    <w:rsid w:val="00A42FB8"/>
    <w:rsid w:val="00A43ADA"/>
    <w:rsid w:val="00A43D6B"/>
    <w:rsid w:val="00A43E9E"/>
    <w:rsid w:val="00A43F7E"/>
    <w:rsid w:val="00A44536"/>
    <w:rsid w:val="00A44AA2"/>
    <w:rsid w:val="00A44CC2"/>
    <w:rsid w:val="00A44D81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BC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5FC"/>
    <w:rsid w:val="00A5477D"/>
    <w:rsid w:val="00A54914"/>
    <w:rsid w:val="00A54D3B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5B9"/>
    <w:rsid w:val="00A577D7"/>
    <w:rsid w:val="00A57F5A"/>
    <w:rsid w:val="00A60780"/>
    <w:rsid w:val="00A60BDD"/>
    <w:rsid w:val="00A60E8C"/>
    <w:rsid w:val="00A61019"/>
    <w:rsid w:val="00A612F7"/>
    <w:rsid w:val="00A61497"/>
    <w:rsid w:val="00A6152D"/>
    <w:rsid w:val="00A618D4"/>
    <w:rsid w:val="00A61DEF"/>
    <w:rsid w:val="00A61FFF"/>
    <w:rsid w:val="00A631A6"/>
    <w:rsid w:val="00A6331D"/>
    <w:rsid w:val="00A638B9"/>
    <w:rsid w:val="00A6392B"/>
    <w:rsid w:val="00A63B38"/>
    <w:rsid w:val="00A63E4E"/>
    <w:rsid w:val="00A644EA"/>
    <w:rsid w:val="00A644FD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E89"/>
    <w:rsid w:val="00A71F3C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4011"/>
    <w:rsid w:val="00A8429A"/>
    <w:rsid w:val="00A848F2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E43"/>
    <w:rsid w:val="00A87FBE"/>
    <w:rsid w:val="00A90045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A8"/>
    <w:rsid w:val="00A952A8"/>
    <w:rsid w:val="00A954BA"/>
    <w:rsid w:val="00A959EE"/>
    <w:rsid w:val="00A95D46"/>
    <w:rsid w:val="00A95DE7"/>
    <w:rsid w:val="00A95E75"/>
    <w:rsid w:val="00A9614D"/>
    <w:rsid w:val="00A96859"/>
    <w:rsid w:val="00A96E82"/>
    <w:rsid w:val="00A96F53"/>
    <w:rsid w:val="00A97083"/>
    <w:rsid w:val="00A974DD"/>
    <w:rsid w:val="00A97682"/>
    <w:rsid w:val="00A9781A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8A"/>
    <w:rsid w:val="00AA24DD"/>
    <w:rsid w:val="00AA284E"/>
    <w:rsid w:val="00AA2ABA"/>
    <w:rsid w:val="00AA3699"/>
    <w:rsid w:val="00AA36AD"/>
    <w:rsid w:val="00AA3A06"/>
    <w:rsid w:val="00AA43EE"/>
    <w:rsid w:val="00AA4FE4"/>
    <w:rsid w:val="00AA5263"/>
    <w:rsid w:val="00AA5C92"/>
    <w:rsid w:val="00AA6712"/>
    <w:rsid w:val="00AA6937"/>
    <w:rsid w:val="00AA6B6C"/>
    <w:rsid w:val="00AA6BA2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84D"/>
    <w:rsid w:val="00AB2861"/>
    <w:rsid w:val="00AB2E60"/>
    <w:rsid w:val="00AB2E71"/>
    <w:rsid w:val="00AB32B0"/>
    <w:rsid w:val="00AB336D"/>
    <w:rsid w:val="00AB3967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B05"/>
    <w:rsid w:val="00AC3C4A"/>
    <w:rsid w:val="00AC3F12"/>
    <w:rsid w:val="00AC4402"/>
    <w:rsid w:val="00AC5038"/>
    <w:rsid w:val="00AC54F3"/>
    <w:rsid w:val="00AC5673"/>
    <w:rsid w:val="00AC5AEE"/>
    <w:rsid w:val="00AC5BB1"/>
    <w:rsid w:val="00AC5BF5"/>
    <w:rsid w:val="00AC63C5"/>
    <w:rsid w:val="00AC645C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403F"/>
    <w:rsid w:val="00AD47A7"/>
    <w:rsid w:val="00AD4D24"/>
    <w:rsid w:val="00AD4D8E"/>
    <w:rsid w:val="00AD4FF6"/>
    <w:rsid w:val="00AD5159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6A7"/>
    <w:rsid w:val="00AD7967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3894"/>
    <w:rsid w:val="00B03A0E"/>
    <w:rsid w:val="00B03D8A"/>
    <w:rsid w:val="00B03DB1"/>
    <w:rsid w:val="00B048DB"/>
    <w:rsid w:val="00B04CF1"/>
    <w:rsid w:val="00B04DC2"/>
    <w:rsid w:val="00B04FE3"/>
    <w:rsid w:val="00B0511F"/>
    <w:rsid w:val="00B0518B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91A"/>
    <w:rsid w:val="00B15F66"/>
    <w:rsid w:val="00B16635"/>
    <w:rsid w:val="00B166E7"/>
    <w:rsid w:val="00B16898"/>
    <w:rsid w:val="00B16B3B"/>
    <w:rsid w:val="00B16D1C"/>
    <w:rsid w:val="00B16E03"/>
    <w:rsid w:val="00B16E05"/>
    <w:rsid w:val="00B16E62"/>
    <w:rsid w:val="00B17221"/>
    <w:rsid w:val="00B17540"/>
    <w:rsid w:val="00B1774D"/>
    <w:rsid w:val="00B177BD"/>
    <w:rsid w:val="00B179F9"/>
    <w:rsid w:val="00B17D53"/>
    <w:rsid w:val="00B20263"/>
    <w:rsid w:val="00B20424"/>
    <w:rsid w:val="00B206DA"/>
    <w:rsid w:val="00B20D54"/>
    <w:rsid w:val="00B20F50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4ED"/>
    <w:rsid w:val="00B23FC9"/>
    <w:rsid w:val="00B24913"/>
    <w:rsid w:val="00B24A2E"/>
    <w:rsid w:val="00B24D16"/>
    <w:rsid w:val="00B25118"/>
    <w:rsid w:val="00B251B3"/>
    <w:rsid w:val="00B251C1"/>
    <w:rsid w:val="00B2550C"/>
    <w:rsid w:val="00B2552E"/>
    <w:rsid w:val="00B2565E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83"/>
    <w:rsid w:val="00B32C1A"/>
    <w:rsid w:val="00B32D30"/>
    <w:rsid w:val="00B3338A"/>
    <w:rsid w:val="00B3347E"/>
    <w:rsid w:val="00B339CE"/>
    <w:rsid w:val="00B33D27"/>
    <w:rsid w:val="00B342C5"/>
    <w:rsid w:val="00B34B59"/>
    <w:rsid w:val="00B34C90"/>
    <w:rsid w:val="00B350D6"/>
    <w:rsid w:val="00B35578"/>
    <w:rsid w:val="00B35665"/>
    <w:rsid w:val="00B36387"/>
    <w:rsid w:val="00B36414"/>
    <w:rsid w:val="00B36AD2"/>
    <w:rsid w:val="00B37575"/>
    <w:rsid w:val="00B375A6"/>
    <w:rsid w:val="00B376B4"/>
    <w:rsid w:val="00B379E2"/>
    <w:rsid w:val="00B40280"/>
    <w:rsid w:val="00B402D7"/>
    <w:rsid w:val="00B408AE"/>
    <w:rsid w:val="00B40B4F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CB"/>
    <w:rsid w:val="00B47C6F"/>
    <w:rsid w:val="00B50225"/>
    <w:rsid w:val="00B505C1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8DA"/>
    <w:rsid w:val="00B539FE"/>
    <w:rsid w:val="00B53DE5"/>
    <w:rsid w:val="00B54044"/>
    <w:rsid w:val="00B540B1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7A2"/>
    <w:rsid w:val="00B61DCA"/>
    <w:rsid w:val="00B62027"/>
    <w:rsid w:val="00B62730"/>
    <w:rsid w:val="00B62817"/>
    <w:rsid w:val="00B62A65"/>
    <w:rsid w:val="00B6339F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B2E"/>
    <w:rsid w:val="00B661AE"/>
    <w:rsid w:val="00B66E9B"/>
    <w:rsid w:val="00B67233"/>
    <w:rsid w:val="00B67483"/>
    <w:rsid w:val="00B67788"/>
    <w:rsid w:val="00B67BC4"/>
    <w:rsid w:val="00B67D8D"/>
    <w:rsid w:val="00B67E72"/>
    <w:rsid w:val="00B67ED5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E1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80392"/>
    <w:rsid w:val="00B8058C"/>
    <w:rsid w:val="00B8071F"/>
    <w:rsid w:val="00B81239"/>
    <w:rsid w:val="00B81A97"/>
    <w:rsid w:val="00B81C5A"/>
    <w:rsid w:val="00B81CF2"/>
    <w:rsid w:val="00B81E37"/>
    <w:rsid w:val="00B82206"/>
    <w:rsid w:val="00B82249"/>
    <w:rsid w:val="00B8226D"/>
    <w:rsid w:val="00B82472"/>
    <w:rsid w:val="00B825F4"/>
    <w:rsid w:val="00B82A2C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8D"/>
    <w:rsid w:val="00B92BAD"/>
    <w:rsid w:val="00B933F6"/>
    <w:rsid w:val="00B93EE4"/>
    <w:rsid w:val="00B947D3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2059"/>
    <w:rsid w:val="00BB293C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D3"/>
    <w:rsid w:val="00BC023E"/>
    <w:rsid w:val="00BC0AD9"/>
    <w:rsid w:val="00BC114B"/>
    <w:rsid w:val="00BC1453"/>
    <w:rsid w:val="00BC1C19"/>
    <w:rsid w:val="00BC1D0B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38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D46"/>
    <w:rsid w:val="00BD43E0"/>
    <w:rsid w:val="00BD4936"/>
    <w:rsid w:val="00BD4A82"/>
    <w:rsid w:val="00BD4ADB"/>
    <w:rsid w:val="00BD50FC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A9C"/>
    <w:rsid w:val="00BE1DEC"/>
    <w:rsid w:val="00BE1EF8"/>
    <w:rsid w:val="00BE1FC9"/>
    <w:rsid w:val="00BE236A"/>
    <w:rsid w:val="00BE24D6"/>
    <w:rsid w:val="00BE2A9C"/>
    <w:rsid w:val="00BE2AC1"/>
    <w:rsid w:val="00BE2C6C"/>
    <w:rsid w:val="00BE2E63"/>
    <w:rsid w:val="00BE34BF"/>
    <w:rsid w:val="00BE41F0"/>
    <w:rsid w:val="00BE449B"/>
    <w:rsid w:val="00BE48F9"/>
    <w:rsid w:val="00BE4D10"/>
    <w:rsid w:val="00BE54DB"/>
    <w:rsid w:val="00BE554B"/>
    <w:rsid w:val="00BE58CD"/>
    <w:rsid w:val="00BE5965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5B7"/>
    <w:rsid w:val="00BE7AA7"/>
    <w:rsid w:val="00BE7D6D"/>
    <w:rsid w:val="00BF014C"/>
    <w:rsid w:val="00BF0573"/>
    <w:rsid w:val="00BF15BB"/>
    <w:rsid w:val="00BF1753"/>
    <w:rsid w:val="00BF177D"/>
    <w:rsid w:val="00BF2148"/>
    <w:rsid w:val="00BF23DE"/>
    <w:rsid w:val="00BF23EA"/>
    <w:rsid w:val="00BF2517"/>
    <w:rsid w:val="00BF2614"/>
    <w:rsid w:val="00BF2735"/>
    <w:rsid w:val="00BF294B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74D"/>
    <w:rsid w:val="00C16AC7"/>
    <w:rsid w:val="00C16B4D"/>
    <w:rsid w:val="00C16E9E"/>
    <w:rsid w:val="00C170A5"/>
    <w:rsid w:val="00C1751B"/>
    <w:rsid w:val="00C17D24"/>
    <w:rsid w:val="00C17FDF"/>
    <w:rsid w:val="00C207DE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7235"/>
    <w:rsid w:val="00C2751C"/>
    <w:rsid w:val="00C278B7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9B0"/>
    <w:rsid w:val="00C31BAD"/>
    <w:rsid w:val="00C31C61"/>
    <w:rsid w:val="00C325A1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9F4"/>
    <w:rsid w:val="00C4221D"/>
    <w:rsid w:val="00C42F2B"/>
    <w:rsid w:val="00C43168"/>
    <w:rsid w:val="00C432E7"/>
    <w:rsid w:val="00C432F8"/>
    <w:rsid w:val="00C4391F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44F6"/>
    <w:rsid w:val="00C54580"/>
    <w:rsid w:val="00C5459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DBA"/>
    <w:rsid w:val="00C61173"/>
    <w:rsid w:val="00C615A4"/>
    <w:rsid w:val="00C61646"/>
    <w:rsid w:val="00C61D1D"/>
    <w:rsid w:val="00C61DFE"/>
    <w:rsid w:val="00C624FB"/>
    <w:rsid w:val="00C625A4"/>
    <w:rsid w:val="00C636A3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FE9"/>
    <w:rsid w:val="00C70306"/>
    <w:rsid w:val="00C7032C"/>
    <w:rsid w:val="00C70CAC"/>
    <w:rsid w:val="00C70DC7"/>
    <w:rsid w:val="00C716A9"/>
    <w:rsid w:val="00C71711"/>
    <w:rsid w:val="00C717C8"/>
    <w:rsid w:val="00C71901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800FB"/>
    <w:rsid w:val="00C80570"/>
    <w:rsid w:val="00C806BF"/>
    <w:rsid w:val="00C808CA"/>
    <w:rsid w:val="00C80B91"/>
    <w:rsid w:val="00C815B0"/>
    <w:rsid w:val="00C815C6"/>
    <w:rsid w:val="00C81E76"/>
    <w:rsid w:val="00C827F6"/>
    <w:rsid w:val="00C827FD"/>
    <w:rsid w:val="00C8291B"/>
    <w:rsid w:val="00C829AB"/>
    <w:rsid w:val="00C82FF1"/>
    <w:rsid w:val="00C83F3B"/>
    <w:rsid w:val="00C84169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6579"/>
    <w:rsid w:val="00C86741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387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425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4B6"/>
    <w:rsid w:val="00CA34CF"/>
    <w:rsid w:val="00CA3550"/>
    <w:rsid w:val="00CA42D7"/>
    <w:rsid w:val="00CA4422"/>
    <w:rsid w:val="00CA4451"/>
    <w:rsid w:val="00CA46C7"/>
    <w:rsid w:val="00CA46CA"/>
    <w:rsid w:val="00CA4721"/>
    <w:rsid w:val="00CA4974"/>
    <w:rsid w:val="00CA4CF3"/>
    <w:rsid w:val="00CA4E8D"/>
    <w:rsid w:val="00CA56D6"/>
    <w:rsid w:val="00CA5F09"/>
    <w:rsid w:val="00CA62D2"/>
    <w:rsid w:val="00CA6B1C"/>
    <w:rsid w:val="00CA7209"/>
    <w:rsid w:val="00CA74BA"/>
    <w:rsid w:val="00CA75E7"/>
    <w:rsid w:val="00CA79BB"/>
    <w:rsid w:val="00CA7E4D"/>
    <w:rsid w:val="00CB006A"/>
    <w:rsid w:val="00CB0F41"/>
    <w:rsid w:val="00CB1474"/>
    <w:rsid w:val="00CB15C7"/>
    <w:rsid w:val="00CB1672"/>
    <w:rsid w:val="00CB17C6"/>
    <w:rsid w:val="00CB1A64"/>
    <w:rsid w:val="00CB1F77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C0598"/>
    <w:rsid w:val="00CC0621"/>
    <w:rsid w:val="00CC07B8"/>
    <w:rsid w:val="00CC0C5C"/>
    <w:rsid w:val="00CC0DD7"/>
    <w:rsid w:val="00CC1264"/>
    <w:rsid w:val="00CC1372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C4E"/>
    <w:rsid w:val="00CD2DC6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233"/>
    <w:rsid w:val="00CD449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7EF"/>
    <w:rsid w:val="00CE6810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23F3"/>
    <w:rsid w:val="00CF2478"/>
    <w:rsid w:val="00CF25AD"/>
    <w:rsid w:val="00CF25EC"/>
    <w:rsid w:val="00CF291C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6104"/>
    <w:rsid w:val="00CF61D9"/>
    <w:rsid w:val="00CF6370"/>
    <w:rsid w:val="00CF67C6"/>
    <w:rsid w:val="00CF6A53"/>
    <w:rsid w:val="00CF755C"/>
    <w:rsid w:val="00CF77EC"/>
    <w:rsid w:val="00CF7D9C"/>
    <w:rsid w:val="00D00085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6C7"/>
    <w:rsid w:val="00D06AF5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BE7"/>
    <w:rsid w:val="00D120B1"/>
    <w:rsid w:val="00D120EA"/>
    <w:rsid w:val="00D127EC"/>
    <w:rsid w:val="00D127F4"/>
    <w:rsid w:val="00D12875"/>
    <w:rsid w:val="00D12C6D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08"/>
    <w:rsid w:val="00D16072"/>
    <w:rsid w:val="00D1683C"/>
    <w:rsid w:val="00D168B0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2000B"/>
    <w:rsid w:val="00D20779"/>
    <w:rsid w:val="00D20927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B09"/>
    <w:rsid w:val="00D35CF8"/>
    <w:rsid w:val="00D35D93"/>
    <w:rsid w:val="00D35FB0"/>
    <w:rsid w:val="00D3663D"/>
    <w:rsid w:val="00D368CA"/>
    <w:rsid w:val="00D36CD5"/>
    <w:rsid w:val="00D377C3"/>
    <w:rsid w:val="00D37B17"/>
    <w:rsid w:val="00D4015D"/>
    <w:rsid w:val="00D40381"/>
    <w:rsid w:val="00D403BF"/>
    <w:rsid w:val="00D4063E"/>
    <w:rsid w:val="00D406AD"/>
    <w:rsid w:val="00D4181A"/>
    <w:rsid w:val="00D41E75"/>
    <w:rsid w:val="00D4248B"/>
    <w:rsid w:val="00D4278A"/>
    <w:rsid w:val="00D4318E"/>
    <w:rsid w:val="00D43654"/>
    <w:rsid w:val="00D43F4E"/>
    <w:rsid w:val="00D4436B"/>
    <w:rsid w:val="00D445A4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32DA"/>
    <w:rsid w:val="00D534A5"/>
    <w:rsid w:val="00D53AA7"/>
    <w:rsid w:val="00D53AB9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F5F"/>
    <w:rsid w:val="00D55297"/>
    <w:rsid w:val="00D55910"/>
    <w:rsid w:val="00D56033"/>
    <w:rsid w:val="00D564CA"/>
    <w:rsid w:val="00D56580"/>
    <w:rsid w:val="00D567CD"/>
    <w:rsid w:val="00D56BB1"/>
    <w:rsid w:val="00D56CA3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F3A"/>
    <w:rsid w:val="00D65FF0"/>
    <w:rsid w:val="00D6616F"/>
    <w:rsid w:val="00D66820"/>
    <w:rsid w:val="00D67307"/>
    <w:rsid w:val="00D7001C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B32"/>
    <w:rsid w:val="00D73B7A"/>
    <w:rsid w:val="00D73C91"/>
    <w:rsid w:val="00D73F92"/>
    <w:rsid w:val="00D74138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5FF0"/>
    <w:rsid w:val="00D76293"/>
    <w:rsid w:val="00D763CC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CC"/>
    <w:rsid w:val="00D80C31"/>
    <w:rsid w:val="00D80E4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D57"/>
    <w:rsid w:val="00D85060"/>
    <w:rsid w:val="00D851AB"/>
    <w:rsid w:val="00D85C12"/>
    <w:rsid w:val="00D85C82"/>
    <w:rsid w:val="00D860D0"/>
    <w:rsid w:val="00D865C5"/>
    <w:rsid w:val="00D86949"/>
    <w:rsid w:val="00D86AAC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FA3"/>
    <w:rsid w:val="00DA7798"/>
    <w:rsid w:val="00DA7875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3070"/>
    <w:rsid w:val="00DB3258"/>
    <w:rsid w:val="00DB3839"/>
    <w:rsid w:val="00DB3FD7"/>
    <w:rsid w:val="00DB40B7"/>
    <w:rsid w:val="00DB4439"/>
    <w:rsid w:val="00DB4495"/>
    <w:rsid w:val="00DB49B6"/>
    <w:rsid w:val="00DB5030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2F9"/>
    <w:rsid w:val="00DD240B"/>
    <w:rsid w:val="00DD244B"/>
    <w:rsid w:val="00DD2969"/>
    <w:rsid w:val="00DD2993"/>
    <w:rsid w:val="00DD2C06"/>
    <w:rsid w:val="00DD34A6"/>
    <w:rsid w:val="00DD39FC"/>
    <w:rsid w:val="00DD3B69"/>
    <w:rsid w:val="00DD44FD"/>
    <w:rsid w:val="00DD45A9"/>
    <w:rsid w:val="00DD472C"/>
    <w:rsid w:val="00DD47D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412"/>
    <w:rsid w:val="00DE2B79"/>
    <w:rsid w:val="00DE2C5A"/>
    <w:rsid w:val="00DE2EDC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D2"/>
    <w:rsid w:val="00DF153A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F3F"/>
    <w:rsid w:val="00DF4038"/>
    <w:rsid w:val="00DF4382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B08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9BB"/>
    <w:rsid w:val="00E16BE8"/>
    <w:rsid w:val="00E16C20"/>
    <w:rsid w:val="00E17254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4A2"/>
    <w:rsid w:val="00E34800"/>
    <w:rsid w:val="00E34FB1"/>
    <w:rsid w:val="00E35453"/>
    <w:rsid w:val="00E35648"/>
    <w:rsid w:val="00E356F6"/>
    <w:rsid w:val="00E35720"/>
    <w:rsid w:val="00E3582C"/>
    <w:rsid w:val="00E35D21"/>
    <w:rsid w:val="00E361D2"/>
    <w:rsid w:val="00E3691E"/>
    <w:rsid w:val="00E36BED"/>
    <w:rsid w:val="00E36CAA"/>
    <w:rsid w:val="00E36DEC"/>
    <w:rsid w:val="00E374A2"/>
    <w:rsid w:val="00E374E5"/>
    <w:rsid w:val="00E37590"/>
    <w:rsid w:val="00E376CA"/>
    <w:rsid w:val="00E37E05"/>
    <w:rsid w:val="00E37E08"/>
    <w:rsid w:val="00E37F17"/>
    <w:rsid w:val="00E4000E"/>
    <w:rsid w:val="00E404DD"/>
    <w:rsid w:val="00E409C0"/>
    <w:rsid w:val="00E40CF7"/>
    <w:rsid w:val="00E412E4"/>
    <w:rsid w:val="00E4139E"/>
    <w:rsid w:val="00E4158C"/>
    <w:rsid w:val="00E4169B"/>
    <w:rsid w:val="00E41871"/>
    <w:rsid w:val="00E418AE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ECC"/>
    <w:rsid w:val="00E53442"/>
    <w:rsid w:val="00E53693"/>
    <w:rsid w:val="00E53B19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5EDA"/>
    <w:rsid w:val="00E56173"/>
    <w:rsid w:val="00E57402"/>
    <w:rsid w:val="00E5760B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405"/>
    <w:rsid w:val="00E6596C"/>
    <w:rsid w:val="00E65BFC"/>
    <w:rsid w:val="00E65EC2"/>
    <w:rsid w:val="00E6651F"/>
    <w:rsid w:val="00E666E6"/>
    <w:rsid w:val="00E66759"/>
    <w:rsid w:val="00E66827"/>
    <w:rsid w:val="00E66BE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376"/>
    <w:rsid w:val="00E71806"/>
    <w:rsid w:val="00E71D1C"/>
    <w:rsid w:val="00E71D5A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4163"/>
    <w:rsid w:val="00E74769"/>
    <w:rsid w:val="00E74D1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E74"/>
    <w:rsid w:val="00E8344E"/>
    <w:rsid w:val="00E836E3"/>
    <w:rsid w:val="00E838A8"/>
    <w:rsid w:val="00E83C0D"/>
    <w:rsid w:val="00E83D91"/>
    <w:rsid w:val="00E8446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C4C"/>
    <w:rsid w:val="00EA1112"/>
    <w:rsid w:val="00EA142C"/>
    <w:rsid w:val="00EA24C5"/>
    <w:rsid w:val="00EA297B"/>
    <w:rsid w:val="00EA32BD"/>
    <w:rsid w:val="00EA3306"/>
    <w:rsid w:val="00EA3483"/>
    <w:rsid w:val="00EA3854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42E3"/>
    <w:rsid w:val="00EB4930"/>
    <w:rsid w:val="00EB49E6"/>
    <w:rsid w:val="00EB4B34"/>
    <w:rsid w:val="00EB4C68"/>
    <w:rsid w:val="00EB4C6C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2FB"/>
    <w:rsid w:val="00EC24C9"/>
    <w:rsid w:val="00EC2624"/>
    <w:rsid w:val="00EC2A12"/>
    <w:rsid w:val="00EC2B6C"/>
    <w:rsid w:val="00EC3235"/>
    <w:rsid w:val="00EC3420"/>
    <w:rsid w:val="00EC344A"/>
    <w:rsid w:val="00EC3E60"/>
    <w:rsid w:val="00EC4068"/>
    <w:rsid w:val="00EC412E"/>
    <w:rsid w:val="00EC492E"/>
    <w:rsid w:val="00EC4964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3109"/>
    <w:rsid w:val="00EF322D"/>
    <w:rsid w:val="00EF3A43"/>
    <w:rsid w:val="00EF3DBB"/>
    <w:rsid w:val="00EF3DDD"/>
    <w:rsid w:val="00EF3F35"/>
    <w:rsid w:val="00EF40B1"/>
    <w:rsid w:val="00EF416F"/>
    <w:rsid w:val="00EF476F"/>
    <w:rsid w:val="00EF4E88"/>
    <w:rsid w:val="00EF4EB5"/>
    <w:rsid w:val="00EF50A3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0F7B"/>
    <w:rsid w:val="00F0107C"/>
    <w:rsid w:val="00F01496"/>
    <w:rsid w:val="00F0233B"/>
    <w:rsid w:val="00F0245D"/>
    <w:rsid w:val="00F03162"/>
    <w:rsid w:val="00F031AB"/>
    <w:rsid w:val="00F0328E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3F75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8AD"/>
    <w:rsid w:val="00F22951"/>
    <w:rsid w:val="00F2327A"/>
    <w:rsid w:val="00F2335E"/>
    <w:rsid w:val="00F239CD"/>
    <w:rsid w:val="00F23A6F"/>
    <w:rsid w:val="00F24111"/>
    <w:rsid w:val="00F24239"/>
    <w:rsid w:val="00F24CD0"/>
    <w:rsid w:val="00F24D3E"/>
    <w:rsid w:val="00F24EAF"/>
    <w:rsid w:val="00F25085"/>
    <w:rsid w:val="00F25A81"/>
    <w:rsid w:val="00F264B0"/>
    <w:rsid w:val="00F2662B"/>
    <w:rsid w:val="00F26B7C"/>
    <w:rsid w:val="00F270E7"/>
    <w:rsid w:val="00F27175"/>
    <w:rsid w:val="00F2798C"/>
    <w:rsid w:val="00F27BDB"/>
    <w:rsid w:val="00F27FF2"/>
    <w:rsid w:val="00F30ACB"/>
    <w:rsid w:val="00F312CE"/>
    <w:rsid w:val="00F32038"/>
    <w:rsid w:val="00F32040"/>
    <w:rsid w:val="00F3235E"/>
    <w:rsid w:val="00F324DA"/>
    <w:rsid w:val="00F32632"/>
    <w:rsid w:val="00F3281C"/>
    <w:rsid w:val="00F32DB2"/>
    <w:rsid w:val="00F33E57"/>
    <w:rsid w:val="00F3446A"/>
    <w:rsid w:val="00F34619"/>
    <w:rsid w:val="00F3462F"/>
    <w:rsid w:val="00F352B0"/>
    <w:rsid w:val="00F354CF"/>
    <w:rsid w:val="00F3560E"/>
    <w:rsid w:val="00F3587E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6EE"/>
    <w:rsid w:val="00F40753"/>
    <w:rsid w:val="00F40831"/>
    <w:rsid w:val="00F409B5"/>
    <w:rsid w:val="00F4110B"/>
    <w:rsid w:val="00F414CF"/>
    <w:rsid w:val="00F41980"/>
    <w:rsid w:val="00F42B2F"/>
    <w:rsid w:val="00F430EB"/>
    <w:rsid w:val="00F430FC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A01"/>
    <w:rsid w:val="00F47C39"/>
    <w:rsid w:val="00F47D7D"/>
    <w:rsid w:val="00F502B2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71EE"/>
    <w:rsid w:val="00F57ED5"/>
    <w:rsid w:val="00F6061F"/>
    <w:rsid w:val="00F60634"/>
    <w:rsid w:val="00F607DF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554"/>
    <w:rsid w:val="00F8174D"/>
    <w:rsid w:val="00F82091"/>
    <w:rsid w:val="00F82137"/>
    <w:rsid w:val="00F822B4"/>
    <w:rsid w:val="00F8282A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87E9C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760C"/>
    <w:rsid w:val="00F97834"/>
    <w:rsid w:val="00F97A3D"/>
    <w:rsid w:val="00F97DD8"/>
    <w:rsid w:val="00F97F54"/>
    <w:rsid w:val="00FA0212"/>
    <w:rsid w:val="00FA066F"/>
    <w:rsid w:val="00FA06F8"/>
    <w:rsid w:val="00FA0C08"/>
    <w:rsid w:val="00FA13DD"/>
    <w:rsid w:val="00FA1A90"/>
    <w:rsid w:val="00FA1B90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7C5"/>
    <w:rsid w:val="00FA6810"/>
    <w:rsid w:val="00FA7747"/>
    <w:rsid w:val="00FA7A05"/>
    <w:rsid w:val="00FA7CAE"/>
    <w:rsid w:val="00FA7F9D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A84"/>
    <w:rsid w:val="00FB1E30"/>
    <w:rsid w:val="00FB1FC8"/>
    <w:rsid w:val="00FB26DC"/>
    <w:rsid w:val="00FB2705"/>
    <w:rsid w:val="00FB2DDB"/>
    <w:rsid w:val="00FB2EBA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BD6"/>
    <w:rsid w:val="00FC3CA0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5182"/>
    <w:rsid w:val="00FC578F"/>
    <w:rsid w:val="00FC598E"/>
    <w:rsid w:val="00FC626E"/>
    <w:rsid w:val="00FC6661"/>
    <w:rsid w:val="00FC6DC9"/>
    <w:rsid w:val="00FC74E0"/>
    <w:rsid w:val="00FC7540"/>
    <w:rsid w:val="00FC771A"/>
    <w:rsid w:val="00FC782E"/>
    <w:rsid w:val="00FC7A9E"/>
    <w:rsid w:val="00FC7B7E"/>
    <w:rsid w:val="00FC7BEC"/>
    <w:rsid w:val="00FD0300"/>
    <w:rsid w:val="00FD083E"/>
    <w:rsid w:val="00FD086A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DD2"/>
    <w:rsid w:val="00FD5DE9"/>
    <w:rsid w:val="00FD6102"/>
    <w:rsid w:val="00FD62F3"/>
    <w:rsid w:val="00FD68C1"/>
    <w:rsid w:val="00FD7148"/>
    <w:rsid w:val="00FD7248"/>
    <w:rsid w:val="00FD7C61"/>
    <w:rsid w:val="00FD7EE3"/>
    <w:rsid w:val="00FE062A"/>
    <w:rsid w:val="00FE0A3D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6123"/>
    <w:rsid w:val="00FE634C"/>
    <w:rsid w:val="00FE68A9"/>
    <w:rsid w:val="00FE6AF3"/>
    <w:rsid w:val="00FE7009"/>
    <w:rsid w:val="00FE71E1"/>
    <w:rsid w:val="00FE7511"/>
    <w:rsid w:val="00FE776D"/>
    <w:rsid w:val="00FE7940"/>
    <w:rsid w:val="00FE7B3F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358BE-08FA-481C-B733-BB1E63C76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2021-05-12T01:57:00Z</cp:lastPrinted>
  <dcterms:created xsi:type="dcterms:W3CDTF">2021-05-12T07:55:00Z</dcterms:created>
  <dcterms:modified xsi:type="dcterms:W3CDTF">2021-05-12T07:55:00Z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