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66DC8" w14:textId="01E4968E" w:rsidR="00804175" w:rsidRPr="00C60284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25CF778D" w:rsidR="007B20FA" w:rsidRPr="00C60284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3B28727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2F7CA6C" w14:textId="5A7B1734" w:rsidR="00F471E1" w:rsidRPr="00A61FFF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F3604C0" w14:textId="6A22BED6" w:rsidR="00A61FFF" w:rsidRPr="00A61FFF" w:rsidRDefault="00A61FFF" w:rsidP="00A61FFF">
      <w:pPr>
        <w:pStyle w:val="index"/>
        <w:numPr>
          <w:ilvl w:val="0"/>
          <w:numId w:val="2"/>
        </w:numPr>
        <w:tabs>
          <w:tab w:val="clear" w:pos="3164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60284">
        <w:rPr>
          <w:rFonts w:asciiTheme="majorBidi" w:hAnsiTheme="majorBidi" w:cs="Angsana New"/>
          <w:b/>
          <w:sz w:val="28"/>
          <w:szCs w:val="28"/>
          <w:lang w:bidi="th-TH"/>
        </w:rPr>
        <w:t xml:space="preserve">          </w:t>
      </w:r>
      <w:r w:rsidRPr="00A61FFF">
        <w:rPr>
          <w:rFonts w:asciiTheme="majorBidi" w:hAnsiTheme="majorBidi" w:cs="Angsana New"/>
          <w:b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Pr="00A61FFF">
        <w:rPr>
          <w:rFonts w:asciiTheme="majorBidi" w:hAnsiTheme="majorBidi" w:cs="Angsana New" w:hint="cs"/>
          <w:b/>
          <w:sz w:val="30"/>
          <w:szCs w:val="30"/>
          <w:cs/>
          <w:lang w:bidi="th-TH"/>
        </w:rPr>
        <w:t>ไวรัส</w:t>
      </w:r>
      <w:r w:rsidRPr="00A61FFF">
        <w:rPr>
          <w:rFonts w:asciiTheme="majorBidi" w:hAnsiTheme="majorBidi" w:cs="Angsana New"/>
          <w:b/>
          <w:sz w:val="30"/>
          <w:szCs w:val="30"/>
          <w:cs/>
          <w:lang w:bidi="th-TH"/>
        </w:rPr>
        <w:t>โคโรนา</w:t>
      </w:r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 xml:space="preserve"> 2019 (Covid-19)</w:t>
      </w:r>
    </w:p>
    <w:p w14:paraId="3A9C77E0" w14:textId="2095A8B6" w:rsidR="00F471E1" w:rsidRPr="00697359" w:rsidRDefault="00F471E1" w:rsidP="00E53B19">
      <w:pPr>
        <w:pStyle w:val="index"/>
        <w:numPr>
          <w:ilvl w:val="0"/>
          <w:numId w:val="2"/>
        </w:numPr>
        <w:tabs>
          <w:tab w:val="clear" w:pos="3164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6E9BD7" w14:textId="79940CAA" w:rsidR="007125D3" w:rsidRPr="00C60284" w:rsidRDefault="007125D3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FAFA804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30CD5A8D" w14:textId="641891AA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5117966F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52F27615" w14:textId="25102959" w:rsidR="009908D6" w:rsidRPr="00C60284" w:rsidRDefault="00F471E1" w:rsidP="00513865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250749AB" w14:textId="3E5D0260" w:rsidR="009460DA" w:rsidRPr="009460DA" w:rsidRDefault="009460DA" w:rsidP="009460DA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6B017FAD" w14:textId="29C927C4" w:rsidR="00F471E1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EFC6D4" w14:textId="2A2E7768" w:rsidR="00B6058C" w:rsidRPr="00C60284" w:rsidRDefault="00B6058C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A20D7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4A982008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911BAD5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3954BF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48BEA5" w14:textId="72C2ACB4" w:rsidR="00FA13DD" w:rsidRPr="00C60284" w:rsidRDefault="00F471E1" w:rsidP="00FA13D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316352E9" w14:textId="622F7486" w:rsidR="00FA13DD" w:rsidRDefault="00FA13DD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196185D" w14:textId="54A4FFEA" w:rsidR="00B73E90" w:rsidRPr="00C60284" w:rsidRDefault="00B73E90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18F699EA" w14:textId="71E45DF7" w:rsidR="001F79E0" w:rsidRPr="00C60284" w:rsidRDefault="007109B0" w:rsidP="001F79E0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z w:val="30"/>
          <w:szCs w:val="30"/>
          <w:rtl/>
          <w:cs/>
          <w:lang w:val="en-US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A3583CA" w14:textId="207882DA" w:rsidR="0088322F" w:rsidRPr="00C60284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="00CB4BC6" w:rsidRPr="00CB4BC6">
        <w:rPr>
          <w:rFonts w:ascii="Angsana New" w:hAnsi="Angsana New" w:cs="Angsana New"/>
          <w:sz w:val="30"/>
          <w:szCs w:val="30"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B4BC6" w:rsidRPr="00CB4BC6">
        <w:rPr>
          <w:rFonts w:ascii="Angsana New" w:hAnsi="Angsana New" w:cs="Angsana New"/>
          <w:sz w:val="30"/>
          <w:szCs w:val="30"/>
        </w:rPr>
        <w:t>2564</w:t>
      </w:r>
    </w:p>
    <w:p w14:paraId="22AFE43B" w14:textId="77777777" w:rsidR="002D6F2B" w:rsidRPr="00C60284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C60284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BE0B4CB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D57D994" w14:textId="0FD5D588" w:rsidR="007947AE" w:rsidRPr="00E53B19" w:rsidRDefault="00804175" w:rsidP="00CD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0284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="00EC09F8" w:rsidRPr="00C60284">
        <w:rPr>
          <w:rFonts w:ascii="Angsana New" w:hAnsi="Angsana New" w:cs="Angsana New"/>
          <w:spacing w:val="6"/>
          <w:sz w:val="30"/>
          <w:szCs w:val="30"/>
          <w:cs/>
        </w:rPr>
        <w:t xml:space="preserve"> ไทยฟู้ดส์ กรุ๊ป</w:t>
      </w:r>
      <w:r w:rsidRPr="00C60284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 (มหาชน) </w:t>
      </w:r>
      <w:r w:rsidRPr="00C60284">
        <w:rPr>
          <w:rFonts w:ascii="Angsana New" w:hAnsi="Angsana New" w:cs="Angsana New"/>
          <w:spacing w:val="6"/>
          <w:sz w:val="30"/>
          <w:szCs w:val="30"/>
        </w:rPr>
        <w:t>“</w:t>
      </w:r>
      <w:r w:rsidRPr="00C60284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Pr="00C60284">
        <w:rPr>
          <w:rFonts w:ascii="Angsana New" w:hAnsi="Angsana New" w:cs="Angsana New"/>
          <w:spacing w:val="6"/>
          <w:sz w:val="30"/>
          <w:szCs w:val="30"/>
        </w:rPr>
        <w:t>”</w:t>
      </w:r>
      <w:r w:rsidRPr="00C60284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151687" w:rsidRPr="00C60284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C60284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C60284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C60284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C60284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C60284">
        <w:rPr>
          <w:rFonts w:ascii="Angsana New" w:hAnsi="Angsana New" w:cs="Angsana New"/>
          <w:sz w:val="30"/>
          <w:szCs w:val="30"/>
        </w:rPr>
        <w:t xml:space="preserve"> </w:t>
      </w:r>
      <w:r w:rsidR="004544FF" w:rsidRPr="00C60284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</w:p>
    <w:p w14:paraId="1E42CC33" w14:textId="77777777" w:rsidR="006D3EFC" w:rsidRPr="00C60284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shd w:val="clear" w:color="auto" w:fill="E0E0E0"/>
          <w:cs/>
          <w:lang w:val="en-GB"/>
        </w:rPr>
      </w:pPr>
    </w:p>
    <w:p w14:paraId="03A0744F" w14:textId="2D075EE9" w:rsidR="00804175" w:rsidRPr="00C60284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3D9A9B85" w14:textId="77777777" w:rsidR="003048E5" w:rsidRPr="00C60284" w:rsidRDefault="003048E5" w:rsidP="003048E5">
      <w:pPr>
        <w:rPr>
          <w:rFonts w:ascii="Angsana New" w:hAnsi="Angsana New" w:cs="Angsana New"/>
          <w:sz w:val="24"/>
          <w:szCs w:val="24"/>
        </w:rPr>
      </w:pPr>
    </w:p>
    <w:p w14:paraId="6F4D0638" w14:textId="77777777" w:rsidR="00795D87" w:rsidRPr="00C60284" w:rsidRDefault="00795D87" w:rsidP="00B9548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9FA4C8F" w14:textId="170E2337" w:rsidR="00FB774E" w:rsidRPr="00C60284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="00CB4BC6" w:rsidRPr="00CB4BC6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</w:p>
    <w:p w14:paraId="495F21A2" w14:textId="77777777" w:rsidR="00203C56" w:rsidRPr="00C60284" w:rsidRDefault="00203C56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8208B5B" w14:textId="51642A91" w:rsidR="002E7177" w:rsidRPr="00C60284" w:rsidRDefault="00FB774E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028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Pr="003F0E4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ธันวาคม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</w:p>
    <w:p w14:paraId="330F9C01" w14:textId="77777777" w:rsidR="00FB774E" w:rsidRPr="00C60284" w:rsidRDefault="00FB774E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B4F42" w14:textId="486961F9" w:rsidR="00DC64DB" w:rsidRPr="00C60284" w:rsidRDefault="002E7177" w:rsidP="002E7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C4763F" w:rsidRPr="00C60284">
        <w:rPr>
          <w:rFonts w:ascii="Angsana New" w:hAnsi="Angsana New" w:cs="Angsana New"/>
          <w:sz w:val="30"/>
          <w:szCs w:val="30"/>
          <w:cs/>
        </w:rPr>
        <w:t>ได้</w:t>
      </w:r>
      <w:r w:rsidR="00C4763F" w:rsidRPr="00C60284">
        <w:rPr>
          <w:rFonts w:ascii="Angsana New" w:hAnsi="Angsana New" w:cs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C4763F"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="00C4763F" w:rsidRPr="00C60284">
        <w:rPr>
          <w:rFonts w:ascii="Angsana New" w:hAnsi="Angsana New" w:cs="Angsana New"/>
          <w:sz w:val="30"/>
          <w:szCs w:val="30"/>
        </w:rPr>
        <w:t xml:space="preserve"> </w:t>
      </w:r>
      <w:r w:rsidR="00C4763F" w:rsidRPr="00C6028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C4763F"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2564</w:t>
      </w:r>
      <w:r w:rsidR="00C4763F" w:rsidRPr="00C60284">
        <w:rPr>
          <w:rFonts w:ascii="Angsana New" w:hAnsi="Angsana New" w:cs="Angsana New"/>
          <w:sz w:val="30"/>
          <w:szCs w:val="30"/>
          <w:cs/>
        </w:rPr>
        <w:t xml:space="preserve"> และไม่ได้</w:t>
      </w:r>
      <w:r w:rsidR="00C4763F" w:rsidRPr="00C60284">
        <w:rPr>
          <w:rFonts w:ascii="Angsana New" w:hAnsi="Angsana New" w:cs="Angsana New" w:hint="cs"/>
          <w:sz w:val="30"/>
          <w:szCs w:val="30"/>
          <w:cs/>
        </w:rPr>
        <w:t>นำมาตรฐานการรายงานทางการเงินที่ยังไม่มีผล</w:t>
      </w:r>
      <w:r w:rsidR="00C4763F" w:rsidRPr="00E53B19">
        <w:rPr>
          <w:rFonts w:ascii="Angsana New" w:hAnsi="Angsana New" w:cs="Angsana New" w:hint="cs"/>
          <w:spacing w:val="6"/>
          <w:sz w:val="30"/>
          <w:szCs w:val="30"/>
          <w:cs/>
        </w:rPr>
        <w:t>บังคับใช้มา</w:t>
      </w:r>
      <w:r w:rsidR="00C4763F" w:rsidRPr="00E53B19">
        <w:rPr>
          <w:rFonts w:ascii="Angsana New" w:hAnsi="Angsana New" w:cs="Angsana New"/>
          <w:spacing w:val="6"/>
          <w:sz w:val="30"/>
          <w:szCs w:val="30"/>
          <w:cs/>
        </w:rPr>
        <w:t xml:space="preserve">ถือปฏิบัติก่อนวันที่มีผลบังคับใช้ </w:t>
      </w:r>
      <w:r w:rsidR="00C4763F" w:rsidRPr="00E53B19">
        <w:rPr>
          <w:rFonts w:ascii="Angsana New" w:hAnsi="Angsana New" w:cs="Angsana New" w:hint="cs"/>
          <w:spacing w:val="6"/>
          <w:sz w:val="30"/>
          <w:szCs w:val="30"/>
          <w:cs/>
        </w:rPr>
        <w:t>ทั้งนี้ การถือปฏิบัติดังกล่าว</w:t>
      </w:r>
      <w:r w:rsidR="00C4763F" w:rsidRPr="00E53B19">
        <w:rPr>
          <w:rFonts w:ascii="Angsana New" w:hAnsi="Angsana New" w:cs="Angsana New"/>
          <w:spacing w:val="6"/>
          <w:sz w:val="30"/>
          <w:szCs w:val="30"/>
          <w:cs/>
        </w:rPr>
        <w:t>ไม่มีผลกระทบ</w:t>
      </w:r>
      <w:r w:rsidR="00C4763F" w:rsidRPr="00E53B19">
        <w:rPr>
          <w:rFonts w:ascii="Angsana New" w:hAnsi="Angsana New" w:cs="Angsana New" w:hint="cs"/>
          <w:spacing w:val="6"/>
          <w:sz w:val="30"/>
          <w:szCs w:val="30"/>
          <w:cs/>
        </w:rPr>
        <w:t>อย่างมีสาระสำคัญ</w:t>
      </w:r>
      <w:r w:rsidR="00C4763F" w:rsidRPr="00E53B19">
        <w:rPr>
          <w:rFonts w:ascii="Angsana New" w:hAnsi="Angsana New" w:cs="Angsana New"/>
          <w:spacing w:val="6"/>
          <w:sz w:val="30"/>
          <w:szCs w:val="30"/>
          <w:cs/>
        </w:rPr>
        <w:t>ต่องบ</w:t>
      </w:r>
      <w:r w:rsidR="00C4763F" w:rsidRPr="00C60284">
        <w:rPr>
          <w:rFonts w:ascii="Angsana New" w:hAnsi="Angsana New" w:cs="Angsana New"/>
          <w:sz w:val="30"/>
          <w:szCs w:val="30"/>
          <w:cs/>
        </w:rPr>
        <w:t>การเงิน</w:t>
      </w:r>
    </w:p>
    <w:p w14:paraId="656787FB" w14:textId="77777777" w:rsidR="00C4763F" w:rsidRPr="00C60284" w:rsidRDefault="00C4763F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329A70" w14:textId="04E0D0E2" w:rsidR="00CB77C2" w:rsidRPr="00C60284" w:rsidRDefault="00DC64DB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E361D2" w:rsidRPr="00C60284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กลุ่มบริษัทได้ประเมินผลกระทบที่</w:t>
      </w:r>
      <w:r w:rsidR="006C218D" w:rsidRPr="00C60284">
        <w:rPr>
          <w:rFonts w:ascii="Angsana New" w:hAnsi="Angsana New" w:cs="Angsana New"/>
          <w:sz w:val="30"/>
          <w:szCs w:val="30"/>
        </w:rPr>
        <w:t xml:space="preserve">         </w:t>
      </w:r>
      <w:r w:rsidR="00E361D2" w:rsidRPr="00C60284">
        <w:rPr>
          <w:rFonts w:ascii="Angsana New" w:hAnsi="Angsana New" w:cs="Angsana New" w:hint="cs"/>
          <w:sz w:val="30"/>
          <w:szCs w:val="30"/>
          <w:cs/>
        </w:rPr>
        <w:t>อาจ</w:t>
      </w:r>
      <w:r w:rsidR="00E361D2" w:rsidRPr="00C6028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 w:rsidR="006C218D" w:rsidRPr="00C60284">
        <w:rPr>
          <w:rFonts w:ascii="Angsana New" w:hAnsi="Angsana New" w:cs="Angsana New"/>
          <w:spacing w:val="-2"/>
          <w:sz w:val="30"/>
          <w:szCs w:val="30"/>
        </w:rPr>
        <w:t xml:space="preserve">       </w:t>
      </w:r>
      <w:r w:rsidR="00E361D2"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ซึ่งคาด</w:t>
      </w:r>
      <w:r w:rsidR="00E361D2" w:rsidRPr="00C60284">
        <w:rPr>
          <w:rFonts w:ascii="Angsana New" w:hAnsi="Angsana New" w:cs="Angsana New" w:hint="cs"/>
          <w:sz w:val="30"/>
          <w:szCs w:val="30"/>
          <w:cs/>
        </w:rPr>
        <w:t>ว่าไม่มีผลกระทบที่มีสาระสำคัญต่องบการเงินในงวดที่ถือปฏิบัติ</w:t>
      </w:r>
    </w:p>
    <w:p w14:paraId="69849549" w14:textId="2378DC3E" w:rsidR="00795D87" w:rsidRPr="00C60284" w:rsidRDefault="00795D87" w:rsidP="00795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028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705309" w:rsidRPr="00C602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6028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6028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E53B1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C60284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7125D3" w:rsidRPr="00C602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359FBB70" w14:textId="77777777" w:rsidR="00EA7D72" w:rsidRPr="002C1C0E" w:rsidRDefault="00EA7D72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2FC8472" w14:textId="0C71E5CE" w:rsidR="002C1C0E" w:rsidRPr="00C60284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F0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F0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60284">
        <w:rPr>
          <w:rFonts w:ascii="Angsana New" w:hAnsi="Angsana New" w:cs="Angsana New" w:hint="cs"/>
          <w:sz w:val="30"/>
          <w:szCs w:val="30"/>
          <w:cs/>
        </w:rPr>
        <w:t>ไว้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</w:p>
    <w:p w14:paraId="4ED4DB29" w14:textId="18C9BFDE" w:rsidR="00705309" w:rsidRPr="002C1C0E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1D8ED9" w14:textId="77777777" w:rsidR="002C1C0E" w:rsidRPr="00C60284" w:rsidRDefault="002C1C0E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</w:rPr>
        <w:t>ผลกระทบจากการแพร่ระบาดของโรคติดเชื้อไวรัสโคโรนา</w:t>
      </w:r>
      <w:r w:rsidRPr="00C60284">
        <w:rPr>
          <w:rFonts w:ascii="Angsana New" w:hAnsi="Angsana New" w:cs="Angsana New"/>
          <w:sz w:val="30"/>
          <w:szCs w:val="30"/>
          <w:u w:val="none"/>
          <w:cs/>
        </w:rPr>
        <w:t xml:space="preserve"> 2019 (</w:t>
      </w:r>
      <w:r w:rsidRPr="00C60284">
        <w:rPr>
          <w:rFonts w:ascii="Angsana New" w:hAnsi="Angsana New" w:cs="Angsana New"/>
          <w:sz w:val="30"/>
          <w:szCs w:val="30"/>
          <w:u w:val="none"/>
        </w:rPr>
        <w:t>COVID-</w:t>
      </w:r>
      <w:r w:rsidRPr="00C60284">
        <w:rPr>
          <w:rFonts w:ascii="Angsana New" w:hAnsi="Angsana New" w:cs="Angsana New"/>
          <w:sz w:val="30"/>
          <w:szCs w:val="30"/>
          <w:u w:val="none"/>
          <w:cs/>
        </w:rPr>
        <w:t>19)</w:t>
      </w:r>
    </w:p>
    <w:p w14:paraId="05FDD821" w14:textId="77777777" w:rsidR="002C1C0E" w:rsidRPr="00C60284" w:rsidRDefault="002C1C0E" w:rsidP="002C1C0E">
      <w:pPr>
        <w:rPr>
          <w:rFonts w:asciiTheme="majorBidi" w:hAnsiTheme="majorBidi" w:cstheme="majorBidi"/>
          <w:sz w:val="30"/>
          <w:szCs w:val="30"/>
          <w:cs/>
        </w:rPr>
      </w:pPr>
    </w:p>
    <w:p w14:paraId="76590D6D" w14:textId="10FF04FC" w:rsidR="002C1C0E" w:rsidRPr="00C60284" w:rsidRDefault="002C1C0E" w:rsidP="002C1C0E">
      <w:pPr>
        <w:ind w:left="547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  <w:cs/>
        </w:rPr>
      </w:pPr>
      <w:r w:rsidRPr="00C60284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C60284">
        <w:rPr>
          <w:rFonts w:ascii="Angsana New" w:hAnsi="Angsana New" w:cs="Angsana New"/>
          <w:sz w:val="30"/>
          <w:szCs w:val="30"/>
        </w:rPr>
        <w:t xml:space="preserve">COVID-19 </w:t>
      </w:r>
      <w:r w:rsidRPr="00C60284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C60284">
        <w:rPr>
          <w:rFonts w:ascii="Angsana New" w:hAnsi="Angsana New" w:cs="Angsana New"/>
          <w:sz w:val="30"/>
          <w:szCs w:val="30"/>
          <w:cs/>
        </w:rPr>
        <w:t>นื่อง โดยเริ่มมีการแจกจ่ายวัคซีนในระหว่าง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60284">
        <w:rPr>
          <w:rFonts w:ascii="Angsana New" w:hAnsi="Angsana New" w:cs="Angsana New"/>
          <w:sz w:val="30"/>
          <w:szCs w:val="30"/>
        </w:rPr>
        <w:t xml:space="preserve">2564 </w:t>
      </w:r>
      <w:r w:rsidRPr="00C60284">
        <w:rPr>
          <w:rFonts w:ascii="Angsana New" w:hAnsi="Angsana New" w:cs="Angsana New"/>
          <w:sz w:val="30"/>
          <w:szCs w:val="30"/>
          <w:cs/>
        </w:rPr>
        <w:t>จา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Pr="00C60284">
        <w:rPr>
          <w:rFonts w:ascii="Angsana New" w:hAnsi="Angsana New" w:cs="Angsana New"/>
          <w:sz w:val="30"/>
          <w:szCs w:val="30"/>
        </w:rPr>
        <w:t xml:space="preserve">2563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0284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วันที่             </w:t>
      </w:r>
      <w:r w:rsidRPr="00C60284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C60284">
        <w:rPr>
          <w:rFonts w:ascii="Angsana New" w:hAnsi="Angsana New" w:cs="Angsana New"/>
          <w:sz w:val="30"/>
          <w:szCs w:val="30"/>
        </w:rPr>
        <w:t xml:space="preserve"> 2563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60284">
        <w:rPr>
          <w:rFonts w:ascii="Angsana New" w:hAnsi="Angsana New" w:cs="Angsana New"/>
          <w:i/>
          <w:iCs/>
          <w:sz w:val="30"/>
          <w:szCs w:val="30"/>
        </w:rPr>
        <w:t>2019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ในเรื่องการไม่นำสถานการณ์ </w:t>
      </w:r>
      <w:r w:rsidRPr="00C60284">
        <w:rPr>
          <w:rFonts w:ascii="Angsana New" w:hAnsi="Angsana New" w:cs="Angsana New"/>
          <w:sz w:val="30"/>
          <w:szCs w:val="30"/>
        </w:rPr>
        <w:t>COVID-19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Pr="00C60284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การด้อยค่าของสินทรัพย์</w:t>
      </w:r>
      <w:r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และภาษ</w:t>
      </w:r>
      <w:r w:rsidR="00477459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ี</w:t>
      </w:r>
      <w:r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เงินได้รอการตัดบัญชี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C60284">
        <w:rPr>
          <w:rFonts w:ascii="Angsana New" w:hAnsi="Angsana New" w:cs="Angsana New"/>
          <w:sz w:val="30"/>
          <w:szCs w:val="30"/>
        </w:rPr>
        <w:t xml:space="preserve">31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60284">
        <w:rPr>
          <w:rFonts w:ascii="Angsana New" w:hAnsi="Angsana New" w:cs="Angsana New"/>
          <w:sz w:val="30"/>
          <w:szCs w:val="30"/>
        </w:rPr>
        <w:t>2563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C6028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2C1C0E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พิจารณาแล้วว่าเรื่องดังกล่าวไม่มีผลกระทบอย่างมีสาระสำคัญต่องบการเงินสำหรับงวดสามเดือนสิ้นสุดวันที่ </w:t>
      </w:r>
      <w:r w:rsidRPr="002C1C0E">
        <w:rPr>
          <w:rFonts w:ascii="Angsana New" w:hAnsi="Angsana New" w:cs="Angsana New"/>
          <w:spacing w:val="6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2564</w:t>
      </w:r>
    </w:p>
    <w:p w14:paraId="4392BA33" w14:textId="77777777" w:rsidR="002C1C0E" w:rsidRPr="00C60284" w:rsidRDefault="002C1C0E" w:rsidP="002C1C0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A94DF54" w14:textId="63C6B066" w:rsidR="00093B30" w:rsidRPr="002C1C0E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2C1C0E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2C1C0E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08D3736" w14:textId="57FCA0B2" w:rsidR="00B63EF6" w:rsidRPr="00C60284" w:rsidRDefault="00B63EF6" w:rsidP="00BC7B7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</w:t>
      </w:r>
      <w:r w:rsidRPr="00C60284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C6028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F56C3">
        <w:rPr>
          <w:rFonts w:asciiTheme="majorBidi" w:hAnsiTheme="majorBidi" w:cstheme="majorBidi"/>
          <w:bCs/>
          <w:sz w:val="30"/>
          <w:szCs w:val="30"/>
        </w:rPr>
        <w:t>7</w:t>
      </w:r>
      <w:r w:rsidRPr="00C6028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BF56C3" w:rsidRPr="00BF56C3">
        <w:rPr>
          <w:rFonts w:asciiTheme="majorBidi" w:hAnsiTheme="majorBidi" w:cstheme="majorBidi"/>
          <w:bCs/>
          <w:sz w:val="30"/>
          <w:szCs w:val="30"/>
        </w:rPr>
        <w:t>8</w:t>
      </w:r>
      <w:r w:rsidRPr="00BF56C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E53B19">
        <w:rPr>
          <w:rFonts w:asciiTheme="majorBidi" w:hAnsiTheme="majorBidi" w:cstheme="majorBidi" w:hint="cs"/>
          <w:b/>
          <w:sz w:val="30"/>
          <w:szCs w:val="30"/>
          <w:cs/>
        </w:rPr>
        <w:t>สำหรับความสัมพันธ์กับผู้บริหารคนสำคัญและ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CD4233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="00765D71">
        <w:rPr>
          <w:rFonts w:asciiTheme="majorBidi" w:hAnsiTheme="majorBidi" w:cstheme="majorBidi" w:hint="cs"/>
          <w:b/>
          <w:sz w:val="30"/>
          <w:szCs w:val="30"/>
          <w:cs/>
        </w:rPr>
        <w:t xml:space="preserve">มีความสัมพันธ์เหมือนงบการเงินสำหรับปีสิ้นสุดวันที่ </w:t>
      </w:r>
      <w:r w:rsidR="00765D71" w:rsidRPr="00765D71">
        <w:rPr>
          <w:rFonts w:asciiTheme="majorBidi" w:hAnsiTheme="majorBidi" w:cstheme="majorBidi"/>
          <w:bCs/>
          <w:sz w:val="30"/>
          <w:szCs w:val="30"/>
        </w:rPr>
        <w:t>31</w:t>
      </w:r>
      <w:r w:rsidR="00765D7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65D71">
        <w:rPr>
          <w:rFonts w:asciiTheme="majorBidi" w:hAnsiTheme="majorBidi" w:cstheme="majorBidi" w:hint="cs"/>
          <w:b/>
          <w:sz w:val="30"/>
          <w:szCs w:val="30"/>
          <w:cs/>
        </w:rPr>
        <w:t xml:space="preserve">ธันวาคม </w:t>
      </w:r>
      <w:r w:rsidR="00765D71" w:rsidRPr="00765D71">
        <w:rPr>
          <w:rFonts w:asciiTheme="majorBidi" w:hAnsiTheme="majorBidi" w:cstheme="majorBidi"/>
          <w:bCs/>
          <w:sz w:val="30"/>
          <w:szCs w:val="30"/>
        </w:rPr>
        <w:t>2563</w:t>
      </w:r>
    </w:p>
    <w:p w14:paraId="66AC1D06" w14:textId="2209A1D3" w:rsidR="004036CD" w:rsidRDefault="004036CD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691DF9C" w14:textId="053C5A36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775D8ABA" w14:textId="5A9FFBDA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468DC4D1" w14:textId="47C471F9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56553473" w14:textId="1DC9F533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7D05BB3" w14:textId="3F5AC861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18C60FBA" w14:textId="015607EC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5C7AA8CC" w14:textId="68AA7F90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FEC9A5D" w14:textId="62EAE6EE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8AA301F" w14:textId="6404F22C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2CCB64D1" w14:textId="77777777" w:rsidR="002C1C0E" w:rsidRPr="00CD4233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7180C6FC" w14:textId="5C977797" w:rsidR="000B2FE1" w:rsidRPr="00C60284" w:rsidRDefault="000B2FE1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C60284">
        <w:rPr>
          <w:rFonts w:ascii="Angsana New" w:hAnsi="Angsana New" w:cs="Angsana New" w:hint="cs"/>
          <w:sz w:val="30"/>
          <w:szCs w:val="30"/>
          <w:cs/>
        </w:rPr>
        <w:t>แต่ละ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งวดสามเดือนสิ้นสุดวันที่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B4BC6" w:rsidRPr="00CB4BC6">
        <w:rPr>
          <w:rFonts w:ascii="Angsana New" w:hAnsi="Angsana New" w:cs="Angsana New"/>
          <w:sz w:val="30"/>
          <w:szCs w:val="30"/>
        </w:rPr>
        <w:t>2564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มีดังนี้   </w:t>
      </w:r>
    </w:p>
    <w:p w14:paraId="745EA90E" w14:textId="77777777" w:rsidR="000B2FE1" w:rsidRPr="00CD4233" w:rsidRDefault="000B2FE1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22"/>
          <w:szCs w:val="22"/>
        </w:rPr>
      </w:pPr>
    </w:p>
    <w:tbl>
      <w:tblPr>
        <w:tblW w:w="9521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357"/>
        <w:gridCol w:w="1108"/>
        <w:gridCol w:w="267"/>
        <w:gridCol w:w="1097"/>
        <w:gridCol w:w="268"/>
        <w:gridCol w:w="1078"/>
        <w:gridCol w:w="251"/>
        <w:gridCol w:w="1095"/>
      </w:tblGrid>
      <w:tr w:rsidR="000B2FE1" w:rsidRPr="00C60284" w14:paraId="5DECC412" w14:textId="77777777" w:rsidTr="002F257B">
        <w:trPr>
          <w:trHeight w:hRule="exact" w:val="389"/>
          <w:tblHeader/>
        </w:trPr>
        <w:tc>
          <w:tcPr>
            <w:tcW w:w="2288" w:type="pct"/>
          </w:tcPr>
          <w:p w14:paraId="6E88737F" w14:textId="6BEDE9D5" w:rsidR="000B2FE1" w:rsidRPr="00C60284" w:rsidRDefault="000B2FE1" w:rsidP="00007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C60284">
              <w:br w:type="page"/>
            </w:r>
            <w:r w:rsidR="00007E1E"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03C3C142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7D9A6AB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3DBAF9C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FE1" w:rsidRPr="00C60284" w14:paraId="2076D1D1" w14:textId="77777777" w:rsidTr="002F257B">
        <w:trPr>
          <w:trHeight w:hRule="exact" w:val="389"/>
          <w:tblHeader/>
        </w:trPr>
        <w:tc>
          <w:tcPr>
            <w:tcW w:w="2288" w:type="pct"/>
          </w:tcPr>
          <w:p w14:paraId="5F2ABC8E" w14:textId="0EA2A92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65D71" w:rsidRPr="00765D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05908182" w14:textId="5C3F052A" w:rsidR="000B2FE1" w:rsidRPr="00C60284" w:rsidRDefault="00CB4BC6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13C51D9D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C0DCB28" w14:textId="5E17E105" w:rsidR="000B2FE1" w:rsidRPr="00C60284" w:rsidRDefault="00CB4BC6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8377D13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3C5F693" w14:textId="0DBEB3C1" w:rsidR="000B2FE1" w:rsidRPr="00C60284" w:rsidRDefault="00CB4BC6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6C9159D7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F307149" w14:textId="55C2F007" w:rsidR="000B2FE1" w:rsidRPr="00C60284" w:rsidRDefault="00CB4BC6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B2FE1" w:rsidRPr="00C60284" w14:paraId="2D842165" w14:textId="77777777" w:rsidTr="000B2FE1">
        <w:trPr>
          <w:trHeight w:hRule="exact" w:val="324"/>
          <w:tblHeader/>
        </w:trPr>
        <w:tc>
          <w:tcPr>
            <w:tcW w:w="2288" w:type="pct"/>
          </w:tcPr>
          <w:p w14:paraId="095BFFAB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96BF433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2FE1" w:rsidRPr="00C60284" w14:paraId="0A7D5903" w14:textId="77777777" w:rsidTr="002F257B">
        <w:trPr>
          <w:trHeight w:hRule="exact" w:val="389"/>
        </w:trPr>
        <w:tc>
          <w:tcPr>
            <w:tcW w:w="2288" w:type="pct"/>
          </w:tcPr>
          <w:p w14:paraId="4101E380" w14:textId="77777777" w:rsidR="000B2FE1" w:rsidRPr="00C60284" w:rsidRDefault="000B2FE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0818E1B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53544CE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9D3FA4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69F73BE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E280F98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1EB36AC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9D5973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09" w:rsidRPr="00C60284" w14:paraId="132E801B" w14:textId="77777777" w:rsidTr="002F257B">
        <w:trPr>
          <w:trHeight w:hRule="exact" w:val="389"/>
        </w:trPr>
        <w:tc>
          <w:tcPr>
            <w:tcW w:w="2288" w:type="pct"/>
          </w:tcPr>
          <w:p w14:paraId="05CC7F77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1142B4A0" w14:textId="76CB86A5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7182109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B837FB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D484644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8BC6D60" w14:textId="5CE01D09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  <w:tc>
          <w:tcPr>
            <w:tcW w:w="132" w:type="pct"/>
          </w:tcPr>
          <w:p w14:paraId="1FBCF171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E872F4E" w14:textId="10256498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61709" w:rsidRPr="00C60284" w14:paraId="0621F38D" w14:textId="77777777" w:rsidTr="002F257B">
        <w:trPr>
          <w:trHeight w:hRule="exact" w:val="389"/>
        </w:trPr>
        <w:tc>
          <w:tcPr>
            <w:tcW w:w="2288" w:type="pct"/>
          </w:tcPr>
          <w:p w14:paraId="79F54B32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82" w:type="pct"/>
          </w:tcPr>
          <w:p w14:paraId="5252B0A1" w14:textId="78F956AF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94EE6E1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FC3022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FCF85DB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74F05FD" w14:textId="054567CA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5DA5962C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7EF8F7" w14:textId="32D3F940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889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</w:tr>
      <w:tr w:rsidR="00361709" w:rsidRPr="00C60284" w14:paraId="4B195C21" w14:textId="77777777" w:rsidTr="002F257B">
        <w:trPr>
          <w:trHeight w:hRule="exact" w:val="389"/>
        </w:trPr>
        <w:tc>
          <w:tcPr>
            <w:tcW w:w="2288" w:type="pct"/>
          </w:tcPr>
          <w:p w14:paraId="5F891733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2" w:type="pct"/>
          </w:tcPr>
          <w:p w14:paraId="294BFB76" w14:textId="107F6366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2FAA1FA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24D1EE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39676B2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E545F55" w14:textId="31452B5E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15DA2376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8F28B3" w14:textId="169E0404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361709" w:rsidRPr="00C60284" w14:paraId="05AB37C6" w14:textId="77777777" w:rsidTr="002F257B">
        <w:trPr>
          <w:trHeight w:hRule="exact" w:val="389"/>
        </w:trPr>
        <w:tc>
          <w:tcPr>
            <w:tcW w:w="2288" w:type="pct"/>
          </w:tcPr>
          <w:p w14:paraId="26F036A1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686C93C1" w14:textId="02150238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86D4814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72EF80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B5AB8DF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27325C5" w14:textId="50BF4BB5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  <w:tc>
          <w:tcPr>
            <w:tcW w:w="132" w:type="pct"/>
          </w:tcPr>
          <w:p w14:paraId="667CB9A0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EA1EC4" w14:textId="7F2CB9FF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497</w:t>
            </w:r>
          </w:p>
        </w:tc>
      </w:tr>
      <w:tr w:rsidR="00361709" w:rsidRPr="00C60284" w14:paraId="5DCA714D" w14:textId="77777777" w:rsidTr="002F257B">
        <w:trPr>
          <w:trHeight w:hRule="exact" w:val="389"/>
        </w:trPr>
        <w:tc>
          <w:tcPr>
            <w:tcW w:w="2288" w:type="pct"/>
          </w:tcPr>
          <w:p w14:paraId="14874FFE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26148B6E" w14:textId="7B02E0BA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D35D1B9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BBB373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FE00563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03B9329" w14:textId="4BB8AB4C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188970D3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BBA1BD3" w14:textId="7C588A9B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61709" w:rsidRPr="00C60284" w14:paraId="5D1AE742" w14:textId="77777777" w:rsidTr="002F257B">
        <w:trPr>
          <w:trHeight w:hRule="exact" w:val="389"/>
        </w:trPr>
        <w:tc>
          <w:tcPr>
            <w:tcW w:w="2288" w:type="pct"/>
          </w:tcPr>
          <w:p w14:paraId="3A69765B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7AEE63A9" w14:textId="38743D3A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724C19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DE1EBF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94E39B0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907E689" w14:textId="6BCCF2B9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F23E830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F8F7226" w14:textId="4BDBEFE4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</w:tr>
      <w:tr w:rsidR="00361709" w:rsidRPr="00C60284" w14:paraId="01A59F8E" w14:textId="77777777" w:rsidTr="002F257B">
        <w:trPr>
          <w:trHeight w:hRule="exact" w:val="389"/>
        </w:trPr>
        <w:tc>
          <w:tcPr>
            <w:tcW w:w="2288" w:type="pct"/>
          </w:tcPr>
          <w:p w14:paraId="6C26A571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21A5D16B" w14:textId="5E5DBC00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5FC8F7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2AD966F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870C69D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8047E8" w14:textId="358191F8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32" w:type="pct"/>
          </w:tcPr>
          <w:p w14:paraId="49537C14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2CBDB37" w14:textId="3E7981D4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361709" w:rsidRPr="00C60284" w14:paraId="5AB1D6BB" w14:textId="77777777" w:rsidTr="002F257B">
        <w:trPr>
          <w:trHeight w:hRule="exact" w:val="389"/>
        </w:trPr>
        <w:tc>
          <w:tcPr>
            <w:tcW w:w="2288" w:type="pct"/>
          </w:tcPr>
          <w:p w14:paraId="49E6C481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350D725D" w14:textId="4D023559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E9357F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B62F91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84B8CC4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56412CB" w14:textId="73429E82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2B31DC8D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2E6C8CB" w14:textId="5C5CC32A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61709" w:rsidRPr="00C60284" w14:paraId="2F26A9CA" w14:textId="77777777" w:rsidTr="002F257B">
        <w:trPr>
          <w:trHeight w:hRule="exact" w:val="74"/>
        </w:trPr>
        <w:tc>
          <w:tcPr>
            <w:tcW w:w="2288" w:type="pct"/>
          </w:tcPr>
          <w:p w14:paraId="7387AC9B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36F5ACFF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09FA81B1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6A4E089D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EAD5A68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6" w:type="pct"/>
          </w:tcPr>
          <w:p w14:paraId="6B722CC8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</w:tcPr>
          <w:p w14:paraId="162CEF2B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5" w:type="pct"/>
          </w:tcPr>
          <w:p w14:paraId="54DFF77F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61709" w:rsidRPr="00C60284" w14:paraId="393D000B" w14:textId="77777777" w:rsidTr="002F257B">
        <w:trPr>
          <w:trHeight w:hRule="exact" w:val="389"/>
        </w:trPr>
        <w:tc>
          <w:tcPr>
            <w:tcW w:w="2288" w:type="pct"/>
          </w:tcPr>
          <w:p w14:paraId="794C7E60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06991A78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A992F28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B2E8E6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79D9173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2E1D713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D04B5C4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8BDED14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09" w:rsidRPr="00C60284" w14:paraId="57D0E470" w14:textId="77777777" w:rsidTr="002F257B">
        <w:trPr>
          <w:trHeight w:hRule="exact" w:val="389"/>
        </w:trPr>
        <w:tc>
          <w:tcPr>
            <w:tcW w:w="2288" w:type="pct"/>
          </w:tcPr>
          <w:p w14:paraId="74376F6C" w14:textId="77777777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0DBA82BD" w14:textId="469F9922" w:rsidR="00361709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140" w:type="pct"/>
          </w:tcPr>
          <w:p w14:paraId="473653EB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3E2E40" w14:textId="08B23583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41" w:type="pct"/>
          </w:tcPr>
          <w:p w14:paraId="0E80F27E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3E389D1" w14:textId="319E65AD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132" w:type="pct"/>
          </w:tcPr>
          <w:p w14:paraId="4B2AD9B0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5EE08B5" w14:textId="7B6FA285" w:rsidR="00361709" w:rsidRPr="00C60284" w:rsidRDefault="00CB4BC6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D12875" w:rsidRPr="00C60284" w14:paraId="79DE3757" w14:textId="77777777" w:rsidTr="002F257B">
        <w:trPr>
          <w:trHeight w:hRule="exact" w:val="389"/>
        </w:trPr>
        <w:tc>
          <w:tcPr>
            <w:tcW w:w="2288" w:type="pct"/>
          </w:tcPr>
          <w:p w14:paraId="496F9A71" w14:textId="160E6303" w:rsidR="00D12875" w:rsidRPr="002F257B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5984C65A" w14:textId="0A6C81EF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40" w:type="pct"/>
          </w:tcPr>
          <w:p w14:paraId="55BA5AB6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36E729" w14:textId="50D51374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4EF11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183564C" w14:textId="542C383B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32" w:type="pct"/>
          </w:tcPr>
          <w:p w14:paraId="669266C4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97D6025" w14:textId="6E331292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2875" w:rsidRPr="00C60284" w14:paraId="606EED82" w14:textId="77777777" w:rsidTr="002F257B">
        <w:trPr>
          <w:trHeight w:hRule="exact" w:val="389"/>
        </w:trPr>
        <w:tc>
          <w:tcPr>
            <w:tcW w:w="2288" w:type="pct"/>
          </w:tcPr>
          <w:p w14:paraId="1D04443A" w14:textId="40F922D0" w:rsidR="00D12875" w:rsidRPr="002F257B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2" w:type="pct"/>
          </w:tcPr>
          <w:p w14:paraId="47BA2595" w14:textId="4AC5A321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4B40AE07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6127C6" w14:textId="19582A40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93F999E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7F50F34" w14:textId="385C6B8B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F54F855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C7C8CB" w14:textId="4C967AC1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2875" w:rsidRPr="00C60284" w14:paraId="1E427447" w14:textId="77777777" w:rsidTr="002F257B">
        <w:trPr>
          <w:trHeight w:hRule="exact" w:val="389"/>
        </w:trPr>
        <w:tc>
          <w:tcPr>
            <w:tcW w:w="2288" w:type="pct"/>
          </w:tcPr>
          <w:p w14:paraId="14FBB4C2" w14:textId="30B94C4C" w:rsidR="00D12875" w:rsidRPr="002F257B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17523F89" w14:textId="2E34B544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495C2211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93C1F6" w14:textId="66599C4F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584E7C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6BC052C" w14:textId="19BD4825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361F40F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80B8D8E" w14:textId="6B556E83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2875" w:rsidRPr="00C60284" w14:paraId="4D3D11DA" w14:textId="77777777" w:rsidTr="002F257B">
        <w:trPr>
          <w:trHeight w:hRule="exact" w:val="389"/>
        </w:trPr>
        <w:tc>
          <w:tcPr>
            <w:tcW w:w="2288" w:type="pct"/>
          </w:tcPr>
          <w:p w14:paraId="3A748A72" w14:textId="4FB0C511" w:rsidR="00D12875" w:rsidRPr="002F257B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3EFFAA0" w14:textId="546D98A7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12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40" w:type="pct"/>
          </w:tcPr>
          <w:p w14:paraId="486EA357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7D2AED" w14:textId="16CE7258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7E4BCA2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D257A54" w14:textId="4B848C3D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12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  <w:tc>
          <w:tcPr>
            <w:tcW w:w="132" w:type="pct"/>
          </w:tcPr>
          <w:p w14:paraId="41D2BC8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C96B8D1" w14:textId="340AA866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2875" w:rsidRPr="00C60284" w14:paraId="1B7D6E91" w14:textId="77777777" w:rsidTr="002F257B">
        <w:trPr>
          <w:trHeight w:hRule="exact" w:val="389"/>
        </w:trPr>
        <w:tc>
          <w:tcPr>
            <w:tcW w:w="2288" w:type="pct"/>
          </w:tcPr>
          <w:p w14:paraId="1352506B" w14:textId="77777777" w:rsidR="00D12875" w:rsidRPr="00C60284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82" w:type="pct"/>
          </w:tcPr>
          <w:p w14:paraId="57E3C860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88AEADB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60C78C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FD42697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8D95BCD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A3A58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11447D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875" w:rsidRPr="00C60284" w14:paraId="3ABE5217" w14:textId="77777777" w:rsidTr="002F257B">
        <w:trPr>
          <w:trHeight w:hRule="exact" w:val="389"/>
        </w:trPr>
        <w:tc>
          <w:tcPr>
            <w:tcW w:w="2288" w:type="pct"/>
          </w:tcPr>
          <w:p w14:paraId="36076D98" w14:textId="77777777" w:rsidR="00D12875" w:rsidRPr="00C60284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</w:tcPr>
          <w:p w14:paraId="56042D8B" w14:textId="30EE75D7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="00D12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140" w:type="pct"/>
          </w:tcPr>
          <w:p w14:paraId="795418B7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4521E9" w14:textId="28C5A29D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D12875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141" w:type="pct"/>
          </w:tcPr>
          <w:p w14:paraId="3932C42F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B9CFF10" w14:textId="5578EDC5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F1E74D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432A65" w14:textId="5CB29571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2875" w:rsidRPr="00C60284" w14:paraId="4E986C3C" w14:textId="77777777" w:rsidTr="002F257B">
        <w:trPr>
          <w:trHeight w:hRule="exact" w:val="389"/>
        </w:trPr>
        <w:tc>
          <w:tcPr>
            <w:tcW w:w="2288" w:type="pct"/>
          </w:tcPr>
          <w:p w14:paraId="326002CA" w14:textId="77777777" w:rsidR="00D12875" w:rsidRPr="00C60284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82" w:type="pct"/>
          </w:tcPr>
          <w:p w14:paraId="2857CF55" w14:textId="4E2A0921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12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0" w:type="pct"/>
          </w:tcPr>
          <w:p w14:paraId="4BB9C27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659610" w14:textId="052FC0AB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12875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975</w:t>
            </w:r>
          </w:p>
        </w:tc>
        <w:tc>
          <w:tcPr>
            <w:tcW w:w="141" w:type="pct"/>
          </w:tcPr>
          <w:p w14:paraId="443AA6F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9238887" w14:textId="1B46934F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3396B21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CCF7A6C" w14:textId="30131185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2875" w:rsidRPr="00C60284" w14:paraId="59470564" w14:textId="77777777" w:rsidTr="002F257B">
        <w:trPr>
          <w:trHeight w:hRule="exact" w:val="281"/>
        </w:trPr>
        <w:tc>
          <w:tcPr>
            <w:tcW w:w="2288" w:type="pct"/>
            <w:shd w:val="clear" w:color="auto" w:fill="FFFFFF"/>
          </w:tcPr>
          <w:p w14:paraId="212F8C08" w14:textId="77777777" w:rsidR="00D12875" w:rsidRPr="00C60284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81BCD19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D9808C8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C95AC2E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4FB648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B4BBC8B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38D213A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784063F1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2875" w:rsidRPr="00C60284" w14:paraId="5888F7CA" w14:textId="77777777" w:rsidTr="002F257B">
        <w:tc>
          <w:tcPr>
            <w:tcW w:w="2288" w:type="pct"/>
            <w:shd w:val="clear" w:color="auto" w:fill="FFFFFF"/>
          </w:tcPr>
          <w:p w14:paraId="1FA4196F" w14:textId="77777777" w:rsidR="00D12875" w:rsidRPr="00C60284" w:rsidRDefault="00D12875" w:rsidP="00D12875">
            <w:pPr>
              <w:ind w:left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75706B65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D50B1B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18101C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22EBB0B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5CA69AA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1448257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C490671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875" w:rsidRPr="00C60284" w14:paraId="75C7E904" w14:textId="77777777" w:rsidTr="002F257B">
        <w:tc>
          <w:tcPr>
            <w:tcW w:w="2288" w:type="pct"/>
            <w:shd w:val="clear" w:color="auto" w:fill="FFFFFF"/>
          </w:tcPr>
          <w:p w14:paraId="1996E46A" w14:textId="77777777" w:rsidR="00D12875" w:rsidRPr="00C60284" w:rsidRDefault="00D12875" w:rsidP="00D12875">
            <w:pPr>
              <w:ind w:left="10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6028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4CC57CCA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5139C2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21A249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5BD06A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8576321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B829CC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CC4D26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875" w:rsidRPr="00C60284" w14:paraId="1741CD5D" w14:textId="77777777" w:rsidTr="002F257B">
        <w:tc>
          <w:tcPr>
            <w:tcW w:w="2288" w:type="pct"/>
            <w:shd w:val="clear" w:color="auto" w:fill="FFFFFF"/>
          </w:tcPr>
          <w:p w14:paraId="1143427B" w14:textId="77777777" w:rsidR="00D12875" w:rsidRPr="00C60284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  <w:shd w:val="clear" w:color="auto" w:fill="auto"/>
          </w:tcPr>
          <w:p w14:paraId="5C5A1E42" w14:textId="2087E09D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12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40" w:type="pct"/>
          </w:tcPr>
          <w:p w14:paraId="08479EF3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A98301" w14:textId="413E439E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12875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  <w:tc>
          <w:tcPr>
            <w:tcW w:w="141" w:type="pct"/>
          </w:tcPr>
          <w:p w14:paraId="08139615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2715980" w14:textId="577AD124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12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32" w:type="pct"/>
          </w:tcPr>
          <w:p w14:paraId="01837459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131CBA" w14:textId="768D2A54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12875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</w:tr>
      <w:tr w:rsidR="00D12875" w:rsidRPr="00C60284" w14:paraId="5C52B63A" w14:textId="77777777" w:rsidTr="002F257B">
        <w:tc>
          <w:tcPr>
            <w:tcW w:w="2288" w:type="pct"/>
            <w:shd w:val="clear" w:color="auto" w:fill="FFFFFF"/>
          </w:tcPr>
          <w:p w14:paraId="527013D5" w14:textId="77777777" w:rsidR="00D12875" w:rsidRPr="00C60284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shd w:val="clear" w:color="auto" w:fill="auto"/>
          </w:tcPr>
          <w:p w14:paraId="30B5A690" w14:textId="0D2887BB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28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40" w:type="pct"/>
          </w:tcPr>
          <w:p w14:paraId="43C3ABBE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A0722A" w14:textId="4C870E4D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  <w:tc>
          <w:tcPr>
            <w:tcW w:w="141" w:type="pct"/>
          </w:tcPr>
          <w:p w14:paraId="5A487C70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9DAC3F5" w14:textId="7F2552F1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489C5DBA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1C48C9A" w14:textId="5F73A07D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12875" w:rsidRPr="00C60284" w14:paraId="1CE03E46" w14:textId="77777777" w:rsidTr="002F257B">
        <w:tc>
          <w:tcPr>
            <w:tcW w:w="2288" w:type="pct"/>
            <w:shd w:val="clear" w:color="auto" w:fill="FFFFFF"/>
          </w:tcPr>
          <w:p w14:paraId="6C25B771" w14:textId="77777777" w:rsidR="00D12875" w:rsidRPr="00C60284" w:rsidRDefault="00D12875" w:rsidP="00D1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B6B39" w14:textId="540D20F8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12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314D6F9B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2BF5791" w14:textId="782BF473" w:rsidR="00D12875" w:rsidRPr="00C60284" w:rsidRDefault="00765D71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D12875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41" w:type="pct"/>
          </w:tcPr>
          <w:p w14:paraId="018F0961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78E74" w14:textId="11AD2A97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D12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32" w:type="pct"/>
          </w:tcPr>
          <w:p w14:paraId="0AD0DC2B" w14:textId="77777777" w:rsidR="00D12875" w:rsidRPr="00C60284" w:rsidRDefault="00D12875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99B10CD" w14:textId="1C4E27C3" w:rsidR="00D12875" w:rsidRPr="00C60284" w:rsidRDefault="00CB4BC6" w:rsidP="00D1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D12875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002</w:t>
            </w:r>
          </w:p>
        </w:tc>
      </w:tr>
    </w:tbl>
    <w:p w14:paraId="6C5FA0C9" w14:textId="2BCDE17D" w:rsidR="002F257B" w:rsidRDefault="002F257B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45043DE" w14:textId="66484BC0" w:rsidR="002C1C0E" w:rsidRDefault="002C1C0E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7E8EF61D" w14:textId="77777777" w:rsidR="002C1C0E" w:rsidRDefault="002C1C0E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61C1C6F0" w14:textId="27DB6E9F" w:rsidR="000B2FE1" w:rsidRPr="00C60284" w:rsidRDefault="000B2FE1" w:rsidP="002F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66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B4BC6" w:rsidRPr="00CB4BC6">
        <w:rPr>
          <w:rFonts w:ascii="Angsana New" w:hAnsi="Angsana New" w:cs="Angsana New"/>
          <w:sz w:val="30"/>
          <w:szCs w:val="30"/>
        </w:rPr>
        <w:t>2564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และ</w:t>
      </w:r>
      <w:r w:rsidRPr="00C6028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30F5347" w14:textId="77777777" w:rsidR="00810D31" w:rsidRPr="00C60284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0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23"/>
        <w:gridCol w:w="1177"/>
        <w:gridCol w:w="243"/>
        <w:gridCol w:w="1139"/>
        <w:gridCol w:w="243"/>
        <w:gridCol w:w="1084"/>
        <w:gridCol w:w="262"/>
        <w:gridCol w:w="1135"/>
      </w:tblGrid>
      <w:tr w:rsidR="006162F5" w:rsidRPr="00C60284" w14:paraId="47960E40" w14:textId="77777777" w:rsidTr="00B0518B">
        <w:trPr>
          <w:trHeight w:val="379"/>
          <w:tblHeader/>
        </w:trPr>
        <w:tc>
          <w:tcPr>
            <w:tcW w:w="2221" w:type="pct"/>
          </w:tcPr>
          <w:p w14:paraId="564E0157" w14:textId="66C5FBEA" w:rsidR="00804175" w:rsidRPr="00C60284" w:rsidRDefault="00804175" w:rsidP="00AD33D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99654D4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7410F5F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45F79EDB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2F5" w:rsidRPr="00C60284" w14:paraId="242915E8" w14:textId="77777777" w:rsidTr="00B0518B">
        <w:trPr>
          <w:trHeight w:val="379"/>
          <w:tblHeader/>
        </w:trPr>
        <w:tc>
          <w:tcPr>
            <w:tcW w:w="2221" w:type="pct"/>
          </w:tcPr>
          <w:p w14:paraId="6597BB17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8F159FE" w14:textId="4165B903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2E1629AF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49F232" w14:textId="62A36EEA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66DD36E9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F90852D" w14:textId="47BE5523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7651E4D6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C4EF9C" w14:textId="6608FC26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62F5" w:rsidRPr="00C60284" w14:paraId="5C8BD783" w14:textId="77777777" w:rsidTr="00B0518B">
        <w:trPr>
          <w:trHeight w:val="366"/>
          <w:tblHeader/>
        </w:trPr>
        <w:tc>
          <w:tcPr>
            <w:tcW w:w="2221" w:type="pct"/>
          </w:tcPr>
          <w:p w14:paraId="62AD8D28" w14:textId="545E29BB" w:rsidR="00786806" w:rsidRPr="00C60284" w:rsidRDefault="003037B5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9" w:type="pct"/>
          </w:tcPr>
          <w:p w14:paraId="370D248E" w14:textId="5FC4D925" w:rsidR="00786806" w:rsidRPr="00C60284" w:rsidRDefault="00CB4BC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0E401A14" w14:textId="77777777" w:rsidR="00786806" w:rsidRPr="00C60284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353779" w14:textId="1C15BC29" w:rsidR="00786806" w:rsidRPr="00C60284" w:rsidRDefault="00CB4BC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309DFE5D" w14:textId="77777777" w:rsidR="00786806" w:rsidRPr="00C60284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3414B8" w14:textId="11D61D76" w:rsidR="00786806" w:rsidRPr="00C60284" w:rsidRDefault="00CB4BC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410BB601" w14:textId="77777777" w:rsidR="00786806" w:rsidRPr="00C60284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9521210" w14:textId="1BA08E03" w:rsidR="00786806" w:rsidRPr="00C60284" w:rsidRDefault="00CB4BC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04175" w:rsidRPr="00C60284" w14:paraId="453D9986" w14:textId="77777777" w:rsidTr="00B0518B">
        <w:trPr>
          <w:trHeight w:val="379"/>
          <w:tblHeader/>
        </w:trPr>
        <w:tc>
          <w:tcPr>
            <w:tcW w:w="2221" w:type="pct"/>
          </w:tcPr>
          <w:p w14:paraId="7BD7A569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79" w:type="pct"/>
            <w:gridSpan w:val="7"/>
          </w:tcPr>
          <w:p w14:paraId="1AF1B1C5" w14:textId="77777777" w:rsidR="00804175" w:rsidRPr="00C60284" w:rsidRDefault="00961F83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57B" w:rsidRPr="00C60284" w14:paraId="344C9C0F" w14:textId="77777777" w:rsidTr="00B0518B">
        <w:trPr>
          <w:trHeight w:val="379"/>
        </w:trPr>
        <w:tc>
          <w:tcPr>
            <w:tcW w:w="2221" w:type="pct"/>
          </w:tcPr>
          <w:p w14:paraId="6737840B" w14:textId="77777777" w:rsidR="002F257B" w:rsidRPr="00C60284" w:rsidRDefault="002F257B" w:rsidP="002F2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57D17615" w14:textId="52B956EB" w:rsidR="002F257B" w:rsidRPr="00C60284" w:rsidRDefault="00361709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9ABE689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2B7E69D" w14:textId="5C61A00B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41714DE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8837A1" w14:textId="0FC60917" w:rsidR="002F257B" w:rsidRPr="00C60284" w:rsidRDefault="00CB4BC6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2F25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08CAF10F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C8E908F" w14:textId="63D493C6" w:rsidR="002F257B" w:rsidRPr="00C60284" w:rsidRDefault="00765D71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F257B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61709" w:rsidRPr="00C60284" w14:paraId="7FE80562" w14:textId="77777777" w:rsidTr="00B0518B">
        <w:trPr>
          <w:trHeight w:val="379"/>
        </w:trPr>
        <w:tc>
          <w:tcPr>
            <w:tcW w:w="2221" w:type="pct"/>
          </w:tcPr>
          <w:p w14:paraId="55E4F6EE" w14:textId="0CBCFACF" w:rsidR="00361709" w:rsidRPr="00C60284" w:rsidRDefault="00361709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shd w:val="clear" w:color="auto" w:fill="auto"/>
          </w:tcPr>
          <w:p w14:paraId="4BE1DD81" w14:textId="716E1939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28" w:type="pct"/>
          </w:tcPr>
          <w:p w14:paraId="32FB7DEC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51A9B53" w14:textId="4C3B8B89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8" w:type="pct"/>
          </w:tcPr>
          <w:p w14:paraId="18C5C221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B532F1" w14:textId="4F5D98D4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617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38" w:type="pct"/>
          </w:tcPr>
          <w:p w14:paraId="43704847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591A808" w14:textId="701AD191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1709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361709" w:rsidRPr="00C60284" w14:paraId="21E0CC62" w14:textId="77777777" w:rsidTr="00B0518B">
        <w:trPr>
          <w:trHeight w:val="366"/>
        </w:trPr>
        <w:tc>
          <w:tcPr>
            <w:tcW w:w="2221" w:type="pct"/>
            <w:vAlign w:val="bottom"/>
          </w:tcPr>
          <w:p w14:paraId="7BC3337E" w14:textId="674E22C8" w:rsidR="00361709" w:rsidRPr="00C60284" w:rsidRDefault="00CD4233" w:rsidP="003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B726C" w14:textId="799C8D80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617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28" w:type="pct"/>
            <w:vAlign w:val="bottom"/>
          </w:tcPr>
          <w:p w14:paraId="08814047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8B8941" w14:textId="574A25B1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361709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28" w:type="pct"/>
            <w:vAlign w:val="bottom"/>
          </w:tcPr>
          <w:p w14:paraId="411D7BEC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E97F" w14:textId="33A6728D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617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8" w:type="pct"/>
            <w:vAlign w:val="bottom"/>
          </w:tcPr>
          <w:p w14:paraId="4D358208" w14:textId="77777777" w:rsidR="00361709" w:rsidRPr="00C60284" w:rsidRDefault="00361709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A3F08" w14:textId="0250C5E5" w:rsidR="00361709" w:rsidRPr="00C60284" w:rsidRDefault="00765D71" w:rsidP="0036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361709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A5425EE" w14:textId="54D5B68D" w:rsidR="00B0518B" w:rsidRDefault="00B0518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166"/>
        <w:gridCol w:w="271"/>
        <w:gridCol w:w="1171"/>
        <w:gridCol w:w="270"/>
        <w:gridCol w:w="1077"/>
        <w:gridCol w:w="271"/>
        <w:gridCol w:w="1122"/>
      </w:tblGrid>
      <w:tr w:rsidR="00B0518B" w:rsidRPr="00C60284" w14:paraId="6B521401" w14:textId="77777777" w:rsidTr="00B0518B">
        <w:trPr>
          <w:trHeight w:val="417"/>
        </w:trPr>
        <w:tc>
          <w:tcPr>
            <w:tcW w:w="2183" w:type="pct"/>
          </w:tcPr>
          <w:p w14:paraId="30B916A1" w14:textId="77777777" w:rsidR="00B0518B" w:rsidRPr="00C60284" w:rsidRDefault="00B0518B" w:rsidP="00CC2A8E">
            <w:pPr>
              <w:rPr>
                <w:b/>
                <w:bCs/>
              </w:rPr>
            </w:pPr>
          </w:p>
        </w:tc>
        <w:tc>
          <w:tcPr>
            <w:tcW w:w="1374" w:type="pct"/>
            <w:gridSpan w:val="3"/>
          </w:tcPr>
          <w:p w14:paraId="47A5F1F5" w14:textId="77777777" w:rsidR="00B0518B" w:rsidRPr="00C60284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44402B2E" w14:textId="77777777" w:rsidR="00B0518B" w:rsidRPr="00C60284" w:rsidRDefault="00B0518B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6CC5621E" w14:textId="77777777" w:rsidR="00B0518B" w:rsidRPr="00C60284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18B" w:rsidRPr="00C60284" w14:paraId="510AB2A7" w14:textId="77777777" w:rsidTr="00B0518B">
        <w:trPr>
          <w:trHeight w:val="417"/>
        </w:trPr>
        <w:tc>
          <w:tcPr>
            <w:tcW w:w="2183" w:type="pct"/>
            <w:vAlign w:val="bottom"/>
          </w:tcPr>
          <w:p w14:paraId="46D654FC" w14:textId="77777777" w:rsidR="00B0518B" w:rsidRPr="007E47D0" w:rsidRDefault="00B0518B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  <w:vAlign w:val="bottom"/>
          </w:tcPr>
          <w:p w14:paraId="278733AC" w14:textId="77777777" w:rsidR="00B0518B" w:rsidRPr="00A42271" w:rsidRDefault="00B0518B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08D60516" w14:textId="77777777" w:rsidR="00B0518B" w:rsidRPr="00C60284" w:rsidRDefault="00B0518B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58DC7EE" w14:textId="77777777" w:rsidR="00B0518B" w:rsidRPr="00C60284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vAlign w:val="bottom"/>
          </w:tcPr>
          <w:p w14:paraId="7B3BAC01" w14:textId="77777777" w:rsidR="00B0518B" w:rsidRPr="00C60284" w:rsidRDefault="00B0518B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B42AB8F" w14:textId="77777777" w:rsidR="00B0518B" w:rsidRPr="00C60284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07BC56E8" w14:textId="77777777" w:rsidR="00B0518B" w:rsidRPr="00C60284" w:rsidRDefault="00B0518B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F5EC078" w14:textId="77777777" w:rsidR="00B0518B" w:rsidRPr="00C60284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0518B" w:rsidRPr="00C60284" w14:paraId="14E00DDA" w14:textId="77777777" w:rsidTr="00B0518B">
        <w:trPr>
          <w:trHeight w:val="417"/>
        </w:trPr>
        <w:tc>
          <w:tcPr>
            <w:tcW w:w="2183" w:type="pct"/>
          </w:tcPr>
          <w:p w14:paraId="2274A290" w14:textId="77777777" w:rsidR="00B0518B" w:rsidRPr="00C60284" w:rsidRDefault="00B0518B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</w:tcPr>
          <w:p w14:paraId="6F8D2562" w14:textId="77777777" w:rsidR="00B0518B" w:rsidRPr="00A42271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422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18B" w:rsidRPr="00C60284" w14:paraId="76658F55" w14:textId="77777777" w:rsidTr="00B0518B">
        <w:trPr>
          <w:trHeight w:val="849"/>
        </w:trPr>
        <w:tc>
          <w:tcPr>
            <w:tcW w:w="2183" w:type="pct"/>
            <w:vAlign w:val="bottom"/>
          </w:tcPr>
          <w:p w14:paraId="472918C8" w14:textId="77777777" w:rsidR="00B0518B" w:rsidRPr="005258E6" w:rsidRDefault="00B0518B" w:rsidP="00B05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258E6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กลับรายการผลขาดทุนด้านเครดิตที่คาดว่า</w:t>
            </w:r>
          </w:p>
          <w:p w14:paraId="36277E05" w14:textId="0EA879A4" w:rsidR="00B0518B" w:rsidRPr="005258E6" w:rsidRDefault="00B0518B" w:rsidP="00B0518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จะเกิดขึ้นของลูกหนี้การค้าสำหรับ</w:t>
            </w:r>
          </w:p>
        </w:tc>
        <w:tc>
          <w:tcPr>
            <w:tcW w:w="614" w:type="pct"/>
            <w:vAlign w:val="bottom"/>
          </w:tcPr>
          <w:p w14:paraId="241A6042" w14:textId="77777777" w:rsidR="00B0518B" w:rsidRPr="005258E6" w:rsidRDefault="00B0518B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2EB80AC" w14:textId="77777777" w:rsidR="00B0518B" w:rsidRPr="005258E6" w:rsidRDefault="00B0518B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FB3FEE8" w14:textId="77777777" w:rsidR="00B0518B" w:rsidRPr="005258E6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7746DB80" w14:textId="77777777" w:rsidR="00B0518B" w:rsidRPr="005258E6" w:rsidRDefault="00B0518B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45FB9CE" w14:textId="77777777" w:rsidR="00B0518B" w:rsidRPr="005258E6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  <w:vAlign w:val="bottom"/>
          </w:tcPr>
          <w:p w14:paraId="1767FADD" w14:textId="77777777" w:rsidR="00B0518B" w:rsidRPr="005258E6" w:rsidRDefault="00B0518B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0FC0D6" w14:textId="77777777" w:rsidR="00B0518B" w:rsidRPr="005258E6" w:rsidRDefault="00B0518B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0518B" w:rsidRPr="00C60284" w14:paraId="02736BE3" w14:textId="77777777" w:rsidTr="00B0518B">
        <w:trPr>
          <w:trHeight w:val="417"/>
        </w:trPr>
        <w:tc>
          <w:tcPr>
            <w:tcW w:w="2183" w:type="pct"/>
            <w:vAlign w:val="bottom"/>
          </w:tcPr>
          <w:p w14:paraId="3138958F" w14:textId="62A600D7" w:rsidR="00B0518B" w:rsidRPr="005258E6" w:rsidRDefault="002578B5" w:rsidP="00B0518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B0518B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0518B" w:rsidRPr="005258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31 </w:t>
            </w:r>
            <w:r w:rsidR="00B0518B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614" w:type="pct"/>
            <w:tcBorders>
              <w:bottom w:val="double" w:sz="4" w:space="0" w:color="auto"/>
            </w:tcBorders>
            <w:vAlign w:val="center"/>
          </w:tcPr>
          <w:p w14:paraId="62CE5528" w14:textId="1157D6C8" w:rsidR="00B0518B" w:rsidRPr="005258E6" w:rsidRDefault="00B0518B" w:rsidP="00B0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theme="minorBidi"/>
                <w:sz w:val="30"/>
                <w:szCs w:val="30"/>
                <w:cs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20A5C0F1" w14:textId="77777777" w:rsidR="00B0518B" w:rsidRPr="005258E6" w:rsidRDefault="00B0518B" w:rsidP="00B0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center"/>
          </w:tcPr>
          <w:p w14:paraId="11E79620" w14:textId="70DB82D7" w:rsidR="00B0518B" w:rsidRPr="005258E6" w:rsidRDefault="00B0518B" w:rsidP="00B0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(310)</w:t>
            </w:r>
          </w:p>
        </w:tc>
        <w:tc>
          <w:tcPr>
            <w:tcW w:w="142" w:type="pct"/>
            <w:vAlign w:val="center"/>
          </w:tcPr>
          <w:p w14:paraId="7C77026B" w14:textId="77777777" w:rsidR="00B0518B" w:rsidRPr="005258E6" w:rsidRDefault="00B0518B" w:rsidP="00B0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center"/>
          </w:tcPr>
          <w:p w14:paraId="7CA4B6EF" w14:textId="567FFC9B" w:rsidR="00B0518B" w:rsidRPr="005258E6" w:rsidRDefault="00B0518B" w:rsidP="00B0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560AD699" w14:textId="77777777" w:rsidR="00B0518B" w:rsidRPr="005258E6" w:rsidRDefault="00B0518B" w:rsidP="00B0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center"/>
          </w:tcPr>
          <w:p w14:paraId="78D79B72" w14:textId="3EC576EF" w:rsidR="00B0518B" w:rsidRPr="005258E6" w:rsidRDefault="00B0518B" w:rsidP="00B05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(310)</w:t>
            </w:r>
          </w:p>
        </w:tc>
      </w:tr>
    </w:tbl>
    <w:p w14:paraId="72216AD1" w14:textId="77777777" w:rsidR="008705BE" w:rsidRPr="00506AC7" w:rsidRDefault="00870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1098"/>
        <w:gridCol w:w="259"/>
        <w:gridCol w:w="1133"/>
        <w:gridCol w:w="236"/>
        <w:gridCol w:w="1090"/>
        <w:gridCol w:w="236"/>
        <w:gridCol w:w="1118"/>
      </w:tblGrid>
      <w:tr w:rsidR="006162F5" w:rsidRPr="00C60284" w14:paraId="7D1A4C75" w14:textId="77777777" w:rsidTr="00FA313D">
        <w:trPr>
          <w:trHeight w:val="322"/>
          <w:tblHeader/>
        </w:trPr>
        <w:tc>
          <w:tcPr>
            <w:tcW w:w="2230" w:type="pct"/>
          </w:tcPr>
          <w:p w14:paraId="2681837C" w14:textId="4D4AAA39" w:rsidR="00F61EF0" w:rsidRPr="00C60284" w:rsidRDefault="00F61EF0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519DE0B9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0C2E749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02F9956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04D" w:rsidRPr="00C60284" w14:paraId="103FF3D8" w14:textId="77777777" w:rsidTr="00FA313D">
        <w:trPr>
          <w:trHeight w:val="394"/>
          <w:tblHeader/>
        </w:trPr>
        <w:tc>
          <w:tcPr>
            <w:tcW w:w="2230" w:type="pct"/>
          </w:tcPr>
          <w:p w14:paraId="0B54A3AC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917C737" w14:textId="6CC3B10B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304258A1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4EF58C" w14:textId="0680E9C4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7C2EECA0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F389E34" w14:textId="570C77BC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2A19EFE8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01567E8" w14:textId="66C67EC5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E204D" w:rsidRPr="00C60284" w14:paraId="6D1B6680" w14:textId="77777777" w:rsidTr="00FA313D">
        <w:trPr>
          <w:trHeight w:val="394"/>
          <w:tblHeader/>
        </w:trPr>
        <w:tc>
          <w:tcPr>
            <w:tcW w:w="2230" w:type="pct"/>
          </w:tcPr>
          <w:p w14:paraId="74F42AFF" w14:textId="447125F2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9" w:type="pct"/>
          </w:tcPr>
          <w:p w14:paraId="56227AA3" w14:textId="20619DB2" w:rsidR="009E204D" w:rsidRPr="00C60284" w:rsidRDefault="00CB4BC6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03C79EC1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21F5EE" w14:textId="51CBDCBE" w:rsidR="009E204D" w:rsidRPr="00C60284" w:rsidRDefault="00CB4BC6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5DE47E8E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1D7F849" w14:textId="1D47F4BC" w:rsidR="009E204D" w:rsidRPr="00C60284" w:rsidRDefault="00CB4BC6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755CD52B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56ACBDC" w14:textId="79C176FD" w:rsidR="009E204D" w:rsidRPr="00C60284" w:rsidRDefault="00CB4BC6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86806" w:rsidRPr="00C60284" w14:paraId="316D74CB" w14:textId="77777777" w:rsidTr="00FA313D">
        <w:trPr>
          <w:trHeight w:val="380"/>
          <w:tblHeader/>
        </w:trPr>
        <w:tc>
          <w:tcPr>
            <w:tcW w:w="2230" w:type="pct"/>
          </w:tcPr>
          <w:p w14:paraId="4F382373" w14:textId="77777777" w:rsidR="00786806" w:rsidRPr="00C60284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70" w:type="pct"/>
            <w:gridSpan w:val="7"/>
          </w:tcPr>
          <w:p w14:paraId="37B4E2CC" w14:textId="77777777" w:rsidR="00786806" w:rsidRPr="00C60284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57B" w:rsidRPr="00C60284" w14:paraId="17341B9D" w14:textId="77777777" w:rsidTr="00FA313D">
        <w:trPr>
          <w:trHeight w:val="394"/>
        </w:trPr>
        <w:tc>
          <w:tcPr>
            <w:tcW w:w="2230" w:type="pct"/>
          </w:tcPr>
          <w:p w14:paraId="4F264A90" w14:textId="77777777" w:rsidR="002F257B" w:rsidRPr="00C60284" w:rsidRDefault="002F257B" w:rsidP="002F2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B0766B5" w14:textId="4CB17D7D" w:rsidR="002F257B" w:rsidRPr="00C60284" w:rsidRDefault="00361709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5FBF2EA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DA2C796" w14:textId="0F902DDA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8CF9166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09A99C" w14:textId="016F9C60" w:rsidR="002F257B" w:rsidRPr="00C60284" w:rsidRDefault="00CB4BC6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2F25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26" w:type="pct"/>
          </w:tcPr>
          <w:p w14:paraId="73BC77F2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0527A8C" w14:textId="075C4033" w:rsidR="002F257B" w:rsidRPr="00C60284" w:rsidRDefault="00CB4BC6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2F257B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F257B" w:rsidRPr="00C60284" w14:paraId="1BEAB8A8" w14:textId="77777777" w:rsidTr="00FA313D">
        <w:trPr>
          <w:trHeight w:val="394"/>
        </w:trPr>
        <w:tc>
          <w:tcPr>
            <w:tcW w:w="2230" w:type="pct"/>
          </w:tcPr>
          <w:p w14:paraId="5FFE09F7" w14:textId="35360A1D" w:rsidR="002F257B" w:rsidRPr="00C60284" w:rsidRDefault="002F257B" w:rsidP="002F2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9" w:type="pct"/>
            <w:shd w:val="clear" w:color="auto" w:fill="auto"/>
          </w:tcPr>
          <w:p w14:paraId="2FD13CCC" w14:textId="6689738F" w:rsidR="002F257B" w:rsidRPr="00C60284" w:rsidRDefault="00CB4BC6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39" w:type="pct"/>
          </w:tcPr>
          <w:p w14:paraId="09161F73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0C1413D" w14:textId="609E1269" w:rsidR="002F257B" w:rsidRPr="00C60284" w:rsidRDefault="00CB4BC6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126" w:type="pct"/>
          </w:tcPr>
          <w:p w14:paraId="00F09F6D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20B90B" w14:textId="2DDF8676" w:rsidR="002F257B" w:rsidRPr="00C60284" w:rsidRDefault="00765D71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26" w:type="pct"/>
          </w:tcPr>
          <w:p w14:paraId="4467A76D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8ECA10" w14:textId="01D30E3F" w:rsidR="002F257B" w:rsidRPr="00C60284" w:rsidRDefault="00CB4BC6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2F257B" w:rsidRPr="00C60284" w14:paraId="496E4BCB" w14:textId="77777777" w:rsidTr="00FA313D">
        <w:trPr>
          <w:trHeight w:val="380"/>
        </w:trPr>
        <w:tc>
          <w:tcPr>
            <w:tcW w:w="2230" w:type="pct"/>
          </w:tcPr>
          <w:p w14:paraId="451405D7" w14:textId="77777777" w:rsidR="002F257B" w:rsidRPr="00C60284" w:rsidRDefault="002F257B" w:rsidP="002F2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042B42D7" w:rsidR="002F257B" w:rsidRPr="00C60284" w:rsidRDefault="00CB4BC6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39" w:type="pct"/>
          </w:tcPr>
          <w:p w14:paraId="69D87716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350F5F0F" w:rsidR="002F257B" w:rsidRPr="00C60284" w:rsidRDefault="00CB4BC6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26" w:type="pct"/>
          </w:tcPr>
          <w:p w14:paraId="0A9A8E92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5F84494F" w:rsidR="002F257B" w:rsidRPr="00C60284" w:rsidRDefault="00A16D6E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28,337</w:t>
            </w:r>
          </w:p>
        </w:tc>
        <w:tc>
          <w:tcPr>
            <w:tcW w:w="126" w:type="pct"/>
          </w:tcPr>
          <w:p w14:paraId="78989E78" w14:textId="77777777" w:rsidR="002F257B" w:rsidRPr="00C60284" w:rsidRDefault="002F257B" w:rsidP="002F2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03C9B263" w:rsidR="002F257B" w:rsidRPr="00C60284" w:rsidRDefault="00CB4BC6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</w:t>
            </w:r>
            <w:r w:rsidR="002F257B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545</w:t>
            </w:r>
          </w:p>
        </w:tc>
      </w:tr>
    </w:tbl>
    <w:p w14:paraId="4F34E800" w14:textId="49D9A525" w:rsidR="009E204D" w:rsidRDefault="009E20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0"/>
        <w:gridCol w:w="1150"/>
        <w:gridCol w:w="268"/>
        <w:gridCol w:w="1156"/>
        <w:gridCol w:w="266"/>
        <w:gridCol w:w="1062"/>
        <w:gridCol w:w="268"/>
        <w:gridCol w:w="1107"/>
      </w:tblGrid>
      <w:tr w:rsidR="00FA313D" w:rsidRPr="00C60284" w14:paraId="73106DBF" w14:textId="77777777" w:rsidTr="00FA313D">
        <w:trPr>
          <w:trHeight w:val="414"/>
        </w:trPr>
        <w:tc>
          <w:tcPr>
            <w:tcW w:w="2183" w:type="pct"/>
          </w:tcPr>
          <w:p w14:paraId="72638F38" w14:textId="77777777" w:rsidR="00FA313D" w:rsidRPr="00C60284" w:rsidRDefault="00FA313D" w:rsidP="00CC2A8E">
            <w:pPr>
              <w:rPr>
                <w:b/>
                <w:bCs/>
              </w:rPr>
            </w:pPr>
          </w:p>
        </w:tc>
        <w:tc>
          <w:tcPr>
            <w:tcW w:w="1373" w:type="pct"/>
            <w:gridSpan w:val="3"/>
          </w:tcPr>
          <w:p w14:paraId="707A5E70" w14:textId="77777777" w:rsidR="00FA313D" w:rsidRPr="00C60284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2185DBB6" w14:textId="77777777" w:rsidR="00FA313D" w:rsidRPr="00C60284" w:rsidRDefault="00FA313D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274A93AF" w14:textId="77777777" w:rsidR="00FA313D" w:rsidRPr="00C60284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13D" w:rsidRPr="00C60284" w14:paraId="70DCBB02" w14:textId="77777777" w:rsidTr="00FA313D">
        <w:trPr>
          <w:trHeight w:val="414"/>
        </w:trPr>
        <w:tc>
          <w:tcPr>
            <w:tcW w:w="2183" w:type="pct"/>
            <w:vAlign w:val="bottom"/>
          </w:tcPr>
          <w:p w14:paraId="584F3C09" w14:textId="77777777" w:rsidR="00FA313D" w:rsidRPr="007E47D0" w:rsidRDefault="00FA313D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  <w:vAlign w:val="bottom"/>
          </w:tcPr>
          <w:p w14:paraId="72BF04A7" w14:textId="77777777" w:rsidR="00FA313D" w:rsidRPr="00A42271" w:rsidRDefault="00FA313D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25225D47" w14:textId="77777777" w:rsidR="00FA313D" w:rsidRPr="00C60284" w:rsidRDefault="00FA313D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26121C5" w14:textId="77777777" w:rsidR="00FA313D" w:rsidRPr="00C60284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vAlign w:val="bottom"/>
          </w:tcPr>
          <w:p w14:paraId="53594627" w14:textId="77777777" w:rsidR="00FA313D" w:rsidRPr="00C60284" w:rsidRDefault="00FA313D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2E519DD" w14:textId="77777777" w:rsidR="00FA313D" w:rsidRPr="00C60284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4A1E0901" w14:textId="77777777" w:rsidR="00FA313D" w:rsidRPr="00C60284" w:rsidRDefault="00FA313D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D4C3D68" w14:textId="77777777" w:rsidR="00FA313D" w:rsidRPr="00C60284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A313D" w:rsidRPr="00C60284" w14:paraId="6728EF6D" w14:textId="77777777" w:rsidTr="00FA313D">
        <w:trPr>
          <w:trHeight w:val="414"/>
        </w:trPr>
        <w:tc>
          <w:tcPr>
            <w:tcW w:w="2183" w:type="pct"/>
          </w:tcPr>
          <w:p w14:paraId="5EFF4239" w14:textId="77777777" w:rsidR="00FA313D" w:rsidRPr="00C60284" w:rsidRDefault="00FA313D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</w:tcPr>
          <w:p w14:paraId="019C6059" w14:textId="77777777" w:rsidR="00FA313D" w:rsidRPr="00A42271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422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13D" w:rsidRPr="00C60284" w14:paraId="59D31844" w14:textId="77777777" w:rsidTr="00FA313D">
        <w:trPr>
          <w:trHeight w:val="844"/>
        </w:trPr>
        <w:tc>
          <w:tcPr>
            <w:tcW w:w="2183" w:type="pct"/>
            <w:vAlign w:val="bottom"/>
          </w:tcPr>
          <w:p w14:paraId="432429B9" w14:textId="77777777" w:rsidR="00FA313D" w:rsidRPr="005258E6" w:rsidRDefault="00FA313D" w:rsidP="00FA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58E6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</w:p>
          <w:p w14:paraId="54A404AA" w14:textId="5D61714D" w:rsidR="00FA313D" w:rsidRPr="005258E6" w:rsidRDefault="00FA313D" w:rsidP="00FA31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ลูกหนี้หมุนเวียนอื่นสำหรับ</w:t>
            </w:r>
          </w:p>
        </w:tc>
        <w:tc>
          <w:tcPr>
            <w:tcW w:w="614" w:type="pct"/>
            <w:vAlign w:val="bottom"/>
          </w:tcPr>
          <w:p w14:paraId="3353D011" w14:textId="77777777" w:rsidR="00FA313D" w:rsidRPr="005258E6" w:rsidRDefault="00FA313D" w:rsidP="00CC2A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3161DBA4" w14:textId="77777777" w:rsidR="00FA313D" w:rsidRPr="005258E6" w:rsidRDefault="00FA313D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233F6A7" w14:textId="77777777" w:rsidR="00FA313D" w:rsidRPr="005258E6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6E8A1080" w14:textId="77777777" w:rsidR="00FA313D" w:rsidRPr="005258E6" w:rsidRDefault="00FA313D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1A7E24E" w14:textId="77777777" w:rsidR="00FA313D" w:rsidRPr="005258E6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  <w:vAlign w:val="bottom"/>
          </w:tcPr>
          <w:p w14:paraId="60A1A213" w14:textId="77777777" w:rsidR="00FA313D" w:rsidRPr="005258E6" w:rsidRDefault="00FA313D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3D3A7A4" w14:textId="77777777" w:rsidR="00FA313D" w:rsidRPr="005258E6" w:rsidRDefault="00FA313D" w:rsidP="00CC2A8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FA313D" w:rsidRPr="00C60284" w14:paraId="48D7EFB6" w14:textId="77777777" w:rsidTr="00FA313D">
        <w:trPr>
          <w:trHeight w:val="414"/>
        </w:trPr>
        <w:tc>
          <w:tcPr>
            <w:tcW w:w="2183" w:type="pct"/>
            <w:vAlign w:val="bottom"/>
          </w:tcPr>
          <w:p w14:paraId="1256D2CE" w14:textId="38EAE07B" w:rsidR="00FA313D" w:rsidRPr="005258E6" w:rsidRDefault="002578B5" w:rsidP="00FA31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FA313D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FA313D" w:rsidRPr="005258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31 </w:t>
            </w:r>
            <w:r w:rsidR="00FA313D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7E1E41B" w14:textId="5EEA5013" w:rsidR="00FA313D" w:rsidRPr="005258E6" w:rsidRDefault="00FA313D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97"/>
              <w:rPr>
                <w:rFonts w:ascii="Angsana New" w:hAnsi="Angsana New" w:cstheme="minorBidi"/>
                <w:sz w:val="30"/>
                <w:szCs w:val="30"/>
                <w:cs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F8AD49" w14:textId="77777777" w:rsidR="00FA313D" w:rsidRPr="005258E6" w:rsidRDefault="00FA313D" w:rsidP="00FA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221C9C51" w14:textId="783A9A37" w:rsidR="00FA313D" w:rsidRPr="005258E6" w:rsidRDefault="00FA313D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A59E40" w14:textId="77777777" w:rsidR="00FA313D" w:rsidRPr="005258E6" w:rsidRDefault="00FA313D" w:rsidP="00FA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72B4DA62" w14:textId="2A5AD9E3" w:rsidR="00FA313D" w:rsidRPr="005258E6" w:rsidRDefault="00FA313D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2AD957" w14:textId="77777777" w:rsidR="00FA313D" w:rsidRPr="005258E6" w:rsidRDefault="00FA313D" w:rsidP="00FA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9E09C45" w14:textId="2818A5FB" w:rsidR="00FA313D" w:rsidRPr="005258E6" w:rsidRDefault="00FA313D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496BF22" w14:textId="77777777" w:rsidR="00FA313D" w:rsidRPr="00FA313D" w:rsidRDefault="00FA31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6"/>
        <w:gridCol w:w="1142"/>
        <w:gridCol w:w="272"/>
        <w:gridCol w:w="1170"/>
        <w:gridCol w:w="276"/>
        <w:gridCol w:w="1108"/>
        <w:gridCol w:w="259"/>
        <w:gridCol w:w="1134"/>
      </w:tblGrid>
      <w:tr w:rsidR="00CD3B26" w:rsidRPr="00C60284" w14:paraId="6A427673" w14:textId="77777777" w:rsidTr="00212853">
        <w:trPr>
          <w:trHeight w:val="388"/>
        </w:trPr>
        <w:tc>
          <w:tcPr>
            <w:tcW w:w="2160" w:type="pct"/>
          </w:tcPr>
          <w:p w14:paraId="4BCFF205" w14:textId="77777777" w:rsidR="00CD3B26" w:rsidRPr="00C60284" w:rsidRDefault="00CD3B26" w:rsidP="001F790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0384989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0DD91A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F285B47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B26" w:rsidRPr="00C60284" w14:paraId="346EC30F" w14:textId="77777777" w:rsidTr="00212853">
        <w:trPr>
          <w:trHeight w:val="388"/>
        </w:trPr>
        <w:tc>
          <w:tcPr>
            <w:tcW w:w="2160" w:type="pct"/>
          </w:tcPr>
          <w:p w14:paraId="12C71ACF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7B5C226E" w14:textId="4A6969E8" w:rsidR="00CD3B26" w:rsidRPr="00C60284" w:rsidRDefault="00765D71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8A1CEC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8547BC" w14:textId="25F74CF5" w:rsidR="00CD3B26" w:rsidRPr="00C60284" w:rsidRDefault="00765D71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E1DC2AD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6C23658" w14:textId="6B8226E9" w:rsidR="00CD3B26" w:rsidRPr="00C60284" w:rsidRDefault="00765D71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13ABC376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763226" w14:textId="6D1A01FE" w:rsidR="00CD3B26" w:rsidRPr="00C60284" w:rsidRDefault="00765D71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D3B2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D3B26" w:rsidRPr="00C60284" w14:paraId="5D8DF757" w14:textId="77777777" w:rsidTr="00212853">
        <w:trPr>
          <w:trHeight w:val="376"/>
        </w:trPr>
        <w:tc>
          <w:tcPr>
            <w:tcW w:w="2160" w:type="pct"/>
          </w:tcPr>
          <w:p w14:paraId="183DD577" w14:textId="71E5B7A4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หนี้สัญญาเช่า</w:t>
            </w:r>
            <w:r w:rsidR="00177F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605" w:type="pct"/>
          </w:tcPr>
          <w:p w14:paraId="173306DB" w14:textId="0B58794C" w:rsidR="00CD3B26" w:rsidRPr="00C60284" w:rsidRDefault="00CB4BC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B9AC41F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629475" w14:textId="16906AE6" w:rsidR="00CD3B26" w:rsidRPr="00C60284" w:rsidRDefault="00CB4BC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FE61303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8743102" w14:textId="7DC6233C" w:rsidR="00CD3B26" w:rsidRPr="00C60284" w:rsidRDefault="00CB4BC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0C88E82E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3FE700" w14:textId="6AE0F36A" w:rsidR="00CD3B26" w:rsidRPr="00C60284" w:rsidRDefault="00CB4BC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D3B26" w:rsidRPr="00C60284" w14:paraId="5A209E5A" w14:textId="77777777" w:rsidTr="00212853">
        <w:trPr>
          <w:trHeight w:val="388"/>
        </w:trPr>
        <w:tc>
          <w:tcPr>
            <w:tcW w:w="2160" w:type="pct"/>
          </w:tcPr>
          <w:p w14:paraId="2A56A6B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8" w:type="pct"/>
            <w:gridSpan w:val="7"/>
          </w:tcPr>
          <w:p w14:paraId="59457EDC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27C" w:rsidRPr="00C60284" w14:paraId="26F737F8" w14:textId="77777777" w:rsidTr="00212853">
        <w:trPr>
          <w:trHeight w:val="388"/>
        </w:trPr>
        <w:tc>
          <w:tcPr>
            <w:tcW w:w="2160" w:type="pct"/>
          </w:tcPr>
          <w:p w14:paraId="3067DA22" w14:textId="77777777" w:rsidR="000F627C" w:rsidRPr="00C60284" w:rsidRDefault="000F627C" w:rsidP="000F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1B28125C" w14:textId="5B4BBCD9" w:rsidR="000F627C" w:rsidRPr="00C60284" w:rsidRDefault="000F627C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551C40" w14:textId="77777777" w:rsidR="000F627C" w:rsidRPr="00C60284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B29B25F" w14:textId="73889F14" w:rsidR="000F627C" w:rsidRPr="00C60284" w:rsidRDefault="000F627C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ACA860" w14:textId="77777777" w:rsidR="000F627C" w:rsidRPr="00C60284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C437BF" w14:textId="35A98821" w:rsidR="000F627C" w:rsidRPr="000F627C" w:rsidRDefault="000F627C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F627C">
              <w:rPr>
                <w:rFonts w:ascii="Angsana New" w:hAnsi="Angsana New" w:cs="Angsana New"/>
                <w:sz w:val="30"/>
                <w:szCs w:val="30"/>
              </w:rPr>
              <w:t>7,408</w:t>
            </w:r>
          </w:p>
        </w:tc>
        <w:tc>
          <w:tcPr>
            <w:tcW w:w="137" w:type="pct"/>
          </w:tcPr>
          <w:p w14:paraId="259BA887" w14:textId="77777777" w:rsidR="000F627C" w:rsidRPr="000F627C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F9D0C8C" w14:textId="58FB55AB" w:rsidR="000F627C" w:rsidRPr="000F627C" w:rsidRDefault="000F627C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F627C">
              <w:rPr>
                <w:rFonts w:ascii="Angsana New" w:hAnsi="Angsana New" w:cs="Angsana New"/>
                <w:sz w:val="30"/>
                <w:szCs w:val="30"/>
              </w:rPr>
              <w:t>9,577</w:t>
            </w:r>
          </w:p>
        </w:tc>
      </w:tr>
      <w:tr w:rsidR="00A61019" w:rsidRPr="00C60284" w14:paraId="12917CF5" w14:textId="77777777" w:rsidTr="00212853">
        <w:trPr>
          <w:trHeight w:val="376"/>
        </w:trPr>
        <w:tc>
          <w:tcPr>
            <w:tcW w:w="2160" w:type="pct"/>
          </w:tcPr>
          <w:p w14:paraId="4A2F3066" w14:textId="77777777" w:rsidR="00A61019" w:rsidRPr="00C60284" w:rsidRDefault="00A61019" w:rsidP="00A6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F60A21C" w14:textId="36061195" w:rsidR="00A61019" w:rsidRPr="00A61019" w:rsidRDefault="00A61019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37B29D" w14:textId="77777777" w:rsidR="00A61019" w:rsidRPr="00A61019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EB7B" w14:textId="4395F22A" w:rsidR="00A61019" w:rsidRPr="00A61019" w:rsidRDefault="00A61019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159B3D" w14:textId="77777777" w:rsidR="00A61019" w:rsidRPr="00C60284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1F12690" w14:textId="59832031" w:rsidR="00A61019" w:rsidRPr="00C60284" w:rsidRDefault="00A61019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37" w:type="pct"/>
          </w:tcPr>
          <w:p w14:paraId="6B612D04" w14:textId="77777777" w:rsidR="00A61019" w:rsidRPr="00C60284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8E6F8" w14:textId="0DAA3526" w:rsidR="00A61019" w:rsidRPr="00C60284" w:rsidRDefault="00A61019" w:rsidP="00212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</w:p>
        </w:tc>
      </w:tr>
    </w:tbl>
    <w:p w14:paraId="15F3BC2C" w14:textId="77777777" w:rsidR="00506AC7" w:rsidRPr="00FA313D" w:rsidRDefault="00506A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83"/>
        <w:gridCol w:w="270"/>
        <w:gridCol w:w="1067"/>
        <w:gridCol w:w="270"/>
        <w:gridCol w:w="1080"/>
        <w:gridCol w:w="270"/>
        <w:gridCol w:w="1170"/>
      </w:tblGrid>
      <w:tr w:rsidR="009E204D" w:rsidRPr="00C60284" w14:paraId="71517CDE" w14:textId="77777777" w:rsidTr="00185060">
        <w:trPr>
          <w:trHeight w:val="379"/>
          <w:tblHeader/>
        </w:trPr>
        <w:tc>
          <w:tcPr>
            <w:tcW w:w="4140" w:type="dxa"/>
            <w:vAlign w:val="bottom"/>
          </w:tcPr>
          <w:p w14:paraId="75257977" w14:textId="31601C92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185060">
        <w:trPr>
          <w:trHeight w:val="733"/>
          <w:tblHeader/>
        </w:trPr>
        <w:tc>
          <w:tcPr>
            <w:tcW w:w="4140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531A9AA1" w:rsidR="009E204D" w:rsidRPr="000F627C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3E0286A5" w:rsidR="009E204D" w:rsidRPr="000F627C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C60284" w14:paraId="695EC2A0" w14:textId="77777777" w:rsidTr="00185060">
        <w:trPr>
          <w:trHeight w:hRule="exact" w:val="404"/>
          <w:tblHeader/>
        </w:trPr>
        <w:tc>
          <w:tcPr>
            <w:tcW w:w="4140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185060">
        <w:trPr>
          <w:trHeight w:hRule="exact" w:val="404"/>
        </w:trPr>
        <w:tc>
          <w:tcPr>
            <w:tcW w:w="4140" w:type="dxa"/>
          </w:tcPr>
          <w:p w14:paraId="735D6DBB" w14:textId="30A9AB6B" w:rsidR="009E204D" w:rsidRPr="000F627C" w:rsidRDefault="00CB4BC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0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4D" w:rsidRPr="00C60284" w14:paraId="7DAE0C1C" w14:textId="77777777" w:rsidTr="00185060">
        <w:trPr>
          <w:trHeight w:val="367"/>
        </w:trPr>
        <w:tc>
          <w:tcPr>
            <w:tcW w:w="4140" w:type="dxa"/>
            <w:vAlign w:val="bottom"/>
          </w:tcPr>
          <w:p w14:paraId="6757AB7B" w14:textId="644E82EF" w:rsidR="009E204D" w:rsidRPr="000F627C" w:rsidRDefault="00976B30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27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295A6BA5" w14:textId="12B78564" w:rsidR="009E204D" w:rsidRPr="000F627C" w:rsidRDefault="00CB4BC6" w:rsidP="0018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F627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76B30" w:rsidRPr="000F6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0F627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F627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0CE06A3E" w14:textId="77777777" w:rsidR="009E204D" w:rsidRPr="000F627C" w:rsidRDefault="009E204D" w:rsidP="009E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8588313" w14:textId="68B40278" w:rsidR="009E204D" w:rsidRPr="000F627C" w:rsidRDefault="00CB4BC6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856" w:rsidRPr="000F62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27C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16A92C5F" w14:textId="77777777" w:rsidR="009E204D" w:rsidRPr="000F627C" w:rsidRDefault="009E204D" w:rsidP="009E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180263" w14:textId="47A08338" w:rsidR="009E204D" w:rsidRPr="000F627C" w:rsidRDefault="00CB4BC6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11856" w:rsidRPr="000F62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F62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7B2093E9" w14:textId="77777777" w:rsidR="009E204D" w:rsidRPr="000F627C" w:rsidRDefault="009E204D" w:rsidP="009E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D74CE7" w14:textId="7DD15338" w:rsidR="009E204D" w:rsidRPr="000F627C" w:rsidRDefault="00CB4BC6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B11856" w:rsidRPr="00C60284" w14:paraId="7B1BB1FB" w14:textId="77777777" w:rsidTr="00185060">
        <w:trPr>
          <w:trHeight w:val="367"/>
        </w:trPr>
        <w:tc>
          <w:tcPr>
            <w:tcW w:w="4140" w:type="dxa"/>
          </w:tcPr>
          <w:p w14:paraId="19139858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7CA78E8C" w:rsidR="00B11856" w:rsidRPr="000F627C" w:rsidRDefault="00CB4BC6" w:rsidP="0018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11856" w:rsidRPr="000F6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5D71" w:rsidRPr="000F6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F6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5A8139B5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FAE72" w14:textId="26D1AC8B" w:rsidR="00B11856" w:rsidRPr="000F627C" w:rsidRDefault="00CB4BC6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1856" w:rsidRPr="000F6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65240F26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60670" w14:textId="112DDB3C" w:rsidR="00B11856" w:rsidRPr="000F627C" w:rsidRDefault="00CB4BC6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11856" w:rsidRPr="000F6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6C11C429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F520F" w14:textId="5FF8A4AD" w:rsidR="00B11856" w:rsidRPr="000F627C" w:rsidRDefault="00CB4BC6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7BAD3941" w14:textId="77777777" w:rsidR="00CD3B26" w:rsidRPr="00506AC7" w:rsidRDefault="00CD3B26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70"/>
      </w:tblGrid>
      <w:tr w:rsidR="00CD2C4E" w:rsidRPr="00212853" w14:paraId="7F9C459D" w14:textId="77777777" w:rsidTr="0035133E">
        <w:trPr>
          <w:trHeight w:val="378"/>
          <w:tblHeader/>
        </w:trPr>
        <w:tc>
          <w:tcPr>
            <w:tcW w:w="4140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C4E" w:rsidRPr="00212853" w14:paraId="694FF562" w14:textId="77777777" w:rsidTr="0035133E">
        <w:trPr>
          <w:trHeight w:val="732"/>
          <w:tblHeader/>
        </w:trPr>
        <w:tc>
          <w:tcPr>
            <w:tcW w:w="4140" w:type="dxa"/>
            <w:shd w:val="clear" w:color="auto" w:fill="auto"/>
            <w:vAlign w:val="bottom"/>
          </w:tcPr>
          <w:p w14:paraId="2927A12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705E3E97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76F5BE22" w:rsidR="00CD2C4E" w:rsidRPr="00212853" w:rsidRDefault="00765D71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2C4E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6AA08F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4AC64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363522A4" w:rsidR="00CD2C4E" w:rsidRPr="00212853" w:rsidRDefault="00765D71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2C4E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D2C4E" w:rsidRPr="00212853" w14:paraId="2758E0DA" w14:textId="77777777" w:rsidTr="0035133E">
        <w:trPr>
          <w:trHeight w:hRule="exact" w:val="403"/>
          <w:tblHeader/>
        </w:trPr>
        <w:tc>
          <w:tcPr>
            <w:tcW w:w="4140" w:type="dxa"/>
          </w:tcPr>
          <w:p w14:paraId="3B85AC89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238C7E2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C4E" w:rsidRPr="00212853" w14:paraId="0137060D" w14:textId="77777777" w:rsidTr="0035133E">
        <w:trPr>
          <w:trHeight w:hRule="exact" w:val="403"/>
        </w:trPr>
        <w:tc>
          <w:tcPr>
            <w:tcW w:w="4140" w:type="dxa"/>
          </w:tcPr>
          <w:p w14:paraId="17B6C412" w14:textId="4044DF41" w:rsidR="00CD2C4E" w:rsidRPr="00212853" w:rsidRDefault="00CB4BC6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0" w:type="dxa"/>
            <w:gridSpan w:val="7"/>
          </w:tcPr>
          <w:p w14:paraId="598C94D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6276" w:rsidRPr="00212853" w14:paraId="5A72FC8E" w14:textId="77777777" w:rsidTr="0035133E">
        <w:trPr>
          <w:trHeight w:val="366"/>
        </w:trPr>
        <w:tc>
          <w:tcPr>
            <w:tcW w:w="4140" w:type="dxa"/>
            <w:vAlign w:val="bottom"/>
          </w:tcPr>
          <w:p w14:paraId="36EFE38F" w14:textId="08AF3389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BF9BFB1" w14:textId="1B8BCF32" w:rsidR="00516276" w:rsidRPr="00212853" w:rsidRDefault="00765D71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273BA6F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13E61" w14:textId="057E1E70" w:rsidR="00516276" w:rsidRPr="00212853" w:rsidRDefault="00765D71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742D141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26173781" w:rsidR="00516276" w:rsidRPr="00212853" w:rsidRDefault="00765D71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4DE5C85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3C897" w14:textId="2455E5F2" w:rsidR="00516276" w:rsidRPr="00212853" w:rsidRDefault="00765D71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516276" w:rsidRPr="00212853" w14:paraId="05D70EF8" w14:textId="77777777" w:rsidTr="0035133E">
        <w:trPr>
          <w:trHeight w:val="366"/>
        </w:trPr>
        <w:tc>
          <w:tcPr>
            <w:tcW w:w="4140" w:type="dxa"/>
          </w:tcPr>
          <w:p w14:paraId="084FBA2B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5C149" w14:textId="1183A2CA" w:rsidR="00516276" w:rsidRPr="00212853" w:rsidRDefault="00765D71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72F4FA2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072E552B" w:rsidR="00516276" w:rsidRPr="00212853" w:rsidRDefault="00765D71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FA0B27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0D652A95" w:rsidR="00516276" w:rsidRPr="00212853" w:rsidRDefault="00765D71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316D68DF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5D0D61" w14:textId="4AB3000C" w:rsidR="00516276" w:rsidRPr="00212853" w:rsidRDefault="00765D71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</w:tr>
      <w:tr w:rsidR="00516276" w:rsidRPr="00212853" w14:paraId="48FC2C25" w14:textId="77777777" w:rsidTr="0035133E">
        <w:trPr>
          <w:trHeight w:val="390"/>
        </w:trPr>
        <w:tc>
          <w:tcPr>
            <w:tcW w:w="4140" w:type="dxa"/>
          </w:tcPr>
          <w:p w14:paraId="1B09AE80" w14:textId="63685371" w:rsidR="00516276" w:rsidRPr="00212853" w:rsidRDefault="00516276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81C9F" w14:textId="2D38BB8E" w:rsidR="00516276" w:rsidRPr="00212853" w:rsidRDefault="00516276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21285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5D71" w:rsidRPr="00212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669762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1093C" w14:textId="6EE38433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212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65D71" w:rsidRPr="00212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2128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6276" w:rsidRPr="00212853" w14:paraId="21A9C5FD" w14:textId="77777777" w:rsidTr="0035133E">
        <w:trPr>
          <w:trHeight w:val="378"/>
        </w:trPr>
        <w:tc>
          <w:tcPr>
            <w:tcW w:w="4140" w:type="dxa"/>
          </w:tcPr>
          <w:p w14:paraId="4C390AED" w14:textId="66F5208B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05902146" w:rsidR="00516276" w:rsidRPr="00212853" w:rsidRDefault="00765D71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50E52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332A0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53764D5B" w:rsidR="00516276" w:rsidRPr="00212853" w:rsidRDefault="00765D71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4BC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49EFB16B" w14:textId="4D84AFEB" w:rsidR="00506AC7" w:rsidRDefault="00506AC7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65DAE19" w14:textId="02ECEC39" w:rsidR="002C1C0E" w:rsidRDefault="002C1C0E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62EF2FD" w14:textId="622CBB29" w:rsidR="002C1C0E" w:rsidRDefault="002C1C0E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151046" w14:textId="681E3B59" w:rsidR="002C1C0E" w:rsidRDefault="002C1C0E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AD7B114" w14:textId="6FB12DBF" w:rsidR="002C1C0E" w:rsidRDefault="002C1C0E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B34DE5C" w14:textId="6A039D53" w:rsidR="002C1C0E" w:rsidRDefault="002C1C0E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B7589D" w14:textId="77777777" w:rsidR="00997B69" w:rsidRDefault="00997B69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55A50A5" w14:textId="77777777" w:rsidR="002C1C0E" w:rsidRPr="00C60284" w:rsidRDefault="002C1C0E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26"/>
        <w:gridCol w:w="285"/>
        <w:gridCol w:w="1111"/>
        <w:gridCol w:w="284"/>
        <w:gridCol w:w="1062"/>
        <w:gridCol w:w="270"/>
        <w:gridCol w:w="1172"/>
      </w:tblGrid>
      <w:tr w:rsidR="00A42271" w:rsidRPr="00C60284" w14:paraId="2A60B30B" w14:textId="77777777" w:rsidTr="0035133E">
        <w:trPr>
          <w:trHeight w:val="428"/>
        </w:trPr>
        <w:tc>
          <w:tcPr>
            <w:tcW w:w="2190" w:type="pct"/>
          </w:tcPr>
          <w:p w14:paraId="4821272D" w14:textId="57FE23E1" w:rsidR="00A42271" w:rsidRPr="00C60284" w:rsidRDefault="00A42271" w:rsidP="00A42271">
            <w:pPr>
              <w:rPr>
                <w:b/>
                <w:bCs/>
              </w:rPr>
            </w:pPr>
          </w:p>
        </w:tc>
        <w:tc>
          <w:tcPr>
            <w:tcW w:w="1335" w:type="pct"/>
            <w:gridSpan w:val="3"/>
          </w:tcPr>
          <w:p w14:paraId="45CC12BC" w14:textId="1A122B2C" w:rsidR="00A42271" w:rsidRPr="00C60284" w:rsidRDefault="00A42271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40F7948F" w14:textId="77777777" w:rsidR="00A42271" w:rsidRPr="00C60284" w:rsidRDefault="00A42271" w:rsidP="00A4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370DE03F" w14:textId="194D618C" w:rsidR="00A42271" w:rsidRPr="00C60284" w:rsidRDefault="00A42271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853" w:rsidRPr="00C60284" w14:paraId="6DDA47D4" w14:textId="77777777" w:rsidTr="0035133E">
        <w:trPr>
          <w:trHeight w:val="428"/>
        </w:trPr>
        <w:tc>
          <w:tcPr>
            <w:tcW w:w="2190" w:type="pct"/>
            <w:vAlign w:val="bottom"/>
          </w:tcPr>
          <w:p w14:paraId="7E88BC2C" w14:textId="7E353BFE" w:rsidR="00A42271" w:rsidRPr="007E47D0" w:rsidRDefault="00A42271" w:rsidP="00A422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5EA7E3BC" w14:textId="1734A11D" w:rsidR="00A42271" w:rsidRPr="00A42271" w:rsidRDefault="00CB4BC6" w:rsidP="00A422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51" w:type="pct"/>
            <w:vAlign w:val="bottom"/>
          </w:tcPr>
          <w:p w14:paraId="69D897F5" w14:textId="77777777" w:rsidR="00A42271" w:rsidRPr="00C60284" w:rsidRDefault="00A42271" w:rsidP="00A4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54A8B17" w14:textId="28381007" w:rsidR="00A42271" w:rsidRPr="00C60284" w:rsidRDefault="00CB4BC6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0" w:type="pct"/>
            <w:vAlign w:val="bottom"/>
          </w:tcPr>
          <w:p w14:paraId="07C6B937" w14:textId="77777777" w:rsidR="00A42271" w:rsidRPr="00C60284" w:rsidRDefault="00A42271" w:rsidP="00A4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DBC2DDF" w14:textId="0BBAE937" w:rsidR="00A42271" w:rsidRPr="00C60284" w:rsidRDefault="00CB4BC6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6738BB5F" w14:textId="77777777" w:rsidR="00A42271" w:rsidRPr="00C60284" w:rsidRDefault="00A42271" w:rsidP="00A4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67912FE" w14:textId="66ECE199" w:rsidR="00A42271" w:rsidRPr="00C60284" w:rsidRDefault="00CB4BC6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A42271" w:rsidRPr="00C60284" w14:paraId="3F5371C0" w14:textId="77777777" w:rsidTr="0035133E">
        <w:trPr>
          <w:trHeight w:val="428"/>
        </w:trPr>
        <w:tc>
          <w:tcPr>
            <w:tcW w:w="2190" w:type="pct"/>
          </w:tcPr>
          <w:p w14:paraId="41BF14C8" w14:textId="77777777" w:rsidR="00A42271" w:rsidRPr="00C60284" w:rsidRDefault="00A42271" w:rsidP="00A422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784D0F5E" w14:textId="6801AB95" w:rsidR="00A42271" w:rsidRPr="00A42271" w:rsidRDefault="00A42271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422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853" w:rsidRPr="00C60284" w14:paraId="38BEA86E" w14:textId="77777777" w:rsidTr="0035133E">
        <w:trPr>
          <w:trHeight w:val="870"/>
        </w:trPr>
        <w:tc>
          <w:tcPr>
            <w:tcW w:w="2190" w:type="pct"/>
            <w:vAlign w:val="bottom"/>
          </w:tcPr>
          <w:p w14:paraId="4F53082B" w14:textId="77777777" w:rsidR="00A42271" w:rsidRPr="005258E6" w:rsidRDefault="00A42271" w:rsidP="00A422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258E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</w:p>
          <w:p w14:paraId="42BEFFA1" w14:textId="3F6D30C3" w:rsidR="00A42271" w:rsidRPr="005258E6" w:rsidRDefault="00A42271" w:rsidP="00A422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258E6">
              <w:rPr>
                <w:b w:val="0"/>
                <w:bCs w:val="0"/>
              </w:rPr>
              <w:t xml:space="preserve">   </w:t>
            </w:r>
            <w:r w:rsidRPr="005258E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เงินให้กู้ยืมระยะสั้นสำหรับ</w:t>
            </w:r>
          </w:p>
        </w:tc>
        <w:tc>
          <w:tcPr>
            <w:tcW w:w="596" w:type="pct"/>
            <w:vAlign w:val="bottom"/>
          </w:tcPr>
          <w:p w14:paraId="3461AD83" w14:textId="77777777" w:rsidR="00A42271" w:rsidRPr="005258E6" w:rsidRDefault="00A42271" w:rsidP="00A422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1" w:type="pct"/>
            <w:vAlign w:val="bottom"/>
          </w:tcPr>
          <w:p w14:paraId="224A5541" w14:textId="77777777" w:rsidR="00A42271" w:rsidRPr="005258E6" w:rsidRDefault="00A42271" w:rsidP="00A4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8B57037" w14:textId="77777777" w:rsidR="00A42271" w:rsidRPr="005258E6" w:rsidRDefault="00A42271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039E9A0B" w14:textId="77777777" w:rsidR="00A42271" w:rsidRPr="005258E6" w:rsidRDefault="00A42271" w:rsidP="00A4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68843FA" w14:textId="77777777" w:rsidR="00A42271" w:rsidRPr="005258E6" w:rsidRDefault="00A42271" w:rsidP="00A422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  <w:vAlign w:val="bottom"/>
          </w:tcPr>
          <w:p w14:paraId="64A4BF8F" w14:textId="77777777" w:rsidR="00A42271" w:rsidRPr="005258E6" w:rsidRDefault="00A42271" w:rsidP="00A42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F55C6F7" w14:textId="77777777" w:rsidR="00A42271" w:rsidRPr="005258E6" w:rsidRDefault="00A42271" w:rsidP="0035133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12853" w:rsidRPr="00C60284" w14:paraId="7C8ED479" w14:textId="77777777" w:rsidTr="0035133E">
        <w:trPr>
          <w:trHeight w:val="428"/>
        </w:trPr>
        <w:tc>
          <w:tcPr>
            <w:tcW w:w="2190" w:type="pct"/>
            <w:vAlign w:val="bottom"/>
          </w:tcPr>
          <w:p w14:paraId="1C7BCA45" w14:textId="184FC400" w:rsidR="00A42271" w:rsidRPr="005258E6" w:rsidRDefault="002578B5" w:rsidP="00A422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A42271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765D71" w:rsidRPr="005258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 w:rsidR="00A42271" w:rsidRPr="005258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A42271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540B76CE" w14:textId="39E63897" w:rsidR="00A42271" w:rsidRPr="005258E6" w:rsidRDefault="00B11856" w:rsidP="00351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7"/>
              <w:rPr>
                <w:rFonts w:ascii="Angsana New" w:hAnsi="Angsana New" w:cstheme="minorBidi"/>
                <w:sz w:val="30"/>
                <w:szCs w:val="30"/>
                <w:cs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  <w:vAlign w:val="bottom"/>
          </w:tcPr>
          <w:p w14:paraId="56D9B073" w14:textId="77777777" w:rsidR="00A42271" w:rsidRPr="005258E6" w:rsidRDefault="00A42271" w:rsidP="00A4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8531007" w14:textId="77777777" w:rsidR="00A42271" w:rsidRPr="005258E6" w:rsidRDefault="00A42271" w:rsidP="00351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0" w:type="pct"/>
            <w:vAlign w:val="bottom"/>
          </w:tcPr>
          <w:p w14:paraId="259ADE19" w14:textId="77777777" w:rsidR="00A42271" w:rsidRPr="005258E6" w:rsidRDefault="00A42271" w:rsidP="00A4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41471ACE" w14:textId="15C2A850" w:rsidR="00A42271" w:rsidRPr="005258E6" w:rsidRDefault="00765D71" w:rsidP="00351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11</w:t>
            </w:r>
            <w:r w:rsidR="00A42271"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CB4BC6"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04</w:t>
            </w:r>
            <w:r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3" w:type="pct"/>
            <w:vAlign w:val="bottom"/>
          </w:tcPr>
          <w:p w14:paraId="5FDC33BD" w14:textId="77777777" w:rsidR="00A42271" w:rsidRPr="005258E6" w:rsidRDefault="00A42271" w:rsidP="00A4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vAlign w:val="bottom"/>
          </w:tcPr>
          <w:p w14:paraId="1DB9D0E0" w14:textId="34F4FE93" w:rsidR="00A42271" w:rsidRPr="005258E6" w:rsidRDefault="00765D71" w:rsidP="00351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CB4BC6"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9</w:t>
            </w:r>
            <w:r w:rsidR="00A42271"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5258E6">
              <w:rPr>
                <w:rFonts w:ascii="Angsana New" w:hAnsi="Angsana New" w:cs="Angsana New"/>
                <w:sz w:val="30"/>
                <w:szCs w:val="30"/>
                <w:lang w:eastAsia="ko-KR"/>
              </w:rPr>
              <w:t>313</w:t>
            </w:r>
          </w:p>
        </w:tc>
      </w:tr>
    </w:tbl>
    <w:p w14:paraId="0E7A2184" w14:textId="77777777" w:rsidR="009E204D" w:rsidRPr="00C60284" w:rsidRDefault="009E204D" w:rsidP="009E204D">
      <w:pPr>
        <w:ind w:left="540"/>
        <w:rPr>
          <w:rFonts w:ascii="Angsana New" w:hAnsi="Angsana New" w:cs="Angsana New"/>
          <w:sz w:val="30"/>
          <w:szCs w:val="30"/>
        </w:rPr>
      </w:pPr>
    </w:p>
    <w:p w14:paraId="38CF62B9" w14:textId="1DA96473" w:rsidR="0005353C" w:rsidRPr="00FC3DC5" w:rsidRDefault="009E204D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3DC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5D71" w:rsidRPr="00FC3DC5">
        <w:rPr>
          <w:rFonts w:ascii="Angsana New" w:hAnsi="Angsana New" w:cs="Angsana New"/>
          <w:sz w:val="30"/>
          <w:szCs w:val="30"/>
        </w:rPr>
        <w:t>31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B4BC6" w:rsidRPr="00FC3DC5">
        <w:rPr>
          <w:rFonts w:ascii="Angsana New" w:hAnsi="Angsana New" w:cs="Angsana New"/>
          <w:sz w:val="30"/>
          <w:szCs w:val="30"/>
        </w:rPr>
        <w:t>2564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="00D642CA" w:rsidRPr="00FC3DC5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FC3DC5">
        <w:rPr>
          <w:rFonts w:ascii="Angsana New" w:hAnsi="Angsana New" w:cs="Angsana New"/>
          <w:sz w:val="30"/>
          <w:szCs w:val="30"/>
          <w:cs/>
        </w:rPr>
        <w:t>บางแห่ง เป็นเงินให้กู้ยืมประเภทไม่มีหลักประกันและชำระคืนเมื่อทวงถาม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="00311CF0" w:rsidRPr="00FC3DC5">
        <w:rPr>
          <w:rFonts w:ascii="Angsana New" w:hAnsi="Angsana New" w:cs="Angsana New"/>
          <w:sz w:val="30"/>
          <w:szCs w:val="30"/>
        </w:rPr>
        <w:t xml:space="preserve"> </w:t>
      </w:r>
      <w:r w:rsidR="00CB4BC6" w:rsidRPr="00FC3DC5">
        <w:rPr>
          <w:rFonts w:ascii="Angsana New" w:hAnsi="Angsana New" w:cs="Angsana New"/>
          <w:sz w:val="30"/>
          <w:szCs w:val="30"/>
        </w:rPr>
        <w:t>4</w:t>
      </w:r>
      <w:r w:rsidR="00311CF0" w:rsidRPr="00FC3DC5">
        <w:rPr>
          <w:rFonts w:ascii="Angsana New" w:hAnsi="Angsana New" w:cs="Angsana New"/>
          <w:sz w:val="30"/>
          <w:szCs w:val="30"/>
        </w:rPr>
        <w:t>.</w:t>
      </w:r>
      <w:r w:rsidR="00CB4BC6" w:rsidRPr="00FC3DC5">
        <w:rPr>
          <w:rFonts w:ascii="Angsana New" w:hAnsi="Angsana New" w:cs="Angsana New"/>
          <w:sz w:val="30"/>
          <w:szCs w:val="30"/>
        </w:rPr>
        <w:t>25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CB4BC6" w:rsidRPr="00FC3DC5">
        <w:rPr>
          <w:rFonts w:ascii="Angsana New" w:hAnsi="Angsana New" w:cs="Angsana New"/>
          <w:sz w:val="30"/>
          <w:szCs w:val="30"/>
        </w:rPr>
        <w:t>6</w:t>
      </w:r>
      <w:r w:rsidR="005508B4" w:rsidRPr="00FC3DC5">
        <w:rPr>
          <w:rFonts w:ascii="Angsana New" w:hAnsi="Angsana New" w:cs="Angsana New"/>
          <w:sz w:val="30"/>
          <w:szCs w:val="30"/>
        </w:rPr>
        <w:t>.</w:t>
      </w:r>
      <w:r w:rsidR="00CB4BC6" w:rsidRPr="00FC3DC5">
        <w:rPr>
          <w:rFonts w:ascii="Angsana New" w:hAnsi="Angsana New" w:cs="Angsana New"/>
          <w:sz w:val="30"/>
          <w:szCs w:val="30"/>
        </w:rPr>
        <w:t>00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ต่อปี</w:t>
      </w:r>
      <w:r w:rsidR="0010305E"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765D71" w:rsidRPr="00FC3DC5">
        <w:rPr>
          <w:rFonts w:ascii="Angsana New" w:hAnsi="Angsana New" w:cs="Angsana New"/>
          <w:i/>
          <w:iCs/>
          <w:sz w:val="30"/>
          <w:szCs w:val="30"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CB4BC6" w:rsidRPr="00FC3DC5">
        <w:rPr>
          <w:rFonts w:ascii="Angsana New" w:hAnsi="Angsana New" w:cs="Angsana New"/>
          <w:i/>
          <w:iCs/>
          <w:sz w:val="30"/>
          <w:szCs w:val="30"/>
        </w:rPr>
        <w:t>256</w:t>
      </w:r>
      <w:r w:rsidR="00765D71" w:rsidRPr="00FC3DC5">
        <w:rPr>
          <w:rFonts w:ascii="Angsana New" w:hAnsi="Angsana New" w:cs="Angsana New"/>
          <w:i/>
          <w:iCs/>
          <w:sz w:val="30"/>
          <w:szCs w:val="30"/>
        </w:rPr>
        <w:t>3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CB4BC6" w:rsidRPr="00FC3DC5">
        <w:rPr>
          <w:rFonts w:ascii="Angsana New" w:hAnsi="Angsana New" w:cs="Angsana New"/>
          <w:i/>
          <w:iCs/>
          <w:sz w:val="30"/>
          <w:szCs w:val="30"/>
        </w:rPr>
        <w:t>4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FC3DC5">
        <w:rPr>
          <w:rFonts w:ascii="Angsana New" w:hAnsi="Angsana New" w:cs="Angsana New"/>
          <w:i/>
          <w:iCs/>
          <w:sz w:val="30"/>
          <w:szCs w:val="30"/>
        </w:rPr>
        <w:t>25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CB4BC6" w:rsidRPr="00FC3DC5">
        <w:rPr>
          <w:rFonts w:ascii="Angsana New" w:hAnsi="Angsana New" w:cs="Angsana New"/>
          <w:i/>
          <w:iCs/>
          <w:sz w:val="30"/>
          <w:szCs w:val="30"/>
        </w:rPr>
        <w:t>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FC3DC5">
        <w:rPr>
          <w:rFonts w:ascii="Angsana New" w:hAnsi="Angsana New" w:cs="Angsana New"/>
          <w:i/>
          <w:iCs/>
          <w:sz w:val="30"/>
          <w:szCs w:val="30"/>
        </w:rPr>
        <w:t>4</w:t>
      </w:r>
      <w:r w:rsidR="00765D71" w:rsidRPr="00FC3DC5">
        <w:rPr>
          <w:rFonts w:ascii="Angsana New" w:hAnsi="Angsana New" w:cs="Angsana New"/>
          <w:i/>
          <w:iCs/>
          <w:sz w:val="30"/>
          <w:szCs w:val="30"/>
        </w:rPr>
        <w:t>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3957FA7" w14:textId="77777777" w:rsidR="009E204D" w:rsidRPr="00C058DA" w:rsidRDefault="009E204D" w:rsidP="009E204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180AB32E" w:rsidR="009E204D" w:rsidRPr="00C60284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2D07E958" w:rsidR="009E204D" w:rsidRPr="00C60284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1128CD9B" w:rsidR="009E204D" w:rsidRPr="00C60284" w:rsidRDefault="00CB4BC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7C2E" w:rsidRPr="00C60284" w14:paraId="6ADE1647" w14:textId="77777777" w:rsidTr="000746CC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944F77C" w14:textId="3E533CE0" w:rsidR="00347C2E" w:rsidRPr="00C60284" w:rsidRDefault="00CB4BC6" w:rsidP="00074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65D74ADA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F5F8250" w14:textId="273EB008" w:rsidR="00347C2E" w:rsidRPr="00C60284" w:rsidRDefault="00347C2E" w:rsidP="0007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16E6DE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FA3A825" w14:textId="2AF3DA94" w:rsidR="00347C2E" w:rsidRPr="00C60284" w:rsidRDefault="00347C2E" w:rsidP="0007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4765095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9FE465C" w14:textId="0385E129" w:rsidR="00347C2E" w:rsidRPr="00C60284" w:rsidRDefault="00CB4BC6" w:rsidP="0007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7C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347C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47C2E" w:rsidRPr="00C60284" w14:paraId="061C5BA7" w14:textId="77777777" w:rsidTr="000746CC">
        <w:trPr>
          <w:trHeight w:val="413"/>
        </w:trPr>
        <w:tc>
          <w:tcPr>
            <w:tcW w:w="4131" w:type="dxa"/>
          </w:tcPr>
          <w:p w14:paraId="6509A058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3566C465" w:rsidR="00347C2E" w:rsidRPr="00C60284" w:rsidRDefault="00CB4BC6" w:rsidP="00074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2534C75E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4D12302" w14:textId="111363B3" w:rsidR="00347C2E" w:rsidRPr="00C60284" w:rsidRDefault="00347C2E" w:rsidP="0007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638F6F8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26749A8" w14:textId="2FE486DF" w:rsidR="00347C2E" w:rsidRPr="00C60284" w:rsidRDefault="00347C2E" w:rsidP="0007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F818965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780DFF3" w14:textId="21D2FD34" w:rsidR="00347C2E" w:rsidRPr="00C60284" w:rsidRDefault="00CB4BC6" w:rsidP="0007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47C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347C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7C282CFD" w14:textId="77777777" w:rsidR="005C7688" w:rsidRPr="00FA313D" w:rsidRDefault="005C7688" w:rsidP="009E20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38"/>
        <w:gridCol w:w="287"/>
        <w:gridCol w:w="1242"/>
        <w:gridCol w:w="249"/>
        <w:gridCol w:w="1177"/>
        <w:gridCol w:w="287"/>
        <w:gridCol w:w="1198"/>
      </w:tblGrid>
      <w:tr w:rsidR="00855851" w:rsidRPr="00C60284" w14:paraId="532198C9" w14:textId="77777777" w:rsidTr="002F1472">
        <w:trPr>
          <w:trHeight w:val="377"/>
        </w:trPr>
        <w:tc>
          <w:tcPr>
            <w:tcW w:w="2048" w:type="pct"/>
            <w:vAlign w:val="bottom"/>
          </w:tcPr>
          <w:p w14:paraId="6ADA46E0" w14:textId="3A1A9D2F" w:rsidR="00855851" w:rsidRPr="00C60284" w:rsidRDefault="00855851" w:rsidP="00855851">
            <w:pPr>
              <w:rPr>
                <w:b/>
                <w:bCs/>
              </w:rPr>
            </w:pPr>
          </w:p>
        </w:tc>
        <w:tc>
          <w:tcPr>
            <w:tcW w:w="1411" w:type="pct"/>
            <w:gridSpan w:val="3"/>
            <w:vAlign w:val="bottom"/>
          </w:tcPr>
          <w:p w14:paraId="00CDA41B" w14:textId="7A887CCA" w:rsidR="00855851" w:rsidRPr="00C60284" w:rsidRDefault="00855851" w:rsidP="000B048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6C1D5BAD" w14:textId="77777777" w:rsidR="00855851" w:rsidRPr="00C60284" w:rsidRDefault="00855851" w:rsidP="000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vAlign w:val="bottom"/>
          </w:tcPr>
          <w:p w14:paraId="6019A6D1" w14:textId="61285DA6" w:rsidR="00855851" w:rsidRPr="00C60284" w:rsidRDefault="00855851" w:rsidP="000B048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851" w:rsidRPr="00C60284" w14:paraId="0EFB30BA" w14:textId="77777777" w:rsidTr="002F1472">
        <w:trPr>
          <w:trHeight w:val="412"/>
        </w:trPr>
        <w:tc>
          <w:tcPr>
            <w:tcW w:w="2048" w:type="pct"/>
            <w:vAlign w:val="bottom"/>
          </w:tcPr>
          <w:p w14:paraId="4CB27DBC" w14:textId="28C7249C" w:rsidR="00855851" w:rsidRPr="000B048C" w:rsidRDefault="00855851" w:rsidP="008558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768E708E" w14:textId="5BD68CD3" w:rsidR="00855851" w:rsidRPr="00C60284" w:rsidRDefault="00CB4BC6" w:rsidP="000B048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52" w:type="pct"/>
            <w:vAlign w:val="bottom"/>
          </w:tcPr>
          <w:p w14:paraId="518100EE" w14:textId="77777777" w:rsidR="00855851" w:rsidRPr="00C60284" w:rsidRDefault="00855851" w:rsidP="000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D0D825A" w14:textId="6BF0B504" w:rsidR="00855851" w:rsidRPr="00C60284" w:rsidRDefault="00CB4BC6" w:rsidP="000B048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2" w:type="pct"/>
            <w:vAlign w:val="bottom"/>
          </w:tcPr>
          <w:p w14:paraId="6A4E9301" w14:textId="77777777" w:rsidR="00855851" w:rsidRPr="00C60284" w:rsidRDefault="00855851" w:rsidP="000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36A852C" w14:textId="4A98F420" w:rsidR="00855851" w:rsidRPr="00C60284" w:rsidRDefault="00CB4BC6" w:rsidP="000B048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2" w:type="pct"/>
            <w:vAlign w:val="bottom"/>
          </w:tcPr>
          <w:p w14:paraId="0883D3D6" w14:textId="77777777" w:rsidR="00855851" w:rsidRPr="00C60284" w:rsidRDefault="00855851" w:rsidP="000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4626CF8" w14:textId="71C54F4C" w:rsidR="00855851" w:rsidRPr="00C60284" w:rsidRDefault="00CB4BC6" w:rsidP="000B048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55851" w:rsidRPr="00C60284" w14:paraId="1EF94965" w14:textId="77777777" w:rsidTr="002F1472">
        <w:trPr>
          <w:trHeight w:val="377"/>
        </w:trPr>
        <w:tc>
          <w:tcPr>
            <w:tcW w:w="2048" w:type="pct"/>
            <w:vAlign w:val="bottom"/>
          </w:tcPr>
          <w:p w14:paraId="08D5FE3D" w14:textId="77777777" w:rsidR="00855851" w:rsidRPr="00C60284" w:rsidRDefault="00855851" w:rsidP="008558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2" w:type="pct"/>
            <w:gridSpan w:val="7"/>
            <w:vAlign w:val="bottom"/>
          </w:tcPr>
          <w:p w14:paraId="26301DF0" w14:textId="5491BDC1" w:rsidR="00855851" w:rsidRPr="00C60284" w:rsidRDefault="00855851" w:rsidP="000B048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A422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851" w:rsidRPr="00E2460E" w14:paraId="31F3C176" w14:textId="77777777" w:rsidTr="002F1472">
        <w:trPr>
          <w:trHeight w:val="767"/>
        </w:trPr>
        <w:tc>
          <w:tcPr>
            <w:tcW w:w="2048" w:type="pct"/>
            <w:vAlign w:val="bottom"/>
          </w:tcPr>
          <w:p w14:paraId="21DCFB0F" w14:textId="77777777" w:rsidR="00855851" w:rsidRPr="005258E6" w:rsidRDefault="00855851" w:rsidP="008558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258E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</w:p>
          <w:p w14:paraId="29657F80" w14:textId="473CA7CE" w:rsidR="00855851" w:rsidRPr="005258E6" w:rsidRDefault="00855851" w:rsidP="008558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258E6">
              <w:rPr>
                <w:b w:val="0"/>
                <w:bCs w:val="0"/>
              </w:rPr>
              <w:t xml:space="preserve">   </w:t>
            </w:r>
            <w:r w:rsidRPr="005258E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เงินให้กู้ยืมระยะ</w:t>
            </w:r>
            <w:r w:rsidR="00E2460E" w:rsidRPr="005258E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ยาว</w:t>
            </w:r>
            <w:r w:rsidRPr="005258E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สำหรับ</w:t>
            </w:r>
          </w:p>
        </w:tc>
        <w:tc>
          <w:tcPr>
            <w:tcW w:w="602" w:type="pct"/>
            <w:vAlign w:val="bottom"/>
          </w:tcPr>
          <w:p w14:paraId="35D91BD4" w14:textId="77777777" w:rsidR="00855851" w:rsidRPr="005258E6" w:rsidRDefault="00855851" w:rsidP="008558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2" w:type="pct"/>
            <w:vAlign w:val="bottom"/>
          </w:tcPr>
          <w:p w14:paraId="650D750C" w14:textId="77777777" w:rsidR="00855851" w:rsidRPr="005258E6" w:rsidRDefault="00855851" w:rsidP="00855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0502FD1" w14:textId="77777777" w:rsidR="00855851" w:rsidRPr="005258E6" w:rsidRDefault="00855851" w:rsidP="0085585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bottom"/>
          </w:tcPr>
          <w:p w14:paraId="2F473254" w14:textId="77777777" w:rsidR="00855851" w:rsidRPr="005258E6" w:rsidRDefault="00855851" w:rsidP="00855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9628C58" w14:textId="77777777" w:rsidR="00855851" w:rsidRPr="005258E6" w:rsidRDefault="00855851" w:rsidP="0085585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vAlign w:val="bottom"/>
          </w:tcPr>
          <w:p w14:paraId="34AEDEEA" w14:textId="77777777" w:rsidR="00855851" w:rsidRPr="005258E6" w:rsidRDefault="00855851" w:rsidP="00855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3AA93C5" w14:textId="77777777" w:rsidR="00855851" w:rsidRPr="005258E6" w:rsidRDefault="00855851" w:rsidP="0085585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55851" w:rsidRPr="00C60284" w14:paraId="5C478D70" w14:textId="77777777" w:rsidTr="002F1472">
        <w:trPr>
          <w:trHeight w:val="377"/>
        </w:trPr>
        <w:tc>
          <w:tcPr>
            <w:tcW w:w="2048" w:type="pct"/>
            <w:vAlign w:val="bottom"/>
          </w:tcPr>
          <w:p w14:paraId="4AEF3055" w14:textId="01EC703D" w:rsidR="00855851" w:rsidRPr="005258E6" w:rsidRDefault="002578B5" w:rsidP="008558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855851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765D71" w:rsidRPr="005258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 w:rsidR="00855851" w:rsidRPr="005258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855851" w:rsidRPr="005258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551E1A7F" w14:textId="2FA652E8" w:rsidR="00855851" w:rsidRPr="005258E6" w:rsidRDefault="00311CF0" w:rsidP="008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vAlign w:val="bottom"/>
          </w:tcPr>
          <w:p w14:paraId="7EEB705F" w14:textId="77777777" w:rsidR="00855851" w:rsidRPr="005258E6" w:rsidRDefault="00855851" w:rsidP="008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2942DE7B" w14:textId="77777777" w:rsidR="00855851" w:rsidRPr="005258E6" w:rsidRDefault="00855851" w:rsidP="008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bottom"/>
          </w:tcPr>
          <w:p w14:paraId="055DD2CE" w14:textId="77777777" w:rsidR="00855851" w:rsidRPr="005258E6" w:rsidRDefault="00855851" w:rsidP="008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7B6CCC33" w14:textId="45386084" w:rsidR="00855851" w:rsidRPr="005258E6" w:rsidRDefault="00855851" w:rsidP="008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vAlign w:val="bottom"/>
          </w:tcPr>
          <w:p w14:paraId="17E2B68B" w14:textId="77777777" w:rsidR="00855851" w:rsidRPr="005258E6" w:rsidRDefault="00855851" w:rsidP="008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6F81A944" w14:textId="74AC62B4" w:rsidR="00855851" w:rsidRPr="005258E6" w:rsidRDefault="00855851" w:rsidP="0085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</w:tbl>
    <w:p w14:paraId="461A4364" w14:textId="78981CFB" w:rsidR="009E204D" w:rsidRPr="003C0A38" w:rsidRDefault="009E204D">
      <w:pPr>
        <w:rPr>
          <w:rFonts w:ascii="Angsana New" w:hAnsi="Angsana New" w:cs="Angsana New"/>
          <w:sz w:val="24"/>
          <w:szCs w:val="24"/>
        </w:rPr>
      </w:pPr>
    </w:p>
    <w:p w14:paraId="44772699" w14:textId="6C918282" w:rsidR="00AA3A06" w:rsidRDefault="001F79E0" w:rsidP="001F79E0">
      <w:pPr>
        <w:ind w:left="540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765D71" w:rsidRPr="00327851">
        <w:rPr>
          <w:rFonts w:ascii="Angsana New" w:hAnsi="Angsana New" w:cs="Angsana New"/>
          <w:spacing w:val="2"/>
          <w:sz w:val="30"/>
          <w:szCs w:val="30"/>
        </w:rPr>
        <w:t>31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มีนาคม </w:t>
      </w:r>
      <w:r w:rsidR="00CB4BC6" w:rsidRPr="00327851">
        <w:rPr>
          <w:rFonts w:ascii="Angsana New" w:hAnsi="Angsana New" w:cs="Angsana New"/>
          <w:spacing w:val="2"/>
          <w:sz w:val="30"/>
          <w:szCs w:val="30"/>
        </w:rPr>
        <w:t>2564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เงินให้กู้ยืมระยะ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แก่บริษัท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ย่อย</w:t>
      </w:r>
      <w:r w:rsidR="00692245" w:rsidRPr="00327851">
        <w:rPr>
          <w:rFonts w:ascii="Angsana New" w:hAnsi="Angsana New" w:cs="Angsana New" w:hint="cs"/>
          <w:spacing w:val="2"/>
          <w:sz w:val="30"/>
          <w:szCs w:val="30"/>
          <w:cs/>
        </w:rPr>
        <w:t>แห่งหนึ่ง (บริษัท ไทย ฟู้ดส์ อาหารสัตว์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>ต้นจำนวน</w:t>
      </w:r>
      <w:r w:rsidR="00692245"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pacing w:val="-2"/>
          <w:sz w:val="30"/>
          <w:szCs w:val="30"/>
        </w:rPr>
        <w:t>2</w:t>
      </w:r>
      <w:r w:rsidR="00692245" w:rsidRPr="00FB670F">
        <w:rPr>
          <w:rFonts w:ascii="Angsana New" w:hAnsi="Angsana New" w:cs="Angsana New"/>
          <w:spacing w:val="-2"/>
          <w:sz w:val="30"/>
          <w:szCs w:val="30"/>
        </w:rPr>
        <w:t>,</w:t>
      </w:r>
      <w:r w:rsidR="00CB4BC6" w:rsidRPr="00CB4BC6">
        <w:rPr>
          <w:rFonts w:ascii="Angsana New" w:hAnsi="Angsana New" w:cs="Angsana New"/>
          <w:spacing w:val="-2"/>
          <w:sz w:val="30"/>
          <w:szCs w:val="30"/>
        </w:rPr>
        <w:t>000</w:t>
      </w:r>
      <w:r w:rsidR="00D642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เงินต้นของเงินให้กู้ยืมนี้มีกำหนดรับชำระคืนทั้งจำนวนในเดือนมกราคม </w:t>
      </w:r>
      <w:r w:rsidR="00CB4BC6" w:rsidRPr="00CB4BC6">
        <w:rPr>
          <w:rFonts w:ascii="Angsana New" w:hAnsi="Angsana New" w:cs="Angsana New"/>
          <w:spacing w:val="-2"/>
          <w:sz w:val="30"/>
          <w:szCs w:val="30"/>
        </w:rPr>
        <w:t>2568</w:t>
      </w:r>
      <w:r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341728"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pacing w:val="-2"/>
          <w:sz w:val="30"/>
          <w:szCs w:val="30"/>
        </w:rPr>
        <w:t>4</w:t>
      </w:r>
      <w:r w:rsidR="00341728" w:rsidRPr="00FB670F">
        <w:rPr>
          <w:rFonts w:ascii="Angsana New" w:hAnsi="Angsana New" w:cs="Angsana New"/>
          <w:spacing w:val="-2"/>
          <w:sz w:val="30"/>
          <w:szCs w:val="30"/>
        </w:rPr>
        <w:t>.</w:t>
      </w:r>
      <w:r w:rsidR="00CB4BC6" w:rsidRPr="00CB4BC6">
        <w:rPr>
          <w:rFonts w:ascii="Angsana New" w:hAnsi="Angsana New" w:cs="Angsana New"/>
          <w:spacing w:val="-2"/>
          <w:sz w:val="30"/>
          <w:szCs w:val="30"/>
        </w:rPr>
        <w:t>78</w:t>
      </w:r>
      <w:r w:rsidR="0032785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ต่อปี</w:t>
      </w:r>
    </w:p>
    <w:p w14:paraId="25489703" w14:textId="6CD60336" w:rsidR="00B44114" w:rsidRDefault="00B44114" w:rsidP="001F79E0">
      <w:pPr>
        <w:ind w:left="540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462680" w14:textId="77777777" w:rsidR="00B44114" w:rsidRPr="00AA3A06" w:rsidRDefault="00B44114" w:rsidP="001F79E0">
      <w:pPr>
        <w:ind w:left="540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3"/>
        <w:gridCol w:w="282"/>
        <w:gridCol w:w="1163"/>
        <w:gridCol w:w="284"/>
        <w:gridCol w:w="1143"/>
        <w:gridCol w:w="267"/>
        <w:gridCol w:w="1169"/>
      </w:tblGrid>
      <w:tr w:rsidR="008E5338" w:rsidRPr="00C60284" w14:paraId="08093DAA" w14:textId="77777777" w:rsidTr="00B44114">
        <w:trPr>
          <w:trHeight w:val="369"/>
        </w:trPr>
        <w:tc>
          <w:tcPr>
            <w:tcW w:w="2069" w:type="pct"/>
          </w:tcPr>
          <w:p w14:paraId="4D79BA50" w14:textId="6EE6621C" w:rsidR="008E5338" w:rsidRPr="00C60284" w:rsidRDefault="008E533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CEC" w:rsidRPr="00C60284" w14:paraId="6F6FF796" w14:textId="77777777" w:rsidTr="00B44114">
        <w:trPr>
          <w:trHeight w:val="369"/>
        </w:trPr>
        <w:tc>
          <w:tcPr>
            <w:tcW w:w="2069" w:type="pct"/>
          </w:tcPr>
          <w:p w14:paraId="202E9E6D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7808CAC" w14:textId="59C2BF2C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59A16A7D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7F2C9B" w14:textId="160A4A09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9DEFF10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AEBF0F7" w14:textId="25A75A2F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887F9A4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80CE1D" w14:textId="2772D3B1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7CEC" w:rsidRPr="00C60284" w14:paraId="52445793" w14:textId="77777777" w:rsidTr="00B44114">
        <w:trPr>
          <w:trHeight w:val="357"/>
        </w:trPr>
        <w:tc>
          <w:tcPr>
            <w:tcW w:w="2069" w:type="pct"/>
          </w:tcPr>
          <w:p w14:paraId="658F55B5" w14:textId="174ECCD4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7" w:type="pct"/>
          </w:tcPr>
          <w:p w14:paraId="46D7EE60" w14:textId="33EA2AB3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64E0A8BF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B6995B" w14:textId="28243D81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0D25F61A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45F0636" w14:textId="2C36FF3F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C7DF306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E109DE" w14:textId="028BA433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B5618" w:rsidRPr="00C60284" w14:paraId="2EDE04CE" w14:textId="77777777" w:rsidTr="002F1472">
        <w:trPr>
          <w:trHeight w:val="369"/>
        </w:trPr>
        <w:tc>
          <w:tcPr>
            <w:tcW w:w="2069" w:type="pct"/>
          </w:tcPr>
          <w:p w14:paraId="22E078A6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</w:tcPr>
          <w:p w14:paraId="18812E68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2E" w:rsidRPr="00C60284" w14:paraId="4738ACF9" w14:textId="77777777" w:rsidTr="00B44114">
        <w:trPr>
          <w:trHeight w:val="369"/>
        </w:trPr>
        <w:tc>
          <w:tcPr>
            <w:tcW w:w="2069" w:type="pct"/>
          </w:tcPr>
          <w:p w14:paraId="166B0F15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42E4D9B" w14:textId="05346ABE" w:rsidR="00347C2E" w:rsidRPr="00C60284" w:rsidRDefault="00B1185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F63F6E5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90382E3" w14:textId="0F14EF4C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6C1142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830211E" w14:textId="6A5292DF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143" w:type="pct"/>
          </w:tcPr>
          <w:p w14:paraId="19737835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DD749D7" w14:textId="7B49F05C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47C2E" w:rsidRPr="00C60284" w14:paraId="690F7DE8" w14:textId="77777777" w:rsidTr="00B44114">
        <w:trPr>
          <w:trHeight w:val="369"/>
        </w:trPr>
        <w:tc>
          <w:tcPr>
            <w:tcW w:w="2069" w:type="pct"/>
          </w:tcPr>
          <w:p w14:paraId="6450ADA3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27" w:type="pct"/>
          </w:tcPr>
          <w:p w14:paraId="0622369C" w14:textId="61B0F856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B118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6995C3D4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1868EF5" w14:textId="5CE524D2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958</w:t>
            </w:r>
          </w:p>
        </w:tc>
        <w:tc>
          <w:tcPr>
            <w:tcW w:w="152" w:type="pct"/>
          </w:tcPr>
          <w:p w14:paraId="122718E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0F35633" w14:textId="1BC959BE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5DF781C" w14:textId="4257B03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7C2E" w:rsidRPr="00C60284" w14:paraId="1DE4B3EF" w14:textId="77777777" w:rsidTr="00B44114">
        <w:trPr>
          <w:trHeight w:val="357"/>
        </w:trPr>
        <w:tc>
          <w:tcPr>
            <w:tcW w:w="2069" w:type="pct"/>
          </w:tcPr>
          <w:p w14:paraId="125E2A87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28F83300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B118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765D71"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2100089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0886B2A0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52" w:type="pct"/>
          </w:tcPr>
          <w:p w14:paraId="498CF1C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3B44E9BE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765D71"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4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143" w:type="pct"/>
          </w:tcPr>
          <w:p w14:paraId="4B7F71CD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4A30A553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765D71"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11B96497" w14:textId="77777777" w:rsidR="00D1740F" w:rsidRPr="00B44114" w:rsidRDefault="00D1740F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081278" w:rsidRPr="00C60284" w14:paraId="7D95232B" w14:textId="77777777" w:rsidTr="002F1472">
        <w:trPr>
          <w:trHeight w:val="370"/>
        </w:trPr>
        <w:tc>
          <w:tcPr>
            <w:tcW w:w="2074" w:type="pct"/>
          </w:tcPr>
          <w:p w14:paraId="17B3B795" w14:textId="51547060" w:rsidR="00081278" w:rsidRPr="00C60284" w:rsidRDefault="0008127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64968F57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F05EFFE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1D4D8FD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CEC" w:rsidRPr="00C60284" w14:paraId="20B2FF58" w14:textId="77777777" w:rsidTr="002F1472">
        <w:trPr>
          <w:trHeight w:val="370"/>
        </w:trPr>
        <w:tc>
          <w:tcPr>
            <w:tcW w:w="2074" w:type="pct"/>
          </w:tcPr>
          <w:p w14:paraId="6984D4EE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7E99843" w14:textId="787A5C9B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2" w:type="pct"/>
          </w:tcPr>
          <w:p w14:paraId="47830819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DA850C" w14:textId="6AF4D520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22EC84B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7C6C229" w14:textId="36596B5B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3F135B5D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4C8AA" w14:textId="635CA6E9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7CEC" w:rsidRPr="00C60284" w14:paraId="6137DF56" w14:textId="77777777" w:rsidTr="002F1472">
        <w:trPr>
          <w:trHeight w:val="357"/>
        </w:trPr>
        <w:tc>
          <w:tcPr>
            <w:tcW w:w="2074" w:type="pct"/>
          </w:tcPr>
          <w:p w14:paraId="5D7330D7" w14:textId="3C7A44AD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7" w:type="pct"/>
          </w:tcPr>
          <w:p w14:paraId="27258AA3" w14:textId="6067C0F5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66446395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AD3932" w14:textId="566DB4C2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58782CD9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55D5A13" w14:textId="13F76761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9554B31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326ACC" w14:textId="576AD038" w:rsidR="00677CEC" w:rsidRPr="00C60284" w:rsidRDefault="00CB4BC6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B5618" w:rsidRPr="00C60284" w14:paraId="6E52A1CE" w14:textId="77777777" w:rsidTr="002F1472">
        <w:trPr>
          <w:trHeight w:val="370"/>
        </w:trPr>
        <w:tc>
          <w:tcPr>
            <w:tcW w:w="2074" w:type="pct"/>
          </w:tcPr>
          <w:p w14:paraId="377FCE2B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3D151EFD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2E" w:rsidRPr="00C60284" w14:paraId="1E974D57" w14:textId="77777777" w:rsidTr="002F1472">
        <w:trPr>
          <w:trHeight w:val="370"/>
        </w:trPr>
        <w:tc>
          <w:tcPr>
            <w:tcW w:w="2074" w:type="pct"/>
          </w:tcPr>
          <w:p w14:paraId="73164A21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3926BC37" w14:textId="63105908" w:rsidR="00347C2E" w:rsidRPr="00C60284" w:rsidRDefault="00B1185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0F56EF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D86D734" w14:textId="55F982EE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AD190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65BD3" w14:textId="27687795" w:rsidR="00347C2E" w:rsidRPr="00C60284" w:rsidRDefault="00765D71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B3D97AC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F0A284" w14:textId="48BA23BE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47C2E" w:rsidRPr="00C60284" w14:paraId="4B0B99A5" w14:textId="77777777" w:rsidTr="002F1472">
        <w:trPr>
          <w:trHeight w:val="370"/>
        </w:trPr>
        <w:tc>
          <w:tcPr>
            <w:tcW w:w="2074" w:type="pct"/>
          </w:tcPr>
          <w:p w14:paraId="5CE12DA2" w14:textId="0F29BEDC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</w:tcPr>
          <w:p w14:paraId="45A0848E" w14:textId="3DA8E868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51A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152" w:type="pct"/>
          </w:tcPr>
          <w:p w14:paraId="3A0A1A3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CBFFE" w14:textId="18A1771B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  <w:tc>
          <w:tcPr>
            <w:tcW w:w="152" w:type="pct"/>
          </w:tcPr>
          <w:p w14:paraId="087E5176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107DBB4" w14:textId="0567B9F9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143" w:type="pct"/>
          </w:tcPr>
          <w:p w14:paraId="55847F4D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7149100" w14:textId="4098DAA8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347C2E" w:rsidRPr="00C60284" w14:paraId="143C180C" w14:textId="77777777" w:rsidTr="002F1472">
        <w:trPr>
          <w:trHeight w:val="357"/>
        </w:trPr>
        <w:tc>
          <w:tcPr>
            <w:tcW w:w="2074" w:type="pct"/>
          </w:tcPr>
          <w:p w14:paraId="2D7EBC9A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62F89380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551A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52" w:type="pct"/>
          </w:tcPr>
          <w:p w14:paraId="575800D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55E87CE3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52" w:type="pct"/>
          </w:tcPr>
          <w:p w14:paraId="45D299F2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065D283D" w:rsidR="00347C2E" w:rsidRPr="00C60284" w:rsidRDefault="00765D71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34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43" w:type="pct"/>
          </w:tcPr>
          <w:p w14:paraId="3A1A2DBC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4F48AF43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5E6DBF70" w14:textId="745F2147" w:rsidR="000D0250" w:rsidRPr="00B44114" w:rsidRDefault="000D0250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5A2C34" w:rsidRPr="00C60284" w14:paraId="6E916BEB" w14:textId="77777777" w:rsidTr="002F1472">
        <w:trPr>
          <w:trHeight w:val="381"/>
        </w:trPr>
        <w:tc>
          <w:tcPr>
            <w:tcW w:w="2074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2F1472">
        <w:trPr>
          <w:trHeight w:val="381"/>
        </w:trPr>
        <w:tc>
          <w:tcPr>
            <w:tcW w:w="2074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2F1472">
        <w:trPr>
          <w:trHeight w:val="368"/>
        </w:trPr>
        <w:tc>
          <w:tcPr>
            <w:tcW w:w="2074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27" w:type="pct"/>
          </w:tcPr>
          <w:p w14:paraId="637808D5" w14:textId="557D8EFB" w:rsidR="005A2C34" w:rsidRPr="00C60284" w:rsidRDefault="00765D71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E7DF38" w14:textId="3FD8D56F" w:rsidR="005A2C34" w:rsidRPr="00C60284" w:rsidRDefault="00765D71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A2C34" w:rsidRPr="00C60284" w14:paraId="71D17098" w14:textId="77777777" w:rsidTr="002F1472">
        <w:trPr>
          <w:trHeight w:val="381"/>
        </w:trPr>
        <w:tc>
          <w:tcPr>
            <w:tcW w:w="2074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2F1472">
        <w:trPr>
          <w:trHeight w:val="381"/>
        </w:trPr>
        <w:tc>
          <w:tcPr>
            <w:tcW w:w="2074" w:type="pct"/>
          </w:tcPr>
          <w:p w14:paraId="0AD96AD6" w14:textId="1F095DFC" w:rsidR="005A2C34" w:rsidRPr="00C60284" w:rsidRDefault="00CB4BC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27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4FC3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2F1472">
        <w:trPr>
          <w:trHeight w:val="332"/>
        </w:trPr>
        <w:tc>
          <w:tcPr>
            <w:tcW w:w="2074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427A2D94" w14:textId="27AAD9DA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52" w:type="pct"/>
          </w:tcPr>
          <w:p w14:paraId="643355A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06A3EDD" w14:textId="1464DB2D" w:rsidR="00347C2E" w:rsidRPr="00C60284" w:rsidRDefault="00CB4BC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267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52" w:type="pct"/>
          </w:tcPr>
          <w:p w14:paraId="26FA718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E27905" w14:textId="77ED97B3" w:rsidR="00347C2E" w:rsidRPr="00C60284" w:rsidRDefault="00765D7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E6103D" w14:textId="252C4C1C" w:rsidR="00347C2E" w:rsidRPr="00C60284" w:rsidRDefault="00CB4BC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670</w:t>
            </w:r>
            <w:r w:rsidR="00347C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347C2E" w:rsidRPr="00C60284" w14:paraId="78857CA8" w14:textId="77777777" w:rsidTr="002F1472">
        <w:trPr>
          <w:trHeight w:val="368"/>
        </w:trPr>
        <w:tc>
          <w:tcPr>
            <w:tcW w:w="2074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675EFE0E" w:rsidR="00347C2E" w:rsidRPr="00C60284" w:rsidRDefault="00CB4BC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52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7BBD0DD5" w:rsidR="00347C2E" w:rsidRPr="00C60284" w:rsidRDefault="00CB4BC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4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</w:t>
            </w:r>
            <w:r w:rsidR="0034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52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1DE2D3CD" w:rsidR="00347C2E" w:rsidRPr="00C60284" w:rsidRDefault="00765D7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4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4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28F6A3EC" w:rsidR="00347C2E" w:rsidRPr="00C60284" w:rsidRDefault="00CB4BC6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</w:t>
            </w:r>
            <w:r w:rsidR="0034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</w:tr>
    </w:tbl>
    <w:p w14:paraId="7F69C2EF" w14:textId="77777777" w:rsidR="00B44114" w:rsidRDefault="00B44114" w:rsidP="00341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B374FE7" w14:textId="2458D82C" w:rsidR="00341728" w:rsidRPr="00C60284" w:rsidRDefault="00FE26E4" w:rsidP="00341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765D71" w:rsidRPr="005258E6">
        <w:rPr>
          <w:rFonts w:ascii="Angsana New" w:hAnsi="Angsana New" w:cs="Angsana New"/>
          <w:spacing w:val="4"/>
          <w:sz w:val="30"/>
          <w:szCs w:val="30"/>
        </w:rPr>
        <w:t>31</w:t>
      </w:r>
      <w:r w:rsidRPr="005258E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มีนาคม </w:t>
      </w:r>
      <w:r w:rsidR="00CB4BC6" w:rsidRPr="005258E6">
        <w:rPr>
          <w:rFonts w:ascii="Angsana New" w:hAnsi="Angsana New" w:cs="Angsana New"/>
          <w:spacing w:val="4"/>
          <w:sz w:val="30"/>
          <w:szCs w:val="30"/>
        </w:rPr>
        <w:t>2564</w:t>
      </w:r>
      <w:r w:rsidRPr="005258E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เงินกู้ยืมระยะสั้น</w:t>
      </w:r>
      <w:r w:rsidRPr="005258E6">
        <w:rPr>
          <w:rFonts w:ascii="Angsana New" w:hAnsi="Angsana New" w:cs="Angsana New" w:hint="cs"/>
          <w:spacing w:val="4"/>
          <w:sz w:val="30"/>
          <w:szCs w:val="30"/>
          <w:cs/>
        </w:rPr>
        <w:t>จาก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="005258E6" w:rsidRPr="005258E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>เป็นเงินให้กู้ยืมประเภทไม่มีหลักประกันและชำระคืนเมื่อ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ทวงถาม โดยมีอัตราดอกเบี้ยร้อยล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5</w:t>
      </w:r>
      <w:r w:rsidR="00397F53" w:rsidRPr="00397F53">
        <w:rPr>
          <w:rFonts w:ascii="Angsana New" w:hAnsi="Angsana New" w:cs="Angsana New"/>
          <w:sz w:val="30"/>
          <w:szCs w:val="30"/>
        </w:rPr>
        <w:t>.</w:t>
      </w:r>
      <w:r w:rsidR="00CB4BC6" w:rsidRPr="00CB4BC6">
        <w:rPr>
          <w:rFonts w:ascii="Angsana New" w:hAnsi="Angsana New" w:cs="Angsana New"/>
          <w:sz w:val="30"/>
          <w:szCs w:val="30"/>
        </w:rPr>
        <w:t>02</w:t>
      </w:r>
      <w:r w:rsidR="00341728"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27851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ต่อปี </w:t>
      </w:r>
      <w:r w:rsidR="00341728" w:rsidRPr="00C60284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31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3</w:t>
      </w:r>
      <w:r w:rsidR="00341728" w:rsidRPr="00C60284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341728" w:rsidRPr="00C60284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ร้อยละ</w:t>
      </w:r>
      <w:r w:rsidR="00341728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4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4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1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C60284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BBE8D82" w14:textId="7F20EB5A" w:rsidR="000D0250" w:rsidRDefault="000D0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F1E258" w14:textId="56850D2E" w:rsidR="00B44114" w:rsidRDefault="00B4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95774ED" w14:textId="3B2D926C" w:rsidR="00B44114" w:rsidRDefault="00B4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E570968" w14:textId="4C10C242" w:rsidR="00B44114" w:rsidRDefault="00B4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9F931E6" w14:textId="27FC08D1" w:rsidR="00B44114" w:rsidRDefault="00B4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AEAFF9D" w14:textId="77777777" w:rsidR="00B44114" w:rsidRPr="00C058DA" w:rsidRDefault="00B4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F709795" w14:textId="78793B6F" w:rsidR="00F85D22" w:rsidRPr="00C60284" w:rsidRDefault="00F85D22" w:rsidP="00E70AB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5DEA1259" w14:textId="77CED870" w:rsidR="00F85D22" w:rsidRPr="00C058DA" w:rsidRDefault="00F85D22" w:rsidP="00F85D2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57"/>
        <w:gridCol w:w="283"/>
        <w:gridCol w:w="1181"/>
        <w:gridCol w:w="259"/>
        <w:gridCol w:w="1170"/>
      </w:tblGrid>
      <w:tr w:rsidR="00F85D22" w:rsidRPr="00C60284" w14:paraId="77EB3D95" w14:textId="77777777" w:rsidTr="002F1472">
        <w:trPr>
          <w:cantSplit/>
          <w:trHeight w:val="410"/>
          <w:tblHeader/>
        </w:trPr>
        <w:tc>
          <w:tcPr>
            <w:tcW w:w="3780" w:type="dxa"/>
            <w:vAlign w:val="bottom"/>
            <w:hideMark/>
          </w:tcPr>
          <w:p w14:paraId="4897A13D" w14:textId="719A9E58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vAlign w:val="bottom"/>
          </w:tcPr>
          <w:p w14:paraId="7C117347" w14:textId="28B59753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0E088537" w14:textId="23369CE8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5D22" w:rsidRPr="00C60284" w14:paraId="6213A24E" w14:textId="77777777" w:rsidTr="002F1472">
        <w:trPr>
          <w:cantSplit/>
          <w:trHeight w:val="808"/>
          <w:tblHeader/>
        </w:trPr>
        <w:tc>
          <w:tcPr>
            <w:tcW w:w="3780" w:type="dxa"/>
            <w:vAlign w:val="bottom"/>
          </w:tcPr>
          <w:p w14:paraId="16A67C96" w14:textId="53DA1D15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4C80453" w14:textId="77777777" w:rsidR="00BE0352" w:rsidRDefault="00765D71" w:rsidP="00C4763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65D7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F85D22" w:rsidRPr="00C6028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666BC9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BE035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0F810C78" w:rsidR="00F85D22" w:rsidRPr="00C60284" w:rsidRDefault="00CB4BC6" w:rsidP="00C4763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B4BC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5C27293" w14:textId="77777777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1EFF80BD" w:rsidR="00F85D22" w:rsidRPr="00C60284" w:rsidRDefault="00765D71" w:rsidP="00C4763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65D71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F85D22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F85D22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F85D22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CB4BC6" w:rsidRPr="00CB4BC6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765D71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83" w:type="dxa"/>
          </w:tcPr>
          <w:p w14:paraId="28D1BA9B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0F0A327" w14:textId="0BD2B208" w:rsidR="00F85D22" w:rsidRPr="00C60284" w:rsidRDefault="00765D71" w:rsidP="00C4763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65D71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  <w:r w:rsidR="00666BC9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66BC9" w:rsidRPr="00C6028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  <w:r w:rsidR="00666BC9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vAlign w:val="bottom"/>
          </w:tcPr>
          <w:p w14:paraId="7AAFD6A5" w14:textId="77777777" w:rsidR="00F85D22" w:rsidRPr="00C60284" w:rsidRDefault="00F85D22" w:rsidP="00C4763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23F5A7D6" w:rsidR="00F85D22" w:rsidRPr="00C60284" w:rsidRDefault="00765D71" w:rsidP="00C4763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65D71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F85D22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F85D22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F85D22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CB4BC6" w:rsidRPr="00CB4BC6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765D71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</w:t>
            </w:r>
          </w:p>
        </w:tc>
      </w:tr>
      <w:tr w:rsidR="00F85D22" w:rsidRPr="00C60284" w14:paraId="3C1E6BFB" w14:textId="77777777" w:rsidTr="002F1472">
        <w:trPr>
          <w:cantSplit/>
          <w:trHeight w:val="398"/>
          <w:tblHeader/>
        </w:trPr>
        <w:tc>
          <w:tcPr>
            <w:tcW w:w="3780" w:type="dxa"/>
            <w:vAlign w:val="bottom"/>
            <w:hideMark/>
          </w:tcPr>
          <w:p w14:paraId="264676D6" w14:textId="77777777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88" w:type="dxa"/>
            <w:gridSpan w:val="7"/>
            <w:vAlign w:val="bottom"/>
            <w:hideMark/>
          </w:tcPr>
          <w:p w14:paraId="7849A3D0" w14:textId="0C6714FF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635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88F" w:rsidRPr="00C60284" w14:paraId="4E12AF87" w14:textId="77777777" w:rsidTr="002F1472">
        <w:trPr>
          <w:cantSplit/>
          <w:trHeight w:val="398"/>
          <w:tblHeader/>
        </w:trPr>
        <w:tc>
          <w:tcPr>
            <w:tcW w:w="3780" w:type="dxa"/>
            <w:vAlign w:val="bottom"/>
          </w:tcPr>
          <w:p w14:paraId="031C9539" w14:textId="526D2AD2" w:rsidR="0067188F" w:rsidRPr="00C60284" w:rsidRDefault="0067188F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ส่วนที่หมุนเวียน</w:t>
            </w:r>
          </w:p>
        </w:tc>
        <w:tc>
          <w:tcPr>
            <w:tcW w:w="5488" w:type="dxa"/>
            <w:gridSpan w:val="7"/>
            <w:vAlign w:val="bottom"/>
          </w:tcPr>
          <w:p w14:paraId="7A95560A" w14:textId="77777777" w:rsidR="0067188F" w:rsidRPr="00C60284" w:rsidRDefault="0067188F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7188F" w:rsidRPr="00C60284" w14:paraId="2130258F" w14:textId="77777777" w:rsidTr="002F1472">
        <w:trPr>
          <w:cantSplit/>
          <w:trHeight w:val="398"/>
        </w:trPr>
        <w:tc>
          <w:tcPr>
            <w:tcW w:w="3780" w:type="dxa"/>
            <w:hideMark/>
          </w:tcPr>
          <w:p w14:paraId="76215B1D" w14:textId="77777777" w:rsidR="0067188F" w:rsidRPr="00C60284" w:rsidRDefault="0067188F" w:rsidP="006718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8B16D0E" w14:textId="3969B75D" w:rsidR="0067188F" w:rsidRPr="003D72BF" w:rsidRDefault="0067188F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</w:tcPr>
          <w:p w14:paraId="49B1A64D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F45A752" w14:textId="149E1926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83" w:type="dxa"/>
          </w:tcPr>
          <w:p w14:paraId="6E30DC56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381D07E" w14:textId="3B9A2AFC" w:rsidR="0067188F" w:rsidRPr="005635DC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5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9" w:type="dxa"/>
            <w:vAlign w:val="bottom"/>
          </w:tcPr>
          <w:p w14:paraId="0628585B" w14:textId="77777777" w:rsidR="0067188F" w:rsidRPr="00C60284" w:rsidRDefault="0067188F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241B8" w14:textId="70B1C3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D16008" w:rsidRPr="00C60284" w14:paraId="2F1DEF59" w14:textId="77777777" w:rsidTr="002F1472">
        <w:trPr>
          <w:cantSplit/>
          <w:trHeight w:val="410"/>
        </w:trPr>
        <w:tc>
          <w:tcPr>
            <w:tcW w:w="3780" w:type="dxa"/>
            <w:hideMark/>
          </w:tcPr>
          <w:p w14:paraId="4F1DA023" w14:textId="77777777" w:rsidR="00D16008" w:rsidRPr="00C60284" w:rsidRDefault="00D16008" w:rsidP="00D160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E95399A" w14:textId="77777777" w:rsidR="00D16008" w:rsidRPr="00C60284" w:rsidRDefault="00D16008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8A94D6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77743AA" w14:textId="77777777" w:rsidR="00D16008" w:rsidRPr="00C60284" w:rsidRDefault="00D16008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456BAB0C" w14:textId="77777777" w:rsidR="00D16008" w:rsidRPr="00C60284" w:rsidRDefault="00D16008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008" w:rsidRPr="00C60284" w14:paraId="0C9DAE5F" w14:textId="77777777" w:rsidTr="002F1472">
        <w:trPr>
          <w:cantSplit/>
          <w:trHeight w:val="398"/>
        </w:trPr>
        <w:tc>
          <w:tcPr>
            <w:tcW w:w="3780" w:type="dxa"/>
            <w:hideMark/>
          </w:tcPr>
          <w:p w14:paraId="2A73F9CF" w14:textId="420E3249" w:rsidR="00D16008" w:rsidRPr="00C60284" w:rsidRDefault="00D16008" w:rsidP="00D1600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765D71" w:rsidRPr="00765D7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4330D3" w14:textId="7D7397E0" w:rsidR="00D16008" w:rsidRPr="00C60284" w:rsidRDefault="00765D71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32B4D217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DEC821D" w14:textId="629F8938" w:rsidR="00D16008" w:rsidRPr="00C60284" w:rsidRDefault="00CB4BC6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14:paraId="5548707F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710896F" w14:textId="11EED3D4" w:rsidR="00D16008" w:rsidRPr="00C60284" w:rsidRDefault="00CB4BC6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D16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  <w:tc>
          <w:tcPr>
            <w:tcW w:w="259" w:type="dxa"/>
            <w:vAlign w:val="bottom"/>
          </w:tcPr>
          <w:p w14:paraId="3075443D" w14:textId="77777777" w:rsidR="00D16008" w:rsidRPr="00C60284" w:rsidRDefault="00D16008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794A1" w14:textId="65BD1ABC" w:rsidR="00D16008" w:rsidRPr="00C60284" w:rsidRDefault="00CB4BC6" w:rsidP="00DA303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</w:p>
        </w:tc>
      </w:tr>
      <w:tr w:rsidR="00D16008" w:rsidRPr="00C60284" w14:paraId="4AE3E24D" w14:textId="77777777" w:rsidTr="002F1472">
        <w:trPr>
          <w:cantSplit/>
          <w:trHeight w:val="398"/>
        </w:trPr>
        <w:tc>
          <w:tcPr>
            <w:tcW w:w="3780" w:type="dxa"/>
            <w:hideMark/>
          </w:tcPr>
          <w:p w14:paraId="183729BD" w14:textId="1C502CB3" w:rsidR="00D16008" w:rsidRPr="00C60284" w:rsidRDefault="00D16008" w:rsidP="00D1600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65D71" w:rsidRPr="00765D7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CB4BC6" w:rsidRPr="00CB4BC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748E61E" w14:textId="0703AC4E" w:rsidR="00D16008" w:rsidRPr="00C60284" w:rsidRDefault="00CB4BC6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</w:tcPr>
          <w:p w14:paraId="62B0D80D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5D4BAE" w14:textId="5ADD9447" w:rsidR="00D16008" w:rsidRPr="00C60284" w:rsidRDefault="00CB4BC6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83" w:type="dxa"/>
          </w:tcPr>
          <w:p w14:paraId="572D2DB3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B3EFD8C" w14:textId="0A9A2EE4" w:rsidR="00D16008" w:rsidRPr="00C60284" w:rsidRDefault="00765D71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59" w:type="dxa"/>
            <w:vAlign w:val="bottom"/>
          </w:tcPr>
          <w:p w14:paraId="3A91D5AD" w14:textId="77777777" w:rsidR="00D16008" w:rsidRPr="00C60284" w:rsidRDefault="00D16008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F2465" w14:textId="6B3C4D4E" w:rsidR="00D16008" w:rsidRPr="00C60284" w:rsidRDefault="00765D71" w:rsidP="00DA303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D16008" w:rsidRPr="00C60284" w14:paraId="206355C2" w14:textId="77777777" w:rsidTr="002F1472">
        <w:trPr>
          <w:cantSplit/>
          <w:trHeight w:val="410"/>
        </w:trPr>
        <w:tc>
          <w:tcPr>
            <w:tcW w:w="3780" w:type="dxa"/>
            <w:hideMark/>
          </w:tcPr>
          <w:p w14:paraId="236D72E0" w14:textId="445FE7DA" w:rsidR="00D16008" w:rsidRPr="00C60284" w:rsidRDefault="00D16008" w:rsidP="00D1600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B4BC6" w:rsidRPr="00CB4BC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765D71" w:rsidRPr="00765D7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B4BC6" w:rsidRPr="00CB4BC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DCB91E" w14:textId="66862278" w:rsidR="00D16008" w:rsidRPr="00C60284" w:rsidRDefault="00CB4BC6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270" w:type="dxa"/>
          </w:tcPr>
          <w:p w14:paraId="06B68127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2857310" w14:textId="2D783311" w:rsidR="00D16008" w:rsidRPr="00C60284" w:rsidRDefault="00CB4BC6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83" w:type="dxa"/>
          </w:tcPr>
          <w:p w14:paraId="749BE1A2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B2C063B" w14:textId="52C18D8C" w:rsidR="00D16008" w:rsidRPr="00C60284" w:rsidRDefault="00D16008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F7BB03" w14:textId="77777777" w:rsidR="00D16008" w:rsidRPr="00C60284" w:rsidRDefault="00D16008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576BC9CE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6008" w:rsidRPr="00C60284" w14:paraId="3D1F4FE7" w14:textId="77777777" w:rsidTr="002F1472">
        <w:trPr>
          <w:cantSplit/>
          <w:trHeight w:val="398"/>
        </w:trPr>
        <w:tc>
          <w:tcPr>
            <w:tcW w:w="3780" w:type="dxa"/>
          </w:tcPr>
          <w:p w14:paraId="2046500E" w14:textId="12BF7459" w:rsidR="00D16008" w:rsidRPr="00C60284" w:rsidRDefault="00D16008" w:rsidP="00D1600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765D71" w:rsidRPr="00765D7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B4BC6" w:rsidRPr="00CB4BC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479E40E" w14:textId="173B701D" w:rsidR="00D16008" w:rsidRPr="00C60284" w:rsidRDefault="00CB4BC6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65D71"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</w:tcPr>
          <w:p w14:paraId="132EC50E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44A6702" w14:textId="1FC88705" w:rsidR="00D16008" w:rsidRPr="00C60284" w:rsidRDefault="00CB4BC6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83" w:type="dxa"/>
          </w:tcPr>
          <w:p w14:paraId="355E5EB1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063712A" w14:textId="70DB6E1D" w:rsidR="00D16008" w:rsidRPr="00C60284" w:rsidRDefault="00765D71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16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</w:p>
        </w:tc>
        <w:tc>
          <w:tcPr>
            <w:tcW w:w="259" w:type="dxa"/>
            <w:vAlign w:val="bottom"/>
          </w:tcPr>
          <w:p w14:paraId="01F908F7" w14:textId="77777777" w:rsidR="00D16008" w:rsidRPr="00C60284" w:rsidRDefault="00D16008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211E6C02" w:rsidR="00D16008" w:rsidRPr="00C60284" w:rsidRDefault="00765D71" w:rsidP="00DA303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</w:tr>
      <w:tr w:rsidR="00D16008" w:rsidRPr="00C60284" w14:paraId="78A5949F" w14:textId="77777777" w:rsidTr="002F1472">
        <w:trPr>
          <w:cantSplit/>
          <w:trHeight w:val="410"/>
        </w:trPr>
        <w:tc>
          <w:tcPr>
            <w:tcW w:w="3780" w:type="dxa"/>
            <w:hideMark/>
          </w:tcPr>
          <w:p w14:paraId="1DDDBCD5" w14:textId="6A1C4AC8" w:rsidR="00D16008" w:rsidRPr="00C60284" w:rsidRDefault="00D16008" w:rsidP="00D1600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671ECC0D" w:rsidR="00D16008" w:rsidRPr="00C60284" w:rsidRDefault="00CB4BC6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65D71"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97B8E87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79992" w14:textId="0EB09325" w:rsidR="00D16008" w:rsidRPr="00C60284" w:rsidRDefault="00CB4BC6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246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83" w:type="dxa"/>
          </w:tcPr>
          <w:p w14:paraId="786B6FA5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70593" w14:textId="38D2D2AC" w:rsidR="00D16008" w:rsidRPr="00C60284" w:rsidRDefault="00765D71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16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59" w:type="dxa"/>
            <w:vAlign w:val="bottom"/>
          </w:tcPr>
          <w:p w14:paraId="3E8DC353" w14:textId="77777777" w:rsidR="00D16008" w:rsidRPr="00C60284" w:rsidRDefault="00D16008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28B5" w14:textId="79DE4117" w:rsidR="00D16008" w:rsidRPr="00C60284" w:rsidRDefault="00CB4BC6" w:rsidP="00DA303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</w:p>
        </w:tc>
      </w:tr>
      <w:tr w:rsidR="0067188F" w:rsidRPr="004E058A" w14:paraId="5E1FF8ED" w14:textId="77777777" w:rsidTr="002F1472">
        <w:trPr>
          <w:cantSplit/>
          <w:trHeight w:val="410"/>
        </w:trPr>
        <w:tc>
          <w:tcPr>
            <w:tcW w:w="3780" w:type="dxa"/>
            <w:hideMark/>
          </w:tcPr>
          <w:p w14:paraId="0343950C" w14:textId="56136877" w:rsidR="0067188F" w:rsidRPr="00C60284" w:rsidRDefault="0067188F" w:rsidP="006718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99572" w14:textId="79B04958" w:rsidR="0067188F" w:rsidRPr="00C60284" w:rsidRDefault="0067188F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5D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765D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4A71713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D0A86" w14:textId="7C8FA6FA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888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740</w:t>
            </w:r>
          </w:p>
        </w:tc>
        <w:tc>
          <w:tcPr>
            <w:tcW w:w="283" w:type="dxa"/>
          </w:tcPr>
          <w:p w14:paraId="1FF96942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7D3C1" w14:textId="2B9B6900" w:rsidR="0067188F" w:rsidRPr="00C60284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765D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797</w:t>
            </w:r>
          </w:p>
        </w:tc>
        <w:tc>
          <w:tcPr>
            <w:tcW w:w="259" w:type="dxa"/>
            <w:vAlign w:val="bottom"/>
          </w:tcPr>
          <w:p w14:paraId="64937797" w14:textId="77777777" w:rsidR="0067188F" w:rsidRPr="00C60284" w:rsidRDefault="0067188F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26817C53" w:rsidR="0067188F" w:rsidRPr="00C60284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598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869</w:t>
            </w:r>
          </w:p>
        </w:tc>
      </w:tr>
      <w:tr w:rsidR="00D16008" w:rsidRPr="00C60284" w14:paraId="3F9F20AC" w14:textId="77777777" w:rsidTr="002F1472">
        <w:trPr>
          <w:cantSplit/>
          <w:trHeight w:val="70"/>
        </w:trPr>
        <w:tc>
          <w:tcPr>
            <w:tcW w:w="3780" w:type="dxa"/>
            <w:vAlign w:val="bottom"/>
            <w:hideMark/>
          </w:tcPr>
          <w:p w14:paraId="48EFE772" w14:textId="77777777" w:rsidR="00327851" w:rsidRDefault="00D16008" w:rsidP="00D160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B9D792A" w14:textId="041598E5" w:rsidR="00D16008" w:rsidRPr="00C60284" w:rsidRDefault="00327851" w:rsidP="00D160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</w:t>
            </w:r>
            <w:r w:rsidR="00D16008"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DE44D" w14:textId="767B59F7" w:rsidR="00D16008" w:rsidRPr="003D72BF" w:rsidRDefault="00DA303C" w:rsidP="00CA24BC">
            <w:pPr>
              <w:pStyle w:val="acctfourfigures"/>
              <w:tabs>
                <w:tab w:val="clear" w:pos="765"/>
                <w:tab w:val="decimal" w:pos="465"/>
                <w:tab w:val="decimal" w:pos="643"/>
                <w:tab w:val="left" w:pos="890"/>
              </w:tabs>
              <w:spacing w:line="240" w:lineRule="auto"/>
              <w:ind w:left="-83" w:right="1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 w:rsidR="003D72BF" w:rsidRPr="003D72B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D72BF" w:rsidRP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  <w:r w:rsidR="003D72BF" w:rsidRPr="003D72B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86C1F9C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58202" w14:textId="5469A4C8" w:rsidR="00D16008" w:rsidRPr="00C60284" w:rsidRDefault="00DA303C" w:rsidP="00DA303C">
            <w:pPr>
              <w:pStyle w:val="acctfourfigures"/>
              <w:tabs>
                <w:tab w:val="left" w:pos="640"/>
                <w:tab w:val="decimal" w:pos="731"/>
                <w:tab w:val="left" w:pos="901"/>
              </w:tabs>
              <w:spacing w:line="240" w:lineRule="auto"/>
              <w:ind w:left="-83" w:right="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02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49595480" w14:textId="77777777" w:rsidR="00D16008" w:rsidRPr="00C60284" w:rsidRDefault="00D16008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BA12C" w14:textId="79F9A94D" w:rsidR="00D16008" w:rsidRPr="006D19DF" w:rsidRDefault="00DA303C" w:rsidP="00DA303C">
            <w:pPr>
              <w:pStyle w:val="acctfourfigures"/>
              <w:tabs>
                <w:tab w:val="decimal" w:pos="830"/>
              </w:tabs>
              <w:spacing w:line="240" w:lineRule="auto"/>
              <w:ind w:left="-79" w:right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</w:t>
            </w:r>
            <w:r w:rsidR="00D16008" w:rsidRPr="006D19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D16008" w:rsidRPr="006D19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  <w:r w:rsidR="00D16008" w:rsidRPr="006D19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7032D352" w14:textId="77777777" w:rsidR="00D16008" w:rsidRPr="00C60284" w:rsidRDefault="00D16008" w:rsidP="00DA303C">
            <w:pPr>
              <w:pStyle w:val="acctfourfigures"/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24C8F1D" w14:textId="77777777" w:rsidR="00D16008" w:rsidRDefault="00D16008" w:rsidP="00DA303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8E1F5C9" w14:textId="2CC5E3BD" w:rsidR="00D16008" w:rsidRPr="00C60284" w:rsidRDefault="00DA303C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077</w:t>
            </w:r>
            <w:r w:rsidR="00D1600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7188F" w:rsidRPr="00C60284" w14:paraId="422EF9A4" w14:textId="77777777" w:rsidTr="002F1472">
        <w:trPr>
          <w:cantSplit/>
          <w:trHeight w:val="423"/>
        </w:trPr>
        <w:tc>
          <w:tcPr>
            <w:tcW w:w="3780" w:type="dxa"/>
            <w:hideMark/>
          </w:tcPr>
          <w:p w14:paraId="56B53B9A" w14:textId="77777777" w:rsidR="0067188F" w:rsidRPr="00C60284" w:rsidRDefault="0067188F" w:rsidP="006718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31819246" w:rsidR="0067188F" w:rsidRPr="00C60284" w:rsidRDefault="0067188F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</w:tcPr>
          <w:p w14:paraId="343A45EE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99873" w14:textId="5E240FB2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585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988</w:t>
            </w:r>
          </w:p>
        </w:tc>
        <w:tc>
          <w:tcPr>
            <w:tcW w:w="283" w:type="dxa"/>
          </w:tcPr>
          <w:p w14:paraId="317A4E38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177709" w14:textId="1240EA57" w:rsidR="0067188F" w:rsidRPr="00C60284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259" w:type="dxa"/>
            <w:vAlign w:val="bottom"/>
          </w:tcPr>
          <w:p w14:paraId="6B3E730D" w14:textId="77777777" w:rsidR="0067188F" w:rsidRPr="00C60284" w:rsidRDefault="0067188F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D0B14F" w14:textId="1B798E17" w:rsidR="0067188F" w:rsidRPr="00C60284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566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792</w:t>
            </w:r>
          </w:p>
        </w:tc>
      </w:tr>
      <w:tr w:rsidR="0067188F" w:rsidRPr="00C60284" w14:paraId="5ADC906C" w14:textId="77777777" w:rsidTr="002F1472">
        <w:trPr>
          <w:cantSplit/>
          <w:trHeight w:val="423"/>
        </w:trPr>
        <w:tc>
          <w:tcPr>
            <w:tcW w:w="3780" w:type="dxa"/>
          </w:tcPr>
          <w:p w14:paraId="2A74E622" w14:textId="0852D744" w:rsidR="0067188F" w:rsidRPr="0010305E" w:rsidRDefault="0010305E" w:rsidP="00D160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 w:rsidRPr="001030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030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D7865" w14:textId="33481C4B" w:rsidR="0067188F" w:rsidRPr="0067188F" w:rsidRDefault="0067188F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150,982</w:t>
            </w:r>
          </w:p>
        </w:tc>
        <w:tc>
          <w:tcPr>
            <w:tcW w:w="270" w:type="dxa"/>
            <w:vAlign w:val="bottom"/>
          </w:tcPr>
          <w:p w14:paraId="56F0B6EC" w14:textId="77777777" w:rsidR="0067188F" w:rsidRPr="0067188F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65BB7" w14:textId="59B7A002" w:rsidR="0067188F" w:rsidRPr="0067188F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188F">
              <w:rPr>
                <w:rFonts w:ascii="Angsana New" w:hAnsi="Angsana New" w:cs="Angsana New"/>
                <w:sz w:val="30"/>
                <w:szCs w:val="30"/>
                <w:lang w:val="en-US"/>
              </w:rPr>
              <w:t>171,180</w:t>
            </w:r>
          </w:p>
        </w:tc>
        <w:tc>
          <w:tcPr>
            <w:tcW w:w="283" w:type="dxa"/>
            <w:vAlign w:val="bottom"/>
          </w:tcPr>
          <w:p w14:paraId="68196F78" w14:textId="77777777" w:rsidR="0067188F" w:rsidRPr="0067188F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62F54" w14:textId="205E1A2A" w:rsidR="0067188F" w:rsidRPr="0067188F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18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5DE27019" w14:textId="77777777" w:rsidR="0067188F" w:rsidRPr="0067188F" w:rsidRDefault="0067188F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34CF7" w14:textId="551E8124" w:rsidR="0067188F" w:rsidRPr="0067188F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188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7188F" w:rsidRPr="00C60284" w14:paraId="728CC5A6" w14:textId="77777777" w:rsidTr="002F1472">
        <w:trPr>
          <w:cantSplit/>
          <w:trHeight w:val="423"/>
        </w:trPr>
        <w:tc>
          <w:tcPr>
            <w:tcW w:w="3780" w:type="dxa"/>
          </w:tcPr>
          <w:p w14:paraId="657392D1" w14:textId="30042963" w:rsidR="0067188F" w:rsidRPr="00C60284" w:rsidRDefault="0067188F" w:rsidP="006718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43D2F" w14:textId="571E1E04" w:rsidR="0067188F" w:rsidRPr="00765D71" w:rsidRDefault="0067188F" w:rsidP="00DA303C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5D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723C0512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B6AF2" w14:textId="397273AB" w:rsidR="0067188F" w:rsidRPr="00765D71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765D71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757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16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7C626C80" w14:textId="77777777" w:rsidR="0067188F" w:rsidRPr="00C60284" w:rsidRDefault="0067188F" w:rsidP="00DA303C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9593E" w14:textId="76CC3664" w:rsidR="0067188F" w:rsidRPr="00CB4BC6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259" w:type="dxa"/>
            <w:vAlign w:val="bottom"/>
          </w:tcPr>
          <w:p w14:paraId="21118B59" w14:textId="77777777" w:rsidR="0067188F" w:rsidRPr="00C60284" w:rsidRDefault="0067188F" w:rsidP="00DA303C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B976B" w14:textId="134FA147" w:rsidR="0067188F" w:rsidRPr="00CB4BC6" w:rsidRDefault="0067188F" w:rsidP="00DA303C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566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792</w:t>
            </w:r>
          </w:p>
        </w:tc>
      </w:tr>
    </w:tbl>
    <w:p w14:paraId="55524768" w14:textId="508A5166" w:rsidR="00F85D22" w:rsidRPr="00BC1D0B" w:rsidRDefault="00F85D22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66"/>
        <w:gridCol w:w="274"/>
        <w:gridCol w:w="1170"/>
        <w:gridCol w:w="270"/>
        <w:gridCol w:w="1204"/>
        <w:gridCol w:w="180"/>
        <w:gridCol w:w="1226"/>
      </w:tblGrid>
      <w:tr w:rsidR="00666BC9" w:rsidRPr="00C60284" w14:paraId="3E859569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0A7AE54A" w14:textId="53B98F80" w:rsidR="00666BC9" w:rsidRPr="00C60284" w:rsidRDefault="00666BC9" w:rsidP="00C4763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27BAFBBC" w14:textId="03687C33" w:rsidR="00666BC9" w:rsidRPr="00C60284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B582972" w14:textId="77777777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03AE591" w14:textId="5A715D2F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0352" w:rsidRPr="00327851" w14:paraId="392B5CFE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</w:tcPr>
          <w:p w14:paraId="25C1BDA7" w14:textId="1BF4728E" w:rsidR="00666BC9" w:rsidRPr="00C60284" w:rsidRDefault="00666BC9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13D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65D71" w:rsidRPr="00765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149587B6" w14:textId="52C51115" w:rsidR="00666BC9" w:rsidRPr="0067188F" w:rsidRDefault="00CB4BC6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18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4" w:type="dxa"/>
            <w:vAlign w:val="bottom"/>
          </w:tcPr>
          <w:p w14:paraId="47841501" w14:textId="77777777" w:rsidR="00666BC9" w:rsidRPr="0067188F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69092" w14:textId="21D3F063" w:rsidR="00666BC9" w:rsidRPr="0067188F" w:rsidRDefault="00CB4BC6" w:rsidP="00C4763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18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65D71" w:rsidRPr="006718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F84F646" w14:textId="77777777" w:rsidR="00666BC9" w:rsidRPr="0067188F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E8AEFA" w14:textId="60BB2ED9" w:rsidR="00666BC9" w:rsidRPr="0067188F" w:rsidRDefault="00CB4BC6" w:rsidP="00C4763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7188F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B8D7499" w14:textId="77777777" w:rsidR="00666BC9" w:rsidRPr="0067188F" w:rsidRDefault="00666BC9" w:rsidP="00C476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CBF123C" w14:textId="26BD7FAB" w:rsidR="00666BC9" w:rsidRPr="0067188F" w:rsidRDefault="00CB4BC6" w:rsidP="00C4763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18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65D71" w:rsidRPr="006718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666BC9" w:rsidRPr="00C60284" w14:paraId="292B0F37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4F9B43E7" w14:textId="10C31352" w:rsidR="00666BC9" w:rsidRPr="00C60284" w:rsidRDefault="00666BC9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1288E7A3" w14:textId="6257E7A1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954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0352" w:rsidRPr="00C60284" w14:paraId="1AC9AC99" w14:textId="77777777" w:rsidTr="002F1472">
        <w:trPr>
          <w:cantSplit/>
          <w:trHeight w:val="367"/>
        </w:trPr>
        <w:tc>
          <w:tcPr>
            <w:tcW w:w="3780" w:type="dxa"/>
          </w:tcPr>
          <w:p w14:paraId="73F370E4" w14:textId="77777777" w:rsidR="00666BC9" w:rsidRPr="00C60284" w:rsidRDefault="00666BC9" w:rsidP="00666BC9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</w:tcPr>
          <w:p w14:paraId="5D3ED8B5" w14:textId="55CE1A2A" w:rsidR="00666BC9" w:rsidRPr="00C60284" w:rsidRDefault="00765D71" w:rsidP="002F147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4" w:type="dxa"/>
          </w:tcPr>
          <w:p w14:paraId="4F0C7796" w14:textId="77777777" w:rsidR="00666BC9" w:rsidRPr="00C60284" w:rsidRDefault="00666BC9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49B8C" w14:textId="7CF5E410" w:rsidR="00666BC9" w:rsidRPr="00C60284" w:rsidRDefault="00CB4BC6" w:rsidP="002F147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65D71" w:rsidRPr="00765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65D71"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4E00C78" w14:textId="77777777" w:rsidR="00666BC9" w:rsidRPr="00C60284" w:rsidRDefault="00666BC9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4B43CA" w14:textId="076E3A8F" w:rsidR="00666BC9" w:rsidRPr="002954BD" w:rsidRDefault="00765D71" w:rsidP="002F147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954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65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7C74814F" w14:textId="77777777" w:rsidR="00666BC9" w:rsidRPr="00C60284" w:rsidRDefault="00666BC9" w:rsidP="00C476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C91A73E" w14:textId="3B6C1790" w:rsidR="00666BC9" w:rsidRPr="00C60284" w:rsidRDefault="00765D71" w:rsidP="002F147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D7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</w:tbl>
    <w:p w14:paraId="18FE3CE7" w14:textId="77777777" w:rsidR="00C058DA" w:rsidRPr="00C058DA" w:rsidRDefault="00C058DA" w:rsidP="00C058DA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</w:p>
    <w:p w14:paraId="326A9FE8" w14:textId="77777777" w:rsidR="003C0A38" w:rsidRDefault="003C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17ABBA1" w14:textId="64552B4A" w:rsidR="00396FE7" w:rsidRPr="00C60284" w:rsidRDefault="00396FE7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3C0A38" w:rsidRDefault="00145548" w:rsidP="00145548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4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873"/>
        <w:gridCol w:w="1074"/>
        <w:gridCol w:w="241"/>
        <w:gridCol w:w="1030"/>
        <w:gridCol w:w="239"/>
        <w:gridCol w:w="1083"/>
        <w:gridCol w:w="269"/>
        <w:gridCol w:w="1061"/>
      </w:tblGrid>
      <w:tr w:rsidR="009D0F98" w:rsidRPr="00C60284" w14:paraId="6BDC9FF7" w14:textId="77777777" w:rsidTr="00CB5E28">
        <w:trPr>
          <w:trHeight w:hRule="exact" w:val="403"/>
          <w:tblHeader/>
        </w:trPr>
        <w:tc>
          <w:tcPr>
            <w:tcW w:w="1901" w:type="pct"/>
          </w:tcPr>
          <w:p w14:paraId="201E4108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43B1A58D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1128DD4E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7BEACF6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4" w:type="pct"/>
            <w:gridSpan w:val="3"/>
          </w:tcPr>
          <w:p w14:paraId="18FE38FA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2BE5" w:rsidRPr="00C60284" w14:paraId="64A6E510" w14:textId="77777777" w:rsidTr="00CB5E28">
        <w:trPr>
          <w:trHeight w:hRule="exact" w:val="403"/>
          <w:tblHeader/>
        </w:trPr>
        <w:tc>
          <w:tcPr>
            <w:tcW w:w="1901" w:type="pct"/>
            <w:vAlign w:val="bottom"/>
          </w:tcPr>
          <w:p w14:paraId="2169E95E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1" w:type="pct"/>
            <w:vAlign w:val="bottom"/>
          </w:tcPr>
          <w:p w14:paraId="772A71B1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</w:tcPr>
          <w:p w14:paraId="32589C7F" w14:textId="06982DD0" w:rsidR="00142BE5" w:rsidRPr="00C60284" w:rsidRDefault="00765D71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0C787E18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58A1CEA" w14:textId="16F207A0" w:rsidR="00142BE5" w:rsidRPr="00C60284" w:rsidRDefault="00765D71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1E83E758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54EE67F" w14:textId="58BE366E" w:rsidR="00142BE5" w:rsidRPr="00C60284" w:rsidRDefault="00765D71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7EED7392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6779548" w14:textId="372E940C" w:rsidR="00142BE5" w:rsidRPr="00C60284" w:rsidRDefault="00765D71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42BE5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42BE5" w:rsidRPr="00C60284" w14:paraId="6F0A5A09" w14:textId="77777777" w:rsidTr="00CB5E28">
        <w:trPr>
          <w:trHeight w:hRule="exact" w:val="403"/>
          <w:tblHeader/>
        </w:trPr>
        <w:tc>
          <w:tcPr>
            <w:tcW w:w="1901" w:type="pct"/>
            <w:vAlign w:val="bottom"/>
          </w:tcPr>
          <w:p w14:paraId="09F1BC12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1" w:type="pct"/>
            <w:vAlign w:val="bottom"/>
          </w:tcPr>
          <w:p w14:paraId="19C8C367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</w:tcPr>
          <w:p w14:paraId="45FCF71F" w14:textId="6D3B76B6" w:rsidR="00142BE5" w:rsidRPr="00C60284" w:rsidRDefault="00CB4BC6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14A13CA7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8A084B9" w14:textId="541A93CB" w:rsidR="00142BE5" w:rsidRPr="00C60284" w:rsidRDefault="00CB4BC6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11106D93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E485501" w14:textId="337E1D7F" w:rsidR="00142BE5" w:rsidRPr="00C60284" w:rsidRDefault="00CB4BC6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77F1CE78" w14:textId="77777777" w:rsidR="00142BE5" w:rsidRPr="00C60284" w:rsidRDefault="00142BE5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28AB9E6" w14:textId="3A302BA8" w:rsidR="00142BE5" w:rsidRPr="00C60284" w:rsidRDefault="00CB4BC6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B5618" w:rsidRPr="00C60284" w14:paraId="03BC535E" w14:textId="77777777" w:rsidTr="00CB5E28">
        <w:trPr>
          <w:trHeight w:hRule="exact" w:val="403"/>
          <w:tblHeader/>
        </w:trPr>
        <w:tc>
          <w:tcPr>
            <w:tcW w:w="1901" w:type="pct"/>
            <w:vAlign w:val="bottom"/>
          </w:tcPr>
          <w:p w14:paraId="7B2CEEEC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" w:type="pct"/>
            <w:vAlign w:val="bottom"/>
          </w:tcPr>
          <w:p w14:paraId="05D6C40E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8" w:type="pct"/>
            <w:gridSpan w:val="7"/>
            <w:vAlign w:val="bottom"/>
          </w:tcPr>
          <w:p w14:paraId="1B2C0B5B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5618" w:rsidRPr="00C60284" w14:paraId="6A3924BE" w14:textId="77777777" w:rsidTr="00CB5E28">
        <w:trPr>
          <w:trHeight w:hRule="exact" w:val="403"/>
        </w:trPr>
        <w:tc>
          <w:tcPr>
            <w:tcW w:w="1901" w:type="pct"/>
            <w:vAlign w:val="bottom"/>
          </w:tcPr>
          <w:p w14:paraId="6AD6DE31" w14:textId="77777777" w:rsidR="00BB5618" w:rsidRPr="00C60284" w:rsidRDefault="00BB5618" w:rsidP="00BB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61" w:type="pct"/>
            <w:vAlign w:val="bottom"/>
          </w:tcPr>
          <w:p w14:paraId="5016DB9C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7F3D966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0E7DCD9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A102C8C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989EE26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B81ED56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27AEBA9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0AF9022" w14:textId="77777777" w:rsidR="00BB5618" w:rsidRPr="00C60284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A9A" w:rsidRPr="00C60284" w14:paraId="76CC75AC" w14:textId="77777777" w:rsidTr="00CB5E28">
        <w:trPr>
          <w:trHeight w:hRule="exact" w:val="403"/>
        </w:trPr>
        <w:tc>
          <w:tcPr>
            <w:tcW w:w="1901" w:type="pct"/>
            <w:vAlign w:val="bottom"/>
          </w:tcPr>
          <w:p w14:paraId="2D43764D" w14:textId="77777777" w:rsidR="005A7A9A" w:rsidRPr="00C60284" w:rsidRDefault="005A7A9A" w:rsidP="005A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61" w:type="pct"/>
            <w:vAlign w:val="bottom"/>
          </w:tcPr>
          <w:p w14:paraId="101E2EC8" w14:textId="77777777" w:rsidR="005A7A9A" w:rsidRPr="00C60284" w:rsidRDefault="005A7A9A" w:rsidP="005A7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0F57B15" w14:textId="3DD5A43A" w:rsidR="005A7A9A" w:rsidRPr="00C60284" w:rsidRDefault="00765D71" w:rsidP="005A7A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E96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27" w:type="pct"/>
            <w:vAlign w:val="bottom"/>
          </w:tcPr>
          <w:p w14:paraId="147FB8F6" w14:textId="7777777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02E7713D" w14:textId="473103BD" w:rsidR="005A7A9A" w:rsidRPr="00C60284" w:rsidRDefault="00765D71" w:rsidP="005A7A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="005A7A9A"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" w:type="pct"/>
            <w:vAlign w:val="bottom"/>
          </w:tcPr>
          <w:p w14:paraId="03EFE9A9" w14:textId="7777777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5E3AA3A" w14:textId="1B817F23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A063586" w14:textId="7777777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4B4024B1" w14:textId="7777777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7A9A" w:rsidRPr="00C60284" w14:paraId="753A7ACF" w14:textId="77777777" w:rsidTr="00CB5E28">
        <w:trPr>
          <w:trHeight w:hRule="exact" w:val="403"/>
        </w:trPr>
        <w:tc>
          <w:tcPr>
            <w:tcW w:w="1901" w:type="pct"/>
            <w:vAlign w:val="bottom"/>
          </w:tcPr>
          <w:p w14:paraId="28D6FA09" w14:textId="7CF521AD" w:rsidR="005A7A9A" w:rsidRPr="00C60284" w:rsidRDefault="005A7A9A" w:rsidP="005A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C058DA"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61" w:type="pct"/>
            <w:vAlign w:val="bottom"/>
          </w:tcPr>
          <w:p w14:paraId="5A4305EE" w14:textId="77777777" w:rsidR="005A7A9A" w:rsidRPr="00C60284" w:rsidRDefault="005A7A9A" w:rsidP="005A7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847736C" w14:textId="3CA21213" w:rsidR="005A7A9A" w:rsidRPr="00C60284" w:rsidRDefault="005A7A9A" w:rsidP="005A7A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4823C8A8" w14:textId="7777777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1FD5A761" w14:textId="0349ADED" w:rsidR="005A7A9A" w:rsidRPr="00C60284" w:rsidRDefault="005A7A9A" w:rsidP="005A7A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282FF9D" w14:textId="7777777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6951FE5" w14:textId="5239ACC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1F589AE" w14:textId="77777777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3AFAADC" w14:textId="520984D4" w:rsidR="005A7A9A" w:rsidRPr="00C60284" w:rsidRDefault="005A7A9A" w:rsidP="005A7A9A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472" w:rsidRPr="00C60284" w14:paraId="046BE417" w14:textId="77777777" w:rsidTr="00CB5E28">
        <w:trPr>
          <w:trHeight w:hRule="exact" w:val="403"/>
        </w:trPr>
        <w:tc>
          <w:tcPr>
            <w:tcW w:w="1901" w:type="pct"/>
            <w:vAlign w:val="bottom"/>
          </w:tcPr>
          <w:p w14:paraId="5470A24C" w14:textId="2CFD527A" w:rsidR="002F1472" w:rsidRPr="00C058DA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61" w:type="pct"/>
            <w:vAlign w:val="bottom"/>
          </w:tcPr>
          <w:p w14:paraId="000F11C2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D28F247" w14:textId="6B2D0C7C" w:rsidR="002F1472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06E36D7B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DEBC712" w14:textId="3A44E436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3940F101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B6A89AF" w14:textId="6BFC7D13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130BBA5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59B5DD8" w14:textId="505728C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472" w:rsidRPr="00C60284" w14:paraId="2BCBD3FE" w14:textId="77777777" w:rsidTr="00CB5E28">
        <w:trPr>
          <w:trHeight w:hRule="exact" w:val="403"/>
        </w:trPr>
        <w:tc>
          <w:tcPr>
            <w:tcW w:w="1901" w:type="pct"/>
            <w:vAlign w:val="bottom"/>
          </w:tcPr>
          <w:p w14:paraId="1CCB4810" w14:textId="77777777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61" w:type="pct"/>
            <w:vAlign w:val="bottom"/>
          </w:tcPr>
          <w:p w14:paraId="3D985BF7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68496BEB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127" w:type="pct"/>
            <w:vAlign w:val="bottom"/>
          </w:tcPr>
          <w:p w14:paraId="1CB4B30E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0C66CEBF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26" w:type="pct"/>
            <w:vAlign w:val="bottom"/>
          </w:tcPr>
          <w:p w14:paraId="21D1E17A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1228059E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10ABF75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F1472" w:rsidRPr="00C60284" w14:paraId="4E339800" w14:textId="77777777" w:rsidTr="00CB5E28">
        <w:trPr>
          <w:trHeight w:hRule="exact" w:val="403"/>
        </w:trPr>
        <w:tc>
          <w:tcPr>
            <w:tcW w:w="1901" w:type="pct"/>
            <w:vAlign w:val="bottom"/>
          </w:tcPr>
          <w:p w14:paraId="45907F0E" w14:textId="77777777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1" w:type="pct"/>
            <w:vAlign w:val="bottom"/>
          </w:tcPr>
          <w:p w14:paraId="53671660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4D235FF" w14:textId="77777777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F6E384C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4272B272" w14:textId="77777777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5349C8D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0E669E99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1DF111A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59FCACB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472" w:rsidRPr="00C60284" w14:paraId="593E1815" w14:textId="77777777" w:rsidTr="00CB5E28">
        <w:trPr>
          <w:trHeight w:hRule="exact" w:val="389"/>
        </w:trPr>
        <w:tc>
          <w:tcPr>
            <w:tcW w:w="1901" w:type="pct"/>
            <w:vAlign w:val="bottom"/>
          </w:tcPr>
          <w:p w14:paraId="2C5B1211" w14:textId="77777777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61" w:type="pct"/>
            <w:vAlign w:val="bottom"/>
          </w:tcPr>
          <w:p w14:paraId="3CD0D664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2BD875B" w14:textId="77777777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BFE7D69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5D1DE655" w14:textId="77777777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F1A25C4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927B6B5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39903D0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0341609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472" w:rsidRPr="00C60284" w14:paraId="0767C325" w14:textId="77777777" w:rsidTr="00CB5E28">
        <w:trPr>
          <w:trHeight w:hRule="exact" w:val="389"/>
        </w:trPr>
        <w:tc>
          <w:tcPr>
            <w:tcW w:w="1901" w:type="pct"/>
            <w:vAlign w:val="bottom"/>
          </w:tcPr>
          <w:p w14:paraId="3E2EBC0A" w14:textId="77777777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61" w:type="pct"/>
            <w:vAlign w:val="bottom"/>
          </w:tcPr>
          <w:p w14:paraId="21F0A061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7456D6D" w14:textId="6E222F5D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127" w:type="pct"/>
            <w:vAlign w:val="bottom"/>
          </w:tcPr>
          <w:p w14:paraId="2D83AD50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F9CB12D" w14:textId="702C456D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" w:type="pct"/>
            <w:vAlign w:val="bottom"/>
          </w:tcPr>
          <w:p w14:paraId="2945E065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8BE3C62" w14:textId="246C4030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51F768F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31428A3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472" w:rsidRPr="00C60284" w14:paraId="601FE30C" w14:textId="77777777" w:rsidTr="00CB5E28">
        <w:trPr>
          <w:trHeight w:hRule="exact" w:val="389"/>
        </w:trPr>
        <w:tc>
          <w:tcPr>
            <w:tcW w:w="1901" w:type="pct"/>
            <w:vAlign w:val="bottom"/>
          </w:tcPr>
          <w:p w14:paraId="7AF49EEB" w14:textId="73D4A42E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61" w:type="pct"/>
            <w:vAlign w:val="bottom"/>
          </w:tcPr>
          <w:p w14:paraId="1581A18C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91F3B39" w14:textId="517FDEC7" w:rsidR="002F1472" w:rsidRPr="00310451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2FB880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77C5C237" w14:textId="273904F4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8B8AF43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028A422" w14:textId="2A8E538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22DA3DE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BF42442" w14:textId="56703AD8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472" w:rsidRPr="00C60284" w14:paraId="72848733" w14:textId="77777777" w:rsidTr="00CB5E28">
        <w:trPr>
          <w:trHeight w:hRule="exact" w:val="389"/>
        </w:trPr>
        <w:tc>
          <w:tcPr>
            <w:tcW w:w="1901" w:type="pct"/>
            <w:vAlign w:val="bottom"/>
          </w:tcPr>
          <w:p w14:paraId="638DA58B" w14:textId="3FAB728B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61" w:type="pct"/>
            <w:vAlign w:val="bottom"/>
          </w:tcPr>
          <w:p w14:paraId="4C14A33B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4EC6F130" w14:textId="468F2177" w:rsidR="002F1472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  <w:vAlign w:val="bottom"/>
          </w:tcPr>
          <w:p w14:paraId="411FA7B6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671D2D2" w14:textId="7C03B954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765D7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07B1BD1A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48B036D5" w14:textId="6ADDB404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B345F8C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342535B" w14:textId="564FE72D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1472" w:rsidRPr="00C60284" w14:paraId="37A3D4B1" w14:textId="77777777" w:rsidTr="00CB5E28">
        <w:trPr>
          <w:trHeight w:hRule="exact" w:val="360"/>
        </w:trPr>
        <w:tc>
          <w:tcPr>
            <w:tcW w:w="1901" w:type="pct"/>
            <w:vAlign w:val="bottom"/>
          </w:tcPr>
          <w:p w14:paraId="2707A915" w14:textId="77777777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61" w:type="pct"/>
            <w:vAlign w:val="bottom"/>
          </w:tcPr>
          <w:p w14:paraId="6BEE3FD3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060AEE8A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27" w:type="pct"/>
            <w:vAlign w:val="bottom"/>
          </w:tcPr>
          <w:p w14:paraId="3D35C2A2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4F2B93DE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26" w:type="pct"/>
            <w:vAlign w:val="bottom"/>
          </w:tcPr>
          <w:p w14:paraId="786BA31D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2C4316DE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61223F5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F1472" w:rsidRPr="00C60284" w14:paraId="49892362" w14:textId="77777777" w:rsidTr="00CB5E28">
        <w:trPr>
          <w:trHeight w:hRule="exact" w:val="360"/>
        </w:trPr>
        <w:tc>
          <w:tcPr>
            <w:tcW w:w="1901" w:type="pct"/>
            <w:vAlign w:val="bottom"/>
          </w:tcPr>
          <w:p w14:paraId="23235C20" w14:textId="77777777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1" w:type="pct"/>
            <w:vAlign w:val="bottom"/>
          </w:tcPr>
          <w:p w14:paraId="1E91F897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0FA7ED6" w14:textId="77777777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4E0CA9C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3EC9879B" w14:textId="77777777" w:rsidR="002F1472" w:rsidRPr="00C60284" w:rsidRDefault="002F1472" w:rsidP="002F14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4642358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0ACBF3D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E313997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17B12B2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1472" w:rsidRPr="00C60284" w14:paraId="3AAC002A" w14:textId="77777777" w:rsidTr="00CB5E28">
        <w:trPr>
          <w:trHeight w:hRule="exact" w:val="360"/>
        </w:trPr>
        <w:tc>
          <w:tcPr>
            <w:tcW w:w="1901" w:type="pct"/>
            <w:vAlign w:val="bottom"/>
          </w:tcPr>
          <w:p w14:paraId="2D1F55F2" w14:textId="77777777" w:rsidR="002F1472" w:rsidRPr="00C60284" w:rsidRDefault="002F1472" w:rsidP="002F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  <w:vAlign w:val="bottom"/>
          </w:tcPr>
          <w:p w14:paraId="2630FB9C" w14:textId="77777777" w:rsidR="002F1472" w:rsidRPr="00C60284" w:rsidRDefault="002F1472" w:rsidP="002F1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40314938" w14:textId="5414E976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27" w:type="pct"/>
            <w:vAlign w:val="bottom"/>
          </w:tcPr>
          <w:p w14:paraId="3DD2B000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56B6D4DA" w14:textId="4B68ED33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vAlign w:val="bottom"/>
          </w:tcPr>
          <w:p w14:paraId="3F109BC4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7B348F9B" w14:textId="24D10BB5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A76329C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1380438C" w14:textId="77777777" w:rsidR="002F1472" w:rsidRPr="00C60284" w:rsidRDefault="002F1472" w:rsidP="002F147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3C0A38" w:rsidRDefault="00BE035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6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180"/>
        <w:gridCol w:w="1080"/>
        <w:gridCol w:w="180"/>
        <w:gridCol w:w="1080"/>
        <w:gridCol w:w="270"/>
        <w:gridCol w:w="1093"/>
      </w:tblGrid>
      <w:tr w:rsidR="00683E40" w:rsidRPr="00C60284" w14:paraId="55A8BB75" w14:textId="77777777" w:rsidTr="00CB5E28">
        <w:trPr>
          <w:cantSplit/>
          <w:trHeight w:val="410"/>
          <w:tblHeader/>
        </w:trPr>
        <w:tc>
          <w:tcPr>
            <w:tcW w:w="4410" w:type="dxa"/>
            <w:vAlign w:val="bottom"/>
            <w:hideMark/>
          </w:tcPr>
          <w:p w14:paraId="49B81039" w14:textId="77777777" w:rsidR="00683E40" w:rsidRPr="00C60284" w:rsidRDefault="00683E40" w:rsidP="00AC1E71">
            <w:pPr>
              <w:pStyle w:val="acctfourfigures"/>
              <w:tabs>
                <w:tab w:val="clear" w:pos="765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683E40" w:rsidRPr="00C60284" w:rsidRDefault="00683E40" w:rsidP="00B219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14:paraId="74C8C7DF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3E40" w:rsidRPr="00327851" w14:paraId="50C3C49B" w14:textId="77777777" w:rsidTr="00CB5E28">
        <w:trPr>
          <w:cantSplit/>
          <w:trHeight w:val="410"/>
          <w:tblHeader/>
        </w:trPr>
        <w:tc>
          <w:tcPr>
            <w:tcW w:w="4410" w:type="dxa"/>
            <w:vAlign w:val="bottom"/>
          </w:tcPr>
          <w:p w14:paraId="452C64AD" w14:textId="77777777" w:rsidR="00683E40" w:rsidRPr="00C60284" w:rsidRDefault="00683E40" w:rsidP="00AC1E71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31F0D46" w14:textId="77777777" w:rsidR="00683E40" w:rsidRPr="00E61BDA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61B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94D1AC2" w14:textId="77777777" w:rsidR="00683E40" w:rsidRPr="00E61BDA" w:rsidRDefault="00683E40" w:rsidP="00B219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77777777" w:rsidR="00683E40" w:rsidRPr="00E61BDA" w:rsidRDefault="00683E40" w:rsidP="00B2191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61B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3562CBE" w14:textId="77777777" w:rsidR="00683E40" w:rsidRPr="00E61BDA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77777777" w:rsidR="00683E40" w:rsidRPr="00E61BDA" w:rsidRDefault="00683E40" w:rsidP="00B219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61BD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CE021B0" w14:textId="77777777" w:rsidR="00683E40" w:rsidRPr="00E61BDA" w:rsidRDefault="00683E40" w:rsidP="00B219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D7947CA" w14:textId="77777777" w:rsidR="00683E40" w:rsidRPr="00E61BDA" w:rsidRDefault="00683E40" w:rsidP="00B2191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61B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83E40" w:rsidRPr="00C60284" w14:paraId="3A5310ED" w14:textId="77777777" w:rsidTr="00CB5E28">
        <w:trPr>
          <w:cantSplit/>
          <w:trHeight w:val="410"/>
          <w:tblHeader/>
        </w:trPr>
        <w:tc>
          <w:tcPr>
            <w:tcW w:w="4410" w:type="dxa"/>
            <w:vAlign w:val="bottom"/>
            <w:hideMark/>
          </w:tcPr>
          <w:p w14:paraId="015A5F4E" w14:textId="77777777" w:rsidR="00683E40" w:rsidRPr="00C60284" w:rsidRDefault="00683E40" w:rsidP="00AC1E71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3E40" w:rsidRPr="00C60284" w14:paraId="23AB5AEB" w14:textId="77777777" w:rsidTr="00CB5E28">
        <w:trPr>
          <w:cantSplit/>
          <w:trHeight w:val="386"/>
        </w:trPr>
        <w:tc>
          <w:tcPr>
            <w:tcW w:w="4410" w:type="dxa"/>
          </w:tcPr>
          <w:p w14:paraId="1FBD2E80" w14:textId="44731B13" w:rsidR="00683E40" w:rsidRPr="00C60284" w:rsidRDefault="00AC1E71" w:rsidP="00AC1E7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3E40"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39B75E71" w:rsidR="00683E40" w:rsidRPr="00683E40" w:rsidRDefault="00683E40" w:rsidP="00592805">
            <w:pPr>
              <w:pStyle w:val="acctfourfigures"/>
              <w:tabs>
                <w:tab w:val="decimal" w:pos="465"/>
              </w:tabs>
              <w:spacing w:line="240" w:lineRule="auto"/>
              <w:ind w:left="-83" w:right="19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E40">
              <w:rPr>
                <w:rFonts w:ascii="Angsana New" w:hAnsi="Angsana New" w:cs="Angsana New"/>
                <w:sz w:val="30"/>
                <w:szCs w:val="30"/>
                <w:lang w:eastAsia="ko-KR"/>
              </w:rPr>
              <w:t>1,907</w:t>
            </w:r>
          </w:p>
        </w:tc>
        <w:tc>
          <w:tcPr>
            <w:tcW w:w="180" w:type="dxa"/>
            <w:vAlign w:val="bottom"/>
          </w:tcPr>
          <w:p w14:paraId="19F6E022" w14:textId="77777777" w:rsidR="00683E40" w:rsidRPr="00683E40" w:rsidRDefault="00683E40" w:rsidP="00683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32F2DF4E" w:rsidR="00683E40" w:rsidRPr="00683E40" w:rsidRDefault="00683E40" w:rsidP="00592805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E40">
              <w:rPr>
                <w:rFonts w:ascii="Angsana New" w:hAnsi="Angsana New" w:cs="Angsana New"/>
                <w:sz w:val="30"/>
                <w:szCs w:val="30"/>
                <w:lang w:eastAsia="ko-KR"/>
              </w:rPr>
              <w:t>13,175</w:t>
            </w:r>
          </w:p>
        </w:tc>
        <w:tc>
          <w:tcPr>
            <w:tcW w:w="180" w:type="dxa"/>
            <w:vAlign w:val="bottom"/>
          </w:tcPr>
          <w:p w14:paraId="5C1AA8C1" w14:textId="77777777" w:rsidR="00683E40" w:rsidRPr="00683E40" w:rsidRDefault="00683E40" w:rsidP="00683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45A301FB" w:rsidR="00683E40" w:rsidRPr="00683E40" w:rsidRDefault="00683E40" w:rsidP="00683E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E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683E40" w:rsidRPr="00683E40" w:rsidRDefault="00683E40" w:rsidP="00683E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43F83AD" w14:textId="3C2AAE58" w:rsidR="00683E40" w:rsidRPr="00683E40" w:rsidRDefault="00683E40" w:rsidP="00592805">
            <w:pPr>
              <w:pStyle w:val="acctfourfigures"/>
              <w:tabs>
                <w:tab w:val="decimal" w:pos="731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E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0B3F7C3" w14:textId="3334B434" w:rsidR="005C7688" w:rsidRPr="003C0A38" w:rsidRDefault="005C768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70173893" w14:textId="160259ED" w:rsidR="007D6E3E" w:rsidRPr="00C60284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F03E1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>
        <w:rPr>
          <w:rFonts w:ascii="Angsana New" w:hAnsi="Angsana New" w:cs="Angsana New" w:hint="cs"/>
          <w:sz w:val="30"/>
          <w:szCs w:val="30"/>
          <w:cs/>
          <w:lang w:val="th-TH"/>
        </w:rPr>
        <w:t>ระหว่าง</w:t>
      </w:r>
      <w:r w:rsidR="00A7714F" w:rsidRPr="00C60284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 w:rsidR="00CB4BC6" w:rsidRPr="00CB4BC6">
        <w:rPr>
          <w:rFonts w:ascii="Angsana New" w:hAnsi="Angsana New" w:cs="Angsana New"/>
          <w:sz w:val="30"/>
          <w:szCs w:val="30"/>
        </w:rPr>
        <w:t>5</w:t>
      </w:r>
      <w:r w:rsidR="00666D2B">
        <w:rPr>
          <w:rFonts w:ascii="Angsana New" w:hAnsi="Angsana New" w:cs="Angsana New"/>
          <w:sz w:val="30"/>
          <w:szCs w:val="30"/>
        </w:rPr>
        <w:t>.</w:t>
      </w:r>
      <w:r w:rsidR="00CB4BC6" w:rsidRPr="00CB4BC6">
        <w:rPr>
          <w:rFonts w:ascii="Angsana New" w:hAnsi="Angsana New" w:cs="Angsana New"/>
          <w:sz w:val="30"/>
          <w:szCs w:val="30"/>
        </w:rPr>
        <w:t>0</w:t>
      </w:r>
      <w:r w:rsidR="00852A99">
        <w:rPr>
          <w:rFonts w:ascii="Angsana New" w:hAnsi="Angsana New" w:cs="Angsana New"/>
          <w:sz w:val="30"/>
          <w:szCs w:val="30"/>
        </w:rPr>
        <w:t>0</w:t>
      </w:r>
      <w:r w:rsidR="00D2160A" w:rsidRPr="00C60284">
        <w:rPr>
          <w:rFonts w:ascii="Angsana New" w:hAnsi="Angsana New" w:cs="Angsana New"/>
          <w:sz w:val="30"/>
          <w:szCs w:val="30"/>
        </w:rPr>
        <w:t xml:space="preserve"> </w:t>
      </w:r>
      <w:r w:rsidR="00D2160A" w:rsidRPr="00C60284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765D71" w:rsidRPr="00765D71">
        <w:rPr>
          <w:rFonts w:ascii="Angsana New" w:hAnsi="Angsana New" w:cs="Angsana New"/>
          <w:sz w:val="30"/>
          <w:szCs w:val="30"/>
        </w:rPr>
        <w:t>11</w:t>
      </w:r>
      <w:r w:rsidR="00666D2B">
        <w:rPr>
          <w:rFonts w:ascii="Angsana New" w:hAnsi="Angsana New" w:cs="Angsana New"/>
          <w:sz w:val="30"/>
          <w:szCs w:val="30"/>
        </w:rPr>
        <w:t>.</w:t>
      </w:r>
      <w:r w:rsidR="00CB4BC6" w:rsidRPr="00CB4BC6">
        <w:rPr>
          <w:rFonts w:ascii="Angsana New" w:hAnsi="Angsana New" w:cs="Angsana New"/>
          <w:sz w:val="30"/>
          <w:szCs w:val="30"/>
        </w:rPr>
        <w:t>0</w:t>
      </w:r>
      <w:r w:rsidR="00852A99">
        <w:rPr>
          <w:rFonts w:ascii="Angsana New" w:hAnsi="Angsana New" w:cs="Angsana New"/>
          <w:sz w:val="30"/>
          <w:szCs w:val="30"/>
        </w:rPr>
        <w:t>0</w:t>
      </w:r>
      <w:r w:rsidR="00537709" w:rsidRPr="00C6028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765D71" w:rsidRPr="00765D71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C60284">
        <w:rPr>
          <w:rFonts w:ascii="Angsana New" w:hAnsi="Angsana New" w:cs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25</w:t>
      </w:r>
      <w:r w:rsidR="00CB4BC6" w:rsidRPr="00CB4BC6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3</w:t>
      </w:r>
      <w:r w:rsidR="00102418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852A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0</w:t>
      </w:r>
      <w:r w:rsidR="00852A99">
        <w:rPr>
          <w:rFonts w:ascii="Angsana New" w:hAnsi="Angsana New" w:cs="Angsana New"/>
          <w:i/>
          <w:iCs/>
          <w:sz w:val="30"/>
          <w:szCs w:val="30"/>
        </w:rPr>
        <w:t>0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11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0</w:t>
      </w:r>
      <w:r w:rsidR="00852A99">
        <w:rPr>
          <w:rFonts w:ascii="Angsana New" w:hAnsi="Angsana New" w:cs="Angsana New"/>
          <w:i/>
          <w:iCs/>
          <w:sz w:val="30"/>
          <w:szCs w:val="30"/>
        </w:rPr>
        <w:t>0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C60284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C60284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C60284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45E25770" w14:textId="77777777" w:rsidR="008266E3" w:rsidRPr="00C60284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  <w:sectPr w:rsidR="008266E3" w:rsidRPr="00C60284" w:rsidSect="00CB4BC6">
          <w:headerReference w:type="even" r:id="rId9"/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720" w:left="1152" w:header="720" w:footer="850" w:gutter="0"/>
          <w:pgNumType w:start="16"/>
          <w:cols w:space="720"/>
          <w:docGrid w:linePitch="360"/>
        </w:sectPr>
      </w:pPr>
    </w:p>
    <w:p w14:paraId="17413D3B" w14:textId="77777777" w:rsidR="008F6745" w:rsidRPr="00C60284" w:rsidRDefault="008F6745" w:rsidP="008F6745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CD6B63C" w14:textId="77777777" w:rsidR="008F5F29" w:rsidRPr="00C60284" w:rsidRDefault="008F5F29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5"/>
        <w:gridCol w:w="1239"/>
        <w:gridCol w:w="749"/>
        <w:gridCol w:w="785"/>
        <w:gridCol w:w="8"/>
        <w:gridCol w:w="796"/>
        <w:gridCol w:w="178"/>
        <w:gridCol w:w="794"/>
        <w:gridCol w:w="793"/>
        <w:gridCol w:w="178"/>
        <w:gridCol w:w="825"/>
        <w:gridCol w:w="178"/>
        <w:gridCol w:w="793"/>
        <w:gridCol w:w="178"/>
        <w:gridCol w:w="792"/>
        <w:gridCol w:w="178"/>
        <w:gridCol w:w="793"/>
        <w:gridCol w:w="178"/>
        <w:gridCol w:w="797"/>
        <w:gridCol w:w="178"/>
        <w:gridCol w:w="793"/>
        <w:gridCol w:w="178"/>
        <w:gridCol w:w="808"/>
      </w:tblGrid>
      <w:tr w:rsidR="008823EA" w:rsidRPr="00C60284" w14:paraId="7577C722" w14:textId="77777777" w:rsidTr="00853EF1">
        <w:trPr>
          <w:cantSplit/>
          <w:trHeight w:val="309"/>
        </w:trPr>
        <w:tc>
          <w:tcPr>
            <w:tcW w:w="1925" w:type="dxa"/>
          </w:tcPr>
          <w:p w14:paraId="5E357D6F" w14:textId="77777777" w:rsidR="008823EA" w:rsidRPr="00C60284" w:rsidRDefault="008823EA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14:paraId="451A035C" w14:textId="77777777" w:rsidR="008823EA" w:rsidRPr="00C60284" w:rsidRDefault="008823EA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950" w:type="dxa"/>
            <w:gridSpan w:val="21"/>
          </w:tcPr>
          <w:p w14:paraId="1A882ECA" w14:textId="77777777" w:rsidR="008823EA" w:rsidRPr="00C60284" w:rsidRDefault="008823EA" w:rsidP="005D4A8B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823EA" w:rsidRPr="00C60284" w14:paraId="31092816" w14:textId="77777777" w:rsidTr="00462E53">
        <w:trPr>
          <w:cantSplit/>
        </w:trPr>
        <w:tc>
          <w:tcPr>
            <w:tcW w:w="1925" w:type="dxa"/>
          </w:tcPr>
          <w:p w14:paraId="0F1F55B2" w14:textId="77777777" w:rsidR="008823EA" w:rsidRPr="00C60284" w:rsidRDefault="008823EA" w:rsidP="00462E5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14:paraId="40274855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42" w:type="dxa"/>
            <w:gridSpan w:val="3"/>
          </w:tcPr>
          <w:p w14:paraId="5801FBA4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768" w:type="dxa"/>
            <w:gridSpan w:val="3"/>
          </w:tcPr>
          <w:p w14:paraId="5F1FB4C4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5E66BC83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65ACA5A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3" w:type="dxa"/>
            <w:gridSpan w:val="3"/>
          </w:tcPr>
          <w:p w14:paraId="0411B398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362379FA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</w:tcPr>
          <w:p w14:paraId="0A0B48A9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6DEF30E4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9" w:type="dxa"/>
            <w:gridSpan w:val="3"/>
          </w:tcPr>
          <w:p w14:paraId="0C338F32" w14:textId="54EBE0E8" w:rsidR="008823EA" w:rsidRPr="00C60284" w:rsidRDefault="00853EF1" w:rsidP="00462E53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8823EA" w:rsidRPr="00C60284" w14:paraId="47E1B1A6" w14:textId="77777777" w:rsidTr="00462E53">
        <w:trPr>
          <w:cantSplit/>
        </w:trPr>
        <w:tc>
          <w:tcPr>
            <w:tcW w:w="1925" w:type="dxa"/>
          </w:tcPr>
          <w:p w14:paraId="4753B34D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239" w:type="dxa"/>
          </w:tcPr>
          <w:p w14:paraId="71126C9B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42" w:type="dxa"/>
            <w:gridSpan w:val="3"/>
          </w:tcPr>
          <w:p w14:paraId="4DEFE7B6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768" w:type="dxa"/>
            <w:gridSpan w:val="3"/>
          </w:tcPr>
          <w:p w14:paraId="07991659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96" w:type="dxa"/>
            <w:gridSpan w:val="3"/>
          </w:tcPr>
          <w:p w14:paraId="16FB1705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9AEE79E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3" w:type="dxa"/>
            <w:gridSpan w:val="3"/>
          </w:tcPr>
          <w:p w14:paraId="05F87936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84EB3CE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</w:tcPr>
          <w:p w14:paraId="6E54BF99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444741A6" w14:textId="77777777" w:rsidR="008823EA" w:rsidRPr="00C60284" w:rsidRDefault="008823EA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9" w:type="dxa"/>
            <w:gridSpan w:val="3"/>
          </w:tcPr>
          <w:p w14:paraId="7CAE5AE3" w14:textId="3E06C446" w:rsidR="008823EA" w:rsidRPr="00C60284" w:rsidRDefault="00853EF1" w:rsidP="00462E53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462E53" w:rsidRPr="00C60284" w14:paraId="31C9F109" w14:textId="77777777" w:rsidTr="00462E53">
        <w:trPr>
          <w:cantSplit/>
        </w:trPr>
        <w:tc>
          <w:tcPr>
            <w:tcW w:w="1925" w:type="dxa"/>
          </w:tcPr>
          <w:p w14:paraId="64879303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39" w:type="dxa"/>
          </w:tcPr>
          <w:p w14:paraId="401FC563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1DE44501" w14:textId="0CBF9073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785" w:type="dxa"/>
          </w:tcPr>
          <w:p w14:paraId="5937E944" w14:textId="4695AD5F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04" w:type="dxa"/>
            <w:gridSpan w:val="2"/>
          </w:tcPr>
          <w:p w14:paraId="50FCAE7E" w14:textId="77E92792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08BEFAFB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1AF358B" w14:textId="05DCEE72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93" w:type="dxa"/>
          </w:tcPr>
          <w:p w14:paraId="59A5DE7A" w14:textId="28E6221D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4B54C503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5" w:type="dxa"/>
          </w:tcPr>
          <w:p w14:paraId="0E16E400" w14:textId="5DA586A9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1F359AA9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667B03E2" w14:textId="599466CD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1850E1AD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1EE64E3" w14:textId="7250B8E0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1A15DC3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0696E114" w14:textId="04D7CF95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65456A92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3316469F" w14:textId="3EF21E0A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8A00498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2DDD3C52" w14:textId="1BA8DAB7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1B5FEE6F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4A4AC73B" w14:textId="73A79864" w:rsidR="00462E53" w:rsidRPr="00C60284" w:rsidRDefault="00765D71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462E53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</w:tr>
      <w:tr w:rsidR="00462E53" w:rsidRPr="00C60284" w14:paraId="6954C0DD" w14:textId="77777777" w:rsidTr="00462E53">
        <w:trPr>
          <w:cantSplit/>
        </w:trPr>
        <w:tc>
          <w:tcPr>
            <w:tcW w:w="1925" w:type="dxa"/>
          </w:tcPr>
          <w:p w14:paraId="3868F875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39" w:type="dxa"/>
          </w:tcPr>
          <w:p w14:paraId="2E108176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16E0DF95" w14:textId="70CD450E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785" w:type="dxa"/>
          </w:tcPr>
          <w:p w14:paraId="4BEE2295" w14:textId="04C12F02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04" w:type="dxa"/>
            <w:gridSpan w:val="2"/>
          </w:tcPr>
          <w:p w14:paraId="09B1849A" w14:textId="39EF09B6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A38AC95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B41C983" w14:textId="46A4E0CA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793" w:type="dxa"/>
          </w:tcPr>
          <w:p w14:paraId="55DC8A52" w14:textId="2DF23579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8B33CA4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5" w:type="dxa"/>
          </w:tcPr>
          <w:p w14:paraId="5F2A12AD" w14:textId="32B484CB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C1B7267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7400C769" w14:textId="4B98BC31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CEEF9DC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6F44A5B" w14:textId="781AD7B8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4D5724D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3B8EEDBB" w14:textId="48B5751D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542FF37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2645CA7B" w14:textId="06436A7C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E75A0EE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61ABB8E7" w14:textId="1CE22174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3E16C15" w14:textId="77777777" w:rsidR="00462E53" w:rsidRPr="00C60284" w:rsidRDefault="00462E53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49FC2643" w14:textId="621054D2" w:rsidR="00462E53" w:rsidRPr="00C60284" w:rsidRDefault="00CB4BC6" w:rsidP="00462E5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8823EA" w:rsidRPr="00C60284" w14:paraId="3EF33D4A" w14:textId="77777777" w:rsidTr="00853EF1">
        <w:trPr>
          <w:cantSplit/>
          <w:trHeight w:val="309"/>
        </w:trPr>
        <w:tc>
          <w:tcPr>
            <w:tcW w:w="1925" w:type="dxa"/>
          </w:tcPr>
          <w:p w14:paraId="7377C708" w14:textId="77777777" w:rsidR="008823EA" w:rsidRPr="00C60284" w:rsidRDefault="008823EA" w:rsidP="005D4A8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239" w:type="dxa"/>
          </w:tcPr>
          <w:p w14:paraId="551B7B8F" w14:textId="77777777" w:rsidR="008823EA" w:rsidRPr="00C60284" w:rsidRDefault="008823EA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42" w:type="dxa"/>
            <w:gridSpan w:val="3"/>
          </w:tcPr>
          <w:p w14:paraId="72120C72" w14:textId="77777777" w:rsidR="008823EA" w:rsidRPr="00C60284" w:rsidRDefault="008823EA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0284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408" w:type="dxa"/>
            <w:gridSpan w:val="18"/>
          </w:tcPr>
          <w:p w14:paraId="39745525" w14:textId="77777777" w:rsidR="008823EA" w:rsidRPr="00C60284" w:rsidRDefault="008823EA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0284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8823EA" w:rsidRPr="00C60284" w14:paraId="13C10688" w14:textId="77777777" w:rsidTr="00853EF1">
        <w:trPr>
          <w:cantSplit/>
          <w:trHeight w:val="309"/>
        </w:trPr>
        <w:tc>
          <w:tcPr>
            <w:tcW w:w="1925" w:type="dxa"/>
          </w:tcPr>
          <w:p w14:paraId="1483195A" w14:textId="77777777" w:rsidR="008823EA" w:rsidRPr="00C60284" w:rsidRDefault="008823EA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239" w:type="dxa"/>
          </w:tcPr>
          <w:p w14:paraId="04704088" w14:textId="77777777" w:rsidR="008823EA" w:rsidRPr="00C60284" w:rsidRDefault="008823EA" w:rsidP="005D4A8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77D2B332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14:paraId="693188E3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4" w:type="dxa"/>
            <w:gridSpan w:val="2"/>
          </w:tcPr>
          <w:p w14:paraId="2C5D52E5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41DA49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05FD3BF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3" w:type="dxa"/>
          </w:tcPr>
          <w:p w14:paraId="574B2D30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A116C5E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5" w:type="dxa"/>
          </w:tcPr>
          <w:p w14:paraId="09773B80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3E325FF6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2D983EA1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4A76D4C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6618C909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FE54299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7938C9BC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2A02F8E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264D109C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5830916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3F0077B8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FFDA8E3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1144B42E" w14:textId="77777777" w:rsidR="008823EA" w:rsidRPr="00C60284" w:rsidRDefault="008823EA" w:rsidP="005D4A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B15265" w:rsidRPr="00C60284" w14:paraId="1CF50E2F" w14:textId="77777777" w:rsidTr="00853EF1">
        <w:trPr>
          <w:cantSplit/>
          <w:trHeight w:val="620"/>
        </w:trPr>
        <w:tc>
          <w:tcPr>
            <w:tcW w:w="1925" w:type="dxa"/>
          </w:tcPr>
          <w:p w14:paraId="6F243D43" w14:textId="77777777" w:rsidR="00B15265" w:rsidRPr="00C60284" w:rsidRDefault="00B15265" w:rsidP="00B15265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อาหารสัตว์ </w:t>
            </w:r>
            <w:r w:rsidRPr="00C6028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5C4F1379" w14:textId="77777777" w:rsidR="00B15265" w:rsidRPr="00C60284" w:rsidRDefault="00B15265" w:rsidP="00B15265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14:paraId="60AAE498" w14:textId="76FBFD08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left="-24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C60284"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49" w:type="dxa"/>
          </w:tcPr>
          <w:p w14:paraId="6E3F286B" w14:textId="3F247F9E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07FE8E74" w14:textId="58091AC3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04" w:type="dxa"/>
            <w:gridSpan w:val="2"/>
          </w:tcPr>
          <w:p w14:paraId="4BABBC1A" w14:textId="11C193B9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165C019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2B6F1DF" w14:textId="7F8FDBAF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793" w:type="dxa"/>
          </w:tcPr>
          <w:p w14:paraId="1F69F24C" w14:textId="0B883738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E8111D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5" w:type="dxa"/>
          </w:tcPr>
          <w:p w14:paraId="78975DB1" w14:textId="3CB95DD9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1F24CA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27739E87" w14:textId="08254BBD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955E3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124B134F" w14:textId="4BC0E4CE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5307631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0F33345C" w14:textId="1E983C61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A6C58E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699A9710" w14:textId="2C694A6C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AA22D2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6AAB4A65" w14:textId="5A77F6BE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51EFFD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0A709AF3" w14:textId="53885787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B15265" w:rsidRPr="00C60284" w14:paraId="3DF470BF" w14:textId="77777777" w:rsidTr="00853EF1">
        <w:trPr>
          <w:cantSplit/>
          <w:trHeight w:val="620"/>
        </w:trPr>
        <w:tc>
          <w:tcPr>
            <w:tcW w:w="1925" w:type="dxa"/>
          </w:tcPr>
          <w:p w14:paraId="002DD381" w14:textId="77777777" w:rsidR="00B15265" w:rsidRPr="00C60284" w:rsidRDefault="00B15265" w:rsidP="00B15265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โพลทรีย์ </w:t>
            </w:r>
          </w:p>
          <w:p w14:paraId="7917B8B4" w14:textId="77777777" w:rsidR="00B15265" w:rsidRPr="00C60284" w:rsidRDefault="00B15265" w:rsidP="00B15265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239" w:type="dxa"/>
          </w:tcPr>
          <w:p w14:paraId="1E15BE1E" w14:textId="52FD856B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ลูกไก่พันธุ์เนื้อ</w:t>
            </w:r>
          </w:p>
        </w:tc>
        <w:tc>
          <w:tcPr>
            <w:tcW w:w="749" w:type="dxa"/>
          </w:tcPr>
          <w:p w14:paraId="6BC290AF" w14:textId="0109290E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223573C0" w14:textId="38FE6070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04" w:type="dxa"/>
            <w:gridSpan w:val="2"/>
          </w:tcPr>
          <w:p w14:paraId="77A64F0F" w14:textId="0929A922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4233E92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C83B2C3" w14:textId="1CBC23A9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793" w:type="dxa"/>
          </w:tcPr>
          <w:p w14:paraId="436DD4E1" w14:textId="2FBBA253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  <w:vAlign w:val="bottom"/>
          </w:tcPr>
          <w:p w14:paraId="678CA71C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5" w:type="dxa"/>
          </w:tcPr>
          <w:p w14:paraId="19F3C22E" w14:textId="0E844E3B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376D0C7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6D8516F0" w14:textId="19D73B3F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5CDD4D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646C4733" w14:textId="75A12035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8F467B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433B9872" w14:textId="6B604C05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6054136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1478FC8F" w14:textId="111F21C7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007DBEE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7310C222" w14:textId="4741AC11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F490F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156AD184" w14:textId="2C71D25F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25F4B41E" w14:textId="77777777" w:rsidTr="00853EF1">
        <w:trPr>
          <w:cantSplit/>
          <w:trHeight w:val="606"/>
        </w:trPr>
        <w:tc>
          <w:tcPr>
            <w:tcW w:w="1925" w:type="dxa"/>
          </w:tcPr>
          <w:p w14:paraId="65962747" w14:textId="77777777" w:rsidR="00B15265" w:rsidRPr="00C60284" w:rsidRDefault="00B15265" w:rsidP="00B15265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คอนแทรค </w:t>
            </w:r>
          </w:p>
          <w:p w14:paraId="4C6DAB1B" w14:textId="77777777" w:rsidR="00B15265" w:rsidRPr="00C60284" w:rsidRDefault="00B15265" w:rsidP="00B15265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 w:rsidRPr="00C6028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14:paraId="2649FC42" w14:textId="351E9F7C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ไก่พันธุ์เนื้อ</w:t>
            </w:r>
          </w:p>
        </w:tc>
        <w:tc>
          <w:tcPr>
            <w:tcW w:w="749" w:type="dxa"/>
          </w:tcPr>
          <w:p w14:paraId="026C6D76" w14:textId="1EC6A418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14AFEC36" w14:textId="00EB7001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04" w:type="dxa"/>
            <w:gridSpan w:val="2"/>
          </w:tcPr>
          <w:p w14:paraId="3C058AC4" w14:textId="5695A0D0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BA9660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CBD13A8" w14:textId="57725B12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793" w:type="dxa"/>
          </w:tcPr>
          <w:p w14:paraId="2CA7F571" w14:textId="38BE32B4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427FA89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5" w:type="dxa"/>
          </w:tcPr>
          <w:p w14:paraId="3674BAEC" w14:textId="29CDBEB5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733BD7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56F73306" w14:textId="7108B274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6D5601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5189429F" w14:textId="3BFE5A22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CDBAE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04892F41" w14:textId="60B7442A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1DE68E9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30F8A5EC" w14:textId="4691EC97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4E0226A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4390A470" w14:textId="3D72E83C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F012E2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0B53B934" w14:textId="11B1CFFF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2B2FE3BD" w14:textId="77777777" w:rsidTr="00853EF1">
        <w:trPr>
          <w:cantSplit/>
          <w:trHeight w:val="620"/>
        </w:trPr>
        <w:tc>
          <w:tcPr>
            <w:tcW w:w="1925" w:type="dxa"/>
          </w:tcPr>
          <w:p w14:paraId="37AEAD87" w14:textId="77777777" w:rsidR="00B15265" w:rsidRPr="00C60284" w:rsidRDefault="00B15265" w:rsidP="00B15265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รีเสิร์ซ </w:t>
            </w:r>
          </w:p>
          <w:p w14:paraId="4343EA96" w14:textId="77777777" w:rsidR="00B15265" w:rsidRPr="00C60284" w:rsidRDefault="00B15265" w:rsidP="00B15265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6028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C60284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239" w:type="dxa"/>
          </w:tcPr>
          <w:p w14:paraId="1F8B4E77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</w:t>
            </w:r>
          </w:p>
          <w:p w14:paraId="3E4DFA21" w14:textId="1449E773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ผลิตวัคซีนรักษา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สัตว์</w:t>
            </w:r>
          </w:p>
        </w:tc>
        <w:tc>
          <w:tcPr>
            <w:tcW w:w="749" w:type="dxa"/>
          </w:tcPr>
          <w:p w14:paraId="191A6DF9" w14:textId="22454CDE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25F9A75A" w14:textId="5B7FAFBC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04" w:type="dxa"/>
            <w:gridSpan w:val="2"/>
          </w:tcPr>
          <w:p w14:paraId="7595DC84" w14:textId="1A38D7AC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1139B65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E149073" w14:textId="2696FADB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793" w:type="dxa"/>
          </w:tcPr>
          <w:p w14:paraId="25F6871C" w14:textId="0A9EEA53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7DAA166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5" w:type="dxa"/>
          </w:tcPr>
          <w:p w14:paraId="012AA0CD" w14:textId="70AF6440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5B678641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2D9644C8" w14:textId="75B312C9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8D9717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48E1CC26" w14:textId="22D4272D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61AE64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536BEAF9" w14:textId="5B55A034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6E22389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31E19C13" w14:textId="53577DB2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372D46C4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5F009A14" w14:textId="7C441A63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23D90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3B4A446D" w14:textId="2641F8A4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0E4AD44E" w14:textId="77777777" w:rsidTr="00853EF1">
        <w:trPr>
          <w:cantSplit/>
          <w:trHeight w:val="533"/>
        </w:trPr>
        <w:tc>
          <w:tcPr>
            <w:tcW w:w="1925" w:type="dxa"/>
          </w:tcPr>
          <w:p w14:paraId="674090D7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60284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เซอร์วิส </w:t>
            </w:r>
          </w:p>
          <w:p w14:paraId="5A4D6D99" w14:textId="0E798A29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แอนด์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</w:p>
        </w:tc>
        <w:tc>
          <w:tcPr>
            <w:tcW w:w="1239" w:type="dxa"/>
          </w:tcPr>
          <w:p w14:paraId="21CE3ECE" w14:textId="67B60FA6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ให้เช่าอุปกรณ์</w:t>
            </w:r>
          </w:p>
        </w:tc>
        <w:tc>
          <w:tcPr>
            <w:tcW w:w="749" w:type="dxa"/>
          </w:tcPr>
          <w:p w14:paraId="0272E50F" w14:textId="273F1A48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0CCA1445" w14:textId="7935D586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04" w:type="dxa"/>
            <w:gridSpan w:val="2"/>
          </w:tcPr>
          <w:p w14:paraId="3F78562C" w14:textId="75E07AB5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178" w:type="dxa"/>
          </w:tcPr>
          <w:p w14:paraId="068EBC01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CCF1E46" w14:textId="3B06D1DF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793" w:type="dxa"/>
          </w:tcPr>
          <w:p w14:paraId="20C927D7" w14:textId="286DAD5C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178" w:type="dxa"/>
          </w:tcPr>
          <w:p w14:paraId="600A36B9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5" w:type="dxa"/>
          </w:tcPr>
          <w:p w14:paraId="02E24C53" w14:textId="31280F62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178" w:type="dxa"/>
          </w:tcPr>
          <w:p w14:paraId="3E96BBF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37B57B80" w14:textId="50F54D5D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484FB1A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345EE01B" w14:textId="0876222B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36C84B7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3D04F8E4" w14:textId="4B972ED6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02CD0DB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0F92B7A9" w14:textId="6CAF51EE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0A9C940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33E6D164" w14:textId="5BB54AF0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8FBB9CD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2C13CA76" w14:textId="48E74CA6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05DCD2E7" w14:textId="77777777" w:rsidTr="00853EF1">
        <w:trPr>
          <w:cantSplit/>
          <w:trHeight w:val="309"/>
        </w:trPr>
        <w:tc>
          <w:tcPr>
            <w:tcW w:w="1925" w:type="dxa"/>
          </w:tcPr>
          <w:p w14:paraId="67BF7A18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C60284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</w:p>
          <w:p w14:paraId="37BBC8AE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239" w:type="dxa"/>
          </w:tcPr>
          <w:p w14:paraId="3A0E8C82" w14:textId="3F4D6BCE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49" w:type="dxa"/>
          </w:tcPr>
          <w:p w14:paraId="09AA058D" w14:textId="56C6C757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5AA395BD" w14:textId="181B9725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04" w:type="dxa"/>
            <w:gridSpan w:val="2"/>
          </w:tcPr>
          <w:p w14:paraId="50B4513F" w14:textId="00B446E6" w:rsidR="00B15265" w:rsidRPr="00C60284" w:rsidRDefault="00765D71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09DB2B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CDD94E9" w14:textId="5A24E114" w:rsidR="00B15265" w:rsidRPr="00C60284" w:rsidRDefault="00765D71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793" w:type="dxa"/>
          </w:tcPr>
          <w:p w14:paraId="4BA6693D" w14:textId="2D15892F" w:rsidR="00B15265" w:rsidRPr="00C60284" w:rsidRDefault="00765D71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4A2024A6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5" w:type="dxa"/>
          </w:tcPr>
          <w:p w14:paraId="4E2AC5D3" w14:textId="65C5A4E8" w:rsidR="00B15265" w:rsidRPr="00C60284" w:rsidRDefault="00765D71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59F4217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05B4CF11" w14:textId="68D8A882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47863D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199A1BF3" w14:textId="3A245863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82EF6A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4CB8E8B7" w14:textId="3C9A8F59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CC486F9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4A7AFE22" w14:textId="351209C8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B744BF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67935F54" w14:textId="5508C682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BBD0BA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3E7411D4" w14:textId="48E83AC8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3B536C52" w14:textId="77777777" w:rsidTr="00853EF1">
        <w:trPr>
          <w:cantSplit/>
          <w:trHeight w:val="309"/>
        </w:trPr>
        <w:tc>
          <w:tcPr>
            <w:tcW w:w="1925" w:type="dxa"/>
          </w:tcPr>
          <w:p w14:paraId="20E9E3CD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ค </w:t>
            </w:r>
          </w:p>
          <w:p w14:paraId="4C490DBA" w14:textId="47D4F05C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239" w:type="dxa"/>
          </w:tcPr>
          <w:p w14:paraId="4F15DECD" w14:textId="2E5EC235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พลาสติกและ</w:t>
            </w:r>
          </w:p>
          <w:p w14:paraId="29A077CE" w14:textId="2A5A4123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</w:t>
            </w:r>
          </w:p>
        </w:tc>
        <w:tc>
          <w:tcPr>
            <w:tcW w:w="749" w:type="dxa"/>
          </w:tcPr>
          <w:p w14:paraId="666AAE71" w14:textId="70B6800D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25B30E41" w14:textId="32330312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04" w:type="dxa"/>
            <w:gridSpan w:val="2"/>
          </w:tcPr>
          <w:p w14:paraId="613687FD" w14:textId="65F73ADD" w:rsidR="00B15265" w:rsidRPr="00C60284" w:rsidRDefault="00CB4BC6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40BCD7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3D68F9F" w14:textId="2A57CA38" w:rsidR="00B15265" w:rsidRPr="00C60284" w:rsidRDefault="00CB4BC6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793" w:type="dxa"/>
          </w:tcPr>
          <w:p w14:paraId="6950997B" w14:textId="5B0F7F46" w:rsidR="00B15265" w:rsidRPr="00C60284" w:rsidRDefault="00CB4BC6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41CF1E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5" w:type="dxa"/>
          </w:tcPr>
          <w:p w14:paraId="75790C2C" w14:textId="1E436E62" w:rsidR="00B15265" w:rsidRPr="00C60284" w:rsidRDefault="00CB4BC6" w:rsidP="00B152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FD4EB5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66557671" w14:textId="5AC5749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7ADC755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</w:tcPr>
          <w:p w14:paraId="60C4F280" w14:textId="30F7FB11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E98049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3" w:type="dxa"/>
          </w:tcPr>
          <w:p w14:paraId="28F625B9" w14:textId="22B0DC5F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611FBA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7" w:type="dxa"/>
          </w:tcPr>
          <w:p w14:paraId="7AF02083" w14:textId="66F7C7FE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91C428A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3" w:type="dxa"/>
          </w:tcPr>
          <w:p w14:paraId="7C319932" w14:textId="4CB44397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5CF170A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8" w:type="dxa"/>
          </w:tcPr>
          <w:p w14:paraId="44B3A87C" w14:textId="4CC52504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</w:tbl>
    <w:p w14:paraId="03939614" w14:textId="77777777" w:rsidR="00BD6CDA" w:rsidRPr="00C60284" w:rsidRDefault="00BD6CDA">
      <w:pPr>
        <w:rPr>
          <w:rFonts w:ascii="Angsana New" w:hAnsi="Angsana New" w:cs="Angsana New"/>
          <w:sz w:val="2"/>
          <w:szCs w:val="2"/>
        </w:rPr>
      </w:pPr>
    </w:p>
    <w:tbl>
      <w:tblPr>
        <w:tblW w:w="14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080"/>
        <w:gridCol w:w="761"/>
        <w:gridCol w:w="793"/>
        <w:gridCol w:w="6"/>
        <w:gridCol w:w="821"/>
        <w:gridCol w:w="180"/>
        <w:gridCol w:w="810"/>
        <w:gridCol w:w="810"/>
        <w:gridCol w:w="180"/>
        <w:gridCol w:w="843"/>
        <w:gridCol w:w="18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  <w:gridCol w:w="180"/>
        <w:gridCol w:w="799"/>
      </w:tblGrid>
      <w:tr w:rsidR="008823EA" w:rsidRPr="00C60284" w14:paraId="767D6408" w14:textId="77777777" w:rsidTr="00B15265">
        <w:trPr>
          <w:cantSplit/>
        </w:trPr>
        <w:tc>
          <w:tcPr>
            <w:tcW w:w="1879" w:type="dxa"/>
          </w:tcPr>
          <w:p w14:paraId="7246C1EF" w14:textId="77777777" w:rsidR="008823EA" w:rsidRPr="00C60284" w:rsidRDefault="008823EA" w:rsidP="0000631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F8AEE2E" w14:textId="77777777" w:rsidR="008823EA" w:rsidRPr="00C60284" w:rsidRDefault="008823EA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133" w:type="dxa"/>
            <w:gridSpan w:val="21"/>
          </w:tcPr>
          <w:p w14:paraId="426D4F06" w14:textId="77777777" w:rsidR="008823EA" w:rsidRPr="00C60284" w:rsidRDefault="008823EA" w:rsidP="00006318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C6028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BA4459" w:rsidRPr="00C60284" w14:paraId="75DC834E" w14:textId="77777777" w:rsidTr="00B15265">
        <w:trPr>
          <w:cantSplit/>
        </w:trPr>
        <w:tc>
          <w:tcPr>
            <w:tcW w:w="1879" w:type="dxa"/>
          </w:tcPr>
          <w:p w14:paraId="4373725B" w14:textId="77777777" w:rsidR="00BA4459" w:rsidRPr="00C60284" w:rsidRDefault="00BA4459" w:rsidP="00BA445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EF6D2D1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54" w:type="dxa"/>
            <w:gridSpan w:val="2"/>
          </w:tcPr>
          <w:p w14:paraId="600ACAC3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17" w:type="dxa"/>
            <w:gridSpan w:val="4"/>
          </w:tcPr>
          <w:p w14:paraId="191177C1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3" w:type="dxa"/>
            <w:gridSpan w:val="3"/>
          </w:tcPr>
          <w:p w14:paraId="4E2BE394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4C69503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514F4B50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A0910E1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78D97940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A0D9392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14:paraId="05E323AE" w14:textId="59DE1A08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BA4459" w:rsidRPr="00C60284" w14:paraId="5F217025" w14:textId="77777777" w:rsidTr="00B15265">
        <w:trPr>
          <w:cantSplit/>
        </w:trPr>
        <w:tc>
          <w:tcPr>
            <w:tcW w:w="1879" w:type="dxa"/>
          </w:tcPr>
          <w:p w14:paraId="27A630E9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080" w:type="dxa"/>
          </w:tcPr>
          <w:p w14:paraId="2DAF31F0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54" w:type="dxa"/>
            <w:gridSpan w:val="2"/>
          </w:tcPr>
          <w:p w14:paraId="7D4E3DF2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17" w:type="dxa"/>
            <w:gridSpan w:val="4"/>
          </w:tcPr>
          <w:p w14:paraId="3DAB7B21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33" w:type="dxa"/>
            <w:gridSpan w:val="3"/>
          </w:tcPr>
          <w:p w14:paraId="769F7188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D378B9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4CB370A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30B2857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6E1763CD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125C9348" w14:textId="77777777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14:paraId="048AE28A" w14:textId="77D346B0" w:rsidR="00BA4459" w:rsidRPr="00C60284" w:rsidRDefault="00BA4459" w:rsidP="00BA4459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006318" w:rsidRPr="00C60284" w14:paraId="0D5CDC1F" w14:textId="77777777" w:rsidTr="00B15265">
        <w:trPr>
          <w:cantSplit/>
        </w:trPr>
        <w:tc>
          <w:tcPr>
            <w:tcW w:w="1879" w:type="dxa"/>
          </w:tcPr>
          <w:p w14:paraId="20D81522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CAF7D17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61" w:type="dxa"/>
          </w:tcPr>
          <w:p w14:paraId="2EC5459A" w14:textId="0882AAFC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799" w:type="dxa"/>
            <w:gridSpan w:val="2"/>
          </w:tcPr>
          <w:p w14:paraId="610BF7BD" w14:textId="7523B87D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21" w:type="dxa"/>
          </w:tcPr>
          <w:p w14:paraId="232C02DA" w14:textId="4956D68B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A761BF7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01BCA77" w14:textId="51C8EBBD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5331B1C" w14:textId="7AD61163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4A3DFE2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14:paraId="3DD0AB5B" w14:textId="415ADCF4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94A9C20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E5437D8" w14:textId="5C6614BD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FEF0022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EE4E7B4" w14:textId="6C135E53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E99A594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771F9A7" w14:textId="7EC4AA27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6A83622B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4D59F80B" w14:textId="4DC696A2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F8D9178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5126968" w14:textId="13BFCA73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E629930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9" w:type="dxa"/>
          </w:tcPr>
          <w:p w14:paraId="579BC18B" w14:textId="34D1EBAD" w:rsidR="00006318" w:rsidRPr="00C60284" w:rsidRDefault="00765D71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006318"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</w:tr>
      <w:tr w:rsidR="00006318" w:rsidRPr="00C60284" w14:paraId="30D4143B" w14:textId="77777777" w:rsidTr="00B15265">
        <w:trPr>
          <w:cantSplit/>
        </w:trPr>
        <w:tc>
          <w:tcPr>
            <w:tcW w:w="1879" w:type="dxa"/>
          </w:tcPr>
          <w:p w14:paraId="6644C014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7689BC8B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61" w:type="dxa"/>
          </w:tcPr>
          <w:p w14:paraId="1D131550" w14:textId="560B80A6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799" w:type="dxa"/>
            <w:gridSpan w:val="2"/>
          </w:tcPr>
          <w:p w14:paraId="00255870" w14:textId="5343BCC4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21" w:type="dxa"/>
          </w:tcPr>
          <w:p w14:paraId="33BE60E8" w14:textId="5508E524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998822B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AC68456" w14:textId="6423652D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10" w:type="dxa"/>
          </w:tcPr>
          <w:p w14:paraId="0CCFB37B" w14:textId="1A8409C1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725402A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14:paraId="0B1B53DE" w14:textId="769EE249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26D1F80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F5E3FA7" w14:textId="6E78F1EC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DBCAE73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A7D683D" w14:textId="0EF742D1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814CCBE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0FF7408" w14:textId="408FB5C4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3133D09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54194BD9" w14:textId="0BEE8D04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97FABE8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1F2C895" w14:textId="3753E0BF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A05EC26" w14:textId="77777777" w:rsidR="00006318" w:rsidRPr="00C60284" w:rsidRDefault="00006318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9" w:type="dxa"/>
          </w:tcPr>
          <w:p w14:paraId="1041367D" w14:textId="1A0012A0" w:rsidR="00006318" w:rsidRPr="00C60284" w:rsidRDefault="00CB4BC6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8823EA" w:rsidRPr="00C60284" w14:paraId="3CEEE63E" w14:textId="77777777" w:rsidTr="00B15265">
        <w:trPr>
          <w:cantSplit/>
        </w:trPr>
        <w:tc>
          <w:tcPr>
            <w:tcW w:w="1879" w:type="dxa"/>
          </w:tcPr>
          <w:p w14:paraId="3E7556F2" w14:textId="77777777" w:rsidR="008823EA" w:rsidRPr="00C60284" w:rsidRDefault="008823EA" w:rsidP="0000631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69558E8" w14:textId="77777777" w:rsidR="008823EA" w:rsidRPr="00C60284" w:rsidRDefault="008823EA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54" w:type="dxa"/>
            <w:gridSpan w:val="2"/>
          </w:tcPr>
          <w:p w14:paraId="51625C90" w14:textId="77777777" w:rsidR="008823EA" w:rsidRPr="00C60284" w:rsidRDefault="008823EA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0284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579" w:type="dxa"/>
            <w:gridSpan w:val="19"/>
          </w:tcPr>
          <w:p w14:paraId="4585E6AA" w14:textId="77777777" w:rsidR="008823EA" w:rsidRPr="00C60284" w:rsidRDefault="008823EA" w:rsidP="000063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0284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B15265" w:rsidRPr="00C60284" w14:paraId="3FE7369B" w14:textId="77777777" w:rsidTr="00B15265">
        <w:trPr>
          <w:cantSplit/>
        </w:trPr>
        <w:tc>
          <w:tcPr>
            <w:tcW w:w="1879" w:type="dxa"/>
          </w:tcPr>
          <w:p w14:paraId="0ABD9909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ที พาราก้อน โฮลดิ้ง </w:t>
            </w:r>
          </w:p>
          <w:p w14:paraId="26A4B561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rtl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17CF0C2E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61" w:type="dxa"/>
          </w:tcPr>
          <w:p w14:paraId="5A48B174" w14:textId="2027DB9B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9" w:type="dxa"/>
            <w:gridSpan w:val="2"/>
          </w:tcPr>
          <w:p w14:paraId="31CC9F76" w14:textId="635872BD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1" w:type="dxa"/>
          </w:tcPr>
          <w:p w14:paraId="120E3010" w14:textId="4E4C02D1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45568026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27EFD56" w14:textId="1CAE4E2A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810" w:type="dxa"/>
          </w:tcPr>
          <w:p w14:paraId="7CC98350" w14:textId="2A51152B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59BF814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14:paraId="22D0873F" w14:textId="0BB5C759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34E143A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0EDD169" w14:textId="743F05C4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E877E4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F03B75E" w14:textId="23C43E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C9E61B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316CD9F" w14:textId="32BD56CA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78" w:type="dxa"/>
          </w:tcPr>
          <w:p w14:paraId="3CDB0C14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3A6B2166" w14:textId="299A0437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3AED207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60464D4" w14:textId="3CB8FC97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19CF7CC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5DDB44B2" w14:textId="525DC63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4B2D54FD" w14:textId="77777777" w:rsidTr="00B15265">
        <w:trPr>
          <w:cantSplit/>
        </w:trPr>
        <w:tc>
          <w:tcPr>
            <w:tcW w:w="1879" w:type="dxa"/>
          </w:tcPr>
          <w:p w14:paraId="2426BF4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C60284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rtl/>
                <w:cs/>
              </w:rPr>
              <w:br/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อินเตอร์เนชั่นแนล</w:t>
            </w:r>
            <w:r w:rsidRPr="00C60284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7D8436D7" w14:textId="0F46D116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61" w:type="dxa"/>
          </w:tcPr>
          <w:p w14:paraId="249939D4" w14:textId="2EE462B4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9" w:type="dxa"/>
            <w:gridSpan w:val="2"/>
          </w:tcPr>
          <w:p w14:paraId="254C434C" w14:textId="331A148A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1" w:type="dxa"/>
          </w:tcPr>
          <w:p w14:paraId="79BE86CF" w14:textId="00A151BF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1D46A8FD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ACDBA11" w14:textId="1F48B030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810" w:type="dxa"/>
          </w:tcPr>
          <w:p w14:paraId="0167F4F2" w14:textId="0F93BEEC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</w:tcPr>
          <w:p w14:paraId="0C2CA86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14:paraId="28464680" w14:textId="2060C01E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</w:tcPr>
          <w:p w14:paraId="2B0B66D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F7623FB" w14:textId="30CD1881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24F47C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680D18A" w14:textId="3669A601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6F382D6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6EF0E34" w14:textId="410E2F75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78" w:type="dxa"/>
          </w:tcPr>
          <w:p w14:paraId="7C00BF26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43B201FA" w14:textId="467A7AFC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</w:tcPr>
          <w:p w14:paraId="1F02A05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2CD5516" w14:textId="45483A52" w:rsidR="00B15265" w:rsidRPr="00B15265" w:rsidRDefault="00CB4BC6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A460B0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4C21E3CF" w14:textId="2EC37EDB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</w:tr>
      <w:tr w:rsidR="00B15265" w:rsidRPr="00C60284" w14:paraId="316316D1" w14:textId="77777777" w:rsidTr="00B15265">
        <w:trPr>
          <w:cantSplit/>
        </w:trPr>
        <w:tc>
          <w:tcPr>
            <w:tcW w:w="1879" w:type="dxa"/>
          </w:tcPr>
          <w:p w14:paraId="2522511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ไทยฟู้ดส์ เฟอร์เธอร์ </w:t>
            </w:r>
          </w:p>
          <w:p w14:paraId="308EB24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6D5956F4" w14:textId="0954DFA9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สินค้าแปรรูป</w:t>
            </w:r>
          </w:p>
        </w:tc>
        <w:tc>
          <w:tcPr>
            <w:tcW w:w="761" w:type="dxa"/>
          </w:tcPr>
          <w:p w14:paraId="50B84BA6" w14:textId="42CB63A6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9" w:type="dxa"/>
            <w:gridSpan w:val="2"/>
          </w:tcPr>
          <w:p w14:paraId="493AECEE" w14:textId="0642001A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1" w:type="dxa"/>
          </w:tcPr>
          <w:p w14:paraId="74A04731" w14:textId="49910CA5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43D80FB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52E0F06C" w14:textId="5603189D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810" w:type="dxa"/>
          </w:tcPr>
          <w:p w14:paraId="1A743781" w14:textId="35CD8C1A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77820249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519EB416" w14:textId="5F1DD300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506F9CB6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4DBE175" w14:textId="4731E0B5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65428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1B747DB" w14:textId="6E325F5D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F4C8994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646D79E" w14:textId="7A13E92F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26CAB4F9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498D6F80" w14:textId="4E2FAAF9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51FB606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3AF617C" w14:textId="36C2C87B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A3B9FB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0C6C4A17" w14:textId="153E0085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7780EAFA" w14:textId="77777777" w:rsidTr="00B15265">
        <w:trPr>
          <w:cantSplit/>
        </w:trPr>
        <w:tc>
          <w:tcPr>
            <w:tcW w:w="1879" w:type="dxa"/>
          </w:tcPr>
          <w:p w14:paraId="3537115F" w14:textId="7F7462E6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กรีน </w:t>
            </w:r>
          </w:p>
          <w:p w14:paraId="614BAE3E" w14:textId="3EA60DE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เอนเนอร์จี้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  <w:r w:rsidRPr="00C60284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2F687351" w14:textId="7CB1A958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61" w:type="dxa"/>
          </w:tcPr>
          <w:p w14:paraId="4774E67C" w14:textId="5C532C42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9" w:type="dxa"/>
            <w:gridSpan w:val="2"/>
          </w:tcPr>
          <w:p w14:paraId="6ABAFAEF" w14:textId="319466F1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1" w:type="dxa"/>
          </w:tcPr>
          <w:p w14:paraId="2239A580" w14:textId="50511F73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88EF0F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EBE5EC3" w14:textId="016B2F93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10" w:type="dxa"/>
          </w:tcPr>
          <w:p w14:paraId="2846396E" w14:textId="6CDE9272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915FB9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4B61A666" w14:textId="247A6C1D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C396906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17F0071" w14:textId="167917DF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80" w:type="dxa"/>
          </w:tcPr>
          <w:p w14:paraId="4040D33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1F452A8" w14:textId="07B01E98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80" w:type="dxa"/>
          </w:tcPr>
          <w:p w14:paraId="6513B0CD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F728409" w14:textId="55EECFAF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78" w:type="dxa"/>
          </w:tcPr>
          <w:p w14:paraId="274025C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62F5712B" w14:textId="7C910C65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7D037BD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9B23B80" w14:textId="6991EAAD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5A15C11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6A55C55A" w14:textId="44291CEF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14DBA570" w14:textId="77777777" w:rsidTr="00B15265">
        <w:trPr>
          <w:cantSplit/>
        </w:trPr>
        <w:tc>
          <w:tcPr>
            <w:tcW w:w="1879" w:type="dxa"/>
          </w:tcPr>
          <w:p w14:paraId="27C37E7F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โพรเซส ฟู้ดส์ </w:t>
            </w:r>
          </w:p>
          <w:p w14:paraId="11D8836A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14:paraId="3A36329B" w14:textId="43501ED5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สินค้าแปรรูป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61" w:type="dxa"/>
          </w:tcPr>
          <w:p w14:paraId="5438F088" w14:textId="6ACEBBEC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9" w:type="dxa"/>
            <w:gridSpan w:val="2"/>
          </w:tcPr>
          <w:p w14:paraId="27707BBB" w14:textId="7C3C9B8B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1" w:type="dxa"/>
          </w:tcPr>
          <w:p w14:paraId="2147851C" w14:textId="2D15B885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4FCA4449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DAA7871" w14:textId="05B44834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810" w:type="dxa"/>
          </w:tcPr>
          <w:p w14:paraId="2FDB4B50" w14:textId="4AD7F495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0AE501C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0E80D362" w14:textId="708D4F6A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F3A05A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FF7DA91" w14:textId="41A07CF3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88D31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1771FA" w14:textId="0E157F31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C7C3C04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5174821" w14:textId="61167D42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193722BC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733C4CCD" w14:textId="6F2AFB05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B5B51C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95C2791" w14:textId="1DE4E071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F66A00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2F16B2F1" w14:textId="741D6ACB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4755B44A" w14:textId="77777777" w:rsidTr="00B15265">
        <w:trPr>
          <w:cantSplit/>
        </w:trPr>
        <w:tc>
          <w:tcPr>
            <w:tcW w:w="1879" w:type="dxa"/>
          </w:tcPr>
          <w:p w14:paraId="49668404" w14:textId="40A07B53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 w:rsidRPr="00C6028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765D71"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988</w:t>
            </w:r>
            <w:r w:rsidRPr="00C6028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  <w:p w14:paraId="7CE36E7B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0284"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080" w:type="dxa"/>
          </w:tcPr>
          <w:p w14:paraId="3C126D81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14:paraId="29FFBB6A" w14:textId="0E258831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ผลิตภัณฑ์ซอส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>และเครื่องปรุง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>รส</w:t>
            </w:r>
          </w:p>
        </w:tc>
        <w:tc>
          <w:tcPr>
            <w:tcW w:w="761" w:type="dxa"/>
          </w:tcPr>
          <w:p w14:paraId="04486723" w14:textId="327814E7" w:rsidR="00B15265" w:rsidRPr="00C60284" w:rsidRDefault="00765D71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799" w:type="dxa"/>
            <w:gridSpan w:val="2"/>
          </w:tcPr>
          <w:p w14:paraId="68A960DC" w14:textId="38F5C078" w:rsidR="00B15265" w:rsidRPr="00C60284" w:rsidRDefault="00765D71" w:rsidP="00B15265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21" w:type="dxa"/>
          </w:tcPr>
          <w:p w14:paraId="44F5CC23" w14:textId="70F03180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24A529F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F48AF7D" w14:textId="4CF1543E" w:rsidR="00B15265" w:rsidRPr="00C60284" w:rsidRDefault="00765D71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65D71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810" w:type="dxa"/>
          </w:tcPr>
          <w:p w14:paraId="528153C8" w14:textId="7DEA130D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467805C9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0582B99A" w14:textId="01688A21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03170AA9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00B456" w14:textId="44E64CE5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1310E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A7C273C" w14:textId="1BC47306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FA274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2C199A6" w14:textId="4AD4363E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28303A64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5D3CD3EF" w14:textId="74B34C0E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019B6E3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2DFE728" w14:textId="7083109C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2B3C5B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65B40CA3" w14:textId="627E68AE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64A3F6A9" w14:textId="77777777" w:rsidTr="00B15265">
        <w:trPr>
          <w:cantSplit/>
        </w:trPr>
        <w:tc>
          <w:tcPr>
            <w:tcW w:w="1879" w:type="dxa"/>
          </w:tcPr>
          <w:p w14:paraId="744A376A" w14:textId="476FB45E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>บริษัท มันนี่ ฮับ เซอร์วิส จำกัด</w:t>
            </w:r>
          </w:p>
        </w:tc>
        <w:tc>
          <w:tcPr>
            <w:tcW w:w="1080" w:type="dxa"/>
          </w:tcPr>
          <w:p w14:paraId="143030B5" w14:textId="77777777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ให้สินเชื่อและ</w:t>
            </w:r>
          </w:p>
          <w:p w14:paraId="5E3CC907" w14:textId="28F66290" w:rsidR="00B15265" w:rsidRPr="00C60284" w:rsidRDefault="00B15265" w:rsidP="00B1526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Cs w:val="22"/>
                <w:cs/>
                <w:lang w:bidi="th-TH"/>
              </w:rPr>
              <w:t>ค้ำประกัน</w:t>
            </w:r>
          </w:p>
        </w:tc>
        <w:tc>
          <w:tcPr>
            <w:tcW w:w="761" w:type="dxa"/>
          </w:tcPr>
          <w:p w14:paraId="5830B4D2" w14:textId="783F2407" w:rsidR="00B15265" w:rsidRPr="00C60284" w:rsidRDefault="00CB4BC6" w:rsidP="00B1526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88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799" w:type="dxa"/>
            <w:gridSpan w:val="2"/>
          </w:tcPr>
          <w:p w14:paraId="5F95B215" w14:textId="453AA491" w:rsidR="00B15265" w:rsidRPr="00C60284" w:rsidRDefault="00CB4BC6" w:rsidP="00B15265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88</w:t>
            </w:r>
            <w:r w:rsidR="00B15265" w:rsidRPr="00C6028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821" w:type="dxa"/>
          </w:tcPr>
          <w:p w14:paraId="0CDDA8A6" w14:textId="0D0D0A0A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E9B93B1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17DA74C" w14:textId="6386A105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810" w:type="dxa"/>
          </w:tcPr>
          <w:p w14:paraId="6C87D8B6" w14:textId="680FF57A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3291B09C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14:paraId="1A311921" w14:textId="071DFE0B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689DD34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9BEAE19" w14:textId="5220C621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329B91D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2AF8B0B" w14:textId="1AE2D150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375E210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C6E5B14" w14:textId="7AA8A765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8" w:type="dxa"/>
          </w:tcPr>
          <w:p w14:paraId="50A8CAE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767C17EA" w14:textId="7465F3E0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80" w:type="dxa"/>
          </w:tcPr>
          <w:p w14:paraId="11AE67B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ACDAD1F" w14:textId="6F212E66" w:rsidR="00B15265" w:rsidRPr="00C60284" w:rsidRDefault="00B15265" w:rsidP="00B152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F776FB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14:paraId="54052687" w14:textId="0245846C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15265" w:rsidRPr="00C60284" w14:paraId="472C12DD" w14:textId="77777777" w:rsidTr="00B15265">
        <w:trPr>
          <w:cantSplit/>
        </w:trPr>
        <w:tc>
          <w:tcPr>
            <w:tcW w:w="1879" w:type="dxa"/>
          </w:tcPr>
          <w:p w14:paraId="7E593CD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C6028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4081181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1" w:type="dxa"/>
          </w:tcPr>
          <w:p w14:paraId="61EFD96E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9" w:type="dxa"/>
            <w:gridSpan w:val="2"/>
          </w:tcPr>
          <w:p w14:paraId="49754387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1" w:type="dxa"/>
          </w:tcPr>
          <w:p w14:paraId="32AC617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A2400C1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23D9C84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AA5AD4" w14:textId="604C73B7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B15265" w:rsidRPr="00C60284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965</w:t>
            </w:r>
          </w:p>
        </w:tc>
        <w:tc>
          <w:tcPr>
            <w:tcW w:w="180" w:type="dxa"/>
          </w:tcPr>
          <w:p w14:paraId="626B5FFD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C4E591B" w14:textId="5033901F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B15265" w:rsidRPr="00C60284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965</w:t>
            </w:r>
          </w:p>
        </w:tc>
        <w:tc>
          <w:tcPr>
            <w:tcW w:w="180" w:type="dxa"/>
          </w:tcPr>
          <w:p w14:paraId="74BD45BC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2930D7" w14:textId="6D09ED6F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C6028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80" w:type="dxa"/>
          </w:tcPr>
          <w:p w14:paraId="73435F2D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A72E97" w14:textId="3882E0BE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C6028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80" w:type="dxa"/>
          </w:tcPr>
          <w:p w14:paraId="7AB350C3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2E370F" w14:textId="38118A62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B15265" w:rsidRPr="00C6028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24031BC8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21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64D9FA0" w14:textId="76FC982A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B15265" w:rsidRPr="00C60284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AF17A0C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CE3C552" w14:textId="1ABAA67D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915C602" w14:textId="77777777" w:rsidR="00B15265" w:rsidRPr="00C60284" w:rsidRDefault="00B15265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535A383B" w14:textId="42EE434D" w:rsidR="00B15265" w:rsidRPr="00C60284" w:rsidRDefault="00CB4BC6" w:rsidP="00B15265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765D71" w:rsidRPr="00765D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</w:p>
        </w:tc>
      </w:tr>
    </w:tbl>
    <w:p w14:paraId="240355F8" w14:textId="77777777" w:rsidR="00BD6CDA" w:rsidRPr="00C60284" w:rsidRDefault="00BD6CDA" w:rsidP="009C3FA7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7FCBBF1D" w14:textId="77777777" w:rsidR="005D2623" w:rsidRPr="00C60284" w:rsidRDefault="005D2623" w:rsidP="005D2623">
      <w:pPr>
        <w:rPr>
          <w:rFonts w:ascii="Angsana New" w:hAnsi="Angsana New" w:cs="Angsana New"/>
        </w:rPr>
      </w:pPr>
    </w:p>
    <w:p w14:paraId="26AF74D7" w14:textId="6641A7B5" w:rsidR="005D2623" w:rsidRPr="00C60284" w:rsidRDefault="005D2623" w:rsidP="005D2623">
      <w:pPr>
        <w:rPr>
          <w:rFonts w:ascii="Angsana New" w:hAnsi="Angsana New" w:cs="Angsana New"/>
          <w:cs/>
        </w:rPr>
        <w:sectPr w:rsidR="005D2623" w:rsidRPr="00C60284" w:rsidSect="00782EA6">
          <w:footerReference w:type="default" r:id="rId13"/>
          <w:pgSz w:w="16834" w:h="11909" w:orient="landscape" w:code="9"/>
          <w:pgMar w:top="691" w:right="1152" w:bottom="576" w:left="1152" w:header="720" w:footer="720" w:gutter="0"/>
          <w:pgNumType w:start="26"/>
          <w:cols w:space="720"/>
          <w:docGrid w:linePitch="360"/>
        </w:sect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081"/>
        <w:gridCol w:w="1260"/>
        <w:gridCol w:w="1006"/>
        <w:gridCol w:w="1075"/>
      </w:tblGrid>
      <w:tr w:rsidR="00A327E2" w:rsidRPr="00C60284" w14:paraId="4FBBBB9D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2EFF4F4" w14:textId="77777777" w:rsidR="00A327E2" w:rsidRPr="00C60284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60284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081" w:type="dxa"/>
          </w:tcPr>
          <w:p w14:paraId="2A951440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3436AC66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2"/>
          </w:tcPr>
          <w:p w14:paraId="30809408" w14:textId="77777777" w:rsidR="00A327E2" w:rsidRPr="00C60284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A327E2" w:rsidRPr="00C60284" w14:paraId="29FB3041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0196587" w14:textId="77777777" w:rsidR="00A327E2" w:rsidRPr="00C60284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1958D0AD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4A2E39" w14:textId="77777777" w:rsidR="00A327E2" w:rsidRPr="00C60284" w:rsidRDefault="00574B4E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81" w:type="dxa"/>
            <w:gridSpan w:val="2"/>
          </w:tcPr>
          <w:p w14:paraId="5BDC3572" w14:textId="77777777" w:rsidR="00A327E2" w:rsidRPr="00C60284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0E38C4" w:rsidRPr="00C60284" w14:paraId="0C9197CF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3846C9F3" w14:textId="77777777" w:rsidR="000E38C4" w:rsidRPr="00C60284" w:rsidRDefault="000E38C4" w:rsidP="000E38C4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0EBE3FE7" w14:textId="77777777" w:rsidR="000E38C4" w:rsidRPr="00C60284" w:rsidRDefault="000E38C4" w:rsidP="000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3A6457A" w14:textId="77777777" w:rsidR="000E38C4" w:rsidRPr="00C60284" w:rsidRDefault="000E38C4" w:rsidP="000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CC43AE1" w14:textId="350A958A" w:rsidR="000E38C4" w:rsidRPr="00C60284" w:rsidRDefault="00765D71" w:rsidP="0072266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0E38C4"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E38C4" w:rsidRPr="00C60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75" w:type="dxa"/>
          </w:tcPr>
          <w:p w14:paraId="5F13903F" w14:textId="0E3EE6B7" w:rsidR="000E38C4" w:rsidRPr="00C60284" w:rsidRDefault="00765D71" w:rsidP="000E38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0E38C4"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E38C4" w:rsidRPr="00C60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327E2" w:rsidRPr="00C60284" w14:paraId="3A548E98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2476FF4A" w14:textId="77777777" w:rsidR="00A327E2" w:rsidRPr="00C60284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042C6CEA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5AF4DF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770DAC4" w14:textId="043E4449" w:rsidR="00A327E2" w:rsidRPr="00C60284" w:rsidRDefault="00CB4BC6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075" w:type="dxa"/>
          </w:tcPr>
          <w:p w14:paraId="7F855D2D" w14:textId="7DBF110D" w:rsidR="00A327E2" w:rsidRPr="00C60284" w:rsidRDefault="00CB4BC6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</w:tr>
      <w:tr w:rsidR="00A327E2" w:rsidRPr="00C60284" w14:paraId="7C2F470E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58EF31D0" w14:textId="77777777" w:rsidR="00A327E2" w:rsidRPr="00C60284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6B56D52C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3CE64D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2"/>
          </w:tcPr>
          <w:p w14:paraId="245C18C7" w14:textId="77777777" w:rsidR="00A327E2" w:rsidRPr="00C60284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327E2" w:rsidRPr="00C60284" w14:paraId="79C451D7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3CC5F034" w14:textId="38EA0CC2" w:rsidR="00A327E2" w:rsidRPr="00C60284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</w:p>
          <w:p w14:paraId="109CC825" w14:textId="77777777" w:rsidR="00A327E2" w:rsidRPr="00C60284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69B6F154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552511" w14:textId="77777777" w:rsidR="00A327E2" w:rsidRPr="00C60284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F7BD931" w14:textId="77777777" w:rsidR="00A327E2" w:rsidRPr="00C60284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</w:tcPr>
          <w:p w14:paraId="6D47E25F" w14:textId="77777777" w:rsidR="00A327E2" w:rsidRPr="00C60284" w:rsidRDefault="00A327E2" w:rsidP="005D4A8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722660" w:rsidRPr="00C60284" w14:paraId="51FC1376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B84A4B4" w14:textId="77777777" w:rsidR="00722660" w:rsidRPr="00C60284" w:rsidRDefault="00722660" w:rsidP="00722660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C60284">
              <w:rPr>
                <w:rFonts w:ascii="Angsana New" w:hAnsi="Angsana New" w:cs="Angsana New"/>
                <w:lang w:val="en-US"/>
              </w:rPr>
              <w:t>Thai Viet Swine Line Joint Stock Co., Ltd.</w:t>
            </w:r>
          </w:p>
        </w:tc>
        <w:tc>
          <w:tcPr>
            <w:tcW w:w="2081" w:type="dxa"/>
          </w:tcPr>
          <w:p w14:paraId="2AAF9A7B" w14:textId="77777777" w:rsidR="00722660" w:rsidRPr="00C60284" w:rsidRDefault="00722660" w:rsidP="00722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60" w:type="dxa"/>
          </w:tcPr>
          <w:p w14:paraId="2DC63BB9" w14:textId="77777777" w:rsidR="00722660" w:rsidRPr="00C60284" w:rsidRDefault="00722660" w:rsidP="00722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06" w:type="dxa"/>
          </w:tcPr>
          <w:p w14:paraId="28EDF649" w14:textId="3576E70C" w:rsidR="00722660" w:rsidRPr="00C60284" w:rsidRDefault="00CB4BC6" w:rsidP="007226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722660" w:rsidRPr="00C602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75" w:type="dxa"/>
          </w:tcPr>
          <w:p w14:paraId="4C0E0C56" w14:textId="5DBBAF46" w:rsidR="00722660" w:rsidRPr="00C60284" w:rsidRDefault="00CB4BC6" w:rsidP="007226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722660" w:rsidRPr="00C602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  <w:tr w:rsidR="00722660" w:rsidRPr="00C60284" w14:paraId="5C3CCAEA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67745AE" w14:textId="77777777" w:rsidR="00722660" w:rsidRPr="00C60284" w:rsidRDefault="00722660" w:rsidP="00722660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C60284"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2081" w:type="dxa"/>
          </w:tcPr>
          <w:p w14:paraId="08B915BB" w14:textId="77777777" w:rsidR="00722660" w:rsidRPr="00C60284" w:rsidRDefault="00722660" w:rsidP="00722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3F836187" w14:textId="77777777" w:rsidR="00722660" w:rsidRPr="00C60284" w:rsidRDefault="00722660" w:rsidP="00722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2E415388" w14:textId="2502B386" w:rsidR="00722660" w:rsidRPr="00C60284" w:rsidRDefault="00765D71" w:rsidP="0072266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765D7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  <w:r w:rsidR="00722660" w:rsidRPr="00C602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="00CB4BC6"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75" w:type="dxa"/>
          </w:tcPr>
          <w:p w14:paraId="1B2E59EE" w14:textId="729CCD67" w:rsidR="00722660" w:rsidRPr="00C60284" w:rsidRDefault="00765D71" w:rsidP="0072266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765D7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  <w:r w:rsidR="00722660" w:rsidRPr="00C602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="00CB4BC6"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</w:tr>
      <w:tr w:rsidR="00722660" w:rsidRPr="00C60284" w14:paraId="493EFC4D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577C8312" w14:textId="65784C1B" w:rsidR="00722660" w:rsidRPr="00C60284" w:rsidRDefault="00722660" w:rsidP="00722660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C60284">
              <w:rPr>
                <w:rFonts w:ascii="Angsana New" w:hAnsi="Angsana New" w:cs="Angsana New" w:hint="cs"/>
                <w:cs/>
                <w:lang w:val="en-US"/>
              </w:rPr>
              <w:t>บริษัท ไทย ฟู้ดส์ เฟรซ มาร์เก็ต จำกัด</w:t>
            </w:r>
          </w:p>
        </w:tc>
        <w:tc>
          <w:tcPr>
            <w:tcW w:w="2081" w:type="dxa"/>
          </w:tcPr>
          <w:p w14:paraId="5EBD3D74" w14:textId="7A310956" w:rsidR="00722660" w:rsidRPr="00C60284" w:rsidRDefault="00722660" w:rsidP="00722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1CEB64E8" w14:textId="46400FA5" w:rsidR="00722660" w:rsidRPr="00C60284" w:rsidRDefault="00722660" w:rsidP="00722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0D8AE2FD" w14:textId="43A27B8E" w:rsidR="00722660" w:rsidRPr="00C60284" w:rsidRDefault="00CB4BC6" w:rsidP="0072266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722660" w:rsidRPr="00C602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75" w:type="dxa"/>
          </w:tcPr>
          <w:p w14:paraId="2432BB0F" w14:textId="0D8046A2" w:rsidR="00722660" w:rsidRPr="00C60284" w:rsidRDefault="00CB4BC6" w:rsidP="0072266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722660" w:rsidRPr="00C6028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</w:tbl>
    <w:p w14:paraId="5BC47C4C" w14:textId="77777777" w:rsidR="007F4EB7" w:rsidRPr="00C60284" w:rsidRDefault="007F4EB7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AAC9853" w14:textId="563C71BD" w:rsidR="00474F27" w:rsidRPr="00C60284" w:rsidRDefault="00474F27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474F27" w:rsidRPr="00C60284" w:rsidSect="00782EA6">
          <w:footerReference w:type="default" r:id="rId14"/>
          <w:pgSz w:w="11909" w:h="16834" w:code="9"/>
          <w:pgMar w:top="1152" w:right="1152" w:bottom="720" w:left="1152" w:header="720" w:footer="720" w:gutter="0"/>
          <w:pgNumType w:start="28"/>
          <w:cols w:space="720"/>
          <w:docGrid w:linePitch="360"/>
        </w:sectPr>
      </w:pPr>
    </w:p>
    <w:p w14:paraId="6A5C7B2C" w14:textId="77777777" w:rsidR="00451457" w:rsidRPr="00C60284" w:rsidRDefault="00451457" w:rsidP="00DD244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เงินลงทุนในการร่วมค้า</w:t>
      </w:r>
    </w:p>
    <w:p w14:paraId="78EE2AB6" w14:textId="77777777" w:rsidR="00451457" w:rsidRPr="00C60284" w:rsidRDefault="00451457" w:rsidP="00451457">
      <w:pPr>
        <w:pStyle w:val="acctfourfigures"/>
        <w:tabs>
          <w:tab w:val="clear" w:pos="765"/>
        </w:tabs>
        <w:spacing w:line="240" w:lineRule="atLeast"/>
        <w:ind w:left="518"/>
        <w:rPr>
          <w:rFonts w:ascii="Angsana New" w:hAnsi="Angsana New" w:cs="Angsana New"/>
          <w:sz w:val="20"/>
          <w:cs/>
          <w:lang w:bidi="th-TH"/>
        </w:rPr>
      </w:pPr>
    </w:p>
    <w:tbl>
      <w:tblPr>
        <w:tblW w:w="150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07"/>
        <w:gridCol w:w="1003"/>
        <w:gridCol w:w="900"/>
        <w:gridCol w:w="180"/>
        <w:gridCol w:w="900"/>
        <w:gridCol w:w="180"/>
        <w:gridCol w:w="900"/>
        <w:gridCol w:w="180"/>
        <w:gridCol w:w="898"/>
        <w:gridCol w:w="182"/>
        <w:gridCol w:w="900"/>
        <w:gridCol w:w="180"/>
        <w:gridCol w:w="900"/>
        <w:gridCol w:w="180"/>
        <w:gridCol w:w="900"/>
        <w:gridCol w:w="180"/>
        <w:gridCol w:w="898"/>
        <w:gridCol w:w="181"/>
        <w:gridCol w:w="900"/>
        <w:gridCol w:w="180"/>
        <w:gridCol w:w="905"/>
      </w:tblGrid>
      <w:tr w:rsidR="00AD0009" w:rsidRPr="00C60284" w14:paraId="6FA86C66" w14:textId="77777777" w:rsidTr="00831AA6">
        <w:trPr>
          <w:cantSplit/>
          <w:trHeight w:hRule="exact" w:val="317"/>
          <w:tblHeader/>
        </w:trPr>
        <w:tc>
          <w:tcPr>
            <w:tcW w:w="1800" w:type="dxa"/>
          </w:tcPr>
          <w:p w14:paraId="61C0D23A" w14:textId="77777777" w:rsidR="00AD0009" w:rsidRPr="00C60284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4" w:type="dxa"/>
            <w:gridSpan w:val="21"/>
          </w:tcPr>
          <w:p w14:paraId="3D4DE073" w14:textId="77777777" w:rsidR="00AD0009" w:rsidRPr="00C60284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0009" w:rsidRPr="00C60284" w14:paraId="67D8C20F" w14:textId="77777777" w:rsidTr="00232BC4">
        <w:trPr>
          <w:cantSplit/>
          <w:trHeight w:val="726"/>
          <w:tblHeader/>
        </w:trPr>
        <w:tc>
          <w:tcPr>
            <w:tcW w:w="1800" w:type="dxa"/>
            <w:vAlign w:val="bottom"/>
          </w:tcPr>
          <w:p w14:paraId="2B536FFB" w14:textId="77777777" w:rsidR="00AD0009" w:rsidRPr="00C60284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607" w:type="dxa"/>
            <w:vAlign w:val="bottom"/>
          </w:tcPr>
          <w:p w14:paraId="3AFBAB74" w14:textId="77777777" w:rsidR="00AD0009" w:rsidRPr="00C60284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03" w:type="dxa"/>
            <w:vAlign w:val="bottom"/>
          </w:tcPr>
          <w:p w14:paraId="63ED4E9D" w14:textId="77777777" w:rsidR="00AD0009" w:rsidRPr="00C60284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</w:t>
            </w:r>
            <w:r w:rsidR="00500C93"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14:paraId="21EDD632" w14:textId="77777777" w:rsidR="00AD0009" w:rsidRPr="00C60284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3C3F0AFD" w14:textId="77777777" w:rsidR="00AD0009" w:rsidRPr="00C60284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5995690B" w14:textId="77777777" w:rsidR="00AD0009" w:rsidRPr="00C60284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3EBC2BB" w14:textId="77777777" w:rsidR="00AD0009" w:rsidRPr="00C60284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C60284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69A63D1" w14:textId="77777777" w:rsidR="00AD0009" w:rsidRPr="00C60284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BF40146" w14:textId="77777777" w:rsidR="00AD0009" w:rsidRPr="00C60284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AE1A4B0" w14:textId="77777777" w:rsidR="00AD0009" w:rsidRPr="00C60284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D77A7A3" w14:textId="77777777" w:rsidR="00AD0009" w:rsidRPr="00C60284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5266FECA" w14:textId="77777777" w:rsidR="00AD0009" w:rsidRPr="00C60284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4497EC5" w14:textId="77777777" w:rsidR="00AD0009" w:rsidRPr="00C60284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C60284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2914148" w14:textId="77777777" w:rsidR="00AD0009" w:rsidRPr="00C60284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515292DB" w14:textId="03E2F1E3" w:rsidR="00AD0009" w:rsidRPr="00C60284" w:rsidRDefault="004C5888" w:rsidP="006C4D8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เงินปันผลรับ</w:t>
            </w:r>
            <w:r w:rsidR="006C4D89" w:rsidRPr="00C60284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สำหรับ</w:t>
            </w:r>
            <w:r w:rsidR="00FD7148" w:rsidRPr="00C60284"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  <w:br/>
            </w:r>
            <w:r w:rsidR="006C4D89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งวดสามเดือนสื้นสุดวันที่</w:t>
            </w:r>
          </w:p>
        </w:tc>
      </w:tr>
      <w:tr w:rsidR="0081601D" w:rsidRPr="00C60284" w14:paraId="75782700" w14:textId="77777777" w:rsidTr="00B32D30">
        <w:trPr>
          <w:cantSplit/>
          <w:trHeight w:hRule="exact" w:val="288"/>
        </w:trPr>
        <w:tc>
          <w:tcPr>
            <w:tcW w:w="1800" w:type="dxa"/>
          </w:tcPr>
          <w:p w14:paraId="37056A3D" w14:textId="77777777" w:rsidR="0081601D" w:rsidRPr="00C60284" w:rsidRDefault="0081601D" w:rsidP="0081601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65C981CC" w14:textId="77777777" w:rsidR="0081601D" w:rsidRPr="00C60284" w:rsidRDefault="0081601D" w:rsidP="0081601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E854E91" w14:textId="77777777" w:rsidR="0081601D" w:rsidRPr="00C60284" w:rsidRDefault="0081601D" w:rsidP="0081601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23FA40" w14:textId="02F7DEDE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E44408B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6CDF6C" w14:textId="44799364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AC424A6" w14:textId="77777777" w:rsidR="0081601D" w:rsidRPr="00C60284" w:rsidRDefault="0081601D" w:rsidP="0081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EDC3A" w14:textId="4A175376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139ACC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5267C5E" w14:textId="511D2C5F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07E1084" w14:textId="77777777" w:rsidR="0081601D" w:rsidRPr="00C60284" w:rsidRDefault="0081601D" w:rsidP="0081601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4C8738" w14:textId="06A457DB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5EC656F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C10FE" w14:textId="2E0F282C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924A68E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E167DF6" w14:textId="023815F4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FEB212D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A64C13E" w14:textId="1EC6287C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06565825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9803738" w14:textId="6B9864D1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81601D" w:rsidRPr="00C602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6D32688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6D79D1F2" w14:textId="26E4BED6" w:rsidR="0081601D" w:rsidRPr="00C60284" w:rsidRDefault="00765D71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="0081601D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14068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81601D" w:rsidRPr="00C60284" w14:paraId="06CE4C48" w14:textId="77777777" w:rsidTr="00B32D30">
        <w:trPr>
          <w:cantSplit/>
          <w:trHeight w:hRule="exact" w:val="288"/>
        </w:trPr>
        <w:tc>
          <w:tcPr>
            <w:tcW w:w="1800" w:type="dxa"/>
          </w:tcPr>
          <w:p w14:paraId="0199A5E0" w14:textId="77777777" w:rsidR="0081601D" w:rsidRPr="00C60284" w:rsidRDefault="0081601D" w:rsidP="0081601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7E7D2F7A" w14:textId="77777777" w:rsidR="0081601D" w:rsidRPr="00C60284" w:rsidRDefault="0081601D" w:rsidP="0081601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239368DD" w14:textId="77777777" w:rsidR="0081601D" w:rsidRPr="00C60284" w:rsidRDefault="0081601D" w:rsidP="0081601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2AA9F1" w14:textId="362A7132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4C68394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B2965C" w14:textId="57B29B59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3F4035" w14:textId="77777777" w:rsidR="0081601D" w:rsidRPr="00C60284" w:rsidRDefault="0081601D" w:rsidP="0081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8F039A" w14:textId="657F8E76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E89F653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DBB9DA7" w14:textId="36F68367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19BDECC" w14:textId="77777777" w:rsidR="0081601D" w:rsidRPr="00C60284" w:rsidRDefault="0081601D" w:rsidP="0081601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EE465" w14:textId="79B036B8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D4CB794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2B8E25" w14:textId="08DEE804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8F8F224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16E1A9A" w14:textId="5DD6AD2D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7FF89BF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542B59" w14:textId="09FDB01A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650FA955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4DFFDF8" w14:textId="1CCA9BAE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01ECFA3" w14:textId="77777777" w:rsidR="0081601D" w:rsidRPr="00C60284" w:rsidRDefault="0081601D" w:rsidP="008160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7910710F" w14:textId="57FDED64" w:rsidR="0081601D" w:rsidRPr="00C60284" w:rsidRDefault="00CB4BC6" w:rsidP="00816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6C4D89" w:rsidRPr="00C60284" w14:paraId="7338B76F" w14:textId="77777777" w:rsidTr="00B21910">
        <w:trPr>
          <w:cantSplit/>
          <w:trHeight w:hRule="exact" w:val="288"/>
        </w:trPr>
        <w:tc>
          <w:tcPr>
            <w:tcW w:w="1800" w:type="dxa"/>
          </w:tcPr>
          <w:p w14:paraId="33511523" w14:textId="77777777" w:rsidR="006C4D89" w:rsidRPr="00C60284" w:rsidRDefault="006C4D89" w:rsidP="00A06B0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48A4B548" w14:textId="77777777" w:rsidR="006C4D89" w:rsidRPr="00C60284" w:rsidRDefault="006C4D89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1CB75A0" w14:textId="77777777" w:rsidR="006C4D89" w:rsidRPr="00C60284" w:rsidRDefault="006C4D89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256C7F9A" w14:textId="77777777" w:rsidR="006C4D89" w:rsidRPr="00C60284" w:rsidRDefault="006C4D89" w:rsidP="00A06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C60284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C60284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4E67EFD1" w14:textId="77777777" w:rsidR="006C4D89" w:rsidRPr="00C60284" w:rsidRDefault="006C4D89" w:rsidP="00A0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4" w:type="dxa"/>
            <w:gridSpan w:val="15"/>
          </w:tcPr>
          <w:p w14:paraId="41D3BE4F" w14:textId="77777777" w:rsidR="006C4D89" w:rsidRPr="00C60284" w:rsidRDefault="006C4D89" w:rsidP="00A06B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06B03" w:rsidRPr="00C60284" w14:paraId="7C309DE0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61E21C40" w14:textId="77777777" w:rsidR="00A06B03" w:rsidRPr="00C60284" w:rsidRDefault="00A06B03" w:rsidP="00A06B03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607" w:type="dxa"/>
          </w:tcPr>
          <w:p w14:paraId="3A62B810" w14:textId="77777777" w:rsidR="00A06B03" w:rsidRPr="00C60284" w:rsidRDefault="00A06B03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83C1E78" w14:textId="77777777" w:rsidR="00A06B03" w:rsidRPr="00C60284" w:rsidRDefault="00A06B03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69C792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1A0E1F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C8C30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BAC782" w14:textId="77777777" w:rsidR="00A06B03" w:rsidRPr="00C60284" w:rsidRDefault="00A06B03" w:rsidP="00A0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84974D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AD2CFA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A36203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5F3FC35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F6568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20CB1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2DA7D6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8C85CB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F5C0C5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F12180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9F26D6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5A19278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27CDE4F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6958EF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4385B9AB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06B03" w:rsidRPr="00C60284" w14:paraId="308FBE77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70258286" w14:textId="77777777" w:rsidR="00A06B03" w:rsidRPr="00C60284" w:rsidRDefault="00A06B03" w:rsidP="00A06B03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607" w:type="dxa"/>
          </w:tcPr>
          <w:p w14:paraId="6A0D3B19" w14:textId="77777777" w:rsidR="00A06B03" w:rsidRPr="00C60284" w:rsidRDefault="00A06B03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18A127FE" w14:textId="77777777" w:rsidR="00A06B03" w:rsidRPr="00C60284" w:rsidRDefault="00A06B03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88030D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EA0A5F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9CDA12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66AC3F" w14:textId="77777777" w:rsidR="00A06B03" w:rsidRPr="00C60284" w:rsidRDefault="00A06B03" w:rsidP="00A0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EAC035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DC8A7E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AB9EA6D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9632B98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8C3172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51CA58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CC42F9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321C5B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696FE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8B5023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8E1B98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AC56318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1777780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300CA4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5161D0B0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06B03" w:rsidRPr="00C60284" w14:paraId="5372F156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158A9C7F" w14:textId="77777777" w:rsidR="00A06B03" w:rsidRPr="00C60284" w:rsidRDefault="00A06B03" w:rsidP="00A06B03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607" w:type="dxa"/>
          </w:tcPr>
          <w:p w14:paraId="01A26FA2" w14:textId="77777777" w:rsidR="00A06B03" w:rsidRPr="00C60284" w:rsidRDefault="00A06B03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4FA155DE" w14:textId="77777777" w:rsidR="00A06B03" w:rsidRPr="00C60284" w:rsidRDefault="00A06B03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81271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2987AD3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CE193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66D9E" w14:textId="77777777" w:rsidR="00A06B03" w:rsidRPr="00C60284" w:rsidRDefault="00A06B03" w:rsidP="00A0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7F621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6A1E83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9216F36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2B472D7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A65E46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7B77CD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AFBB2E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CA708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990B725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CEED17" w14:textId="77777777" w:rsidR="00A06B03" w:rsidRPr="00C60284" w:rsidRDefault="00A06B03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06A85B6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19888C9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3C44FA1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2F8756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5367E2C1" w14:textId="77777777" w:rsidR="00A06B03" w:rsidRPr="00C60284" w:rsidRDefault="00A06B03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C92387" w:rsidRPr="00C60284" w14:paraId="01D08CB4" w14:textId="77777777" w:rsidTr="00C92387">
        <w:trPr>
          <w:cantSplit/>
          <w:trHeight w:hRule="exact" w:val="72"/>
        </w:trPr>
        <w:tc>
          <w:tcPr>
            <w:tcW w:w="1800" w:type="dxa"/>
          </w:tcPr>
          <w:p w14:paraId="1D7A2BBA" w14:textId="77777777" w:rsidR="00C92387" w:rsidRPr="00C60284" w:rsidRDefault="00C92387" w:rsidP="00A06B03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07" w:type="dxa"/>
          </w:tcPr>
          <w:p w14:paraId="72EC4A65" w14:textId="77777777" w:rsidR="00C92387" w:rsidRPr="00C60284" w:rsidRDefault="00C92387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6DEEFDFF" w14:textId="77777777" w:rsidR="00C92387" w:rsidRPr="00C60284" w:rsidRDefault="00C92387" w:rsidP="00A06B0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49322D7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AC47AF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46B32E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254C4CE" w14:textId="77777777" w:rsidR="00C92387" w:rsidRPr="00C60284" w:rsidRDefault="00C92387" w:rsidP="00A0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0EC531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AF9EAD" w14:textId="77777777" w:rsidR="00C92387" w:rsidRPr="00C60284" w:rsidRDefault="00C92387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A671D54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0DCE81F" w14:textId="77777777" w:rsidR="00C92387" w:rsidRPr="00C60284" w:rsidRDefault="00C92387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C1C77A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0E6179" w14:textId="77777777" w:rsidR="00C92387" w:rsidRPr="00C60284" w:rsidRDefault="00C92387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BE23BE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6E001F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0785C4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3AE9B" w14:textId="77777777" w:rsidR="00C92387" w:rsidRPr="00C60284" w:rsidRDefault="00C92387" w:rsidP="00A06B0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D6E5AA1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D97C919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30AB286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6FB4FD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647F46EB" w14:textId="77777777" w:rsidR="00C92387" w:rsidRPr="00C60284" w:rsidRDefault="00C92387" w:rsidP="00A06B0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6EFABD23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7BA1474E" w14:textId="77777777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607" w:type="dxa"/>
          </w:tcPr>
          <w:p w14:paraId="75397E15" w14:textId="77777777" w:rsidR="00D71F12" w:rsidRPr="00C60284" w:rsidRDefault="00D71F12" w:rsidP="00D71F12">
            <w:pPr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003" w:type="dxa"/>
          </w:tcPr>
          <w:p w14:paraId="39A6EA7C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0" w:type="dxa"/>
          </w:tcPr>
          <w:p w14:paraId="537E5E74" w14:textId="5E808239" w:rsidR="00D71F12" w:rsidRPr="00C60284" w:rsidRDefault="00CB4BC6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1FA65F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260500" w14:textId="34B557F3" w:rsidR="00D71F12" w:rsidRPr="00C60284" w:rsidRDefault="00CB4BC6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39AB627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14AD867" w14:textId="00AB06DC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28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F5C9FEA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F6FAC33" w14:textId="56BBE390" w:rsidR="00D71F12" w:rsidRPr="00C60284" w:rsidRDefault="00D71F12" w:rsidP="00D71F12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28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2" w:type="dxa"/>
            <w:shd w:val="clear" w:color="auto" w:fill="auto"/>
          </w:tcPr>
          <w:p w14:paraId="6A2DF259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727A8" w14:textId="6660FBF8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94461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4109E4" w14:textId="2A80DE24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552</w:t>
            </w:r>
          </w:p>
        </w:tc>
        <w:tc>
          <w:tcPr>
            <w:tcW w:w="180" w:type="dxa"/>
            <w:vAlign w:val="bottom"/>
          </w:tcPr>
          <w:p w14:paraId="552542B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7CA2D3" w14:textId="4B77B8C6" w:rsidR="00D71F12" w:rsidRPr="00B03A0E" w:rsidRDefault="00CB4BC6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="00D71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896</w:t>
            </w:r>
          </w:p>
        </w:tc>
        <w:tc>
          <w:tcPr>
            <w:tcW w:w="180" w:type="dxa"/>
            <w:vAlign w:val="bottom"/>
          </w:tcPr>
          <w:p w14:paraId="757F2B4D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AD2116" w14:textId="649AF6C4" w:rsidR="00D71F12" w:rsidRPr="00C60284" w:rsidRDefault="00CB4BC6" w:rsidP="00D71F12">
            <w:pPr>
              <w:pStyle w:val="acctfourfigures"/>
              <w:tabs>
                <w:tab w:val="clear" w:pos="765"/>
                <w:tab w:val="left" w:pos="564"/>
              </w:tabs>
              <w:spacing w:line="240" w:lineRule="atLeast"/>
              <w:ind w:left="-79" w:right="-172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767</w:t>
            </w:r>
          </w:p>
        </w:tc>
        <w:tc>
          <w:tcPr>
            <w:tcW w:w="181" w:type="dxa"/>
          </w:tcPr>
          <w:p w14:paraId="4EDB031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3114DE3" w14:textId="76B6F690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E5C57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</w:tcPr>
          <w:p w14:paraId="4ED57BC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D71F12" w:rsidRPr="00C60284" w14:paraId="1E50D8E3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038CA4BA" w14:textId="17345442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</w:p>
        </w:tc>
        <w:tc>
          <w:tcPr>
            <w:tcW w:w="1607" w:type="dxa"/>
          </w:tcPr>
          <w:p w14:paraId="45983069" w14:textId="4D911DA0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ตรวจวิเคราะห์และ</w:t>
            </w:r>
          </w:p>
        </w:tc>
        <w:tc>
          <w:tcPr>
            <w:tcW w:w="1003" w:type="dxa"/>
          </w:tcPr>
          <w:p w14:paraId="7A8618DD" w14:textId="532A5F10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0574C5A2" w14:textId="37BEA2E2" w:rsidR="00D71F12" w:rsidRPr="00C60284" w:rsidRDefault="00CB4BC6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6BCE885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D50EC5C" w14:textId="78BC05BC" w:rsidR="00D71F12" w:rsidRPr="00C60284" w:rsidRDefault="00765D71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CB4BC6"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="00CB4BC6"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4886A59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64CBF3" w14:textId="53E3FB8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</w:t>
            </w:r>
          </w:p>
        </w:tc>
        <w:tc>
          <w:tcPr>
            <w:tcW w:w="180" w:type="dxa"/>
            <w:shd w:val="clear" w:color="auto" w:fill="auto"/>
          </w:tcPr>
          <w:p w14:paraId="05F0E72C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5E137D0" w14:textId="6C3554D0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</w:t>
            </w:r>
          </w:p>
        </w:tc>
        <w:tc>
          <w:tcPr>
            <w:tcW w:w="182" w:type="dxa"/>
            <w:shd w:val="clear" w:color="auto" w:fill="auto"/>
          </w:tcPr>
          <w:p w14:paraId="2C26DC36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9DADF8D" w14:textId="74CBB730" w:rsidR="00D71F12" w:rsidRPr="00C60284" w:rsidRDefault="00765D71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27021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B4BC6"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F1F8F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B2A63AE" w14:textId="66443682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443EBC9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5D4BC8D" w14:textId="12BAEDBE" w:rsidR="00D71F12" w:rsidRPr="00C60284" w:rsidRDefault="00765D71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CB4BC6"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D71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CB4BC6"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D5237B4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162FBD00" w14:textId="2A8C0FCE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0725CDA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E60E558" w14:textId="641DDD3C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4B4C1D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71B3EB25" w14:textId="3C8A7D30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D71F12" w:rsidRPr="00C60284" w14:paraId="00698FA0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5F4B899D" w14:textId="27F176D3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07" w:type="dxa"/>
          </w:tcPr>
          <w:p w14:paraId="6FEB3562" w14:textId="75685511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การรักษาโรคที่</w:t>
            </w:r>
          </w:p>
        </w:tc>
        <w:tc>
          <w:tcPr>
            <w:tcW w:w="1003" w:type="dxa"/>
          </w:tcPr>
          <w:p w14:paraId="2D6BD947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D7B4932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B3B2D2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1DFE9D9" w14:textId="77777777" w:rsidR="00D71F12" w:rsidRPr="00C60284" w:rsidRDefault="00D71F12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61AEF37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57F276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FD7EC5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1F5269B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24D6D663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0EB51C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AD39E0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92268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DC24C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B7C31E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9225C9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4FC0477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E8289F5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0F33ACC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E235FD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0E2018F1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25FCDD06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375DAAD6" w14:textId="77777777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7" w:type="dxa"/>
          </w:tcPr>
          <w:p w14:paraId="1F6FA185" w14:textId="3E9453E7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เกี่ยวข้องกับ</w:t>
            </w:r>
          </w:p>
        </w:tc>
        <w:tc>
          <w:tcPr>
            <w:tcW w:w="1003" w:type="dxa"/>
          </w:tcPr>
          <w:p w14:paraId="189433A0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88D3F78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DC896DE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35085F0" w14:textId="77777777" w:rsidR="00D71F12" w:rsidRPr="00C60284" w:rsidRDefault="00D71F12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32F0002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D2032ED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4EBC03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28F9A22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A18B210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73F40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64427E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57D93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3487D1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B4B344A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21F324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4799A6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82416BD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B891D8A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3EF88C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78D1DC4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0E5A7FBD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612EB369" w14:textId="77777777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7" w:type="dxa"/>
          </w:tcPr>
          <w:p w14:paraId="57A5B5B5" w14:textId="6DA01589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มะเร็งเม็ดเลือดขาว</w:t>
            </w:r>
          </w:p>
        </w:tc>
        <w:tc>
          <w:tcPr>
            <w:tcW w:w="1003" w:type="dxa"/>
          </w:tcPr>
          <w:p w14:paraId="0B38D68B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E8B5AA8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3218F6F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9887C34" w14:textId="77777777" w:rsidR="00D71F12" w:rsidRPr="00C60284" w:rsidRDefault="00D71F12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411996E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37CFD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2CBAB4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9035831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205B309C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649E38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16CA78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624EA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7086E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F4402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4D27A0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7DF605B5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245E6C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EB2CA5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C093CFB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297526B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466F1990" w14:textId="77777777" w:rsidTr="001E2A72">
        <w:trPr>
          <w:cantSplit/>
          <w:trHeight w:hRule="exact" w:val="331"/>
        </w:trPr>
        <w:tc>
          <w:tcPr>
            <w:tcW w:w="1800" w:type="dxa"/>
          </w:tcPr>
          <w:p w14:paraId="2DDD4BC4" w14:textId="1E2D38BE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บริษัท ทีเอฟ เทค</w:t>
            </w:r>
          </w:p>
        </w:tc>
        <w:tc>
          <w:tcPr>
            <w:tcW w:w="1607" w:type="dxa"/>
          </w:tcPr>
          <w:p w14:paraId="1DB077E5" w14:textId="12B08197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003" w:type="dxa"/>
          </w:tcPr>
          <w:p w14:paraId="15F44FEE" w14:textId="01BFE2A2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58AB18BA" w14:textId="2110F79E" w:rsidR="00D71F12" w:rsidRPr="00C60284" w:rsidRDefault="00CB4BC6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6E08B6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F510DF0" w14:textId="25CA9599" w:rsidR="00D71F12" w:rsidRPr="00C60284" w:rsidRDefault="00CB4BC6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390A560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253103" w14:textId="5503A98B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***</w:t>
            </w:r>
          </w:p>
        </w:tc>
        <w:tc>
          <w:tcPr>
            <w:tcW w:w="180" w:type="dxa"/>
            <w:shd w:val="clear" w:color="auto" w:fill="auto"/>
          </w:tcPr>
          <w:p w14:paraId="70D61176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F68BFBF" w14:textId="088C2E9D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***</w:t>
            </w:r>
          </w:p>
        </w:tc>
        <w:tc>
          <w:tcPr>
            <w:tcW w:w="182" w:type="dxa"/>
            <w:shd w:val="clear" w:color="auto" w:fill="auto"/>
          </w:tcPr>
          <w:p w14:paraId="5090E12C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1B2634" w14:textId="2A01B396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59532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89861E" w14:textId="7BA7C2CB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8EAF666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FBAE86" w14:textId="2120113B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</w:t>
            </w:r>
            <w:r w:rsidR="00D71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1A63341B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6AD2B916" w14:textId="04D6F930" w:rsidR="00D71F12" w:rsidRPr="00C60284" w:rsidRDefault="00CB4BC6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181" w:type="dxa"/>
          </w:tcPr>
          <w:p w14:paraId="3113738F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52450473" w14:textId="68BD286D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C87EE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72B93690" w14:textId="705511EB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D71F12" w:rsidRPr="00C60284" w14:paraId="49ADEF3B" w14:textId="77777777" w:rsidTr="001E2A72">
        <w:trPr>
          <w:cantSplit/>
          <w:trHeight w:hRule="exact" w:val="331"/>
        </w:trPr>
        <w:tc>
          <w:tcPr>
            <w:tcW w:w="1800" w:type="dxa"/>
          </w:tcPr>
          <w:p w14:paraId="30B418D5" w14:textId="657F6B73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pacing w:val="6"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โฮ</w:t>
            </w:r>
            <w:r w:rsidRPr="00C60284">
              <w:rPr>
                <w:rFonts w:ascii="Angsana New" w:hAnsi="Angsana New" w:cs="Angsana New"/>
                <w:sz w:val="26"/>
                <w:szCs w:val="26"/>
                <w:cs/>
              </w:rPr>
              <w:t>ลดิ้ง จำกัด</w:t>
            </w:r>
          </w:p>
        </w:tc>
        <w:tc>
          <w:tcPr>
            <w:tcW w:w="1607" w:type="dxa"/>
          </w:tcPr>
          <w:p w14:paraId="082973EE" w14:textId="77777777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39512F0D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A86EB66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501948E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8ACBFA9" w14:textId="77777777" w:rsidR="00D71F12" w:rsidRPr="00C60284" w:rsidRDefault="00D71F12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6419974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DA8AF9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63F88A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54275B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1AAAE12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4B20A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8F311B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5B9BE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77834A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FF4A07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BC2B47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1BD511EB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81D370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3D47BB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9A8DC5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793D8F4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5EEBE8E7" w14:textId="77777777" w:rsidTr="001E2A72">
        <w:trPr>
          <w:cantSplit/>
          <w:trHeight w:hRule="exact" w:val="331"/>
        </w:trPr>
        <w:tc>
          <w:tcPr>
            <w:tcW w:w="1800" w:type="dxa"/>
          </w:tcPr>
          <w:p w14:paraId="5864B841" w14:textId="751DD0B7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บริษัท ไทยฟู้ดส์</w:t>
            </w:r>
          </w:p>
        </w:tc>
        <w:tc>
          <w:tcPr>
            <w:tcW w:w="1607" w:type="dxa"/>
          </w:tcPr>
          <w:p w14:paraId="2AFD8DE0" w14:textId="3A50C184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003" w:type="dxa"/>
          </w:tcPr>
          <w:p w14:paraId="5C38924E" w14:textId="1C2B122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0151A291" w14:textId="1B07DFCE" w:rsidR="00D71F12" w:rsidRPr="00C60284" w:rsidRDefault="00CB4BC6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3D63B31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CA98837" w14:textId="602CB8E6" w:rsidR="00D71F12" w:rsidRPr="00C60284" w:rsidRDefault="00CB4BC6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EDB7AE9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072565" w14:textId="04E4ECD8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****</w:t>
            </w:r>
          </w:p>
        </w:tc>
        <w:tc>
          <w:tcPr>
            <w:tcW w:w="180" w:type="dxa"/>
            <w:shd w:val="clear" w:color="auto" w:fill="auto"/>
          </w:tcPr>
          <w:p w14:paraId="0E326AFC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3F3F107A" w14:textId="5D5EC999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****</w:t>
            </w:r>
          </w:p>
        </w:tc>
        <w:tc>
          <w:tcPr>
            <w:tcW w:w="182" w:type="dxa"/>
            <w:shd w:val="clear" w:color="auto" w:fill="auto"/>
          </w:tcPr>
          <w:p w14:paraId="7167E45F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B0F85D" w14:textId="2CF15E76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4D855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C18D5" w14:textId="1910A1AE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765D71" w:rsidRPr="00765D7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5331890E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63CA95" w14:textId="23A5FF1D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</w:t>
            </w:r>
            <w:r w:rsidR="00D71F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956</w:t>
            </w:r>
          </w:p>
        </w:tc>
        <w:tc>
          <w:tcPr>
            <w:tcW w:w="180" w:type="dxa"/>
            <w:vAlign w:val="bottom"/>
          </w:tcPr>
          <w:p w14:paraId="455F9091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7E39EDBA" w14:textId="452E65C9" w:rsidR="00D71F12" w:rsidRPr="00C60284" w:rsidRDefault="00CB4BC6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</w:t>
            </w:r>
            <w:r w:rsidR="00D71F12" w:rsidRPr="00C602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028</w:t>
            </w:r>
          </w:p>
        </w:tc>
        <w:tc>
          <w:tcPr>
            <w:tcW w:w="181" w:type="dxa"/>
          </w:tcPr>
          <w:p w14:paraId="0F61FDB9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D4F4D24" w14:textId="3BC4D170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64F3AFE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4896DEBE" w14:textId="0A9D537E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D71F12" w:rsidRPr="00C60284" w14:paraId="4E347C78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59936F1B" w14:textId="5D83FAF1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นิวเคลียส จีเนติกส์</w:t>
            </w:r>
          </w:p>
        </w:tc>
        <w:tc>
          <w:tcPr>
            <w:tcW w:w="1607" w:type="dxa"/>
          </w:tcPr>
          <w:p w14:paraId="081A465D" w14:textId="589337A6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สุกรพันธุ์</w:t>
            </w:r>
          </w:p>
        </w:tc>
        <w:tc>
          <w:tcPr>
            <w:tcW w:w="1003" w:type="dxa"/>
          </w:tcPr>
          <w:p w14:paraId="730A124F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6D473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515BF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F414CBE" w14:textId="77777777" w:rsidR="00D71F12" w:rsidRPr="00C60284" w:rsidRDefault="00D71F12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72A2291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67CCCCB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C989D3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AB923B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B9C08EF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0F906A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241950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EBCDA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3C82D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074349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17CF0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7AF2CA2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F41C7CE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99B061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44D162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5A216535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4D817192" w14:textId="77777777" w:rsidTr="00C92387">
        <w:trPr>
          <w:cantSplit/>
          <w:trHeight w:hRule="exact" w:val="331"/>
        </w:trPr>
        <w:tc>
          <w:tcPr>
            <w:tcW w:w="1800" w:type="dxa"/>
          </w:tcPr>
          <w:p w14:paraId="21499662" w14:textId="5A4DA4FF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028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1607" w:type="dxa"/>
          </w:tcPr>
          <w:p w14:paraId="1F1AEDE4" w14:textId="77777777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672517D2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50FC4E2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900D3AB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FC4F820" w14:textId="77777777" w:rsidR="00D71F12" w:rsidRPr="00C60284" w:rsidRDefault="00D71F12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6FB585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939D9D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1251E6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DDCB16F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68FB0BD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7C0C1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8A87E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94D751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152DB2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86D56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51AFF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6BD96EEB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F8115C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62C1B46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51F32EE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58F1C0E2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6FB82E28" w14:textId="77777777" w:rsidTr="00C92387">
        <w:trPr>
          <w:cantSplit/>
          <w:trHeight w:hRule="exact" w:val="72"/>
        </w:trPr>
        <w:tc>
          <w:tcPr>
            <w:tcW w:w="1800" w:type="dxa"/>
          </w:tcPr>
          <w:p w14:paraId="22DD8BC6" w14:textId="77777777" w:rsidR="00D71F12" w:rsidRPr="00C60284" w:rsidRDefault="00D71F12" w:rsidP="00D71F12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</w:tcPr>
          <w:p w14:paraId="284802E6" w14:textId="77777777" w:rsidR="00D71F12" w:rsidRPr="00C60284" w:rsidRDefault="00D71F12" w:rsidP="00D71F1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6DA3EE78" w14:textId="77777777" w:rsidR="00D71F12" w:rsidRPr="00C60284" w:rsidRDefault="00D71F12" w:rsidP="00D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5006548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B3A6661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A766E4E" w14:textId="77777777" w:rsidR="00D71F12" w:rsidRPr="00C60284" w:rsidRDefault="00D71F12" w:rsidP="00D71F12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C7282B9" w14:textId="77777777" w:rsidR="00D71F12" w:rsidRPr="00C60284" w:rsidRDefault="00D71F12" w:rsidP="00D7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0DCBA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49797C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9C68B6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0DDA922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AE4D3A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D575AC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102BE3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708C97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CE50B4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FAC6AF" w14:textId="77777777" w:rsidR="00D71F12" w:rsidRPr="00C60284" w:rsidRDefault="00D71F12" w:rsidP="00D71F12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7AA4F160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4CCECDB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4A7667F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5140748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</w:tcPr>
          <w:p w14:paraId="6C681345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71F12" w:rsidRPr="00C60284" w14:paraId="4E1ADD69" w14:textId="77777777" w:rsidTr="000D5B4A">
        <w:trPr>
          <w:cantSplit/>
          <w:trHeight w:hRule="exact" w:val="360"/>
        </w:trPr>
        <w:tc>
          <w:tcPr>
            <w:tcW w:w="1800" w:type="dxa"/>
          </w:tcPr>
          <w:p w14:paraId="2436CFDE" w14:textId="77777777" w:rsidR="00D71F12" w:rsidRPr="00C60284" w:rsidRDefault="00D71F12" w:rsidP="00D71F12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02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07" w:type="dxa"/>
          </w:tcPr>
          <w:p w14:paraId="65D13DB4" w14:textId="77777777" w:rsidR="00D71F12" w:rsidRPr="00C60284" w:rsidRDefault="00D71F12" w:rsidP="00D71F12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27391C3A" w14:textId="77777777" w:rsidR="00D71F12" w:rsidRPr="00C60284" w:rsidRDefault="00D71F12" w:rsidP="00D71F12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FC9DE2" w14:textId="77777777" w:rsidR="00D71F12" w:rsidRPr="00C60284" w:rsidRDefault="00D71F12" w:rsidP="00D71F12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41C582" w14:textId="77777777" w:rsidR="00D71F12" w:rsidRPr="00C60284" w:rsidRDefault="00D71F12" w:rsidP="00D71F12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8430755" w14:textId="77777777" w:rsidR="00D71F12" w:rsidRPr="00C60284" w:rsidRDefault="00D71F12" w:rsidP="00D71F12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7D3280" w14:textId="77777777" w:rsidR="00D71F12" w:rsidRPr="00C60284" w:rsidRDefault="00D71F12" w:rsidP="00D71F12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07448C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DD85DB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6E64D19C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CCA5093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1D777" w14:textId="2EA3DA66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765D71" w:rsidRPr="00765D7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D71F12" w:rsidRPr="00C602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927</w:t>
            </w:r>
          </w:p>
        </w:tc>
        <w:tc>
          <w:tcPr>
            <w:tcW w:w="180" w:type="dxa"/>
            <w:vAlign w:val="bottom"/>
          </w:tcPr>
          <w:p w14:paraId="5833D5AF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722A" w14:textId="349B59F7" w:rsidR="00D71F12" w:rsidRPr="00C60284" w:rsidRDefault="00CB4BC6" w:rsidP="00D71F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79</w:t>
            </w:r>
            <w:r w:rsidR="00D71F12" w:rsidRPr="00C602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34BD9C0F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8CD61" w14:textId="521E73F9" w:rsidR="00D71F12" w:rsidRPr="00AC313E" w:rsidRDefault="00CB4BC6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</w:t>
            </w:r>
            <w:r w:rsidR="00D71F1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765D71" w:rsidRPr="00765D7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778BEB96" w14:textId="77777777" w:rsidR="00D71F12" w:rsidRPr="00C60284" w:rsidRDefault="00D71F12" w:rsidP="00D71F1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C22B" w14:textId="31E69091" w:rsidR="00D71F12" w:rsidRPr="00C60284" w:rsidRDefault="00CB4BC6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6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79</w:t>
            </w:r>
            <w:r w:rsidR="00D71F12" w:rsidRPr="00C602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</w:t>
            </w:r>
            <w:r w:rsidR="00765D71" w:rsidRPr="00765D7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35FABC05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0BE1D5" w14:textId="04B7CBE0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E3964D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709CD6E" w14:textId="77777777" w:rsidR="00D71F12" w:rsidRPr="00C60284" w:rsidRDefault="00D71F12" w:rsidP="00D71F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47BFED9A" w14:textId="3079E1D9" w:rsidR="00E06907" w:rsidRDefault="00E06907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EDA0DF5" w14:textId="77777777" w:rsidR="00140684" w:rsidRPr="00C60284" w:rsidRDefault="00140684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7F2A83E" w14:textId="6C8054CB" w:rsidR="0013491E" w:rsidRPr="00C60284" w:rsidRDefault="0013491E" w:rsidP="00E329B4">
      <w:pPr>
        <w:pStyle w:val="block"/>
        <w:spacing w:after="0"/>
        <w:ind w:left="990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60284">
        <w:rPr>
          <w:rFonts w:ascii="Angsana New" w:hAnsi="Angsana New" w:cs="Angsana New"/>
          <w:sz w:val="30"/>
          <w:szCs w:val="30"/>
          <w:lang w:bidi="th-TH"/>
        </w:rPr>
        <w:t>*</w:t>
      </w:r>
      <w:r w:rsidRPr="00C60284">
        <w:rPr>
          <w:rFonts w:ascii="Angsana New" w:hAnsi="Angsana New" w:cs="Angsana New"/>
          <w:sz w:val="30"/>
          <w:szCs w:val="30"/>
          <w:lang w:bidi="th-TH"/>
        </w:rPr>
        <w:tab/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จดทะเบียนในประเทศ</w:t>
      </w:r>
      <w:r w:rsidR="000717C9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ญี่ปุ่น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หุ้นสามัญ </w:t>
      </w:r>
      <w:r w:rsidR="00765D71" w:rsidRPr="00765D7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C60284">
        <w:rPr>
          <w:rFonts w:ascii="Angsana New" w:hAnsi="Angsana New" w:cs="Angsana New"/>
          <w:sz w:val="30"/>
          <w:szCs w:val="30"/>
          <w:lang w:bidi="th-TH"/>
        </w:rPr>
        <w:t>,</w:t>
      </w:r>
      <w:r w:rsidR="00CB4BC6" w:rsidRPr="00CB4BC6">
        <w:rPr>
          <w:rFonts w:ascii="Angsana New" w:hAnsi="Angsana New" w:cs="Angsana New"/>
          <w:sz w:val="30"/>
          <w:szCs w:val="30"/>
          <w:lang w:val="en-US" w:bidi="th-TH"/>
        </w:rPr>
        <w:t>400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 มูลค่าหุ้นละ </w:t>
      </w:r>
      <w:r w:rsidR="00CB4BC6" w:rsidRPr="00CB4BC6">
        <w:rPr>
          <w:rFonts w:ascii="Angsana New" w:hAnsi="Angsana New" w:cs="Angsana New"/>
          <w:sz w:val="30"/>
          <w:szCs w:val="30"/>
          <w:lang w:val="en-US" w:bidi="th-TH"/>
        </w:rPr>
        <w:t>50</w:t>
      </w:r>
      <w:r w:rsidR="00F35F9E" w:rsidRPr="00C60284">
        <w:rPr>
          <w:rFonts w:ascii="Angsana New" w:hAnsi="Angsana New" w:cs="Angsana New"/>
          <w:sz w:val="30"/>
          <w:szCs w:val="30"/>
          <w:lang w:bidi="th-TH"/>
        </w:rPr>
        <w:t>,</w:t>
      </w:r>
      <w:r w:rsidR="00CB4BC6" w:rsidRPr="00CB4BC6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C60284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3B5919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เยน</w:t>
      </w:r>
      <w:r w:rsidRPr="00C6028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และชำระเต็มมูลค่าแล้ว</w:t>
      </w:r>
      <w:r w:rsidR="00C636A3" w:rsidRPr="00C60284">
        <w:rPr>
          <w:rFonts w:ascii="Angsana New" w:hAnsi="Angsana New" w:cs="Angsana New"/>
          <w:sz w:val="30"/>
          <w:szCs w:val="30"/>
        </w:rPr>
        <w:t xml:space="preserve"> </w:t>
      </w:r>
      <w:r w:rsidR="00C636A3" w:rsidRPr="00C6028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(การร่วมค้า </w:t>
      </w:r>
      <w:r w:rsidR="00765D71" w:rsidRPr="00765D7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C636A3" w:rsidRPr="00C60284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420D76E7" w14:textId="2D1E5CE1" w:rsidR="00F96216" w:rsidRPr="00C60284" w:rsidRDefault="000D5B4A" w:rsidP="00010355">
      <w:pPr>
        <w:pStyle w:val="block"/>
        <w:spacing w:after="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pacing w:val="8"/>
          <w:sz w:val="30"/>
          <w:szCs w:val="30"/>
          <w:lang w:val="en-US" w:bidi="th-TH"/>
        </w:rPr>
        <w:t>**</w:t>
      </w:r>
      <w:r w:rsidR="00E329B4">
        <w:rPr>
          <w:rFonts w:ascii="Angsana New" w:hAnsi="Angsana New" w:cs="Angsana New"/>
          <w:spacing w:val="8"/>
          <w:sz w:val="30"/>
          <w:szCs w:val="30"/>
          <w:cs/>
          <w:lang w:val="en-US" w:bidi="th-TH"/>
        </w:rPr>
        <w:tab/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จดทะเบียนในประเทศ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ไท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หุ้นสามัญ </w:t>
      </w:r>
      <w:r w:rsidR="00765D71" w:rsidRPr="00765D71">
        <w:rPr>
          <w:rFonts w:ascii="Angsana New" w:hAnsi="Angsana New" w:cs="Angsana New"/>
          <w:spacing w:val="8"/>
          <w:sz w:val="30"/>
          <w:szCs w:val="30"/>
          <w:lang w:val="en-US" w:bidi="th-TH"/>
        </w:rPr>
        <w:t>1</w:t>
      </w:r>
      <w:r w:rsidR="00140684">
        <w:rPr>
          <w:rFonts w:ascii="Angsana New" w:hAnsi="Angsana New" w:cs="Angsana New"/>
          <w:spacing w:val="8"/>
          <w:sz w:val="30"/>
          <w:szCs w:val="30"/>
          <w:lang w:val="en-US" w:bidi="th-TH"/>
        </w:rPr>
        <w:t>,8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00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>,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000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หุ้น</w:t>
      </w:r>
      <w:r w:rsidR="00454F3D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454F3D" w:rsidRPr="00CB5E28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E329B4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31 </w:t>
      </w:r>
      <w:r w:rsidR="00E329B4">
        <w:rPr>
          <w:rFonts w:ascii="Angsana New" w:hAnsi="Angsana New" w:cs="Angsana New" w:hint="cs"/>
          <w:i/>
          <w:iCs/>
          <w:spacing w:val="8"/>
          <w:sz w:val="30"/>
          <w:szCs w:val="30"/>
          <w:cs/>
          <w:lang w:bidi="th-TH"/>
        </w:rPr>
        <w:t xml:space="preserve">ธันวาคม </w:t>
      </w:r>
      <w:r w:rsidR="00454F3D" w:rsidRPr="00CB5E28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2563: </w:t>
      </w:r>
      <w:r w:rsidR="00454F3D" w:rsidRPr="00CB5E28">
        <w:rPr>
          <w:rFonts w:ascii="Angsana New" w:hAnsi="Angsana New" w:cs="Angsana New"/>
          <w:i/>
          <w:iCs/>
          <w:spacing w:val="8"/>
          <w:sz w:val="30"/>
          <w:szCs w:val="30"/>
          <w:lang w:val="en-US" w:bidi="th-TH"/>
        </w:rPr>
        <w:t xml:space="preserve">100,000 </w:t>
      </w:r>
      <w:r w:rsidR="00454F3D" w:rsidRPr="00CB5E28">
        <w:rPr>
          <w:rFonts w:ascii="Angsana New" w:hAnsi="Angsana New" w:cs="Angsana New" w:hint="cs"/>
          <w:i/>
          <w:iCs/>
          <w:spacing w:val="8"/>
          <w:sz w:val="30"/>
          <w:szCs w:val="30"/>
          <w:cs/>
          <w:lang w:val="en-US" w:bidi="th-TH"/>
        </w:rPr>
        <w:t>หุ้น)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มูลค่าหุ้นละ </w:t>
      </w:r>
      <w:r w:rsidR="00765D71" w:rsidRPr="00765D71">
        <w:rPr>
          <w:rFonts w:ascii="Angsana New" w:hAnsi="Angsana New" w:cs="Angsana New"/>
          <w:spacing w:val="8"/>
          <w:sz w:val="30"/>
          <w:szCs w:val="30"/>
          <w:lang w:val="en-US"/>
        </w:rPr>
        <w:t>1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/>
        </w:rPr>
        <w:t>0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 บาท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และ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เรียกชำระค่าหุ้นในอัตราร้อยละ</w:t>
      </w:r>
      <w:r w:rsidRPr="00C60284">
        <w:rPr>
          <w:rFonts w:ascii="Angsana New" w:hAnsi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/>
          <w:sz w:val="30"/>
          <w:szCs w:val="30"/>
          <w:lang w:val="en-US"/>
        </w:rPr>
        <w:t>25</w:t>
      </w:r>
      <w:r w:rsidRPr="00C60284">
        <w:rPr>
          <w:rFonts w:ascii="Angsana New" w:hAnsi="Angsana New"/>
          <w:sz w:val="30"/>
          <w:szCs w:val="30"/>
        </w:rPr>
        <w:t>.</w:t>
      </w:r>
      <w:r w:rsidR="00CB4BC6" w:rsidRPr="00CB4BC6">
        <w:rPr>
          <w:rFonts w:ascii="Angsana New" w:hAnsi="Angsana New"/>
          <w:sz w:val="30"/>
          <w:szCs w:val="30"/>
          <w:lang w:val="en-US"/>
        </w:rPr>
        <w:t>0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E329B4">
        <w:rPr>
          <w:rFonts w:ascii="Angsana New" w:hAnsi="Angsana New" w:cs="Angsana New"/>
          <w:sz w:val="30"/>
          <w:szCs w:val="30"/>
          <w:rtl/>
          <w:cs/>
        </w:rPr>
        <w:br/>
      </w:r>
      <w:r w:rsidR="001F30D6" w:rsidRPr="00C6028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(การร่วมค้า </w:t>
      </w:r>
      <w:r w:rsidR="0014068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1F30D6" w:rsidRPr="00C60284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A694561" w14:textId="1E012634" w:rsidR="00F96216" w:rsidRPr="00C60284" w:rsidRDefault="00F96216" w:rsidP="00E329B4">
      <w:pPr>
        <w:pStyle w:val="block"/>
        <w:spacing w:after="0"/>
        <w:ind w:left="540" w:hanging="90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60284">
        <w:rPr>
          <w:rFonts w:ascii="Angsana New" w:hAnsi="Angsana New" w:cs="Angsana New"/>
          <w:spacing w:val="8"/>
          <w:sz w:val="30"/>
          <w:szCs w:val="30"/>
          <w:lang w:val="en-US" w:bidi="th-TH"/>
        </w:rPr>
        <w:t xml:space="preserve">***   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จดทะเบียนในประเทศ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ไท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หุ้นสามัญ 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/>
        </w:rPr>
        <w:t>2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>,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000</w:t>
      </w:r>
      <w:r w:rsidRPr="00C60284">
        <w:rPr>
          <w:rFonts w:ascii="Angsana New" w:hAnsi="Angsana New" w:cs="Angsana New"/>
          <w:spacing w:val="8"/>
          <w:sz w:val="30"/>
          <w:szCs w:val="30"/>
          <w:lang w:val="en-US" w:bidi="th-TH"/>
        </w:rPr>
        <w:t>,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000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หุ้น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มูลค่าหุ้นละ </w:t>
      </w:r>
      <w:r w:rsidR="00765D71" w:rsidRPr="00765D71">
        <w:rPr>
          <w:rFonts w:ascii="Angsana New" w:hAnsi="Angsana New" w:cs="Angsana New"/>
          <w:spacing w:val="8"/>
          <w:sz w:val="30"/>
          <w:szCs w:val="30"/>
          <w:lang w:val="en-US"/>
        </w:rPr>
        <w:t>1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/>
        </w:rPr>
        <w:t>0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 บาท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และ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เรียกชำระค่าหุ้นในอัตราร้อยละ</w:t>
      </w:r>
      <w:r w:rsidRPr="00C60284">
        <w:rPr>
          <w:rFonts w:ascii="Angsana New" w:hAnsi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/>
          <w:sz w:val="30"/>
          <w:szCs w:val="30"/>
          <w:lang w:val="en-US"/>
        </w:rPr>
        <w:t>50</w:t>
      </w:r>
      <w:r w:rsidRPr="00C60284">
        <w:rPr>
          <w:rFonts w:ascii="Angsana New" w:hAnsi="Angsana New"/>
          <w:sz w:val="30"/>
          <w:szCs w:val="30"/>
        </w:rPr>
        <w:t>.</w:t>
      </w:r>
      <w:r w:rsidR="00CB4BC6" w:rsidRPr="00CB4BC6">
        <w:rPr>
          <w:rFonts w:ascii="Angsana New" w:hAnsi="Angsana New"/>
          <w:sz w:val="30"/>
          <w:szCs w:val="30"/>
          <w:lang w:val="en-US"/>
        </w:rPr>
        <w:t>0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(การร่วมค้า </w:t>
      </w:r>
      <w:r w:rsidR="0014068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C60284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213BE95A" w14:textId="3FCADD16" w:rsidR="00F96216" w:rsidRPr="00C60284" w:rsidRDefault="00F96216" w:rsidP="00E329B4">
      <w:pPr>
        <w:pStyle w:val="block"/>
        <w:spacing w:after="0"/>
        <w:ind w:left="540" w:hanging="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60284">
        <w:rPr>
          <w:rFonts w:ascii="Angsana New" w:hAnsi="Angsana New" w:cs="Angsana New"/>
          <w:spacing w:val="8"/>
          <w:sz w:val="30"/>
          <w:szCs w:val="30"/>
          <w:lang w:val="en-US" w:bidi="th-TH"/>
        </w:rPr>
        <w:t>***</w:t>
      </w:r>
      <w:proofErr w:type="gramStart"/>
      <w:r w:rsidRPr="00C60284">
        <w:rPr>
          <w:rFonts w:ascii="Angsana New" w:hAnsi="Angsana New" w:cs="Angsana New"/>
          <w:spacing w:val="8"/>
          <w:sz w:val="30"/>
          <w:szCs w:val="30"/>
          <w:lang w:val="en-US" w:bidi="th-TH"/>
        </w:rPr>
        <w:t xml:space="preserve">* 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จดทะเบียนในประเทศ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ไท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</w:t>
      </w:r>
      <w:proofErr w:type="gramEnd"/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หุ้นสามัญ 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2</w:t>
      </w:r>
      <w:r w:rsidRPr="00C60284">
        <w:rPr>
          <w:rFonts w:ascii="Angsana New" w:hAnsi="Angsana New" w:cs="Angsana New"/>
          <w:spacing w:val="8"/>
          <w:sz w:val="30"/>
          <w:szCs w:val="30"/>
          <w:lang w:val="en-US" w:bidi="th-TH"/>
        </w:rPr>
        <w:t>,</w:t>
      </w:r>
      <w:r w:rsidR="00765D71" w:rsidRPr="00765D71">
        <w:rPr>
          <w:rFonts w:ascii="Angsana New" w:hAnsi="Angsana New" w:cs="Angsana New"/>
          <w:spacing w:val="8"/>
          <w:sz w:val="30"/>
          <w:szCs w:val="30"/>
          <w:lang w:val="en-US" w:bidi="th-TH"/>
        </w:rPr>
        <w:t>3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50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>,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000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หุ้น</w:t>
      </w:r>
      <w:r w:rsidRPr="00C60284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มูลค่าหุ้นละ </w:t>
      </w:r>
      <w:r w:rsidR="00765D71" w:rsidRPr="00765D71">
        <w:rPr>
          <w:rFonts w:ascii="Angsana New" w:hAnsi="Angsana New" w:cs="Angsana New"/>
          <w:spacing w:val="8"/>
          <w:sz w:val="30"/>
          <w:szCs w:val="30"/>
          <w:lang w:val="en-US"/>
        </w:rPr>
        <w:t>1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 w:bidi="th-TH"/>
        </w:rPr>
        <w:t>0</w:t>
      </w:r>
      <w:r w:rsidR="00CB4BC6" w:rsidRPr="00CB4BC6">
        <w:rPr>
          <w:rFonts w:ascii="Angsana New" w:hAnsi="Angsana New" w:cs="Angsana New"/>
          <w:spacing w:val="8"/>
          <w:sz w:val="30"/>
          <w:szCs w:val="30"/>
          <w:lang w:val="en-US"/>
        </w:rPr>
        <w:t>0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 บาท</w:t>
      </w:r>
      <w:r w:rsidRPr="00C60284">
        <w:rPr>
          <w:rFonts w:ascii="Angsana New" w:hAnsi="Angsana New" w:cs="Angsana New"/>
          <w:spacing w:val="8"/>
          <w:sz w:val="30"/>
          <w:szCs w:val="30"/>
          <w:cs/>
          <w:lang w:bidi="th-TH"/>
        </w:rPr>
        <w:t xml:space="preserve"> และ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>เรียกชำระค่าหุ้นในอัตราร้อยละ</w:t>
      </w:r>
      <w:r w:rsidRPr="00C60284">
        <w:rPr>
          <w:rFonts w:ascii="Angsana New" w:hAnsi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/>
          <w:sz w:val="30"/>
          <w:szCs w:val="30"/>
          <w:lang w:val="en-US"/>
        </w:rPr>
        <w:t>25</w:t>
      </w:r>
      <w:r w:rsidRPr="00C60284">
        <w:rPr>
          <w:rFonts w:ascii="Angsana New" w:hAnsi="Angsana New"/>
          <w:sz w:val="30"/>
          <w:szCs w:val="30"/>
        </w:rPr>
        <w:t>.</w:t>
      </w:r>
      <w:r w:rsidR="00CB4BC6" w:rsidRPr="00CB4BC6">
        <w:rPr>
          <w:rFonts w:ascii="Angsana New" w:hAnsi="Angsana New"/>
          <w:sz w:val="30"/>
          <w:szCs w:val="30"/>
          <w:lang w:val="en-US"/>
        </w:rPr>
        <w:t>0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(การร่วมค้า </w:t>
      </w:r>
      <w:r w:rsidR="00140684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C60284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47F49020" w14:textId="77777777" w:rsidR="00B32D30" w:rsidRPr="00C60284" w:rsidRDefault="00B32D30" w:rsidP="00F96216">
      <w:pPr>
        <w:pStyle w:val="block"/>
        <w:spacing w:after="0"/>
        <w:ind w:left="540" w:hanging="90"/>
        <w:jc w:val="both"/>
        <w:rPr>
          <w:rFonts w:ascii="Angsana New" w:hAnsi="Angsana New" w:cs="Angsana New"/>
          <w:sz w:val="30"/>
          <w:szCs w:val="30"/>
        </w:rPr>
      </w:pPr>
    </w:p>
    <w:p w14:paraId="1273DC38" w14:textId="364AE4AF" w:rsidR="00F96216" w:rsidRPr="00C60284" w:rsidRDefault="00F96216" w:rsidP="00F96216">
      <w:pPr>
        <w:pStyle w:val="block"/>
        <w:spacing w:after="0"/>
        <w:ind w:left="306" w:hanging="40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/>
          <w:sz w:val="30"/>
          <w:szCs w:val="30"/>
          <w:lang w:bidi="th-TH"/>
        </w:rPr>
        <w:t xml:space="preserve">      </w:t>
      </w:r>
      <w:r w:rsidR="003F03E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กลุ่มบริษัทได้บันทึกบัญชีเงินลงทุนในการร่วมค้า ตามวิธีส่วนได้เสียในงบการเงินรว</w:t>
      </w: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ม</w:t>
      </w:r>
    </w:p>
    <w:p w14:paraId="154AF6B3" w14:textId="77777777" w:rsidR="00F96216" w:rsidRPr="00C60284" w:rsidRDefault="00F96216" w:rsidP="00F96216">
      <w:pPr>
        <w:pStyle w:val="block"/>
        <w:spacing w:after="0"/>
        <w:ind w:left="306" w:hanging="405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FF24BEE" w14:textId="2B97BB96" w:rsidR="00F96216" w:rsidRPr="00C60284" w:rsidRDefault="00F96216" w:rsidP="00F96216">
      <w:pPr>
        <w:pStyle w:val="block"/>
        <w:spacing w:after="0"/>
        <w:ind w:left="306" w:hanging="405"/>
        <w:jc w:val="both"/>
        <w:rPr>
          <w:rFonts w:ascii="Angsana New" w:hAnsi="Angsana New" w:cs="Angsana New"/>
          <w:sz w:val="30"/>
          <w:szCs w:val="30"/>
          <w:lang w:bidi="th-TH"/>
        </w:rPr>
        <w:sectPr w:rsidR="00F96216" w:rsidRPr="00C60284" w:rsidSect="00782EA6">
          <w:footerReference w:type="default" r:id="rId15"/>
          <w:pgSz w:w="16834" w:h="11909" w:orient="landscape" w:code="9"/>
          <w:pgMar w:top="691" w:right="1152" w:bottom="576" w:left="1152" w:header="720" w:footer="720" w:gutter="0"/>
          <w:pgNumType w:start="29"/>
          <w:cols w:space="720"/>
          <w:docGrid w:linePitch="360"/>
        </w:sectPr>
      </w:pPr>
    </w:p>
    <w:p w14:paraId="0132F49E" w14:textId="312F47EA" w:rsidR="00DC0B5E" w:rsidRPr="00D71F12" w:rsidRDefault="00CB4BC6" w:rsidP="00D7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b/>
          <w:bCs/>
          <w:i/>
          <w:iCs/>
          <w:spacing w:val="8"/>
          <w:sz w:val="30"/>
          <w:szCs w:val="30"/>
        </w:rPr>
      </w:pPr>
      <w:r w:rsidRPr="00CB4BC6">
        <w:rPr>
          <w:rFonts w:ascii="Angsana New" w:hAnsi="Angsana New" w:cs="Angsana New"/>
          <w:b/>
          <w:bCs/>
          <w:i/>
          <w:iCs/>
          <w:spacing w:val="8"/>
          <w:sz w:val="30"/>
          <w:szCs w:val="30"/>
        </w:rPr>
        <w:t>2564</w:t>
      </w:r>
    </w:p>
    <w:p w14:paraId="1ADF0A7F" w14:textId="77777777" w:rsidR="00DC0B5E" w:rsidRPr="003C2712" w:rsidRDefault="00DC0B5E" w:rsidP="00DC0B5E">
      <w:pPr>
        <w:pStyle w:val="block"/>
        <w:spacing w:after="0" w:line="240" w:lineRule="atLeast"/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26D58" w14:textId="6E932213" w:rsidR="00DC0B5E" w:rsidRPr="002C7E5C" w:rsidRDefault="00C050DE" w:rsidP="00DC0B5E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ในระหว่างปี </w:t>
      </w:r>
      <w:r w:rsidRPr="002C7E5C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2C7E5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เจเนพูติก ไบโอ จำกัด </w:t>
      </w:r>
      <w:r w:rsidR="003C2712"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>ได้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เพิ่มทุนจดทะเบียนจาก </w:t>
      </w:r>
      <w:r w:rsidR="00765D71" w:rsidRPr="002C7E5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DC0B5E" w:rsidRPr="002C7E5C">
        <w:rPr>
          <w:rFonts w:asciiTheme="majorBidi" w:hAnsiTheme="majorBidi" w:cstheme="majorBidi"/>
          <w:sz w:val="30"/>
          <w:szCs w:val="30"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เป็น </w:t>
      </w:r>
      <w:r w:rsidR="00765D71" w:rsidRPr="002C7E5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80</w:t>
      </w:r>
      <w:r w:rsidR="00DC0B5E" w:rsidRPr="002C7E5C">
        <w:rPr>
          <w:rFonts w:asciiTheme="majorBidi" w:hAnsiTheme="majorBidi" w:cstheme="majorBidi"/>
          <w:sz w:val="30"/>
          <w:szCs w:val="30"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ล้านบาทและให้เรียกชำระค่าหุ้นในอัตราร้อยละ </w:t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DC0B5E" w:rsidRPr="002C7E5C">
        <w:rPr>
          <w:rFonts w:asciiTheme="majorBidi" w:hAnsiTheme="majorBidi" w:cstheme="majorBidi"/>
          <w:sz w:val="30"/>
          <w:szCs w:val="30"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คิดเป็นจำนวนเงิน </w:t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2C7E5C">
        <w:rPr>
          <w:rFonts w:asciiTheme="majorBidi" w:hAnsiTheme="majorBidi" w:cstheme="majorBidi"/>
          <w:sz w:val="30"/>
          <w:szCs w:val="30"/>
          <w:lang w:val="en-US" w:bidi="th-TH"/>
        </w:rPr>
        <w:t>2.5</w:t>
      </w:r>
      <w:r w:rsidR="00DC0B5E" w:rsidRPr="002C7E5C">
        <w:rPr>
          <w:rFonts w:asciiTheme="majorBidi" w:hAnsiTheme="majorBidi" w:cstheme="majorBidi"/>
          <w:sz w:val="30"/>
          <w:szCs w:val="30"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</w:t>
      </w:r>
      <w:r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คณะกรรมการของบริษัทได้อนุมัติให้กลุ่มบริษัทเข้าซื้อหุ้นเพิ่มทุนเป็นจำนวนเงิน </w:t>
      </w:r>
      <w:r w:rsidRPr="002C7E5C">
        <w:rPr>
          <w:rFonts w:asciiTheme="majorBidi" w:hAnsiTheme="majorBidi" w:cstheme="majorBidi"/>
          <w:sz w:val="30"/>
          <w:szCs w:val="30"/>
          <w:lang w:val="en-US" w:bidi="th-TH"/>
        </w:rPr>
        <w:t xml:space="preserve">12.25 </w:t>
      </w:r>
      <w:r w:rsidRPr="002C7E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3C2712" w:rsidRPr="002C7E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C7E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="00EA0238"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>ภายหลังการซื้อหุ้นเพิ่มทุน</w:t>
      </w:r>
      <w:r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>ดังกล่าว</w:t>
      </w:r>
      <w:r w:rsidR="00EA0238"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C2712" w:rsidRPr="002C7E5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EA0238"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บริษัทมีสัดส่วนการลงทุนในการร่วมค้าดังกล่าว</w:t>
      </w:r>
      <w:r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>เปลี่ยนแปลงจากอัตราร้อยละ</w:t>
      </w:r>
      <w:r w:rsidR="00DA303C"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C7E5C">
        <w:rPr>
          <w:rFonts w:asciiTheme="majorBidi" w:hAnsiTheme="majorBidi" w:cstheme="majorBidi"/>
          <w:sz w:val="30"/>
          <w:szCs w:val="30"/>
          <w:lang w:val="en-US"/>
        </w:rPr>
        <w:t>30.00</w:t>
      </w:r>
      <w:r w:rsidRPr="002C7E5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เป็นอัตราร้อยละ </w:t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28</w:t>
      </w:r>
      <w:r w:rsidR="00270217" w:rsidRPr="002C7E5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89</w:t>
      </w:r>
      <w:r w:rsidR="00DC0B5E" w:rsidRPr="002C7E5C">
        <w:rPr>
          <w:rFonts w:asciiTheme="majorBidi" w:hAnsiTheme="majorBidi" w:cstheme="majorBidi"/>
          <w:sz w:val="30"/>
          <w:szCs w:val="30"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>ของทุนที่ชำระแล้ว</w:t>
      </w:r>
      <w:r w:rsidR="00DC0B5E" w:rsidRPr="002C7E5C">
        <w:rPr>
          <w:rFonts w:asciiTheme="majorBidi" w:hAnsiTheme="majorBidi" w:cstheme="majorBidi"/>
          <w:sz w:val="30"/>
          <w:szCs w:val="30"/>
        </w:rPr>
        <w:t xml:space="preserve"> 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การดำเนินการจดทะเบียนเพิ่มทุนดังกล่าวกับกระทรวงพาณิชย์ได้แล้วเสร็จเมื่อวันที่ </w:t>
      </w:r>
      <w:r w:rsidR="003C2712" w:rsidRPr="002C7E5C">
        <w:rPr>
          <w:rFonts w:asciiTheme="majorBidi" w:hAnsiTheme="majorBidi" w:cstheme="majorBidi"/>
          <w:sz w:val="30"/>
          <w:szCs w:val="30"/>
          <w:rtl/>
          <w:cs/>
        </w:rPr>
        <w:br/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27</w:t>
      </w:r>
      <w:r w:rsidR="00DC0B5E" w:rsidRPr="002C7E5C">
        <w:rPr>
          <w:rFonts w:asciiTheme="majorBidi" w:hAnsiTheme="majorBidi" w:cstheme="majorBidi"/>
          <w:sz w:val="30"/>
          <w:szCs w:val="30"/>
        </w:rPr>
        <w:t xml:space="preserve"> </w:t>
      </w:r>
      <w:r w:rsidR="00113584" w:rsidRPr="002C7E5C">
        <w:rPr>
          <w:rFonts w:asciiTheme="majorBidi" w:hAnsiTheme="majorBidi" w:cstheme="majorBidi" w:hint="cs"/>
          <w:sz w:val="30"/>
          <w:szCs w:val="30"/>
          <w:cs/>
          <w:lang w:bidi="th-TH"/>
        </w:rPr>
        <w:t>มกร</w:t>
      </w:r>
      <w:r w:rsidR="00DC0B5E" w:rsidRPr="002C7E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าคม </w:t>
      </w:r>
      <w:r w:rsidR="00CB4BC6" w:rsidRPr="002C7E5C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6354275A" w14:textId="0125CCA9" w:rsidR="003C52D0" w:rsidRPr="003C2712" w:rsidRDefault="003C52D0" w:rsidP="003C52D0">
      <w:pPr>
        <w:pStyle w:val="block"/>
        <w:spacing w:after="0" w:line="240" w:lineRule="atLeast"/>
        <w:ind w:left="450"/>
        <w:rPr>
          <w:rFonts w:ascii="Angsana New" w:hAnsi="Angsana New" w:cs="Angsana New"/>
          <w:sz w:val="28"/>
          <w:szCs w:val="28"/>
          <w:lang w:val="en-US" w:bidi="th-TH"/>
        </w:rPr>
      </w:pPr>
    </w:p>
    <w:p w14:paraId="72603CC7" w14:textId="7AE55FC4" w:rsidR="00E151C0" w:rsidRPr="00C60284" w:rsidRDefault="00E151C0" w:rsidP="00E151C0">
      <w:pPr>
        <w:pStyle w:val="index"/>
        <w:numPr>
          <w:ilvl w:val="0"/>
          <w:numId w:val="3"/>
        </w:numPr>
        <w:tabs>
          <w:tab w:val="clear" w:pos="518"/>
          <w:tab w:val="num" w:pos="810"/>
          <w:tab w:val="left" w:pos="153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4CF1ED9" w14:textId="0B5CA6B5" w:rsidR="00513865" w:rsidRPr="003C2712" w:rsidRDefault="00513865" w:rsidP="00513865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36"/>
        <w:gridCol w:w="1204"/>
        <w:gridCol w:w="236"/>
        <w:gridCol w:w="1204"/>
        <w:gridCol w:w="238"/>
        <w:gridCol w:w="1293"/>
      </w:tblGrid>
      <w:tr w:rsidR="00513865" w:rsidRPr="00C60284" w14:paraId="36661C7F" w14:textId="77777777" w:rsidTr="009B4643">
        <w:trPr>
          <w:tblHeader/>
        </w:trPr>
        <w:tc>
          <w:tcPr>
            <w:tcW w:w="1979" w:type="pct"/>
          </w:tcPr>
          <w:p w14:paraId="02DD08DD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pct"/>
            <w:gridSpan w:val="3"/>
            <w:shd w:val="clear" w:color="auto" w:fill="auto"/>
          </w:tcPr>
          <w:p w14:paraId="74A9BA95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2E67E997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  <w:shd w:val="clear" w:color="auto" w:fill="auto"/>
          </w:tcPr>
          <w:p w14:paraId="63790FF5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865" w:rsidRPr="00C60284" w14:paraId="09F83D8F" w14:textId="77777777" w:rsidTr="009B4643">
        <w:trPr>
          <w:tblHeader/>
        </w:trPr>
        <w:tc>
          <w:tcPr>
            <w:tcW w:w="1979" w:type="pct"/>
          </w:tcPr>
          <w:p w14:paraId="065FFC99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B6A1F7F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 w:rsidRPr="00C60284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ารโอนเข้า</w:t>
            </w:r>
            <w:r w:rsidRPr="00C60284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21472188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0DE2271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การจำหน่ายและการโอนออก</w:t>
            </w:r>
            <w:r w:rsidRPr="00C6028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0" w:type="pct"/>
            <w:shd w:val="clear" w:color="auto" w:fill="auto"/>
          </w:tcPr>
          <w:p w14:paraId="24DC2032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BCBDB28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br/>
              <w:t>การโอนเข้า</w:t>
            </w:r>
            <w:r w:rsidRPr="00C60284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shd w:val="clear" w:color="auto" w:fill="auto"/>
          </w:tcPr>
          <w:p w14:paraId="46A361D3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04ECC2C2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br/>
              <w:t>และการโอนออก</w:t>
            </w:r>
            <w:r w:rsidRPr="00C6028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60284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513865" w:rsidRPr="00C60284" w14:paraId="368F14E1" w14:textId="77777777" w:rsidTr="009B4643">
        <w:trPr>
          <w:tblHeader/>
        </w:trPr>
        <w:tc>
          <w:tcPr>
            <w:tcW w:w="1979" w:type="pct"/>
          </w:tcPr>
          <w:p w14:paraId="135E4974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1" w:type="pct"/>
            <w:gridSpan w:val="7"/>
            <w:shd w:val="clear" w:color="auto" w:fill="auto"/>
          </w:tcPr>
          <w:p w14:paraId="2334AAF4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13865" w:rsidRPr="00C60284" w14:paraId="60D0D6AF" w14:textId="77777777" w:rsidTr="009B4643">
        <w:trPr>
          <w:tblHeader/>
        </w:trPr>
        <w:tc>
          <w:tcPr>
            <w:tcW w:w="1979" w:type="pct"/>
          </w:tcPr>
          <w:p w14:paraId="2A20C518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95" w:type="pct"/>
            <w:shd w:val="clear" w:color="auto" w:fill="auto"/>
          </w:tcPr>
          <w:p w14:paraId="4635FCE4" w14:textId="7B72E215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30" w:type="pct"/>
            <w:shd w:val="clear" w:color="auto" w:fill="auto"/>
          </w:tcPr>
          <w:p w14:paraId="20338222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3141AE1" w14:textId="54AE9F73" w:rsidR="00513865" w:rsidRPr="00C60284" w:rsidRDefault="00113584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5582358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150DFAF" w14:textId="5C5E3138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1" w:type="pct"/>
            <w:shd w:val="clear" w:color="auto" w:fill="auto"/>
          </w:tcPr>
          <w:p w14:paraId="16A1E197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5B582D5B" w14:textId="4354F3E6" w:rsidR="00513865" w:rsidRPr="00C60284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3865" w:rsidRPr="00C60284" w14:paraId="7967667A" w14:textId="77777777" w:rsidTr="009B4643">
        <w:trPr>
          <w:tblHeader/>
        </w:trPr>
        <w:tc>
          <w:tcPr>
            <w:tcW w:w="1979" w:type="pct"/>
          </w:tcPr>
          <w:p w14:paraId="46C8D8D5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95" w:type="pct"/>
            <w:shd w:val="clear" w:color="auto" w:fill="auto"/>
          </w:tcPr>
          <w:p w14:paraId="22333461" w14:textId="3BDCA0B5" w:rsidR="00513865" w:rsidRPr="00C60284" w:rsidRDefault="00765D71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216D2E47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49526BE" w14:textId="23080A56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18FC35C5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EA78C07" w14:textId="2B0121FF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C2D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31" w:type="pct"/>
            <w:shd w:val="clear" w:color="auto" w:fill="auto"/>
          </w:tcPr>
          <w:p w14:paraId="1CB3AAA2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3A5C445" w14:textId="2D1D95B3" w:rsidR="00513865" w:rsidRPr="00C60284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3865" w:rsidRPr="00C60284" w14:paraId="41998C9B" w14:textId="77777777" w:rsidTr="009B4643">
        <w:trPr>
          <w:tblHeader/>
        </w:trPr>
        <w:tc>
          <w:tcPr>
            <w:tcW w:w="1979" w:type="pct"/>
          </w:tcPr>
          <w:p w14:paraId="0ED3473E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5" w:type="pct"/>
            <w:shd w:val="clear" w:color="auto" w:fill="auto"/>
          </w:tcPr>
          <w:p w14:paraId="5A60BECF" w14:textId="7320B802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760</w:t>
            </w:r>
          </w:p>
        </w:tc>
        <w:tc>
          <w:tcPr>
            <w:tcW w:w="130" w:type="pct"/>
            <w:shd w:val="clear" w:color="auto" w:fill="auto"/>
          </w:tcPr>
          <w:p w14:paraId="4C84E842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1CF1CBF" w14:textId="44274E39" w:rsidR="00513865" w:rsidRPr="00C60284" w:rsidRDefault="00765D71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30" w:type="pct"/>
            <w:shd w:val="clear" w:color="auto" w:fill="auto"/>
          </w:tcPr>
          <w:p w14:paraId="218E8D07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4C4FD83" w14:textId="1F78CB9C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C2D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131" w:type="pct"/>
            <w:shd w:val="clear" w:color="auto" w:fill="auto"/>
          </w:tcPr>
          <w:p w14:paraId="443E7EBB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C909464" w14:textId="6304B104" w:rsidR="00513865" w:rsidRPr="00C60284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3865" w:rsidRPr="00C60284" w14:paraId="05E8DE41" w14:textId="77777777" w:rsidTr="009B4643">
        <w:trPr>
          <w:tblHeader/>
        </w:trPr>
        <w:tc>
          <w:tcPr>
            <w:tcW w:w="1979" w:type="pct"/>
          </w:tcPr>
          <w:p w14:paraId="3AB3ECB4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อุปกรณ์โรงงานและ</w:t>
            </w:r>
          </w:p>
          <w:p w14:paraId="238C796D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อุปกรณ์ที่ใช้ในฟาร์ม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F1B21BD" w14:textId="3BDE5B55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30" w:type="pct"/>
            <w:shd w:val="clear" w:color="auto" w:fill="auto"/>
          </w:tcPr>
          <w:p w14:paraId="2EEA3304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9B3F4BF" w14:textId="5945521D" w:rsidR="00513865" w:rsidRPr="00C60284" w:rsidRDefault="00765D71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090</w:t>
            </w:r>
          </w:p>
        </w:tc>
        <w:tc>
          <w:tcPr>
            <w:tcW w:w="130" w:type="pct"/>
            <w:shd w:val="clear" w:color="auto" w:fill="auto"/>
          </w:tcPr>
          <w:p w14:paraId="37C12A7D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F4B7CAD" w14:textId="77777777" w:rsidR="00DC2D90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DFD880F" w14:textId="1A9AD7CF" w:rsidR="00DC2D90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C2D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131" w:type="pct"/>
            <w:shd w:val="clear" w:color="auto" w:fill="auto"/>
          </w:tcPr>
          <w:p w14:paraId="6259919F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53D646" w14:textId="77777777" w:rsidR="00513865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2BADE23" w14:textId="2AD369B1" w:rsidR="00DC2D90" w:rsidRPr="00C60284" w:rsidRDefault="00765D71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513865" w:rsidRPr="00C60284" w14:paraId="52629DD7" w14:textId="77777777" w:rsidTr="009B4643">
        <w:trPr>
          <w:tblHeader/>
        </w:trPr>
        <w:tc>
          <w:tcPr>
            <w:tcW w:w="1979" w:type="pct"/>
            <w:vAlign w:val="bottom"/>
          </w:tcPr>
          <w:p w14:paraId="51A308B4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</w:t>
            </w:r>
          </w:p>
          <w:p w14:paraId="7691B7DB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F473DED" w14:textId="73D5F909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30" w:type="pct"/>
            <w:shd w:val="clear" w:color="auto" w:fill="auto"/>
          </w:tcPr>
          <w:p w14:paraId="7B1F8031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285C281" w14:textId="43668972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30" w:type="pct"/>
            <w:shd w:val="clear" w:color="auto" w:fill="auto"/>
          </w:tcPr>
          <w:p w14:paraId="60837526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0D2B596" w14:textId="77777777" w:rsidR="00DC2D90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5D0686D" w14:textId="32B14D95" w:rsidR="00DC2D90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C2D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374313E9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12E328B" w14:textId="77777777" w:rsidR="00513865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72BB244" w14:textId="68A49AC1" w:rsidR="00DC2D90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13865" w:rsidRPr="00C60284" w14:paraId="0C21D448" w14:textId="77777777" w:rsidTr="009B4643">
        <w:trPr>
          <w:tblHeader/>
        </w:trPr>
        <w:tc>
          <w:tcPr>
            <w:tcW w:w="1979" w:type="pct"/>
          </w:tcPr>
          <w:p w14:paraId="2C4E115B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9FC9824" w14:textId="74A053CC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7A656CE0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00EB860" w14:textId="19F1699F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130" w:type="pct"/>
            <w:shd w:val="clear" w:color="auto" w:fill="auto"/>
          </w:tcPr>
          <w:p w14:paraId="6FC3FD09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CCF2B05" w14:textId="272A9A7D" w:rsidR="00513865" w:rsidRPr="00C60284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42B23642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9D85AD7" w14:textId="6BF32181" w:rsidR="00513865" w:rsidRPr="00C60284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3865" w:rsidRPr="00C60284" w14:paraId="78972922" w14:textId="77777777" w:rsidTr="009B4643">
        <w:trPr>
          <w:tblHeader/>
        </w:trPr>
        <w:tc>
          <w:tcPr>
            <w:tcW w:w="1979" w:type="pct"/>
          </w:tcPr>
          <w:p w14:paraId="08D99066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</w:t>
            </w:r>
          </w:p>
          <w:p w14:paraId="1D853C0C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6B88" w14:textId="4CB88FB5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69F30BB5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50DA6" w14:textId="1F3DD7C1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1135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30" w:type="pct"/>
            <w:shd w:val="clear" w:color="auto" w:fill="auto"/>
          </w:tcPr>
          <w:p w14:paraId="3EB96C8D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FB2D558" w14:textId="77777777" w:rsidR="00DC2D90" w:rsidRDefault="00DC2D90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8D8DF8C" w14:textId="1767F167" w:rsidR="00DC2D90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C2D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31" w:type="pct"/>
            <w:shd w:val="clear" w:color="auto" w:fill="auto"/>
          </w:tcPr>
          <w:p w14:paraId="7304D17A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1EAA861F" w14:textId="77777777" w:rsidR="00513865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499BA91" w14:textId="0E7E100C" w:rsidR="00DC2D90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C2D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513865" w:rsidRPr="00C60284" w14:paraId="25EC41DA" w14:textId="77777777" w:rsidTr="009B4643">
        <w:trPr>
          <w:tblHeader/>
        </w:trPr>
        <w:tc>
          <w:tcPr>
            <w:tcW w:w="1979" w:type="pct"/>
          </w:tcPr>
          <w:p w14:paraId="5A120319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DB8C4" w14:textId="3C792D55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="004C2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135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130" w:type="pct"/>
            <w:shd w:val="clear" w:color="auto" w:fill="auto"/>
          </w:tcPr>
          <w:p w14:paraId="2975F326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DB846" w14:textId="3BD7B622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5522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130" w:type="pct"/>
            <w:shd w:val="clear" w:color="auto" w:fill="auto"/>
          </w:tcPr>
          <w:p w14:paraId="1C9310C6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75060" w14:textId="79F8AC32" w:rsidR="00513865" w:rsidRPr="00C60284" w:rsidRDefault="00765D71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 w:rsidR="00DC2D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131" w:type="pct"/>
            <w:shd w:val="clear" w:color="auto" w:fill="auto"/>
          </w:tcPr>
          <w:p w14:paraId="3AD3418D" w14:textId="77777777" w:rsidR="00513865" w:rsidRPr="00C60284" w:rsidRDefault="00513865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68D6C" w14:textId="0985236A" w:rsidR="00513865" w:rsidRPr="00C60284" w:rsidRDefault="00CB4BC6" w:rsidP="009B4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DC2D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488</w:t>
            </w:r>
          </w:p>
        </w:tc>
      </w:tr>
    </w:tbl>
    <w:p w14:paraId="26B066FD" w14:textId="77777777" w:rsidR="00277AFB" w:rsidRPr="003C2712" w:rsidRDefault="00277AFB" w:rsidP="006D058F">
      <w:pPr>
        <w:ind w:left="540" w:right="-360"/>
        <w:jc w:val="both"/>
        <w:rPr>
          <w:rFonts w:ascii="Angsana New" w:hAnsi="Angsana New" w:cs="Angsana New"/>
          <w:sz w:val="24"/>
          <w:szCs w:val="24"/>
        </w:rPr>
      </w:pPr>
    </w:p>
    <w:p w14:paraId="2EA3FDD5" w14:textId="77777777" w:rsidR="003C2712" w:rsidRDefault="003C2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B54924" w14:textId="45D6B59F" w:rsidR="003C2712" w:rsidRPr="003C2712" w:rsidRDefault="003C2712" w:rsidP="0084741D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การตีราคาที่ดิน</w:t>
      </w:r>
    </w:p>
    <w:p w14:paraId="753982C1" w14:textId="77777777" w:rsidR="003C2712" w:rsidRDefault="003C2712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F5070" w14:textId="03BB4EF4" w:rsidR="00277AFB" w:rsidRPr="0084741D" w:rsidRDefault="00277AFB" w:rsidP="0084741D">
      <w:pPr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4741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84741D">
        <w:rPr>
          <w:rFonts w:asciiTheme="majorBidi" w:hAnsiTheme="majorBidi" w:cstheme="majorBidi"/>
          <w:sz w:val="30"/>
          <w:szCs w:val="30"/>
        </w:rPr>
        <w:t xml:space="preserve">2564 </w:t>
      </w:r>
      <w:r w:rsidRPr="0084741D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CB5E28">
        <w:rPr>
          <w:rFonts w:asciiTheme="majorBidi" w:hAnsiTheme="majorBidi" w:cstheme="majorBidi" w:hint="cs"/>
          <w:sz w:val="30"/>
          <w:szCs w:val="30"/>
          <w:cs/>
        </w:rPr>
        <w:t>บางรายการ</w:t>
      </w:r>
      <w:r w:rsidRPr="0084741D">
        <w:rPr>
          <w:rFonts w:asciiTheme="majorBidi" w:hAnsiTheme="majorBidi" w:cstheme="majorBidi"/>
          <w:sz w:val="30"/>
          <w:szCs w:val="30"/>
          <w:cs/>
        </w:rPr>
        <w:t>ของกลุ่ม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="0084741D" w:rsidRPr="0084741D">
        <w:rPr>
          <w:rFonts w:asciiTheme="majorBidi" w:hAnsiTheme="majorBidi" w:cstheme="majorBidi"/>
          <w:sz w:val="30"/>
          <w:szCs w:val="30"/>
        </w:rPr>
        <w:t>3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ซึ่งกลุ่มบริษัทรับรู้ผลขาดทุนจากการตีราคาที่ดินใหม่จำนวน </w:t>
      </w:r>
      <w:r w:rsidR="0084741D" w:rsidRPr="0084741D">
        <w:rPr>
          <w:rFonts w:asciiTheme="majorBidi" w:hAnsiTheme="majorBidi" w:cstheme="majorBidi"/>
          <w:sz w:val="30"/>
          <w:szCs w:val="30"/>
        </w:rPr>
        <w:t>2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 ล้านบาทในกำไรขาดทุนและรับรู้สำรองการตีราคาที่ดินใหม่สุทธิภาษีเงินได้จำนวน </w:t>
      </w:r>
      <w:r w:rsidR="0084741D" w:rsidRPr="0084741D">
        <w:rPr>
          <w:rFonts w:asciiTheme="majorBidi" w:hAnsiTheme="majorBidi" w:cstheme="majorBidi"/>
          <w:sz w:val="30"/>
          <w:szCs w:val="30"/>
        </w:rPr>
        <w:t xml:space="preserve">15 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>ล้านบาทในกำไรขาดทุนเบ็ดเสร็จอื่น</w:t>
      </w:r>
    </w:p>
    <w:p w14:paraId="66E490A3" w14:textId="3A5A0FEA" w:rsidR="0084741D" w:rsidRDefault="0084741D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149C5" w14:textId="34A666CC" w:rsidR="003C2712" w:rsidRPr="003C2712" w:rsidRDefault="003C2712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การค้ำประกัน</w:t>
      </w:r>
    </w:p>
    <w:p w14:paraId="6EC26B1C" w14:textId="77777777" w:rsidR="003C2712" w:rsidRPr="0084741D" w:rsidRDefault="003C2712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0A341" w14:textId="4F400AA1" w:rsidR="00513865" w:rsidRPr="0084741D" w:rsidRDefault="00513865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4741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="00765D71" w:rsidRPr="0084741D">
        <w:rPr>
          <w:rFonts w:asciiTheme="majorBidi" w:hAnsiTheme="majorBidi" w:cstheme="majorBidi"/>
          <w:sz w:val="30"/>
          <w:szCs w:val="30"/>
        </w:rPr>
        <w:t>31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B4BC6" w:rsidRPr="0084741D">
        <w:rPr>
          <w:rFonts w:asciiTheme="majorBidi" w:hAnsiTheme="majorBidi" w:cstheme="majorBidi"/>
          <w:sz w:val="30"/>
          <w:szCs w:val="30"/>
        </w:rPr>
        <w:t>2564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Pr="0084741D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CB4BC6" w:rsidRPr="0084741D">
        <w:rPr>
          <w:rFonts w:asciiTheme="majorBidi" w:hAnsiTheme="majorBidi" w:cstheme="majorBidi"/>
          <w:sz w:val="30"/>
          <w:szCs w:val="30"/>
        </w:rPr>
        <w:t>4</w:t>
      </w:r>
      <w:r w:rsidR="00113584" w:rsidRPr="0084741D">
        <w:rPr>
          <w:rFonts w:asciiTheme="majorBidi" w:hAnsiTheme="majorBidi" w:cstheme="majorBidi"/>
          <w:sz w:val="30"/>
          <w:szCs w:val="30"/>
        </w:rPr>
        <w:t>,</w:t>
      </w:r>
      <w:r w:rsidR="00CB4BC6" w:rsidRPr="0084741D">
        <w:rPr>
          <w:rFonts w:asciiTheme="majorBidi" w:hAnsiTheme="majorBidi" w:cstheme="majorBidi"/>
          <w:sz w:val="30"/>
          <w:szCs w:val="30"/>
        </w:rPr>
        <w:t>00</w:t>
      </w:r>
      <w:r w:rsidR="00765D71" w:rsidRPr="0084741D">
        <w:rPr>
          <w:rFonts w:asciiTheme="majorBidi" w:hAnsiTheme="majorBidi" w:cstheme="majorBidi"/>
          <w:sz w:val="30"/>
          <w:szCs w:val="30"/>
        </w:rPr>
        <w:t>3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2646D" w:rsidRPr="0084741D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CB4BC6" w:rsidRPr="0084741D">
        <w:rPr>
          <w:rFonts w:asciiTheme="majorBidi" w:hAnsiTheme="majorBidi" w:cstheme="majorBidi"/>
          <w:sz w:val="30"/>
          <w:szCs w:val="30"/>
        </w:rPr>
        <w:t>450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5D71" w:rsidRPr="0084741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B4BC6" w:rsidRPr="0084741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65D71" w:rsidRPr="0084741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B4BC6" w:rsidRPr="0084741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B4BC6" w:rsidRPr="0084741D">
        <w:rPr>
          <w:rFonts w:asciiTheme="majorBidi" w:hAnsiTheme="majorBidi" w:cstheme="majorBidi"/>
          <w:i/>
          <w:iCs/>
          <w:sz w:val="30"/>
          <w:szCs w:val="30"/>
        </w:rPr>
        <w:t>04</w:t>
      </w:r>
      <w:r w:rsidR="00765D71" w:rsidRPr="0084741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B4BC6" w:rsidRPr="0084741D">
        <w:rPr>
          <w:rFonts w:asciiTheme="majorBidi" w:hAnsiTheme="majorBidi" w:cstheme="majorBidi"/>
          <w:i/>
          <w:iCs/>
          <w:sz w:val="30"/>
          <w:szCs w:val="30"/>
        </w:rPr>
        <w:t>46</w:t>
      </w:r>
      <w:r w:rsidR="00765D71" w:rsidRPr="0084741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ได้ถูกนำไปวางเป็นหลักประกันสำหรับเงินเบิกเกินบัญชี เงินกู้ยืมระยะสั้นจากสถาบันการเงิน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เงินกู้ยืมระยะยาวจากสถาบันการเงินและหนังสือค้ำประกันที่สถาบันการเงินออกให้</w:t>
      </w:r>
    </w:p>
    <w:p w14:paraId="70EE1EE6" w14:textId="77777777" w:rsidR="001A2350" w:rsidRPr="00C60284" w:rsidRDefault="001A2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  <w:sectPr w:rsidR="001A2350" w:rsidRPr="00C60284" w:rsidSect="00782EA6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31"/>
          <w:cols w:space="720"/>
          <w:docGrid w:linePitch="360"/>
        </w:sectPr>
      </w:pPr>
    </w:p>
    <w:p w14:paraId="2A9FB438" w14:textId="77777777" w:rsidR="00513865" w:rsidRPr="00C60284" w:rsidRDefault="00513865" w:rsidP="00622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0" w:firstLine="22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C60284">
        <w:rPr>
          <w:rFonts w:ascii="Angsana New" w:hAnsi="Angsana New"/>
          <w:sz w:val="30"/>
          <w:szCs w:val="30"/>
        </w:rPr>
        <w:t xml:space="preserve"> </w:t>
      </w:r>
      <w:r w:rsidRPr="00C6028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9912F64" w14:textId="77777777" w:rsidR="001A2350" w:rsidRPr="00C60284" w:rsidRDefault="001A2350" w:rsidP="001A2350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144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440"/>
        <w:gridCol w:w="270"/>
        <w:gridCol w:w="1473"/>
        <w:gridCol w:w="315"/>
        <w:gridCol w:w="1579"/>
        <w:gridCol w:w="315"/>
        <w:gridCol w:w="1369"/>
        <w:gridCol w:w="315"/>
        <w:gridCol w:w="1369"/>
        <w:gridCol w:w="315"/>
        <w:gridCol w:w="1500"/>
      </w:tblGrid>
      <w:tr w:rsidR="001A2350" w:rsidRPr="00C60284" w14:paraId="3EA45816" w14:textId="77777777" w:rsidTr="00010355">
        <w:trPr>
          <w:cantSplit/>
          <w:trHeight w:hRule="exact" w:val="317"/>
        </w:trPr>
        <w:tc>
          <w:tcPr>
            <w:tcW w:w="3060" w:type="dxa"/>
          </w:tcPr>
          <w:p w14:paraId="53468CFE" w14:textId="77777777" w:rsidR="001A2350" w:rsidRPr="003F03E1" w:rsidRDefault="001A2350" w:rsidP="00622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64418286"/>
          </w:p>
          <w:p w14:paraId="549BD420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</w:p>
        </w:tc>
        <w:tc>
          <w:tcPr>
            <w:tcW w:w="1170" w:type="dxa"/>
          </w:tcPr>
          <w:p w14:paraId="7925A00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1"/>
          </w:tcPr>
          <w:p w14:paraId="3378DC3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2350" w:rsidRPr="00C60284" w14:paraId="4B3D3895" w14:textId="77777777" w:rsidTr="00010355">
        <w:trPr>
          <w:cantSplit/>
          <w:trHeight w:hRule="exact" w:val="317"/>
        </w:trPr>
        <w:tc>
          <w:tcPr>
            <w:tcW w:w="3060" w:type="dxa"/>
          </w:tcPr>
          <w:p w14:paraId="41D40960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8895A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3A4DF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CDB167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</w:tcPr>
          <w:p w14:paraId="421BB0EF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3B5F859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5A9581C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34A0431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033A07F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15" w:type="dxa"/>
          </w:tcPr>
          <w:p w14:paraId="644F92C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5BBF8BAE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5E5E6E7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14:paraId="67BFFC41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350" w:rsidRPr="00C60284" w14:paraId="25C0E9F5" w14:textId="77777777" w:rsidTr="00010355">
        <w:trPr>
          <w:cantSplit/>
          <w:trHeight w:hRule="exact" w:val="317"/>
        </w:trPr>
        <w:tc>
          <w:tcPr>
            <w:tcW w:w="3060" w:type="dxa"/>
          </w:tcPr>
          <w:p w14:paraId="06B08659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EAC1F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BDE60B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C2F2A74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</w:tcPr>
          <w:p w14:paraId="387CAB0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21B96A2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61295E3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15" w:type="dxa"/>
          </w:tcPr>
          <w:p w14:paraId="0B11135E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2920C26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315" w:type="dxa"/>
          </w:tcPr>
          <w:p w14:paraId="68CDFD2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41756296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4F53EEC8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14:paraId="61FC43C6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350" w:rsidRPr="00C60284" w14:paraId="280A5DC0" w14:textId="77777777" w:rsidTr="00010355">
        <w:trPr>
          <w:cantSplit/>
          <w:trHeight w:hRule="exact" w:val="333"/>
        </w:trPr>
        <w:tc>
          <w:tcPr>
            <w:tcW w:w="3060" w:type="dxa"/>
          </w:tcPr>
          <w:p w14:paraId="74DC2C79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A3214F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419736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52BF59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</w:tcPr>
          <w:p w14:paraId="3A836CCF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ระบบ</w:t>
            </w:r>
          </w:p>
        </w:tc>
        <w:tc>
          <w:tcPr>
            <w:tcW w:w="315" w:type="dxa"/>
          </w:tcPr>
          <w:p w14:paraId="5EF212DF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07CACE68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315" w:type="dxa"/>
          </w:tcPr>
          <w:p w14:paraId="0A5D13A6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2FC76CB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315" w:type="dxa"/>
          </w:tcPr>
          <w:p w14:paraId="10A1B4A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269BD876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43CBFB6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14:paraId="0377DA9D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350" w:rsidRPr="00C60284" w14:paraId="491D7D79" w14:textId="77777777" w:rsidTr="00010355">
        <w:trPr>
          <w:cantSplit/>
          <w:trHeight w:hRule="exact" w:val="351"/>
        </w:trPr>
        <w:tc>
          <w:tcPr>
            <w:tcW w:w="3060" w:type="dxa"/>
          </w:tcPr>
          <w:p w14:paraId="30BB68BD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0ADFA45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D66FA37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299DEF5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</w:tcPr>
          <w:p w14:paraId="640B21B6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315" w:type="dxa"/>
          </w:tcPr>
          <w:p w14:paraId="1A19329E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53B7864D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15" w:type="dxa"/>
          </w:tcPr>
          <w:p w14:paraId="42A82CF0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48D0BB6B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15" w:type="dxa"/>
          </w:tcPr>
          <w:p w14:paraId="0AB2D59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09B97E11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15" w:type="dxa"/>
          </w:tcPr>
          <w:p w14:paraId="2C261517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14:paraId="4C03CEB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3388F" w:rsidRPr="00C60284" w14:paraId="2DEA5344" w14:textId="77777777" w:rsidTr="00010355">
        <w:trPr>
          <w:cantSplit/>
          <w:trHeight w:hRule="exact" w:val="377"/>
        </w:trPr>
        <w:tc>
          <w:tcPr>
            <w:tcW w:w="3060" w:type="dxa"/>
          </w:tcPr>
          <w:p w14:paraId="0B6359A3" w14:textId="77777777" w:rsidR="0033388F" w:rsidRPr="003F03E1" w:rsidRDefault="0033388F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26B0C" w14:textId="77777777" w:rsidR="0033388F" w:rsidRPr="003F03E1" w:rsidRDefault="0033388F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1"/>
          </w:tcPr>
          <w:p w14:paraId="6E96E55F" w14:textId="77777777" w:rsidR="0033388F" w:rsidRPr="003F03E1" w:rsidRDefault="0033388F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CE040A" w:rsidRPr="00C60284" w14:paraId="49F77FEE" w14:textId="77777777" w:rsidTr="00010355">
        <w:trPr>
          <w:cantSplit/>
          <w:trHeight w:hRule="exact" w:val="317"/>
        </w:trPr>
        <w:tc>
          <w:tcPr>
            <w:tcW w:w="3060" w:type="dxa"/>
          </w:tcPr>
          <w:p w14:paraId="0AB32B72" w14:textId="54E3C132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16966E90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1C3BFE" w14:textId="41C3D346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6A364328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3EBB451A" w14:textId="7CC89DA6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315" w:type="dxa"/>
          </w:tcPr>
          <w:p w14:paraId="3156BBAE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676AD5C1" w14:textId="7E5EA481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315" w:type="dxa"/>
          </w:tcPr>
          <w:p w14:paraId="08973B43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CC92D44" w14:textId="4F1BF725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315" w:type="dxa"/>
          </w:tcPr>
          <w:p w14:paraId="3CDA5ED2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0748551" w14:textId="6E752981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315" w:type="dxa"/>
          </w:tcPr>
          <w:p w14:paraId="312B44E6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63FF088A" w14:textId="39C33CEB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CE040A" w:rsidRPr="00C60284" w14:paraId="14B9CD70" w14:textId="77777777" w:rsidTr="00010355">
        <w:trPr>
          <w:cantSplit/>
          <w:trHeight w:hRule="exact" w:val="317"/>
        </w:trPr>
        <w:tc>
          <w:tcPr>
            <w:tcW w:w="3060" w:type="dxa"/>
          </w:tcPr>
          <w:p w14:paraId="36F3B995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F236717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36AEA7" w14:textId="6178DD56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68D71994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EFD2599" w14:textId="335C2714" w:rsidR="00CE040A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70982875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18551475" w14:textId="7FC07EA7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15" w:type="dxa"/>
          </w:tcPr>
          <w:p w14:paraId="12FE7B0A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7C2DA64" w14:textId="7E89A349" w:rsidR="00CE040A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19410B2B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F56261E" w14:textId="0A6474D4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388F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315" w:type="dxa"/>
          </w:tcPr>
          <w:p w14:paraId="57014143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663184A0" w14:textId="4315D646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704A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CE040A" w:rsidRPr="00C60284" w14:paraId="51B93711" w14:textId="77777777" w:rsidTr="00010355">
        <w:trPr>
          <w:cantSplit/>
          <w:trHeight w:hRule="exact" w:val="317"/>
        </w:trPr>
        <w:tc>
          <w:tcPr>
            <w:tcW w:w="3060" w:type="dxa"/>
          </w:tcPr>
          <w:p w14:paraId="6E1FCAD8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54B5A83E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044264" w14:textId="272EDFAA" w:rsidR="00CE040A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E2273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73D770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51CA6C0" w14:textId="7153F724" w:rsidR="00CE040A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0735DD09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386D481C" w14:textId="628DD9E8" w:rsidR="00CE040A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53742998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A6C9ABD" w14:textId="014A1C6A" w:rsidR="00CE040A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23791B6E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781E0B79" w14:textId="1085857F" w:rsidR="00CE040A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33AB09DC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43A5FBC9" w14:textId="72B9FE05" w:rsidR="00CE040A" w:rsidRPr="003F03E1" w:rsidRDefault="0003704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E2273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3865" w:rsidRPr="00C60284" w14:paraId="20DE7F72" w14:textId="77777777" w:rsidTr="00010355">
        <w:trPr>
          <w:cantSplit/>
          <w:trHeight w:hRule="exact" w:val="317"/>
        </w:trPr>
        <w:tc>
          <w:tcPr>
            <w:tcW w:w="3060" w:type="dxa"/>
          </w:tcPr>
          <w:p w14:paraId="6DDB2361" w14:textId="70B58440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1170" w:type="dxa"/>
          </w:tcPr>
          <w:p w14:paraId="0AE921F3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C8155C" w14:textId="6C9DC20A" w:rsidR="00513865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E8391A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71E34347" w14:textId="21E11A42" w:rsidR="00513865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3698FAC5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5D93AB3" w14:textId="5EFE2C4A" w:rsidR="00513865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19ADA46B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58969F9" w14:textId="141C3DA0" w:rsidR="00513865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73B34BC6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06ECE5C" w14:textId="137E53E6" w:rsidR="00513865" w:rsidRPr="003F03E1" w:rsidRDefault="0033388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75EF7AC2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7F454E6C" w14:textId="7C0B576D" w:rsidR="00513865" w:rsidRPr="003F03E1" w:rsidRDefault="0003704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40A" w:rsidRPr="00C60284" w14:paraId="26BC3AED" w14:textId="77777777" w:rsidTr="00AD1CA4">
        <w:trPr>
          <w:cantSplit/>
          <w:trHeight w:hRule="exact" w:val="334"/>
        </w:trPr>
        <w:tc>
          <w:tcPr>
            <w:tcW w:w="3060" w:type="dxa"/>
            <w:vAlign w:val="bottom"/>
          </w:tcPr>
          <w:p w14:paraId="49827A57" w14:textId="7B3509FE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5D71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2D9C3C6A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67C0F" w14:textId="6D8D6392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388F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33388F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22922537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A79AF" w14:textId="657888C2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3388F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315" w:type="dxa"/>
            <w:vAlign w:val="bottom"/>
          </w:tcPr>
          <w:p w14:paraId="360B0C16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B75D7" w14:textId="74AB6DBF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  <w:r w:rsidR="0033388F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315" w:type="dxa"/>
            <w:vAlign w:val="bottom"/>
          </w:tcPr>
          <w:p w14:paraId="5E44AEBE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08F9C" w14:textId="52CB1492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388F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315" w:type="dxa"/>
            <w:vAlign w:val="bottom"/>
          </w:tcPr>
          <w:p w14:paraId="26C20C52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F658D" w14:textId="19570BCE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33388F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315" w:type="dxa"/>
            <w:vAlign w:val="bottom"/>
          </w:tcPr>
          <w:p w14:paraId="4FC7C22A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0AD7C" w14:textId="7AEF2047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704A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  <w:r w:rsidR="0003704A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CE040A" w:rsidRPr="00C60284" w14:paraId="423E8BED" w14:textId="77777777" w:rsidTr="00010355">
        <w:trPr>
          <w:cantSplit/>
          <w:trHeight w:hRule="exact" w:val="317"/>
        </w:trPr>
        <w:tc>
          <w:tcPr>
            <w:tcW w:w="3060" w:type="dxa"/>
            <w:vAlign w:val="bottom"/>
          </w:tcPr>
          <w:p w14:paraId="1E2D5783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830605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98AC7F4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25C930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10A3FF59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dxa"/>
          </w:tcPr>
          <w:p w14:paraId="7E87A2B0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uble" w:sz="4" w:space="0" w:color="auto"/>
            </w:tcBorders>
          </w:tcPr>
          <w:p w14:paraId="34794455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dxa"/>
          </w:tcPr>
          <w:p w14:paraId="2B3F373D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</w:tcPr>
          <w:p w14:paraId="3336E824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dxa"/>
          </w:tcPr>
          <w:p w14:paraId="5C7483C5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</w:tcPr>
          <w:p w14:paraId="7CEFFC79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dxa"/>
          </w:tcPr>
          <w:p w14:paraId="1DB59AFB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double" w:sz="4" w:space="0" w:color="auto"/>
            </w:tcBorders>
          </w:tcPr>
          <w:p w14:paraId="5B074DBF" w14:textId="77777777" w:rsidR="00CE040A" w:rsidRPr="00C60284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F955427" w14:textId="0F1487A4" w:rsidR="000D631A" w:rsidRPr="00C60284" w:rsidRDefault="000D6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5251E3F" w14:textId="77777777" w:rsidR="001A2350" w:rsidRPr="00C60284" w:rsidRDefault="001A2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5C45304" w14:textId="77777777" w:rsidR="001A2350" w:rsidRPr="00C60284" w:rsidRDefault="001A2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475F58A" w14:textId="77777777" w:rsidR="001A2350" w:rsidRPr="00C60284" w:rsidRDefault="001A2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F3C68E8" w14:textId="77777777" w:rsidR="001A2350" w:rsidRPr="00C60284" w:rsidRDefault="001A2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737E035" w14:textId="77777777" w:rsidR="001A2350" w:rsidRPr="00C60284" w:rsidRDefault="001A2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96E1826" w14:textId="2F4718F6" w:rsidR="00CE040A" w:rsidRPr="00C60284" w:rsidRDefault="00CE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5955428" w14:textId="77777777" w:rsidR="00513865" w:rsidRPr="00C60284" w:rsidRDefault="0051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4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364"/>
        <w:gridCol w:w="314"/>
        <w:gridCol w:w="1467"/>
        <w:gridCol w:w="314"/>
        <w:gridCol w:w="1573"/>
        <w:gridCol w:w="314"/>
        <w:gridCol w:w="1364"/>
        <w:gridCol w:w="314"/>
        <w:gridCol w:w="1364"/>
        <w:gridCol w:w="314"/>
        <w:gridCol w:w="1530"/>
      </w:tblGrid>
      <w:tr w:rsidR="001A2350" w:rsidRPr="00C60284" w14:paraId="4A3C490C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16C36D9A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505EB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</w:p>
        </w:tc>
        <w:tc>
          <w:tcPr>
            <w:tcW w:w="1170" w:type="dxa"/>
          </w:tcPr>
          <w:p w14:paraId="404DC3E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2" w:type="dxa"/>
            <w:gridSpan w:val="11"/>
          </w:tcPr>
          <w:p w14:paraId="02607A31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350" w:rsidRPr="00C60284" w14:paraId="7EE9B66A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05CB2164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C9D24" w14:textId="77777777" w:rsidR="001A2350" w:rsidRPr="003F03E1" w:rsidRDefault="001A2350" w:rsidP="001A2350">
            <w:pPr>
              <w:pStyle w:val="BodyText"/>
              <w:spacing w:after="0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30B5678A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3A51DD78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71AA113E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246470C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3C46986B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7B5227D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19CE9329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14" w:type="dxa"/>
          </w:tcPr>
          <w:p w14:paraId="24F046B7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30D5A48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0F14FAC1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E46454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350" w:rsidRPr="00C60284" w14:paraId="52796E5A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670800C8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2F7A9" w14:textId="77777777" w:rsidR="001A2350" w:rsidRPr="003F03E1" w:rsidRDefault="001A2350" w:rsidP="001A2350">
            <w:pPr>
              <w:pStyle w:val="BodyText"/>
              <w:spacing w:after="0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27B3E3AA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314" w:type="dxa"/>
          </w:tcPr>
          <w:p w14:paraId="3B31BF5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7E86F4A6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1A648868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1DD1BA40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14" w:type="dxa"/>
          </w:tcPr>
          <w:p w14:paraId="11E2F32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4A96169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314" w:type="dxa"/>
          </w:tcPr>
          <w:p w14:paraId="7AECDA38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6B7C87D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2374E3F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9EA2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350" w:rsidRPr="00C60284" w14:paraId="135402C8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178B60C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0C1286" w14:textId="77777777" w:rsidR="001A2350" w:rsidRPr="003F03E1" w:rsidRDefault="001A2350" w:rsidP="001A2350">
            <w:pPr>
              <w:pStyle w:val="BodyText"/>
              <w:spacing w:after="0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3F2F77EB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314" w:type="dxa"/>
          </w:tcPr>
          <w:p w14:paraId="1B185907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101C0F2D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ระบบ</w:t>
            </w:r>
          </w:p>
        </w:tc>
        <w:tc>
          <w:tcPr>
            <w:tcW w:w="314" w:type="dxa"/>
          </w:tcPr>
          <w:p w14:paraId="1F7EFC94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65AC7B53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314" w:type="dxa"/>
          </w:tcPr>
          <w:p w14:paraId="25041CE2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29D4DC00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314" w:type="dxa"/>
          </w:tcPr>
          <w:p w14:paraId="6608B3EE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76EB99AF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4773C1D0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DF307D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350" w:rsidRPr="00C60284" w14:paraId="2D41C8B1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18FB5E31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E5945BA" w14:textId="347CEC2A" w:rsidR="001A2350" w:rsidRPr="003F03E1" w:rsidRDefault="001A2350" w:rsidP="001A2350">
            <w:pPr>
              <w:pStyle w:val="BodyText"/>
              <w:spacing w:after="0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41D4FF29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314" w:type="dxa"/>
          </w:tcPr>
          <w:p w14:paraId="234D94D9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72541136" w14:textId="77777777" w:rsidR="001A2350" w:rsidRPr="003F03E1" w:rsidRDefault="001A2350" w:rsidP="001A2350">
            <w:pPr>
              <w:pStyle w:val="BodyText"/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314" w:type="dxa"/>
          </w:tcPr>
          <w:p w14:paraId="1E25304B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3" w:type="dxa"/>
          </w:tcPr>
          <w:p w14:paraId="13BA6179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14" w:type="dxa"/>
          </w:tcPr>
          <w:p w14:paraId="703A2995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025A360A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14" w:type="dxa"/>
          </w:tcPr>
          <w:p w14:paraId="59D7C951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4652FE4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14" w:type="dxa"/>
          </w:tcPr>
          <w:p w14:paraId="78F27A3B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48145C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A2350" w:rsidRPr="00C60284" w14:paraId="58B6D2D8" w14:textId="77777777" w:rsidTr="00010355">
        <w:trPr>
          <w:cantSplit/>
          <w:trHeight w:hRule="exact" w:val="387"/>
        </w:trPr>
        <w:tc>
          <w:tcPr>
            <w:tcW w:w="3060" w:type="dxa"/>
          </w:tcPr>
          <w:p w14:paraId="4FBCFBC7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3D417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2" w:type="dxa"/>
            <w:gridSpan w:val="11"/>
          </w:tcPr>
          <w:p w14:paraId="33BC452E" w14:textId="77777777" w:rsidR="001A2350" w:rsidRPr="003F03E1" w:rsidRDefault="001A2350" w:rsidP="001A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40A" w:rsidRPr="00C60284" w14:paraId="74F9C46C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1C280E44" w14:textId="6205A5DE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7B7F59C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77563045" w14:textId="110C8F25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E040A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314" w:type="dxa"/>
            <w:vAlign w:val="bottom"/>
          </w:tcPr>
          <w:p w14:paraId="4086B5A9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AF3F222" w14:textId="67A1751C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314" w:type="dxa"/>
            <w:vAlign w:val="bottom"/>
          </w:tcPr>
          <w:p w14:paraId="4B9CBEBE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vAlign w:val="bottom"/>
          </w:tcPr>
          <w:p w14:paraId="574E684C" w14:textId="0F371EDA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314" w:type="dxa"/>
            <w:vAlign w:val="bottom"/>
          </w:tcPr>
          <w:p w14:paraId="76040D50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47FB0DF" w14:textId="7EF83B9A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314" w:type="dxa"/>
            <w:vAlign w:val="bottom"/>
          </w:tcPr>
          <w:p w14:paraId="01B129C4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049BF403" w14:textId="4959549F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314" w:type="dxa"/>
            <w:vAlign w:val="bottom"/>
          </w:tcPr>
          <w:p w14:paraId="6DECC638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7D4CD8" w14:textId="0AC73564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E040A" w:rsidRPr="00C60284" w14:paraId="05B13E36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2CF147CA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F5BE13B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42DC6DE6" w14:textId="25394F70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314" w:type="dxa"/>
            <w:vAlign w:val="bottom"/>
          </w:tcPr>
          <w:p w14:paraId="1D70E5C0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F2ABE62" w14:textId="6B70B29C" w:rsidR="00CE040A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  <w:vAlign w:val="bottom"/>
          </w:tcPr>
          <w:p w14:paraId="75D681F3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vAlign w:val="bottom"/>
          </w:tcPr>
          <w:p w14:paraId="41444B00" w14:textId="468784BB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14" w:type="dxa"/>
            <w:vAlign w:val="bottom"/>
          </w:tcPr>
          <w:p w14:paraId="73FE256D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77EEAC0C" w14:textId="2AC9BD45" w:rsidR="00CE040A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  <w:vAlign w:val="bottom"/>
          </w:tcPr>
          <w:p w14:paraId="1A4B4677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54DB11AE" w14:textId="734E60B8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314" w:type="dxa"/>
            <w:vAlign w:val="bottom"/>
          </w:tcPr>
          <w:p w14:paraId="734220DE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F3CAA0" w14:textId="02AE74A1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76B57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CE040A" w:rsidRPr="00C60284" w14:paraId="054DB8CD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7BAC482C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B59C6C8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5E2BB7CD" w14:textId="5AB775E3" w:rsidR="00CE040A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  <w:vAlign w:val="bottom"/>
          </w:tcPr>
          <w:p w14:paraId="4E3728CF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35257846" w14:textId="5D810B9F" w:rsidR="00CE040A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  <w:vAlign w:val="bottom"/>
          </w:tcPr>
          <w:p w14:paraId="7983DE8E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vAlign w:val="bottom"/>
          </w:tcPr>
          <w:p w14:paraId="52FDF894" w14:textId="29205820" w:rsidR="00CE040A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74361D81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5B16D29A" w14:textId="186EDBA2" w:rsidR="00CE040A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  <w:vAlign w:val="bottom"/>
          </w:tcPr>
          <w:p w14:paraId="159A37CA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585AEBB1" w14:textId="7027BC37" w:rsidR="00CE040A" w:rsidRPr="003F03E1" w:rsidRDefault="000559FF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  <w:vAlign w:val="bottom"/>
          </w:tcPr>
          <w:p w14:paraId="3310BEB1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705A87" w14:textId="5E915BDF" w:rsidR="00CE040A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3865" w:rsidRPr="00C60284" w14:paraId="645AE0E1" w14:textId="77777777" w:rsidTr="00010355">
        <w:trPr>
          <w:cantSplit/>
          <w:trHeight w:hRule="exact" w:val="325"/>
        </w:trPr>
        <w:tc>
          <w:tcPr>
            <w:tcW w:w="3060" w:type="dxa"/>
          </w:tcPr>
          <w:p w14:paraId="5D0A186E" w14:textId="7AE024ED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03E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67581331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8E539D5" w14:textId="54293A63" w:rsidR="00513865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4CE883F5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F1B3735" w14:textId="008BAA28" w:rsidR="00513865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2221A0A2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7F1C190D" w14:textId="19B8A805" w:rsidR="00513865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545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73F9FC62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85434C2" w14:textId="61DAAC65" w:rsidR="00513865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3178EBBE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6F895C5" w14:textId="4E373527" w:rsidR="00513865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74D8A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09964D75" w14:textId="77777777" w:rsidR="00513865" w:rsidRPr="003F03E1" w:rsidRDefault="00513865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263F65" w14:textId="6D41CAF5" w:rsidR="00513865" w:rsidRPr="003F03E1" w:rsidRDefault="00076B57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D71" w:rsidRPr="003F03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74D8A" w:rsidRPr="003F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Pr="003F03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40A" w:rsidRPr="00C60284" w14:paraId="3D700206" w14:textId="77777777" w:rsidTr="00010355">
        <w:trPr>
          <w:cantSplit/>
          <w:trHeight w:hRule="exact" w:val="388"/>
        </w:trPr>
        <w:tc>
          <w:tcPr>
            <w:tcW w:w="3060" w:type="dxa"/>
          </w:tcPr>
          <w:p w14:paraId="11B73617" w14:textId="36DC3A02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5D71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CA2CAE0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DC7E5" w14:textId="2676BD6E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76B57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314" w:type="dxa"/>
            <w:vAlign w:val="bottom"/>
          </w:tcPr>
          <w:p w14:paraId="5EFA71D5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DE9D2" w14:textId="512F3105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76B57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65D71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314" w:type="dxa"/>
            <w:vAlign w:val="bottom"/>
          </w:tcPr>
          <w:p w14:paraId="6A2FF747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E3E67" w14:textId="2B043166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  <w:r w:rsidR="00076B57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65D71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314" w:type="dxa"/>
            <w:vAlign w:val="bottom"/>
          </w:tcPr>
          <w:p w14:paraId="021CC692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77A7" w14:textId="1AFDEA90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76B57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314" w:type="dxa"/>
            <w:vAlign w:val="bottom"/>
          </w:tcPr>
          <w:p w14:paraId="37CD0661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A975F" w14:textId="4DE53269" w:rsidR="00CE040A" w:rsidRPr="003F03E1" w:rsidRDefault="00765D71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76B57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C6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314" w:type="dxa"/>
            <w:vAlign w:val="bottom"/>
          </w:tcPr>
          <w:p w14:paraId="2D0DF313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2F865" w14:textId="61DB5DD6" w:rsidR="00CE040A" w:rsidRPr="003F03E1" w:rsidRDefault="00CB4BC6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  <w:r w:rsidR="00076B57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65D71" w:rsidRPr="003F0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E040A" w:rsidRPr="00C60284" w14:paraId="6B165957" w14:textId="77777777" w:rsidTr="00010355">
        <w:trPr>
          <w:cantSplit/>
          <w:trHeight w:hRule="exact" w:val="307"/>
        </w:trPr>
        <w:tc>
          <w:tcPr>
            <w:tcW w:w="3060" w:type="dxa"/>
            <w:vAlign w:val="bottom"/>
          </w:tcPr>
          <w:p w14:paraId="0D0A7706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84E8A9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</w:tcPr>
          <w:p w14:paraId="36DE802D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10E7FD97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2EF84905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06162361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1A57FC8F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3C80B5E4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</w:tcPr>
          <w:p w14:paraId="30CED1A8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094DEE1B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</w:tcPr>
          <w:p w14:paraId="0DB42DA5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5447D062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2121757" w14:textId="77777777" w:rsidR="00CE040A" w:rsidRPr="003F03E1" w:rsidRDefault="00CE040A" w:rsidP="00CE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D7C33A2" w14:textId="77777777" w:rsidR="001A2350" w:rsidRPr="00C60284" w:rsidRDefault="001A2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E32FC21" w14:textId="3717D391" w:rsidR="00513D2A" w:rsidRPr="00C60284" w:rsidRDefault="00513D2A" w:rsidP="00513D2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  <w:sectPr w:rsidR="00513D2A" w:rsidRPr="00C60284" w:rsidSect="00782EA6">
          <w:pgSz w:w="16834" w:h="11909" w:orient="landscape" w:code="9"/>
          <w:pgMar w:top="1152" w:right="691" w:bottom="1152" w:left="1170" w:header="720" w:footer="720" w:gutter="0"/>
          <w:pgNumType w:start="33"/>
          <w:cols w:space="720"/>
          <w:docGrid w:linePitch="360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17A3064F" w14:textId="77777777" w:rsidR="00975A19" w:rsidRDefault="00975A19" w:rsidP="00975A1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t>สัญญาเช่า</w:t>
      </w:r>
    </w:p>
    <w:p w14:paraId="6435CF2D" w14:textId="77777777" w:rsidR="00975A19" w:rsidRPr="00793543" w:rsidRDefault="00975A19" w:rsidP="00975A1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80"/>
        <w:gridCol w:w="1890"/>
      </w:tblGrid>
      <w:tr w:rsidR="00975A19" w:rsidRPr="00E7777B" w14:paraId="0490BEF2" w14:textId="77777777" w:rsidTr="00786784">
        <w:trPr>
          <w:cantSplit/>
          <w:trHeight w:val="139"/>
          <w:tblHeader/>
        </w:trPr>
        <w:tc>
          <w:tcPr>
            <w:tcW w:w="5220" w:type="dxa"/>
            <w:vAlign w:val="bottom"/>
          </w:tcPr>
          <w:p w14:paraId="7F59E050" w14:textId="5BE4BEA5" w:rsidR="00975A19" w:rsidRPr="00E7777B" w:rsidRDefault="00975A19" w:rsidP="0078678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F03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35FF5DA4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0B82ABB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44C0CB8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5A19" w:rsidRPr="00E7777B" w14:paraId="794624A8" w14:textId="77777777" w:rsidTr="00786784">
        <w:trPr>
          <w:cantSplit/>
          <w:trHeight w:val="139"/>
        </w:trPr>
        <w:tc>
          <w:tcPr>
            <w:tcW w:w="5220" w:type="dxa"/>
          </w:tcPr>
          <w:p w14:paraId="3FFA040F" w14:textId="77777777" w:rsidR="00975A19" w:rsidRPr="00E7777B" w:rsidRDefault="00975A19" w:rsidP="0078678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57A8B7D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975A19" w:rsidRPr="00E7777B" w14:paraId="53F5F0E8" w14:textId="77777777" w:rsidTr="00786784">
        <w:trPr>
          <w:cantSplit/>
          <w:trHeight w:val="139"/>
        </w:trPr>
        <w:tc>
          <w:tcPr>
            <w:tcW w:w="5220" w:type="dxa"/>
          </w:tcPr>
          <w:p w14:paraId="12F930C1" w14:textId="77777777" w:rsidR="00975A19" w:rsidRPr="00E7777B" w:rsidRDefault="00975A19" w:rsidP="0078678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90" w:type="dxa"/>
            <w:gridSpan w:val="3"/>
          </w:tcPr>
          <w:p w14:paraId="7CD008FE" w14:textId="77777777" w:rsidR="00975A19" w:rsidRPr="008877D9" w:rsidRDefault="00975A19" w:rsidP="0078678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975A19" w:rsidRPr="00E7777B" w14:paraId="1461DF24" w14:textId="77777777" w:rsidTr="00786784">
        <w:trPr>
          <w:cantSplit/>
          <w:trHeight w:val="184"/>
        </w:trPr>
        <w:tc>
          <w:tcPr>
            <w:tcW w:w="5220" w:type="dxa"/>
          </w:tcPr>
          <w:p w14:paraId="1D27DF35" w14:textId="77777777" w:rsidR="00975A19" w:rsidRPr="00E7777B" w:rsidRDefault="00975A19" w:rsidP="00786784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7777B" w:rsidDel="009A4744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1DAAAF73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28,111</w:t>
            </w:r>
          </w:p>
        </w:tc>
        <w:tc>
          <w:tcPr>
            <w:tcW w:w="180" w:type="dxa"/>
          </w:tcPr>
          <w:p w14:paraId="38199549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80E870" w14:textId="77777777" w:rsidR="00975A19" w:rsidRPr="00190C28" w:rsidRDefault="00975A19" w:rsidP="0078678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3,176</w:t>
            </w:r>
          </w:p>
        </w:tc>
      </w:tr>
      <w:tr w:rsidR="00975A19" w:rsidRPr="00E7777B" w14:paraId="56477E35" w14:textId="77777777" w:rsidTr="00786784">
        <w:trPr>
          <w:cantSplit/>
          <w:trHeight w:val="139"/>
        </w:trPr>
        <w:tc>
          <w:tcPr>
            <w:tcW w:w="5220" w:type="dxa"/>
          </w:tcPr>
          <w:p w14:paraId="09BA2260" w14:textId="77777777" w:rsidR="00975A19" w:rsidRPr="00E7777B" w:rsidRDefault="00975A19" w:rsidP="0078678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E7777B" w:rsidDel="00D924C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44C57C7D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2,392</w:t>
            </w:r>
          </w:p>
        </w:tc>
        <w:tc>
          <w:tcPr>
            <w:tcW w:w="180" w:type="dxa"/>
          </w:tcPr>
          <w:p w14:paraId="6745A96A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8137D3" w14:textId="77777777" w:rsidR="00975A19" w:rsidRPr="00BD2383" w:rsidRDefault="00975A19" w:rsidP="0078678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</w:t>
            </w:r>
          </w:p>
        </w:tc>
      </w:tr>
      <w:tr w:rsidR="00975A19" w:rsidRPr="00E7777B" w14:paraId="32577703" w14:textId="77777777" w:rsidTr="00786784">
        <w:trPr>
          <w:cantSplit/>
          <w:trHeight w:val="139"/>
        </w:trPr>
        <w:tc>
          <w:tcPr>
            <w:tcW w:w="5220" w:type="dxa"/>
          </w:tcPr>
          <w:p w14:paraId="0FC1881B" w14:textId="77777777" w:rsidR="00975A19" w:rsidRPr="00E7777B" w:rsidRDefault="00975A19" w:rsidP="00786784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0E8F26EA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359</w:t>
            </w:r>
          </w:p>
        </w:tc>
        <w:tc>
          <w:tcPr>
            <w:tcW w:w="180" w:type="dxa"/>
          </w:tcPr>
          <w:p w14:paraId="24D48DD7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95238BE" w14:textId="77777777" w:rsidR="00975A19" w:rsidRPr="00E7777B" w:rsidRDefault="00975A19" w:rsidP="0078678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</w:tbl>
    <w:p w14:paraId="607D8B73" w14:textId="77777777" w:rsidR="00975A19" w:rsidRPr="00793543" w:rsidRDefault="00975A19" w:rsidP="00975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4B5BA10E" w14:textId="77777777" w:rsidR="00975A19" w:rsidRPr="00537614" w:rsidRDefault="00975A19" w:rsidP="00975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777B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E7777B">
        <w:rPr>
          <w:rFonts w:ascii="Angsana New" w:hAnsi="Angsana New" w:cs="Angsana New" w:hint="cs"/>
          <w:sz w:val="30"/>
          <w:szCs w:val="30"/>
          <w:cs/>
        </w:rPr>
        <w:t>สาม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B12808">
        <w:rPr>
          <w:rFonts w:ascii="Angsana New" w:hAnsi="Angsana New" w:cs="Angsana New"/>
          <w:sz w:val="30"/>
          <w:szCs w:val="30"/>
        </w:rPr>
        <w:t>31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ม</w:t>
      </w:r>
      <w:r w:rsidRPr="00E7777B">
        <w:rPr>
          <w:rFonts w:ascii="Angsana New" w:hAnsi="Angsana New" w:cs="Angsana New" w:hint="cs"/>
          <w:sz w:val="30"/>
          <w:szCs w:val="30"/>
          <w:cs/>
        </w:rPr>
        <w:t>ีนาคม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280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>
        <w:rPr>
          <w:rFonts w:ascii="Angsana New" w:hAnsi="Angsana New" w:cs="Angsana New"/>
          <w:sz w:val="30"/>
          <w:szCs w:val="30"/>
        </w:rPr>
        <w:t xml:space="preserve">152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58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ล้านบาท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DD9CD3A" w14:textId="77777777" w:rsidR="00975A19" w:rsidRPr="00793543" w:rsidRDefault="00975A19" w:rsidP="00975A1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b w:val="0"/>
          <w:bCs w:val="0"/>
          <w:sz w:val="24"/>
          <w:szCs w:val="24"/>
          <w:u w:val="none"/>
        </w:rPr>
      </w:pPr>
    </w:p>
    <w:p w14:paraId="5883A471" w14:textId="1451DE6E" w:rsidR="006856B4" w:rsidRPr="00C60284" w:rsidRDefault="006856B4" w:rsidP="00DD770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D5A67AE" w14:textId="77777777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C60284">
        <w:rPr>
          <w:rFonts w:ascii="Angsana New" w:hAnsi="Angsana New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04871AD" w14:textId="77777777" w:rsidR="006856B4" w:rsidRPr="00793543" w:rsidRDefault="006856B4" w:rsidP="006856B4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363DD03E" w14:textId="62300334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27D3C109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48B17BD9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551D74C9" w14:textId="7B96614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CB4BC6" w:rsidRPr="00CB4BC6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793543" w:rsidRDefault="006856B4" w:rsidP="006856B4">
      <w:pPr>
        <w:ind w:left="5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9949322" w14:textId="77777777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53DD7D88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CE4138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713D3949" w14:textId="77777777" w:rsidR="00EA0238" w:rsidRDefault="006856B4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2FAEB20D" w14:textId="321929B2" w:rsidR="006D058F" w:rsidRDefault="006856B4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944BF6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C60284">
        <w:rPr>
          <w:rFonts w:ascii="Angsana New" w:hAnsi="Angsana New" w:cs="Angsana New"/>
          <w:sz w:val="30"/>
          <w:szCs w:val="30"/>
          <w:cs/>
        </w:rPr>
        <w:br w:type="page"/>
      </w:r>
    </w:p>
    <w:p w14:paraId="5F6D1CA6" w14:textId="32EA7E48" w:rsidR="006D058F" w:rsidRDefault="006D058F" w:rsidP="0087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รายได้และผลการดำเนินงานจำแนกตามส่วนงานทางธุรกิจในงบการเงินรวมสำหรับ</w:t>
      </w:r>
      <w:r w:rsidR="00034533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034533">
        <w:rPr>
          <w:rFonts w:ascii="Angsana New" w:hAnsi="Angsana New" w:cs="Angsana New"/>
          <w:sz w:val="30"/>
          <w:szCs w:val="30"/>
        </w:rPr>
        <w:t>31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034533">
        <w:rPr>
          <w:rFonts w:ascii="Angsana New" w:hAnsi="Angsana New" w:cs="Angsana New" w:hint="cs"/>
          <w:sz w:val="30"/>
          <w:szCs w:val="30"/>
          <w:cs/>
        </w:rPr>
        <w:t>มีน</w:t>
      </w:r>
      <w:r w:rsidRPr="006D058F">
        <w:rPr>
          <w:rFonts w:ascii="Angsana New" w:hAnsi="Angsana New" w:cs="Angsana New" w:hint="cs"/>
          <w:sz w:val="30"/>
          <w:szCs w:val="30"/>
          <w:cs/>
        </w:rPr>
        <w:t>าคม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034533">
        <w:rPr>
          <w:rFonts w:ascii="Angsana New" w:hAnsi="Angsana New" w:cs="Angsana New"/>
          <w:sz w:val="30"/>
          <w:szCs w:val="30"/>
        </w:rPr>
        <w:t>2564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และ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034533">
        <w:rPr>
          <w:rFonts w:ascii="Angsana New" w:hAnsi="Angsana New" w:cs="Angsana New"/>
          <w:sz w:val="30"/>
          <w:szCs w:val="30"/>
        </w:rPr>
        <w:t>2563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E249CB7" w14:textId="77777777" w:rsidR="006D058F" w:rsidRPr="0017540E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22"/>
          <w:szCs w:val="22"/>
          <w:cs/>
        </w:rPr>
      </w:pPr>
    </w:p>
    <w:tbl>
      <w:tblPr>
        <w:tblW w:w="151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720"/>
        <w:gridCol w:w="270"/>
        <w:gridCol w:w="720"/>
        <w:gridCol w:w="270"/>
        <w:gridCol w:w="630"/>
        <w:gridCol w:w="270"/>
        <w:gridCol w:w="630"/>
      </w:tblGrid>
      <w:tr w:rsidR="0017540E" w:rsidRPr="00C60284" w14:paraId="6960BE55" w14:textId="77777777" w:rsidTr="0043333D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4A9C69" w14:textId="191E9486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404670C3" w14:textId="76261A50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7540E" w:rsidRPr="00C60284" w14:paraId="090B3BF3" w14:textId="77777777" w:rsidTr="00944BF6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5DFD82" w14:textId="70FC1D60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สำหรับงวดสามเดือนสิ้นสุด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318D" w14:textId="12FFE3F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D97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C17C" w14:textId="7DDA1AFA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681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52F4" w14:textId="3349E04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415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9993" w14:textId="342D0C2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81D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864C" w14:textId="3F374B1E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ส่วนงานอื่น</w:t>
            </w:r>
          </w:p>
        </w:tc>
        <w:tc>
          <w:tcPr>
            <w:tcW w:w="270" w:type="dxa"/>
            <w:vAlign w:val="bottom"/>
          </w:tcPr>
          <w:p w14:paraId="7FD8065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749A4C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1D785E06" w14:textId="6F4328D4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2DBBCFF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7E82323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19270583" w14:textId="63CE5DA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17540E" w:rsidRPr="00C60284" w14:paraId="4DCC73FD" w14:textId="77777777" w:rsidTr="00944BF6">
        <w:trPr>
          <w:trHeight w:val="21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2BD63" w14:textId="49B2FD8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   วันที่ </w:t>
            </w:r>
            <w:r w:rsidRPr="00765D7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5821" w14:textId="73D4060A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C9A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A39B" w14:textId="585464D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15C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1E8E" w14:textId="2BF4D8C9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198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52FA" w14:textId="5AA632FE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F3F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59CD" w14:textId="6E269BF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D0F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2045" w14:textId="3ABE96AC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F74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E3D0" w14:textId="5F6B172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82E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C78D8" w14:textId="6F074D11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B98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5FAF" w14:textId="7666C628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AF2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C781" w14:textId="41B070E6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vAlign w:val="bottom"/>
          </w:tcPr>
          <w:p w14:paraId="5E12680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5E96" w14:textId="01199459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610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4C44" w14:textId="68FD20AE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309AA2A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75E7AE5" w14:textId="18F05C5D" w:rsidR="0017540E" w:rsidRP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17540E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vAlign w:val="bottom"/>
          </w:tcPr>
          <w:p w14:paraId="3E9D6CB2" w14:textId="77777777" w:rsidR="0017540E" w:rsidRP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385FC9C6" w14:textId="6F7F94BA" w:rsidR="0017540E" w:rsidRP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17540E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2563</w:t>
            </w:r>
          </w:p>
        </w:tc>
      </w:tr>
      <w:tr w:rsidR="0017540E" w:rsidRPr="00C60284" w14:paraId="59559BCE" w14:textId="77777777" w:rsidTr="00944BF6">
        <w:trPr>
          <w:trHeight w:val="173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AA08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5C3E33C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17540E" w:rsidRPr="00C60284" w14:paraId="22B8700B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1C5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7A5D3" w14:textId="1A9F04EB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4,042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1768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D0205" w14:textId="30592271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40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33FA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DA83B" w14:textId="1243D35C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BD2F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977BE" w14:textId="49ACEC7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3935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7FF83" w14:textId="5100B7F4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1,517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24A7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067AA" w14:textId="1C9331D9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5BED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2664DE" w14:textId="64A93F85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8,160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865A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16D32" w14:textId="6A0EE25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6FEB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68D86" w14:textId="65DB84BA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15</w:t>
            </w:r>
            <w:r w:rsidR="00AC6B07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FF56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5E182" w14:textId="0172B06E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90C7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EF518C" w14:textId="547C42F7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8436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DF5EBA" w14:textId="6567B684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1CCE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5E90C2" w14:textId="2FB48A5C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8,31</w:t>
            </w:r>
            <w:r w:rsidR="00AC6B07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vAlign w:val="bottom"/>
          </w:tcPr>
          <w:p w14:paraId="02E4506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BED1E84" w14:textId="5A01DFF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82</w:t>
            </w:r>
            <w:r w:rsidRPr="00765D7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</w:tr>
      <w:tr w:rsidR="0017540E" w:rsidRPr="00C60284" w14:paraId="39B9613B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286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E073F" w14:textId="7C0D9BED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3,304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B57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699EB" w14:textId="1214045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596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B9BF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A6901" w14:textId="31AC7571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404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CBEE1" w14:textId="649A2DFC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494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3793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AED2" w14:textId="5B778260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3,174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54E5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BEF5F" w14:textId="53D813C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AED9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95C06" w14:textId="195D2465" w:rsidR="0017540E" w:rsidRPr="001611CD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7,083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256E" w14:textId="77777777" w:rsidR="0017540E" w:rsidRPr="001611CD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498DF" w14:textId="7B158EE9" w:rsidR="0017540E" w:rsidRPr="001611CD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7,214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676B" w14:textId="77777777" w:rsidR="0017540E" w:rsidRPr="001611CD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16DDC" w14:textId="0D0965D7" w:rsidR="0017540E" w:rsidRPr="001611CD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="00AC6B07"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394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361DE" w14:textId="140BB1EC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E574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7A353" w14:textId="709985D4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(7,14</w:t>
            </w:r>
            <w:r w:rsid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1812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421B1" w14:textId="68500EF8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272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D2E1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DD0F7" w14:textId="1A0A0D6A" w:rsidR="0017540E" w:rsidRPr="00C60284" w:rsidRDefault="00AC6B0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CC67EC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FB6E0B" w14:textId="2F7FA731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17540E" w:rsidRPr="00C60284" w14:paraId="0445250D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E7F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รวมรายได้จากการขายและ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74FF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3910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F41E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154D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0FFB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FFFF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BFF7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597A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6FC4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985F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4271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DAF6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F901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76B4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AF04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0FF8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7C42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D959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F9D6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95C44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9754B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A05E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E0B6A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BC85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D1506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6064BF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5A9E418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</w:tr>
      <w:tr w:rsidR="0017540E" w:rsidRPr="00C60284" w14:paraId="01501DB2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15F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  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77D345" w14:textId="153FEE5C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0CCD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EE4417" w14:textId="72C9BC4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7223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A8551F" w14:textId="26D5180D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3,206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6687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7388A3" w14:textId="2B3C71CA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677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D870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282D1" w14:textId="6E03F387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1734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CF4AAB" w14:textId="2B7031D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07BF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5026F8" w14:textId="2A9EC475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15,243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3BE1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CFD1C5" w14:textId="16508AF6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378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F1078A" w14:textId="1EF6C3B6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AEB0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7910F" w14:textId="49EBEBC9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4CFA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FF2664" w14:textId="5AE466EC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(7,14</w:t>
            </w:r>
            <w:r w:rsid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935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01464" w14:textId="331104AF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272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B203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008AD1" w14:textId="43A0062D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8,31</w:t>
            </w:r>
            <w:r w:rsidR="00AC6B07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vAlign w:val="bottom"/>
          </w:tcPr>
          <w:p w14:paraId="61DA58C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08CB6DE" w14:textId="66B3405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82</w:t>
            </w:r>
            <w:r w:rsidRPr="00765D7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</w:tr>
      <w:tr w:rsidR="0017540E" w:rsidRPr="00C60284" w14:paraId="5414B926" w14:textId="77777777" w:rsidTr="00944BF6">
        <w:trPr>
          <w:trHeight w:val="3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FEE3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จากการดำเนินงาน</w:t>
            </w:r>
          </w:p>
          <w:p w14:paraId="21B352F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หลังการตัดกำไรระหว่างกัน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และการปันส่วนค่าใช้จ่าย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25A3E" w14:textId="5B7F1D1A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5630CE">
              <w:rPr>
                <w:rFonts w:ascii="Angsana New" w:hAnsi="Angsana New" w:cs="Angsana New"/>
                <w:color w:val="000000"/>
                <w:sz w:val="27"/>
                <w:szCs w:val="27"/>
              </w:rPr>
              <w:t>308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E32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4097D" w14:textId="6FC5097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CFFF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7A05" w14:textId="63CA3E40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  <w:r w:rsidR="005630CE">
              <w:rPr>
                <w:rFonts w:ascii="Angsana New" w:hAnsi="Angsana New" w:cs="Angsana New"/>
                <w:color w:val="000000"/>
                <w:sz w:val="27"/>
                <w:szCs w:val="27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F7D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DE8A0" w14:textId="6AE2CBD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55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207F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826EF" w14:textId="78CB31EA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A6C0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1949" w14:textId="239E1DA9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CE4D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374A7" w14:textId="73CB08AD" w:rsidR="0017540E" w:rsidRPr="00C60284" w:rsidRDefault="00601D3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0A3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73712" w14:textId="74BD752B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color w:val="000000"/>
                <w:sz w:val="27"/>
                <w:szCs w:val="27"/>
              </w:rPr>
              <w:t>86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80C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1714B" w14:textId="37AFA3ED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5630CE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0EA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316A7" w14:textId="109F520F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8D36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3860A" w14:textId="43A92D64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A034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C85DF" w14:textId="568DB4C9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962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1D5A" w14:textId="069E3F8D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  <w:r w:rsidR="005630C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14</w:t>
            </w:r>
          </w:p>
        </w:tc>
        <w:tc>
          <w:tcPr>
            <w:tcW w:w="270" w:type="dxa"/>
            <w:vAlign w:val="bottom"/>
          </w:tcPr>
          <w:p w14:paraId="6C23CE9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B9B9AC" w14:textId="3B54609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872</w:t>
            </w:r>
          </w:p>
        </w:tc>
      </w:tr>
      <w:tr w:rsidR="0017540E" w:rsidRPr="00C60284" w14:paraId="3500742C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FD37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ส่วนแบ่ง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กำไร (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)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เงิน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ลงทุนในการร่วมค้า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FCB2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171F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E89B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6220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4134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4F2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C71A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07EE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A4C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B7B5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703D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BC73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58C7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9F5F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DC49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AE59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68F7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9EE1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FD4D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5952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872B1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8D073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5ABE8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CB42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A9592D" w14:textId="3C8AA974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49CECE9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1DD950E0" w14:textId="75E4657C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765D7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3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17540E" w:rsidRPr="00C60284" w14:paraId="6556BFE9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58AC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B045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228B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FD2C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6439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C824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F9A8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78BE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FD20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807B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DDCC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B8AF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E38C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54CD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0A09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D1F8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EC50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9484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5ADC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8355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62E4C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EEA90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D6BD5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9B57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23D61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DA4411" w14:textId="0FACDE6F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(10</w:t>
            </w:r>
            <w:r w:rsidR="00AC6B07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472341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5C453031" w14:textId="2E1A6809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80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17540E" w:rsidRPr="00C60284" w14:paraId="78F735D3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D2E00" w14:textId="61703D4E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AA67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115B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B22A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DA00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14FA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9F0C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772E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F51E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5997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CDA1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8AF1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1679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0A13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68BA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7A3F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9F39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32FB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95D7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4432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FFDB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9610B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BA97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70755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39A1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C8495" w14:textId="60623586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(17</w:t>
            </w:r>
            <w:r w:rsidR="00AC6B07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3987227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4317DD" w14:textId="0364F3A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Pr="00765D7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48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17540E" w:rsidRPr="00C60284" w14:paraId="0D75EF9E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8D6D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C6028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7B5D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73BD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E847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B896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3815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6050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D0C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74A6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E973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C7A4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4A2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5181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9784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9154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2804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F760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F2BA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B7CD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11AA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C8244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2486B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0186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C51B0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3AAE62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C9C77" w14:textId="0CD9C57E" w:rsidR="0017540E" w:rsidRPr="00C60284" w:rsidRDefault="00107DD2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</w:t>
            </w:r>
            <w:r w:rsidR="005630C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42</w:t>
            </w:r>
          </w:p>
        </w:tc>
        <w:tc>
          <w:tcPr>
            <w:tcW w:w="270" w:type="dxa"/>
          </w:tcPr>
          <w:p w14:paraId="5C1B7EE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DF9578" w14:textId="34263A5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64</w:t>
            </w:r>
            <w:r w:rsidRPr="00765D7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</w:tr>
    </w:tbl>
    <w:p w14:paraId="532C58FA" w14:textId="73B07076" w:rsidR="006856B4" w:rsidRPr="00C60284" w:rsidRDefault="006856B4" w:rsidP="006856B4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</w:rPr>
        <w:br w:type="page"/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765D71" w:rsidRPr="00765D71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CB4BC6" w:rsidRPr="00CB4BC6">
        <w:rPr>
          <w:rFonts w:ascii="Angsana New" w:hAnsi="Angsana New" w:cs="Angsana New"/>
          <w:color w:val="000000"/>
          <w:sz w:val="30"/>
          <w:szCs w:val="30"/>
        </w:rPr>
        <w:t>2564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765D71" w:rsidRPr="00765D71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color w:val="000000"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color w:val="000000"/>
          <w:sz w:val="30"/>
          <w:szCs w:val="30"/>
        </w:rPr>
        <w:t>3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44221D94" w14:textId="77777777" w:rsidR="006856B4" w:rsidRPr="00C60284" w:rsidRDefault="006856B4" w:rsidP="006856B4">
      <w:pPr>
        <w:rPr>
          <w:rFonts w:ascii="Angsana New" w:hAnsi="Angsana New" w:cs="Angsana New"/>
          <w:sz w:val="30"/>
          <w:szCs w:val="30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060"/>
        <w:gridCol w:w="701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17540E" w:rsidRPr="00C60284" w14:paraId="77D48FD5" w14:textId="77777777" w:rsidTr="0017540E">
        <w:trPr>
          <w:gridAfter w:val="7"/>
          <w:wAfter w:w="4650" w:type="dxa"/>
          <w:trHeight w:val="371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2B408" w14:textId="77777777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42EC21AC" w14:textId="7CC82D00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7540E" w:rsidRPr="00C60284" w14:paraId="3541071A" w14:textId="77777777" w:rsidTr="008A5070">
        <w:trPr>
          <w:gridAfter w:val="7"/>
          <w:wAfter w:w="4650" w:type="dxa"/>
          <w:trHeight w:val="425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8AC2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201D" w14:textId="5B7C005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E63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5347" w14:textId="3F252DAB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AF9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859A3" w14:textId="1055D7D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CE1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C072" w14:textId="4845D0A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98B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B0E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</w:t>
            </w:r>
          </w:p>
          <w:p w14:paraId="57CBE936" w14:textId="73CCE79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44BEA2D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5F7217F8" w14:textId="77777777" w:rsid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607922D6" w14:textId="0BE15B2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223A4FB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3EE7E7A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  <w:p w14:paraId="32104558" w14:textId="61AF4C4F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17540E" w:rsidRPr="00C60284" w14:paraId="6622354E" w14:textId="77777777" w:rsidTr="008A5070">
        <w:trPr>
          <w:gridAfter w:val="7"/>
          <w:wAfter w:w="4650" w:type="dxa"/>
          <w:trHeight w:val="218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EE21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5DF" w14:textId="14571B70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817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89D2" w14:textId="26D71524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241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684A" w14:textId="1BD6408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A1D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AA53" w14:textId="154C06C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197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EDA8" w14:textId="534A329C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106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5A53" w14:textId="0415F72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007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892F" w14:textId="0CCC90A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BEB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63CE" w14:textId="51E52E0A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951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DF6F" w14:textId="3E4676B1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5D8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99FF" w14:textId="62896598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vAlign w:val="bottom"/>
          </w:tcPr>
          <w:p w14:paraId="1285ADF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DC61" w14:textId="30930D70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495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2DE6" w14:textId="6A15929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4E438DF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10AB4762" w14:textId="2B3E2C35" w:rsidR="0017540E" w:rsidRP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17540E">
              <w:rPr>
                <w:rFonts w:ascii="Angsana New" w:hAnsi="Angsana New" w:cs="Angsana New"/>
                <w:bCs/>
                <w:sz w:val="27"/>
                <w:szCs w:val="27"/>
              </w:rPr>
              <w:t>2564</w:t>
            </w:r>
          </w:p>
        </w:tc>
        <w:tc>
          <w:tcPr>
            <w:tcW w:w="270" w:type="dxa"/>
            <w:vAlign w:val="bottom"/>
          </w:tcPr>
          <w:p w14:paraId="15DE229E" w14:textId="77777777" w:rsidR="0017540E" w:rsidRP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5E2BABA" w14:textId="5A8B3B46" w:rsidR="0017540E" w:rsidRP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17540E">
              <w:rPr>
                <w:rFonts w:ascii="Angsana New" w:hAnsi="Angsana New" w:cs="Angsana New"/>
                <w:bCs/>
                <w:sz w:val="27"/>
                <w:szCs w:val="27"/>
              </w:rPr>
              <w:t>2563</w:t>
            </w:r>
          </w:p>
        </w:tc>
      </w:tr>
      <w:tr w:rsidR="0017540E" w:rsidRPr="00C60284" w14:paraId="7C637232" w14:textId="77777777" w:rsidTr="0043333D">
        <w:trPr>
          <w:trHeight w:val="173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63D2F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</w:tcBorders>
            <w:vAlign w:val="bottom"/>
          </w:tcPr>
          <w:p w14:paraId="071547F0" w14:textId="24F7D4B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7395372D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3E72B5C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1B56E6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385A86E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03F6C31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CA7C59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3B530E9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17540E" w:rsidRPr="00C60284" w14:paraId="0C99C3E6" w14:textId="77777777" w:rsidTr="008A5070">
        <w:trPr>
          <w:gridAfter w:val="7"/>
          <w:wAfter w:w="4650" w:type="dxa"/>
          <w:trHeight w:val="420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20E2F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สินทรัพย์ตามส่วนงาน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1EB03936" w14:textId="7467824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698F7C6B" w14:textId="4700C0FF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24,701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A510B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77F9314" w14:textId="5794F02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A222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53C5137" w14:textId="62004F0E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7,953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045CC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694306" w14:textId="1EF8128B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864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CFE2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BEE976D" w14:textId="06EB60DA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9,202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33FD1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4819362" w14:textId="2E477D5F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FFCE4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5992BB1" w14:textId="067D29E0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41,856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2E247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539596B" w14:textId="578BA94B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285190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9CDC62B" w14:textId="492891B3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385D0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B56981D" w14:textId="096BA241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989</w:t>
            </w:r>
          </w:p>
        </w:tc>
        <w:tc>
          <w:tcPr>
            <w:tcW w:w="236" w:type="dxa"/>
            <w:vAlign w:val="bottom"/>
          </w:tcPr>
          <w:p w14:paraId="1416429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35055B38" w14:textId="60624356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(14,638)</w:t>
            </w:r>
          </w:p>
        </w:tc>
        <w:tc>
          <w:tcPr>
            <w:tcW w:w="274" w:type="dxa"/>
            <w:vAlign w:val="bottom"/>
          </w:tcPr>
          <w:p w14:paraId="29894E4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138DF3CF" w14:textId="41C78224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728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7CF0E2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D5E288F" w14:textId="277A3B21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28,261</w:t>
            </w:r>
          </w:p>
        </w:tc>
        <w:tc>
          <w:tcPr>
            <w:tcW w:w="270" w:type="dxa"/>
            <w:vAlign w:val="bottom"/>
          </w:tcPr>
          <w:p w14:paraId="5046D99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916D943" w14:textId="15D7333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b/>
                <w:sz w:val="27"/>
                <w:szCs w:val="27"/>
              </w:rPr>
              <w:t>26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b/>
                <w:sz w:val="27"/>
                <w:szCs w:val="27"/>
              </w:rPr>
              <w:t>09</w:t>
            </w:r>
            <w:r w:rsidRPr="00765D71">
              <w:rPr>
                <w:rFonts w:ascii="Angsana New" w:hAnsi="Angsana New" w:cs="Angsana New"/>
                <w:b/>
                <w:sz w:val="27"/>
                <w:szCs w:val="27"/>
              </w:rPr>
              <w:t>1</w:t>
            </w:r>
          </w:p>
        </w:tc>
      </w:tr>
      <w:tr w:rsidR="0017540E" w:rsidRPr="00C60284" w14:paraId="759D6F36" w14:textId="77777777" w:rsidTr="008A5070">
        <w:trPr>
          <w:gridAfter w:val="7"/>
          <w:wAfter w:w="4650" w:type="dxa"/>
          <w:trHeight w:val="2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CF8E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หนี้สินตามส่วนงาน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60E50E5B" w14:textId="150B516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4E64967F" w14:textId="06D566CF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14,442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E6407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B800482" w14:textId="1561F46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79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9D04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9F75682" w14:textId="4B607E28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BE8D9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94AEE49" w14:textId="73AB6BA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560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4603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F0B8422" w14:textId="08E5E6F2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6,156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D8CCA5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2F8392" w14:textId="6473B91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558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769A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2FC2D69" w14:textId="0E8D0323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25,159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6712D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304BF8BD" w14:textId="41A59E68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B4BC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765D71">
              <w:rPr>
                <w:rFonts w:ascii="Angsana New" w:hAnsi="Angsana New" w:cs="Angsana New"/>
                <w:sz w:val="27"/>
                <w:szCs w:val="27"/>
              </w:rPr>
              <w:t>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922AB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B7DE0AA" w14:textId="1F8EC805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208B2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6868C17" w14:textId="5D6E9FC8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28</w:t>
            </w:r>
          </w:p>
        </w:tc>
        <w:tc>
          <w:tcPr>
            <w:tcW w:w="236" w:type="dxa"/>
            <w:vAlign w:val="bottom"/>
          </w:tcPr>
          <w:p w14:paraId="32B9280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04421819" w14:textId="04E8E9EF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(8,667)</w:t>
            </w:r>
          </w:p>
        </w:tc>
        <w:tc>
          <w:tcPr>
            <w:tcW w:w="274" w:type="dxa"/>
            <w:vAlign w:val="bottom"/>
          </w:tcPr>
          <w:p w14:paraId="76A3325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6DCF742B" w14:textId="30FB15BE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sz w:val="27"/>
                <w:szCs w:val="27"/>
              </w:rPr>
              <w:t>089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AA88EE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F801D4C" w14:textId="6F7B8AC3" w:rsidR="0017540E" w:rsidRPr="00C60284" w:rsidRDefault="00791B57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16,663</w:t>
            </w:r>
          </w:p>
        </w:tc>
        <w:tc>
          <w:tcPr>
            <w:tcW w:w="270" w:type="dxa"/>
            <w:vAlign w:val="bottom"/>
          </w:tcPr>
          <w:p w14:paraId="30F0C879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04797F6" w14:textId="7D5737F6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765D71">
              <w:rPr>
                <w:rFonts w:ascii="Angsana New" w:hAnsi="Angsana New" w:cs="Angsana New"/>
                <w:b/>
                <w:sz w:val="27"/>
                <w:szCs w:val="27"/>
              </w:rPr>
              <w:t>1</w:t>
            </w:r>
            <w:r w:rsidRPr="00CB4BC6">
              <w:rPr>
                <w:rFonts w:ascii="Angsana New" w:hAnsi="Angsana New" w:cs="Angsana New"/>
                <w:b/>
                <w:sz w:val="27"/>
                <w:szCs w:val="27"/>
              </w:rPr>
              <w:t>4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CB4BC6">
              <w:rPr>
                <w:rFonts w:ascii="Angsana New" w:hAnsi="Angsana New" w:cs="Angsana New"/>
                <w:b/>
                <w:sz w:val="27"/>
                <w:szCs w:val="27"/>
              </w:rPr>
              <w:t>950</w:t>
            </w:r>
          </w:p>
        </w:tc>
      </w:tr>
    </w:tbl>
    <w:p w14:paraId="675E4151" w14:textId="02361628" w:rsidR="006856B4" w:rsidRPr="00C60284" w:rsidRDefault="006856B4" w:rsidP="006856B4">
      <w:pPr>
        <w:rPr>
          <w:rFonts w:cs="Cordia New"/>
        </w:rPr>
      </w:pPr>
    </w:p>
    <w:p w14:paraId="300A7F6B" w14:textId="77777777" w:rsidR="006856B4" w:rsidRPr="00C60284" w:rsidRDefault="006856B4" w:rsidP="006856B4">
      <w:pPr>
        <w:rPr>
          <w:rFonts w:cstheme="minorBidi"/>
        </w:rPr>
      </w:pPr>
    </w:p>
    <w:p w14:paraId="580A2787" w14:textId="189B4CD9" w:rsidR="006856B4" w:rsidRPr="00C60284" w:rsidRDefault="006856B4" w:rsidP="006856B4">
      <w:pPr>
        <w:rPr>
          <w:rFonts w:cs="Arial"/>
          <w:cs/>
          <w:lang w:val="th-TH"/>
        </w:rPr>
      </w:pPr>
    </w:p>
    <w:p w14:paraId="18DFDC67" w14:textId="77777777" w:rsidR="006856B4" w:rsidRPr="00C60284" w:rsidRDefault="006856B4" w:rsidP="006856B4">
      <w:pPr>
        <w:rPr>
          <w:rFonts w:cstheme="minorBidi"/>
          <w:cs/>
          <w:lang w:val="th-TH"/>
        </w:rPr>
      </w:pPr>
    </w:p>
    <w:p w14:paraId="34A3ACF1" w14:textId="77777777" w:rsidR="006856B4" w:rsidRPr="00C60284" w:rsidRDefault="006856B4" w:rsidP="00DD770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6856B4" w:rsidRPr="00C60284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Default="0058207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582076">
        <w:rPr>
          <w:rFonts w:ascii="Angsana New" w:hAnsi="Angsana New" w:cs="Angsana New" w:hint="cs"/>
          <w:sz w:val="30"/>
          <w:szCs w:val="30"/>
          <w:u w:val="none"/>
          <w:cs/>
        </w:rPr>
        <w:t>ข้อมูลงบกระแสเงินสดเปิดเผยเพิ่มเติม</w:t>
      </w:r>
    </w:p>
    <w:p w14:paraId="63500000" w14:textId="0F1CE874" w:rsidR="00582076" w:rsidRPr="003A5E3D" w:rsidRDefault="00582076" w:rsidP="00582076">
      <w:pPr>
        <w:rPr>
          <w:rFonts w:asciiTheme="majorBidi" w:hAnsiTheme="majorBidi" w:cstheme="majorBidi"/>
          <w:sz w:val="30"/>
          <w:szCs w:val="30"/>
        </w:rPr>
      </w:pPr>
    </w:p>
    <w:p w14:paraId="493D4EA0" w14:textId="3A5200BE" w:rsidR="00582076" w:rsidRPr="00A712DB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17540E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2564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FFE3D25" w14:textId="77777777" w:rsidR="00582076" w:rsidRPr="003A5E3D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539"/>
        <w:gridCol w:w="988"/>
        <w:gridCol w:w="267"/>
        <w:gridCol w:w="995"/>
        <w:gridCol w:w="267"/>
        <w:gridCol w:w="993"/>
        <w:gridCol w:w="256"/>
        <w:gridCol w:w="1001"/>
      </w:tblGrid>
      <w:tr w:rsidR="00582076" w:rsidRPr="000718DA" w14:paraId="33D3D8C8" w14:textId="77777777" w:rsidTr="00B03A0E">
        <w:trPr>
          <w:trHeight w:hRule="exact" w:val="374"/>
        </w:trPr>
        <w:tc>
          <w:tcPr>
            <w:tcW w:w="2137" w:type="pct"/>
          </w:tcPr>
          <w:p w14:paraId="677C994B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1" w:type="pct"/>
          </w:tcPr>
          <w:p w14:paraId="3211BED2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6DD23955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4EE50D0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14:paraId="359F1ACC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076" w:rsidRPr="000718DA" w14:paraId="26A7FF15" w14:textId="77777777" w:rsidTr="00B03A0E">
        <w:trPr>
          <w:trHeight w:hRule="exact" w:val="374"/>
        </w:trPr>
        <w:tc>
          <w:tcPr>
            <w:tcW w:w="2137" w:type="pct"/>
          </w:tcPr>
          <w:p w14:paraId="61302DDF" w14:textId="77777777" w:rsidR="00582076" w:rsidRPr="000718DA" w:rsidRDefault="0058207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pct"/>
          </w:tcPr>
          <w:p w14:paraId="105CAD37" w14:textId="77777777" w:rsidR="00582076" w:rsidRPr="000718DA" w:rsidRDefault="0058207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E6DCB5B" w14:textId="1C44D6D5" w:rsidR="00582076" w:rsidRPr="000718DA" w:rsidRDefault="00CB4BC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51F3A9F" w14:textId="77777777" w:rsidR="00582076" w:rsidRPr="000718DA" w:rsidRDefault="0058207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18DA6C" w14:textId="59C0535D" w:rsidR="00582076" w:rsidRPr="000718DA" w:rsidRDefault="00CB4BC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26805A52" w14:textId="77777777" w:rsidR="00582076" w:rsidRPr="000718DA" w:rsidRDefault="0058207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515C3A6" w14:textId="76E1ABFC" w:rsidR="00582076" w:rsidRPr="000718DA" w:rsidRDefault="00CB4BC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4EFF7233" w14:textId="77777777" w:rsidR="00582076" w:rsidRPr="000718DA" w:rsidRDefault="0058207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8CCDF87" w14:textId="4FB33F29" w:rsidR="00582076" w:rsidRPr="000718DA" w:rsidRDefault="00CB4BC6" w:rsidP="00582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82076" w:rsidRPr="000718DA" w14:paraId="5C754524" w14:textId="77777777" w:rsidTr="00B03A0E">
        <w:trPr>
          <w:trHeight w:hRule="exact" w:val="374"/>
        </w:trPr>
        <w:tc>
          <w:tcPr>
            <w:tcW w:w="2137" w:type="pct"/>
          </w:tcPr>
          <w:p w14:paraId="15F19595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pct"/>
          </w:tcPr>
          <w:p w14:paraId="70043D82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6DB88FE5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2076" w:rsidRPr="000718DA" w14:paraId="244A039D" w14:textId="77777777" w:rsidTr="00B03A0E">
        <w:trPr>
          <w:trHeight w:hRule="exact" w:val="374"/>
        </w:trPr>
        <w:tc>
          <w:tcPr>
            <w:tcW w:w="2137" w:type="pct"/>
          </w:tcPr>
          <w:p w14:paraId="19EA6726" w14:textId="77777777" w:rsidR="00582076" w:rsidRPr="000718DA" w:rsidRDefault="00582076" w:rsidP="00DC0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91" w:type="pct"/>
          </w:tcPr>
          <w:p w14:paraId="5083D3F4" w14:textId="77777777" w:rsidR="00582076" w:rsidRPr="000718DA" w:rsidRDefault="00582076" w:rsidP="00B03A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6C67057D" w14:textId="26AB54FA" w:rsidR="00582076" w:rsidRPr="00713A1D" w:rsidRDefault="00107DD2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543,554</w:t>
            </w:r>
          </w:p>
        </w:tc>
        <w:tc>
          <w:tcPr>
            <w:tcW w:w="144" w:type="pct"/>
          </w:tcPr>
          <w:p w14:paraId="474A820C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BE718" w14:textId="1EA2B406" w:rsidR="00582076" w:rsidRPr="00713A1D" w:rsidRDefault="00107DD2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546,680</w:t>
            </w:r>
          </w:p>
        </w:tc>
        <w:tc>
          <w:tcPr>
            <w:tcW w:w="144" w:type="pct"/>
          </w:tcPr>
          <w:p w14:paraId="168D4A4E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56849DC" w14:textId="7E7FE7B9" w:rsidR="00582076" w:rsidRPr="00813756" w:rsidRDefault="00CB4BC6" w:rsidP="00E4169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76</w:t>
            </w:r>
            <w:r w:rsidR="00E4169B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592</w:t>
            </w:r>
          </w:p>
        </w:tc>
        <w:tc>
          <w:tcPr>
            <w:tcW w:w="138" w:type="pct"/>
          </w:tcPr>
          <w:p w14:paraId="4CE64740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39484348" w14:textId="3B9C5580" w:rsidR="00582076" w:rsidRPr="00813756" w:rsidRDefault="00765D71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65D7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</w:t>
            </w:r>
            <w:r w:rsidR="00CB4BC6"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</w:t>
            </w:r>
            <w:r w:rsidR="00CE4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CB4BC6"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402</w:t>
            </w:r>
          </w:p>
        </w:tc>
      </w:tr>
      <w:tr w:rsidR="00582076" w:rsidRPr="000718DA" w14:paraId="64B44621" w14:textId="77777777" w:rsidTr="00B03A0E">
        <w:trPr>
          <w:trHeight w:hRule="exact" w:val="374"/>
        </w:trPr>
        <w:tc>
          <w:tcPr>
            <w:tcW w:w="2137" w:type="pct"/>
          </w:tcPr>
          <w:p w14:paraId="46796B70" w14:textId="77777777" w:rsidR="00582076" w:rsidRPr="000718DA" w:rsidRDefault="00582076" w:rsidP="00DC0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291" w:type="pct"/>
          </w:tcPr>
          <w:p w14:paraId="3B1B7384" w14:textId="77777777" w:rsidR="00582076" w:rsidRPr="000718DA" w:rsidRDefault="00582076" w:rsidP="00B03A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72B61E7" w14:textId="2FA2B701" w:rsidR="00582076" w:rsidRPr="00713A1D" w:rsidRDefault="00107DD2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72,873</w:t>
            </w:r>
          </w:p>
        </w:tc>
        <w:tc>
          <w:tcPr>
            <w:tcW w:w="144" w:type="pct"/>
          </w:tcPr>
          <w:p w14:paraId="46579151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86EA552" w14:textId="3ED00E07" w:rsidR="00582076" w:rsidRPr="00713A1D" w:rsidRDefault="00107DD2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(34,037)</w:t>
            </w:r>
          </w:p>
        </w:tc>
        <w:tc>
          <w:tcPr>
            <w:tcW w:w="144" w:type="pct"/>
          </w:tcPr>
          <w:p w14:paraId="37C90CE9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701237B" w14:textId="148ABCFB" w:rsidR="00582076" w:rsidRPr="004822AF" w:rsidRDefault="00E4169B" w:rsidP="00E41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CB4BC6"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CB4BC6"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202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38" w:type="pct"/>
          </w:tcPr>
          <w:p w14:paraId="41BB018C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3E3725DC" w14:textId="499F1AD0" w:rsidR="00582076" w:rsidRPr="00813756" w:rsidRDefault="00CB4BC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</w:t>
            </w:r>
            <w:r w:rsidR="00CE4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880</w:t>
            </w:r>
          </w:p>
        </w:tc>
      </w:tr>
      <w:tr w:rsidR="00582076" w:rsidRPr="000718DA" w14:paraId="77D1FE12" w14:textId="77777777" w:rsidTr="00B03A0E">
        <w:trPr>
          <w:trHeight w:hRule="exact" w:val="374"/>
        </w:trPr>
        <w:tc>
          <w:tcPr>
            <w:tcW w:w="2137" w:type="pct"/>
          </w:tcPr>
          <w:p w14:paraId="1D439DB4" w14:textId="77777777" w:rsidR="00582076" w:rsidRPr="000718DA" w:rsidRDefault="00582076" w:rsidP="00DC0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291" w:type="pct"/>
          </w:tcPr>
          <w:p w14:paraId="4605B4BE" w14:textId="77777777" w:rsidR="00582076" w:rsidRPr="000718DA" w:rsidRDefault="00582076" w:rsidP="00B03A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3F3B942" w14:textId="2E14A87E" w:rsidR="00582076" w:rsidRPr="000718DA" w:rsidRDefault="00107DD2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616,427</w:t>
            </w:r>
          </w:p>
        </w:tc>
        <w:tc>
          <w:tcPr>
            <w:tcW w:w="144" w:type="pct"/>
          </w:tcPr>
          <w:p w14:paraId="181709D2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46E085E5" w14:textId="13BCA725" w:rsidR="00582076" w:rsidRPr="000718DA" w:rsidRDefault="00107DD2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512,643</w:t>
            </w:r>
          </w:p>
        </w:tc>
        <w:tc>
          <w:tcPr>
            <w:tcW w:w="144" w:type="pct"/>
          </w:tcPr>
          <w:p w14:paraId="2E7D7C68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F1A6FEF" w14:textId="5BFC0E4D" w:rsidR="00582076" w:rsidRPr="004822AF" w:rsidRDefault="00CB4BC6" w:rsidP="00E4169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7</w:t>
            </w:r>
            <w:r w:rsidR="00765D71" w:rsidRPr="00765D7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="00E4169B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65D71" w:rsidRPr="00765D7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Pr="00CB4BC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90</w:t>
            </w:r>
          </w:p>
        </w:tc>
        <w:tc>
          <w:tcPr>
            <w:tcW w:w="138" w:type="pct"/>
          </w:tcPr>
          <w:p w14:paraId="5444E89C" w14:textId="77777777" w:rsidR="00582076" w:rsidRPr="000718DA" w:rsidRDefault="00582076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29C78C4" w14:textId="534D2E5B" w:rsidR="00582076" w:rsidRPr="00813756" w:rsidRDefault="00765D71" w:rsidP="00B03A0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765D7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="00CB4BC6" w:rsidRPr="00CB4BC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Pr="00765D7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CE405F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="00CB4BC6" w:rsidRPr="00CB4BC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282</w:t>
            </w:r>
          </w:p>
        </w:tc>
      </w:tr>
    </w:tbl>
    <w:p w14:paraId="59F6C126" w14:textId="77777777" w:rsidR="003A5E3D" w:rsidRPr="003A5E3D" w:rsidRDefault="003A5E3D" w:rsidP="00582076">
      <w:pPr>
        <w:rPr>
          <w:rFonts w:asciiTheme="majorBidi" w:hAnsiTheme="majorBidi" w:cstheme="majorBidi"/>
          <w:sz w:val="30"/>
          <w:szCs w:val="30"/>
        </w:rPr>
      </w:pPr>
    </w:p>
    <w:p w14:paraId="17479111" w14:textId="34C80E33" w:rsidR="00944BF6" w:rsidRPr="00C60284" w:rsidRDefault="00944BF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038BE333" w14:textId="2897D573" w:rsidR="00944BF6" w:rsidRPr="00774C7F" w:rsidRDefault="00944BF6" w:rsidP="00944BF6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</w:p>
    <w:p w14:paraId="4CFCF6DE" w14:textId="32F15940" w:rsidR="0040560D" w:rsidRPr="00C60284" w:rsidRDefault="00B15265" w:rsidP="0040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="0040560D" w:rsidRPr="00C6028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D91032" w14:textId="77777777" w:rsidR="00944BF6" w:rsidRPr="003A5E3D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710"/>
        <w:gridCol w:w="1530"/>
        <w:gridCol w:w="270"/>
        <w:gridCol w:w="1440"/>
      </w:tblGrid>
      <w:tr w:rsidR="00944BF6" w:rsidRPr="00C60284" w14:paraId="2EC92AA4" w14:textId="77777777" w:rsidTr="00944BF6">
        <w:tc>
          <w:tcPr>
            <w:tcW w:w="2610" w:type="dxa"/>
            <w:vAlign w:val="bottom"/>
          </w:tcPr>
          <w:p w14:paraId="1C4F2010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8DCDBF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51ADA40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2339620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70133166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B5B05D9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FC2FF8" w14:textId="77777777" w:rsidR="00944BF6" w:rsidRPr="00C60284" w:rsidDel="00D43E7A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44BF6" w:rsidRPr="00C60284" w14:paraId="1A1D76CB" w14:textId="77777777" w:rsidTr="00944BF6">
        <w:tc>
          <w:tcPr>
            <w:tcW w:w="2610" w:type="dxa"/>
          </w:tcPr>
          <w:p w14:paraId="76759E7B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94DCAC6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8CB98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5772DD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0DE70AA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94DE34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4BF6" w:rsidRPr="00C60284" w14:paraId="23055E41" w14:textId="77777777" w:rsidTr="00944BF6">
        <w:tc>
          <w:tcPr>
            <w:tcW w:w="2610" w:type="dxa"/>
          </w:tcPr>
          <w:p w14:paraId="7762F92C" w14:textId="3ABFBA88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B4BC6" w:rsidRPr="00CB4BC6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AFE0C5D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2D1D88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D2CAC4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98B76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27E191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BF6" w:rsidRPr="00C60284" w14:paraId="1BF06E2A" w14:textId="77777777" w:rsidTr="00944BF6">
        <w:tc>
          <w:tcPr>
            <w:tcW w:w="2610" w:type="dxa"/>
          </w:tcPr>
          <w:p w14:paraId="1FFDB0A4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center"/>
          </w:tcPr>
          <w:p w14:paraId="626E52ED" w14:textId="56220E70" w:rsidR="00944BF6" w:rsidRPr="00C60284" w:rsidRDefault="00CB4BC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944BF6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center"/>
          </w:tcPr>
          <w:p w14:paraId="3D7035A6" w14:textId="156C82C0" w:rsidR="00944BF6" w:rsidRPr="00C60284" w:rsidRDefault="00765D71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CB4BC6"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14C6FC32" w14:textId="4C691004" w:rsidR="00944BF6" w:rsidRPr="00C60284" w:rsidRDefault="00CB4BC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326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30C5CA4E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EED865" w14:textId="0200D3BC" w:rsidR="00944BF6" w:rsidRPr="00C60284" w:rsidRDefault="00765D71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="00E326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CB4BC6"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44BF6" w:rsidRPr="00C60284" w14:paraId="786B4A19" w14:textId="77777777" w:rsidTr="00944BF6">
        <w:tc>
          <w:tcPr>
            <w:tcW w:w="2610" w:type="dxa"/>
          </w:tcPr>
          <w:p w14:paraId="71BF0211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พิเศษ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center"/>
          </w:tcPr>
          <w:p w14:paraId="47BF4AF3" w14:textId="249E7636" w:rsidR="00944BF6" w:rsidRPr="00C60284" w:rsidRDefault="00CB4BC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944BF6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center"/>
          </w:tcPr>
          <w:p w14:paraId="10AB2106" w14:textId="51933502" w:rsidR="00944BF6" w:rsidRPr="00C60284" w:rsidRDefault="00CB4BC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44BF6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101EA75E" w14:textId="0C9651C4" w:rsidR="00944BF6" w:rsidRPr="00C60284" w:rsidRDefault="00CB4BC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326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03077FDE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C11C66" w14:textId="59AE053E" w:rsidR="00944BF6" w:rsidRPr="00C60284" w:rsidRDefault="00CB4BC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E326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44BF6" w:rsidRPr="00C60284" w14:paraId="15F3C871" w14:textId="77777777" w:rsidTr="00944BF6">
        <w:tc>
          <w:tcPr>
            <w:tcW w:w="2610" w:type="dxa"/>
          </w:tcPr>
          <w:p w14:paraId="47069825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63078F0B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4077D67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629B2E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8077B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73D65F" w14:textId="585CD093" w:rsidR="00944BF6" w:rsidRPr="00C60284" w:rsidRDefault="00765D71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326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326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CB4BC6" w:rsidRPr="00CB4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45D46EE" w14:textId="77777777" w:rsidR="00944BF6" w:rsidRPr="00774C7F" w:rsidRDefault="00944BF6" w:rsidP="00944BF6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77FAD96C" w14:textId="45B09053" w:rsidR="001B310A" w:rsidRPr="00C60284" w:rsidRDefault="00944BF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0A948D0" w14:textId="77777777" w:rsidR="00944BF6" w:rsidRPr="00C60284" w:rsidRDefault="00944BF6" w:rsidP="00944BF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C60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2811DE4" w14:textId="1711B168" w:rsidR="00944BF6" w:rsidRPr="00C60284" w:rsidRDefault="00944BF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B0047" w:rsidRPr="00C60284" w14:paraId="392163E6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CA7B162" w14:textId="6CE6C556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784CE606" w14:textId="68D311D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60284" w14:paraId="1E2803B0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10241CD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5EA327BE" w14:textId="230A128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4388ECC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5D8E" w:rsidRPr="00C60284" w14:paraId="23DD9D3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002226D2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37FC6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3DA415A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709E45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1891AB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73D1F0A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24E0B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92451FE" w14:textId="21FA6986" w:rsidR="005C5D8E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58096C1D" w14:textId="28748523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7C8578B6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774D8B4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3D82A4C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A2B29" w14:textId="5E2CB2E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3469F7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023FF" w14:textId="3D012D64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864EF" w14:textId="2E58014E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A0F0C" w14:textId="3081118B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D7EF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5D8E" w:rsidRPr="00C60284" w14:paraId="7FE0611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07E5BACD" w14:textId="77777777" w:rsidR="005C5D8E" w:rsidRPr="00C60284" w:rsidRDefault="005C5D8E" w:rsidP="007125D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33C0033" w14:textId="7C557C4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5D8E" w:rsidRPr="00C60284" w14:paraId="063DF83A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5DF8C063" w14:textId="6C7E1D46" w:rsidR="005C5D8E" w:rsidRPr="00C60284" w:rsidRDefault="005C5D8E" w:rsidP="007125D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AF96F81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588D9F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E378407" w14:textId="26018BAF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63CD44B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0C40D" w14:textId="56A72B8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FE19D0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311A67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B952B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6D2DA8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E19C82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5ECC9FF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2688A1C" w14:textId="77777777" w:rsidR="005C5D8E" w:rsidRPr="00C60284" w:rsidRDefault="005C5D8E" w:rsidP="0071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F87211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34B1A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E0E9102" w14:textId="743DC674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F05994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DBF09" w14:textId="46A938AF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F696C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0360A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06DBF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81D715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0A362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6F7E355D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B21448E" w14:textId="77777777" w:rsidR="005C5D8E" w:rsidRPr="00C60284" w:rsidRDefault="005C5D8E" w:rsidP="0071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64FF185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99857E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3F177EB" w14:textId="1094DAC6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85B31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927546" w14:textId="73A971F5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A9BE7E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FDCD3B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C79732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E7F112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0BD884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7EF7DC2D" w14:textId="77777777" w:rsidTr="00774C7F">
        <w:trPr>
          <w:trHeight w:val="1050"/>
        </w:trPr>
        <w:tc>
          <w:tcPr>
            <w:tcW w:w="2261" w:type="dxa"/>
            <w:shd w:val="clear" w:color="auto" w:fill="auto"/>
          </w:tcPr>
          <w:p w14:paraId="4279A9BE" w14:textId="2D5685DC" w:rsidR="005C5D8E" w:rsidRDefault="005C5D8E" w:rsidP="007125D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57D222D3" w14:textId="34293EAF" w:rsidR="005C5D8E" w:rsidRPr="00C60284" w:rsidRDefault="005C5D8E" w:rsidP="007125D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0BD45EEE" w14:textId="01BF37B3" w:rsidR="005C5D8E" w:rsidRPr="00592D3A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7856F719" w14:textId="77777777" w:rsidR="005C5D8E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9DB7EA" w14:textId="51A31484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2C8E4C4A" w14:textId="77777777" w:rsidR="005C5D8E" w:rsidRPr="00CB4BC6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130993" w14:textId="1235947D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31B00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94DF4" w14:textId="08F5F43C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74B070" w14:textId="35915060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C97BBF" w14:textId="43AE52DC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AEECC" w14:textId="064AD816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</w:tr>
      <w:tr w:rsidR="005C5D8E" w:rsidRPr="00C60284" w14:paraId="2B0CBD5F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05C6A2E9" w14:textId="77777777" w:rsidR="005C5D8E" w:rsidRPr="00C60284" w:rsidRDefault="005C5D8E" w:rsidP="007125D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30648229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B46514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AE23D9B" w14:textId="3B52708B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AA7510A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622D8F" w14:textId="6A11744B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7AC760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F949B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C33B9F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C3810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3A84FD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76CE39BA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22C9A8B9" w14:textId="77777777" w:rsidR="005C5D8E" w:rsidRPr="00C60284" w:rsidRDefault="005C5D8E" w:rsidP="007125D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- ตราสารหนี้</w:t>
            </w:r>
          </w:p>
        </w:tc>
        <w:tc>
          <w:tcPr>
            <w:tcW w:w="1260" w:type="dxa"/>
            <w:vAlign w:val="bottom"/>
          </w:tcPr>
          <w:p w14:paraId="2D5A986D" w14:textId="496E59D2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</w:tcPr>
          <w:p w14:paraId="6603568E" w14:textId="77777777" w:rsidR="005C5D8E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965190" w14:textId="77968F46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3C2611D" w14:textId="77777777" w:rsidR="005C5D8E" w:rsidRPr="00CB4BC6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C3AB20" w14:textId="3FDCC6C6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8ABBC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314595" w14:textId="0467B610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0BA704" w14:textId="65F132F3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56BBCA" w14:textId="5A64CC63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648850" w14:textId="36B8224E" w:rsidR="005C5D8E" w:rsidRPr="00592D3A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5C5D8E" w:rsidRPr="00C60284" w14:paraId="760AF61E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1B700E67" w14:textId="63824137" w:rsidR="005C5D8E" w:rsidRPr="00C60284" w:rsidRDefault="005C5D8E" w:rsidP="00367AE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- ตราสา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E5330D" w14:textId="051DA109" w:rsidR="005C5D8E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3D883FD" w14:textId="77777777" w:rsidR="005C5D8E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444F3" w14:textId="291C759B" w:rsidR="005C5D8E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F77E4C6" w14:textId="77777777" w:rsidR="005C5D8E" w:rsidRPr="00765D71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360633" w14:textId="23145E71" w:rsidR="005C5D8E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8D043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7A4607" w14:textId="2299E3B7" w:rsidR="005C5D8E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A2EE57" w14:textId="04C19E27" w:rsidR="005C5D8E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C84EE6" w14:textId="7D72F645" w:rsidR="005C5D8E" w:rsidRPr="00367AE8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B81BB0" w14:textId="200809C9" w:rsidR="005C5D8E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5C5D8E" w:rsidRPr="00C60284" w14:paraId="62B9421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60899E83" w14:textId="54713A34" w:rsidR="005C5D8E" w:rsidRPr="008D0506" w:rsidRDefault="006C4A00" w:rsidP="00367AE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5C5D8E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2F0DE" w14:textId="1033ECD3" w:rsidR="005C5D8E" w:rsidRPr="008D0506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D050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1,578</w:t>
            </w:r>
          </w:p>
        </w:tc>
        <w:tc>
          <w:tcPr>
            <w:tcW w:w="180" w:type="dxa"/>
          </w:tcPr>
          <w:p w14:paraId="615BFCBF" w14:textId="77777777" w:rsidR="005C5D8E" w:rsidRPr="008D0506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F2FFF" w14:textId="3169460E" w:rsidR="005C5D8E" w:rsidRPr="00AD4FF6" w:rsidRDefault="00AD4FF6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F579AA6" w14:textId="77777777" w:rsidR="005C5D8E" w:rsidRPr="008D0506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0F7B8" w14:textId="160A762F" w:rsidR="005C5D8E" w:rsidRPr="008D0506" w:rsidRDefault="00AD4FF6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C1C85" w14:textId="77777777" w:rsidR="005C5D8E" w:rsidRPr="008D0506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1EE983" w14:textId="77777777" w:rsidR="005C5D8E" w:rsidRPr="008D0506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D0BCE" w14:textId="77777777" w:rsidR="005C5D8E" w:rsidRPr="008D0506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9E451B" w14:textId="77777777" w:rsidR="005C5D8E" w:rsidRPr="008D0506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0B9E01" w14:textId="77777777" w:rsidR="005C5D8E" w:rsidRPr="008D0506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C5D8E" w:rsidRPr="00C60284" w14:paraId="132933AB" w14:textId="77777777" w:rsidTr="00774C7F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15CE7A5D" w14:textId="77777777" w:rsidR="005C5D8E" w:rsidRPr="00C60284" w:rsidRDefault="005C5D8E" w:rsidP="00367AE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390F30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569596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087045" w14:textId="7CC0179B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52547A9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C7B3A6" w14:textId="67DE45B6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43C410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5A088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F2A51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6E384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DD109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23E840A1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2EAFE217" w14:textId="77777777" w:rsidR="005C5D8E" w:rsidRPr="00C60284" w:rsidRDefault="005C5D8E" w:rsidP="00367AE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C816453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AA69DE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F28111" w14:textId="44B58B36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1AB67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E5CDD" w14:textId="123B087F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4D7583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A1D34A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1DF58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C32D1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4D190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4A993188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40BE1140" w14:textId="77777777" w:rsidR="005C5D8E" w:rsidRPr="00C60284" w:rsidRDefault="005C5D8E" w:rsidP="0053426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6A89373" w14:textId="160E3340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B8F28BF" w14:textId="77777777" w:rsidR="005C5D8E" w:rsidRPr="00765D71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1C2D7C65" w14:textId="1A90440B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3C435F2E" w14:textId="77777777" w:rsidR="005C5D8E" w:rsidRPr="00765D71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09EB76" w14:textId="20356A7F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4F9ACD42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12A15" w14:textId="792E681F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2D928F" w14:textId="260F2F23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70AA5DB5" w14:textId="0C29A36A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277AA8" w14:textId="5A02F514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5C5D8E" w:rsidRPr="00C60284" w14:paraId="542B131D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20E1894" w14:textId="77777777" w:rsidR="005C5D8E" w:rsidRPr="00C60284" w:rsidRDefault="005C5D8E" w:rsidP="00367AE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21D1CE5E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7E0614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E6B582" w14:textId="2E1AFD8E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F792529" w14:textId="77777777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CDE909" w14:textId="7FA747C4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71C993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ED4F0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B8CD0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12D5E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8B602" w14:textId="777777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294EC0D7" w14:textId="77777777" w:rsidTr="00774C7F">
        <w:trPr>
          <w:trHeight w:val="713"/>
        </w:trPr>
        <w:tc>
          <w:tcPr>
            <w:tcW w:w="2261" w:type="dxa"/>
            <w:shd w:val="clear" w:color="auto" w:fill="auto"/>
          </w:tcPr>
          <w:p w14:paraId="66EBAB1B" w14:textId="77777777" w:rsidR="007B0591" w:rsidRDefault="005C5D8E" w:rsidP="007B05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 w:rsidR="007B0591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138915B5" w14:textId="7A1021F1" w:rsidR="005C5D8E" w:rsidRPr="00C60284" w:rsidRDefault="007B0591" w:rsidP="007B059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5B149C" w14:textId="313EFCA6" w:rsidR="005C5D8E" w:rsidRPr="00C60284" w:rsidRDefault="005C5D8E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80" w:type="dxa"/>
          </w:tcPr>
          <w:p w14:paraId="6EDC37CB" w14:textId="77777777" w:rsidR="005C5D8E" w:rsidRDefault="005C5D8E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E6CFE" w14:textId="69BC10C5" w:rsidR="005C5D8E" w:rsidRPr="00C60284" w:rsidRDefault="005C5D8E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49F8C0E" w14:textId="77777777" w:rsidR="005C5D8E" w:rsidRPr="00CB4BC6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BBBB0E" w14:textId="75937294" w:rsidR="005C5D8E" w:rsidRPr="00C60284" w:rsidRDefault="005C5D8E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3C90C" w14:textId="77777777" w:rsidR="005C5D8E" w:rsidRPr="00C60284" w:rsidRDefault="005C5D8E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E9568" w14:textId="439E5C48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E04E1" w14:textId="41D31DA4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04E0D" w14:textId="08AFD377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205A0" w14:textId="326D6B4C" w:rsidR="005C5D8E" w:rsidRPr="00C60284" w:rsidRDefault="005C5D8E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AD4FF6" w:rsidRPr="00C60284" w14:paraId="7017BFB0" w14:textId="77777777" w:rsidTr="00774C7F">
        <w:trPr>
          <w:trHeight w:val="351"/>
        </w:trPr>
        <w:tc>
          <w:tcPr>
            <w:tcW w:w="2261" w:type="dxa"/>
            <w:shd w:val="clear" w:color="auto" w:fill="auto"/>
          </w:tcPr>
          <w:p w14:paraId="09841C32" w14:textId="10A3CBE4" w:rsidR="00AD4FF6" w:rsidRPr="00C60284" w:rsidRDefault="006C4A00" w:rsidP="00AD4FF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AD4FF6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="00AD4FF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="00AD4FF6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A64D6" w14:textId="36F9176E" w:rsidR="00AD4FF6" w:rsidRPr="00AD4FF6" w:rsidRDefault="00AD4FF6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D4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</w:t>
            </w:r>
          </w:p>
        </w:tc>
        <w:tc>
          <w:tcPr>
            <w:tcW w:w="180" w:type="dxa"/>
          </w:tcPr>
          <w:p w14:paraId="573B21D5" w14:textId="77777777" w:rsidR="00AD4FF6" w:rsidRPr="00AD4FF6" w:rsidRDefault="00AD4FF6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DDC25" w14:textId="36B03901" w:rsidR="00AD4FF6" w:rsidRPr="00AD4FF6" w:rsidRDefault="00AD4FF6" w:rsidP="00ED2E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F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7434344" w14:textId="77777777" w:rsidR="00AD4FF6" w:rsidRPr="00AD4FF6" w:rsidRDefault="00AD4FF6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88104" w14:textId="7C11171A" w:rsidR="00AD4FF6" w:rsidRPr="00AD4FF6" w:rsidRDefault="00AD4FF6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D4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A2CDB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977C16" w14:textId="77777777" w:rsidR="00AD4FF6" w:rsidRDefault="00AD4FF6" w:rsidP="003F03E1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80507A" w14:textId="77777777" w:rsidR="00AD4FF6" w:rsidRPr="00CB4BC6" w:rsidRDefault="00AD4FF6" w:rsidP="003F03E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9C3529" w14:textId="77777777" w:rsidR="00AD4FF6" w:rsidRDefault="00AD4FF6" w:rsidP="003F03E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B01B65" w14:textId="77777777" w:rsidR="00AD4FF6" w:rsidRPr="00AD4FF6" w:rsidRDefault="00AD4FF6" w:rsidP="003F03E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4D48B94B" w14:textId="77777777" w:rsidR="00F87E9C" w:rsidRPr="00C60284" w:rsidRDefault="00F87E9C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3DE99403" w14:textId="77777777" w:rsidR="00AD4FF6" w:rsidRDefault="00AD4FF6" w:rsidP="00F87E9C"/>
    <w:p w14:paraId="63358949" w14:textId="77777777" w:rsidR="00AD4FF6" w:rsidRDefault="00AD4FF6" w:rsidP="00F87E9C"/>
    <w:p w14:paraId="208064B6" w14:textId="77777777" w:rsidR="00AD4FF6" w:rsidRDefault="00AD4FF6" w:rsidP="00F87E9C"/>
    <w:p w14:paraId="55C82948" w14:textId="77777777" w:rsidR="00AD4FF6" w:rsidRDefault="00AD4FF6" w:rsidP="00F87E9C"/>
    <w:p w14:paraId="2DE3DF3D" w14:textId="77777777" w:rsidR="00AD4FF6" w:rsidRDefault="00AD4FF6" w:rsidP="00F87E9C"/>
    <w:p w14:paraId="59373B16" w14:textId="77777777" w:rsidR="00AD4FF6" w:rsidRDefault="00AD4FF6" w:rsidP="00F87E9C"/>
    <w:p w14:paraId="2F2F2D23" w14:textId="77777777" w:rsidR="00AD4FF6" w:rsidRDefault="00AD4FF6" w:rsidP="00F87E9C"/>
    <w:p w14:paraId="1057CAFD" w14:textId="77777777" w:rsidR="00AD4FF6" w:rsidRDefault="00AD4FF6" w:rsidP="00F87E9C"/>
    <w:p w14:paraId="5DB669C9" w14:textId="77777777" w:rsidR="00AD4FF6" w:rsidRDefault="00AD4FF6" w:rsidP="00F87E9C"/>
    <w:p w14:paraId="75622409" w14:textId="77777777" w:rsidR="00AD4FF6" w:rsidRDefault="00AD4FF6" w:rsidP="00F87E9C"/>
    <w:p w14:paraId="073F79F9" w14:textId="77777777" w:rsidR="00AD4FF6" w:rsidRDefault="00AD4FF6" w:rsidP="00F87E9C"/>
    <w:p w14:paraId="3BA2A9E3" w14:textId="77777777" w:rsidR="00AD4FF6" w:rsidRDefault="00AD4FF6" w:rsidP="00F87E9C"/>
    <w:p w14:paraId="6F3E8823" w14:textId="77777777" w:rsidR="00AD4FF6" w:rsidRDefault="00AD4FF6" w:rsidP="00F87E9C"/>
    <w:p w14:paraId="1DF8D467" w14:textId="77777777" w:rsidR="00AD4FF6" w:rsidRDefault="00AD4FF6" w:rsidP="00F87E9C"/>
    <w:p w14:paraId="0C7AF82A" w14:textId="77777777" w:rsidR="00AD4FF6" w:rsidRDefault="00AD4FF6" w:rsidP="00F87E9C"/>
    <w:p w14:paraId="631F9CAC" w14:textId="77777777" w:rsidR="00AD4FF6" w:rsidRDefault="00AD4FF6" w:rsidP="00F87E9C"/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4D7197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4FF6" w:rsidRPr="00C60284" w14:paraId="169851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D89FDDB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C8F13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569C7E9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362700CC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11567312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C892EAA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7777777" w:rsidR="00AD4FF6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2E1213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1C40CF4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6931BB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ECE69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4FF6" w:rsidRPr="00C60284" w14:paraId="446F7DB3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6C73A966" w14:textId="77777777" w:rsidR="00AD4FF6" w:rsidRPr="00C60284" w:rsidRDefault="00AD4FF6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2C369143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4FF6" w:rsidRPr="00C60284" w14:paraId="0F9320F6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04360503" w14:textId="77777777" w:rsidR="00AD4FF6" w:rsidRPr="00C60284" w:rsidRDefault="00AD4FF6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76AF4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F8CC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389B5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AB30E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806D95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F8A84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5B5EC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5046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AA6B5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E399E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0C389F09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643724" w14:textId="77777777" w:rsidR="00AD4FF6" w:rsidRPr="00C60284" w:rsidRDefault="00AD4FF6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1A415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9C11E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29798C3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8C13823" w14:textId="538ECD47" w:rsidR="00AD4FF6" w:rsidRPr="00C60284" w:rsidRDefault="00AD4FF6" w:rsidP="00AD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37937221" w14:textId="2186A97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7CD8BAE4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DFF61" w14:textId="64827BE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024D249E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A329A0F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2584FEE0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3C18FBE9" w:rsidR="00AD4FF6" w:rsidRPr="00C60284" w:rsidRDefault="00AD4FF6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0002DA5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3282AF2" w14:textId="286611FC" w:rsidR="000D60B1" w:rsidRPr="00C60284" w:rsidRDefault="000D60B1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7046957" w14:textId="1A5A4D92" w:rsidR="000D60B1" w:rsidRPr="00C60284" w:rsidRDefault="000D60B1" w:rsidP="00ED2E59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155E9B88" w:rsidR="000D60B1" w:rsidRPr="00C60284" w:rsidRDefault="000D60B1" w:rsidP="007C4A97">
            <w:pPr>
              <w:pStyle w:val="acctfourfigures"/>
              <w:tabs>
                <w:tab w:val="clear" w:pos="765"/>
                <w:tab w:val="left" w:pos="808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1" w:type="dxa"/>
            <w:vAlign w:val="bottom"/>
          </w:tcPr>
          <w:p w14:paraId="3252BC24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88526" w14:textId="69815A70" w:rsidR="000D60B1" w:rsidRPr="00C60284" w:rsidRDefault="000D60B1" w:rsidP="00ED2E59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22777712" w:rsidR="000D60B1" w:rsidRPr="00C60284" w:rsidRDefault="000D60B1" w:rsidP="00743D76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5C1FB518" w:rsidR="000D60B1" w:rsidRPr="00C60284" w:rsidRDefault="000D60B1" w:rsidP="00743D76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47734577" w:rsidR="000D60B1" w:rsidRPr="00C60284" w:rsidRDefault="000D60B1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6984FE6C" w:rsidR="000D60B1" w:rsidRPr="00C60284" w:rsidRDefault="00743D76" w:rsidP="00672EEC">
            <w:pPr>
              <w:pStyle w:val="acctfourfigures"/>
              <w:tabs>
                <w:tab w:val="clear" w:pos="765"/>
                <w:tab w:val="left" w:pos="629"/>
                <w:tab w:val="left" w:pos="71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672E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0D60B1"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D60B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D60B1"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0D60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D60B1"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0D60B1" w:rsidRPr="00C60284" w14:paraId="156D02FE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339DF7A" w14:textId="77777777" w:rsidR="000D60B1" w:rsidRPr="00C60284" w:rsidRDefault="000D60B1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0E3F48E7" w14:textId="77777777" w:rsidR="000D60B1" w:rsidRPr="00C60284" w:rsidRDefault="000D60B1" w:rsidP="00ED2E59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DC89E1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3A24CEA" w14:textId="77777777" w:rsidR="000D60B1" w:rsidRPr="00C60284" w:rsidRDefault="000D60B1" w:rsidP="00ED2E59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46D6E1F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266F2F" w14:textId="77777777" w:rsidR="000D60B1" w:rsidRPr="00C60284" w:rsidRDefault="000D60B1" w:rsidP="00ED2E59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842255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602ED" w14:textId="77777777" w:rsidR="000D60B1" w:rsidRPr="00C60284" w:rsidRDefault="000D60B1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4B153E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7AA883" w14:textId="77777777" w:rsidR="000D60B1" w:rsidRPr="00C60284" w:rsidRDefault="000D60B1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9FA43F" w14:textId="77777777" w:rsidR="000D60B1" w:rsidRPr="00C60284" w:rsidRDefault="000D60B1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6DED5384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53E26F42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30D3263F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6F0E9D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905AB3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6F471AD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B9BBDB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8C1BB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D28D5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743DA2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6D49EB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97C96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7A9D293A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3C2E33BC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- ตราสา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8375D6" w14:textId="77777777" w:rsidR="000D60B1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54C689B" w14:textId="77777777" w:rsidR="000D60B1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608A9" w14:textId="77777777" w:rsidR="000D60B1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296E2BB" w14:textId="77777777" w:rsidR="000D60B1" w:rsidRPr="00765D71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8507A3" w14:textId="77777777" w:rsidR="000D60B1" w:rsidRDefault="000D60B1" w:rsidP="00ED2E59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2BAAE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405D1C" w14:textId="77777777" w:rsidR="000D60B1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40C1FA" w14:textId="77777777" w:rsidR="000D60B1" w:rsidRDefault="000D60B1" w:rsidP="00743D76">
            <w:pPr>
              <w:pStyle w:val="acctfourfigures"/>
              <w:tabs>
                <w:tab w:val="clear" w:pos="765"/>
                <w:tab w:val="decimal" w:pos="269"/>
                <w:tab w:val="left" w:pos="359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5E869C" w14:textId="77777777" w:rsidR="000D60B1" w:rsidRPr="00367AE8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5EF300" w14:textId="77777777" w:rsidR="000D60B1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0D60B1" w:rsidRPr="00C60284" w14:paraId="0534651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7A439B4A" w14:textId="26DD05A9" w:rsidR="000D60B1" w:rsidRPr="008D0506" w:rsidRDefault="006C4A00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D60B1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96497" w14:textId="17BD514E" w:rsidR="000D60B1" w:rsidRPr="008D0506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D050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180" w:type="dxa"/>
            <w:vAlign w:val="bottom"/>
          </w:tcPr>
          <w:p w14:paraId="1384AE54" w14:textId="77777777" w:rsidR="000D60B1" w:rsidRPr="008D0506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208C34" w14:textId="77777777" w:rsidR="000D60B1" w:rsidRPr="00AD4FF6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AF8FDD" w14:textId="77777777" w:rsidR="000D60B1" w:rsidRPr="008D0506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EFD7C" w14:textId="453BCE83" w:rsidR="000D60B1" w:rsidRPr="008D0506" w:rsidRDefault="000D60B1" w:rsidP="00ED2E59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F3C9D" w14:textId="77777777" w:rsidR="000D60B1" w:rsidRPr="008D0506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52035" w14:textId="77777777" w:rsidR="000D60B1" w:rsidRPr="008D0506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194E8" w14:textId="77777777" w:rsidR="000D60B1" w:rsidRPr="008D0506" w:rsidRDefault="000D60B1" w:rsidP="00743D7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A414E" w14:textId="77777777" w:rsidR="000D60B1" w:rsidRPr="008D0506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180995" w14:textId="77777777" w:rsidR="000D60B1" w:rsidRPr="008D0506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D60B1" w:rsidRPr="00C60284" w14:paraId="6B0787A5" w14:textId="77777777" w:rsidTr="00774C7F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46179DB1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30963D3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2C4FE7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34E5E4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33CD5FE7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EBB2A4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30EE0E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6F63C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5B0F7FEB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8E4FFA0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342F8DBE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5D8C17" w14:textId="77777777" w:rsidR="000D60B1" w:rsidRPr="00765D71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D40E91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  <w:vAlign w:val="bottom"/>
          </w:tcPr>
          <w:p w14:paraId="7C3FC410" w14:textId="77777777" w:rsidR="000D60B1" w:rsidRPr="00765D71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518F87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FBEF4F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86532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EEEB2E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13083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6EBB2D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0D60B1" w:rsidRPr="00C60284" w14:paraId="0B61E365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CAB51A7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53687A77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0D60B1" w:rsidRPr="00C60284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FF96E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0B76B6F9" w14:textId="77777777" w:rsidTr="00774C7F">
        <w:trPr>
          <w:trHeight w:val="713"/>
        </w:trPr>
        <w:tc>
          <w:tcPr>
            <w:tcW w:w="2261" w:type="dxa"/>
            <w:shd w:val="clear" w:color="auto" w:fill="auto"/>
          </w:tcPr>
          <w:p w14:paraId="298B1D43" w14:textId="77777777" w:rsidR="000D60B1" w:rsidRDefault="000D60B1" w:rsidP="000D60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455D5C61" w14:textId="58EE52CE" w:rsidR="000D60B1" w:rsidRPr="00C60284" w:rsidRDefault="000D60B1" w:rsidP="000D60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ADC20B" w14:textId="4DEAF53B" w:rsidR="000D60B1" w:rsidRPr="00C60284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9F9DA72" w14:textId="77777777" w:rsidR="000D60B1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DEE9A" w14:textId="77777777" w:rsidR="000D60B1" w:rsidRPr="00C60284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FF763B5" w14:textId="77777777" w:rsidR="000D60B1" w:rsidRPr="00CB4BC6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B907D2" w14:textId="6D9E5E10" w:rsidR="000D60B1" w:rsidRPr="00C60284" w:rsidRDefault="000D60B1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E0CD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5E653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1CD6E" w14:textId="5D01E46F" w:rsidR="000D60B1" w:rsidRPr="00C60284" w:rsidRDefault="000D60B1" w:rsidP="00743D76">
            <w:pPr>
              <w:pStyle w:val="acctfourfigures"/>
              <w:tabs>
                <w:tab w:val="clear" w:pos="765"/>
                <w:tab w:val="left" w:pos="359"/>
                <w:tab w:val="left" w:pos="58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2AF2F" w14:textId="77777777" w:rsidR="000D60B1" w:rsidRPr="00C60284" w:rsidRDefault="000D60B1" w:rsidP="00743D7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756B9" w14:textId="5FF80AC9" w:rsidR="000D60B1" w:rsidRPr="00C60284" w:rsidRDefault="000D60B1" w:rsidP="00743D7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0D60B1" w:rsidRPr="00C60284" w14:paraId="203FFF23" w14:textId="77777777" w:rsidTr="00774C7F">
        <w:trPr>
          <w:trHeight w:val="351"/>
        </w:trPr>
        <w:tc>
          <w:tcPr>
            <w:tcW w:w="2261" w:type="dxa"/>
            <w:shd w:val="clear" w:color="auto" w:fill="auto"/>
          </w:tcPr>
          <w:p w14:paraId="64563809" w14:textId="397BF36A" w:rsidR="000D60B1" w:rsidRPr="00C60284" w:rsidRDefault="006C4A00" w:rsidP="000D60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D60B1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="000D60B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="000D60B1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09958" w14:textId="19FE9494" w:rsidR="000D60B1" w:rsidRPr="00AD4FF6" w:rsidRDefault="000D60B1" w:rsidP="00ED2E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D4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43F7AA46" w14:textId="77777777" w:rsidR="000D60B1" w:rsidRPr="00AD4FF6" w:rsidRDefault="000D60B1" w:rsidP="000D60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C0916" w14:textId="77777777" w:rsidR="000D60B1" w:rsidRPr="00AD4FF6" w:rsidRDefault="000D60B1" w:rsidP="00ED2E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F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30559AB" w14:textId="77777777" w:rsidR="000D60B1" w:rsidRPr="00AD4FF6" w:rsidRDefault="000D60B1" w:rsidP="000D60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DFCAB" w14:textId="54318DAF" w:rsidR="000D60B1" w:rsidRPr="00AD4FF6" w:rsidRDefault="000D60B1" w:rsidP="00ED2E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D4F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2F639" w14:textId="77777777" w:rsidR="000D60B1" w:rsidRPr="00C60284" w:rsidRDefault="000D60B1" w:rsidP="000D60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CDB32" w14:textId="77777777" w:rsidR="000D60B1" w:rsidRDefault="000D60B1" w:rsidP="000D60B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1FBFB" w14:textId="77777777" w:rsidR="000D60B1" w:rsidRPr="00CB4BC6" w:rsidRDefault="000D60B1" w:rsidP="000D60B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6CBED3" w14:textId="77777777" w:rsidR="000D60B1" w:rsidRDefault="000D60B1" w:rsidP="000D60B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17B31" w14:textId="77777777" w:rsidR="000D60B1" w:rsidRPr="00AD4FF6" w:rsidRDefault="000D60B1" w:rsidP="000D60B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79F94D22" w14:textId="4C28D136" w:rsidR="00F87E9C" w:rsidRDefault="00F87E9C" w:rsidP="00F87E9C">
      <w:r w:rsidRPr="00C60284"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79"/>
        <w:gridCol w:w="11"/>
        <w:gridCol w:w="979"/>
        <w:gridCol w:w="11"/>
      </w:tblGrid>
      <w:tr w:rsidR="00333148" w:rsidRPr="00C60284" w14:paraId="300EE51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382825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2"/>
          </w:tcPr>
          <w:p w14:paraId="50CEFEB9" w14:textId="4193100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5CF7C90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46783E3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0DF76BB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7EB497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EC7E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3148" w:rsidRPr="00C60284" w14:paraId="0CD5748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28E8D349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FE7003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6A1BEA6B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4BFD0813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452BAEBF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7DBBA2B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81C2DD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41D5774" w14:textId="77777777" w:rsidR="00333148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14B0B55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A2986E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629EE0B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19DDB7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F911E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31F66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5F17B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CDDA6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401EF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F003F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62E52CDA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73E4F9D2" w14:textId="77777777" w:rsidR="00333148" w:rsidRPr="00C60284" w:rsidRDefault="00333148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3250DAC3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3148" w:rsidRPr="00C60284" w14:paraId="4820F5C7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0CF68203" w14:textId="512DD3E2" w:rsidR="00333148" w:rsidRPr="00C60284" w:rsidRDefault="00333148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7E6664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DE28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D17DB6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74935D8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A36C20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77B42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46522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CA2E7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465104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42D479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62AA0E60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33819F6C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ECDBAB2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7FE495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670D829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22160EF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90619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D344E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CC594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898A1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83DFC9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D2D01C8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400934E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30F665F9" w14:textId="35032FB8" w:rsidR="0083320B" w:rsidRPr="00C60284" w:rsidRDefault="0083320B" w:rsidP="0083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7B2C6EA" w14:textId="17B733A3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85E776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4C0D556F" w14:textId="62314880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6936CAD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BCEB29" w14:textId="77D5DAA1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965437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29B764" w14:textId="200B9813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6D6971" w14:textId="49641878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730678" w14:textId="5F1F2890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ECBEB29" w14:textId="00F8AD5B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72D8E829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49EB7CE8" w14:textId="77777777" w:rsidR="00107DD2" w:rsidRDefault="0083320B" w:rsidP="00107DD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 w:rsidR="00107DD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3C3F2D74" w14:textId="6A23A27A" w:rsidR="0083320B" w:rsidRPr="00C60284" w:rsidRDefault="00107DD2" w:rsidP="00107DD2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</w:tcPr>
          <w:p w14:paraId="49FEF551" w14:textId="77777777" w:rsidR="0083320B" w:rsidRDefault="0083320B" w:rsidP="00095D48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0D15E" w14:textId="77777777" w:rsidR="00107DD2" w:rsidRDefault="00107DD2" w:rsidP="00095D48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F8312" w14:textId="741D061F" w:rsidR="0083320B" w:rsidRPr="0083320B" w:rsidRDefault="0083320B" w:rsidP="00095D48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41431C3" w14:textId="77777777" w:rsidR="0083320B" w:rsidRPr="00C60284" w:rsidRDefault="0083320B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5F914" w14:textId="53AC3758" w:rsidR="0083320B" w:rsidRPr="00C60284" w:rsidRDefault="0083320B" w:rsidP="00E83D91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6F15C31" w14:textId="77777777" w:rsidR="0083320B" w:rsidRPr="00C60284" w:rsidRDefault="0083320B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6A9B2C" w14:textId="435F6280" w:rsidR="0083320B" w:rsidRPr="00C60284" w:rsidRDefault="0083320B" w:rsidP="00E83D91">
            <w:pPr>
              <w:pStyle w:val="acctfourfigures"/>
              <w:tabs>
                <w:tab w:val="clear" w:pos="765"/>
                <w:tab w:val="left" w:pos="602"/>
              </w:tabs>
              <w:spacing w:line="240" w:lineRule="atLeast"/>
              <w:ind w:right="-3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F9285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34C040" w14:textId="4909BDAE" w:rsidR="0083320B" w:rsidRPr="00C60284" w:rsidRDefault="0083320B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C0191C" w14:textId="4DD09455" w:rsidR="0083320B" w:rsidRPr="00C60284" w:rsidRDefault="0083320B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C903A6A" w14:textId="7CE29572" w:rsidR="0083320B" w:rsidRPr="00C60284" w:rsidRDefault="0083320B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35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1DB5EC" w14:textId="4DE6C114" w:rsidR="0083320B" w:rsidRPr="00C60284" w:rsidRDefault="0083320B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3320B" w:rsidRPr="00C60284" w14:paraId="71422094" w14:textId="77777777" w:rsidTr="001D5E98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4F92E3C4" w14:textId="3813D031" w:rsidR="0083320B" w:rsidRPr="00C60284" w:rsidRDefault="0083320B" w:rsidP="0083320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5138B18A" w14:textId="77777777" w:rsidR="0083320B" w:rsidRPr="00C60284" w:rsidRDefault="0083320B" w:rsidP="00095D4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FFE516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2042A53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left" w:pos="764"/>
                <w:tab w:val="decimal" w:pos="916"/>
              </w:tabs>
              <w:spacing w:line="240" w:lineRule="atLeast"/>
              <w:ind w:right="-5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4D887E0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E1480F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963D51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BB2C6A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A385C6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74FB74D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837D70E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063ED0D2" w14:textId="77777777" w:rsidTr="001D5E98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10E8CE92" w14:textId="54FD9DC0" w:rsidR="0083320B" w:rsidRPr="00C60284" w:rsidRDefault="0083320B" w:rsidP="0083320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- ตราสา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="008738E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4973CE" w14:textId="0542675A" w:rsidR="0083320B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72EC8B96" w14:textId="77777777" w:rsidR="0083320B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3ECF4" w14:textId="77777777" w:rsidR="0083320B" w:rsidRDefault="0083320B" w:rsidP="00E83D91">
            <w:pPr>
              <w:pStyle w:val="acctfourfigures"/>
              <w:tabs>
                <w:tab w:val="clear" w:pos="765"/>
                <w:tab w:val="left" w:pos="764"/>
                <w:tab w:val="left" w:pos="808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4C964965" w14:textId="77777777" w:rsidR="0083320B" w:rsidRPr="00765D71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A922A" w14:textId="29A563EC" w:rsidR="0083320B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16335F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BD7C63" w14:textId="385BA671" w:rsidR="0083320B" w:rsidRPr="008738E1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599045" w14:textId="2D5CF758" w:rsidR="0083320B" w:rsidRDefault="008738E1" w:rsidP="001D5E9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C008AA6" w14:textId="77777777" w:rsidR="0083320B" w:rsidRPr="00367AE8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BD3C523" w14:textId="65CFF03A" w:rsidR="0083320B" w:rsidRDefault="0083320B" w:rsidP="001D5E9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83320B" w:rsidRPr="00C60284" w14:paraId="3316310F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32DDBA91" w14:textId="0939F668" w:rsidR="0083320B" w:rsidRPr="008D0506" w:rsidRDefault="006C4A00" w:rsidP="0083320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83320B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B21F1" w14:textId="20BF377F" w:rsidR="0083320B" w:rsidRPr="008D0506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00620F85" w14:textId="77777777" w:rsidR="0083320B" w:rsidRPr="008D0506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A0342" w14:textId="77777777" w:rsidR="0083320B" w:rsidRPr="00AD4FF6" w:rsidRDefault="0083320B" w:rsidP="00E83D91">
            <w:pPr>
              <w:pStyle w:val="acctfourfigures"/>
              <w:tabs>
                <w:tab w:val="clear" w:pos="765"/>
                <w:tab w:val="left" w:pos="764"/>
                <w:tab w:val="left" w:pos="808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E5BDFAF" w14:textId="77777777" w:rsidR="0083320B" w:rsidRPr="008D0506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1033C" w14:textId="4D389548" w:rsidR="0083320B" w:rsidRPr="008D0506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5D349" w14:textId="77777777" w:rsidR="0083320B" w:rsidRPr="008D0506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878417" w14:textId="77777777" w:rsidR="0083320B" w:rsidRPr="008D0506" w:rsidRDefault="0083320B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E347C3" w14:textId="77777777" w:rsidR="0083320B" w:rsidRPr="008D0506" w:rsidRDefault="0083320B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A44E2C6" w14:textId="77777777" w:rsidR="0083320B" w:rsidRPr="008D0506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BCA516" w14:textId="77777777" w:rsidR="0083320B" w:rsidRPr="008D0506" w:rsidRDefault="0083320B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83320B" w:rsidRPr="00C60284" w14:paraId="05A88D07" w14:textId="77777777" w:rsidTr="001D5E98">
        <w:trPr>
          <w:gridAfter w:val="1"/>
          <w:wAfter w:w="11" w:type="dxa"/>
          <w:trHeight w:hRule="exact" w:val="208"/>
        </w:trPr>
        <w:tc>
          <w:tcPr>
            <w:tcW w:w="2261" w:type="dxa"/>
            <w:shd w:val="clear" w:color="auto" w:fill="auto"/>
          </w:tcPr>
          <w:p w14:paraId="7564CDDC" w14:textId="77777777" w:rsidR="0083320B" w:rsidRPr="00C60284" w:rsidRDefault="0083320B" w:rsidP="0083320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73A60B7" w14:textId="77777777" w:rsidR="0083320B" w:rsidRPr="00C60284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9D269E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DF68F3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9D4D1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F64C03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EF31E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1B28C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3B6705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5EC1391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B778F7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07A26FBB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2E36EB3C" w14:textId="77777777" w:rsidR="0083320B" w:rsidRPr="00C60284" w:rsidRDefault="0083320B" w:rsidP="0083320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BEB1E4A" w14:textId="77777777" w:rsidR="0083320B" w:rsidRPr="00C60284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F5A6EB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115B63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0EBD2E2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0613DA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344D50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6DBF7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B184C6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F6517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F15EFEE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621A6BBA" w14:textId="77777777" w:rsidTr="001D5E98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7DA50C8E" w14:textId="77777777" w:rsidR="0083320B" w:rsidRPr="00C60284" w:rsidRDefault="0083320B" w:rsidP="0083320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3FDFA98F" w14:textId="77777777" w:rsidR="0083320B" w:rsidRPr="00C60284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278A41A" w14:textId="77777777" w:rsidR="0083320B" w:rsidRPr="00765D71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93C220E" w14:textId="77777777" w:rsidR="0083320B" w:rsidRPr="00C60284" w:rsidRDefault="0083320B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42F35E29" w14:textId="77777777" w:rsidR="0083320B" w:rsidRPr="00765D71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D702B08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232F871C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5EEF4C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0F244D" w14:textId="0459993D" w:rsidR="0083320B" w:rsidRPr="00C60284" w:rsidRDefault="0083320B" w:rsidP="001D5E98">
            <w:pPr>
              <w:pStyle w:val="acctfourfigures"/>
              <w:tabs>
                <w:tab w:val="clear" w:pos="765"/>
                <w:tab w:val="decimal" w:pos="269"/>
                <w:tab w:val="left" w:pos="62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979" w:type="dxa"/>
            <w:shd w:val="clear" w:color="auto" w:fill="auto"/>
          </w:tcPr>
          <w:p w14:paraId="79F09B2D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E7DFB32" w14:textId="0FA7BD73" w:rsidR="0083320B" w:rsidRPr="00C60284" w:rsidRDefault="0083320B" w:rsidP="001D5E9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</w:tr>
      <w:tr w:rsidR="0083320B" w:rsidRPr="00C60284" w14:paraId="45F249CF" w14:textId="77777777" w:rsidTr="001D5E98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2AA3B21D" w14:textId="77777777" w:rsidR="0083320B" w:rsidRPr="00C60284" w:rsidRDefault="0083320B" w:rsidP="0083320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64F4B975" w14:textId="77777777" w:rsidR="0083320B" w:rsidRPr="00C60284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B7B9CD1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3BB332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D568AFD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1ECF45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026F39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71996D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7BB86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81BDBF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593FD3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3AB37314" w14:textId="77777777" w:rsidTr="001D5E98">
        <w:trPr>
          <w:gridAfter w:val="1"/>
          <w:wAfter w:w="11" w:type="dxa"/>
          <w:trHeight w:val="713"/>
        </w:trPr>
        <w:tc>
          <w:tcPr>
            <w:tcW w:w="2261" w:type="dxa"/>
            <w:shd w:val="clear" w:color="auto" w:fill="auto"/>
          </w:tcPr>
          <w:p w14:paraId="20ECD19A" w14:textId="77777777" w:rsidR="00107DD2" w:rsidRDefault="0083320B" w:rsidP="00107DD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 w:rsidR="00107DD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7B0660F7" w14:textId="3831BB3E" w:rsidR="0083320B" w:rsidRPr="00C60284" w:rsidRDefault="00107DD2" w:rsidP="00107DD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C2CA9B" w14:textId="12A94CFE" w:rsidR="0083320B" w:rsidRPr="00C60284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</w:tcPr>
          <w:p w14:paraId="51E38548" w14:textId="77777777" w:rsidR="0083320B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D075B" w14:textId="77777777" w:rsidR="0083320B" w:rsidRPr="00C60284" w:rsidRDefault="0083320B" w:rsidP="00E83D91">
            <w:pPr>
              <w:pStyle w:val="acctfourfigures"/>
              <w:tabs>
                <w:tab w:val="clear" w:pos="765"/>
                <w:tab w:val="decimal" w:pos="8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78FEC9F" w14:textId="77777777" w:rsidR="0083320B" w:rsidRPr="00CB4BC6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75834D" w14:textId="183AADB9" w:rsidR="0083320B" w:rsidRPr="00C60284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AFE69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3EC907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B2E4F1" w14:textId="6A6A4612" w:rsidR="0083320B" w:rsidRPr="00C60284" w:rsidRDefault="0083320B" w:rsidP="001D5E98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D05AB66" w14:textId="77777777" w:rsidR="0083320B" w:rsidRPr="00C60284" w:rsidRDefault="0083320B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8D2439" w14:textId="7CCA7FD8" w:rsidR="0083320B" w:rsidRPr="00C60284" w:rsidRDefault="0083320B" w:rsidP="001D5E98">
            <w:pPr>
              <w:pStyle w:val="acctfourfigures"/>
              <w:tabs>
                <w:tab w:val="clear" w:pos="765"/>
                <w:tab w:val="decimal" w:pos="371"/>
                <w:tab w:val="left" w:pos="614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</w:tr>
      <w:tr w:rsidR="0083320B" w:rsidRPr="00C60284" w14:paraId="439EE979" w14:textId="77777777" w:rsidTr="00774C7F">
        <w:trPr>
          <w:trHeight w:val="351"/>
        </w:trPr>
        <w:tc>
          <w:tcPr>
            <w:tcW w:w="2261" w:type="dxa"/>
            <w:shd w:val="clear" w:color="auto" w:fill="auto"/>
          </w:tcPr>
          <w:p w14:paraId="11528DFA" w14:textId="471119D7" w:rsidR="0083320B" w:rsidRPr="00C60284" w:rsidRDefault="006C4A00" w:rsidP="0083320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83320B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="008332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="0083320B"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D5CC7" w14:textId="09CC7EDA" w:rsidR="0083320B" w:rsidRPr="00AD4FF6" w:rsidRDefault="0083320B" w:rsidP="00095D4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</w:tcPr>
          <w:p w14:paraId="2C7D1789" w14:textId="77777777" w:rsidR="0083320B" w:rsidRPr="00AD4FF6" w:rsidRDefault="0083320B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CA30F" w14:textId="77777777" w:rsidR="0083320B" w:rsidRPr="00AD4FF6" w:rsidRDefault="0083320B" w:rsidP="00E83D91">
            <w:pPr>
              <w:pStyle w:val="acctfourfigures"/>
              <w:tabs>
                <w:tab w:val="clear" w:pos="765"/>
                <w:tab w:val="decimal" w:pos="8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F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8084A71" w14:textId="77777777" w:rsidR="0083320B" w:rsidRPr="00AD4FF6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CC2A4" w14:textId="633061AD" w:rsidR="0083320B" w:rsidRPr="00AD4FF6" w:rsidRDefault="0083320B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3F581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E2D3B" w14:textId="77777777" w:rsidR="0083320B" w:rsidRDefault="0083320B" w:rsidP="0083320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AA0254" w14:textId="77777777" w:rsidR="0083320B" w:rsidRPr="00CB4BC6" w:rsidRDefault="0083320B" w:rsidP="0083320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5283ECF" w14:textId="77777777" w:rsidR="0083320B" w:rsidRDefault="0083320B" w:rsidP="0083320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FE736D" w14:textId="77777777" w:rsidR="0083320B" w:rsidRPr="00AD4FF6" w:rsidRDefault="0083320B" w:rsidP="0083320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5B407983" w14:textId="426FAEBC" w:rsidR="00333148" w:rsidRDefault="00333148" w:rsidP="00F87E9C"/>
    <w:p w14:paraId="518F2BBA" w14:textId="7C8D58B5" w:rsidR="00333148" w:rsidRDefault="00333148" w:rsidP="00F87E9C"/>
    <w:p w14:paraId="5591054C" w14:textId="37852407" w:rsidR="00333148" w:rsidRDefault="00333148" w:rsidP="00F87E9C"/>
    <w:p w14:paraId="09C3FE35" w14:textId="3EFBECAE" w:rsidR="00333148" w:rsidRDefault="00333148" w:rsidP="00F87E9C"/>
    <w:p w14:paraId="61B3963E" w14:textId="4197A9DB" w:rsidR="00333148" w:rsidRDefault="00333148" w:rsidP="00F87E9C"/>
    <w:p w14:paraId="725C0E86" w14:textId="50A60DF6" w:rsidR="00333148" w:rsidRDefault="00333148" w:rsidP="00F87E9C"/>
    <w:p w14:paraId="0D7263C6" w14:textId="786A4864" w:rsidR="00333148" w:rsidRDefault="00333148" w:rsidP="00F87E9C"/>
    <w:p w14:paraId="20681DA4" w14:textId="5545D30D" w:rsidR="00333148" w:rsidRDefault="00333148" w:rsidP="00F87E9C"/>
    <w:p w14:paraId="72BE7595" w14:textId="0FB1C97F" w:rsidR="00333148" w:rsidRDefault="00333148" w:rsidP="00F87E9C"/>
    <w:p w14:paraId="328BC40F" w14:textId="36ED52C2" w:rsidR="00333148" w:rsidRDefault="00333148" w:rsidP="00F87E9C"/>
    <w:p w14:paraId="498CB81D" w14:textId="36800FFF" w:rsidR="00333148" w:rsidRDefault="00333148" w:rsidP="00F87E9C"/>
    <w:p w14:paraId="69F26CD8" w14:textId="1446980D" w:rsidR="00333148" w:rsidRDefault="00333148" w:rsidP="00F87E9C"/>
    <w:p w14:paraId="7343EEAE" w14:textId="10287FC0" w:rsidR="00333148" w:rsidRDefault="00333148" w:rsidP="00F87E9C"/>
    <w:p w14:paraId="7CB9AA02" w14:textId="79BC16F1" w:rsidR="00333148" w:rsidRDefault="00333148" w:rsidP="00F87E9C"/>
    <w:p w14:paraId="3FC92472" w14:textId="2287FDDC" w:rsidR="00333148" w:rsidRDefault="00333148" w:rsidP="00F87E9C"/>
    <w:p w14:paraId="5622AF98" w14:textId="0BB74FC9" w:rsidR="00333148" w:rsidRDefault="00333148" w:rsidP="00F87E9C"/>
    <w:p w14:paraId="127C8546" w14:textId="4E118B32" w:rsidR="00333148" w:rsidRDefault="00333148" w:rsidP="00F87E9C"/>
    <w:p w14:paraId="1215E2EB" w14:textId="6CAF1E78" w:rsidR="00333148" w:rsidRDefault="00333148" w:rsidP="00F87E9C"/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33148" w:rsidRPr="00C60284" w14:paraId="73960D3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787923DD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5A61C38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3148" w:rsidRPr="00C60284" w14:paraId="6E522FB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E850F2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31A2486B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9C10C2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B575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3148" w:rsidRPr="00C60284" w14:paraId="3B1F1DA7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1FC950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ED435F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763E5E96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1BFA0D8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F8A5E27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A4AD649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0B795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73C1CF6" w14:textId="77777777" w:rsidR="00333148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82FCEF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6D241CD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1D736403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ED07CF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56DA3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1FE125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3AEA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2075AA" w14:textId="77777777" w:rsidR="00333148" w:rsidRPr="00C60284" w:rsidRDefault="00333148" w:rsidP="001D5E98">
            <w:pPr>
              <w:pStyle w:val="acctfourfigures"/>
              <w:tabs>
                <w:tab w:val="clear" w:pos="765"/>
                <w:tab w:val="left" w:pos="270"/>
                <w:tab w:val="left" w:pos="629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4EE6A8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F3841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38BA1F1A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33C16B75" w14:textId="77777777" w:rsidR="00333148" w:rsidRPr="00C60284" w:rsidRDefault="00333148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E442E8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3148" w:rsidRPr="00C60284" w14:paraId="2430C630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57480069" w14:textId="7A40164E" w:rsidR="00333148" w:rsidRPr="00C60284" w:rsidRDefault="00333148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00449F6E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A4E5E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81579F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F49174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7D0D19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6C3898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C4081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C784C2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0D50A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DCC9A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40FB38D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7E2FF3F4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0AED3A6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FA5276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73A3377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ED5115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7A19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2CE9C9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59D698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8A76BC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F9EB55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C5D7F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281016D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00C11BC1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</w:tcPr>
          <w:p w14:paraId="0B52732A" w14:textId="292480E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18C0A3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1A32343" w14:textId="6C7A413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8CB51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0C98A4" w14:textId="23A42DB5" w:rsidR="00333148" w:rsidRPr="00C60284" w:rsidRDefault="00333148" w:rsidP="0083320B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548782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3699A9" w14:textId="7BE5380C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B1ADEF" w14:textId="02B52F53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A4C85" w14:textId="1CF8753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6419E" w14:textId="7D2C063E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001EE5F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0C4880FC" w14:textId="77777777" w:rsidR="008738E1" w:rsidRPr="00C60284" w:rsidRDefault="008738E1" w:rsidP="0087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</w:tcPr>
          <w:p w14:paraId="5488FF57" w14:textId="0ED8F7C7" w:rsidR="008738E1" w:rsidRPr="00C60284" w:rsidRDefault="008738E1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B88480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FBFD874" w14:textId="701AFC42" w:rsidR="008738E1" w:rsidRPr="00C60284" w:rsidRDefault="00E83D91" w:rsidP="00E83D91">
            <w:pPr>
              <w:pStyle w:val="acctfourfigures"/>
              <w:tabs>
                <w:tab w:val="clear" w:pos="765"/>
                <w:tab w:val="left" w:pos="808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8738E1"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38E1"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1" w:type="dxa"/>
          </w:tcPr>
          <w:p w14:paraId="4DDF8539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06C68F" w14:textId="6ABBE3F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5FC102E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0558FA" w14:textId="45257A42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33455E" w14:textId="49D015A9" w:rsidR="008738E1" w:rsidRPr="00C60284" w:rsidRDefault="008738E1" w:rsidP="001D5E98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990" w:type="dxa"/>
            <w:shd w:val="clear" w:color="auto" w:fill="auto"/>
          </w:tcPr>
          <w:p w14:paraId="53F8D2C1" w14:textId="4EDBCC82" w:rsidR="008738E1" w:rsidRPr="00C60284" w:rsidRDefault="008738E1" w:rsidP="001D5E98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BA2B61" w14:textId="61418871" w:rsidR="008738E1" w:rsidRPr="00C60284" w:rsidRDefault="008738E1" w:rsidP="001D5E98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</w:tr>
      <w:tr w:rsidR="008738E1" w:rsidRPr="00C60284" w14:paraId="119C9617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3C699B6F" w14:textId="77777777" w:rsidR="008738E1" w:rsidRPr="00C60284" w:rsidRDefault="008738E1" w:rsidP="0087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3A7CD595" w14:textId="77777777" w:rsidR="008738E1" w:rsidRPr="00C60284" w:rsidRDefault="008738E1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A7856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C8778D3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32FA9C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52936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CABDBB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DD82DA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F1CFD2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FBE710C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03B753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4A97" w:rsidRPr="00C60284" w14:paraId="6DE52603" w14:textId="77777777" w:rsidTr="007B241B">
        <w:trPr>
          <w:trHeight w:val="350"/>
        </w:trPr>
        <w:tc>
          <w:tcPr>
            <w:tcW w:w="2261" w:type="dxa"/>
            <w:shd w:val="clear" w:color="auto" w:fill="auto"/>
          </w:tcPr>
          <w:p w14:paraId="66E8F923" w14:textId="77777777" w:rsidR="007C4A97" w:rsidRDefault="007C4A97" w:rsidP="007C4A9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3F36A6E7" w14:textId="12AA95B9" w:rsidR="007C4A97" w:rsidRPr="00C60284" w:rsidRDefault="007C4A97" w:rsidP="007C4A9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2EADCEC0" w14:textId="673EDB99" w:rsidR="007C4A97" w:rsidRPr="00C60284" w:rsidRDefault="007C4A97" w:rsidP="007C4A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5CE165A1" w14:textId="77777777" w:rsidR="007C4A97" w:rsidRPr="00C60284" w:rsidRDefault="007C4A97" w:rsidP="007C4A9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E04AF13" w14:textId="08398F9F" w:rsidR="007C4A97" w:rsidRPr="00C60284" w:rsidRDefault="007C4A97" w:rsidP="007C4A9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4BD40B9" w14:textId="77777777" w:rsidR="007C4A97" w:rsidRPr="00C60284" w:rsidRDefault="007C4A97" w:rsidP="007C4A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68C45D" w14:textId="23478867" w:rsidR="007C4A97" w:rsidRPr="00C60284" w:rsidRDefault="007C4A97" w:rsidP="007C4A97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E61" w14:textId="77777777" w:rsidR="007C4A97" w:rsidRPr="00C60284" w:rsidRDefault="007C4A97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D0AB9" w14:textId="0A488F65" w:rsidR="007C4A97" w:rsidRPr="00C60284" w:rsidRDefault="007C4A97" w:rsidP="007C4A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915317" w14:textId="1CB1BD1B" w:rsidR="007C4A97" w:rsidRPr="00C60284" w:rsidRDefault="007C4A97" w:rsidP="007C4A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2D8B2D" w14:textId="69B07D1D" w:rsidR="007C4A97" w:rsidRPr="00C60284" w:rsidRDefault="007C4A97" w:rsidP="007C4A9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40ED86" w14:textId="32BCA63D" w:rsidR="007C4A97" w:rsidRPr="00C60284" w:rsidRDefault="007C4A97" w:rsidP="007C4A97">
            <w:pPr>
              <w:pStyle w:val="acctfourfigures"/>
              <w:tabs>
                <w:tab w:val="clear" w:pos="765"/>
                <w:tab w:val="left" w:pos="179"/>
                <w:tab w:val="left" w:pos="62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C4A97" w:rsidRPr="00C60284" w14:paraId="4AC168E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64AFB384" w14:textId="72B50F3C" w:rsidR="007C4A97" w:rsidRPr="008D0506" w:rsidRDefault="007C4A97" w:rsidP="007C4A9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6BCF3" w14:textId="5B5E7877" w:rsidR="007C4A97" w:rsidRPr="008D0506" w:rsidRDefault="007C4A97" w:rsidP="007C4A97">
            <w:pPr>
              <w:pStyle w:val="acctfourfigures"/>
              <w:tabs>
                <w:tab w:val="clear" w:pos="765"/>
                <w:tab w:val="left" w:pos="268"/>
                <w:tab w:val="decimal" w:pos="448"/>
                <w:tab w:val="left" w:pos="89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                1</w:t>
            </w:r>
          </w:p>
        </w:tc>
        <w:tc>
          <w:tcPr>
            <w:tcW w:w="180" w:type="dxa"/>
          </w:tcPr>
          <w:p w14:paraId="230B82A2" w14:textId="77777777" w:rsidR="007C4A97" w:rsidRPr="008D0506" w:rsidRDefault="007C4A97" w:rsidP="007C4A9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F37DA" w14:textId="77777777" w:rsidR="007C4A97" w:rsidRPr="00AD4FF6" w:rsidRDefault="007C4A97" w:rsidP="007C4A9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62E661B" w14:textId="77777777" w:rsidR="007C4A97" w:rsidRPr="008D0506" w:rsidRDefault="007C4A97" w:rsidP="007C4A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017B0" w14:textId="758AF5D3" w:rsidR="007C4A97" w:rsidRPr="008D0506" w:rsidRDefault="007C4A97" w:rsidP="007C4A97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99AC6" w14:textId="77777777" w:rsidR="007C4A97" w:rsidRPr="008D0506" w:rsidRDefault="007C4A97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35DB1" w14:textId="77777777" w:rsidR="007C4A97" w:rsidRPr="008D0506" w:rsidRDefault="007C4A97" w:rsidP="007C4A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0E3F3F" w14:textId="77777777" w:rsidR="007C4A97" w:rsidRPr="008D0506" w:rsidRDefault="007C4A97" w:rsidP="007C4A9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9D15C0" w14:textId="77777777" w:rsidR="007C4A97" w:rsidRPr="008D0506" w:rsidRDefault="007C4A97" w:rsidP="007C4A9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833A0" w14:textId="77777777" w:rsidR="007C4A97" w:rsidRPr="008D0506" w:rsidRDefault="007C4A97" w:rsidP="007C4A97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8738E1" w:rsidRPr="00C60284" w14:paraId="7221CC61" w14:textId="77777777" w:rsidTr="00774C7F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78E22F58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3F4379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0C4037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084DDB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49F962A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50874D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6357BC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99B12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2EB7DD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06735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9458DC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2EE66A2B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5AAAAFD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F6E683A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A15B60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3B57B4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5A06875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D44910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03CE9E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A5B24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274275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2D35D4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6F01D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5B2D3E0E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5883C119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193AEE1" w14:textId="77777777" w:rsidR="008738E1" w:rsidRPr="00C60284" w:rsidRDefault="008738E1" w:rsidP="007C4A9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9A8BC91" w14:textId="77777777" w:rsidR="008738E1" w:rsidRPr="00765D71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4956BD73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1FAEB627" w14:textId="77777777" w:rsidR="008738E1" w:rsidRPr="00765D71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C8EB3B0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275"/>
                <w:tab w:val="decimal" w:pos="455"/>
              </w:tabs>
              <w:spacing w:line="240" w:lineRule="atLeast"/>
              <w:ind w:right="1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59901F48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0CFDC7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706EFE" w14:textId="775C3B51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990" w:type="dxa"/>
            <w:shd w:val="clear" w:color="auto" w:fill="auto"/>
          </w:tcPr>
          <w:p w14:paraId="3E5EECDA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13438" w14:textId="1B1D75BF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</w:tr>
    </w:tbl>
    <w:p w14:paraId="5A63F114" w14:textId="77777777" w:rsidR="00F80CA5" w:rsidRDefault="00F80CA5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6D3621AA" w14:textId="5A9B4834" w:rsidR="00693899" w:rsidRPr="00C60284" w:rsidRDefault="00F80CA5" w:rsidP="0077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693899" w:rsidRPr="00C60284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="00693899" w:rsidRPr="00C6028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E05CB6" w14:textId="77777777" w:rsidR="00836727" w:rsidRPr="00C60284" w:rsidRDefault="00836727" w:rsidP="00693899">
      <w:pPr>
        <w:ind w:right="-360" w:firstLine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836727" w:rsidRPr="00C60284" w14:paraId="7595BFAD" w14:textId="77777777" w:rsidTr="00F13F7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29F9C7ED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79DC5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7DEC8420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836727" w:rsidRPr="00C60284" w14:paraId="08954223" w14:textId="77777777" w:rsidTr="00F13F7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0CE73A06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A9BA7E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1364441A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F13F75" w:rsidRPr="00C60284" w14:paraId="2D31EA3C" w14:textId="77777777" w:rsidTr="00F13F75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0ACD5382" w14:textId="77777777" w:rsidR="00F13F75" w:rsidRPr="00C60284" w:rsidRDefault="00F13F75" w:rsidP="00F13F7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7FCDC569" w14:textId="77777777" w:rsidR="00672EEC" w:rsidRDefault="00F13F75" w:rsidP="00F13F7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  <w:r w:rsidR="00672EEC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ที่ใช้ในการป้องกัน</w:t>
            </w:r>
          </w:p>
          <w:p w14:paraId="6116DE07" w14:textId="51EEEDB2" w:rsidR="00F13F75" w:rsidRPr="00C60284" w:rsidRDefault="00672EEC" w:rsidP="00E65EC2">
            <w:pPr>
              <w:ind w:right="-94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236" w:type="dxa"/>
            <w:shd w:val="clear" w:color="auto" w:fill="auto"/>
          </w:tcPr>
          <w:p w14:paraId="45509DEA" w14:textId="77777777" w:rsidR="00F13F75" w:rsidRPr="00C60284" w:rsidRDefault="00F13F75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40C6FF03" w14:textId="79FA984B" w:rsidR="00F13F75" w:rsidRPr="00C60284" w:rsidRDefault="00F13F75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กำหนดราคาสัญญาซื้อขายล่วงหน้า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836727" w:rsidRPr="00C60284" w14:paraId="6AA4E1D4" w14:textId="77777777" w:rsidTr="00F13F75">
        <w:trPr>
          <w:trHeight w:hRule="exact" w:val="144"/>
          <w:tblHeader/>
        </w:trPr>
        <w:tc>
          <w:tcPr>
            <w:tcW w:w="3168" w:type="dxa"/>
            <w:shd w:val="clear" w:color="auto" w:fill="auto"/>
            <w:vAlign w:val="bottom"/>
          </w:tcPr>
          <w:p w14:paraId="6EF3D8F6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D7350E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2A1B0BEA" w14:textId="77777777" w:rsidR="00836727" w:rsidRPr="00C60284" w:rsidRDefault="00836727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</w:tr>
      <w:tr w:rsidR="00F13F75" w:rsidRPr="00C60284" w14:paraId="7B86B7C7" w14:textId="77777777" w:rsidTr="00F13F75">
        <w:trPr>
          <w:trHeight w:val="331"/>
        </w:trPr>
        <w:tc>
          <w:tcPr>
            <w:tcW w:w="3168" w:type="dxa"/>
            <w:shd w:val="clear" w:color="auto" w:fill="auto"/>
          </w:tcPr>
          <w:p w14:paraId="2E98E183" w14:textId="77777777" w:rsidR="00F13F75" w:rsidRPr="00C60284" w:rsidRDefault="00F13F75" w:rsidP="00F13F75">
            <w:pPr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</w:p>
          <w:p w14:paraId="3A103A74" w14:textId="77777777" w:rsidR="00F13F75" w:rsidRPr="00C60284" w:rsidRDefault="00F13F75" w:rsidP="00E65EC2">
            <w:pPr>
              <w:ind w:right="-18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  <w:p w14:paraId="1B9F4225" w14:textId="77777777" w:rsidR="00F13F75" w:rsidRPr="00C60284" w:rsidRDefault="00F13F75" w:rsidP="00E65EC2">
            <w:pPr>
              <w:tabs>
                <w:tab w:val="clear" w:pos="2807"/>
              </w:tabs>
              <w:ind w:right="-9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มูลค่ายุติธรรมผ่านกำไรหรือ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  <w:p w14:paraId="706E1AF3" w14:textId="47B93C4A" w:rsidR="00F13F75" w:rsidRPr="00C60284" w:rsidRDefault="00F13F75" w:rsidP="00F13F7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ขาดทุน</w:t>
            </w:r>
          </w:p>
        </w:tc>
        <w:tc>
          <w:tcPr>
            <w:tcW w:w="236" w:type="dxa"/>
            <w:shd w:val="clear" w:color="auto" w:fill="auto"/>
          </w:tcPr>
          <w:p w14:paraId="4B0CCF24" w14:textId="77777777" w:rsidR="00F13F75" w:rsidRPr="00C60284" w:rsidRDefault="00F13F75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45738373" w14:textId="284ABB3A" w:rsidR="00F13F75" w:rsidRPr="00C60284" w:rsidRDefault="00F13F75" w:rsidP="00F13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มูลค่าสินทรัพย์สุทธิ ณ วันที่รายงาน</w:t>
            </w:r>
          </w:p>
        </w:tc>
      </w:tr>
    </w:tbl>
    <w:p w14:paraId="22A8ED67" w14:textId="116B8BB7" w:rsidR="0091588F" w:rsidRDefault="00F13F75" w:rsidP="004348A1">
      <w:pPr>
        <w:ind w:right="-360"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370EBBED" w14:textId="7DBBF185" w:rsidR="00E65EC2" w:rsidRPr="00C60284" w:rsidRDefault="00E65EC2" w:rsidP="00E65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วัดมูลค่าด้วยมูลค่ายุติธรรม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B4C3662" w14:textId="77777777" w:rsidR="00E65EC2" w:rsidRPr="00E65EC2" w:rsidRDefault="00E65EC2" w:rsidP="00E65EC2">
      <w:pPr>
        <w:ind w:right="-360" w:firstLine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E65EC2" w:rsidRPr="00C60284" w14:paraId="17767492" w14:textId="77777777" w:rsidTr="000856F3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45CF2BC9" w14:textId="77777777" w:rsidR="00E65EC2" w:rsidRPr="00C60284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FA439" w14:textId="77777777" w:rsidR="00E65EC2" w:rsidRPr="00C60284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33DBEF42" w14:textId="77777777" w:rsidR="00E65EC2" w:rsidRPr="00C60284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E65EC2" w:rsidRPr="00C60284" w14:paraId="54277637" w14:textId="77777777" w:rsidTr="000856F3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3662C45B" w14:textId="77777777" w:rsidR="00E65EC2" w:rsidRPr="00C60284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139D32" w14:textId="77777777" w:rsidR="00E65EC2" w:rsidRPr="00C60284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9823B3D" w14:textId="77777777" w:rsidR="00E65EC2" w:rsidRPr="00C60284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E65EC2" w:rsidRPr="00C60284" w14:paraId="3035003F" w14:textId="77777777" w:rsidTr="000856F3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34C4E58B" w14:textId="4B3DDAF4" w:rsidR="00E65EC2" w:rsidRPr="00E65EC2" w:rsidRDefault="00E65EC2" w:rsidP="000856F3">
            <w:pPr>
              <w:ind w:right="-94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E65EC2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00A6C617" w14:textId="77777777" w:rsidR="00E65EC2" w:rsidRPr="00E65EC2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190A0380" w14:textId="50D6D8BB" w:rsidR="00E65EC2" w:rsidRPr="00E65EC2" w:rsidRDefault="00E65EC2" w:rsidP="000856F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65E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65DBA9D2" w14:textId="77777777" w:rsidR="00E65EC2" w:rsidRPr="00E65EC2" w:rsidRDefault="00E65EC2" w:rsidP="004348A1">
      <w:pPr>
        <w:ind w:right="-360" w:firstLine="540"/>
        <w:jc w:val="both"/>
        <w:rPr>
          <w:rFonts w:ascii="Angsana New" w:hAnsi="Angsana New" w:cs="Angsana New"/>
          <w:sz w:val="24"/>
          <w:szCs w:val="24"/>
        </w:rPr>
      </w:pPr>
    </w:p>
    <w:p w14:paraId="6E663FDF" w14:textId="68529433" w:rsidR="004348A1" w:rsidRPr="00C60284" w:rsidRDefault="004348A1" w:rsidP="004348A1">
      <w:pPr>
        <w:ind w:right="-360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60284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0D4D1973" w14:textId="61D613D6" w:rsidR="004348A1" w:rsidRPr="00E65EC2" w:rsidRDefault="004348A1" w:rsidP="004348A1">
      <w:pPr>
        <w:ind w:right="-360" w:firstLine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6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144"/>
        <w:gridCol w:w="258"/>
        <w:gridCol w:w="1052"/>
        <w:gridCol w:w="251"/>
        <w:gridCol w:w="1158"/>
        <w:gridCol w:w="243"/>
        <w:gridCol w:w="1136"/>
        <w:gridCol w:w="243"/>
        <w:gridCol w:w="1178"/>
      </w:tblGrid>
      <w:tr w:rsidR="004348A1" w:rsidRPr="00F80CA5" w14:paraId="35BF7A8E" w14:textId="77777777" w:rsidTr="00774C7F">
        <w:trPr>
          <w:trHeight w:val="362"/>
          <w:tblHeader/>
        </w:trPr>
        <w:tc>
          <w:tcPr>
            <w:tcW w:w="2952" w:type="dxa"/>
          </w:tcPr>
          <w:p w14:paraId="167DF757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hideMark/>
          </w:tcPr>
          <w:p w14:paraId="7986718F" w14:textId="1C12E21B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348A1" w:rsidRPr="00F80CA5" w14:paraId="69594EF1" w14:textId="77777777" w:rsidTr="00774C7F">
        <w:trPr>
          <w:trHeight w:val="724"/>
          <w:tblHeader/>
        </w:trPr>
        <w:tc>
          <w:tcPr>
            <w:tcW w:w="2952" w:type="dxa"/>
            <w:vAlign w:val="bottom"/>
            <w:hideMark/>
          </w:tcPr>
          <w:p w14:paraId="0DCD59F4" w14:textId="77777777" w:rsidR="004348A1" w:rsidRPr="00F80CA5" w:rsidRDefault="004348A1" w:rsidP="00995F8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144" w:type="dxa"/>
            <w:vAlign w:val="bottom"/>
            <w:hideMark/>
          </w:tcPr>
          <w:p w14:paraId="1A009A3E" w14:textId="77777777" w:rsidR="004348A1" w:rsidRPr="00F80CA5" w:rsidRDefault="004348A1" w:rsidP="00995F8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42A03A2" w14:textId="576018F2" w:rsidR="004348A1" w:rsidRPr="00F80CA5" w:rsidRDefault="00765D71" w:rsidP="00995F8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48A1"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348A1"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7ADA1FC9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52" w:type="dxa"/>
            <w:vAlign w:val="bottom"/>
            <w:hideMark/>
          </w:tcPr>
          <w:p w14:paraId="1D025C3B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51" w:type="dxa"/>
            <w:vAlign w:val="bottom"/>
          </w:tcPr>
          <w:p w14:paraId="7E9900CC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vAlign w:val="bottom"/>
            <w:hideMark/>
          </w:tcPr>
          <w:p w14:paraId="4EC0893F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3" w:type="dxa"/>
            <w:vAlign w:val="bottom"/>
          </w:tcPr>
          <w:p w14:paraId="4B5E0888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17A30A8" w14:textId="77777777" w:rsidR="004348A1" w:rsidRPr="00F80CA5" w:rsidRDefault="004348A1" w:rsidP="00995F8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43" w:type="dxa"/>
            <w:vAlign w:val="bottom"/>
          </w:tcPr>
          <w:p w14:paraId="77A98268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  <w:vAlign w:val="bottom"/>
            <w:hideMark/>
          </w:tcPr>
          <w:p w14:paraId="3CFCC6D8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8651812" w14:textId="3C48E9F7" w:rsidR="004348A1" w:rsidRPr="00F80CA5" w:rsidRDefault="00765D7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348A1"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348A1"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</w:p>
        </w:tc>
      </w:tr>
      <w:tr w:rsidR="004348A1" w:rsidRPr="00F80CA5" w14:paraId="5B528615" w14:textId="77777777" w:rsidTr="00774C7F">
        <w:trPr>
          <w:trHeight w:val="362"/>
          <w:tblHeader/>
        </w:trPr>
        <w:tc>
          <w:tcPr>
            <w:tcW w:w="2952" w:type="dxa"/>
          </w:tcPr>
          <w:p w14:paraId="22365CAD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63" w:type="dxa"/>
            <w:gridSpan w:val="9"/>
            <w:vAlign w:val="bottom"/>
            <w:hideMark/>
          </w:tcPr>
          <w:p w14:paraId="1A8E2C9F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348A1" w:rsidRPr="00F80CA5" w14:paraId="1DFF4571" w14:textId="77777777" w:rsidTr="00774C7F">
        <w:trPr>
          <w:trHeight w:val="362"/>
        </w:trPr>
        <w:tc>
          <w:tcPr>
            <w:tcW w:w="2952" w:type="dxa"/>
            <w:hideMark/>
          </w:tcPr>
          <w:p w14:paraId="07EEC7EC" w14:textId="28E0E901" w:rsidR="004348A1" w:rsidRPr="00F80CA5" w:rsidRDefault="00CB4BC6" w:rsidP="00995F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44" w:type="dxa"/>
          </w:tcPr>
          <w:p w14:paraId="6E78589C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19EC5B80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B7EF6AC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70C9EEA9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DD5C2DB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CA10FF7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EE70B7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B66EB3B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765B0C99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48A1" w:rsidRPr="00F80CA5" w14:paraId="575254F3" w14:textId="77777777" w:rsidTr="00774C7F">
        <w:trPr>
          <w:trHeight w:val="362"/>
        </w:trPr>
        <w:tc>
          <w:tcPr>
            <w:tcW w:w="2952" w:type="dxa"/>
            <w:hideMark/>
          </w:tcPr>
          <w:p w14:paraId="6517BD44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44" w:type="dxa"/>
          </w:tcPr>
          <w:p w14:paraId="5AC4C2E7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4975F2A8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CEAEF99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6BF68EE1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CD446D2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6ADD483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BE608E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8B25EB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C3A6570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48A1" w:rsidRPr="00F80CA5" w14:paraId="57AB4F64" w14:textId="77777777" w:rsidTr="00774C7F">
        <w:trPr>
          <w:trHeight w:val="350"/>
        </w:trPr>
        <w:tc>
          <w:tcPr>
            <w:tcW w:w="2952" w:type="dxa"/>
          </w:tcPr>
          <w:p w14:paraId="0C91D143" w14:textId="4AB99EF0" w:rsidR="004348A1" w:rsidRPr="00F80CA5" w:rsidRDefault="007E7DDB" w:rsidP="00995F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4" w:type="dxa"/>
          </w:tcPr>
          <w:p w14:paraId="5115A8CB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46F94917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475CCEC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16436436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268235D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218604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1F427D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74672A1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54A84D53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48A1" w:rsidRPr="00F80CA5" w14:paraId="52779A92" w14:textId="77777777" w:rsidTr="00774C7F">
        <w:trPr>
          <w:trHeight w:val="344"/>
        </w:trPr>
        <w:tc>
          <w:tcPr>
            <w:tcW w:w="2952" w:type="dxa"/>
            <w:hideMark/>
          </w:tcPr>
          <w:p w14:paraId="62119694" w14:textId="77777777" w:rsidR="004348A1" w:rsidRPr="00F80CA5" w:rsidRDefault="004348A1" w:rsidP="004348A1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4" w:type="dxa"/>
            <w:vAlign w:val="bottom"/>
          </w:tcPr>
          <w:p w14:paraId="57CA9124" w14:textId="6FF2359A" w:rsidR="004348A1" w:rsidRPr="00F80CA5" w:rsidRDefault="00CB4BC6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20</w:t>
            </w:r>
          </w:p>
        </w:tc>
        <w:tc>
          <w:tcPr>
            <w:tcW w:w="258" w:type="dxa"/>
            <w:vAlign w:val="bottom"/>
          </w:tcPr>
          <w:p w14:paraId="112F0911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547B95BC" w14:textId="3C2322F7" w:rsidR="004348A1" w:rsidRPr="00F80CA5" w:rsidRDefault="007E7DDB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242C2EDB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4E0E4E11" w14:textId="2B013745" w:rsidR="004348A1" w:rsidRPr="00F80CA5" w:rsidRDefault="007E7DDB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5D5B918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32A9C2B" w14:textId="68B22E3A" w:rsidR="004348A1" w:rsidRPr="00F80CA5" w:rsidRDefault="007E7DDB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4B5FE47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4E8CFC5" w14:textId="0EE35910" w:rsidR="004348A1" w:rsidRPr="00F80CA5" w:rsidRDefault="00CB4BC6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7E7DDB" w:rsidRPr="00F80CA5" w14:paraId="680BCBE5" w14:textId="77777777" w:rsidTr="00774C7F">
        <w:trPr>
          <w:trHeight w:val="350"/>
        </w:trPr>
        <w:tc>
          <w:tcPr>
            <w:tcW w:w="2952" w:type="dxa"/>
          </w:tcPr>
          <w:p w14:paraId="3D2A46FF" w14:textId="2B22F8E9" w:rsidR="007E7DDB" w:rsidRPr="00F80CA5" w:rsidRDefault="007E7DDB" w:rsidP="007E7DDB">
            <w:pPr>
              <w:pStyle w:val="ListParagraph"/>
              <w:tabs>
                <w:tab w:val="clear" w:pos="680"/>
              </w:tabs>
              <w:spacing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4" w:type="dxa"/>
            <w:vAlign w:val="bottom"/>
          </w:tcPr>
          <w:p w14:paraId="19F28586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14:paraId="07F913D7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97ACE62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774C770A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4B7FBB22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E3AF4F8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6D4C455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B7CBCA2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B5D5ED5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DDB" w:rsidRPr="00F80CA5" w14:paraId="5E422FC7" w14:textId="77777777" w:rsidTr="00774C7F">
        <w:trPr>
          <w:trHeight w:val="326"/>
        </w:trPr>
        <w:tc>
          <w:tcPr>
            <w:tcW w:w="2952" w:type="dxa"/>
          </w:tcPr>
          <w:p w14:paraId="4231DBCF" w14:textId="414DE9FC" w:rsidR="007E7DDB" w:rsidRPr="00F80CA5" w:rsidRDefault="007E7DDB" w:rsidP="007E7DDB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4" w:type="dxa"/>
            <w:vAlign w:val="bottom"/>
          </w:tcPr>
          <w:p w14:paraId="0DCA655A" w14:textId="185613C1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  <w:vAlign w:val="bottom"/>
          </w:tcPr>
          <w:p w14:paraId="289ED64F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0905968" w14:textId="618EA103" w:rsidR="007E7DDB" w:rsidRPr="00F80CA5" w:rsidRDefault="00765D71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E7DDB" w:rsidRPr="00F80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51" w:type="dxa"/>
            <w:vAlign w:val="bottom"/>
          </w:tcPr>
          <w:p w14:paraId="6CC2DA46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A3C9410" w14:textId="7A922ADF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108DB31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BCDB52D" w14:textId="1290EB6C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4BC6" w:rsidRPr="00F80CA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7DAC5909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7E0985E" w14:textId="1B310603" w:rsidR="007E7DDB" w:rsidRPr="00F80CA5" w:rsidRDefault="00765D71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E7DDB" w:rsidRPr="00F80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E7DDB" w:rsidRPr="00F80CA5" w14:paraId="43616F49" w14:textId="77777777" w:rsidTr="00774C7F">
        <w:trPr>
          <w:trHeight w:val="350"/>
        </w:trPr>
        <w:tc>
          <w:tcPr>
            <w:tcW w:w="2952" w:type="dxa"/>
            <w:hideMark/>
          </w:tcPr>
          <w:p w14:paraId="480D7DCB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FA5BE" w14:textId="1C40CCEA" w:rsidR="007E7DDB" w:rsidRPr="00F80CA5" w:rsidRDefault="00CB4BC6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58" w:type="dxa"/>
            <w:vAlign w:val="bottom"/>
          </w:tcPr>
          <w:p w14:paraId="2FA6516D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8E8F8D" w14:textId="66C9B83C" w:rsidR="007E7DDB" w:rsidRPr="00F80CA5" w:rsidRDefault="00765D71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E7DDB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495</w:t>
            </w:r>
          </w:p>
        </w:tc>
        <w:tc>
          <w:tcPr>
            <w:tcW w:w="251" w:type="dxa"/>
            <w:vAlign w:val="bottom"/>
          </w:tcPr>
          <w:p w14:paraId="6A25DC9A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CEB9E" w14:textId="26C0A8B9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E37E6EA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262AC" w14:textId="236D1B7C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B4BC6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4DB014C9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A349D" w14:textId="4C93A7FE" w:rsidR="007E7DDB" w:rsidRPr="00F80CA5" w:rsidRDefault="00765D71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E7DDB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</w:tr>
      <w:tr w:rsidR="007E7DDB" w:rsidRPr="00F80CA5" w14:paraId="4F7E74C9" w14:textId="77777777" w:rsidTr="00774C7F">
        <w:trPr>
          <w:trHeight w:val="362"/>
        </w:trPr>
        <w:tc>
          <w:tcPr>
            <w:tcW w:w="2952" w:type="dxa"/>
          </w:tcPr>
          <w:p w14:paraId="0BF70DED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DFEBD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14:paraId="228250A2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5C24A0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75F5FCCB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FDC86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4EBE65C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F11DA2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50A8AE6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7F5221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DDB" w:rsidRPr="00F80CA5" w14:paraId="4844E03B" w14:textId="77777777" w:rsidTr="00774C7F">
        <w:trPr>
          <w:trHeight w:val="362"/>
        </w:trPr>
        <w:tc>
          <w:tcPr>
            <w:tcW w:w="2952" w:type="dxa"/>
          </w:tcPr>
          <w:p w14:paraId="2681DFBA" w14:textId="48E9F55B" w:rsidR="007E7DDB" w:rsidRPr="00F80CA5" w:rsidRDefault="00CB4BC6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65D71"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</w:tcPr>
          <w:p w14:paraId="5F70BC68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02F8D9D2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</w:tcPr>
          <w:p w14:paraId="1FC90051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7D1DF1A6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14:paraId="00CC766D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E7F6A9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</w:tcPr>
          <w:p w14:paraId="63EE7AAC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EE51683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tcBorders>
              <w:left w:val="nil"/>
              <w:bottom w:val="nil"/>
              <w:right w:val="nil"/>
            </w:tcBorders>
          </w:tcPr>
          <w:p w14:paraId="459D8D5C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DDB" w:rsidRPr="00F80CA5" w14:paraId="00CD75DD" w14:textId="77777777" w:rsidTr="00774C7F">
        <w:trPr>
          <w:trHeight w:val="362"/>
        </w:trPr>
        <w:tc>
          <w:tcPr>
            <w:tcW w:w="2952" w:type="dxa"/>
            <w:hideMark/>
          </w:tcPr>
          <w:p w14:paraId="415310B8" w14:textId="6E4DB8D3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44" w:type="dxa"/>
          </w:tcPr>
          <w:p w14:paraId="2AB54A8C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8" w:type="dxa"/>
          </w:tcPr>
          <w:p w14:paraId="07F99F53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2" w:type="dxa"/>
          </w:tcPr>
          <w:p w14:paraId="0E61EB0D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1" w:type="dxa"/>
          </w:tcPr>
          <w:p w14:paraId="5D831887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0950E5D6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F8E00B4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BE01EA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55C1FAF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1A3866D3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E7DDB" w:rsidRPr="00F80CA5" w14:paraId="44C01BA9" w14:textId="77777777" w:rsidTr="00774C7F">
        <w:trPr>
          <w:trHeight w:val="350"/>
        </w:trPr>
        <w:tc>
          <w:tcPr>
            <w:tcW w:w="2952" w:type="dxa"/>
          </w:tcPr>
          <w:p w14:paraId="652F3E27" w14:textId="590C110F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4" w:type="dxa"/>
          </w:tcPr>
          <w:p w14:paraId="60705813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50EFCA83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A38D5DD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117143B3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13ED749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D5DA45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235F3D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09564A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2403864" w14:textId="77777777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DDB" w:rsidRPr="00F80CA5" w14:paraId="51EACB59" w14:textId="77777777" w:rsidTr="00774C7F">
        <w:trPr>
          <w:trHeight w:val="254"/>
        </w:trPr>
        <w:tc>
          <w:tcPr>
            <w:tcW w:w="2952" w:type="dxa"/>
            <w:hideMark/>
          </w:tcPr>
          <w:p w14:paraId="18F1F93D" w14:textId="440B41F1" w:rsidR="007E7DDB" w:rsidRPr="00F80CA5" w:rsidRDefault="007E7DDB" w:rsidP="007E7DDB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4" w:type="dxa"/>
          </w:tcPr>
          <w:p w14:paraId="15F360A5" w14:textId="27F48925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58" w:type="dxa"/>
          </w:tcPr>
          <w:p w14:paraId="34CF585C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17D80AA" w14:textId="006444C6" w:rsidR="007E7DDB" w:rsidRPr="00F80CA5" w:rsidRDefault="00CB4BC6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1" w:type="dxa"/>
          </w:tcPr>
          <w:p w14:paraId="16BDB8ED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76C144C" w14:textId="488D38FC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85363ED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22D5D68" w14:textId="6CD00A5D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1651E3E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F462AF5" w14:textId="528E6537" w:rsidR="007E7DDB" w:rsidRPr="00F80CA5" w:rsidRDefault="00CB4BC6" w:rsidP="007E7DD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7E7DDB" w:rsidRPr="00F80CA5" w14:paraId="352BBA39" w14:textId="77777777" w:rsidTr="00774C7F">
        <w:trPr>
          <w:trHeight w:val="362"/>
        </w:trPr>
        <w:tc>
          <w:tcPr>
            <w:tcW w:w="2952" w:type="dxa"/>
            <w:hideMark/>
          </w:tcPr>
          <w:p w14:paraId="3F952C7E" w14:textId="128B1A37" w:rsidR="007E7DDB" w:rsidRPr="00F80CA5" w:rsidRDefault="007E7DDB" w:rsidP="007E7DD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8B058" w14:textId="1A137521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58" w:type="dxa"/>
          </w:tcPr>
          <w:p w14:paraId="0BF20041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080BF" w14:textId="622AA01D" w:rsidR="007E7DDB" w:rsidRPr="00F80CA5" w:rsidRDefault="00CB4BC6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51" w:type="dxa"/>
          </w:tcPr>
          <w:p w14:paraId="545815FF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0C615" w14:textId="34A7071F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CBE36D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0B798" w14:textId="06C9089B" w:rsidR="007E7DDB" w:rsidRPr="00F80CA5" w:rsidRDefault="007E7DDB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6F02ABF" w14:textId="77777777" w:rsidR="007E7DDB" w:rsidRPr="00F80CA5" w:rsidRDefault="007E7DDB" w:rsidP="007E7D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4A3C6" w14:textId="6A4F73AE" w:rsidR="007E7DDB" w:rsidRPr="00F80CA5" w:rsidRDefault="00CB4BC6" w:rsidP="007E7DD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</w:tr>
    </w:tbl>
    <w:p w14:paraId="6CC3F3E2" w14:textId="23280A62" w:rsidR="004348A1" w:rsidRPr="00E65EC2" w:rsidRDefault="004348A1" w:rsidP="004348A1">
      <w:pPr>
        <w:ind w:right="-360" w:firstLine="540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Style w:val="TableGrid"/>
        <w:tblW w:w="95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1141"/>
        <w:gridCol w:w="258"/>
        <w:gridCol w:w="1049"/>
        <w:gridCol w:w="250"/>
        <w:gridCol w:w="1155"/>
        <w:gridCol w:w="242"/>
        <w:gridCol w:w="1133"/>
        <w:gridCol w:w="242"/>
        <w:gridCol w:w="1175"/>
      </w:tblGrid>
      <w:tr w:rsidR="004348A1" w:rsidRPr="00C60284" w14:paraId="1B1C8FBD" w14:textId="77777777" w:rsidTr="00774C7F">
        <w:trPr>
          <w:trHeight w:val="353"/>
          <w:tblHeader/>
        </w:trPr>
        <w:tc>
          <w:tcPr>
            <w:tcW w:w="2944" w:type="dxa"/>
          </w:tcPr>
          <w:p w14:paraId="251EFB16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5" w:type="dxa"/>
            <w:gridSpan w:val="9"/>
            <w:hideMark/>
          </w:tcPr>
          <w:p w14:paraId="309339C9" w14:textId="078842A8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eastAsia="AngsanaNew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F80CA5">
              <w:rPr>
                <w:rFonts w:asciiTheme="majorBidi" w:eastAsia="AngsanaNew" w:hAnsiTheme="majorBidi" w:cs="Angsana New" w:hint="cs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348A1" w:rsidRPr="00C60284" w14:paraId="342BB885" w14:textId="77777777" w:rsidTr="00774C7F">
        <w:trPr>
          <w:trHeight w:val="707"/>
          <w:tblHeader/>
        </w:trPr>
        <w:tc>
          <w:tcPr>
            <w:tcW w:w="2944" w:type="dxa"/>
            <w:vAlign w:val="bottom"/>
            <w:hideMark/>
          </w:tcPr>
          <w:p w14:paraId="52A742D0" w14:textId="77777777" w:rsidR="0043333D" w:rsidRDefault="004348A1" w:rsidP="00995F8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ตราสารทุนที่อยู่ในความต้องการ</w:t>
            </w:r>
          </w:p>
          <w:p w14:paraId="31C31695" w14:textId="2E811AE6" w:rsidR="004348A1" w:rsidRPr="00F80CA5" w:rsidRDefault="0043333D" w:rsidP="00995F8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  </w:t>
            </w:r>
            <w:r w:rsidR="004348A1"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141" w:type="dxa"/>
            <w:vAlign w:val="bottom"/>
            <w:hideMark/>
          </w:tcPr>
          <w:p w14:paraId="24463290" w14:textId="77777777" w:rsidR="004348A1" w:rsidRPr="00F80CA5" w:rsidRDefault="004348A1" w:rsidP="00995F8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  <w:p w14:paraId="340E8F63" w14:textId="44D8FE7A" w:rsidR="004348A1" w:rsidRPr="00F80CA5" w:rsidRDefault="00765D71" w:rsidP="00995F8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4348A1" w:rsidRPr="00F80CA5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="004348A1"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2D9F90F9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49" w:type="dxa"/>
            <w:vAlign w:val="bottom"/>
            <w:hideMark/>
          </w:tcPr>
          <w:p w14:paraId="5D896949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50" w:type="dxa"/>
            <w:vAlign w:val="bottom"/>
          </w:tcPr>
          <w:p w14:paraId="7B9904A3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5" w:type="dxa"/>
            <w:vAlign w:val="bottom"/>
            <w:hideMark/>
          </w:tcPr>
          <w:p w14:paraId="3853C95E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2" w:type="dxa"/>
            <w:vAlign w:val="bottom"/>
          </w:tcPr>
          <w:p w14:paraId="0160E136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3" w:type="dxa"/>
            <w:vAlign w:val="bottom"/>
            <w:hideMark/>
          </w:tcPr>
          <w:p w14:paraId="7CAC81B8" w14:textId="77777777" w:rsidR="004348A1" w:rsidRPr="00F80CA5" w:rsidRDefault="004348A1" w:rsidP="00995F8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42" w:type="dxa"/>
            <w:vAlign w:val="bottom"/>
          </w:tcPr>
          <w:p w14:paraId="00F97D63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  <w:vAlign w:val="bottom"/>
            <w:hideMark/>
          </w:tcPr>
          <w:p w14:paraId="7E4C029F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  <w:p w14:paraId="450D8ECA" w14:textId="584B1EF4" w:rsidR="004348A1" w:rsidRPr="00F80CA5" w:rsidRDefault="00765D71" w:rsidP="00995F8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348A1"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348A1"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4348A1" w:rsidRPr="00C60284" w14:paraId="1BB516A3" w14:textId="77777777" w:rsidTr="00774C7F">
        <w:trPr>
          <w:trHeight w:val="353"/>
          <w:tblHeader/>
        </w:trPr>
        <w:tc>
          <w:tcPr>
            <w:tcW w:w="2944" w:type="dxa"/>
          </w:tcPr>
          <w:p w14:paraId="0C5297B1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45" w:type="dxa"/>
            <w:gridSpan w:val="9"/>
            <w:vAlign w:val="bottom"/>
            <w:hideMark/>
          </w:tcPr>
          <w:p w14:paraId="57921ED1" w14:textId="77777777" w:rsidR="004348A1" w:rsidRPr="00F80CA5" w:rsidRDefault="004348A1" w:rsidP="00995F8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4348A1" w:rsidRPr="00C60284" w14:paraId="6B8392FC" w14:textId="77777777" w:rsidTr="00774C7F">
        <w:trPr>
          <w:trHeight w:val="353"/>
        </w:trPr>
        <w:tc>
          <w:tcPr>
            <w:tcW w:w="2944" w:type="dxa"/>
            <w:hideMark/>
          </w:tcPr>
          <w:p w14:paraId="0D323579" w14:textId="793EDCCD" w:rsidR="004348A1" w:rsidRPr="00F80CA5" w:rsidRDefault="00CB4BC6" w:rsidP="00995F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41" w:type="dxa"/>
          </w:tcPr>
          <w:p w14:paraId="5A3A16A8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0184119D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2A45AB3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36385461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A09D9E4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6F8D2B3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2B7F2D3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5EB3B4F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2C4EF116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48A1" w:rsidRPr="00C60284" w14:paraId="7A47C39C" w14:textId="77777777" w:rsidTr="00774C7F">
        <w:trPr>
          <w:trHeight w:val="353"/>
        </w:trPr>
        <w:tc>
          <w:tcPr>
            <w:tcW w:w="2944" w:type="dxa"/>
            <w:hideMark/>
          </w:tcPr>
          <w:p w14:paraId="31AABE04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41" w:type="dxa"/>
          </w:tcPr>
          <w:p w14:paraId="7E486BA7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3B56DB75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E2DDFAA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10EA2D2A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2D364C6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2CDC278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AAA3476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EAB6C8D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1703FAD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48A1" w:rsidRPr="00C60284" w14:paraId="6DB8F70B" w14:textId="77777777" w:rsidTr="00774C7F">
        <w:trPr>
          <w:trHeight w:val="342"/>
        </w:trPr>
        <w:tc>
          <w:tcPr>
            <w:tcW w:w="2944" w:type="dxa"/>
          </w:tcPr>
          <w:p w14:paraId="2E2829F0" w14:textId="50B78812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1" w:type="dxa"/>
          </w:tcPr>
          <w:p w14:paraId="55DDB62D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35A2BBF5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F117727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1C14E225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8346A26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3DD9234C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E2BFF3D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8EB9ED4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238F26C" w14:textId="77777777" w:rsidR="004348A1" w:rsidRPr="00F80CA5" w:rsidRDefault="004348A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48A1" w:rsidRPr="00C60284" w14:paraId="115CF630" w14:textId="77777777" w:rsidTr="00774C7F">
        <w:trPr>
          <w:trHeight w:val="398"/>
        </w:trPr>
        <w:tc>
          <w:tcPr>
            <w:tcW w:w="2944" w:type="dxa"/>
            <w:hideMark/>
          </w:tcPr>
          <w:p w14:paraId="6BEA4AB8" w14:textId="77777777" w:rsidR="004348A1" w:rsidRPr="00F80CA5" w:rsidRDefault="004348A1" w:rsidP="00995F86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1" w:type="dxa"/>
            <w:vAlign w:val="bottom"/>
          </w:tcPr>
          <w:p w14:paraId="16415A13" w14:textId="4E4535DD" w:rsidR="004348A1" w:rsidRPr="00F80CA5" w:rsidRDefault="008E2273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  <w:vAlign w:val="bottom"/>
          </w:tcPr>
          <w:p w14:paraId="64294DA9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1F954688" w14:textId="7DB85BCA" w:rsidR="004348A1" w:rsidRPr="00F80CA5" w:rsidRDefault="00765D7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B6332" w:rsidRPr="00F80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50" w:type="dxa"/>
            <w:vAlign w:val="bottom"/>
          </w:tcPr>
          <w:p w14:paraId="3CBF85BB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A7A24DD" w14:textId="1D0D82B9" w:rsidR="004348A1" w:rsidRPr="00F80CA5" w:rsidRDefault="00DB6332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5AE4E22A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9C541B9" w14:textId="1B05BB32" w:rsidR="004348A1" w:rsidRPr="00F80CA5" w:rsidRDefault="00DB6332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4BC6" w:rsidRPr="00F80CA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  <w:vAlign w:val="bottom"/>
          </w:tcPr>
          <w:p w14:paraId="3F770F3A" w14:textId="77777777" w:rsidR="004348A1" w:rsidRPr="00F80CA5" w:rsidRDefault="004348A1" w:rsidP="00995F8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59006AD" w14:textId="24215900" w:rsidR="004348A1" w:rsidRPr="00F80CA5" w:rsidRDefault="00765D71" w:rsidP="00995F8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B6332" w:rsidRPr="00F80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B6332" w:rsidRPr="00FC6DC9" w14:paraId="178C5B4A" w14:textId="77777777" w:rsidTr="00774C7F">
        <w:trPr>
          <w:trHeight w:val="353"/>
        </w:trPr>
        <w:tc>
          <w:tcPr>
            <w:tcW w:w="2944" w:type="dxa"/>
            <w:hideMark/>
          </w:tcPr>
          <w:p w14:paraId="365D5306" w14:textId="77777777" w:rsidR="00DB6332" w:rsidRPr="00F80CA5" w:rsidRDefault="00DB6332" w:rsidP="00DB63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6E0E0" w14:textId="50304C4E" w:rsidR="00DB6332" w:rsidRPr="00F80CA5" w:rsidRDefault="00DB6332" w:rsidP="00DB63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8" w:type="dxa"/>
            <w:vAlign w:val="bottom"/>
          </w:tcPr>
          <w:p w14:paraId="7B2DC717" w14:textId="77777777" w:rsidR="00DB6332" w:rsidRPr="00F80CA5" w:rsidRDefault="00DB6332" w:rsidP="00DB63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3BB5C4" w14:textId="3AA42345" w:rsidR="00DB6332" w:rsidRPr="00F80CA5" w:rsidRDefault="00765D71" w:rsidP="00DB63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B6332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495</w:t>
            </w:r>
          </w:p>
        </w:tc>
        <w:tc>
          <w:tcPr>
            <w:tcW w:w="250" w:type="dxa"/>
            <w:vAlign w:val="bottom"/>
          </w:tcPr>
          <w:p w14:paraId="5BB8F625" w14:textId="77777777" w:rsidR="00DB6332" w:rsidRPr="00F80CA5" w:rsidRDefault="00DB6332" w:rsidP="00DB63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7D064" w14:textId="4D97E70E" w:rsidR="00DB6332" w:rsidRPr="00F80CA5" w:rsidRDefault="00DB6332" w:rsidP="00DB63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9927C32" w14:textId="77777777" w:rsidR="00DB6332" w:rsidRPr="00F80CA5" w:rsidRDefault="00DB6332" w:rsidP="00DB63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36B46" w14:textId="298CBA1C" w:rsidR="00DB6332" w:rsidRPr="00F80CA5" w:rsidRDefault="00DB6332" w:rsidP="00DB63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B4BC6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  <w:vAlign w:val="bottom"/>
          </w:tcPr>
          <w:p w14:paraId="65271F7D" w14:textId="77777777" w:rsidR="00DB6332" w:rsidRPr="00F80CA5" w:rsidRDefault="00DB6332" w:rsidP="00DB63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FEE0E" w14:textId="39262793" w:rsidR="00DB6332" w:rsidRPr="00F80CA5" w:rsidRDefault="00765D71" w:rsidP="00DB63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B6332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4BC6"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6DE045BF" w14:textId="0BB628F0" w:rsidR="00804175" w:rsidRPr="00C60284" w:rsidRDefault="00804175" w:rsidP="0070585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C60284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816"/>
        <w:gridCol w:w="1099"/>
        <w:gridCol w:w="35"/>
        <w:gridCol w:w="224"/>
        <w:gridCol w:w="26"/>
        <w:gridCol w:w="1122"/>
        <w:gridCol w:w="24"/>
        <w:gridCol w:w="250"/>
        <w:gridCol w:w="9"/>
        <w:gridCol w:w="1122"/>
        <w:gridCol w:w="9"/>
        <w:gridCol w:w="269"/>
        <w:gridCol w:w="9"/>
        <w:gridCol w:w="1111"/>
      </w:tblGrid>
      <w:tr w:rsidR="000974E9" w:rsidRPr="00C60284" w14:paraId="05F4FDF3" w14:textId="77777777" w:rsidTr="00CC2A8E">
        <w:trPr>
          <w:tblHeader/>
        </w:trPr>
        <w:tc>
          <w:tcPr>
            <w:tcW w:w="2136" w:type="pct"/>
            <w:gridSpan w:val="2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5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pct"/>
            <w:gridSpan w:val="6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74E9" w:rsidRPr="00C60284" w14:paraId="1FF91DB8" w14:textId="77777777" w:rsidTr="00CC2A8E">
        <w:trPr>
          <w:trHeight w:val="344"/>
          <w:tblHeader/>
        </w:trPr>
        <w:tc>
          <w:tcPr>
            <w:tcW w:w="2136" w:type="pct"/>
            <w:gridSpan w:val="2"/>
          </w:tcPr>
          <w:p w14:paraId="22BEF4FF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2C9AA70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5D9C4F5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07B916D1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3"/>
          </w:tcPr>
          <w:p w14:paraId="62AD00D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</w:tcPr>
          <w:p w14:paraId="22069C7D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2AE3376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974E9" w:rsidRPr="00C60284" w14:paraId="2C6A747C" w14:textId="77777777" w:rsidTr="00CC2A8E">
        <w:trPr>
          <w:trHeight w:val="344"/>
          <w:tblHeader/>
        </w:trPr>
        <w:tc>
          <w:tcPr>
            <w:tcW w:w="2136" w:type="pct"/>
            <w:gridSpan w:val="2"/>
          </w:tcPr>
          <w:p w14:paraId="32F5EC65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F7A9C49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  <w:gridSpan w:val="2"/>
          </w:tcPr>
          <w:p w14:paraId="3DCA5BD6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gridSpan w:val="2"/>
          </w:tcPr>
          <w:p w14:paraId="7072F9D0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3"/>
          </w:tcPr>
          <w:p w14:paraId="05E6839F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77542354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DC5309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974E9" w:rsidRPr="00C60284" w14:paraId="3F5D95A6" w14:textId="77777777" w:rsidTr="00CC2A8E">
        <w:trPr>
          <w:tblHeader/>
        </w:trPr>
        <w:tc>
          <w:tcPr>
            <w:tcW w:w="1696" w:type="pct"/>
          </w:tcPr>
          <w:p w14:paraId="0B038866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14:paraId="2194723F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pct"/>
            <w:gridSpan w:val="13"/>
          </w:tcPr>
          <w:p w14:paraId="56EF8F69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4E9" w:rsidRPr="00C60284" w14:paraId="1B7CB5CC" w14:textId="77777777" w:rsidTr="00CC2A8E">
        <w:trPr>
          <w:tblHeader/>
        </w:trPr>
        <w:tc>
          <w:tcPr>
            <w:tcW w:w="1696" w:type="pct"/>
          </w:tcPr>
          <w:p w14:paraId="0442C75E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40" w:type="pct"/>
          </w:tcPr>
          <w:p w14:paraId="10E70E4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pct"/>
            <w:gridSpan w:val="13"/>
          </w:tcPr>
          <w:p w14:paraId="0B1ABACB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974E9" w:rsidRPr="00C60284" w14:paraId="6B1F7E73" w14:textId="77777777" w:rsidTr="00CC2A8E">
        <w:tc>
          <w:tcPr>
            <w:tcW w:w="2136" w:type="pct"/>
            <w:gridSpan w:val="2"/>
          </w:tcPr>
          <w:p w14:paraId="1A57017E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2" w:type="pct"/>
            <w:gridSpan w:val="2"/>
          </w:tcPr>
          <w:p w14:paraId="16E102F6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513B5615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623EBD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00DD41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3"/>
          </w:tcPr>
          <w:p w14:paraId="7D8D704E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61A624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D387CFB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4E9" w:rsidRPr="00C60284" w14:paraId="2DBED288" w14:textId="77777777" w:rsidTr="00CC2A8E">
        <w:tc>
          <w:tcPr>
            <w:tcW w:w="2136" w:type="pct"/>
            <w:gridSpan w:val="2"/>
          </w:tcPr>
          <w:p w14:paraId="3242F6BE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2" w:type="pct"/>
            <w:gridSpan w:val="2"/>
            <w:vAlign w:val="bottom"/>
          </w:tcPr>
          <w:p w14:paraId="4E009F54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466</w:t>
            </w:r>
          </w:p>
        </w:tc>
        <w:tc>
          <w:tcPr>
            <w:tcW w:w="135" w:type="pct"/>
            <w:gridSpan w:val="2"/>
            <w:vAlign w:val="bottom"/>
          </w:tcPr>
          <w:p w14:paraId="08ED3E39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22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8" w:type="pct"/>
            <w:gridSpan w:val="2"/>
            <w:vAlign w:val="bottom"/>
          </w:tcPr>
          <w:p w14:paraId="04C30879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4928C1C7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111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90</w:t>
            </w:r>
          </w:p>
        </w:tc>
        <w:tc>
          <w:tcPr>
            <w:tcW w:w="150" w:type="pct"/>
            <w:gridSpan w:val="2"/>
            <w:vAlign w:val="bottom"/>
          </w:tcPr>
          <w:p w14:paraId="3B9ED57F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vAlign w:val="bottom"/>
          </w:tcPr>
          <w:p w14:paraId="577139AF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55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</w:p>
        </w:tc>
      </w:tr>
      <w:tr w:rsidR="000974E9" w:rsidRPr="00C60284" w14:paraId="3D8844D1" w14:textId="77777777" w:rsidTr="00CC2A8E">
        <w:tc>
          <w:tcPr>
            <w:tcW w:w="2136" w:type="pct"/>
            <w:gridSpan w:val="2"/>
          </w:tcPr>
          <w:p w14:paraId="0C9F6AB9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2" w:type="pct"/>
            <w:gridSpan w:val="2"/>
            <w:vAlign w:val="bottom"/>
          </w:tcPr>
          <w:p w14:paraId="5ACE0157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35" w:type="pct"/>
            <w:gridSpan w:val="2"/>
            <w:vAlign w:val="bottom"/>
          </w:tcPr>
          <w:p w14:paraId="2C16410C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CCA260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054</w:t>
            </w:r>
          </w:p>
        </w:tc>
        <w:tc>
          <w:tcPr>
            <w:tcW w:w="148" w:type="pct"/>
            <w:gridSpan w:val="2"/>
            <w:vAlign w:val="bottom"/>
          </w:tcPr>
          <w:p w14:paraId="22229F82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254E0F87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50" w:type="pct"/>
            <w:gridSpan w:val="2"/>
            <w:vAlign w:val="bottom"/>
          </w:tcPr>
          <w:p w14:paraId="3EB66497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vAlign w:val="bottom"/>
          </w:tcPr>
          <w:p w14:paraId="763DD7AF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0974E9" w:rsidRPr="00C60284" w14:paraId="0FAB8C2E" w14:textId="77777777" w:rsidTr="00CC2A8E">
        <w:tc>
          <w:tcPr>
            <w:tcW w:w="2136" w:type="pct"/>
            <w:gridSpan w:val="2"/>
          </w:tcPr>
          <w:p w14:paraId="2FC4E3AA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72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977</w:t>
            </w:r>
          </w:p>
        </w:tc>
        <w:tc>
          <w:tcPr>
            <w:tcW w:w="135" w:type="pct"/>
            <w:gridSpan w:val="2"/>
            <w:vAlign w:val="bottom"/>
          </w:tcPr>
          <w:p w14:paraId="5E257414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825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277</w:t>
            </w:r>
          </w:p>
        </w:tc>
        <w:tc>
          <w:tcPr>
            <w:tcW w:w="148" w:type="pct"/>
            <w:gridSpan w:val="2"/>
            <w:vAlign w:val="bottom"/>
          </w:tcPr>
          <w:p w14:paraId="694298E6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200</w:t>
            </w:r>
          </w:p>
        </w:tc>
        <w:tc>
          <w:tcPr>
            <w:tcW w:w="150" w:type="pct"/>
            <w:gridSpan w:val="2"/>
            <w:vAlign w:val="bottom"/>
          </w:tcPr>
          <w:p w14:paraId="3CE72A6B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55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  <w:r w:rsidRPr="00765D7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</w:t>
            </w:r>
          </w:p>
        </w:tc>
      </w:tr>
      <w:tr w:rsidR="000974E9" w:rsidRPr="00C60284" w14:paraId="4C527A5B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32D801A" w14:textId="77777777" w:rsidR="000974E9" w:rsidRPr="00C60284" w:rsidRDefault="000974E9" w:rsidP="004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398328C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0D7FB2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38CBD0C7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E153D8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0FE75392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387DB991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4A44CBF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974E9" w:rsidRPr="00C60284" w14:paraId="34B95796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132CDFE9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3" w:type="pct"/>
          </w:tcPr>
          <w:p w14:paraId="3B96A1DF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CCCB2A5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73EE141E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0F86BB3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3EC9BBD9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5C383F82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74E94999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974E9" w:rsidRPr="00C60284" w14:paraId="79D71872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561E9A3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3" w:type="pct"/>
          </w:tcPr>
          <w:p w14:paraId="584CEB61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9EEC7E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787880D9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1F3F60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73315E2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0DDB4BAF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30F31E1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974E9" w:rsidRPr="00C60284" w14:paraId="05A9C06B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BD1CC6B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3" w:type="pct"/>
            <w:vAlign w:val="bottom"/>
          </w:tcPr>
          <w:p w14:paraId="4A9BFA37" w14:textId="3324B57C" w:rsidR="000974E9" w:rsidRPr="00C60284" w:rsidRDefault="00975A1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3,365,830</w:t>
            </w:r>
          </w:p>
        </w:tc>
        <w:tc>
          <w:tcPr>
            <w:tcW w:w="140" w:type="pct"/>
            <w:gridSpan w:val="2"/>
            <w:vAlign w:val="bottom"/>
          </w:tcPr>
          <w:p w14:paraId="5CDAE58C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14:paraId="54A51655" w14:textId="6F30421D" w:rsidR="000974E9" w:rsidRPr="00C60284" w:rsidRDefault="009D4694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0974E9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499</w:t>
            </w:r>
            <w:r w:rsidR="000974E9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981</w:t>
            </w:r>
          </w:p>
        </w:tc>
        <w:tc>
          <w:tcPr>
            <w:tcW w:w="140" w:type="pct"/>
            <w:gridSpan w:val="2"/>
            <w:vAlign w:val="bottom"/>
          </w:tcPr>
          <w:p w14:paraId="5C5698F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1380126" w14:textId="0CA77C7E" w:rsidR="000974E9" w:rsidRPr="00C60284" w:rsidRDefault="00975A1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86,823</w:t>
            </w:r>
          </w:p>
        </w:tc>
        <w:tc>
          <w:tcPr>
            <w:tcW w:w="150" w:type="pct"/>
            <w:gridSpan w:val="2"/>
            <w:vAlign w:val="bottom"/>
          </w:tcPr>
          <w:p w14:paraId="5C90BD1C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bottom"/>
          </w:tcPr>
          <w:p w14:paraId="37B3BEC1" w14:textId="7F0B70BA" w:rsidR="000974E9" w:rsidRPr="00C60284" w:rsidRDefault="009D4694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19,580</w:t>
            </w:r>
          </w:p>
        </w:tc>
      </w:tr>
      <w:tr w:rsidR="000974E9" w:rsidRPr="00C60284" w14:paraId="3F62C99B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5C47753A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3" w:type="pct"/>
          </w:tcPr>
          <w:p w14:paraId="3C69204A" w14:textId="77777777" w:rsidR="000974E9" w:rsidRPr="00C60284" w:rsidRDefault="000974E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28089824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6CC16E13" w14:textId="77777777" w:rsidR="000974E9" w:rsidRPr="00C60284" w:rsidRDefault="000974E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53A8B64D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shd w:val="clear" w:color="auto" w:fill="auto"/>
          </w:tcPr>
          <w:p w14:paraId="0A669B4A" w14:textId="77777777" w:rsidR="000974E9" w:rsidRPr="00C60284" w:rsidRDefault="000974E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1D602E44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0DDBAC04" w14:textId="77777777" w:rsidR="000974E9" w:rsidRPr="00C60284" w:rsidRDefault="000974E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974E9" w:rsidRPr="00C60284" w14:paraId="2687F3D1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BDD02F8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47B6E0EF" w:rsidR="000974E9" w:rsidRPr="00C60284" w:rsidRDefault="005E7E07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1,739,497</w:t>
            </w:r>
          </w:p>
        </w:tc>
        <w:tc>
          <w:tcPr>
            <w:tcW w:w="140" w:type="pct"/>
            <w:gridSpan w:val="2"/>
          </w:tcPr>
          <w:p w14:paraId="21EDEA13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39AD66" w14:textId="77777777" w:rsidR="000974E9" w:rsidRPr="00C60284" w:rsidRDefault="000974E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897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268</w:t>
            </w:r>
          </w:p>
        </w:tc>
        <w:tc>
          <w:tcPr>
            <w:tcW w:w="140" w:type="pct"/>
            <w:gridSpan w:val="2"/>
          </w:tcPr>
          <w:p w14:paraId="22BDFB5F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54975EEF" w:rsidR="000974E9" w:rsidRPr="00C60284" w:rsidRDefault="005E7E07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112,737</w:t>
            </w:r>
          </w:p>
        </w:tc>
        <w:tc>
          <w:tcPr>
            <w:tcW w:w="150" w:type="pct"/>
            <w:gridSpan w:val="2"/>
          </w:tcPr>
          <w:p w14:paraId="44E57F71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6DDCE" w14:textId="77777777" w:rsidR="000974E9" w:rsidRPr="00C60284" w:rsidRDefault="000974E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</w:p>
        </w:tc>
      </w:tr>
      <w:tr w:rsidR="000974E9" w:rsidRPr="00C60284" w14:paraId="7DE53478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8A15372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536E675F" w:rsidR="000974E9" w:rsidRPr="00C60284" w:rsidRDefault="005E7E07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5,105,327</w:t>
            </w:r>
          </w:p>
        </w:tc>
        <w:tc>
          <w:tcPr>
            <w:tcW w:w="140" w:type="pct"/>
            <w:gridSpan w:val="2"/>
          </w:tcPr>
          <w:p w14:paraId="73957677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EA4BF" w14:textId="729834BE" w:rsidR="000974E9" w:rsidRPr="00C60284" w:rsidRDefault="009D4694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0974E9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397</w:t>
            </w:r>
            <w:r w:rsidR="000974E9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249</w:t>
            </w:r>
          </w:p>
        </w:tc>
        <w:tc>
          <w:tcPr>
            <w:tcW w:w="140" w:type="pct"/>
            <w:gridSpan w:val="2"/>
          </w:tcPr>
          <w:p w14:paraId="2933146C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78809D87" w:rsidR="000974E9" w:rsidRPr="00C60284" w:rsidRDefault="005E7E07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199,560</w:t>
            </w:r>
          </w:p>
        </w:tc>
        <w:tc>
          <w:tcPr>
            <w:tcW w:w="150" w:type="pct"/>
            <w:gridSpan w:val="2"/>
          </w:tcPr>
          <w:p w14:paraId="3A5B76EB" w14:textId="77777777" w:rsidR="000974E9" w:rsidRPr="00C60284" w:rsidRDefault="000974E9" w:rsidP="00CC2A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3847D6A6" w:rsidR="000974E9" w:rsidRPr="00C60284" w:rsidRDefault="000974E9" w:rsidP="0045564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</w:t>
            </w:r>
            <w:r w:rsidR="009D469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="009D469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</w:t>
            </w:r>
            <w:r w:rsidRPr="00CB4BC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</w:p>
        </w:tc>
      </w:tr>
    </w:tbl>
    <w:p w14:paraId="3707D9E0" w14:textId="3C41228C" w:rsidR="00DF028E" w:rsidRPr="00C60284" w:rsidRDefault="00DF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303012DD" w14:textId="1BC75BB0" w:rsidR="00487153" w:rsidRPr="00C60284" w:rsidRDefault="00487153" w:rsidP="0045564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0C27539F" w14:textId="77777777" w:rsidR="004146A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C60284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  <w:cs/>
        </w:rPr>
      </w:pPr>
    </w:p>
    <w:p w14:paraId="668029D1" w14:textId="31B6738B" w:rsidR="00737843" w:rsidRPr="00C60284" w:rsidRDefault="004146A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734E5C" w:rsidRPr="00C60284">
        <w:rPr>
          <w:rFonts w:ascii="Angsana New" w:hAnsi="Angsana New" w:cs="Angsana New" w:hint="cs"/>
          <w:sz w:val="30"/>
          <w:szCs w:val="30"/>
          <w:cs/>
        </w:rPr>
        <w:t>มีน</w:t>
      </w:r>
      <w:r w:rsidRPr="00C60284">
        <w:rPr>
          <w:rFonts w:ascii="Angsana New" w:hAnsi="Angsana New" w:cs="Angsana New"/>
          <w:sz w:val="30"/>
          <w:szCs w:val="30"/>
          <w:cs/>
        </w:rPr>
        <w:t>า</w:t>
      </w:r>
      <w:r w:rsidR="00487153" w:rsidRPr="00C60284">
        <w:rPr>
          <w:rFonts w:ascii="Angsana New" w:hAnsi="Angsana New" w:cs="Angsana New"/>
          <w:sz w:val="30"/>
          <w:szCs w:val="30"/>
          <w:cs/>
        </w:rPr>
        <w:t>คม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2564</w:t>
      </w:r>
      <w:r w:rsidR="00C60035" w:rsidRPr="00C6028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C60284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เป็นภาระค้ำประกันมีจำนวนเงินรวม</w:t>
      </w:r>
      <w:r w:rsidR="00BF5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80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31</w:t>
      </w:r>
      <w:r w:rsidR="00734E5C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256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3</w:t>
      </w:r>
      <w:r w:rsidRPr="00C60284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92</w:t>
      </w:r>
      <w:r w:rsidR="00E73046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4A26B7DE" w14:textId="3D7C1EB4" w:rsidR="002D19A5" w:rsidRDefault="002D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5DB2B183" w14:textId="2B50E26E" w:rsidR="00020934" w:rsidRDefault="00020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590B68C1" w14:textId="25BEA94E" w:rsidR="00020934" w:rsidRDefault="00020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5A77F76D" w14:textId="2D31AEA8" w:rsidR="00A23AE3" w:rsidRDefault="00A23AE3" w:rsidP="00A23AE3">
      <w:pPr>
        <w:pStyle w:val="index"/>
        <w:numPr>
          <w:ilvl w:val="0"/>
          <w:numId w:val="3"/>
        </w:numPr>
        <w:tabs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60631EE" w14:textId="01F420BE" w:rsidR="00B73E90" w:rsidRPr="007F135A" w:rsidRDefault="00B73E90" w:rsidP="00B73E90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="Angsana New" w:hAnsi="Angsana New" w:cs="Angsana New"/>
          <w:sz w:val="24"/>
          <w:szCs w:val="24"/>
          <w:lang w:bidi="th-TH"/>
        </w:rPr>
      </w:pPr>
    </w:p>
    <w:p w14:paraId="38CD88FA" w14:textId="6BDEF908" w:rsidR="00895D22" w:rsidRPr="00C63D9B" w:rsidRDefault="00895D22" w:rsidP="00895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pacing w:val="6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t>17.1</w:t>
      </w:r>
      <w:r>
        <w:rPr>
          <w:rFonts w:asciiTheme="majorBidi" w:hAnsiTheme="majorBidi" w:cstheme="majorBidi"/>
          <w:sz w:val="30"/>
          <w:szCs w:val="30"/>
        </w:rPr>
        <w:tab/>
      </w:r>
      <w:r w:rsidRPr="00B12B05">
        <w:rPr>
          <w:rFonts w:ascii="Angsana New" w:hAnsi="Angsana New" w:hint="cs"/>
          <w:sz w:val="30"/>
          <w:szCs w:val="30"/>
          <w:cs/>
        </w:rPr>
        <w:t xml:space="preserve">บริษัท ที พาราก้อน โฮลดิ้ง จำกัด ซึ่งเป็นบริษัทย่อยของบริษัทได้เพิ่มทุนจดทะเบียนเป็นจำนวนเงิน </w:t>
      </w:r>
      <w:r w:rsidRPr="00B12B05">
        <w:rPr>
          <w:rFonts w:ascii="Angsana New" w:hAnsi="Angsana New"/>
          <w:sz w:val="30"/>
          <w:szCs w:val="30"/>
        </w:rPr>
        <w:t xml:space="preserve">250 </w:t>
      </w:r>
      <w:r w:rsidRPr="00B12B05">
        <w:rPr>
          <w:rFonts w:ascii="Angsana New" w:hAnsi="Angsana New" w:hint="cs"/>
          <w:sz w:val="30"/>
          <w:szCs w:val="30"/>
          <w:cs/>
        </w:rPr>
        <w:t xml:space="preserve">ล้านบาท โดยเพิ่มทุนจดทะเบียนจาก </w:t>
      </w:r>
      <w:r w:rsidRPr="00B12B05">
        <w:rPr>
          <w:rFonts w:ascii="Angsana New" w:hAnsi="Angsana New"/>
          <w:sz w:val="30"/>
          <w:szCs w:val="30"/>
        </w:rPr>
        <w:t xml:space="preserve">450 </w:t>
      </w:r>
      <w:r w:rsidRPr="00B12B05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B12B05">
        <w:rPr>
          <w:rFonts w:ascii="Angsana New" w:hAnsi="Angsana New"/>
          <w:sz w:val="30"/>
          <w:szCs w:val="30"/>
        </w:rPr>
        <w:t xml:space="preserve">700 </w:t>
      </w:r>
      <w:r w:rsidRPr="00B12B05">
        <w:rPr>
          <w:rFonts w:ascii="Angsana New" w:hAnsi="Angsana New" w:hint="cs"/>
          <w:sz w:val="30"/>
          <w:szCs w:val="30"/>
          <w:cs/>
        </w:rPr>
        <w:t xml:space="preserve">ล้านบาท และเรียกชำระในอัตราร้อยละ </w:t>
      </w:r>
      <w:r w:rsidRPr="00B12B05">
        <w:rPr>
          <w:rFonts w:ascii="Angsana New" w:hAnsi="Angsana New"/>
          <w:sz w:val="30"/>
          <w:szCs w:val="30"/>
        </w:rPr>
        <w:t xml:space="preserve">25 </w:t>
      </w:r>
      <w:r w:rsidRPr="00B12B05">
        <w:rPr>
          <w:rFonts w:ascii="Angsana New" w:hAnsi="Angsana New" w:hint="cs"/>
          <w:sz w:val="30"/>
          <w:szCs w:val="30"/>
          <w:cs/>
        </w:rPr>
        <w:t>คิดเป็น</w:t>
      </w:r>
      <w:r w:rsidRPr="00DB3070">
        <w:rPr>
          <w:rFonts w:ascii="Angsana New" w:hAnsi="Angsana New" w:hint="cs"/>
          <w:spacing w:val="8"/>
          <w:sz w:val="30"/>
          <w:szCs w:val="30"/>
          <w:cs/>
        </w:rPr>
        <w:t xml:space="preserve">จำนวนเงิน </w:t>
      </w:r>
      <w:r w:rsidRPr="00DB3070">
        <w:rPr>
          <w:rFonts w:ascii="Angsana New" w:hAnsi="Angsana New"/>
          <w:spacing w:val="8"/>
          <w:sz w:val="30"/>
          <w:szCs w:val="30"/>
        </w:rPr>
        <w:t xml:space="preserve">62.50 </w:t>
      </w:r>
      <w:r w:rsidRPr="00DB3070">
        <w:rPr>
          <w:rFonts w:ascii="Angsana New" w:hAnsi="Angsana New" w:hint="cs"/>
          <w:spacing w:val="8"/>
          <w:sz w:val="30"/>
          <w:szCs w:val="30"/>
          <w:cs/>
        </w:rPr>
        <w:t>ล้านบาท และได้ดำเนินการจดทะเบียนเพิ่มทุนดังกล่าวกับกระทรวงพาณิชย์เมื่อวันที่</w:t>
      </w:r>
      <w:r w:rsidRPr="00B12B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12B05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B12B05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B12B0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12B05">
        <w:rPr>
          <w:rFonts w:ascii="Angsana New" w:hAnsi="Angsana New"/>
          <w:spacing w:val="-4"/>
          <w:sz w:val="30"/>
          <w:szCs w:val="30"/>
        </w:rPr>
        <w:t xml:space="preserve">2564 </w:t>
      </w:r>
      <w:r w:rsidRPr="00B12B05">
        <w:rPr>
          <w:rFonts w:ascii="Angsana New" w:hAnsi="Angsana New" w:hint="cs"/>
          <w:spacing w:val="-4"/>
          <w:sz w:val="30"/>
          <w:szCs w:val="30"/>
          <w:cs/>
        </w:rPr>
        <w:t>นอกจากนี้ บริษัทย่อยดังกล่าวยังได้เรียกชำระเงินค่าหุ้นส่วนที่</w:t>
      </w:r>
      <w:r w:rsidRPr="00B12B05">
        <w:rPr>
          <w:rFonts w:ascii="Angsana New" w:hAnsi="Angsana New" w:hint="cs"/>
          <w:sz w:val="30"/>
          <w:szCs w:val="30"/>
          <w:cs/>
        </w:rPr>
        <w:t>เหลือในอัตรา</w:t>
      </w:r>
      <w:r>
        <w:rPr>
          <w:rFonts w:ascii="Angsana New" w:hAnsi="Angsana New" w:hint="cs"/>
          <w:sz w:val="30"/>
          <w:szCs w:val="30"/>
          <w:cs/>
        </w:rPr>
        <w:t>ร้อย</w:t>
      </w:r>
      <w:r w:rsidRPr="00B12B05">
        <w:rPr>
          <w:rFonts w:ascii="Angsana New" w:hAnsi="Angsana New" w:hint="cs"/>
          <w:sz w:val="30"/>
          <w:szCs w:val="30"/>
          <w:cs/>
        </w:rPr>
        <w:t xml:space="preserve">ละ </w:t>
      </w:r>
      <w:r w:rsidRPr="00B12B05">
        <w:rPr>
          <w:rFonts w:ascii="Angsana New" w:hAnsi="Angsana New"/>
          <w:sz w:val="30"/>
          <w:szCs w:val="30"/>
        </w:rPr>
        <w:t xml:space="preserve">70 </w:t>
      </w:r>
      <w:r w:rsidRPr="00B12B05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B12B0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12B05"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>.</w:t>
      </w:r>
      <w:r w:rsidRPr="00B12B05"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B12B05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B12B05">
        <w:rPr>
          <w:rFonts w:ascii="Angsana New" w:hAnsi="Angsana New"/>
          <w:sz w:val="30"/>
          <w:szCs w:val="30"/>
        </w:rPr>
        <w:t xml:space="preserve">121.59 </w:t>
      </w:r>
      <w:r w:rsidRPr="00B12B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และในอัตราร้อยละ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/>
          <w:sz w:val="30"/>
          <w:szCs w:val="30"/>
        </w:rPr>
        <w:t xml:space="preserve">250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12B05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>50</w:t>
      </w:r>
      <w:r w:rsidRPr="00B12B05">
        <w:rPr>
          <w:rFonts w:ascii="Angsana New" w:hAnsi="Angsana New"/>
          <w:sz w:val="30"/>
          <w:szCs w:val="30"/>
        </w:rPr>
        <w:t xml:space="preserve"> </w:t>
      </w:r>
      <w:r w:rsidRPr="00B12B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F64C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บริษัทได้จ่ายชำระค่าหุ้นเพิ่มทุนและค่าหุ้นเรียกชำระเพิ่มให้บริษัทย่อยดังกล่าวเป็นจำนวนเงิน </w:t>
      </w:r>
      <w:r>
        <w:rPr>
          <w:rFonts w:ascii="Angsana New" w:hAnsi="Angsana New"/>
          <w:spacing w:val="-4"/>
          <w:sz w:val="30"/>
          <w:szCs w:val="30"/>
        </w:rPr>
        <w:t>184</w:t>
      </w:r>
      <w:r w:rsidRPr="005F64C3">
        <w:rPr>
          <w:rFonts w:ascii="Angsana New" w:hAnsi="Angsana New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>0</w:t>
      </w:r>
      <w:r w:rsidRPr="005F64C3">
        <w:rPr>
          <w:rFonts w:ascii="Angsana New" w:hAnsi="Angsana New"/>
          <w:spacing w:val="-4"/>
          <w:sz w:val="30"/>
          <w:szCs w:val="30"/>
        </w:rPr>
        <w:t xml:space="preserve">9 </w:t>
      </w:r>
      <w:r w:rsidRPr="005F64C3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B12B05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</w:rPr>
        <w:t xml:space="preserve"> 2564</w:t>
      </w:r>
      <w:r>
        <w:rPr>
          <w:rFonts w:ascii="Angsana New" w:hAnsi="Angsana New" w:hint="cs"/>
          <w:sz w:val="30"/>
          <w:szCs w:val="30"/>
          <w:cs/>
        </w:rPr>
        <w:t xml:space="preserve"> และจำนวนเงิน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ล้านบาทในวันที่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2564</w:t>
      </w:r>
    </w:p>
    <w:p w14:paraId="0D98C516" w14:textId="77777777" w:rsidR="00895D22" w:rsidRPr="007F135A" w:rsidRDefault="00895D22" w:rsidP="00B73E90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="Angsana New" w:hAnsi="Angsana New" w:cs="Angsana New"/>
          <w:sz w:val="24"/>
          <w:szCs w:val="24"/>
          <w:lang w:val="en-US" w:bidi="th-TH"/>
        </w:rPr>
      </w:pPr>
    </w:p>
    <w:p w14:paraId="7D0CE9CC" w14:textId="69625F41" w:rsidR="00D4248B" w:rsidRPr="00783DAB" w:rsidRDefault="00D4248B" w:rsidP="00D42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pacing w:val="6"/>
          <w:sz w:val="30"/>
          <w:szCs w:val="30"/>
          <w:lang w:val="en-GB" w:bidi="ar-SA"/>
        </w:rPr>
      </w:pPr>
      <w:bookmarkStart w:id="3" w:name="_Hlk71582837"/>
      <w:r w:rsidRPr="00D4248B">
        <w:rPr>
          <w:rFonts w:ascii="Angsana New" w:hAnsi="Angsana New"/>
          <w:sz w:val="30"/>
          <w:szCs w:val="30"/>
        </w:rPr>
        <w:t>1</w:t>
      </w:r>
      <w:r w:rsidR="00B44114">
        <w:rPr>
          <w:rFonts w:ascii="Angsana New" w:hAnsi="Angsana New"/>
          <w:sz w:val="30"/>
          <w:szCs w:val="30"/>
        </w:rPr>
        <w:t>7</w:t>
      </w:r>
      <w:r w:rsidRPr="00D4248B">
        <w:rPr>
          <w:rFonts w:ascii="Angsana New" w:hAnsi="Angsana New"/>
          <w:sz w:val="30"/>
          <w:szCs w:val="30"/>
        </w:rPr>
        <w:t>.</w:t>
      </w:r>
      <w:r w:rsidR="00895D22">
        <w:rPr>
          <w:rFonts w:ascii="Angsana New" w:hAnsi="Angsana New" w:cstheme="minorBidi"/>
          <w:sz w:val="30"/>
          <w:szCs w:val="30"/>
        </w:rPr>
        <w:t>2</w:t>
      </w:r>
      <w:r w:rsidRPr="00D4248B">
        <w:rPr>
          <w:rFonts w:ascii="Angsana New" w:hAnsi="Angsana New"/>
          <w:sz w:val="30"/>
          <w:szCs w:val="30"/>
        </w:rPr>
        <w:tab/>
      </w:r>
      <w:r w:rsidRPr="00CE67EF">
        <w:rPr>
          <w:rFonts w:asciiTheme="majorBidi" w:hAnsiTheme="majorBidi" w:cstheme="majorBidi"/>
          <w:sz w:val="30"/>
          <w:szCs w:val="30"/>
        </w:rPr>
        <w:t>Thai Viet Swine Line Joint Stock Co., Ltd.</w:t>
      </w:r>
      <w:r w:rsidR="00E169BB" w:rsidRPr="00CE67EF">
        <w:rPr>
          <w:rFonts w:asciiTheme="majorBidi" w:hAnsiTheme="majorBidi" w:cstheme="majorBidi"/>
          <w:sz w:val="30"/>
          <w:szCs w:val="30"/>
        </w:rPr>
        <w:t xml:space="preserve"> (“TVSL”)</w:t>
      </w:r>
      <w:r w:rsidRPr="00CE67EF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120710" w:rsidRPr="00CE67EF">
        <w:rPr>
          <w:rFonts w:asciiTheme="majorBidi" w:hAnsiTheme="majorBidi" w:cstheme="majorBidi"/>
          <w:sz w:val="30"/>
          <w:szCs w:val="30"/>
          <w:cs/>
        </w:rPr>
        <w:t>ทางอ้อมในต่างประเทศของบริษัท</w:t>
      </w:r>
      <w:r w:rsidRPr="00CE67EF">
        <w:rPr>
          <w:rFonts w:asciiTheme="majorBidi" w:hAnsiTheme="majorBidi" w:cstheme="majorBidi"/>
          <w:sz w:val="30"/>
          <w:szCs w:val="30"/>
          <w:cs/>
        </w:rPr>
        <w:t>ได้เพิ่มทุน</w:t>
      </w:r>
      <w:r w:rsidRPr="00876984">
        <w:rPr>
          <w:rFonts w:asciiTheme="majorBidi" w:hAnsiTheme="majorBidi" w:cstheme="majorBidi"/>
          <w:sz w:val="30"/>
          <w:szCs w:val="30"/>
          <w:cs/>
        </w:rPr>
        <w:t xml:space="preserve">จดทะเบียนเป็นจำนวนเงิน </w:t>
      </w:r>
      <w:r w:rsidR="00A71C2F" w:rsidRPr="00876984">
        <w:rPr>
          <w:rFonts w:asciiTheme="majorBidi" w:hAnsiTheme="majorBidi" w:cstheme="majorBidi"/>
          <w:sz w:val="30"/>
          <w:szCs w:val="30"/>
        </w:rPr>
        <w:t>610</w:t>
      </w:r>
      <w:r w:rsidR="00120710" w:rsidRPr="00876984">
        <w:rPr>
          <w:rFonts w:asciiTheme="majorBidi" w:hAnsiTheme="majorBidi" w:cstheme="majorBidi"/>
          <w:sz w:val="30"/>
          <w:szCs w:val="30"/>
        </w:rPr>
        <w:t>,</w:t>
      </w:r>
      <w:r w:rsidR="00DB3070">
        <w:rPr>
          <w:rFonts w:asciiTheme="majorBidi" w:hAnsiTheme="majorBidi" w:cstheme="majorBidi"/>
          <w:sz w:val="30"/>
          <w:szCs w:val="30"/>
        </w:rPr>
        <w:t>508</w:t>
      </w:r>
      <w:r w:rsidRPr="00876984">
        <w:rPr>
          <w:rFonts w:asciiTheme="majorBidi" w:hAnsiTheme="majorBidi" w:cstheme="majorBidi"/>
          <w:sz w:val="30"/>
          <w:szCs w:val="30"/>
        </w:rPr>
        <w:t xml:space="preserve"> </w:t>
      </w:r>
      <w:r w:rsidRPr="00876984">
        <w:rPr>
          <w:rFonts w:asciiTheme="majorBidi" w:hAnsiTheme="majorBidi" w:cstheme="majorBidi"/>
          <w:sz w:val="30"/>
          <w:szCs w:val="30"/>
          <w:cs/>
        </w:rPr>
        <w:t>ล้าน</w:t>
      </w:r>
      <w:r w:rsidR="00120710" w:rsidRPr="00876984">
        <w:rPr>
          <w:rFonts w:asciiTheme="majorBidi" w:hAnsiTheme="majorBidi" w:cstheme="majorBidi"/>
          <w:sz w:val="30"/>
          <w:szCs w:val="30"/>
          <w:cs/>
        </w:rPr>
        <w:t>ดอง</w:t>
      </w:r>
      <w:r w:rsidR="006B4C92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Pr="00876984">
        <w:rPr>
          <w:rFonts w:asciiTheme="majorBidi" w:hAnsiTheme="majorBidi" w:cstheme="majorBidi"/>
          <w:sz w:val="30"/>
          <w:szCs w:val="30"/>
          <w:cs/>
        </w:rPr>
        <w:t xml:space="preserve"> โดยเพิ่มทุนจดทะเบียนจาก </w:t>
      </w:r>
      <w:r w:rsidR="00120710" w:rsidRPr="00876984">
        <w:rPr>
          <w:rFonts w:asciiTheme="majorBidi" w:hAnsiTheme="majorBidi" w:cstheme="majorBidi"/>
          <w:sz w:val="30"/>
          <w:szCs w:val="30"/>
        </w:rPr>
        <w:t>189,4</w:t>
      </w:r>
      <w:r w:rsidR="00DB3070">
        <w:rPr>
          <w:rFonts w:asciiTheme="majorBidi" w:hAnsiTheme="majorBidi" w:cstheme="majorBidi"/>
          <w:sz w:val="30"/>
          <w:szCs w:val="30"/>
        </w:rPr>
        <w:t>9</w:t>
      </w:r>
      <w:r w:rsidR="006B4C92">
        <w:rPr>
          <w:rFonts w:asciiTheme="majorBidi" w:hAnsiTheme="majorBidi" w:cstheme="majorBidi"/>
          <w:sz w:val="30"/>
          <w:szCs w:val="30"/>
        </w:rPr>
        <w:t>2</w:t>
      </w:r>
      <w:r w:rsidR="00120710" w:rsidRPr="00876984">
        <w:rPr>
          <w:rFonts w:asciiTheme="majorBidi" w:hAnsiTheme="majorBidi" w:cstheme="majorBidi"/>
          <w:sz w:val="30"/>
          <w:szCs w:val="30"/>
        </w:rPr>
        <w:t xml:space="preserve"> </w:t>
      </w:r>
      <w:r w:rsidR="00120710" w:rsidRPr="00876984">
        <w:rPr>
          <w:rFonts w:asciiTheme="majorBidi" w:hAnsiTheme="majorBidi" w:cstheme="majorBidi"/>
          <w:sz w:val="30"/>
          <w:szCs w:val="30"/>
          <w:cs/>
        </w:rPr>
        <w:t>ล้านดอง</w:t>
      </w:r>
      <w:r w:rsidR="006B4C92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="00120710" w:rsidRPr="008769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984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A71C2F" w:rsidRPr="00876984">
        <w:rPr>
          <w:rFonts w:asciiTheme="majorBidi" w:hAnsiTheme="majorBidi" w:cstheme="majorBidi"/>
          <w:sz w:val="30"/>
          <w:szCs w:val="30"/>
        </w:rPr>
        <w:t>800</w:t>
      </w:r>
      <w:r w:rsidR="00783DAB" w:rsidRPr="00876984">
        <w:rPr>
          <w:rFonts w:asciiTheme="majorBidi" w:hAnsiTheme="majorBidi" w:cstheme="majorBidi"/>
          <w:sz w:val="30"/>
          <w:szCs w:val="30"/>
        </w:rPr>
        <w:t>,000</w:t>
      </w:r>
      <w:r w:rsidRPr="00876984">
        <w:rPr>
          <w:rFonts w:asciiTheme="majorBidi" w:hAnsiTheme="majorBidi" w:cstheme="majorBidi"/>
          <w:sz w:val="30"/>
          <w:szCs w:val="30"/>
        </w:rPr>
        <w:t xml:space="preserve"> </w:t>
      </w:r>
      <w:r w:rsidRPr="00876984">
        <w:rPr>
          <w:rFonts w:asciiTheme="majorBidi" w:hAnsiTheme="majorBidi" w:cstheme="majorBidi"/>
          <w:sz w:val="30"/>
          <w:szCs w:val="30"/>
          <w:cs/>
        </w:rPr>
        <w:t>ล้าน</w:t>
      </w:r>
      <w:r w:rsidR="00783DAB" w:rsidRPr="00876984">
        <w:rPr>
          <w:rFonts w:asciiTheme="majorBidi" w:hAnsiTheme="majorBidi" w:cstheme="majorBidi"/>
          <w:sz w:val="30"/>
          <w:szCs w:val="30"/>
          <w:cs/>
        </w:rPr>
        <w:t>ดอง</w:t>
      </w:r>
      <w:r w:rsidR="006B4C92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Pr="00876984">
        <w:rPr>
          <w:rFonts w:asciiTheme="majorBidi" w:hAnsiTheme="majorBidi" w:cstheme="majorBidi"/>
          <w:sz w:val="30"/>
          <w:szCs w:val="30"/>
          <w:cs/>
        </w:rPr>
        <w:t xml:space="preserve"> และเรียกชำระ</w:t>
      </w:r>
      <w:r w:rsidR="00876984" w:rsidRPr="00876984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876984" w:rsidRPr="00876984">
        <w:rPr>
          <w:rFonts w:asciiTheme="majorBidi" w:hAnsiTheme="majorBidi" w:cstheme="majorBidi"/>
          <w:sz w:val="30"/>
          <w:szCs w:val="30"/>
        </w:rPr>
        <w:t>22.98</w:t>
      </w:r>
      <w:r w:rsidR="00783DAB" w:rsidRPr="008769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984">
        <w:rPr>
          <w:rFonts w:asciiTheme="majorBidi" w:hAnsiTheme="majorBidi" w:cstheme="majorBidi"/>
          <w:sz w:val="30"/>
          <w:szCs w:val="30"/>
          <w:cs/>
        </w:rPr>
        <w:t>และได้ดำเนินการ</w:t>
      </w:r>
      <w:r w:rsidR="007B4615">
        <w:rPr>
          <w:rFonts w:asciiTheme="majorBidi" w:hAnsiTheme="majorBidi" w:cstheme="majorBidi"/>
          <w:sz w:val="30"/>
          <w:szCs w:val="30"/>
          <w:cs/>
        </w:rPr>
        <w:br/>
      </w:r>
      <w:r w:rsidRPr="00876984">
        <w:rPr>
          <w:rFonts w:asciiTheme="majorBidi" w:hAnsiTheme="majorBidi" w:cstheme="majorBidi"/>
          <w:sz w:val="30"/>
          <w:szCs w:val="30"/>
          <w:cs/>
        </w:rPr>
        <w:t xml:space="preserve">จดทะเบียนเพิ่มทุนดังกล่าวแล้วเสร็จเมื่อวันที่ </w:t>
      </w:r>
      <w:r w:rsidR="00876984" w:rsidRPr="00876984">
        <w:rPr>
          <w:rFonts w:asciiTheme="majorBidi" w:hAnsiTheme="majorBidi" w:cstheme="majorBidi"/>
          <w:sz w:val="30"/>
          <w:szCs w:val="30"/>
        </w:rPr>
        <w:t>9</w:t>
      </w:r>
      <w:r w:rsidRPr="00876984">
        <w:rPr>
          <w:rFonts w:asciiTheme="majorBidi" w:hAnsiTheme="majorBidi" w:cstheme="majorBidi"/>
          <w:sz w:val="30"/>
          <w:szCs w:val="30"/>
        </w:rPr>
        <w:t xml:space="preserve"> </w:t>
      </w:r>
      <w:r w:rsidR="00876984" w:rsidRPr="00876984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876984">
        <w:rPr>
          <w:rFonts w:asciiTheme="majorBidi" w:hAnsiTheme="majorBidi" w:cstheme="majorBidi"/>
          <w:sz w:val="30"/>
          <w:szCs w:val="30"/>
        </w:rPr>
        <w:t xml:space="preserve"> 2564</w:t>
      </w:r>
      <w:r w:rsidR="00783DAB" w:rsidRPr="00876984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คณะกรรมการของบริษัทได้อนุมัติให้บริษัทย่อยแห่งหนึ่ง (บริษัท ที พาราก้อน โฮลดิ้ง จำกัด) จ่ายชำระค่าหุ้นเพิ่มทุนให้</w:t>
      </w:r>
      <w:r w:rsidR="00783DAB" w:rsidRPr="00876984">
        <w:rPr>
          <w:rFonts w:asciiTheme="majorBidi" w:hAnsiTheme="majorBidi" w:cstheme="majorBidi"/>
          <w:sz w:val="30"/>
          <w:szCs w:val="30"/>
        </w:rPr>
        <w:t xml:space="preserve"> TVSL </w:t>
      </w:r>
      <w:r w:rsidR="00783DAB" w:rsidRPr="00876984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76984" w:rsidRPr="00876984">
        <w:rPr>
          <w:rFonts w:asciiTheme="majorBidi" w:hAnsiTheme="majorBidi" w:cstheme="majorBidi"/>
          <w:sz w:val="30"/>
          <w:szCs w:val="30"/>
        </w:rPr>
        <w:t>184.09</w:t>
      </w:r>
      <w:r w:rsidR="00783DAB" w:rsidRPr="00876984">
        <w:rPr>
          <w:rFonts w:asciiTheme="majorBidi" w:hAnsiTheme="majorBidi" w:cstheme="majorBidi"/>
          <w:sz w:val="30"/>
          <w:szCs w:val="30"/>
        </w:rPr>
        <w:t xml:space="preserve"> </w:t>
      </w:r>
      <w:r w:rsidR="00783DAB" w:rsidRPr="0087698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E67EF">
        <w:rPr>
          <w:rFonts w:asciiTheme="majorBidi" w:hAnsiTheme="majorBidi" w:cstheme="majorBidi"/>
          <w:sz w:val="30"/>
          <w:szCs w:val="30"/>
        </w:rPr>
        <w:t xml:space="preserve"> </w:t>
      </w:r>
      <w:r w:rsidR="00CE67EF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CE67EF">
        <w:rPr>
          <w:rFonts w:asciiTheme="majorBidi" w:hAnsiTheme="majorBidi" w:cstheme="majorBidi"/>
          <w:sz w:val="30"/>
          <w:szCs w:val="30"/>
        </w:rPr>
        <w:t xml:space="preserve">12 </w:t>
      </w:r>
      <w:r w:rsidR="00CE67E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CE67EF">
        <w:rPr>
          <w:rFonts w:asciiTheme="majorBidi" w:hAnsiTheme="majorBidi" w:cstheme="majorBidi"/>
          <w:sz w:val="30"/>
          <w:szCs w:val="30"/>
        </w:rPr>
        <w:t>2564</w:t>
      </w:r>
    </w:p>
    <w:p w14:paraId="4F456C78" w14:textId="77777777" w:rsidR="00C40A19" w:rsidRPr="007F135A" w:rsidRDefault="00C40A19" w:rsidP="00D4248B">
      <w:pPr>
        <w:pStyle w:val="index"/>
        <w:tabs>
          <w:tab w:val="clear" w:pos="1134"/>
        </w:tabs>
        <w:spacing w:line="240" w:lineRule="auto"/>
        <w:ind w:left="1170" w:hanging="630"/>
        <w:jc w:val="thaiDistribute"/>
        <w:outlineLvl w:val="0"/>
        <w:rPr>
          <w:rFonts w:ascii="Angsana New" w:hAnsi="Angsana New"/>
          <w:sz w:val="24"/>
          <w:szCs w:val="24"/>
          <w:lang w:val="en-US" w:bidi="th-TH"/>
        </w:rPr>
      </w:pPr>
    </w:p>
    <w:bookmarkEnd w:id="3"/>
    <w:p w14:paraId="0D4A36B0" w14:textId="3298251A" w:rsidR="00020110" w:rsidRDefault="00020110" w:rsidP="00020110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1170" w:hanging="630"/>
        <w:jc w:val="thaiDistribute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B44114">
        <w:rPr>
          <w:rFonts w:ascii="Angsana New" w:hAnsi="Angsana New" w:cs="Angsana New"/>
          <w:sz w:val="30"/>
          <w:szCs w:val="30"/>
          <w:lang w:val="en-US" w:bidi="th-TH"/>
        </w:rPr>
        <w:t>7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895D22">
        <w:rPr>
          <w:rFonts w:ascii="Angsana New" w:hAnsi="Angsana New" w:cs="Angsana New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020934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ประชุมสามัญประจำปีผู้ถือหุ้นของบริษัทเมื่อวันที่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ผู้ถือหุ้นของบริษัทได้อนุมัติมติที่สำคัญ ดังนี้</w:t>
      </w:r>
    </w:p>
    <w:p w14:paraId="7320C3B1" w14:textId="77777777" w:rsidR="00020110" w:rsidRPr="007F135A" w:rsidRDefault="00020110" w:rsidP="00020110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 w:cs="Angsana New"/>
          <w:sz w:val="24"/>
          <w:szCs w:val="24"/>
          <w:lang w:val="en-US" w:bidi="th-TH"/>
        </w:rPr>
      </w:pPr>
    </w:p>
    <w:p w14:paraId="70EA71B9" w14:textId="7C9F9BCE" w:rsidR="00CE4138" w:rsidRPr="00CE4138" w:rsidRDefault="00CE4138" w:rsidP="00CE4138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CE4138">
        <w:rPr>
          <w:rFonts w:asciiTheme="majorBidi" w:hAnsiTheme="majorBidi" w:cstheme="majorBidi"/>
          <w:sz w:val="30"/>
          <w:szCs w:val="30"/>
          <w:cs/>
        </w:rPr>
        <w:t>การออกและจัดสรรใบสำคัญแสดงสิทธิที่จะซื้อหุ้นสามัญเพิ่มทุนของบริษัทครั้งที่</w:t>
      </w:r>
      <w:r w:rsidRPr="00CE4138">
        <w:rPr>
          <w:rFonts w:asciiTheme="majorBidi" w:hAnsiTheme="majorBidi" w:cstheme="majorBidi"/>
          <w:sz w:val="30"/>
          <w:szCs w:val="30"/>
        </w:rPr>
        <w:t xml:space="preserve"> 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E4138">
        <w:rPr>
          <w:rFonts w:asciiTheme="majorBidi" w:hAnsiTheme="majorBidi" w:cstheme="majorBidi"/>
          <w:sz w:val="30"/>
          <w:szCs w:val="30"/>
        </w:rPr>
        <w:t>(“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ใบสำคัญแสดงสิทธิฯ </w:t>
      </w:r>
      <w:r w:rsidRPr="00CE4138">
        <w:rPr>
          <w:rFonts w:asciiTheme="majorBidi" w:hAnsiTheme="majorBidi" w:cstheme="majorBidi"/>
          <w:sz w:val="30"/>
          <w:szCs w:val="30"/>
        </w:rPr>
        <w:t xml:space="preserve">TFG-W3”)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โดยไม่คิดมูลค่า จำนวนไม่เกิน </w:t>
      </w:r>
      <w:r w:rsidRPr="00CE4138">
        <w:rPr>
          <w:rFonts w:asciiTheme="majorBidi" w:hAnsiTheme="majorBidi" w:cstheme="majorBidi"/>
          <w:sz w:val="30"/>
          <w:szCs w:val="30"/>
        </w:rPr>
        <w:t xml:space="preserve">560.76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ล้านหน่วย ต่อผู้ถือหุ้นเดิมของบริษัทตามสัดส่วนการถือหุ้น ในอัตราส่วนการจัดสรรที่หุ้นสามัญเดิม มูลค่าหุ้นที่ตราไว้หุ้นละ </w:t>
      </w:r>
      <w:r w:rsidRPr="00CE4138">
        <w:rPr>
          <w:rFonts w:asciiTheme="majorBidi" w:hAnsiTheme="majorBidi" w:cstheme="majorBidi"/>
          <w:sz w:val="30"/>
          <w:szCs w:val="30"/>
        </w:rPr>
        <w:t xml:space="preserve">1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บาท จำนวน </w:t>
      </w:r>
      <w:r w:rsidRPr="00CE4138">
        <w:rPr>
          <w:rFonts w:asciiTheme="majorBidi" w:hAnsiTheme="majorBidi" w:cstheme="majorBidi"/>
          <w:sz w:val="30"/>
          <w:szCs w:val="30"/>
        </w:rPr>
        <w:t xml:space="preserve">10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หุ้น ต่อ </w:t>
      </w:r>
      <w:r w:rsidRPr="00CE4138">
        <w:rPr>
          <w:rFonts w:asciiTheme="majorBidi" w:hAnsiTheme="majorBidi" w:cstheme="majorBidi"/>
          <w:sz w:val="30"/>
          <w:szCs w:val="30"/>
        </w:rPr>
        <w:t xml:space="preserve">1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หน่วยใบสำคัญเสดงสิทธิฯ </w:t>
      </w:r>
      <w:r w:rsidRPr="00CE4138">
        <w:rPr>
          <w:rFonts w:asciiTheme="majorBidi" w:hAnsiTheme="majorBidi" w:cstheme="majorBidi"/>
          <w:sz w:val="30"/>
          <w:szCs w:val="30"/>
        </w:rPr>
        <w:t xml:space="preserve">TFG-W3 (10:1)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ทั้งนี้ อัตราการใช้สิทธิ คือใบสำคัญแสดงสิทธิฯ </w:t>
      </w:r>
      <w:r w:rsidRPr="00CE4138">
        <w:rPr>
          <w:rFonts w:asciiTheme="majorBidi" w:hAnsiTheme="majorBidi" w:cstheme="majorBidi"/>
          <w:sz w:val="30"/>
          <w:szCs w:val="30"/>
        </w:rPr>
        <w:t xml:space="preserve">TFG-W3 1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หน่วย มีสิทธิซื้อหุ้นสามัญของบริษัทได้ </w:t>
      </w:r>
      <w:r w:rsidRPr="00CE4138">
        <w:rPr>
          <w:rFonts w:asciiTheme="majorBidi" w:hAnsiTheme="majorBidi" w:cstheme="majorBidi"/>
          <w:sz w:val="30"/>
          <w:szCs w:val="30"/>
        </w:rPr>
        <w:t xml:space="preserve">1 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หุ้น และราคาใช้สิทธิคือ </w:t>
      </w:r>
      <w:r w:rsidRPr="00CE4138">
        <w:rPr>
          <w:rFonts w:asciiTheme="majorBidi" w:hAnsiTheme="majorBidi" w:cstheme="majorBidi"/>
          <w:sz w:val="30"/>
          <w:szCs w:val="30"/>
        </w:rPr>
        <w:t xml:space="preserve">5.5 </w:t>
      </w:r>
      <w:r w:rsidRPr="00CE4138">
        <w:rPr>
          <w:rFonts w:asciiTheme="majorBidi" w:hAnsiTheme="majorBidi" w:cstheme="majorBidi"/>
          <w:sz w:val="30"/>
          <w:szCs w:val="30"/>
          <w:cs/>
        </w:rPr>
        <w:t>บาทต่อ</w:t>
      </w:r>
      <w:r w:rsidRPr="00CE4138">
        <w:rPr>
          <w:rFonts w:asciiTheme="majorBidi" w:hAnsiTheme="majorBidi" w:cstheme="majorBidi"/>
          <w:sz w:val="30"/>
          <w:szCs w:val="30"/>
        </w:rPr>
        <w:t xml:space="preserve"> </w:t>
      </w:r>
      <w:r w:rsidRPr="00CE4138">
        <w:rPr>
          <w:rFonts w:asciiTheme="majorBidi" w:hAnsiTheme="majorBidi" w:cstheme="majorBidi"/>
          <w:sz w:val="30"/>
          <w:szCs w:val="30"/>
          <w:cs/>
        </w:rPr>
        <w:t>หุ้น (เว้นแต่</w:t>
      </w:r>
      <w:r w:rsidRPr="00115E4A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ในกรณีมีการปรับสิทธิ) ใบสำคัญแสดงสิทธิฯ </w:t>
      </w:r>
      <w:r w:rsidRPr="00115E4A">
        <w:rPr>
          <w:rFonts w:asciiTheme="majorBidi" w:hAnsiTheme="majorBidi" w:cstheme="majorBidi"/>
          <w:spacing w:val="-2"/>
          <w:sz w:val="30"/>
          <w:szCs w:val="30"/>
        </w:rPr>
        <w:t xml:space="preserve">TFG-W3 </w:t>
      </w:r>
      <w:r w:rsidRPr="00115E4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มีอายุ </w:t>
      </w:r>
      <w:r w:rsidRPr="00115E4A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115E4A">
        <w:rPr>
          <w:rFonts w:asciiTheme="majorBidi" w:hAnsiTheme="majorBidi" w:cstheme="majorBidi"/>
          <w:spacing w:val="-2"/>
          <w:sz w:val="30"/>
          <w:szCs w:val="30"/>
          <w:cs/>
        </w:rPr>
        <w:t>ปี นับแต่วันที่ออกใบสำคัญแสดงสิทธิฯ</w:t>
      </w:r>
      <w:r w:rsidRPr="00CE41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4138">
        <w:rPr>
          <w:rFonts w:asciiTheme="majorBidi" w:hAnsiTheme="majorBidi" w:cstheme="majorBidi"/>
          <w:sz w:val="30"/>
          <w:szCs w:val="30"/>
        </w:rPr>
        <w:t>TFG-W3</w:t>
      </w:r>
    </w:p>
    <w:p w14:paraId="53E5E83E" w14:textId="77777777" w:rsidR="00CE4138" w:rsidRDefault="00CE4138" w:rsidP="00CE4138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1530" w:firstLine="0"/>
        <w:jc w:val="thaiDistribute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0061A0" w14:textId="0682683F" w:rsidR="00020110" w:rsidRPr="007E5560" w:rsidRDefault="00020110" w:rsidP="00020110">
      <w:pPr>
        <w:pStyle w:val="index"/>
        <w:numPr>
          <w:ilvl w:val="0"/>
          <w:numId w:val="38"/>
        </w:numPr>
        <w:tabs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1530"/>
        <w:jc w:val="thaiDistribute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ลดทุนจดทะเบียนของบริษัทเป็นจำนวนเงิน </w:t>
      </w:r>
      <w:r>
        <w:rPr>
          <w:rFonts w:ascii="Angsana New" w:hAnsi="Angsana New" w:cs="Angsana New"/>
          <w:sz w:val="30"/>
          <w:szCs w:val="30"/>
        </w:rPr>
        <w:t>530.59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โดยการตัดหุ้นที่ยังไม่ได้ออกจำหน่ายของบริษัท จำนวน </w:t>
      </w:r>
      <w:r>
        <w:rPr>
          <w:rFonts w:ascii="Angsana New" w:hAnsi="Angsana New" w:cs="Angsana New"/>
          <w:sz w:val="30"/>
          <w:szCs w:val="30"/>
        </w:rPr>
        <w:t xml:space="preserve">530.59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หุ้นมูลค่าหุ้นละ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</w:t>
      </w:r>
      <w:r w:rsidRPr="00BF3824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การดำเนินการจด</w:t>
      </w: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>ทะเบียน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ลด</w:t>
      </w: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ทุนดังกล่าวกับกระทรวงพาณิชย์ได้แล้วเสร็จเมื่อวันที่ </w:t>
      </w:r>
      <w:r w:rsidRPr="00086D0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60B4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F151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68AE0892" w14:textId="77777777" w:rsidR="00020110" w:rsidRPr="007F135A" w:rsidRDefault="00020110" w:rsidP="00020110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900" w:firstLine="0"/>
        <w:jc w:val="thaiDistribute"/>
        <w:outlineLvl w:val="0"/>
        <w:rPr>
          <w:rFonts w:ascii="Angsana New" w:hAnsi="Angsana New" w:cs="Angsana New"/>
          <w:sz w:val="24"/>
          <w:szCs w:val="24"/>
          <w:lang w:val="en-US" w:bidi="th-TH"/>
        </w:rPr>
      </w:pPr>
    </w:p>
    <w:p w14:paraId="778BB3E2" w14:textId="38F96C14" w:rsidR="00020110" w:rsidRPr="00481C3C" w:rsidRDefault="00020110" w:rsidP="00020110">
      <w:pPr>
        <w:pStyle w:val="index"/>
        <w:numPr>
          <w:ilvl w:val="0"/>
          <w:numId w:val="38"/>
        </w:numPr>
        <w:tabs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1530"/>
        <w:jc w:val="thaiDistribute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เพิ่มทุนจดทะเบียนของบริษัทเป็นจำนวนเงินไม่เกิน </w:t>
      </w:r>
      <w:r>
        <w:rPr>
          <w:rFonts w:ascii="Angsana New" w:hAnsi="Angsana New" w:cs="Angsana New"/>
          <w:sz w:val="30"/>
          <w:szCs w:val="30"/>
        </w:rPr>
        <w:t xml:space="preserve">560.76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โดยการออกหุ้นสามัญจำนวนไม่เกิน </w:t>
      </w:r>
      <w:r>
        <w:rPr>
          <w:rFonts w:ascii="Angsana New" w:hAnsi="Angsana New" w:cs="Angsana New"/>
          <w:sz w:val="30"/>
          <w:szCs w:val="30"/>
        </w:rPr>
        <w:t xml:space="preserve">560.76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ล้านหุ้น มูลค่าหุ้นละ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ภายหลังจากที่ได้ทำการลดทุนจดทะเบียนโดยวิธีตัดหุ้นที่ยังไม่ได้นำออกจำหน่ายเพื่อรองรับการใช้สิทธิของผู้ถือหุ้นใบแสดงสิทธิฯ </w:t>
      </w:r>
      <w:r>
        <w:rPr>
          <w:rFonts w:ascii="Angsana New" w:hAnsi="Angsana New" w:cs="Angsana New"/>
          <w:sz w:val="30"/>
          <w:szCs w:val="30"/>
        </w:rPr>
        <w:t xml:space="preserve">TFG-W3 </w:t>
      </w:r>
      <w:r w:rsidRPr="00BF3824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การดำเนินการ</w:t>
      </w:r>
      <w:r w:rsidR="007B4615">
        <w:rPr>
          <w:rFonts w:asciiTheme="majorBidi" w:hAnsiTheme="majorBidi" w:cstheme="majorBidi"/>
          <w:spacing w:val="4"/>
          <w:sz w:val="30"/>
          <w:szCs w:val="30"/>
          <w:rtl/>
          <w:cs/>
        </w:rPr>
        <w:br/>
      </w:r>
      <w:r w:rsidRPr="00BF3824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จด</w:t>
      </w: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>ทะเบียน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เพิ่ม</w:t>
      </w: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ทุนดังกล่าวกับกระทรวงพาณิชย์ได้แล้วเสร็จเมื่อวันที่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F151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2564</w:t>
      </w:r>
    </w:p>
    <w:p w14:paraId="4580E60E" w14:textId="77777777" w:rsidR="00020110" w:rsidRPr="00214597" w:rsidRDefault="00020110" w:rsidP="00020110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900" w:firstLine="0"/>
        <w:jc w:val="thaiDistribute"/>
        <w:outlineLvl w:val="0"/>
        <w:rPr>
          <w:rFonts w:ascii="Angsana New" w:hAnsi="Angsana New" w:cs="Angsana New"/>
          <w:sz w:val="18"/>
          <w:szCs w:val="18"/>
          <w:lang w:val="en-US" w:bidi="th-TH"/>
        </w:rPr>
      </w:pPr>
    </w:p>
    <w:p w14:paraId="7D0671C9" w14:textId="487452C3" w:rsidR="00020110" w:rsidRDefault="00020110" w:rsidP="00020110">
      <w:pPr>
        <w:pStyle w:val="index"/>
        <w:numPr>
          <w:ilvl w:val="0"/>
          <w:numId w:val="38"/>
        </w:numPr>
        <w:tabs>
          <w:tab w:val="left" w:pos="1530"/>
          <w:tab w:val="left" w:pos="2070"/>
          <w:tab w:val="left" w:pos="2160"/>
          <w:tab w:val="left" w:pos="3150"/>
        </w:tabs>
        <w:spacing w:line="240" w:lineRule="auto"/>
        <w:ind w:left="153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353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ประกาศจ่ายเงินปันผลประจำปีจากกำไรสะสมที่ยังไม่ได้จัดสรร ณ วันที่ </w:t>
      </w:r>
      <w:r w:rsidRPr="008353B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8353B1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ใ</w:t>
      </w:r>
      <w:r w:rsidRPr="008353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อัตราหุ้นละ </w:t>
      </w:r>
      <w:r w:rsidRPr="008353B1">
        <w:rPr>
          <w:rFonts w:asciiTheme="majorBidi" w:hAnsiTheme="majorBidi" w:cstheme="majorBidi"/>
          <w:sz w:val="30"/>
          <w:szCs w:val="30"/>
          <w:lang w:val="en-US" w:bidi="th-TH"/>
        </w:rPr>
        <w:t xml:space="preserve">0.055 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สำหรับหุ้นสามัญจำนวน </w:t>
      </w:r>
      <w:r w:rsidRPr="008353B1">
        <w:rPr>
          <w:rFonts w:asciiTheme="majorBidi" w:hAnsiTheme="majorBidi" w:cstheme="majorBidi"/>
          <w:sz w:val="30"/>
          <w:szCs w:val="30"/>
          <w:lang w:val="en-US" w:bidi="th-TH"/>
        </w:rPr>
        <w:t>5,607.6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ล้านหุ้น เป็นจำนวนเงินรวม </w:t>
      </w:r>
      <w:r w:rsidRPr="008353B1">
        <w:rPr>
          <w:rFonts w:asciiTheme="majorBidi" w:hAnsiTheme="majorBidi" w:cstheme="majorBidi"/>
          <w:sz w:val="30"/>
          <w:szCs w:val="30"/>
          <w:lang w:val="en-US" w:bidi="th-TH"/>
        </w:rPr>
        <w:t xml:space="preserve">308.42 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ทั้งนี้เงินปันผล</w:t>
      </w:r>
      <w:r w:rsidRPr="008353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ประจำปี</w:t>
      </w:r>
      <w:r w:rsidRPr="008353B1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ดังกล่าว</w:t>
      </w:r>
      <w:r w:rsidRPr="008353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จะจ่ายให้กับผู้ถือหุ้นของบริษัทในเดือนพฤษภาคม </w:t>
      </w:r>
      <w:r w:rsidRPr="008353B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</w:p>
    <w:p w14:paraId="3197DBA2" w14:textId="77777777" w:rsidR="00707C3B" w:rsidRPr="00214597" w:rsidRDefault="00707C3B" w:rsidP="00707C3B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line="240" w:lineRule="auto"/>
        <w:ind w:left="0" w:firstLine="0"/>
        <w:jc w:val="thaiDistribute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43C35069" w14:textId="21655789" w:rsidR="00FC3BD6" w:rsidRPr="006B4C92" w:rsidRDefault="00FC3BD6" w:rsidP="00FC3BD6">
      <w:pPr>
        <w:pStyle w:val="index"/>
        <w:tabs>
          <w:tab w:val="clear" w:pos="1134"/>
        </w:tabs>
        <w:spacing w:line="240" w:lineRule="auto"/>
        <w:ind w:left="1170" w:hanging="630"/>
        <w:jc w:val="thaiDistribute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</w:rPr>
        <w:t>17.</w:t>
      </w:r>
      <w:r>
        <w:rPr>
          <w:rFonts w:ascii="Angsana New" w:hAnsi="Angsana New" w:cs="Angsana New"/>
          <w:sz w:val="30"/>
          <w:szCs w:val="38"/>
          <w:lang w:val="en-US" w:bidi="th-TH"/>
        </w:rPr>
        <w:t>4</w:t>
      </w:r>
      <w:r w:rsidRPr="008C586E">
        <w:rPr>
          <w:rFonts w:ascii="Angsana New" w:hAnsi="Angsana New"/>
          <w:sz w:val="30"/>
          <w:szCs w:val="30"/>
        </w:rPr>
        <w:tab/>
      </w:r>
      <w:r w:rsidRPr="00CE67EF">
        <w:rPr>
          <w:rFonts w:asciiTheme="majorBidi" w:hAnsiTheme="majorBidi" w:cstheme="majorBidi"/>
          <w:sz w:val="30"/>
          <w:szCs w:val="30"/>
          <w:cs/>
          <w:lang w:bidi="th-TH"/>
        </w:rPr>
        <w:t>บริษัท ไทยฟู้ดส์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นิวเคลียส จีเนติกส์ จำกัด</w:t>
      </w:r>
      <w:r w:rsidRPr="00783DAB">
        <w:rPr>
          <w:rFonts w:asciiTheme="majorBidi" w:hAnsiTheme="majorBidi" w:cstheme="majorBidi"/>
          <w:sz w:val="30"/>
          <w:szCs w:val="30"/>
        </w:rPr>
        <w:t xml:space="preserve">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ซึ่งเป็นการร่วมค้าของ</w:t>
      </w:r>
      <w:r w:rsidR="00710DB9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Pr="00783DA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และมีสัดส่วนการลงทุนร้อยละ </w:t>
      </w:r>
      <w:r w:rsidRPr="00783DAB">
        <w:rPr>
          <w:rFonts w:asciiTheme="majorBidi" w:hAnsiTheme="majorBidi" w:cstheme="majorBidi"/>
          <w:sz w:val="30"/>
          <w:szCs w:val="30"/>
          <w:lang w:val="en-US" w:bidi="th-TH"/>
        </w:rPr>
        <w:t xml:space="preserve">50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ได้เพิ่มทุนจดทะเบียนเป็นจำนวนเงิน </w:t>
      </w:r>
      <w:r w:rsidRPr="00783DAB">
        <w:rPr>
          <w:rFonts w:asciiTheme="majorBidi" w:hAnsiTheme="majorBidi" w:cstheme="majorBidi"/>
          <w:sz w:val="30"/>
          <w:szCs w:val="30"/>
          <w:lang w:val="en-US" w:bidi="th-TH"/>
        </w:rPr>
        <w:t>223.75</w:t>
      </w:r>
      <w:r w:rsidRPr="00783DAB">
        <w:rPr>
          <w:rFonts w:asciiTheme="majorBidi" w:hAnsiTheme="majorBidi" w:cstheme="majorBidi"/>
          <w:sz w:val="30"/>
          <w:szCs w:val="30"/>
        </w:rPr>
        <w:t xml:space="preserve">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โดยเพิ่มทุนจดทะเบียนจาก </w:t>
      </w:r>
      <w:r w:rsidRPr="00783DAB">
        <w:rPr>
          <w:rFonts w:asciiTheme="majorBidi" w:hAnsiTheme="majorBidi" w:cstheme="majorBidi"/>
          <w:sz w:val="30"/>
          <w:szCs w:val="30"/>
        </w:rPr>
        <w:t xml:space="preserve">235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เป็น </w:t>
      </w:r>
      <w:r w:rsidRPr="00783DAB">
        <w:rPr>
          <w:rFonts w:asciiTheme="majorBidi" w:hAnsiTheme="majorBidi" w:cstheme="majorBidi"/>
          <w:sz w:val="30"/>
          <w:szCs w:val="30"/>
        </w:rPr>
        <w:t xml:space="preserve">458.75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และเรียกชำระในอัตราร้อยละ </w:t>
      </w:r>
      <w:r w:rsidRPr="00783DAB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783DAB">
        <w:rPr>
          <w:rFonts w:asciiTheme="majorBidi" w:hAnsiTheme="majorBidi" w:cstheme="majorBidi"/>
          <w:sz w:val="30"/>
          <w:szCs w:val="30"/>
        </w:rPr>
        <w:t xml:space="preserve">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คิดเป็นจำนวนเงิน </w:t>
      </w:r>
      <w:r w:rsidRPr="00783DAB">
        <w:rPr>
          <w:rFonts w:asciiTheme="majorBidi" w:hAnsiTheme="majorBidi" w:cstheme="majorBidi"/>
          <w:sz w:val="30"/>
          <w:szCs w:val="30"/>
        </w:rPr>
        <w:t xml:space="preserve">27.97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โดยอยู่ระหว่างการ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>ดำเนินการจดทะเบียนเพิ่มทุนดังกล่าวกับกระทรวงพาณิชย์</w:t>
      </w:r>
      <w:r w:rsidRPr="00783DAB">
        <w:rPr>
          <w:rFonts w:asciiTheme="majorBidi" w:hAnsiTheme="majorBidi" w:cstheme="majorBidi"/>
          <w:sz w:val="30"/>
          <w:szCs w:val="30"/>
        </w:rPr>
        <w:t xml:space="preserve">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นอกจากนี้ การร่วมค้าดังกล่าวยังได้เรียกชำระเงินค่าหุ้นส่วนที่เหลือในอัตราร้อยละ </w:t>
      </w:r>
      <w:r w:rsidRPr="00783DAB">
        <w:rPr>
          <w:rFonts w:asciiTheme="majorBidi" w:hAnsiTheme="majorBidi" w:cstheme="majorBidi"/>
          <w:sz w:val="30"/>
          <w:szCs w:val="30"/>
        </w:rPr>
        <w:t xml:space="preserve">18.75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ของทุนจดทะเบียน </w:t>
      </w:r>
      <w:r w:rsidRPr="00783DAB">
        <w:rPr>
          <w:rFonts w:asciiTheme="majorBidi" w:hAnsiTheme="majorBidi" w:cstheme="majorBidi"/>
          <w:sz w:val="30"/>
          <w:szCs w:val="30"/>
        </w:rPr>
        <w:t xml:space="preserve">235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เป็นจำนวนเงิน </w:t>
      </w:r>
      <w:r w:rsidRPr="00783DAB">
        <w:rPr>
          <w:rFonts w:asciiTheme="majorBidi" w:hAnsiTheme="majorBidi" w:cstheme="majorBidi"/>
          <w:sz w:val="30"/>
          <w:szCs w:val="30"/>
        </w:rPr>
        <w:t xml:space="preserve">22.03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กลุ่มบริษัทได้จ่ายชำระค่าหุ้นเพิ่มทุนและค่าหุ้นเรียกชำระเพิ่มให้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การร่วมค้า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ดังกล่าวเป็นจำนวนเงิน </w:t>
      </w:r>
      <w:r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783DAB">
        <w:rPr>
          <w:rFonts w:asciiTheme="majorBidi" w:hAnsiTheme="majorBidi" w:cstheme="majorBidi"/>
          <w:sz w:val="30"/>
          <w:szCs w:val="30"/>
        </w:rPr>
        <w:t xml:space="preserve"> </w:t>
      </w:r>
      <w:r w:rsidRPr="00783DAB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ในวันที่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2564</w:t>
      </w:r>
    </w:p>
    <w:p w14:paraId="12BFE68A" w14:textId="77777777" w:rsidR="00FC3BD6" w:rsidRPr="00214597" w:rsidRDefault="00FC3BD6" w:rsidP="00FC3BD6">
      <w:pPr>
        <w:tabs>
          <w:tab w:val="clear" w:pos="227"/>
          <w:tab w:val="clear" w:pos="454"/>
        </w:tabs>
        <w:rPr>
          <w:rFonts w:ascii="Angsana New" w:hAnsi="Angsana New" w:cstheme="minorBidi"/>
        </w:rPr>
      </w:pPr>
    </w:p>
    <w:p w14:paraId="32794720" w14:textId="5330D09D" w:rsidR="00B73E90" w:rsidRDefault="00B73E90" w:rsidP="007C4A9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3E90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287F6500" w14:textId="77777777" w:rsidR="00B73E90" w:rsidRPr="00214597" w:rsidRDefault="00B73E90" w:rsidP="00B73E90">
      <w:pPr>
        <w:pStyle w:val="ListParagraph"/>
        <w:tabs>
          <w:tab w:val="clear" w:pos="227"/>
        </w:tabs>
        <w:ind w:left="518"/>
        <w:rPr>
          <w:rFonts w:ascii="Angsana New" w:hAnsi="Angsana New"/>
          <w:szCs w:val="18"/>
        </w:rPr>
      </w:pPr>
    </w:p>
    <w:p w14:paraId="1678EA8D" w14:textId="46C60BAC" w:rsidR="00B73E90" w:rsidRPr="00A90045" w:rsidRDefault="00B73E90" w:rsidP="00DA303C">
      <w:pPr>
        <w:pStyle w:val="ListParagraph"/>
        <w:tabs>
          <w:tab w:val="clear" w:pos="227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A90045">
        <w:rPr>
          <w:rFonts w:ascii="Angsana New" w:hAnsi="Angsana New" w:hint="cs"/>
          <w:sz w:val="30"/>
          <w:szCs w:val="30"/>
          <w:cs/>
        </w:rPr>
        <w:t>รายการบางรายการในงบ</w:t>
      </w:r>
      <w:r w:rsidR="00A07A2F" w:rsidRPr="00A90045">
        <w:rPr>
          <w:rFonts w:ascii="Angsana New" w:hAnsi="Angsana New" w:hint="cs"/>
          <w:sz w:val="30"/>
          <w:szCs w:val="30"/>
          <w:cs/>
        </w:rPr>
        <w:t>กำไรขาดทุน</w:t>
      </w:r>
      <w:r w:rsidR="008738E1" w:rsidRPr="00A90045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A9004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65D71" w:rsidRPr="00A90045">
        <w:rPr>
          <w:rFonts w:ascii="Angsana New" w:hAnsi="Angsana New" w:hint="cs"/>
          <w:sz w:val="30"/>
          <w:szCs w:val="30"/>
        </w:rPr>
        <w:t>31</w:t>
      </w:r>
      <w:r w:rsidRPr="00A90045">
        <w:rPr>
          <w:rFonts w:ascii="Angsana New" w:hAnsi="Angsana New" w:hint="cs"/>
          <w:sz w:val="30"/>
          <w:szCs w:val="30"/>
        </w:rPr>
        <w:t xml:space="preserve"> </w:t>
      </w:r>
      <w:r w:rsidR="00D27860" w:rsidRPr="00A90045">
        <w:rPr>
          <w:rFonts w:ascii="Angsana New" w:hAnsi="Angsana New" w:hint="cs"/>
          <w:sz w:val="30"/>
          <w:szCs w:val="30"/>
          <w:cs/>
        </w:rPr>
        <w:t>มีน</w:t>
      </w:r>
      <w:r w:rsidRPr="00A90045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A90045">
        <w:rPr>
          <w:rFonts w:ascii="Angsana New" w:hAnsi="Angsana New" w:hint="cs"/>
          <w:sz w:val="30"/>
          <w:szCs w:val="30"/>
        </w:rPr>
        <w:t>256</w:t>
      </w:r>
      <w:r w:rsidR="00765D71" w:rsidRPr="00A90045">
        <w:rPr>
          <w:rFonts w:ascii="Angsana New" w:hAnsi="Angsana New"/>
          <w:sz w:val="30"/>
          <w:szCs w:val="30"/>
        </w:rPr>
        <w:t>3</w:t>
      </w:r>
      <w:r w:rsidRPr="00A90045">
        <w:rPr>
          <w:rFonts w:ascii="Angsana New" w:hAnsi="Angsana New" w:hint="cs"/>
          <w:sz w:val="30"/>
          <w:szCs w:val="30"/>
        </w:rPr>
        <w:t xml:space="preserve"> </w:t>
      </w:r>
      <w:r w:rsidRPr="00A90045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8738E1" w:rsidRPr="00A90045">
        <w:rPr>
          <w:rFonts w:ascii="Angsana New" w:hAnsi="Angsana New" w:hint="cs"/>
          <w:sz w:val="30"/>
          <w:szCs w:val="30"/>
          <w:cs/>
        </w:rPr>
        <w:t xml:space="preserve">ระหว่างกาลสำหรับงวดสามเดือนสิ้นสุดวันที่ </w:t>
      </w:r>
      <w:r w:rsidR="008738E1" w:rsidRPr="00A90045">
        <w:rPr>
          <w:rFonts w:ascii="Angsana New" w:hAnsi="Angsana New"/>
          <w:sz w:val="30"/>
          <w:szCs w:val="30"/>
        </w:rPr>
        <w:t xml:space="preserve">31 </w:t>
      </w:r>
      <w:r w:rsidR="008738E1" w:rsidRPr="00A90045">
        <w:rPr>
          <w:rFonts w:ascii="Angsana New" w:hAnsi="Angsana New" w:hint="cs"/>
          <w:sz w:val="30"/>
          <w:szCs w:val="30"/>
          <w:cs/>
        </w:rPr>
        <w:t>มีนาคม</w:t>
      </w:r>
      <w:r w:rsidRPr="00A90045">
        <w:rPr>
          <w:rFonts w:ascii="Angsana New" w:hAnsi="Angsana New" w:hint="cs"/>
          <w:sz w:val="30"/>
          <w:szCs w:val="30"/>
          <w:cs/>
        </w:rPr>
        <w:t xml:space="preserve"> </w:t>
      </w:r>
      <w:r w:rsidRPr="00A90045">
        <w:rPr>
          <w:rFonts w:ascii="Angsana New" w:hAnsi="Angsana New" w:hint="cs"/>
          <w:sz w:val="30"/>
          <w:szCs w:val="30"/>
        </w:rPr>
        <w:t>256</w:t>
      </w:r>
      <w:r w:rsidR="00A07A2F" w:rsidRPr="00A90045">
        <w:rPr>
          <w:rFonts w:ascii="Angsana New" w:hAnsi="Angsana New"/>
          <w:sz w:val="30"/>
          <w:szCs w:val="30"/>
        </w:rPr>
        <w:t>4</w:t>
      </w:r>
      <w:r w:rsidRPr="00A90045">
        <w:rPr>
          <w:rFonts w:ascii="Angsana New" w:hAnsi="Angsana New" w:hint="cs"/>
          <w:sz w:val="30"/>
          <w:szCs w:val="30"/>
        </w:rPr>
        <w:t xml:space="preserve"> </w:t>
      </w:r>
      <w:r w:rsidR="00A90045">
        <w:rPr>
          <w:rFonts w:ascii="Angsana New" w:hAnsi="Angsana New"/>
          <w:sz w:val="30"/>
          <w:szCs w:val="30"/>
        </w:rPr>
        <w:br/>
      </w:r>
      <w:r w:rsidRPr="00A90045">
        <w:rPr>
          <w:rFonts w:ascii="Angsana New" w:hAnsi="Angsana New" w:hint="cs"/>
          <w:sz w:val="30"/>
          <w:szCs w:val="30"/>
          <w:cs/>
        </w:rPr>
        <w:t>การจัดประเภทรายการมีดังนี้</w:t>
      </w:r>
    </w:p>
    <w:p w14:paraId="57380F14" w14:textId="77777777" w:rsidR="00B73E90" w:rsidRPr="00214597" w:rsidRDefault="00B73E90" w:rsidP="00B73E90">
      <w:pPr>
        <w:pStyle w:val="ListParagraph"/>
        <w:tabs>
          <w:tab w:val="clear" w:pos="227"/>
          <w:tab w:val="left" w:pos="540"/>
        </w:tabs>
        <w:ind w:left="518"/>
        <w:rPr>
          <w:rFonts w:ascii="Angsana New" w:hAnsi="Angsana New"/>
          <w:szCs w:val="18"/>
        </w:rPr>
      </w:pPr>
    </w:p>
    <w:tbl>
      <w:tblPr>
        <w:tblW w:w="9214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389"/>
        <w:gridCol w:w="1557"/>
        <w:gridCol w:w="389"/>
        <w:gridCol w:w="1298"/>
        <w:gridCol w:w="389"/>
        <w:gridCol w:w="1561"/>
      </w:tblGrid>
      <w:tr w:rsidR="00B73E90" w:rsidRPr="00D65FF0" w14:paraId="1CE6F4F4" w14:textId="77777777" w:rsidTr="00A07A2F">
        <w:trPr>
          <w:trHeight w:hRule="exact" w:val="362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ADA72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5FF0">
              <w:rPr>
                <w:rFonts w:cs="Arial"/>
              </w:rPr>
              <w:br w:type="page"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Pr="00D65FF0">
              <w:rPr>
                <w:rFonts w:ascii="Angsana New" w:hAnsi="Angsana New" w:cs="Angsana New" w:hint="cs"/>
                <w:i/>
                <w:iCs/>
                <w:color w:val="0000FF"/>
                <w:sz w:val="14"/>
                <w:szCs w:val="14"/>
              </w:rPr>
              <w:br w:type="page"/>
            </w:r>
          </w:p>
        </w:tc>
        <w:tc>
          <w:tcPr>
            <w:tcW w:w="55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B1C3B" w14:textId="153A79CD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56</w:t>
            </w:r>
            <w:r w:rsidR="00765D71" w:rsidRPr="00765D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75617F" w:rsidRPr="00D65FF0" w14:paraId="296C47A7" w14:textId="77777777" w:rsidTr="007B241B">
        <w:trPr>
          <w:trHeight w:val="317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EF4F" w14:textId="77777777" w:rsidR="0075617F" w:rsidRPr="00D65FF0" w:rsidRDefault="0075617F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A7EE" w14:textId="27174E42" w:rsidR="0075617F" w:rsidRPr="00D65FF0" w:rsidRDefault="0075617F" w:rsidP="00A07A2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73E90" w:rsidRPr="00D65FF0" w14:paraId="1997E481" w14:textId="77777777" w:rsidTr="00A07A2F">
        <w:trPr>
          <w:trHeight w:hRule="exact" w:val="720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A49D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F7CD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2972200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B00527C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3BE2" w14:textId="77777777" w:rsidR="00B73E90" w:rsidRPr="00D65FF0" w:rsidRDefault="00B73E90" w:rsidP="00A07A2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28F7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8CF59BB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5B23824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0BBC8" w14:textId="77777777" w:rsidR="00B73E90" w:rsidRPr="00D65FF0" w:rsidRDefault="00B73E90" w:rsidP="00A07A2F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จัด</w:t>
            </w:r>
          </w:p>
          <w:p w14:paraId="6FD0C77D" w14:textId="77777777" w:rsidR="00B73E90" w:rsidRPr="00D65FF0" w:rsidRDefault="00B73E90" w:rsidP="00A07A2F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EC77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E5953FF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3F80B0C" w14:textId="77777777" w:rsidR="00B73E90" w:rsidRPr="00D65FF0" w:rsidRDefault="00B73E90" w:rsidP="00A07A2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C81AF" w14:textId="77777777" w:rsidR="00B73E90" w:rsidRPr="00D65FF0" w:rsidRDefault="00B73E90" w:rsidP="00A07A2F">
            <w:pPr>
              <w:pStyle w:val="BodyText"/>
              <w:spacing w:after="0" w:line="340" w:lineRule="exact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</w:tr>
      <w:tr w:rsidR="00B73E90" w:rsidRPr="00D65FF0" w14:paraId="1CEFED95" w14:textId="77777777" w:rsidTr="00A07A2F">
        <w:trPr>
          <w:trHeight w:hRule="exact" w:val="347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5D8BD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55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CD7D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(พันบาท)</w:t>
            </w:r>
          </w:p>
        </w:tc>
      </w:tr>
      <w:tr w:rsidR="00B73E90" w:rsidRPr="00D65FF0" w14:paraId="3F9F2E9A" w14:textId="77777777" w:rsidTr="00A07A2F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7A374F" w14:textId="76940E25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</w:t>
            </w:r>
            <w:r w:rsidR="00A07A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กำไรขาดทุน</w:t>
            </w:r>
            <w:r w:rsidR="008738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สำหรับงวดสามเดือน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8A4CB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6EA72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CE410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6330D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1294D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A55EC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73E90" w:rsidRPr="00D65FF0" w14:paraId="186DFB26" w14:textId="77777777" w:rsidTr="00A07A2F">
        <w:trPr>
          <w:trHeight w:hRule="exact" w:val="401"/>
        </w:trPr>
        <w:tc>
          <w:tcPr>
            <w:tcW w:w="921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BAB0D" w14:textId="43035265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  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 </w:t>
            </w:r>
            <w:r w:rsidR="00DA30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   </w:t>
            </w:r>
            <w:r w:rsidR="00A07A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สิ้นสุด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วันที่ </w:t>
            </w:r>
            <w:r w:rsidR="00765D71" w:rsidRPr="00765D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31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</w:t>
            </w:r>
            <w:r w:rsidR="00D278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มีน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าคม</w:t>
            </w:r>
          </w:p>
        </w:tc>
      </w:tr>
      <w:tr w:rsidR="00B73E90" w:rsidRPr="00D65FF0" w14:paraId="5D6E0860" w14:textId="77777777" w:rsidTr="00A07A2F">
        <w:trPr>
          <w:trHeight w:hRule="exact" w:val="750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08B04" w14:textId="77777777" w:rsidR="00B73E90" w:rsidRPr="00A07A2F" w:rsidRDefault="00A07A2F" w:rsidP="00A07A2F">
            <w:pPr>
              <w:pStyle w:val="TableofAuthorities"/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07A2F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ต้นทุนการขายสินค้า</w:t>
            </w:r>
          </w:p>
          <w:p w14:paraId="54B1DA31" w14:textId="11374E5C" w:rsidR="00A07A2F" w:rsidRPr="00A07A2F" w:rsidRDefault="00A07A2F" w:rsidP="00A07A2F">
            <w:pPr>
              <w:rPr>
                <w:rFonts w:cstheme="minorBidi"/>
                <w:lang w:eastAsia="ko-KR"/>
              </w:rPr>
            </w:pPr>
            <w:r w:rsidRPr="00A07A2F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 xml:space="preserve">      และต้นทุนการให้บริการ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C7F97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78C02" w14:textId="165796A7" w:rsidR="00B73E90" w:rsidRPr="00D65FF0" w:rsidRDefault="00007840" w:rsidP="00A07A2F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6,860,78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325DC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02970" w14:textId="297958C6" w:rsidR="00B73E90" w:rsidRPr="00D65FF0" w:rsidRDefault="00A07A2F" w:rsidP="00A07A2F">
            <w:pPr>
              <w:pStyle w:val="TableofAuthorities"/>
              <w:spacing w:line="240" w:lineRule="auto"/>
              <w:ind w:left="-107" w:right="148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64,9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2703A" w14:textId="77777777" w:rsidR="00B73E90" w:rsidRPr="00D65FF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81FF0" w14:textId="32D1137D" w:rsidR="00B73E90" w:rsidRPr="00D65FF0" w:rsidRDefault="00007840" w:rsidP="00A07A2F">
            <w:pPr>
              <w:pStyle w:val="TableofAuthorities"/>
              <w:spacing w:line="240" w:lineRule="auto"/>
              <w:ind w:left="-107" w:right="66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6,925,69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</w:p>
        </w:tc>
      </w:tr>
      <w:tr w:rsidR="00B73E90" w14:paraId="51B70F6A" w14:textId="77777777" w:rsidTr="00A07A2F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42653" w14:textId="778F61D7" w:rsidR="00B73E90" w:rsidRDefault="00A07A2F" w:rsidP="00A07A2F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ค่าใช้จ่ายในการบริหาร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F1F6A" w14:textId="77777777" w:rsidR="00B73E90" w:rsidRDefault="00B73E90" w:rsidP="00A07A2F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D024" w14:textId="0BE12626" w:rsidR="00B73E90" w:rsidRDefault="00007840" w:rsidP="00B540B1">
            <w:pPr>
              <w:pStyle w:val="TableofAuthorities"/>
              <w:spacing w:line="240" w:lineRule="auto"/>
              <w:ind w:left="-107" w:right="90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204</w:t>
            </w:r>
            <w:r w:rsidR="00D27860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1DC7C" w14:textId="77777777" w:rsidR="00B73E9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427A2" w14:textId="109979DA" w:rsidR="00B73E90" w:rsidRDefault="00B73E90" w:rsidP="00A07A2F">
            <w:pPr>
              <w:pStyle w:val="TableofAuthorities"/>
              <w:tabs>
                <w:tab w:val="clear" w:pos="680"/>
                <w:tab w:val="clear" w:pos="907"/>
                <w:tab w:val="left" w:pos="659"/>
              </w:tabs>
              <w:spacing w:line="240" w:lineRule="auto"/>
              <w:ind w:left="-107" w:right="58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A07A2F">
              <w:rPr>
                <w:rFonts w:ascii="Angsana New" w:hAnsi="Angsana New" w:cs="Angsana New"/>
                <w:sz w:val="30"/>
                <w:szCs w:val="30"/>
                <w:lang w:eastAsia="ko-KR"/>
              </w:rPr>
              <w:t>64,9</w:t>
            </w:r>
            <w:r w:rsidR="00765D71"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A07A2F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16098" w14:textId="77777777" w:rsidR="00B73E9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392E3" w14:textId="0D7C890F" w:rsidR="00B73E90" w:rsidRDefault="00765D71" w:rsidP="00A07A2F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13</w:t>
            </w:r>
            <w:r w:rsidR="00007840">
              <w:rPr>
                <w:rFonts w:ascii="Angsana New" w:hAnsi="Angsana New" w:cs="Angsana New"/>
                <w:sz w:val="30"/>
                <w:szCs w:val="30"/>
                <w:lang w:eastAsia="ko-KR"/>
              </w:rPr>
              <w:t>9</w:t>
            </w:r>
            <w:r w:rsidR="00D27860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007840">
              <w:rPr>
                <w:rFonts w:ascii="Angsana New" w:hAnsi="Angsana New" w:cs="Angsana New"/>
                <w:sz w:val="30"/>
                <w:szCs w:val="30"/>
                <w:lang w:eastAsia="ko-KR"/>
              </w:rPr>
              <w:t>26</w:t>
            </w:r>
            <w:r w:rsidRPr="00765D7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</w:p>
        </w:tc>
      </w:tr>
      <w:tr w:rsidR="00B73E90" w14:paraId="41F556C2" w14:textId="77777777" w:rsidTr="00A07A2F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74692" w14:textId="77777777" w:rsidR="00B73E90" w:rsidRDefault="00B73E90" w:rsidP="00A07A2F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B52EA" w14:textId="77777777" w:rsidR="00B73E9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8A8DC" w14:textId="77777777" w:rsidR="00B73E90" w:rsidRDefault="00B73E90" w:rsidP="00A07A2F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2CF31" w14:textId="77777777" w:rsidR="00B73E90" w:rsidRDefault="00B73E90" w:rsidP="00A07A2F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391BF" w14:textId="77777777" w:rsidR="00B73E90" w:rsidRDefault="00B73E90" w:rsidP="00A07A2F">
            <w:pPr>
              <w:pStyle w:val="TableofAuthorities"/>
              <w:spacing w:line="240" w:lineRule="auto"/>
              <w:ind w:left="-107" w:right="148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B2B78" w14:textId="77777777" w:rsidR="00B73E9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F87B1" w14:textId="77777777" w:rsidR="00B73E90" w:rsidRDefault="00B73E90" w:rsidP="00A07A2F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</w:tbl>
    <w:p w14:paraId="7A442A0B" w14:textId="77777777" w:rsidR="00A23AE3" w:rsidRPr="0036691F" w:rsidRDefault="00A23AE3" w:rsidP="00214597">
      <w:pPr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</w:p>
    <w:sectPr w:rsidR="00A23AE3" w:rsidRPr="0036691F" w:rsidSect="000B5009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ABDC7" w14:textId="77777777" w:rsidR="00E62167" w:rsidRDefault="00E62167">
      <w:r>
        <w:separator/>
      </w:r>
    </w:p>
  </w:endnote>
  <w:endnote w:type="continuationSeparator" w:id="0">
    <w:p w14:paraId="71897620" w14:textId="77777777" w:rsidR="00E62167" w:rsidRDefault="00E6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50152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3C6EAF7B" w:rsidR="00E62167" w:rsidRPr="00A644FD" w:rsidRDefault="00E62167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47E65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64A5AB68" w:rsidR="00E62167" w:rsidRPr="00C827F6" w:rsidRDefault="00E62167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F05D5">
      <w:rPr>
        <w:rFonts w:ascii="Angsana New" w:hAnsi="Angsana New"/>
        <w:noProof/>
        <w:sz w:val="30"/>
        <w:szCs w:val="30"/>
        <w:lang w:val="fr-FR"/>
      </w:rPr>
      <w:t>1109980 - 2021 Mar-FSA-Thaifoods Group Pcl. -03t-Q1-final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Pr="00CB4BC6">
      <w:rPr>
        <w:rFonts w:ascii="Angsana New" w:hAnsi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E62167" w:rsidRPr="00C827F6" w:rsidRDefault="00E62167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12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95A9DF" w14:textId="13CAF022" w:rsidR="00E62167" w:rsidRPr="00104DE8" w:rsidRDefault="00E62167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A36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A36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A36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4BC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A36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703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4C7C5EF" w14:textId="2DFDA179" w:rsidR="00E62167" w:rsidRPr="00BB2059" w:rsidRDefault="00E62167" w:rsidP="00BB20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4BC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0842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266D1C" w14:textId="63A6303F" w:rsidR="00E62167" w:rsidRPr="00104DE8" w:rsidRDefault="00E62167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4BC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98675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6CB096" w14:textId="561A775D" w:rsidR="00E62167" w:rsidRPr="00A94CA8" w:rsidRDefault="00E6216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B4BC6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6B4F24" w14:textId="77777777" w:rsidR="00E62167" w:rsidRDefault="00E62167">
      <w:r>
        <w:separator/>
      </w:r>
    </w:p>
  </w:footnote>
  <w:footnote w:type="continuationSeparator" w:id="0">
    <w:p w14:paraId="7831C8BC" w14:textId="77777777" w:rsidR="00E62167" w:rsidRDefault="00E62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E62167" w:rsidRPr="00FA7747" w:rsidRDefault="00E62167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E62167" w:rsidRPr="00FA7747" w:rsidRDefault="00E62167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715C4733" w:rsidR="00E62167" w:rsidRPr="00074891" w:rsidRDefault="00E62167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CB4BC6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E62167" w:rsidRPr="00FA7747" w:rsidRDefault="00E6216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1507999" w14:textId="77777777" w:rsidR="00E62167" w:rsidRPr="00FA7747" w:rsidRDefault="00E62167" w:rsidP="000B2F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55E09D" w14:textId="1C1313CA" w:rsidR="00E62167" w:rsidRDefault="00E62167" w:rsidP="000B2FE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B4BC6">
      <w:rPr>
        <w:rFonts w:ascii="Angsana New" w:hAnsi="Angsana New" w:cs="Angsana New"/>
        <w:sz w:val="32"/>
        <w:szCs w:val="32"/>
        <w:lang w:val="en-US" w:bidi="th-TH"/>
      </w:rPr>
      <w:t>2564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A8917D9" w14:textId="77777777" w:rsidR="00E62167" w:rsidRPr="00410770" w:rsidRDefault="00E6216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C174A" w14:textId="77777777" w:rsidR="00E62167" w:rsidRPr="00300E85" w:rsidRDefault="00E62167" w:rsidP="00CE04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4E3F68B" w14:textId="77777777" w:rsidR="00E62167" w:rsidRPr="00FA7747" w:rsidRDefault="00E62167" w:rsidP="00FA2D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C1C140" w14:textId="727CA953" w:rsidR="00E62167" w:rsidRDefault="00E62167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B4BC6">
      <w:rPr>
        <w:rFonts w:ascii="Angsana New" w:hAnsi="Angsana New" w:cs="Angsana New"/>
        <w:sz w:val="32"/>
        <w:szCs w:val="32"/>
        <w:lang w:val="en-US" w:bidi="th-TH"/>
      </w:rPr>
      <w:t>2564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0D143E" w14:textId="77777777" w:rsidR="00E62167" w:rsidRPr="001A2350" w:rsidRDefault="00E62167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0115" w14:textId="04CFB062" w:rsidR="00E62167" w:rsidRPr="00300E85" w:rsidRDefault="00E62167" w:rsidP="00886C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630" w:hanging="63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6C1842A" w14:textId="77777777" w:rsidR="00E62167" w:rsidRPr="00FA7747" w:rsidRDefault="00E62167" w:rsidP="00A94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91BCF27" w14:textId="3C84227B" w:rsidR="00E62167" w:rsidRDefault="00E62167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B4BC6">
      <w:rPr>
        <w:rFonts w:ascii="Angsana New" w:hAnsi="Angsana New" w:cs="Angsana New"/>
        <w:sz w:val="32"/>
        <w:szCs w:val="32"/>
        <w:lang w:val="en-US" w:bidi="th-TH"/>
      </w:rPr>
      <w:t>2564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4BDE1AA" w14:textId="77777777" w:rsidR="00E62167" w:rsidRPr="001A2350" w:rsidRDefault="00E62167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E62167" w:rsidRPr="00300E85" w:rsidRDefault="00E62167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9526684" w14:textId="77777777" w:rsidR="00E62167" w:rsidRPr="00FA7747" w:rsidRDefault="00E62167" w:rsidP="00734E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933CF2F" w14:textId="2F3D88CA" w:rsidR="00E62167" w:rsidRDefault="00E62167" w:rsidP="00734E5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B4BC6">
      <w:rPr>
        <w:rFonts w:ascii="Angsana New" w:hAnsi="Angsana New" w:cs="Angsana New"/>
        <w:sz w:val="32"/>
        <w:szCs w:val="32"/>
        <w:lang w:val="en-US" w:bidi="th-TH"/>
      </w:rPr>
      <w:t>2564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E62167" w:rsidRPr="00410770" w:rsidRDefault="00E6216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E6CCB9F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0"/>
  </w:num>
  <w:num w:numId="5">
    <w:abstractNumId w:val="1"/>
  </w:num>
  <w:num w:numId="6">
    <w:abstractNumId w:val="29"/>
  </w:num>
  <w:num w:numId="7">
    <w:abstractNumId w:val="10"/>
  </w:num>
  <w:num w:numId="8">
    <w:abstractNumId w:val="17"/>
  </w:num>
  <w:num w:numId="9">
    <w:abstractNumId w:val="9"/>
  </w:num>
  <w:num w:numId="10">
    <w:abstractNumId w:val="37"/>
  </w:num>
  <w:num w:numId="11">
    <w:abstractNumId w:val="11"/>
  </w:num>
  <w:num w:numId="12">
    <w:abstractNumId w:val="8"/>
  </w:num>
  <w:num w:numId="13">
    <w:abstractNumId w:val="32"/>
  </w:num>
  <w:num w:numId="14">
    <w:abstractNumId w:val="26"/>
  </w:num>
  <w:num w:numId="15">
    <w:abstractNumId w:val="22"/>
  </w:num>
  <w:num w:numId="16">
    <w:abstractNumId w:val="5"/>
  </w:num>
  <w:num w:numId="17">
    <w:abstractNumId w:val="33"/>
  </w:num>
  <w:num w:numId="18">
    <w:abstractNumId w:val="13"/>
  </w:num>
  <w:num w:numId="19">
    <w:abstractNumId w:val="38"/>
  </w:num>
  <w:num w:numId="20">
    <w:abstractNumId w:val="21"/>
  </w:num>
  <w:num w:numId="21">
    <w:abstractNumId w:val="15"/>
  </w:num>
  <w:num w:numId="22">
    <w:abstractNumId w:val="27"/>
  </w:num>
  <w:num w:numId="23">
    <w:abstractNumId w:val="4"/>
  </w:num>
  <w:num w:numId="24">
    <w:abstractNumId w:val="35"/>
  </w:num>
  <w:num w:numId="25">
    <w:abstractNumId w:val="12"/>
  </w:num>
  <w:num w:numId="26">
    <w:abstractNumId w:val="25"/>
  </w:num>
  <w:num w:numId="27">
    <w:abstractNumId w:val="19"/>
  </w:num>
  <w:num w:numId="28">
    <w:abstractNumId w:val="31"/>
  </w:num>
  <w:num w:numId="29">
    <w:abstractNumId w:val="14"/>
  </w:num>
  <w:num w:numId="30">
    <w:abstractNumId w:val="7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3"/>
  </w:num>
  <w:num w:numId="34">
    <w:abstractNumId w:val="24"/>
  </w:num>
  <w:num w:numId="35">
    <w:abstractNumId w:val="2"/>
  </w:num>
  <w:num w:numId="36">
    <w:abstractNumId w:val="34"/>
  </w:num>
  <w:num w:numId="37">
    <w:abstractNumId w:val="16"/>
  </w:num>
  <w:num w:numId="38">
    <w:abstractNumId w:val="36"/>
  </w:num>
  <w:num w:numId="39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CE8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47E65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DD3"/>
    <w:rsid w:val="00094E49"/>
    <w:rsid w:val="00094FB4"/>
    <w:rsid w:val="00094FF6"/>
    <w:rsid w:val="00095A5F"/>
    <w:rsid w:val="00095A79"/>
    <w:rsid w:val="00095D48"/>
    <w:rsid w:val="00095E09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3ED"/>
    <w:rsid w:val="000D5A9D"/>
    <w:rsid w:val="000D5B4A"/>
    <w:rsid w:val="000D5D7D"/>
    <w:rsid w:val="000D60B1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F01"/>
    <w:rsid w:val="000F38A1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500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73FD"/>
    <w:rsid w:val="001576A2"/>
    <w:rsid w:val="00157C97"/>
    <w:rsid w:val="0016031D"/>
    <w:rsid w:val="00160769"/>
    <w:rsid w:val="00160C44"/>
    <w:rsid w:val="00160DB6"/>
    <w:rsid w:val="001611CD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214"/>
    <w:rsid w:val="002124BD"/>
    <w:rsid w:val="00212853"/>
    <w:rsid w:val="0021287D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BA7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704"/>
    <w:rsid w:val="002578B5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29C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6C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F98"/>
    <w:rsid w:val="002F33BD"/>
    <w:rsid w:val="002F37F1"/>
    <w:rsid w:val="002F3B1D"/>
    <w:rsid w:val="002F3F31"/>
    <w:rsid w:val="002F3FD8"/>
    <w:rsid w:val="002F40C9"/>
    <w:rsid w:val="002F438C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E29"/>
    <w:rsid w:val="00351077"/>
    <w:rsid w:val="00351089"/>
    <w:rsid w:val="0035123D"/>
    <w:rsid w:val="0035133E"/>
    <w:rsid w:val="00351732"/>
    <w:rsid w:val="0035173D"/>
    <w:rsid w:val="00351862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AD"/>
    <w:rsid w:val="00361B11"/>
    <w:rsid w:val="00361BA2"/>
    <w:rsid w:val="00361ED3"/>
    <w:rsid w:val="00361ED4"/>
    <w:rsid w:val="0036264C"/>
    <w:rsid w:val="003627C3"/>
    <w:rsid w:val="00362A1B"/>
    <w:rsid w:val="00362A74"/>
    <w:rsid w:val="00362E50"/>
    <w:rsid w:val="00362F66"/>
    <w:rsid w:val="0036353E"/>
    <w:rsid w:val="003635D0"/>
    <w:rsid w:val="00363C35"/>
    <w:rsid w:val="003642E0"/>
    <w:rsid w:val="0036476B"/>
    <w:rsid w:val="003651FC"/>
    <w:rsid w:val="00365305"/>
    <w:rsid w:val="003657EC"/>
    <w:rsid w:val="00365A7F"/>
    <w:rsid w:val="00365C86"/>
    <w:rsid w:val="00365F41"/>
    <w:rsid w:val="00366066"/>
    <w:rsid w:val="003679C8"/>
    <w:rsid w:val="00367AE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381"/>
    <w:rsid w:val="003C2712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3E1"/>
    <w:rsid w:val="003F06E0"/>
    <w:rsid w:val="003F0723"/>
    <w:rsid w:val="003F0D8D"/>
    <w:rsid w:val="003F0E4C"/>
    <w:rsid w:val="003F137B"/>
    <w:rsid w:val="003F148A"/>
    <w:rsid w:val="003F19EB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209"/>
    <w:rsid w:val="004474F9"/>
    <w:rsid w:val="00447577"/>
    <w:rsid w:val="00447A93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FA9"/>
    <w:rsid w:val="00457903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CF"/>
    <w:rsid w:val="00474F27"/>
    <w:rsid w:val="0047565E"/>
    <w:rsid w:val="00476542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57AA"/>
    <w:rsid w:val="004D58E8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5D5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09B"/>
    <w:rsid w:val="004F3823"/>
    <w:rsid w:val="004F38E1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65B"/>
    <w:rsid w:val="005258E6"/>
    <w:rsid w:val="0052591D"/>
    <w:rsid w:val="00525CEA"/>
    <w:rsid w:val="00526091"/>
    <w:rsid w:val="00526872"/>
    <w:rsid w:val="00526C08"/>
    <w:rsid w:val="00527A78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2015"/>
    <w:rsid w:val="00562729"/>
    <w:rsid w:val="00562944"/>
    <w:rsid w:val="005630CE"/>
    <w:rsid w:val="005632E0"/>
    <w:rsid w:val="005635DC"/>
    <w:rsid w:val="005638F4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437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623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88F"/>
    <w:rsid w:val="00671C38"/>
    <w:rsid w:val="0067258A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E40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6421"/>
    <w:rsid w:val="006C67CB"/>
    <w:rsid w:val="006C7218"/>
    <w:rsid w:val="006C7650"/>
    <w:rsid w:val="006C7CE9"/>
    <w:rsid w:val="006D0297"/>
    <w:rsid w:val="006D03D2"/>
    <w:rsid w:val="006D03D7"/>
    <w:rsid w:val="006D058F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DE0"/>
    <w:rsid w:val="00732E9F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5051"/>
    <w:rsid w:val="00765145"/>
    <w:rsid w:val="00765D71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DFF"/>
    <w:rsid w:val="007F1107"/>
    <w:rsid w:val="007F135A"/>
    <w:rsid w:val="007F1A72"/>
    <w:rsid w:val="007F1C60"/>
    <w:rsid w:val="007F23B0"/>
    <w:rsid w:val="007F2BA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20B"/>
    <w:rsid w:val="00833396"/>
    <w:rsid w:val="008334F5"/>
    <w:rsid w:val="008336B4"/>
    <w:rsid w:val="00833B54"/>
    <w:rsid w:val="00833E5C"/>
    <w:rsid w:val="00834312"/>
    <w:rsid w:val="00834359"/>
    <w:rsid w:val="00834556"/>
    <w:rsid w:val="00834592"/>
    <w:rsid w:val="00834610"/>
    <w:rsid w:val="00834911"/>
    <w:rsid w:val="008349E8"/>
    <w:rsid w:val="00834C2B"/>
    <w:rsid w:val="00835007"/>
    <w:rsid w:val="008353B1"/>
    <w:rsid w:val="00835865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4363"/>
    <w:rsid w:val="008743F5"/>
    <w:rsid w:val="00874729"/>
    <w:rsid w:val="00874CB4"/>
    <w:rsid w:val="00875013"/>
    <w:rsid w:val="008753BF"/>
    <w:rsid w:val="00875FA5"/>
    <w:rsid w:val="0087647B"/>
    <w:rsid w:val="0087672C"/>
    <w:rsid w:val="00876984"/>
    <w:rsid w:val="00876B75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98B"/>
    <w:rsid w:val="008B5DFE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5D5"/>
    <w:rsid w:val="008F26C0"/>
    <w:rsid w:val="008F3AB7"/>
    <w:rsid w:val="008F3B02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476"/>
    <w:rsid w:val="009675C2"/>
    <w:rsid w:val="00967B7B"/>
    <w:rsid w:val="00967D7E"/>
    <w:rsid w:val="00970286"/>
    <w:rsid w:val="0097031E"/>
    <w:rsid w:val="009703FF"/>
    <w:rsid w:val="009704F5"/>
    <w:rsid w:val="0097058F"/>
    <w:rsid w:val="00970BB9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B4C"/>
    <w:rsid w:val="009D3CB8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885"/>
    <w:rsid w:val="00A41C29"/>
    <w:rsid w:val="00A42271"/>
    <w:rsid w:val="00A4230F"/>
    <w:rsid w:val="00A42948"/>
    <w:rsid w:val="00A4299A"/>
    <w:rsid w:val="00A42A87"/>
    <w:rsid w:val="00A42D1F"/>
    <w:rsid w:val="00A42E86"/>
    <w:rsid w:val="00A42FB8"/>
    <w:rsid w:val="00A43ADA"/>
    <w:rsid w:val="00A43D6B"/>
    <w:rsid w:val="00A43E9E"/>
    <w:rsid w:val="00A43F7E"/>
    <w:rsid w:val="00A44536"/>
    <w:rsid w:val="00A44AA2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859"/>
    <w:rsid w:val="00A96E82"/>
    <w:rsid w:val="00A96F53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8A"/>
    <w:rsid w:val="00AA24DD"/>
    <w:rsid w:val="00AA284E"/>
    <w:rsid w:val="00AA2ABA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5038"/>
    <w:rsid w:val="00AC54F3"/>
    <w:rsid w:val="00AC5673"/>
    <w:rsid w:val="00AC5AEE"/>
    <w:rsid w:val="00AC5BB1"/>
    <w:rsid w:val="00AC5BF5"/>
    <w:rsid w:val="00AC63C5"/>
    <w:rsid w:val="00AC645C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403F"/>
    <w:rsid w:val="00AD47A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6A7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A0E"/>
    <w:rsid w:val="00B03D8A"/>
    <w:rsid w:val="00B03DB1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50D6"/>
    <w:rsid w:val="00B35578"/>
    <w:rsid w:val="00B35665"/>
    <w:rsid w:val="00B36387"/>
    <w:rsid w:val="00B36414"/>
    <w:rsid w:val="00B36AD2"/>
    <w:rsid w:val="00B37575"/>
    <w:rsid w:val="00B375A6"/>
    <w:rsid w:val="00B376B4"/>
    <w:rsid w:val="00B379E2"/>
    <w:rsid w:val="00B40280"/>
    <w:rsid w:val="00B402D7"/>
    <w:rsid w:val="00B408AE"/>
    <w:rsid w:val="00B40B4F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059"/>
    <w:rsid w:val="00BB293C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14B"/>
    <w:rsid w:val="00BC1453"/>
    <w:rsid w:val="00BC1C19"/>
    <w:rsid w:val="00BC1D0B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D46"/>
    <w:rsid w:val="00BD43E0"/>
    <w:rsid w:val="00BD4936"/>
    <w:rsid w:val="00BD4A82"/>
    <w:rsid w:val="00BD4AD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AC7"/>
    <w:rsid w:val="00C16B4D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CAC"/>
    <w:rsid w:val="00C70DC7"/>
    <w:rsid w:val="00C716A9"/>
    <w:rsid w:val="00C71711"/>
    <w:rsid w:val="00C717C8"/>
    <w:rsid w:val="00C71901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7F6"/>
    <w:rsid w:val="00C827FD"/>
    <w:rsid w:val="00C8291B"/>
    <w:rsid w:val="00C829AB"/>
    <w:rsid w:val="00C82FF1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6579"/>
    <w:rsid w:val="00C86741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AD"/>
    <w:rsid w:val="00CF25EC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BE7"/>
    <w:rsid w:val="00D120B1"/>
    <w:rsid w:val="00D120EA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181A"/>
    <w:rsid w:val="00D41E75"/>
    <w:rsid w:val="00D4248B"/>
    <w:rsid w:val="00D4278A"/>
    <w:rsid w:val="00D4318E"/>
    <w:rsid w:val="00D43654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6033"/>
    <w:rsid w:val="00D564CA"/>
    <w:rsid w:val="00D56580"/>
    <w:rsid w:val="00D567CD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820"/>
    <w:rsid w:val="00D67307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4A2"/>
    <w:rsid w:val="00E34800"/>
    <w:rsid w:val="00E34FB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9C0"/>
    <w:rsid w:val="00E40CF7"/>
    <w:rsid w:val="00E412E4"/>
    <w:rsid w:val="00E4139E"/>
    <w:rsid w:val="00E4158C"/>
    <w:rsid w:val="00E4169B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376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D91"/>
    <w:rsid w:val="00E8446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64B0"/>
    <w:rsid w:val="00F2662B"/>
    <w:rsid w:val="00F26B7C"/>
    <w:rsid w:val="00F270E7"/>
    <w:rsid w:val="00F27175"/>
    <w:rsid w:val="00F2798C"/>
    <w:rsid w:val="00F27BDB"/>
    <w:rsid w:val="00F27FF2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E57"/>
    <w:rsid w:val="00F3446A"/>
    <w:rsid w:val="00F34619"/>
    <w:rsid w:val="00F3462F"/>
    <w:rsid w:val="00F352B0"/>
    <w:rsid w:val="00F354CF"/>
    <w:rsid w:val="00F3560E"/>
    <w:rsid w:val="00F3587E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ED5"/>
    <w:rsid w:val="00F6061F"/>
    <w:rsid w:val="00F60634"/>
    <w:rsid w:val="00F607DF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87E9C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7747"/>
    <w:rsid w:val="00FA7A05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5182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9E"/>
    <w:rsid w:val="00FC7B7E"/>
    <w:rsid w:val="00FC7BEC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A76BB-FB4F-4506-BB60-8B34A1BD2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5062</Words>
  <Characters>28855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2021-05-12T01:57:00Z</cp:lastPrinted>
  <dcterms:created xsi:type="dcterms:W3CDTF">2021-05-12T07:59:00Z</dcterms:created>
  <dcterms:modified xsi:type="dcterms:W3CDTF">2021-05-12T07:59:00Z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