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34F4AD" w14:textId="77777777" w:rsidR="003E6A5C" w:rsidRPr="00A83A64" w:rsidRDefault="003E6A5C" w:rsidP="00024953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A83A6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A83A64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A83A6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759B8D27" w14:textId="77777777" w:rsidR="003E6A5C" w:rsidRPr="00A83A64" w:rsidRDefault="003E6A5C" w:rsidP="003B50D2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6B82F81E" w14:textId="77777777" w:rsidR="003E6A5C" w:rsidRPr="00A83A64" w:rsidRDefault="003E6A5C" w:rsidP="002E57B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1A7586EB" w14:textId="77777777" w:rsidR="00836386" w:rsidRDefault="00190CF3" w:rsidP="0083638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FB5E9C7" w14:textId="77777777" w:rsidR="00190CF3" w:rsidRPr="00A83A64" w:rsidRDefault="00190CF3" w:rsidP="00190CF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0D63D34" w14:textId="77777777" w:rsidR="00C73EB3" w:rsidRPr="00A83A64" w:rsidRDefault="003E6A5C" w:rsidP="00C73EB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55F6B96C" w14:textId="77777777" w:rsidR="00C73EB3" w:rsidRPr="00A83A64" w:rsidRDefault="00C73EB3" w:rsidP="00C73EB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  <w:lang w:val="en-US" w:bidi="th-TH"/>
        </w:rPr>
        <w:t>เงินให้กู้ยืม</w:t>
      </w:r>
    </w:p>
    <w:p w14:paraId="753453A6" w14:textId="77777777" w:rsidR="00827272" w:rsidRPr="00A83A64" w:rsidRDefault="00827272" w:rsidP="002E57B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737A0B53" w14:textId="77777777" w:rsidR="00111A9D" w:rsidRPr="00A83A64" w:rsidRDefault="00111A9D" w:rsidP="00111A9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2C117174" w14:textId="668BBD5A" w:rsidR="003E6A5C" w:rsidRPr="00A83A64" w:rsidRDefault="00111A9D" w:rsidP="002E57B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</w:t>
      </w:r>
      <w:r w:rsidR="002622BA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บริษัทร่วม</w:t>
      </w:r>
      <w:r w:rsidR="00BC30D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</w:t>
      </w: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>การร่วมค้า</w:t>
      </w:r>
    </w:p>
    <w:p w14:paraId="3A569F22" w14:textId="77777777" w:rsidR="00640D4E" w:rsidRPr="00A83A64" w:rsidRDefault="00E277C7" w:rsidP="0014480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2F4A1E" w:rsidRPr="00A83A64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7C21B386" w14:textId="77777777" w:rsidR="004B2A44" w:rsidRPr="00A83A64" w:rsidRDefault="004B2A44" w:rsidP="004B2A4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33F10900" w14:textId="77777777" w:rsidR="00083D96" w:rsidRDefault="00B11286" w:rsidP="00083D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40F31F70" w14:textId="77777777" w:rsidR="00083D96" w:rsidRPr="00083D96" w:rsidRDefault="00083D96" w:rsidP="00083D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83D96">
        <w:rPr>
          <w:rFonts w:asciiTheme="majorBidi" w:hAnsiTheme="majorBidi"/>
          <w:sz w:val="30"/>
          <w:szCs w:val="30"/>
          <w:cs/>
        </w:rPr>
        <w:t>เหตุการณ์ภายหลังรอบระยะเวลารายงาน</w:t>
      </w:r>
    </w:p>
    <w:p w14:paraId="4A09EEBE" w14:textId="77777777" w:rsidR="00083D96" w:rsidRPr="00083D96" w:rsidRDefault="00083D96" w:rsidP="00083D96">
      <w:pPr>
        <w:pStyle w:val="index"/>
        <w:tabs>
          <w:tab w:val="clear" w:pos="1134"/>
        </w:tabs>
        <w:spacing w:after="0" w:line="380" w:lineRule="exact"/>
        <w:ind w:left="1080" w:firstLine="0"/>
        <w:outlineLvl w:val="0"/>
        <w:rPr>
          <w:rFonts w:asciiTheme="majorBidi" w:hAnsiTheme="majorBidi" w:cstheme="majorBidi"/>
          <w:sz w:val="28"/>
          <w:szCs w:val="28"/>
        </w:rPr>
      </w:pPr>
    </w:p>
    <w:p w14:paraId="7A18CDCE" w14:textId="77777777" w:rsidR="00385F4A" w:rsidRPr="00A83A64" w:rsidRDefault="00385F4A" w:rsidP="00467B60">
      <w:pPr>
        <w:pStyle w:val="index"/>
        <w:tabs>
          <w:tab w:val="clear" w:pos="1134"/>
        </w:tabs>
        <w:spacing w:after="0" w:line="240" w:lineRule="atLeast"/>
        <w:ind w:left="0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249C4F6C" w14:textId="77777777" w:rsidR="002802E9" w:rsidRPr="00A83A64" w:rsidRDefault="002802E9" w:rsidP="002802E9">
      <w:pPr>
        <w:pStyle w:val="index"/>
        <w:tabs>
          <w:tab w:val="clear" w:pos="1134"/>
        </w:tabs>
        <w:spacing w:after="0" w:line="240" w:lineRule="atLeast"/>
        <w:ind w:left="340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1B9FB82E" w14:textId="77777777" w:rsidR="003E6A5C" w:rsidRPr="00A83A64" w:rsidRDefault="003E6A5C" w:rsidP="00175E89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59697D4C" w14:textId="77777777" w:rsidR="00E00CAC" w:rsidRPr="00A83A64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br w:type="page"/>
      </w:r>
      <w:r w:rsidR="00E00CAC" w:rsidRPr="00A83A64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EF8BC7A" w14:textId="77777777" w:rsidR="003E6A5C" w:rsidRPr="00A83A64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763756D" w14:textId="3C531A3C" w:rsidR="00042D43" w:rsidRPr="00A83A64" w:rsidRDefault="00E00CA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F42B6C" w:rsidRPr="00A83A64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</w:t>
      </w:r>
      <w:r w:rsidR="00B61C6B" w:rsidRPr="00A83A64">
        <w:rPr>
          <w:rFonts w:asciiTheme="majorBidi" w:hAnsiTheme="majorBidi" w:cstheme="majorBidi"/>
          <w:sz w:val="30"/>
          <w:szCs w:val="30"/>
          <w:cs/>
        </w:rPr>
        <w:t>่</w:t>
      </w:r>
      <w:r w:rsidR="00042D43" w:rsidRPr="00A83A64">
        <w:rPr>
          <w:rFonts w:asciiTheme="majorBidi" w:hAnsiTheme="majorBidi" w:cstheme="majorBidi"/>
          <w:sz w:val="30"/>
          <w:szCs w:val="30"/>
        </w:rPr>
        <w:t xml:space="preserve"> </w:t>
      </w:r>
      <w:r w:rsidR="00F2697C">
        <w:rPr>
          <w:rFonts w:asciiTheme="majorBidi" w:hAnsiTheme="majorBidi" w:cstheme="majorBidi"/>
          <w:sz w:val="30"/>
          <w:szCs w:val="30"/>
        </w:rPr>
        <w:t xml:space="preserve">12 </w:t>
      </w:r>
      <w:r w:rsidR="00F2697C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DA7D28">
        <w:rPr>
          <w:rFonts w:asciiTheme="majorBidi" w:hAnsiTheme="majorBidi" w:cstheme="majorBidi"/>
          <w:sz w:val="30"/>
          <w:szCs w:val="30"/>
        </w:rPr>
        <w:t>2564</w:t>
      </w:r>
    </w:p>
    <w:p w14:paraId="6D9CC005" w14:textId="77777777" w:rsidR="003E6A5C" w:rsidRPr="00A83A64" w:rsidRDefault="003E6A5C" w:rsidP="0087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17F6F76" w14:textId="77777777" w:rsidR="003E6A5C" w:rsidRPr="00A83A64" w:rsidRDefault="003E6A5C" w:rsidP="00082EA9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A83A6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00E3CE39" w14:textId="77777777" w:rsidR="003E6A5C" w:rsidRPr="00A83A64" w:rsidRDefault="003E6A5C" w:rsidP="001E6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E6B17B4" w14:textId="787DA9F0" w:rsidR="003E6A5C" w:rsidRPr="00A346EC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A346EC">
        <w:rPr>
          <w:rFonts w:asciiTheme="majorBidi" w:hAnsiTheme="majorBidi" w:cstheme="majorBidi"/>
          <w:spacing w:val="2"/>
          <w:sz w:val="30"/>
          <w:szCs w:val="30"/>
          <w:cs/>
        </w:rPr>
        <w:t>บริษัทดำเนินธุรกิจหลักเกี่ยวกับ</w:t>
      </w:r>
      <w:r w:rsidR="006D3DD5" w:rsidRPr="00A346EC">
        <w:rPr>
          <w:rFonts w:asciiTheme="majorBidi" w:hAnsiTheme="majorBidi" w:cstheme="majorBidi"/>
          <w:spacing w:val="2"/>
          <w:sz w:val="30"/>
          <w:szCs w:val="30"/>
          <w:cs/>
        </w:rPr>
        <w:t xml:space="preserve">การจัดจำหน่ายผลิตภัณฑ์ประเภทสินค้าเทคโนโลยีคอมพิวเตอร์ ระบบสารสนเทศและอุปกรณ์สื่อสารต่างๆ </w:t>
      </w:r>
      <w:r w:rsidRPr="00A346EC">
        <w:rPr>
          <w:rFonts w:asciiTheme="majorBidi" w:hAnsiTheme="majorBidi" w:cstheme="majorBidi"/>
          <w:spacing w:val="2"/>
          <w:sz w:val="30"/>
          <w:szCs w:val="30"/>
          <w:cs/>
        </w:rPr>
        <w:t>รายละเอียดของ</w:t>
      </w:r>
      <w:r w:rsidR="00111A9D" w:rsidRPr="00A346EC">
        <w:rPr>
          <w:rFonts w:asciiTheme="majorBidi" w:hAnsiTheme="majorBidi" w:cstheme="majorBidi"/>
          <w:spacing w:val="2"/>
          <w:sz w:val="30"/>
          <w:szCs w:val="30"/>
          <w:cs/>
        </w:rPr>
        <w:t>บริษัทย่อย</w:t>
      </w:r>
      <w:r w:rsidR="00A346EC" w:rsidRPr="00A346EC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บริษัทร่วม</w:t>
      </w:r>
      <w:r w:rsidR="00D818FE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77138F" w:rsidRPr="00A346EC">
        <w:rPr>
          <w:rFonts w:asciiTheme="majorBidi" w:hAnsiTheme="majorBidi" w:cstheme="majorBidi"/>
          <w:spacing w:val="2"/>
          <w:sz w:val="30"/>
          <w:szCs w:val="30"/>
          <w:cs/>
        </w:rPr>
        <w:t>และ</w:t>
      </w:r>
      <w:r w:rsidR="00111A9D" w:rsidRPr="00A346EC">
        <w:rPr>
          <w:rFonts w:asciiTheme="majorBidi" w:hAnsiTheme="majorBidi" w:cstheme="majorBidi"/>
          <w:spacing w:val="2"/>
          <w:sz w:val="30"/>
          <w:szCs w:val="30"/>
          <w:cs/>
        </w:rPr>
        <w:t>การร่วมค้า</w:t>
      </w:r>
      <w:r w:rsidRPr="00A346EC">
        <w:rPr>
          <w:rFonts w:asciiTheme="majorBidi" w:hAnsiTheme="majorBidi" w:cstheme="majorBidi"/>
          <w:spacing w:val="2"/>
          <w:sz w:val="30"/>
          <w:szCs w:val="30"/>
          <w:cs/>
        </w:rPr>
        <w:t xml:space="preserve"> ณ วันที่</w:t>
      </w:r>
      <w:r w:rsidR="006D3DD5" w:rsidRPr="00A346EC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615CBC" w:rsidRPr="00A346EC">
        <w:rPr>
          <w:rFonts w:asciiTheme="majorBidi" w:hAnsiTheme="majorBidi" w:cstheme="majorBidi"/>
          <w:spacing w:val="2"/>
          <w:sz w:val="30"/>
          <w:szCs w:val="30"/>
        </w:rPr>
        <w:t>3</w:t>
      </w:r>
      <w:r w:rsidR="005E35D6" w:rsidRPr="00A346EC">
        <w:rPr>
          <w:rFonts w:asciiTheme="majorBidi" w:hAnsiTheme="majorBidi" w:cstheme="majorBidi"/>
          <w:spacing w:val="2"/>
          <w:sz w:val="30"/>
          <w:szCs w:val="30"/>
        </w:rPr>
        <w:t>1</w:t>
      </w:r>
      <w:r w:rsidR="00615CBC" w:rsidRPr="00A346E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5E35D6" w:rsidRPr="00A346EC">
        <w:rPr>
          <w:rFonts w:asciiTheme="majorBidi" w:hAnsiTheme="majorBidi" w:cstheme="majorBidi"/>
          <w:spacing w:val="2"/>
          <w:sz w:val="30"/>
          <w:szCs w:val="30"/>
          <w:cs/>
        </w:rPr>
        <w:t>มีนาคม</w:t>
      </w:r>
      <w:r w:rsidR="00C2566A" w:rsidRPr="00A346EC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FE3D11" w:rsidRPr="00A346EC">
        <w:rPr>
          <w:rFonts w:asciiTheme="majorBidi" w:hAnsiTheme="majorBidi" w:cstheme="majorBidi"/>
          <w:spacing w:val="2"/>
          <w:sz w:val="30"/>
          <w:szCs w:val="30"/>
        </w:rPr>
        <w:t>25</w:t>
      </w:r>
      <w:r w:rsidR="006D3DD5" w:rsidRPr="00A346EC">
        <w:rPr>
          <w:rFonts w:asciiTheme="majorBidi" w:hAnsiTheme="majorBidi" w:cstheme="majorBidi"/>
          <w:spacing w:val="2"/>
          <w:sz w:val="30"/>
          <w:szCs w:val="30"/>
        </w:rPr>
        <w:t>6</w:t>
      </w:r>
      <w:r w:rsidR="00DA7D28" w:rsidRPr="00A346EC">
        <w:rPr>
          <w:rFonts w:asciiTheme="majorBidi" w:hAnsiTheme="majorBidi" w:cstheme="majorBidi"/>
          <w:spacing w:val="2"/>
          <w:sz w:val="30"/>
          <w:szCs w:val="30"/>
        </w:rPr>
        <w:t>4</w:t>
      </w:r>
      <w:r w:rsidR="00B54C0B" w:rsidRPr="00A346EC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D11859" w:rsidRPr="00A346EC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 </w:t>
      </w:r>
      <w:r w:rsidR="00023178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="00E00CAC" w:rsidRPr="00A346EC">
        <w:rPr>
          <w:rFonts w:asciiTheme="majorBidi" w:hAnsiTheme="majorBidi" w:cstheme="majorBidi"/>
          <w:spacing w:val="2"/>
          <w:sz w:val="30"/>
          <w:szCs w:val="30"/>
        </w:rPr>
        <w:t xml:space="preserve">31 </w:t>
      </w:r>
      <w:r w:rsidR="00E00CAC" w:rsidRPr="00A346EC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ธันวาคม </w:t>
      </w:r>
      <w:r w:rsidR="00E00CAC" w:rsidRPr="00A346EC">
        <w:rPr>
          <w:rFonts w:asciiTheme="majorBidi" w:hAnsiTheme="majorBidi" w:cstheme="majorBidi"/>
          <w:spacing w:val="2"/>
          <w:sz w:val="30"/>
          <w:szCs w:val="30"/>
        </w:rPr>
        <w:t>25</w:t>
      </w:r>
      <w:r w:rsidR="00DA7D28" w:rsidRPr="00A346EC">
        <w:rPr>
          <w:rFonts w:asciiTheme="majorBidi" w:hAnsiTheme="majorBidi" w:cstheme="majorBidi"/>
          <w:spacing w:val="2"/>
          <w:sz w:val="30"/>
          <w:szCs w:val="30"/>
        </w:rPr>
        <w:t>63</w:t>
      </w:r>
      <w:r w:rsidR="0009071F" w:rsidRPr="00A346E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5709B2" w:rsidRPr="00A346EC">
        <w:rPr>
          <w:rFonts w:asciiTheme="majorBidi" w:hAnsiTheme="majorBidi" w:cstheme="majorBidi"/>
          <w:spacing w:val="2"/>
          <w:sz w:val="30"/>
          <w:szCs w:val="30"/>
          <w:cs/>
        </w:rPr>
        <w:t>ได้เปิดเผยไว้ในหมายเหตุข้อ</w:t>
      </w:r>
      <w:r w:rsidR="00790B79" w:rsidRPr="00A346E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444900" w:rsidRPr="00A346EC">
        <w:rPr>
          <w:rFonts w:asciiTheme="majorBidi" w:hAnsiTheme="majorBidi" w:cstheme="majorBidi"/>
          <w:spacing w:val="2"/>
          <w:sz w:val="30"/>
          <w:szCs w:val="30"/>
        </w:rPr>
        <w:t>7</w:t>
      </w:r>
      <w:r w:rsidR="00790B79" w:rsidRPr="00A346E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790B79" w:rsidRPr="00A346EC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 </w:t>
      </w:r>
      <w:r w:rsidR="00444900" w:rsidRPr="00A346EC">
        <w:rPr>
          <w:rFonts w:asciiTheme="majorBidi" w:hAnsiTheme="majorBidi" w:cstheme="majorBidi"/>
          <w:spacing w:val="2"/>
          <w:sz w:val="30"/>
          <w:szCs w:val="30"/>
        </w:rPr>
        <w:t>8</w:t>
      </w:r>
      <w:r w:rsidR="001A1278" w:rsidRPr="00A346EC">
        <w:rPr>
          <w:rFonts w:asciiTheme="majorBidi" w:hAnsiTheme="majorBidi" w:cstheme="majorBidi"/>
          <w:spacing w:val="2"/>
          <w:sz w:val="30"/>
          <w:szCs w:val="30"/>
          <w:cs/>
        </w:rPr>
        <w:t xml:space="preserve"> ตามลำดับ</w:t>
      </w:r>
    </w:p>
    <w:p w14:paraId="2D793AAC" w14:textId="77777777" w:rsidR="005709B2" w:rsidRPr="00A83A64" w:rsidRDefault="005709B2" w:rsidP="002255D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u w:val="none"/>
        </w:rPr>
      </w:pPr>
    </w:p>
    <w:p w14:paraId="1ECC951B" w14:textId="77777777" w:rsidR="003E6A5C" w:rsidRPr="00A83A64" w:rsidRDefault="000F0269" w:rsidP="00082EA9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A83A6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2980DE43" w14:textId="77777777" w:rsidR="003E6A5C" w:rsidRPr="00A83A64" w:rsidRDefault="003E6A5C" w:rsidP="0022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FDB85AF" w14:textId="77777777" w:rsidR="003E6A5C" w:rsidRPr="00A83A64" w:rsidRDefault="003E6A5C" w:rsidP="002255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A83A64">
        <w:rPr>
          <w:rFonts w:asciiTheme="majorBidi" w:hAnsiTheme="majorBidi" w:cstheme="majorBidi"/>
          <w:i/>
          <w:iCs/>
          <w:sz w:val="30"/>
          <w:szCs w:val="30"/>
          <w:cs/>
        </w:rPr>
        <w:t>(ก)</w:t>
      </w:r>
      <w:r w:rsidRPr="00A83A64">
        <w:rPr>
          <w:rFonts w:asciiTheme="majorBidi" w:hAnsiTheme="majorBidi" w:cstheme="majorBidi"/>
          <w:i/>
          <w:iCs/>
          <w:sz w:val="30"/>
          <w:szCs w:val="30"/>
          <w:cs/>
        </w:rPr>
        <w:tab/>
        <w:t>เกณฑ์การถือปฏิบัติ</w:t>
      </w:r>
    </w:p>
    <w:p w14:paraId="33A46025" w14:textId="77777777" w:rsidR="003E6A5C" w:rsidRPr="00A83A64" w:rsidRDefault="003E6A5C" w:rsidP="0022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4092F8D" w14:textId="77777777" w:rsidR="000F0269" w:rsidRPr="000B5E6E" w:rsidRDefault="000F0269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0B5E6E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งบการเงินระหว่างกาล</w:t>
      </w:r>
      <w:r w:rsidR="00057ED5" w:rsidRPr="000B5E6E">
        <w:rPr>
          <w:rFonts w:asciiTheme="majorBidi" w:hAnsiTheme="majorBidi" w:cstheme="majorBidi"/>
          <w:spacing w:val="4"/>
          <w:sz w:val="30"/>
          <w:szCs w:val="30"/>
          <w:cs/>
        </w:rPr>
        <w:t>แบบย่อ</w:t>
      </w:r>
      <w:r w:rsidRPr="000B5E6E">
        <w:rPr>
          <w:rFonts w:asciiTheme="majorBidi" w:hAnsiTheme="majorBidi" w:cstheme="majorBidi"/>
          <w:spacing w:val="4"/>
          <w:sz w:val="30"/>
          <w:szCs w:val="30"/>
          <w:cs/>
        </w:rPr>
        <w:t>นี้</w:t>
      </w:r>
      <w:r w:rsidR="00E86E7C" w:rsidRPr="000B5E6E">
        <w:rPr>
          <w:rFonts w:asciiTheme="majorBidi" w:hAnsiTheme="majorBidi" w:cstheme="majorBidi"/>
          <w:spacing w:val="4"/>
          <w:sz w:val="30"/>
          <w:szCs w:val="30"/>
          <w:cs/>
        </w:rPr>
        <w:t>นำเสนอ</w:t>
      </w:r>
      <w:r w:rsidR="00E3551B" w:rsidRPr="000B5E6E">
        <w:rPr>
          <w:rFonts w:asciiTheme="majorBidi" w:hAnsiTheme="majorBidi" w:cstheme="majorBidi"/>
          <w:spacing w:val="4"/>
          <w:sz w:val="30"/>
          <w:szCs w:val="30"/>
          <w:cs/>
        </w:rPr>
        <w:t>รายการในงบการเงินในรูปแบบเดียวกับงบการเงินประจำปีและจัดทำ</w:t>
      </w:r>
      <w:r w:rsidR="00E3551B" w:rsidRPr="000B5E6E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057ED5" w:rsidRPr="000B5E6E">
        <w:rPr>
          <w:rFonts w:asciiTheme="majorBidi" w:hAnsiTheme="majorBidi" w:cstheme="majorBidi"/>
          <w:sz w:val="30"/>
          <w:szCs w:val="30"/>
          <w:cs/>
        </w:rPr>
        <w:t xml:space="preserve"> (“งบการเงินระหว่างกาล”) </w:t>
      </w:r>
      <w:r w:rsidR="0045598B" w:rsidRPr="000B5E6E">
        <w:rPr>
          <w:rFonts w:asciiTheme="majorBidi" w:hAnsiTheme="majorBidi" w:cstheme="majorBidi"/>
          <w:sz w:val="30"/>
          <w:szCs w:val="30"/>
          <w:cs/>
        </w:rPr>
        <w:t>ตามมาตรฐานการบัญชี</w:t>
      </w:r>
      <w:r w:rsidRPr="000B5E6E">
        <w:rPr>
          <w:rFonts w:asciiTheme="majorBidi" w:hAnsiTheme="majorBidi" w:cstheme="majorBidi"/>
          <w:sz w:val="30"/>
          <w:szCs w:val="30"/>
          <w:cs/>
        </w:rPr>
        <w:t xml:space="preserve"> ฉบับที่</w:t>
      </w:r>
      <w:r w:rsidR="00E3551B" w:rsidRPr="000B5E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E6E">
        <w:rPr>
          <w:rFonts w:asciiTheme="majorBidi" w:hAnsiTheme="majorBidi" w:cstheme="majorBidi"/>
          <w:sz w:val="30"/>
          <w:szCs w:val="30"/>
        </w:rPr>
        <w:t>34</w:t>
      </w:r>
      <w:r w:rsidRPr="000B5E6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0B5E6E">
        <w:rPr>
          <w:rFonts w:asciiTheme="majorBidi" w:hAnsiTheme="majorBidi" w:cstheme="majorBidi"/>
          <w:spacing w:val="4"/>
          <w:sz w:val="30"/>
          <w:szCs w:val="30"/>
          <w:cs/>
        </w:rPr>
        <w:t>เรื่อง</w:t>
      </w:r>
      <w:r w:rsidR="000B5E6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45598B" w:rsidRPr="000B5E6E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การรายงานทาง</w:t>
      </w:r>
      <w:r w:rsidRPr="000B5E6E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การเงินระหว่างกาล</w:t>
      </w:r>
      <w:r w:rsidRPr="000B5E6E">
        <w:rPr>
          <w:rFonts w:asciiTheme="majorBidi" w:hAnsiTheme="majorBidi" w:cstheme="majorBidi"/>
          <w:spacing w:val="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8E125A" w:rsidRPr="000B5E6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0B5E6E">
        <w:rPr>
          <w:rFonts w:asciiTheme="majorBidi" w:hAnsiTheme="majorBidi" w:cstheme="majorBidi"/>
          <w:spacing w:val="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0B5E6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</w:p>
    <w:p w14:paraId="2F721255" w14:textId="77777777" w:rsidR="000F0269" w:rsidRPr="000B5E6E" w:rsidRDefault="000F0269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4636261D" w14:textId="730A08C0" w:rsidR="000263F9" w:rsidRPr="00A83A64" w:rsidRDefault="000F0269" w:rsidP="00ED7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DC53F4" w:rsidRPr="00A83A64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A83A64">
        <w:rPr>
          <w:rFonts w:asciiTheme="majorBidi" w:hAnsiTheme="majorBidi" w:cstheme="majorBidi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9D4708" w:rsidRPr="00A83A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B14F1" w:rsidRPr="00A83A64">
        <w:rPr>
          <w:rFonts w:asciiTheme="majorBidi" w:hAnsiTheme="majorBidi" w:cstheme="majorBidi"/>
          <w:sz w:val="30"/>
          <w:szCs w:val="30"/>
        </w:rPr>
        <w:t>31</w:t>
      </w:r>
      <w:r w:rsidRPr="00A83A6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277C7" w:rsidRPr="00A83A64">
        <w:rPr>
          <w:rFonts w:asciiTheme="majorBidi" w:hAnsiTheme="majorBidi" w:cstheme="majorBidi"/>
          <w:sz w:val="30"/>
          <w:szCs w:val="30"/>
        </w:rPr>
        <w:t>256</w:t>
      </w:r>
      <w:r w:rsidR="004A01AB">
        <w:rPr>
          <w:rFonts w:asciiTheme="majorBidi" w:hAnsiTheme="majorBidi" w:cstheme="majorBidi"/>
          <w:sz w:val="30"/>
          <w:szCs w:val="30"/>
        </w:rPr>
        <w:t>3</w:t>
      </w:r>
    </w:p>
    <w:p w14:paraId="7B0B82D4" w14:textId="03A6F841" w:rsidR="00124D0C" w:rsidRDefault="00124D0C" w:rsidP="004A0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78E8532" w14:textId="0893C694" w:rsidR="00124D0C" w:rsidRPr="00A346EC" w:rsidRDefault="00124D0C" w:rsidP="003D5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A346EC">
        <w:rPr>
          <w:rFonts w:asciiTheme="majorBidi" w:hAnsiTheme="majorBidi" w:cstheme="majorBidi"/>
          <w:spacing w:val="2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 </w:t>
      </w:r>
      <w:r w:rsidR="00770F90" w:rsidRPr="00A346EC">
        <w:rPr>
          <w:rFonts w:asciiTheme="majorBidi" w:hAnsiTheme="majorBidi" w:cstheme="majorBidi"/>
          <w:spacing w:val="2"/>
          <w:sz w:val="30"/>
          <w:szCs w:val="30"/>
        </w:rPr>
        <w:t>1</w:t>
      </w:r>
      <w:r w:rsidRPr="00A346EC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มกราคม </w:t>
      </w:r>
      <w:r w:rsidR="00770F90" w:rsidRPr="00A346EC">
        <w:rPr>
          <w:rFonts w:asciiTheme="majorBidi" w:hAnsiTheme="majorBidi" w:cstheme="majorBidi"/>
          <w:spacing w:val="2"/>
          <w:sz w:val="30"/>
          <w:szCs w:val="30"/>
        </w:rPr>
        <w:t>2564</w:t>
      </w:r>
      <w:r w:rsidRPr="00A346EC">
        <w:rPr>
          <w:rFonts w:asciiTheme="majorBidi" w:hAnsiTheme="majorBidi" w:cstheme="majorBidi"/>
          <w:spacing w:val="2"/>
          <w:sz w:val="30"/>
          <w:szCs w:val="30"/>
          <w:cs/>
        </w:rPr>
        <w:t xml:space="preserve"> และไม่ได้นำมาตรฐานการรายงานทางการเงินที่ยังไม่มี</w:t>
      </w:r>
      <w:r w:rsidR="00A346EC">
        <w:rPr>
          <w:rFonts w:asciiTheme="majorBidi" w:hAnsiTheme="majorBidi" w:cstheme="majorBidi"/>
          <w:spacing w:val="2"/>
          <w:sz w:val="30"/>
          <w:szCs w:val="30"/>
        </w:rPr>
        <w:t xml:space="preserve">              </w:t>
      </w:r>
      <w:r w:rsidRPr="00A346EC">
        <w:rPr>
          <w:rFonts w:asciiTheme="majorBidi" w:hAnsiTheme="majorBidi" w:cstheme="majorBidi"/>
          <w:spacing w:val="2"/>
          <w:sz w:val="30"/>
          <w:szCs w:val="30"/>
          <w:cs/>
        </w:rPr>
        <w:t>ผลบังคับใช้มาถือปฏิบัติก่อนวันที่มีผลบังคับใช้ ทั้งนี้ การถือปฏิบัติดังกล่าวไม่มีผลกระทบอย่างมีสาระสำคัญต่อ</w:t>
      </w:r>
      <w:r w:rsidR="00A346EC">
        <w:rPr>
          <w:rFonts w:asciiTheme="majorBidi" w:hAnsiTheme="majorBidi" w:cstheme="majorBidi"/>
          <w:spacing w:val="2"/>
          <w:sz w:val="30"/>
          <w:szCs w:val="30"/>
        </w:rPr>
        <w:t xml:space="preserve">           </w:t>
      </w:r>
      <w:r w:rsidRPr="00A346EC">
        <w:rPr>
          <w:rFonts w:asciiTheme="majorBidi" w:hAnsiTheme="majorBidi" w:cstheme="majorBidi"/>
          <w:spacing w:val="2"/>
          <w:sz w:val="30"/>
          <w:szCs w:val="30"/>
          <w:cs/>
        </w:rPr>
        <w:t>งบการเงิน</w:t>
      </w:r>
    </w:p>
    <w:p w14:paraId="7DD78EAA" w14:textId="7BF5B3C0" w:rsidR="00124D0C" w:rsidRDefault="00124D0C" w:rsidP="003D5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1BFDC636" w14:textId="71A9CA06" w:rsidR="00A343BD" w:rsidRDefault="00A343BD" w:rsidP="003D5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19B8422A" w14:textId="4CCF1402" w:rsidR="00A343BD" w:rsidRDefault="00A343BD" w:rsidP="003D5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3F3F66E5" w14:textId="7E5B34AE" w:rsidR="00A343BD" w:rsidRDefault="00A343BD" w:rsidP="003D5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0C010115" w14:textId="77777777" w:rsidR="00A343BD" w:rsidRDefault="00A343BD" w:rsidP="003D5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49EB9F7C" w14:textId="77777777" w:rsidR="003E6A5C" w:rsidRPr="00A83A64" w:rsidRDefault="003E6A5C" w:rsidP="00E84D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A83A6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1F6B90" w:rsidRPr="00A83A64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A83A6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A83A64">
        <w:rPr>
          <w:rFonts w:asciiTheme="majorBidi" w:hAnsiTheme="majorBidi" w:cstheme="majorBidi"/>
          <w:sz w:val="30"/>
          <w:szCs w:val="30"/>
          <w:cs/>
        </w:rPr>
        <w:tab/>
      </w:r>
      <w:r w:rsidR="002802E9" w:rsidRPr="00A83A6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14:paraId="6F52309C" w14:textId="77777777" w:rsidR="003E6A5C" w:rsidRPr="006A1747" w:rsidRDefault="003E6A5C" w:rsidP="00E84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3F1FC556" w14:textId="77777777" w:rsidR="00ED7337" w:rsidRDefault="002C6860" w:rsidP="00ED7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1F6B90" w:rsidRPr="00A83A64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3E6A5C" w:rsidRPr="00A83A64">
        <w:rPr>
          <w:rFonts w:asciiTheme="majorBidi" w:hAnsiTheme="majorBidi" w:cstheme="majorBidi"/>
          <w:sz w:val="30"/>
          <w:szCs w:val="30"/>
          <w:cs/>
        </w:rPr>
        <w:t>นี้จัดทำและแสดงหน่วยเงินตราเป็นเงินบาท</w:t>
      </w:r>
      <w:r w:rsidR="002802E9" w:rsidRPr="00A83A64">
        <w:rPr>
          <w:rFonts w:asciiTheme="majorBidi" w:hAnsiTheme="majorBidi" w:cstheme="majorBidi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="003E6A5C" w:rsidRPr="00A83A64">
        <w:rPr>
          <w:rFonts w:asciiTheme="majorBidi" w:hAnsiTheme="majorBidi" w:cstheme="majorBidi"/>
          <w:sz w:val="30"/>
          <w:szCs w:val="30"/>
          <w:cs/>
        </w:rPr>
        <w:t xml:space="preserve"> ข้อมูลทางการเงินทั้งหมดมีการปัดเศษเพื่อให้แสดงเป็นหลักพันบาท</w:t>
      </w:r>
      <w:r w:rsidR="00627B5A" w:rsidRPr="00A83A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E6A5C" w:rsidRPr="00A83A64">
        <w:rPr>
          <w:rFonts w:asciiTheme="majorBidi" w:hAnsiTheme="majorBidi" w:cstheme="majorBidi"/>
          <w:sz w:val="30"/>
          <w:szCs w:val="30"/>
          <w:cs/>
        </w:rPr>
        <w:t>ยกเว้นที่ระบุไว้เป็นอย่างอื่น</w:t>
      </w:r>
    </w:p>
    <w:p w14:paraId="40E2470A" w14:textId="77777777" w:rsidR="00CD6D68" w:rsidRPr="0053052D" w:rsidRDefault="00CD6D68" w:rsidP="00ED7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3CC1975" w14:textId="5265ECF3" w:rsidR="003E6A5C" w:rsidRPr="00A83A64" w:rsidRDefault="002C6860" w:rsidP="00AF69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37B2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8705E" w:rsidRPr="00437B2A">
        <w:rPr>
          <w:rFonts w:asciiTheme="majorBidi" w:hAnsiTheme="majorBidi" w:cstheme="majorBidi"/>
          <w:i/>
          <w:iCs/>
          <w:sz w:val="30"/>
          <w:szCs w:val="30"/>
          <w:cs/>
        </w:rPr>
        <w:t>ค</w:t>
      </w:r>
      <w:r w:rsidR="003E6A5C" w:rsidRPr="00437B2A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B03C31" w:rsidRPr="00437B2A">
        <w:rPr>
          <w:rFonts w:asciiTheme="majorBidi" w:hAnsiTheme="majorBidi" w:cstheme="majorBidi"/>
          <w:i/>
          <w:iCs/>
          <w:sz w:val="30"/>
          <w:szCs w:val="30"/>
        </w:rPr>
        <w:tab/>
      </w:r>
      <w:r w:rsidR="003E6A5C" w:rsidRPr="00437B2A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6C00A9" w:rsidRPr="00437B2A">
        <w:rPr>
          <w:rFonts w:asciiTheme="majorBidi" w:hAnsiTheme="majorBidi" w:cstheme="majorBidi"/>
          <w:i/>
          <w:iCs/>
          <w:sz w:val="30"/>
          <w:szCs w:val="30"/>
          <w:cs/>
        </w:rPr>
        <w:t>ใช้วิจารณญาณ</w:t>
      </w:r>
      <w:r w:rsidR="004A01AB" w:rsidRPr="00437B2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F07C7" w:rsidRPr="00437B2A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C841FD" w:rsidRPr="00437B2A">
        <w:rPr>
          <w:rFonts w:asciiTheme="majorBidi" w:hAnsiTheme="majorBidi" w:cstheme="majorBidi"/>
          <w:i/>
          <w:iCs/>
          <w:sz w:val="30"/>
          <w:szCs w:val="30"/>
          <w:cs/>
        </w:rPr>
        <w:t>ประมาณการ</w:t>
      </w:r>
      <w:r w:rsidR="00124D0C" w:rsidRPr="00437B2A">
        <w:rPr>
          <w:rFonts w:asciiTheme="majorBidi" w:hAnsiTheme="majorBidi"/>
          <w:i/>
          <w:iCs/>
          <w:sz w:val="30"/>
          <w:szCs w:val="30"/>
          <w:cs/>
        </w:rPr>
        <w:t>และนโยบายการบัญชี</w:t>
      </w:r>
      <w:r w:rsidR="00D17321" w:rsidRPr="00A83A6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07F97AA5" w14:textId="77777777" w:rsidR="003E6A5C" w:rsidRPr="006A1747" w:rsidRDefault="003E6A5C" w:rsidP="00E84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08E2B6F4" w14:textId="636B357B" w:rsidR="005E35D6" w:rsidRDefault="0028705E" w:rsidP="00E84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7F14CF" w:rsidRPr="00A83A64">
        <w:rPr>
          <w:rFonts w:asciiTheme="majorBidi" w:hAnsiTheme="majorBidi" w:cstheme="majorBidi"/>
          <w:sz w:val="30"/>
          <w:szCs w:val="30"/>
          <w:cs/>
        </w:rPr>
        <w:t xml:space="preserve">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</w:t>
      </w:r>
      <w:r w:rsidR="009E6A2B" w:rsidRPr="00A83A64">
        <w:rPr>
          <w:rFonts w:asciiTheme="majorBidi" w:hAnsiTheme="majorBidi" w:cstheme="majorBidi"/>
          <w:sz w:val="30"/>
          <w:szCs w:val="30"/>
          <w:cs/>
        </w:rPr>
        <w:t>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D17321" w:rsidRPr="00A83A64">
        <w:rPr>
          <w:rFonts w:asciiTheme="majorBidi" w:hAnsiTheme="majorBidi" w:cstheme="majorBidi"/>
          <w:sz w:val="30"/>
          <w:szCs w:val="30"/>
          <w:cs/>
        </w:rPr>
        <w:t>ไม่แตกต่างจากที่ได้อธิบายไว้ใน</w:t>
      </w:r>
      <w:r w:rsidRPr="00A83A64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Pr="00A83A64">
        <w:rPr>
          <w:rFonts w:asciiTheme="majorBidi" w:hAnsiTheme="majorBidi" w:cstheme="majorBidi"/>
          <w:sz w:val="30"/>
          <w:szCs w:val="30"/>
        </w:rPr>
        <w:t xml:space="preserve">31 </w:t>
      </w:r>
      <w:r w:rsidRPr="00A83A6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B6630" w:rsidRPr="00A83A64">
        <w:rPr>
          <w:rFonts w:asciiTheme="majorBidi" w:hAnsiTheme="majorBidi" w:cstheme="majorBidi"/>
          <w:sz w:val="30"/>
          <w:szCs w:val="30"/>
        </w:rPr>
        <w:t>256</w:t>
      </w:r>
      <w:r w:rsidR="004A01AB">
        <w:rPr>
          <w:rFonts w:asciiTheme="majorBidi" w:hAnsiTheme="majorBidi" w:cstheme="majorBidi"/>
          <w:sz w:val="30"/>
          <w:szCs w:val="30"/>
        </w:rPr>
        <w:t>3</w:t>
      </w:r>
      <w:r w:rsidR="00354D98" w:rsidRPr="00A83A64">
        <w:rPr>
          <w:rFonts w:asciiTheme="majorBidi" w:hAnsiTheme="majorBidi" w:cstheme="majorBidi"/>
          <w:sz w:val="30"/>
          <w:szCs w:val="30"/>
        </w:rPr>
        <w:t xml:space="preserve"> </w:t>
      </w:r>
    </w:p>
    <w:p w14:paraId="16BF7696" w14:textId="77777777" w:rsidR="00B83FBD" w:rsidRPr="0053052D" w:rsidRDefault="00B83FBD" w:rsidP="00B83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4F3E75C" w14:textId="77777777" w:rsidR="003E6A5C" w:rsidRPr="00257427" w:rsidRDefault="003E6A5C" w:rsidP="00082EA9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25742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6BFF7C6D" w14:textId="77777777" w:rsidR="000E3EDB" w:rsidRPr="00257427" w:rsidRDefault="000E3EDB" w:rsidP="001268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ajorBidi" w:hAnsiTheme="majorBidi" w:cstheme="majorBidi"/>
          <w:b/>
          <w:sz w:val="24"/>
          <w:szCs w:val="24"/>
          <w:lang w:val="en-US"/>
        </w:rPr>
      </w:pPr>
    </w:p>
    <w:p w14:paraId="435550CB" w14:textId="04F7E99C" w:rsidR="00427D84" w:rsidRDefault="00427D84" w:rsidP="00427D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/>
          <w:b/>
          <w:sz w:val="30"/>
          <w:szCs w:val="30"/>
        </w:rPr>
      </w:pPr>
      <w:r w:rsidRPr="00257427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="00111A9D" w:rsidRPr="00257427">
        <w:rPr>
          <w:rFonts w:asciiTheme="majorBidi" w:hAnsiTheme="majorBidi" w:cstheme="majorBidi"/>
          <w:b/>
          <w:sz w:val="30"/>
          <w:szCs w:val="30"/>
          <w:cs/>
        </w:rPr>
        <w:t>บริษัทย่อย</w:t>
      </w:r>
      <w:r w:rsidRPr="0025742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B85FE8">
        <w:rPr>
          <w:rFonts w:asciiTheme="majorBidi" w:hAnsiTheme="majorBidi" w:cstheme="majorBidi" w:hint="cs"/>
          <w:b/>
          <w:sz w:val="30"/>
          <w:szCs w:val="30"/>
          <w:cs/>
          <w:lang w:val="en-US"/>
        </w:rPr>
        <w:t>บริษัทร่วม</w:t>
      </w:r>
      <w:r w:rsidRPr="00257427">
        <w:rPr>
          <w:rFonts w:asciiTheme="majorBidi" w:hAnsiTheme="majorBidi" w:cstheme="majorBidi"/>
          <w:b/>
          <w:sz w:val="30"/>
          <w:szCs w:val="30"/>
          <w:cs/>
          <w:lang w:val="en-US"/>
        </w:rPr>
        <w:t>และ</w:t>
      </w:r>
      <w:r w:rsidR="00111A9D" w:rsidRPr="00257427">
        <w:rPr>
          <w:rFonts w:asciiTheme="majorBidi" w:hAnsiTheme="majorBidi" w:cstheme="majorBidi"/>
          <w:b/>
          <w:sz w:val="30"/>
          <w:szCs w:val="30"/>
          <w:cs/>
          <w:lang w:val="en-US"/>
        </w:rPr>
        <w:t>การ</w:t>
      </w:r>
      <w:r w:rsidR="00111A9D" w:rsidRPr="00A83A64">
        <w:rPr>
          <w:rFonts w:asciiTheme="majorBidi" w:hAnsiTheme="majorBidi" w:cstheme="majorBidi"/>
          <w:b/>
          <w:sz w:val="30"/>
          <w:szCs w:val="30"/>
          <w:cs/>
          <w:lang w:val="en-US"/>
        </w:rPr>
        <w:t>ร่วมค้า</w:t>
      </w:r>
      <w:r w:rsidRPr="00A83A64">
        <w:rPr>
          <w:rFonts w:asciiTheme="majorBidi" w:hAnsiTheme="majorBidi" w:cstheme="majorBidi"/>
          <w:b/>
          <w:sz w:val="30"/>
          <w:szCs w:val="30"/>
          <w:cs/>
        </w:rPr>
        <w:t>ได้เปิดเผยใน</w:t>
      </w:r>
      <w:r w:rsidRPr="00444900">
        <w:rPr>
          <w:rFonts w:asciiTheme="majorBidi" w:hAnsiTheme="majorBidi" w:cstheme="majorBidi"/>
          <w:b/>
          <w:sz w:val="30"/>
          <w:szCs w:val="30"/>
          <w:cs/>
        </w:rPr>
        <w:t>หมายเหตุข้อ</w:t>
      </w:r>
      <w:r w:rsidRPr="0044490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444900" w:rsidRPr="00444900">
        <w:rPr>
          <w:rFonts w:asciiTheme="majorBidi" w:hAnsiTheme="majorBidi" w:cstheme="majorBidi"/>
          <w:bCs/>
          <w:sz w:val="30"/>
          <w:szCs w:val="30"/>
          <w:lang w:val="en-US"/>
        </w:rPr>
        <w:t>7</w:t>
      </w:r>
      <w:r w:rsidRPr="00444900">
        <w:rPr>
          <w:rFonts w:asciiTheme="majorBidi" w:hAnsiTheme="majorBidi" w:cstheme="majorBidi"/>
          <w:b/>
          <w:sz w:val="30"/>
          <w:szCs w:val="30"/>
          <w:lang w:val="en-US"/>
        </w:rPr>
        <w:t xml:space="preserve"> </w:t>
      </w:r>
      <w:r w:rsidRPr="00444900">
        <w:rPr>
          <w:rFonts w:asciiTheme="majorBidi" w:hAnsiTheme="majorBidi" w:cstheme="majorBidi"/>
          <w:b/>
          <w:sz w:val="30"/>
          <w:szCs w:val="30"/>
          <w:cs/>
          <w:lang w:val="en-US"/>
        </w:rPr>
        <w:t>และ</w:t>
      </w:r>
      <w:r w:rsidRPr="00444900">
        <w:rPr>
          <w:rFonts w:asciiTheme="majorBidi" w:hAnsiTheme="majorBidi" w:cstheme="majorBidi"/>
          <w:bCs/>
          <w:sz w:val="30"/>
          <w:szCs w:val="30"/>
          <w:cs/>
          <w:lang w:val="en-US"/>
        </w:rPr>
        <w:t xml:space="preserve"> </w:t>
      </w:r>
      <w:r w:rsidR="00444900" w:rsidRPr="00444900">
        <w:rPr>
          <w:rFonts w:asciiTheme="majorBidi" w:hAnsiTheme="majorBidi" w:cstheme="majorBidi"/>
          <w:bCs/>
          <w:sz w:val="30"/>
          <w:szCs w:val="30"/>
          <w:lang w:val="en-US"/>
        </w:rPr>
        <w:t>8</w:t>
      </w:r>
      <w:r w:rsidRPr="00444900">
        <w:rPr>
          <w:rFonts w:asciiTheme="majorBidi" w:hAnsiTheme="majorBidi" w:cstheme="majorBidi"/>
          <w:b/>
          <w:sz w:val="30"/>
          <w:szCs w:val="30"/>
          <w:cs/>
        </w:rPr>
        <w:t xml:space="preserve"> ตามลำดับ </w:t>
      </w:r>
      <w:r w:rsidR="002101DC" w:rsidRPr="00444900">
        <w:rPr>
          <w:rFonts w:asciiTheme="majorBidi" w:hAnsiTheme="majorBidi"/>
          <w:b/>
          <w:sz w:val="30"/>
          <w:szCs w:val="30"/>
          <w:cs/>
        </w:rPr>
        <w:t>ไม่มีการเปลี่ยนแปลงความสัมพันธ์อย่างมีสาระสำคัญในบุคคลหรือกิจการที่เกี่ยวข้องกันอื่นในระหว่างงวด</w:t>
      </w:r>
    </w:p>
    <w:p w14:paraId="35C9CB6E" w14:textId="590AC588" w:rsidR="005A2EAB" w:rsidRPr="005A2EAB" w:rsidRDefault="005A2EAB" w:rsidP="00427D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/>
          <w:b/>
          <w:sz w:val="24"/>
          <w:szCs w:val="24"/>
        </w:rPr>
      </w:pPr>
    </w:p>
    <w:p w14:paraId="0D48E3DA" w14:textId="40A48C41" w:rsidR="005A2EAB" w:rsidRPr="005A2EAB" w:rsidRDefault="005A2EAB" w:rsidP="00427D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b/>
          <w:spacing w:val="-2"/>
          <w:sz w:val="30"/>
          <w:szCs w:val="30"/>
        </w:rPr>
      </w:pPr>
      <w:r w:rsidRPr="005A2EAB">
        <w:rPr>
          <w:rFonts w:asciiTheme="majorBidi" w:hAnsiTheme="majorBidi" w:cstheme="majorBidi"/>
          <w:b/>
          <w:spacing w:val="-2"/>
          <w:sz w:val="30"/>
          <w:szCs w:val="30"/>
          <w:cs/>
        </w:rPr>
        <w:t xml:space="preserve">นโยบายการกำหนดราคาไม่มีการเปลี่ยนแปลงอย่างมีสาระสำคัญในระหว่างงวดสามเดือนสิ้นสุดวันที่ </w:t>
      </w:r>
      <w:r w:rsidRPr="005A2EAB">
        <w:rPr>
          <w:rFonts w:asciiTheme="majorBidi" w:hAnsiTheme="majorBidi" w:cstheme="majorBidi"/>
          <w:bCs/>
          <w:spacing w:val="-2"/>
          <w:sz w:val="30"/>
          <w:szCs w:val="30"/>
        </w:rPr>
        <w:t>31</w:t>
      </w:r>
      <w:r w:rsidRPr="005A2EAB">
        <w:rPr>
          <w:rFonts w:asciiTheme="majorBidi" w:hAnsiTheme="majorBidi" w:cstheme="majorBidi"/>
          <w:b/>
          <w:spacing w:val="-2"/>
          <w:sz w:val="30"/>
          <w:szCs w:val="30"/>
        </w:rPr>
        <w:t xml:space="preserve"> </w:t>
      </w:r>
      <w:r w:rsidRPr="005A2EAB">
        <w:rPr>
          <w:rFonts w:asciiTheme="majorBidi" w:hAnsiTheme="majorBidi" w:cstheme="majorBidi"/>
          <w:b/>
          <w:spacing w:val="-2"/>
          <w:sz w:val="30"/>
          <w:szCs w:val="30"/>
          <w:cs/>
        </w:rPr>
        <w:t xml:space="preserve">มีนาคม </w:t>
      </w:r>
      <w:r w:rsidRPr="005A2EAB">
        <w:rPr>
          <w:rFonts w:asciiTheme="majorBidi" w:hAnsiTheme="majorBidi" w:cstheme="majorBidi"/>
          <w:bCs/>
          <w:spacing w:val="-2"/>
          <w:sz w:val="30"/>
          <w:szCs w:val="30"/>
        </w:rPr>
        <w:t>2564</w:t>
      </w:r>
    </w:p>
    <w:p w14:paraId="5BC2D2AD" w14:textId="77777777" w:rsidR="002E3D5C" w:rsidRPr="0053052D" w:rsidRDefault="002E3D5C" w:rsidP="00C3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99"/>
        <w:gridCol w:w="992"/>
        <w:gridCol w:w="271"/>
        <w:gridCol w:w="990"/>
        <w:gridCol w:w="271"/>
        <w:gridCol w:w="990"/>
        <w:gridCol w:w="271"/>
        <w:gridCol w:w="986"/>
      </w:tblGrid>
      <w:tr w:rsidR="00470803" w:rsidRPr="00A83A64" w14:paraId="3006C7B5" w14:textId="77777777" w:rsidTr="00E12D0E">
        <w:trPr>
          <w:tblHeader/>
        </w:trPr>
        <w:tc>
          <w:tcPr>
            <w:tcW w:w="2427" w:type="pct"/>
          </w:tcPr>
          <w:p w14:paraId="1143B2E4" w14:textId="4016180A" w:rsidR="00470803" w:rsidRPr="00A83A64" w:rsidRDefault="007758D0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58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15" w:type="pct"/>
            <w:gridSpan w:val="3"/>
          </w:tcPr>
          <w:p w14:paraId="6D32A0F4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4A559F76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12" w:type="pct"/>
            <w:gridSpan w:val="3"/>
          </w:tcPr>
          <w:p w14:paraId="51D33E38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105ED1" w:rsidRPr="00A83A64" w14:paraId="438791F8" w14:textId="77777777" w:rsidTr="00E12D0E">
        <w:trPr>
          <w:tblHeader/>
        </w:trPr>
        <w:tc>
          <w:tcPr>
            <w:tcW w:w="2427" w:type="pct"/>
          </w:tcPr>
          <w:p w14:paraId="0F282AAC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สำหรับงวดสามเดือนสิ้นสุดวันที่</w:t>
            </w:r>
            <w:r w:rsidR="002E3D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</w:t>
            </w:r>
            <w:r w:rsidRPr="00A83A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3</w:t>
            </w:r>
            <w:r w:rsidRPr="00A83A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1 </w:t>
            </w:r>
            <w:r w:rsidRPr="00A83A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535" w:type="pct"/>
          </w:tcPr>
          <w:p w14:paraId="12F9B9A4" w14:textId="77777777" w:rsidR="00470803" w:rsidRPr="00A83A64" w:rsidRDefault="00836FE7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6" w:type="pct"/>
          </w:tcPr>
          <w:p w14:paraId="1153820D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4BB0EC69" w14:textId="77777777" w:rsidR="00470803" w:rsidRPr="00A83A64" w:rsidRDefault="00836FE7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6" w:type="pct"/>
          </w:tcPr>
          <w:p w14:paraId="5D6A611E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551CA818" w14:textId="77777777" w:rsidR="00470803" w:rsidRPr="00A83A64" w:rsidRDefault="00836FE7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6" w:type="pct"/>
          </w:tcPr>
          <w:p w14:paraId="476985A6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3638FE7B" w14:textId="77777777" w:rsidR="00470803" w:rsidRPr="00A83A64" w:rsidRDefault="00836FE7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</w:tr>
      <w:tr w:rsidR="00470803" w:rsidRPr="00A83A64" w14:paraId="67541D8B" w14:textId="77777777" w:rsidTr="00E12D0E">
        <w:trPr>
          <w:tblHeader/>
        </w:trPr>
        <w:tc>
          <w:tcPr>
            <w:tcW w:w="2427" w:type="pct"/>
          </w:tcPr>
          <w:p w14:paraId="42F7B667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573" w:type="pct"/>
            <w:gridSpan w:val="7"/>
          </w:tcPr>
          <w:p w14:paraId="341D690E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105ED1" w:rsidRPr="00A83A64" w14:paraId="414C3D05" w14:textId="77777777" w:rsidTr="00E12D0E">
        <w:tc>
          <w:tcPr>
            <w:tcW w:w="2427" w:type="pct"/>
            <w:shd w:val="clear" w:color="auto" w:fill="auto"/>
          </w:tcPr>
          <w:p w14:paraId="20FE4713" w14:textId="77777777" w:rsidR="00114076" w:rsidRPr="00A83A64" w:rsidRDefault="00114076" w:rsidP="0011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5" w:type="pct"/>
            <w:shd w:val="clear" w:color="auto" w:fill="auto"/>
          </w:tcPr>
          <w:p w14:paraId="55F954C1" w14:textId="77777777" w:rsidR="00114076" w:rsidRPr="00A83A64" w:rsidRDefault="00114076" w:rsidP="00114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</w:tcPr>
          <w:p w14:paraId="59355A6F" w14:textId="77777777" w:rsidR="00114076" w:rsidRPr="00A83A64" w:rsidRDefault="00114076" w:rsidP="00114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6EDB4ADC" w14:textId="77777777" w:rsidR="00114076" w:rsidRPr="00A83A64" w:rsidRDefault="00114076" w:rsidP="00114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</w:tcPr>
          <w:p w14:paraId="6DD3C165" w14:textId="77777777" w:rsidR="00114076" w:rsidRPr="00A83A64" w:rsidRDefault="00114076" w:rsidP="00114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6FAF3A0C" w14:textId="77777777" w:rsidR="00114076" w:rsidRPr="00A83A64" w:rsidRDefault="00114076" w:rsidP="00114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</w:tcPr>
          <w:p w14:paraId="3052D007" w14:textId="77777777" w:rsidR="00114076" w:rsidRPr="00A83A64" w:rsidRDefault="00114076" w:rsidP="00114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shd w:val="clear" w:color="auto" w:fill="auto"/>
          </w:tcPr>
          <w:p w14:paraId="74036525" w14:textId="77777777" w:rsidR="00114076" w:rsidRPr="00A83A64" w:rsidRDefault="00114076" w:rsidP="00114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105ED1" w:rsidRPr="00A83A64" w14:paraId="54FF0545" w14:textId="77777777" w:rsidTr="00E12D0E">
        <w:tc>
          <w:tcPr>
            <w:tcW w:w="2427" w:type="pct"/>
            <w:shd w:val="clear" w:color="auto" w:fill="auto"/>
          </w:tcPr>
          <w:p w14:paraId="24CDB6F8" w14:textId="77777777" w:rsidR="00AE004C" w:rsidRPr="00A83A64" w:rsidRDefault="00AE004C" w:rsidP="00AE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35" w:type="pct"/>
            <w:shd w:val="clear" w:color="auto" w:fill="auto"/>
          </w:tcPr>
          <w:p w14:paraId="02F10CE2" w14:textId="3D2F22E9" w:rsidR="00AE004C" w:rsidRPr="00A83A64" w:rsidRDefault="00AE004C" w:rsidP="0077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487E3D5" w14:textId="77777777" w:rsidR="00AE004C" w:rsidRPr="00A83A64" w:rsidRDefault="00AE004C" w:rsidP="0077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1C3C6941" w14:textId="77777777" w:rsidR="00AE004C" w:rsidRPr="00A83A64" w:rsidRDefault="00AE004C" w:rsidP="0077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49EAB5E" w14:textId="77777777" w:rsidR="00AE004C" w:rsidRPr="00A83A64" w:rsidRDefault="00AE004C" w:rsidP="00AE0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66211D4C" w14:textId="17DFC6B2" w:rsidR="00AE004C" w:rsidRPr="00A83A64" w:rsidRDefault="00AE004C" w:rsidP="0077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E00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3,715</w:t>
            </w:r>
          </w:p>
        </w:tc>
        <w:tc>
          <w:tcPr>
            <w:tcW w:w="146" w:type="pct"/>
            <w:shd w:val="clear" w:color="auto" w:fill="auto"/>
          </w:tcPr>
          <w:p w14:paraId="1F6DD8E2" w14:textId="77777777" w:rsidR="00AE004C" w:rsidRPr="00A83A64" w:rsidRDefault="00AE004C" w:rsidP="00AE0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shd w:val="clear" w:color="auto" w:fill="auto"/>
          </w:tcPr>
          <w:p w14:paraId="54261BA2" w14:textId="77777777" w:rsidR="00AE004C" w:rsidRPr="00A83A64" w:rsidRDefault="00AE004C" w:rsidP="0077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C0062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43</w:t>
            </w:r>
            <w:r w:rsidRPr="008C006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C0062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790</w:t>
            </w:r>
          </w:p>
        </w:tc>
      </w:tr>
      <w:tr w:rsidR="00105ED1" w:rsidRPr="00A83A64" w14:paraId="65241F6C" w14:textId="77777777" w:rsidTr="00E12D0E">
        <w:tc>
          <w:tcPr>
            <w:tcW w:w="2427" w:type="pct"/>
            <w:shd w:val="clear" w:color="auto" w:fill="auto"/>
          </w:tcPr>
          <w:p w14:paraId="567A05BA" w14:textId="77777777" w:rsidR="00AE004C" w:rsidRPr="00C32B94" w:rsidRDefault="00AE004C" w:rsidP="00AE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B9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  <w:r w:rsidRPr="00C32B9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35" w:type="pct"/>
            <w:shd w:val="clear" w:color="auto" w:fill="auto"/>
          </w:tcPr>
          <w:p w14:paraId="223A8C5C" w14:textId="545B0E86" w:rsidR="00AE004C" w:rsidRPr="00C32B94" w:rsidRDefault="00AE004C" w:rsidP="0077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32B9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B276C74" w14:textId="77777777" w:rsidR="00AE004C" w:rsidRPr="00C32B94" w:rsidRDefault="00AE004C" w:rsidP="0077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72787F78" w14:textId="77777777" w:rsidR="00AE004C" w:rsidRPr="00C32B94" w:rsidRDefault="00AE004C" w:rsidP="0077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32B9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3BF1CED" w14:textId="77777777" w:rsidR="00AE004C" w:rsidRPr="00C32B94" w:rsidRDefault="00AE004C" w:rsidP="00AE0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25C56D2B" w14:textId="14099663" w:rsidR="00AE004C" w:rsidRPr="00C32B94" w:rsidRDefault="00AE004C" w:rsidP="0077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32B9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677</w:t>
            </w:r>
          </w:p>
        </w:tc>
        <w:tc>
          <w:tcPr>
            <w:tcW w:w="146" w:type="pct"/>
            <w:shd w:val="clear" w:color="auto" w:fill="auto"/>
          </w:tcPr>
          <w:p w14:paraId="21F9BF86" w14:textId="77777777" w:rsidR="00AE004C" w:rsidRPr="00C32B94" w:rsidRDefault="00AE004C" w:rsidP="00AE0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shd w:val="clear" w:color="auto" w:fill="auto"/>
          </w:tcPr>
          <w:p w14:paraId="0535344D" w14:textId="77777777" w:rsidR="00AE004C" w:rsidRPr="00C32B94" w:rsidRDefault="00AE004C" w:rsidP="0077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32B9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356</w:t>
            </w:r>
          </w:p>
        </w:tc>
      </w:tr>
      <w:tr w:rsidR="00105ED1" w:rsidRPr="00A83A64" w14:paraId="2607A3E7" w14:textId="77777777" w:rsidTr="00E12D0E">
        <w:tc>
          <w:tcPr>
            <w:tcW w:w="2427" w:type="pct"/>
            <w:shd w:val="clear" w:color="auto" w:fill="auto"/>
          </w:tcPr>
          <w:p w14:paraId="35D66DF1" w14:textId="77777777" w:rsidR="00AE004C" w:rsidRPr="00C32B94" w:rsidRDefault="00AE004C" w:rsidP="00AE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B9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35" w:type="pct"/>
            <w:shd w:val="clear" w:color="auto" w:fill="auto"/>
          </w:tcPr>
          <w:p w14:paraId="7E448C1E" w14:textId="44490844" w:rsidR="00AE004C" w:rsidRPr="00C32B94" w:rsidRDefault="00AE004C" w:rsidP="0077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32B9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6C04560" w14:textId="77777777" w:rsidR="00AE004C" w:rsidRPr="00C32B94" w:rsidRDefault="00AE004C" w:rsidP="0077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39322BB3" w14:textId="77777777" w:rsidR="00AE004C" w:rsidRPr="00C32B94" w:rsidRDefault="00AE004C" w:rsidP="0077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32B9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4C331DE" w14:textId="77777777" w:rsidR="00AE004C" w:rsidRPr="00C32B94" w:rsidRDefault="00AE004C" w:rsidP="00AE0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5F5CE232" w14:textId="7DA632E9" w:rsidR="00AE004C" w:rsidRPr="00C32B94" w:rsidRDefault="00AE004C" w:rsidP="0077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32B9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148</w:t>
            </w:r>
          </w:p>
        </w:tc>
        <w:tc>
          <w:tcPr>
            <w:tcW w:w="146" w:type="pct"/>
            <w:shd w:val="clear" w:color="auto" w:fill="auto"/>
          </w:tcPr>
          <w:p w14:paraId="095E7C1F" w14:textId="77777777" w:rsidR="00AE004C" w:rsidRPr="00C32B94" w:rsidRDefault="00AE004C" w:rsidP="00AE0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shd w:val="clear" w:color="auto" w:fill="auto"/>
          </w:tcPr>
          <w:p w14:paraId="08CC7094" w14:textId="77777777" w:rsidR="00AE004C" w:rsidRPr="00C32B94" w:rsidRDefault="00AE004C" w:rsidP="0077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32B9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172</w:t>
            </w:r>
          </w:p>
        </w:tc>
      </w:tr>
      <w:tr w:rsidR="00CF6990" w:rsidRPr="00A83A64" w14:paraId="27578D47" w14:textId="77777777" w:rsidTr="00E12D0E">
        <w:tc>
          <w:tcPr>
            <w:tcW w:w="2427" w:type="pct"/>
            <w:shd w:val="clear" w:color="auto" w:fill="auto"/>
          </w:tcPr>
          <w:p w14:paraId="61FEE7A5" w14:textId="4F1D08F6" w:rsidR="00CF6990" w:rsidRPr="00C32B94" w:rsidRDefault="00CF6990" w:rsidP="00CF6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35" w:type="pct"/>
            <w:shd w:val="clear" w:color="auto" w:fill="auto"/>
          </w:tcPr>
          <w:p w14:paraId="0B098591" w14:textId="27ED940B" w:rsidR="00CF6990" w:rsidRPr="00C32B94" w:rsidRDefault="00CF6990" w:rsidP="0077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755B497" w14:textId="77777777" w:rsidR="00CF6990" w:rsidRPr="00C32B94" w:rsidRDefault="00CF6990" w:rsidP="0077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7DFDBF12" w14:textId="60553932" w:rsidR="00CF6990" w:rsidRPr="00C32B94" w:rsidRDefault="00CF6990" w:rsidP="0077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A981AEA" w14:textId="77777777" w:rsidR="00CF6990" w:rsidRPr="00C32B94" w:rsidRDefault="00CF6990" w:rsidP="00CF6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084D42C7" w14:textId="40800CC7" w:rsidR="00CF6990" w:rsidRPr="00C32B94" w:rsidRDefault="00CF6990" w:rsidP="0077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852</w:t>
            </w:r>
          </w:p>
        </w:tc>
        <w:tc>
          <w:tcPr>
            <w:tcW w:w="146" w:type="pct"/>
            <w:shd w:val="clear" w:color="auto" w:fill="auto"/>
          </w:tcPr>
          <w:p w14:paraId="17076F83" w14:textId="77777777" w:rsidR="00CF6990" w:rsidRPr="00C32B94" w:rsidRDefault="00CF6990" w:rsidP="00CF6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shd w:val="clear" w:color="auto" w:fill="auto"/>
          </w:tcPr>
          <w:p w14:paraId="134DB64E" w14:textId="0B77116D" w:rsidR="00CF6990" w:rsidRPr="00C32B94" w:rsidRDefault="00CF6990" w:rsidP="0077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306</w:t>
            </w:r>
          </w:p>
        </w:tc>
      </w:tr>
      <w:tr w:rsidR="00105ED1" w:rsidRPr="00A83A64" w14:paraId="1C736AA0" w14:textId="77777777" w:rsidTr="00E12D0E">
        <w:tc>
          <w:tcPr>
            <w:tcW w:w="2427" w:type="pct"/>
            <w:shd w:val="clear" w:color="auto" w:fill="auto"/>
          </w:tcPr>
          <w:p w14:paraId="0E2788FF" w14:textId="107184A8" w:rsidR="00AE004C" w:rsidRPr="00A83A64" w:rsidRDefault="00AE004C" w:rsidP="00AE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ค่าความช่วยเหลือทางเทคนิค</w:t>
            </w:r>
            <w:r w:rsidR="00DF5E0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และบริการอื่น</w:t>
            </w:r>
          </w:p>
        </w:tc>
        <w:tc>
          <w:tcPr>
            <w:tcW w:w="535" w:type="pct"/>
            <w:shd w:val="clear" w:color="auto" w:fill="auto"/>
          </w:tcPr>
          <w:p w14:paraId="1DBF5B55" w14:textId="40CEED86" w:rsidR="00AE004C" w:rsidRPr="00A83A64" w:rsidRDefault="00AE004C" w:rsidP="0077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11F844D" w14:textId="77777777" w:rsidR="00AE004C" w:rsidRPr="00A83A64" w:rsidRDefault="00AE004C" w:rsidP="0077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41234F32" w14:textId="77777777" w:rsidR="00AE004C" w:rsidRPr="00A83A64" w:rsidRDefault="00AE004C" w:rsidP="0077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2A2071C" w14:textId="77777777" w:rsidR="00AE004C" w:rsidRPr="00A83A64" w:rsidRDefault="00AE004C" w:rsidP="00AE0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1CF77DC3" w14:textId="4B7D9794" w:rsidR="00AE004C" w:rsidRPr="00A83A64" w:rsidRDefault="00AE004C" w:rsidP="0077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E00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734</w:t>
            </w:r>
          </w:p>
        </w:tc>
        <w:tc>
          <w:tcPr>
            <w:tcW w:w="146" w:type="pct"/>
            <w:shd w:val="clear" w:color="auto" w:fill="auto"/>
          </w:tcPr>
          <w:p w14:paraId="5DA06B58" w14:textId="77777777" w:rsidR="00AE004C" w:rsidRPr="00A83A64" w:rsidRDefault="00AE004C" w:rsidP="00AE0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shd w:val="clear" w:color="auto" w:fill="auto"/>
          </w:tcPr>
          <w:p w14:paraId="6E430714" w14:textId="77777777" w:rsidR="00AE004C" w:rsidRPr="00A83A64" w:rsidRDefault="00AE004C" w:rsidP="0077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1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020</w:t>
            </w:r>
          </w:p>
        </w:tc>
      </w:tr>
      <w:tr w:rsidR="00105ED1" w:rsidRPr="00A83A64" w14:paraId="4F403D46" w14:textId="77777777" w:rsidTr="00E12D0E">
        <w:tc>
          <w:tcPr>
            <w:tcW w:w="2427" w:type="pct"/>
            <w:shd w:val="clear" w:color="auto" w:fill="auto"/>
          </w:tcPr>
          <w:p w14:paraId="0E596E03" w14:textId="77777777" w:rsidR="00836FE7" w:rsidRDefault="00836FE7" w:rsidP="00836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08A465F" w14:textId="77777777" w:rsidR="00C32B94" w:rsidRDefault="00C32B94" w:rsidP="00836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5C79E9D" w14:textId="77777777" w:rsidR="00C32B94" w:rsidRDefault="00C32B94" w:rsidP="00836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2CE1786" w14:textId="77777777" w:rsidR="00C32B94" w:rsidRDefault="00C32B94" w:rsidP="00836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8737BD2" w14:textId="77777777" w:rsidR="007758D0" w:rsidRDefault="007758D0" w:rsidP="00836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DC873CD" w14:textId="576929BF" w:rsidR="007758D0" w:rsidRPr="00A83A64" w:rsidRDefault="007758D0" w:rsidP="00836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5" w:type="pct"/>
            <w:shd w:val="clear" w:color="auto" w:fill="auto"/>
          </w:tcPr>
          <w:p w14:paraId="3E0F5F9B" w14:textId="77777777" w:rsidR="00836FE7" w:rsidRPr="00A83A64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</w:tcPr>
          <w:p w14:paraId="6ED398F2" w14:textId="77777777" w:rsidR="00836FE7" w:rsidRPr="00A83A64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469F5B5F" w14:textId="77777777" w:rsidR="00836FE7" w:rsidRPr="00A83A64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</w:tcPr>
          <w:p w14:paraId="6A81353C" w14:textId="77777777" w:rsidR="00836FE7" w:rsidRPr="00A83A64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79E423F2" w14:textId="77777777" w:rsidR="00836FE7" w:rsidRPr="00A83A64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</w:tcPr>
          <w:p w14:paraId="4044035C" w14:textId="77777777" w:rsidR="00836FE7" w:rsidRPr="00A83A64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shd w:val="clear" w:color="auto" w:fill="auto"/>
          </w:tcPr>
          <w:p w14:paraId="0C41B16C" w14:textId="77777777" w:rsidR="00836FE7" w:rsidRPr="00A83A64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105ED1" w:rsidRPr="00A83A64" w14:paraId="28AFA2C6" w14:textId="77777777" w:rsidTr="00E12D0E">
        <w:tc>
          <w:tcPr>
            <w:tcW w:w="2427" w:type="pct"/>
            <w:shd w:val="clear" w:color="auto" w:fill="auto"/>
          </w:tcPr>
          <w:p w14:paraId="6E7B7361" w14:textId="77777777" w:rsidR="00836FE7" w:rsidRPr="00A83A64" w:rsidRDefault="00836FE7" w:rsidP="00836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482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35" w:type="pct"/>
            <w:shd w:val="clear" w:color="auto" w:fill="auto"/>
          </w:tcPr>
          <w:p w14:paraId="11063EFC" w14:textId="77777777" w:rsidR="00836FE7" w:rsidRPr="00A83A64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</w:tcPr>
          <w:p w14:paraId="37AB0F02" w14:textId="77777777" w:rsidR="00836FE7" w:rsidRPr="00A83A64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386B81D0" w14:textId="77777777" w:rsidR="00836FE7" w:rsidRPr="00A83A64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</w:tcPr>
          <w:p w14:paraId="0F5FEA59" w14:textId="77777777" w:rsidR="00836FE7" w:rsidRPr="00A83A64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6DAE0D61" w14:textId="77777777" w:rsidR="00836FE7" w:rsidRPr="00A83A64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</w:tcPr>
          <w:p w14:paraId="49443328" w14:textId="77777777" w:rsidR="00836FE7" w:rsidRPr="00A83A64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shd w:val="clear" w:color="auto" w:fill="auto"/>
          </w:tcPr>
          <w:p w14:paraId="586B552E" w14:textId="77777777" w:rsidR="00836FE7" w:rsidRPr="00A83A64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105ED1" w:rsidRPr="00A83A64" w14:paraId="45742F25" w14:textId="77777777" w:rsidTr="00E12D0E">
        <w:tc>
          <w:tcPr>
            <w:tcW w:w="2427" w:type="pct"/>
            <w:shd w:val="clear" w:color="auto" w:fill="auto"/>
          </w:tcPr>
          <w:p w14:paraId="75045055" w14:textId="77777777" w:rsidR="00836FE7" w:rsidRPr="009A482A" w:rsidRDefault="00836FE7" w:rsidP="00836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A482A">
              <w:rPr>
                <w:rFonts w:asciiTheme="majorBidi" w:hAnsi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35" w:type="pct"/>
            <w:shd w:val="clear" w:color="auto" w:fill="auto"/>
          </w:tcPr>
          <w:p w14:paraId="418AB4E1" w14:textId="1B47B413" w:rsidR="00836FE7" w:rsidRPr="0077160C" w:rsidRDefault="00C4780F" w:rsidP="0077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105</w:t>
            </w:r>
          </w:p>
        </w:tc>
        <w:tc>
          <w:tcPr>
            <w:tcW w:w="146" w:type="pct"/>
            <w:shd w:val="clear" w:color="auto" w:fill="auto"/>
          </w:tcPr>
          <w:p w14:paraId="0149FA14" w14:textId="77777777" w:rsidR="00836FE7" w:rsidRPr="0077160C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0E0B78AE" w14:textId="77777777" w:rsidR="00836FE7" w:rsidRPr="0077160C" w:rsidRDefault="00836FE7" w:rsidP="0077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117</w:t>
            </w:r>
          </w:p>
        </w:tc>
        <w:tc>
          <w:tcPr>
            <w:tcW w:w="146" w:type="pct"/>
            <w:shd w:val="clear" w:color="auto" w:fill="auto"/>
          </w:tcPr>
          <w:p w14:paraId="69217384" w14:textId="77777777" w:rsidR="00836FE7" w:rsidRPr="0077160C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43597F29" w14:textId="5DBF440F" w:rsidR="00836FE7" w:rsidRPr="0077160C" w:rsidRDefault="00C4780F" w:rsidP="0077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105</w:t>
            </w:r>
          </w:p>
        </w:tc>
        <w:tc>
          <w:tcPr>
            <w:tcW w:w="146" w:type="pct"/>
            <w:shd w:val="clear" w:color="auto" w:fill="auto"/>
          </w:tcPr>
          <w:p w14:paraId="5B700EC6" w14:textId="77777777" w:rsidR="00836FE7" w:rsidRPr="0077160C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shd w:val="clear" w:color="auto" w:fill="auto"/>
          </w:tcPr>
          <w:p w14:paraId="74F3BBAF" w14:textId="77777777" w:rsidR="00836FE7" w:rsidRPr="0077160C" w:rsidRDefault="00836FE7" w:rsidP="0077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117</w:t>
            </w:r>
          </w:p>
        </w:tc>
      </w:tr>
      <w:tr w:rsidR="00105ED1" w:rsidRPr="00257427" w14:paraId="1CD72A20" w14:textId="77777777" w:rsidTr="00E12D0E">
        <w:tc>
          <w:tcPr>
            <w:tcW w:w="2427" w:type="pct"/>
            <w:shd w:val="clear" w:color="auto" w:fill="auto"/>
          </w:tcPr>
          <w:p w14:paraId="154180FA" w14:textId="77777777" w:rsidR="00836FE7" w:rsidRPr="00257427" w:rsidRDefault="00836FE7" w:rsidP="00836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257427">
              <w:rPr>
                <w:rFonts w:asciiTheme="majorBidi" w:hAnsiTheme="majorBidi"/>
                <w:sz w:val="30"/>
                <w:szCs w:val="30"/>
                <w:cs/>
              </w:rPr>
              <w:t xml:space="preserve">ค่าตอบแทนผู้บริหารสำคัญ  </w:t>
            </w:r>
          </w:p>
        </w:tc>
        <w:tc>
          <w:tcPr>
            <w:tcW w:w="535" w:type="pct"/>
            <w:shd w:val="clear" w:color="auto" w:fill="auto"/>
          </w:tcPr>
          <w:p w14:paraId="0CFDA4D4" w14:textId="77777777" w:rsidR="00836FE7" w:rsidRPr="00257427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</w:tcPr>
          <w:p w14:paraId="79A920B8" w14:textId="77777777" w:rsidR="00836FE7" w:rsidRPr="00257427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68592C86" w14:textId="77777777" w:rsidR="00836FE7" w:rsidRPr="00257427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</w:tcPr>
          <w:p w14:paraId="400E1048" w14:textId="77777777" w:rsidR="00836FE7" w:rsidRPr="00257427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769380CE" w14:textId="77777777" w:rsidR="00836FE7" w:rsidRPr="007758D0" w:rsidRDefault="00836FE7" w:rsidP="0077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</w:tcPr>
          <w:p w14:paraId="13C15932" w14:textId="77777777" w:rsidR="00836FE7" w:rsidRPr="00257427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shd w:val="clear" w:color="auto" w:fill="auto"/>
          </w:tcPr>
          <w:p w14:paraId="7B879E77" w14:textId="77777777" w:rsidR="00836FE7" w:rsidRPr="007758D0" w:rsidRDefault="00836FE7" w:rsidP="0077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105ED1" w:rsidRPr="00257427" w14:paraId="0B2FC00F" w14:textId="77777777" w:rsidTr="00E12D0E">
        <w:tc>
          <w:tcPr>
            <w:tcW w:w="2427" w:type="pct"/>
            <w:shd w:val="clear" w:color="auto" w:fill="auto"/>
          </w:tcPr>
          <w:p w14:paraId="0577E0E0" w14:textId="77777777" w:rsidR="00836FE7" w:rsidRPr="00257427" w:rsidRDefault="00836FE7" w:rsidP="00836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742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35" w:type="pct"/>
            <w:shd w:val="clear" w:color="auto" w:fill="auto"/>
          </w:tcPr>
          <w:p w14:paraId="62FA9D48" w14:textId="4276F30E" w:rsidR="00836FE7" w:rsidRPr="00257427" w:rsidRDefault="00811180" w:rsidP="0077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12,450</w:t>
            </w:r>
          </w:p>
        </w:tc>
        <w:tc>
          <w:tcPr>
            <w:tcW w:w="146" w:type="pct"/>
            <w:shd w:val="clear" w:color="auto" w:fill="auto"/>
          </w:tcPr>
          <w:p w14:paraId="4370BDEE" w14:textId="77777777" w:rsidR="00836FE7" w:rsidRPr="00257427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57332714" w14:textId="77777777" w:rsidR="00836FE7" w:rsidRPr="00257427" w:rsidRDefault="00836FE7" w:rsidP="0077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742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17,471</w:t>
            </w:r>
          </w:p>
        </w:tc>
        <w:tc>
          <w:tcPr>
            <w:tcW w:w="146" w:type="pct"/>
            <w:shd w:val="clear" w:color="auto" w:fill="auto"/>
          </w:tcPr>
          <w:p w14:paraId="606F1F60" w14:textId="77777777" w:rsidR="00836FE7" w:rsidRPr="00257427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2213A268" w14:textId="3DAA4520" w:rsidR="00836FE7" w:rsidRPr="00257427" w:rsidRDefault="00811180" w:rsidP="0077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12,450</w:t>
            </w:r>
          </w:p>
        </w:tc>
        <w:tc>
          <w:tcPr>
            <w:tcW w:w="146" w:type="pct"/>
            <w:shd w:val="clear" w:color="auto" w:fill="auto"/>
          </w:tcPr>
          <w:p w14:paraId="664A4546" w14:textId="77777777" w:rsidR="00836FE7" w:rsidRPr="00257427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shd w:val="clear" w:color="auto" w:fill="auto"/>
          </w:tcPr>
          <w:p w14:paraId="4A5071EF" w14:textId="77777777" w:rsidR="00836FE7" w:rsidRPr="00257427" w:rsidRDefault="00836FE7" w:rsidP="0077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742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17,471</w:t>
            </w:r>
          </w:p>
        </w:tc>
      </w:tr>
      <w:tr w:rsidR="00105ED1" w:rsidRPr="00257427" w14:paraId="15B5D1D3" w14:textId="77777777" w:rsidTr="00E12D0E">
        <w:tc>
          <w:tcPr>
            <w:tcW w:w="2427" w:type="pct"/>
            <w:shd w:val="clear" w:color="auto" w:fill="auto"/>
          </w:tcPr>
          <w:p w14:paraId="41E7B7F2" w14:textId="77777777" w:rsidR="00836FE7" w:rsidRPr="00257427" w:rsidRDefault="00836FE7" w:rsidP="00836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7427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535" w:type="pct"/>
            <w:shd w:val="clear" w:color="auto" w:fill="auto"/>
          </w:tcPr>
          <w:p w14:paraId="7188971A" w14:textId="160A8F40" w:rsidR="00836FE7" w:rsidRPr="00257427" w:rsidRDefault="00672E9C" w:rsidP="0077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742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793</w:t>
            </w:r>
          </w:p>
        </w:tc>
        <w:tc>
          <w:tcPr>
            <w:tcW w:w="146" w:type="pct"/>
            <w:shd w:val="clear" w:color="auto" w:fill="auto"/>
          </w:tcPr>
          <w:p w14:paraId="2019B8A2" w14:textId="77777777" w:rsidR="00836FE7" w:rsidRPr="00257427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15CCDFD1" w14:textId="77777777" w:rsidR="00836FE7" w:rsidRPr="00257427" w:rsidRDefault="00836FE7" w:rsidP="0077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742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813</w:t>
            </w:r>
          </w:p>
        </w:tc>
        <w:tc>
          <w:tcPr>
            <w:tcW w:w="146" w:type="pct"/>
            <w:shd w:val="clear" w:color="auto" w:fill="auto"/>
          </w:tcPr>
          <w:p w14:paraId="6FB31AE8" w14:textId="77777777" w:rsidR="00836FE7" w:rsidRPr="00257427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451C2925" w14:textId="16EB9BA8" w:rsidR="00836FE7" w:rsidRPr="00257427" w:rsidRDefault="00672E9C" w:rsidP="0077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742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793</w:t>
            </w:r>
          </w:p>
        </w:tc>
        <w:tc>
          <w:tcPr>
            <w:tcW w:w="146" w:type="pct"/>
            <w:shd w:val="clear" w:color="auto" w:fill="auto"/>
          </w:tcPr>
          <w:p w14:paraId="64635BD0" w14:textId="77777777" w:rsidR="00836FE7" w:rsidRPr="00257427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shd w:val="clear" w:color="auto" w:fill="auto"/>
          </w:tcPr>
          <w:p w14:paraId="52C61F91" w14:textId="77777777" w:rsidR="00836FE7" w:rsidRPr="00257427" w:rsidRDefault="00836FE7" w:rsidP="0077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742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813</w:t>
            </w:r>
          </w:p>
        </w:tc>
      </w:tr>
      <w:tr w:rsidR="00105ED1" w:rsidRPr="00257427" w14:paraId="3BEBCFEF" w14:textId="77777777" w:rsidTr="00E12D0E">
        <w:tc>
          <w:tcPr>
            <w:tcW w:w="2427" w:type="pct"/>
            <w:shd w:val="clear" w:color="auto" w:fill="auto"/>
          </w:tcPr>
          <w:p w14:paraId="7B3F3E73" w14:textId="77777777" w:rsidR="00836FE7" w:rsidRPr="00C3324F" w:rsidRDefault="00836FE7" w:rsidP="00836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32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4BC7D3" w14:textId="14E71FCE" w:rsidR="00836FE7" w:rsidRPr="007758D0" w:rsidRDefault="00811180" w:rsidP="0077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7758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13,</w:t>
            </w:r>
            <w:r w:rsidR="003972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243</w:t>
            </w:r>
          </w:p>
        </w:tc>
        <w:tc>
          <w:tcPr>
            <w:tcW w:w="146" w:type="pct"/>
            <w:shd w:val="clear" w:color="auto" w:fill="auto"/>
          </w:tcPr>
          <w:p w14:paraId="2A3DC1D8" w14:textId="77777777" w:rsidR="00836FE7" w:rsidRPr="00257427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424D4B" w14:textId="77777777" w:rsidR="00836FE7" w:rsidRPr="007758D0" w:rsidRDefault="00836FE7" w:rsidP="0077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7758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18,284</w:t>
            </w:r>
          </w:p>
        </w:tc>
        <w:tc>
          <w:tcPr>
            <w:tcW w:w="146" w:type="pct"/>
            <w:shd w:val="clear" w:color="auto" w:fill="auto"/>
          </w:tcPr>
          <w:p w14:paraId="709BF735" w14:textId="77777777" w:rsidR="00836FE7" w:rsidRPr="00257427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67989A" w14:textId="042F2271" w:rsidR="00836FE7" w:rsidRPr="007758D0" w:rsidRDefault="00811180" w:rsidP="0077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7758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13,</w:t>
            </w:r>
            <w:r w:rsidR="003972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243</w:t>
            </w:r>
          </w:p>
        </w:tc>
        <w:tc>
          <w:tcPr>
            <w:tcW w:w="146" w:type="pct"/>
            <w:shd w:val="clear" w:color="auto" w:fill="auto"/>
          </w:tcPr>
          <w:p w14:paraId="63561898" w14:textId="77777777" w:rsidR="00836FE7" w:rsidRPr="007758D0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FA7873" w14:textId="77777777" w:rsidR="00836FE7" w:rsidRPr="007758D0" w:rsidRDefault="00836FE7" w:rsidP="0077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7758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18,284</w:t>
            </w:r>
          </w:p>
        </w:tc>
      </w:tr>
      <w:tr w:rsidR="00105ED1" w:rsidRPr="00257427" w14:paraId="066C511A" w14:textId="77777777" w:rsidTr="00E12D0E">
        <w:tc>
          <w:tcPr>
            <w:tcW w:w="2427" w:type="pct"/>
            <w:shd w:val="clear" w:color="auto" w:fill="auto"/>
          </w:tcPr>
          <w:p w14:paraId="6094DCEA" w14:textId="77777777" w:rsidR="00836FE7" w:rsidRPr="00257427" w:rsidRDefault="00836FE7" w:rsidP="00836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auto"/>
          </w:tcPr>
          <w:p w14:paraId="49EBD5B9" w14:textId="77777777" w:rsidR="00836FE7" w:rsidRPr="00257427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7772F671" w14:textId="77777777" w:rsidR="00836FE7" w:rsidRPr="00257427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auto"/>
          </w:tcPr>
          <w:p w14:paraId="10653DE5" w14:textId="77777777" w:rsidR="00836FE7" w:rsidRPr="00257427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</w:tcPr>
          <w:p w14:paraId="170442F3" w14:textId="77777777" w:rsidR="00836FE7" w:rsidRPr="00257427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auto"/>
          </w:tcPr>
          <w:p w14:paraId="19892611" w14:textId="77777777" w:rsidR="00836FE7" w:rsidRPr="00257427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3D862016" w14:textId="77777777" w:rsidR="00836FE7" w:rsidRPr="00257427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</w:tcPr>
          <w:p w14:paraId="5D89B186" w14:textId="77777777" w:rsidR="00836FE7" w:rsidRPr="00257427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105ED1" w:rsidRPr="00A83A64" w14:paraId="1922951B" w14:textId="77777777" w:rsidTr="00E12D0E">
        <w:tc>
          <w:tcPr>
            <w:tcW w:w="2427" w:type="pct"/>
            <w:shd w:val="clear" w:color="auto" w:fill="auto"/>
          </w:tcPr>
          <w:p w14:paraId="58024245" w14:textId="408266AB" w:rsidR="00836FE7" w:rsidRPr="00A83A64" w:rsidRDefault="00672E9C" w:rsidP="00836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บริษัทร่วมและ</w:t>
            </w:r>
            <w:r w:rsidR="00836FE7"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  <w:r w:rsidR="00836FE7"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35" w:type="pct"/>
            <w:shd w:val="clear" w:color="auto" w:fill="auto"/>
          </w:tcPr>
          <w:p w14:paraId="69B53338" w14:textId="77777777" w:rsidR="00836FE7" w:rsidRPr="00A83A64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</w:tcPr>
          <w:p w14:paraId="677AE999" w14:textId="77777777" w:rsidR="00836FE7" w:rsidRPr="00A83A64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71606EE4" w14:textId="77777777" w:rsidR="00836FE7" w:rsidRPr="00A83A64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</w:tcPr>
          <w:p w14:paraId="1B8B18A4" w14:textId="77777777" w:rsidR="00836FE7" w:rsidRPr="00A83A64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423D1023" w14:textId="77777777" w:rsidR="00836FE7" w:rsidRPr="00A83A64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</w:tcPr>
          <w:p w14:paraId="3BA0F046" w14:textId="77777777" w:rsidR="00836FE7" w:rsidRPr="00A83A64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shd w:val="clear" w:color="auto" w:fill="auto"/>
          </w:tcPr>
          <w:p w14:paraId="282E73F0" w14:textId="77777777" w:rsidR="00836FE7" w:rsidRPr="00A83A64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105ED1" w:rsidRPr="00A83A64" w14:paraId="2457918E" w14:textId="77777777" w:rsidTr="00E12D0E">
        <w:tc>
          <w:tcPr>
            <w:tcW w:w="2427" w:type="pct"/>
            <w:shd w:val="clear" w:color="auto" w:fill="auto"/>
          </w:tcPr>
          <w:p w14:paraId="5EBEFB42" w14:textId="77777777" w:rsidR="00836FE7" w:rsidRPr="00A83A64" w:rsidRDefault="00836FE7" w:rsidP="00836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35" w:type="pct"/>
            <w:shd w:val="clear" w:color="auto" w:fill="auto"/>
          </w:tcPr>
          <w:p w14:paraId="5FB9F3A2" w14:textId="178D30E5" w:rsidR="00836FE7" w:rsidRPr="00A83A64" w:rsidRDefault="00672E9C" w:rsidP="00AF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72E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340</w:t>
            </w:r>
          </w:p>
        </w:tc>
        <w:tc>
          <w:tcPr>
            <w:tcW w:w="146" w:type="pct"/>
            <w:shd w:val="clear" w:color="auto" w:fill="auto"/>
          </w:tcPr>
          <w:p w14:paraId="7BC473D3" w14:textId="77777777" w:rsidR="00836FE7" w:rsidRPr="00A83A64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3A9C6E06" w14:textId="77777777" w:rsidR="00836FE7" w:rsidRPr="00A83A64" w:rsidRDefault="00836FE7" w:rsidP="00AF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115 </w:t>
            </w:r>
          </w:p>
        </w:tc>
        <w:tc>
          <w:tcPr>
            <w:tcW w:w="146" w:type="pct"/>
            <w:shd w:val="clear" w:color="auto" w:fill="auto"/>
          </w:tcPr>
          <w:p w14:paraId="1E35A623" w14:textId="77777777" w:rsidR="00836FE7" w:rsidRPr="00A83A64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0B334AE9" w14:textId="70AF9334" w:rsidR="00836FE7" w:rsidRPr="00A83A64" w:rsidRDefault="00672E9C" w:rsidP="00AF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2E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340</w:t>
            </w:r>
          </w:p>
        </w:tc>
        <w:tc>
          <w:tcPr>
            <w:tcW w:w="146" w:type="pct"/>
            <w:shd w:val="clear" w:color="auto" w:fill="auto"/>
          </w:tcPr>
          <w:p w14:paraId="49CD76FB" w14:textId="77777777" w:rsidR="00836FE7" w:rsidRPr="00A83A64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shd w:val="clear" w:color="auto" w:fill="auto"/>
          </w:tcPr>
          <w:p w14:paraId="6A5A46B6" w14:textId="77777777" w:rsidR="00836FE7" w:rsidRPr="00A83A64" w:rsidRDefault="00836FE7" w:rsidP="00AF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112 </w:t>
            </w:r>
          </w:p>
        </w:tc>
      </w:tr>
      <w:tr w:rsidR="00105ED1" w:rsidRPr="00A83A64" w14:paraId="4743D445" w14:textId="77777777" w:rsidTr="00E12D0E">
        <w:tc>
          <w:tcPr>
            <w:tcW w:w="2427" w:type="pct"/>
            <w:shd w:val="clear" w:color="auto" w:fill="auto"/>
          </w:tcPr>
          <w:p w14:paraId="4E77BB78" w14:textId="77777777" w:rsidR="00836FE7" w:rsidRPr="00A83A64" w:rsidRDefault="00836FE7" w:rsidP="00836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35" w:type="pct"/>
            <w:shd w:val="clear" w:color="auto" w:fill="auto"/>
          </w:tcPr>
          <w:p w14:paraId="625FBDFD" w14:textId="21DFA079" w:rsidR="00836FE7" w:rsidRPr="00A83A64" w:rsidRDefault="00672E9C" w:rsidP="00AF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F12A6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214</w:t>
            </w:r>
          </w:p>
        </w:tc>
        <w:tc>
          <w:tcPr>
            <w:tcW w:w="146" w:type="pct"/>
            <w:shd w:val="clear" w:color="auto" w:fill="auto"/>
          </w:tcPr>
          <w:p w14:paraId="0E08731F" w14:textId="77777777" w:rsidR="00836FE7" w:rsidRPr="00A83A64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7535286D" w14:textId="77777777" w:rsidR="00836FE7" w:rsidRPr="00A83A64" w:rsidRDefault="00836FE7" w:rsidP="00AF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484 </w:t>
            </w:r>
          </w:p>
        </w:tc>
        <w:tc>
          <w:tcPr>
            <w:tcW w:w="146" w:type="pct"/>
            <w:shd w:val="clear" w:color="auto" w:fill="auto"/>
          </w:tcPr>
          <w:p w14:paraId="135CD855" w14:textId="77777777" w:rsidR="00836FE7" w:rsidRPr="00A83A64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6BE3FCBC" w14:textId="4FEEBAFC" w:rsidR="00836FE7" w:rsidRPr="00A83A64" w:rsidRDefault="00672E9C" w:rsidP="00AF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F12A6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214</w:t>
            </w:r>
          </w:p>
        </w:tc>
        <w:tc>
          <w:tcPr>
            <w:tcW w:w="146" w:type="pct"/>
            <w:shd w:val="clear" w:color="auto" w:fill="auto"/>
          </w:tcPr>
          <w:p w14:paraId="2463998E" w14:textId="77777777" w:rsidR="00836FE7" w:rsidRPr="00A83A64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shd w:val="clear" w:color="auto" w:fill="auto"/>
          </w:tcPr>
          <w:p w14:paraId="1C06ADBC" w14:textId="77777777" w:rsidR="00836FE7" w:rsidRPr="00A83A64" w:rsidRDefault="00836FE7" w:rsidP="00AF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484 </w:t>
            </w:r>
          </w:p>
        </w:tc>
      </w:tr>
      <w:tr w:rsidR="00105ED1" w:rsidRPr="00A83A64" w14:paraId="4042EE92" w14:textId="77777777" w:rsidTr="00E12D0E">
        <w:tc>
          <w:tcPr>
            <w:tcW w:w="2427" w:type="pct"/>
            <w:shd w:val="clear" w:color="auto" w:fill="auto"/>
          </w:tcPr>
          <w:p w14:paraId="10334624" w14:textId="77777777" w:rsidR="00836FE7" w:rsidRPr="00A83A64" w:rsidRDefault="00836FE7" w:rsidP="00836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35" w:type="pct"/>
            <w:shd w:val="clear" w:color="auto" w:fill="auto"/>
          </w:tcPr>
          <w:p w14:paraId="1A169C36" w14:textId="33F1589E" w:rsidR="00836FE7" w:rsidRPr="00A83A64" w:rsidRDefault="00672E9C" w:rsidP="00B02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07381E1" w14:textId="77777777" w:rsidR="00836FE7" w:rsidRPr="00A83A64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1A4A92C5" w14:textId="77777777" w:rsidR="00836FE7" w:rsidRPr="00A83A64" w:rsidRDefault="00836FE7" w:rsidP="00AF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235 </w:t>
            </w:r>
          </w:p>
        </w:tc>
        <w:tc>
          <w:tcPr>
            <w:tcW w:w="146" w:type="pct"/>
            <w:shd w:val="clear" w:color="auto" w:fill="auto"/>
          </w:tcPr>
          <w:p w14:paraId="39ED5720" w14:textId="77777777" w:rsidR="00836FE7" w:rsidRPr="00A83A64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61342C02" w14:textId="65A988C8" w:rsidR="00836FE7" w:rsidRPr="00A83A64" w:rsidRDefault="00672E9C" w:rsidP="00B02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9892A36" w14:textId="77777777" w:rsidR="00836FE7" w:rsidRPr="00A83A64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shd w:val="clear" w:color="auto" w:fill="auto"/>
          </w:tcPr>
          <w:p w14:paraId="0E251929" w14:textId="77777777" w:rsidR="00836FE7" w:rsidRPr="00A83A64" w:rsidRDefault="00836FE7" w:rsidP="00AF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235 </w:t>
            </w:r>
          </w:p>
        </w:tc>
      </w:tr>
      <w:tr w:rsidR="00105ED1" w:rsidRPr="00A83A64" w14:paraId="5914D58F" w14:textId="77777777" w:rsidTr="00E12D0E">
        <w:tc>
          <w:tcPr>
            <w:tcW w:w="2427" w:type="pct"/>
            <w:shd w:val="clear" w:color="auto" w:fill="auto"/>
          </w:tcPr>
          <w:p w14:paraId="62C7251D" w14:textId="77777777" w:rsidR="00836FE7" w:rsidRPr="00A83A64" w:rsidRDefault="00836FE7" w:rsidP="00836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35" w:type="pct"/>
            <w:shd w:val="clear" w:color="auto" w:fill="auto"/>
          </w:tcPr>
          <w:p w14:paraId="0CE7ADB8" w14:textId="43D94D0D" w:rsidR="00836FE7" w:rsidRPr="00A83A64" w:rsidRDefault="00672E9C" w:rsidP="00AF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F12A6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165</w:t>
            </w:r>
          </w:p>
        </w:tc>
        <w:tc>
          <w:tcPr>
            <w:tcW w:w="146" w:type="pct"/>
            <w:shd w:val="clear" w:color="auto" w:fill="auto"/>
          </w:tcPr>
          <w:p w14:paraId="2F0019B4" w14:textId="77777777" w:rsidR="00836FE7" w:rsidRPr="00A83A64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31E6C829" w14:textId="77777777" w:rsidR="00836FE7" w:rsidRPr="00A83A64" w:rsidRDefault="00836FE7" w:rsidP="00AF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165 </w:t>
            </w:r>
          </w:p>
        </w:tc>
        <w:tc>
          <w:tcPr>
            <w:tcW w:w="146" w:type="pct"/>
            <w:shd w:val="clear" w:color="auto" w:fill="auto"/>
          </w:tcPr>
          <w:p w14:paraId="7D99A874" w14:textId="77777777" w:rsidR="00836FE7" w:rsidRPr="00A83A64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0AE068FF" w14:textId="6E047F9E" w:rsidR="00836FE7" w:rsidRPr="00A83A64" w:rsidRDefault="00672E9C" w:rsidP="00AF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F12A6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165</w:t>
            </w:r>
          </w:p>
        </w:tc>
        <w:tc>
          <w:tcPr>
            <w:tcW w:w="146" w:type="pct"/>
            <w:shd w:val="clear" w:color="auto" w:fill="auto"/>
          </w:tcPr>
          <w:p w14:paraId="5E28C60B" w14:textId="77777777" w:rsidR="00836FE7" w:rsidRPr="00A83A64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eastAsia="en-US"/>
              </w:rPr>
            </w:pPr>
          </w:p>
        </w:tc>
        <w:tc>
          <w:tcPr>
            <w:tcW w:w="532" w:type="pct"/>
          </w:tcPr>
          <w:p w14:paraId="5D4271CE" w14:textId="77777777" w:rsidR="00836FE7" w:rsidRPr="00A83A64" w:rsidRDefault="00836FE7" w:rsidP="00AF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165 </w:t>
            </w:r>
          </w:p>
        </w:tc>
      </w:tr>
      <w:tr w:rsidR="00105ED1" w:rsidRPr="00A83A64" w14:paraId="006E8758" w14:textId="77777777" w:rsidTr="00E12D0E">
        <w:tc>
          <w:tcPr>
            <w:tcW w:w="2427" w:type="pct"/>
          </w:tcPr>
          <w:p w14:paraId="0F51B41B" w14:textId="77777777" w:rsidR="00836FE7" w:rsidRPr="00A83A64" w:rsidRDefault="00836FE7" w:rsidP="00836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5" w:type="pct"/>
          </w:tcPr>
          <w:p w14:paraId="4C772B87" w14:textId="77777777" w:rsidR="00836FE7" w:rsidRPr="00A83A64" w:rsidRDefault="00836FE7" w:rsidP="00AF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12CDAAF8" w14:textId="77777777" w:rsidR="00836FE7" w:rsidRPr="00A83A64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7724A629" w14:textId="77777777" w:rsidR="00836FE7" w:rsidRPr="00A83A64" w:rsidRDefault="00836FE7" w:rsidP="00AF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54076A54" w14:textId="77777777" w:rsidR="00836FE7" w:rsidRPr="00A83A64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3B870709" w14:textId="77777777" w:rsidR="00836FE7" w:rsidRPr="00A83A64" w:rsidRDefault="00836FE7" w:rsidP="00AF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4625BB09" w14:textId="77777777" w:rsidR="00836FE7" w:rsidRPr="00A83A64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30852F26" w14:textId="77777777" w:rsidR="00836FE7" w:rsidRPr="00A83A64" w:rsidRDefault="00836FE7" w:rsidP="00AF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105ED1" w:rsidRPr="00A83A64" w14:paraId="45AFF775" w14:textId="77777777" w:rsidTr="00E12D0E">
        <w:tc>
          <w:tcPr>
            <w:tcW w:w="2427" w:type="pct"/>
            <w:shd w:val="clear" w:color="auto" w:fill="auto"/>
          </w:tcPr>
          <w:p w14:paraId="2B4AF9D6" w14:textId="77777777" w:rsidR="00836FE7" w:rsidRPr="00A83A64" w:rsidRDefault="00836FE7" w:rsidP="00836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35" w:type="pct"/>
            <w:shd w:val="clear" w:color="auto" w:fill="auto"/>
          </w:tcPr>
          <w:p w14:paraId="765F496D" w14:textId="77777777" w:rsidR="00836FE7" w:rsidRPr="00AF12A6" w:rsidRDefault="00836FE7" w:rsidP="00AF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</w:tcPr>
          <w:p w14:paraId="4090D944" w14:textId="77777777" w:rsidR="00836FE7" w:rsidRPr="00A83A64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0FEBCEE9" w14:textId="77777777" w:rsidR="00836FE7" w:rsidRPr="00AF12A6" w:rsidRDefault="00836FE7" w:rsidP="00AF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</w:tcPr>
          <w:p w14:paraId="646D85E0" w14:textId="77777777" w:rsidR="00836FE7" w:rsidRPr="00A83A64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58B5DC48" w14:textId="77777777" w:rsidR="00836FE7" w:rsidRPr="00A83A64" w:rsidRDefault="00836FE7" w:rsidP="00AF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</w:tcPr>
          <w:p w14:paraId="53D0A44D" w14:textId="77777777" w:rsidR="00836FE7" w:rsidRPr="00A83A64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shd w:val="clear" w:color="auto" w:fill="auto"/>
          </w:tcPr>
          <w:p w14:paraId="063BF844" w14:textId="77777777" w:rsidR="00836FE7" w:rsidRPr="00A83A64" w:rsidRDefault="00836FE7" w:rsidP="00AF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105ED1" w:rsidRPr="00A83A64" w14:paraId="162A7530" w14:textId="77777777" w:rsidTr="00E12D0E">
        <w:tc>
          <w:tcPr>
            <w:tcW w:w="2427" w:type="pct"/>
            <w:shd w:val="clear" w:color="auto" w:fill="auto"/>
          </w:tcPr>
          <w:p w14:paraId="0AB52A89" w14:textId="77777777" w:rsidR="00836FE7" w:rsidRPr="00A83A64" w:rsidRDefault="00836FE7" w:rsidP="00836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35" w:type="pct"/>
            <w:shd w:val="clear" w:color="auto" w:fill="auto"/>
          </w:tcPr>
          <w:p w14:paraId="632D73E1" w14:textId="4B8215CD" w:rsidR="00836FE7" w:rsidRPr="00A83A64" w:rsidRDefault="008B3F22" w:rsidP="00AF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B3F2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2,771</w:t>
            </w:r>
          </w:p>
        </w:tc>
        <w:tc>
          <w:tcPr>
            <w:tcW w:w="146" w:type="pct"/>
            <w:shd w:val="clear" w:color="auto" w:fill="auto"/>
          </w:tcPr>
          <w:p w14:paraId="61C35BB9" w14:textId="77777777" w:rsidR="00836FE7" w:rsidRPr="00A83A64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1EA2B202" w14:textId="77777777" w:rsidR="00836FE7" w:rsidRPr="00A83A64" w:rsidRDefault="00836FE7" w:rsidP="00AF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5,836 </w:t>
            </w:r>
          </w:p>
        </w:tc>
        <w:tc>
          <w:tcPr>
            <w:tcW w:w="146" w:type="pct"/>
            <w:shd w:val="clear" w:color="auto" w:fill="auto"/>
          </w:tcPr>
          <w:p w14:paraId="6293BC7C" w14:textId="77777777" w:rsidR="00836FE7" w:rsidRPr="00A83A64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58B2BF01" w14:textId="64A6ABAF" w:rsidR="00836FE7" w:rsidRPr="00A83A64" w:rsidRDefault="008B3F22" w:rsidP="00AF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B3F2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2,381</w:t>
            </w:r>
          </w:p>
        </w:tc>
        <w:tc>
          <w:tcPr>
            <w:tcW w:w="146" w:type="pct"/>
            <w:shd w:val="clear" w:color="auto" w:fill="auto"/>
          </w:tcPr>
          <w:p w14:paraId="5C568106" w14:textId="77777777" w:rsidR="00836FE7" w:rsidRPr="00A83A64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shd w:val="clear" w:color="auto" w:fill="auto"/>
          </w:tcPr>
          <w:p w14:paraId="7DA0A016" w14:textId="77777777" w:rsidR="00836FE7" w:rsidRPr="00A83A64" w:rsidRDefault="00836FE7" w:rsidP="00AF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111</w:t>
            </w:r>
          </w:p>
        </w:tc>
      </w:tr>
      <w:tr w:rsidR="00105ED1" w:rsidRPr="00A83A64" w14:paraId="44AD5B27" w14:textId="77777777" w:rsidTr="00E12D0E">
        <w:tc>
          <w:tcPr>
            <w:tcW w:w="2427" w:type="pct"/>
            <w:shd w:val="clear" w:color="auto" w:fill="auto"/>
          </w:tcPr>
          <w:p w14:paraId="75DE7C64" w14:textId="77777777" w:rsidR="00836FE7" w:rsidRPr="00A83A64" w:rsidRDefault="00836FE7" w:rsidP="00836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35" w:type="pct"/>
            <w:shd w:val="clear" w:color="auto" w:fill="auto"/>
          </w:tcPr>
          <w:p w14:paraId="7356ECE1" w14:textId="735419FC" w:rsidR="00836FE7" w:rsidRPr="00A83A64" w:rsidRDefault="008B3F22" w:rsidP="00AF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B3F2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53,950</w:t>
            </w:r>
          </w:p>
        </w:tc>
        <w:tc>
          <w:tcPr>
            <w:tcW w:w="146" w:type="pct"/>
            <w:shd w:val="clear" w:color="auto" w:fill="auto"/>
          </w:tcPr>
          <w:p w14:paraId="68CA6AF2" w14:textId="77777777" w:rsidR="00836FE7" w:rsidRPr="00A83A64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3875C5D1" w14:textId="77777777" w:rsidR="00836FE7" w:rsidRPr="00A83A64" w:rsidRDefault="00836FE7" w:rsidP="00AF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56,269 </w:t>
            </w:r>
          </w:p>
        </w:tc>
        <w:tc>
          <w:tcPr>
            <w:tcW w:w="146" w:type="pct"/>
            <w:shd w:val="clear" w:color="auto" w:fill="auto"/>
          </w:tcPr>
          <w:p w14:paraId="1932BF17" w14:textId="77777777" w:rsidR="00836FE7" w:rsidRPr="00A83A64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4AD998DE" w14:textId="03F5847E" w:rsidR="00836FE7" w:rsidRPr="00A83A64" w:rsidRDefault="008B3F22" w:rsidP="00AF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B3F2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53,950</w:t>
            </w:r>
          </w:p>
        </w:tc>
        <w:tc>
          <w:tcPr>
            <w:tcW w:w="146" w:type="pct"/>
            <w:shd w:val="clear" w:color="auto" w:fill="auto"/>
          </w:tcPr>
          <w:p w14:paraId="18CA4961" w14:textId="77777777" w:rsidR="00836FE7" w:rsidRPr="00A83A64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shd w:val="clear" w:color="auto" w:fill="auto"/>
          </w:tcPr>
          <w:p w14:paraId="236DC1B7" w14:textId="77777777" w:rsidR="00836FE7" w:rsidRPr="00A83A64" w:rsidRDefault="00836FE7" w:rsidP="00AF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245</w:t>
            </w:r>
          </w:p>
        </w:tc>
      </w:tr>
      <w:tr w:rsidR="00105ED1" w:rsidRPr="00A83A64" w14:paraId="64BA540C" w14:textId="77777777" w:rsidTr="00E12D0E">
        <w:tc>
          <w:tcPr>
            <w:tcW w:w="2427" w:type="pct"/>
            <w:shd w:val="clear" w:color="auto" w:fill="auto"/>
          </w:tcPr>
          <w:p w14:paraId="1ECD9701" w14:textId="04AF9500" w:rsidR="00050CAE" w:rsidRPr="00A83A64" w:rsidRDefault="00050CAE" w:rsidP="00050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35" w:type="pct"/>
            <w:shd w:val="clear" w:color="auto" w:fill="auto"/>
          </w:tcPr>
          <w:p w14:paraId="5026CB3E" w14:textId="5EF3CBC8" w:rsidR="00050CAE" w:rsidRPr="008B3F22" w:rsidRDefault="00050CAE" w:rsidP="00AF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B3F2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45</w:t>
            </w:r>
          </w:p>
        </w:tc>
        <w:tc>
          <w:tcPr>
            <w:tcW w:w="146" w:type="pct"/>
            <w:shd w:val="clear" w:color="auto" w:fill="auto"/>
          </w:tcPr>
          <w:p w14:paraId="7B4FE71B" w14:textId="77777777" w:rsidR="00050CAE" w:rsidRPr="00A83A64" w:rsidRDefault="00050CAE" w:rsidP="00050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4361F1FE" w14:textId="49DDACFE" w:rsidR="00050CAE" w:rsidRPr="00A83A64" w:rsidRDefault="00050CAE" w:rsidP="00AF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328 </w:t>
            </w:r>
          </w:p>
        </w:tc>
        <w:tc>
          <w:tcPr>
            <w:tcW w:w="146" w:type="pct"/>
            <w:shd w:val="clear" w:color="auto" w:fill="auto"/>
          </w:tcPr>
          <w:p w14:paraId="1F8D686E" w14:textId="77777777" w:rsidR="00050CAE" w:rsidRPr="00A83A64" w:rsidRDefault="00050CAE" w:rsidP="00050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0EEBFE8F" w14:textId="58427758" w:rsidR="00050CAE" w:rsidRPr="008B3F22" w:rsidRDefault="00050CAE" w:rsidP="00AF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B3F2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45</w:t>
            </w:r>
          </w:p>
        </w:tc>
        <w:tc>
          <w:tcPr>
            <w:tcW w:w="146" w:type="pct"/>
            <w:shd w:val="clear" w:color="auto" w:fill="auto"/>
          </w:tcPr>
          <w:p w14:paraId="0E916914" w14:textId="77777777" w:rsidR="00050CAE" w:rsidRPr="00A83A64" w:rsidRDefault="00050CAE" w:rsidP="00050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shd w:val="clear" w:color="auto" w:fill="auto"/>
          </w:tcPr>
          <w:p w14:paraId="7B78CF6C" w14:textId="08E95A77" w:rsidR="00050CAE" w:rsidRPr="00A83A64" w:rsidRDefault="00050CAE" w:rsidP="00AF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328 </w:t>
            </w:r>
          </w:p>
        </w:tc>
      </w:tr>
      <w:tr w:rsidR="00105ED1" w:rsidRPr="00A83A64" w14:paraId="767222A1" w14:textId="77777777" w:rsidTr="00E12D0E">
        <w:tc>
          <w:tcPr>
            <w:tcW w:w="2427" w:type="pct"/>
            <w:shd w:val="clear" w:color="auto" w:fill="auto"/>
          </w:tcPr>
          <w:p w14:paraId="498EC08F" w14:textId="77777777" w:rsidR="00836FE7" w:rsidRPr="00A83A64" w:rsidRDefault="00836FE7" w:rsidP="00836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35" w:type="pct"/>
            <w:shd w:val="clear" w:color="auto" w:fill="auto"/>
          </w:tcPr>
          <w:p w14:paraId="047DFC2E" w14:textId="169E15AF" w:rsidR="00836FE7" w:rsidRPr="00A54AB3" w:rsidRDefault="008B3F22" w:rsidP="00AF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B3F2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3,849</w:t>
            </w:r>
          </w:p>
        </w:tc>
        <w:tc>
          <w:tcPr>
            <w:tcW w:w="146" w:type="pct"/>
            <w:shd w:val="clear" w:color="auto" w:fill="auto"/>
          </w:tcPr>
          <w:p w14:paraId="70401619" w14:textId="77777777" w:rsidR="00836FE7" w:rsidRPr="00A54AB3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659CAF6C" w14:textId="77777777" w:rsidR="00836FE7" w:rsidRPr="00A54AB3" w:rsidRDefault="00836FE7" w:rsidP="00AF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54AB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1,875 </w:t>
            </w:r>
          </w:p>
        </w:tc>
        <w:tc>
          <w:tcPr>
            <w:tcW w:w="146" w:type="pct"/>
            <w:shd w:val="clear" w:color="auto" w:fill="auto"/>
          </w:tcPr>
          <w:p w14:paraId="4702A344" w14:textId="77777777" w:rsidR="00836FE7" w:rsidRPr="00A54AB3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4B3E4A29" w14:textId="154FB5C5" w:rsidR="00836FE7" w:rsidRPr="00A54AB3" w:rsidRDefault="008B3F22" w:rsidP="00AF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B3F2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3,849</w:t>
            </w:r>
          </w:p>
        </w:tc>
        <w:tc>
          <w:tcPr>
            <w:tcW w:w="146" w:type="pct"/>
            <w:shd w:val="clear" w:color="auto" w:fill="auto"/>
          </w:tcPr>
          <w:p w14:paraId="2FAFD44C" w14:textId="77777777" w:rsidR="00836FE7" w:rsidRPr="00A83A64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shd w:val="clear" w:color="auto" w:fill="auto"/>
          </w:tcPr>
          <w:p w14:paraId="07703371" w14:textId="77777777" w:rsidR="00836FE7" w:rsidRPr="00A54AB3" w:rsidRDefault="00836FE7" w:rsidP="00AF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54AB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1,875 </w:t>
            </w:r>
          </w:p>
        </w:tc>
      </w:tr>
      <w:tr w:rsidR="00105ED1" w:rsidRPr="00A83A64" w14:paraId="7CB96171" w14:textId="77777777" w:rsidTr="00E12D0E">
        <w:tc>
          <w:tcPr>
            <w:tcW w:w="2427" w:type="pct"/>
            <w:shd w:val="clear" w:color="auto" w:fill="auto"/>
          </w:tcPr>
          <w:p w14:paraId="13A77D9E" w14:textId="77777777" w:rsidR="00836FE7" w:rsidRPr="00A83A64" w:rsidRDefault="00836FE7" w:rsidP="00836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ค่าบริการบริหารคลังสินค้า</w:t>
            </w:r>
          </w:p>
        </w:tc>
        <w:tc>
          <w:tcPr>
            <w:tcW w:w="535" w:type="pct"/>
            <w:shd w:val="clear" w:color="auto" w:fill="auto"/>
          </w:tcPr>
          <w:p w14:paraId="1B8AC515" w14:textId="7D700A04" w:rsidR="00836FE7" w:rsidRPr="00A54AB3" w:rsidRDefault="008B3F22" w:rsidP="00AF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B3F2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1,386</w:t>
            </w:r>
          </w:p>
        </w:tc>
        <w:tc>
          <w:tcPr>
            <w:tcW w:w="146" w:type="pct"/>
            <w:shd w:val="clear" w:color="auto" w:fill="auto"/>
          </w:tcPr>
          <w:p w14:paraId="35B77053" w14:textId="77777777" w:rsidR="00836FE7" w:rsidRPr="00A54AB3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595CF4BF" w14:textId="77777777" w:rsidR="00836FE7" w:rsidRPr="00A54AB3" w:rsidRDefault="00836FE7" w:rsidP="00AF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54AB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1,570</w:t>
            </w:r>
          </w:p>
        </w:tc>
        <w:tc>
          <w:tcPr>
            <w:tcW w:w="146" w:type="pct"/>
            <w:shd w:val="clear" w:color="auto" w:fill="auto"/>
          </w:tcPr>
          <w:p w14:paraId="5E261FFF" w14:textId="77777777" w:rsidR="00836FE7" w:rsidRPr="00A54AB3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77A666F4" w14:textId="36864AB8" w:rsidR="00836FE7" w:rsidRPr="00A54AB3" w:rsidRDefault="008B3F22" w:rsidP="00AF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B3F2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1,386</w:t>
            </w:r>
          </w:p>
        </w:tc>
        <w:tc>
          <w:tcPr>
            <w:tcW w:w="146" w:type="pct"/>
            <w:shd w:val="clear" w:color="auto" w:fill="auto"/>
          </w:tcPr>
          <w:p w14:paraId="45C89F5E" w14:textId="77777777" w:rsidR="00836FE7" w:rsidRPr="00A83A64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shd w:val="clear" w:color="auto" w:fill="auto"/>
          </w:tcPr>
          <w:p w14:paraId="3C96B563" w14:textId="77777777" w:rsidR="00836FE7" w:rsidRPr="00A54AB3" w:rsidRDefault="00836FE7" w:rsidP="00AF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54AB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1,570</w:t>
            </w:r>
          </w:p>
        </w:tc>
      </w:tr>
    </w:tbl>
    <w:p w14:paraId="3FA08CB9" w14:textId="46F17798" w:rsidR="007C22BC" w:rsidRDefault="007C22BC" w:rsidP="00FA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D436635" w14:textId="77777777" w:rsidR="00FA390D" w:rsidRPr="00A83A64" w:rsidRDefault="00FA390D" w:rsidP="00FA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t>ยอดคงเหลือกับ</w:t>
      </w:r>
      <w:r w:rsidR="00E47DDB">
        <w:rPr>
          <w:rFonts w:asciiTheme="majorBidi" w:hAnsiTheme="majorBidi" w:cstheme="majorBidi" w:hint="cs"/>
          <w:sz w:val="30"/>
          <w:szCs w:val="30"/>
          <w:cs/>
        </w:rPr>
        <w:t>บุคคลหรือ</w:t>
      </w:r>
      <w:r w:rsidRPr="00A83A64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 ณ วันที่</w:t>
      </w:r>
      <w:r w:rsidRPr="00A83A64">
        <w:rPr>
          <w:rFonts w:asciiTheme="majorBidi" w:hAnsiTheme="majorBidi" w:cstheme="majorBidi"/>
          <w:sz w:val="30"/>
          <w:szCs w:val="30"/>
        </w:rPr>
        <w:t xml:space="preserve"> </w:t>
      </w:r>
      <w:r w:rsidR="00470803" w:rsidRPr="00A83A64">
        <w:rPr>
          <w:rFonts w:asciiTheme="majorBidi" w:hAnsiTheme="majorBidi" w:cstheme="majorBidi"/>
          <w:sz w:val="30"/>
          <w:szCs w:val="30"/>
        </w:rPr>
        <w:t>31</w:t>
      </w:r>
      <w:r w:rsidR="00615CBC" w:rsidRPr="00A83A64">
        <w:rPr>
          <w:rFonts w:asciiTheme="majorBidi" w:hAnsiTheme="majorBidi" w:cstheme="majorBidi"/>
          <w:sz w:val="30"/>
          <w:szCs w:val="30"/>
        </w:rPr>
        <w:t xml:space="preserve"> </w:t>
      </w:r>
      <w:r w:rsidR="00470803" w:rsidRPr="00A83A64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C5586F" w:rsidRPr="00A83A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70803" w:rsidRPr="00A83A64">
        <w:rPr>
          <w:rFonts w:asciiTheme="majorBidi" w:hAnsiTheme="majorBidi" w:cstheme="majorBidi"/>
          <w:sz w:val="30"/>
          <w:szCs w:val="30"/>
        </w:rPr>
        <w:t>256</w:t>
      </w:r>
      <w:r w:rsidR="00666AE8">
        <w:rPr>
          <w:rFonts w:asciiTheme="majorBidi" w:hAnsiTheme="majorBidi" w:cstheme="majorBidi"/>
          <w:sz w:val="30"/>
          <w:szCs w:val="30"/>
        </w:rPr>
        <w:t>4</w:t>
      </w:r>
      <w:r w:rsidR="00E80EED" w:rsidRPr="00A83A64">
        <w:rPr>
          <w:rFonts w:asciiTheme="majorBidi" w:hAnsiTheme="majorBidi" w:cstheme="majorBidi"/>
          <w:sz w:val="30"/>
          <w:szCs w:val="30"/>
        </w:rPr>
        <w:t xml:space="preserve"> </w:t>
      </w:r>
      <w:r w:rsidRPr="00A83A64">
        <w:rPr>
          <w:rFonts w:asciiTheme="majorBidi" w:hAnsiTheme="majorBidi" w:cstheme="majorBidi"/>
          <w:sz w:val="30"/>
          <w:szCs w:val="30"/>
          <w:cs/>
        </w:rPr>
        <w:t>และ</w:t>
      </w:r>
      <w:r w:rsidRPr="00A83A64">
        <w:rPr>
          <w:rFonts w:asciiTheme="majorBidi" w:hAnsiTheme="majorBidi" w:cstheme="majorBidi"/>
          <w:sz w:val="30"/>
          <w:szCs w:val="30"/>
        </w:rPr>
        <w:t xml:space="preserve"> 31 </w:t>
      </w:r>
      <w:r w:rsidRPr="00A83A6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A83A64">
        <w:rPr>
          <w:rFonts w:asciiTheme="majorBidi" w:hAnsiTheme="majorBidi" w:cstheme="majorBidi"/>
          <w:sz w:val="30"/>
          <w:szCs w:val="30"/>
        </w:rPr>
        <w:t>25</w:t>
      </w:r>
      <w:r w:rsidR="00B54C0B" w:rsidRPr="00A83A64">
        <w:rPr>
          <w:rFonts w:asciiTheme="majorBidi" w:hAnsiTheme="majorBidi" w:cstheme="majorBidi"/>
          <w:sz w:val="30"/>
          <w:szCs w:val="30"/>
          <w:cs/>
        </w:rPr>
        <w:t>6</w:t>
      </w:r>
      <w:r w:rsidR="00666AE8">
        <w:rPr>
          <w:rFonts w:asciiTheme="majorBidi" w:hAnsiTheme="majorBidi" w:cstheme="majorBidi"/>
          <w:sz w:val="30"/>
          <w:szCs w:val="30"/>
        </w:rPr>
        <w:t xml:space="preserve">3 </w:t>
      </w:r>
      <w:r w:rsidRPr="00A83A6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DB4C04A" w14:textId="77777777" w:rsidR="00470803" w:rsidRPr="00A83A64" w:rsidRDefault="00470803" w:rsidP="0047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44" w:type="dxa"/>
        <w:tblInd w:w="453" w:type="dxa"/>
        <w:tblLayout w:type="fixed"/>
        <w:tblLook w:val="0000" w:firstRow="0" w:lastRow="0" w:firstColumn="0" w:lastColumn="0" w:noHBand="0" w:noVBand="0"/>
      </w:tblPr>
      <w:tblGrid>
        <w:gridCol w:w="4139"/>
        <w:gridCol w:w="1061"/>
        <w:gridCol w:w="237"/>
        <w:gridCol w:w="1083"/>
        <w:gridCol w:w="275"/>
        <w:gridCol w:w="1076"/>
        <w:gridCol w:w="251"/>
        <w:gridCol w:w="1122"/>
      </w:tblGrid>
      <w:tr w:rsidR="00470803" w:rsidRPr="00A83A64" w14:paraId="4A9A5E65" w14:textId="77777777" w:rsidTr="00E12D0E">
        <w:trPr>
          <w:tblHeader/>
        </w:trPr>
        <w:tc>
          <w:tcPr>
            <w:tcW w:w="2238" w:type="pct"/>
          </w:tcPr>
          <w:p w14:paraId="4A41CA32" w14:textId="39510506" w:rsidR="00470803" w:rsidRPr="00A83A64" w:rsidRDefault="00470803" w:rsidP="0047080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8" w:type="pct"/>
            <w:gridSpan w:val="3"/>
          </w:tcPr>
          <w:p w14:paraId="58F6CEFB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9" w:type="pct"/>
          </w:tcPr>
          <w:p w14:paraId="0F6F65D4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3FA2260C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70803" w:rsidRPr="00A83A64" w14:paraId="69ABBF03" w14:textId="77777777" w:rsidTr="00E12D0E">
        <w:trPr>
          <w:tblHeader/>
        </w:trPr>
        <w:tc>
          <w:tcPr>
            <w:tcW w:w="2238" w:type="pct"/>
          </w:tcPr>
          <w:p w14:paraId="1F241FD6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47E611BC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8" w:type="pct"/>
          </w:tcPr>
          <w:p w14:paraId="60432D97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0C38E0F6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9" w:type="pct"/>
          </w:tcPr>
          <w:p w14:paraId="7D1AEE71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D3A6448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6" w:type="pct"/>
          </w:tcPr>
          <w:p w14:paraId="1425E21F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0C606913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70803" w:rsidRPr="00A83A64" w14:paraId="728B8796" w14:textId="77777777" w:rsidTr="00E12D0E">
        <w:trPr>
          <w:tblHeader/>
        </w:trPr>
        <w:tc>
          <w:tcPr>
            <w:tcW w:w="2238" w:type="pct"/>
          </w:tcPr>
          <w:p w14:paraId="7CCBD05F" w14:textId="743A9284" w:rsidR="00470803" w:rsidRPr="00B913E4" w:rsidRDefault="00B913E4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13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4" w:type="pct"/>
          </w:tcPr>
          <w:p w14:paraId="3205B723" w14:textId="77777777" w:rsidR="00470803" w:rsidRPr="00836FE7" w:rsidRDefault="00836FE7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8" w:type="pct"/>
          </w:tcPr>
          <w:p w14:paraId="204F7F7A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24DA22EB" w14:textId="77777777" w:rsidR="00470803" w:rsidRPr="00836FE7" w:rsidRDefault="00836FE7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9" w:type="pct"/>
          </w:tcPr>
          <w:p w14:paraId="5F7A62AB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5281707" w14:textId="77777777" w:rsidR="00470803" w:rsidRPr="00836FE7" w:rsidRDefault="00836FE7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6" w:type="pct"/>
          </w:tcPr>
          <w:p w14:paraId="1E0870BD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44D9CC9D" w14:textId="77777777" w:rsidR="00470803" w:rsidRPr="00836FE7" w:rsidRDefault="00836FE7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470803" w:rsidRPr="00A83A64" w14:paraId="50B958EA" w14:textId="77777777" w:rsidTr="00E12D0E">
        <w:trPr>
          <w:tblHeader/>
        </w:trPr>
        <w:tc>
          <w:tcPr>
            <w:tcW w:w="2238" w:type="pct"/>
          </w:tcPr>
          <w:p w14:paraId="6DDD7C8D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2" w:type="pct"/>
            <w:gridSpan w:val="7"/>
          </w:tcPr>
          <w:p w14:paraId="65001F30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3961" w:rsidRPr="00A83A64" w14:paraId="2980601A" w14:textId="77777777" w:rsidTr="00E12D0E">
        <w:tc>
          <w:tcPr>
            <w:tcW w:w="2238" w:type="pct"/>
          </w:tcPr>
          <w:p w14:paraId="7194F919" w14:textId="77777777" w:rsidR="00923961" w:rsidRPr="00362ED3" w:rsidRDefault="00923961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2ED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</w:tcPr>
          <w:p w14:paraId="7B252A17" w14:textId="59011FAF" w:rsidR="00923961" w:rsidRPr="00A83A64" w:rsidRDefault="00EE0691" w:rsidP="00EE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E06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BCCB7DA" w14:textId="77777777" w:rsidR="00923961" w:rsidRPr="00A83A64" w:rsidRDefault="00923961" w:rsidP="00EE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7B61E01" w14:textId="10133805" w:rsidR="00923961" w:rsidRPr="0097658E" w:rsidRDefault="0061267F" w:rsidP="006126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  <w:r w:rsidRPr="00A537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0A9F737" w14:textId="77777777" w:rsidR="00923961" w:rsidRPr="00A83A64" w:rsidRDefault="00923961" w:rsidP="00EE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37DAD35" w14:textId="1D9D26CF" w:rsidR="00923961" w:rsidRPr="00A83A64" w:rsidRDefault="00EE0691" w:rsidP="00EE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EE0691">
              <w:rPr>
                <w:rFonts w:asciiTheme="majorBidi" w:hAnsiTheme="majorBidi" w:cstheme="majorBidi"/>
                <w:sz w:val="30"/>
                <w:szCs w:val="30"/>
                <w:cs/>
              </w:rPr>
              <w:t>24</w:t>
            </w:r>
            <w:r w:rsidRPr="00EE06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E0691">
              <w:rPr>
                <w:rFonts w:asciiTheme="majorBidi" w:hAnsiTheme="majorBidi" w:cstheme="majorBidi"/>
                <w:sz w:val="30"/>
                <w:szCs w:val="30"/>
                <w:cs/>
              </w:rPr>
              <w:t>059</w:t>
            </w:r>
          </w:p>
        </w:tc>
        <w:tc>
          <w:tcPr>
            <w:tcW w:w="136" w:type="pct"/>
          </w:tcPr>
          <w:p w14:paraId="576A94E2" w14:textId="77777777" w:rsidR="00923961" w:rsidRPr="00A83A64" w:rsidRDefault="00923961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2EDE8426" w14:textId="55D9E140" w:rsidR="00923961" w:rsidRPr="00A53775" w:rsidRDefault="00A53775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537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45,627</w:t>
            </w:r>
          </w:p>
        </w:tc>
      </w:tr>
      <w:tr w:rsidR="00836FE7" w:rsidRPr="00A83A64" w14:paraId="46B02282" w14:textId="77777777" w:rsidTr="00E12D0E">
        <w:tc>
          <w:tcPr>
            <w:tcW w:w="2238" w:type="pct"/>
          </w:tcPr>
          <w:p w14:paraId="38C71D1D" w14:textId="77777777" w:rsidR="00836FE7" w:rsidRPr="00362ED3" w:rsidRDefault="00836FE7" w:rsidP="00836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2ED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4" w:type="pct"/>
          </w:tcPr>
          <w:p w14:paraId="49B4B561" w14:textId="783A6F1B" w:rsidR="00836FE7" w:rsidRPr="00A83A64" w:rsidRDefault="005023E8" w:rsidP="00EE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5023E8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128" w:type="pct"/>
          </w:tcPr>
          <w:p w14:paraId="349F2DE5" w14:textId="77777777" w:rsidR="00836FE7" w:rsidRPr="00A83A64" w:rsidRDefault="00836FE7" w:rsidP="00EE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9B073FF" w14:textId="452367BC" w:rsidR="00836FE7" w:rsidRPr="00A53775" w:rsidRDefault="00A53775" w:rsidP="00EE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highlight w:val="magenta"/>
                <w:lang w:val="en-US"/>
              </w:rPr>
            </w:pPr>
            <w:r w:rsidRPr="00A537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149" w:type="pct"/>
          </w:tcPr>
          <w:p w14:paraId="615ED441" w14:textId="77777777" w:rsidR="00836FE7" w:rsidRPr="00A83A64" w:rsidRDefault="00836FE7" w:rsidP="00EE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E019A8E" w14:textId="4548E99E" w:rsidR="00836FE7" w:rsidRPr="00A83A64" w:rsidRDefault="005023E8" w:rsidP="00EE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5023E8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136" w:type="pct"/>
          </w:tcPr>
          <w:p w14:paraId="6E93045D" w14:textId="77777777" w:rsidR="00836FE7" w:rsidRPr="00A83A64" w:rsidRDefault="00836FE7" w:rsidP="00836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191B4844" w14:textId="6BFA99B2" w:rsidR="00836FE7" w:rsidRPr="00A53775" w:rsidRDefault="00A53775" w:rsidP="00EE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537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EE0691" w:rsidRPr="00A537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tr w:rsidR="00A53775" w:rsidRPr="00A83A64" w14:paraId="7C09C53C" w14:textId="77777777" w:rsidTr="00E12D0E">
        <w:tc>
          <w:tcPr>
            <w:tcW w:w="2238" w:type="pct"/>
          </w:tcPr>
          <w:p w14:paraId="2A2D4D25" w14:textId="22C0804C" w:rsidR="00A53775" w:rsidRPr="00362ED3" w:rsidRDefault="00A53775" w:rsidP="00836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4" w:type="pct"/>
          </w:tcPr>
          <w:p w14:paraId="26F55A76" w14:textId="6A85D481" w:rsidR="00A53775" w:rsidRPr="005023E8" w:rsidRDefault="00A53775" w:rsidP="00A53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E06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D9C286D" w14:textId="77777777" w:rsidR="00A53775" w:rsidRPr="00A83A64" w:rsidRDefault="00A53775" w:rsidP="00EE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AC7A2FB" w14:textId="521C95CD" w:rsidR="00A53775" w:rsidRPr="00A53775" w:rsidRDefault="00A53775" w:rsidP="00EE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537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49" w:type="pct"/>
          </w:tcPr>
          <w:p w14:paraId="37C458AB" w14:textId="77777777" w:rsidR="00A53775" w:rsidRPr="00A83A64" w:rsidRDefault="00A53775" w:rsidP="00EE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28A57AA" w14:textId="5BBD0AA5" w:rsidR="00A53775" w:rsidRPr="005023E8" w:rsidRDefault="00A53775" w:rsidP="00A53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537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1051C970" w14:textId="77777777" w:rsidR="00A53775" w:rsidRPr="00A83A64" w:rsidRDefault="00A53775" w:rsidP="00836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2CA97567" w14:textId="07E7209A" w:rsidR="00A53775" w:rsidRPr="00A53775" w:rsidRDefault="00A53775" w:rsidP="00EE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537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836FE7" w:rsidRPr="00A83A64" w14:paraId="7739CC8E" w14:textId="77777777" w:rsidTr="00E12D0E">
        <w:tc>
          <w:tcPr>
            <w:tcW w:w="2238" w:type="pct"/>
          </w:tcPr>
          <w:p w14:paraId="18A2BBC6" w14:textId="77777777" w:rsidR="00836FE7" w:rsidRPr="00362ED3" w:rsidRDefault="00836FE7" w:rsidP="00836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2ED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4" w:type="pct"/>
          </w:tcPr>
          <w:p w14:paraId="360A5D64" w14:textId="40A1E158" w:rsidR="00836FE7" w:rsidRPr="005023E8" w:rsidRDefault="005023E8" w:rsidP="00EE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</w:t>
            </w:r>
            <w:r w:rsidR="00C11A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28" w:type="pct"/>
          </w:tcPr>
          <w:p w14:paraId="46ADA396" w14:textId="77777777" w:rsidR="00836FE7" w:rsidRPr="00A83A64" w:rsidRDefault="00836FE7" w:rsidP="00EE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0E699EAB" w14:textId="67BD29E4" w:rsidR="00836FE7" w:rsidRPr="00A53775" w:rsidRDefault="00A53775" w:rsidP="00EE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537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2,644</w:t>
            </w:r>
          </w:p>
        </w:tc>
        <w:tc>
          <w:tcPr>
            <w:tcW w:w="149" w:type="pct"/>
          </w:tcPr>
          <w:p w14:paraId="04F8AC30" w14:textId="77777777" w:rsidR="00836FE7" w:rsidRPr="00A83A64" w:rsidRDefault="00836FE7" w:rsidP="00EE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2F26B67" w14:textId="1774D27E" w:rsidR="00836FE7" w:rsidRPr="005023E8" w:rsidRDefault="005023E8" w:rsidP="00EE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1,588</w:t>
            </w:r>
          </w:p>
        </w:tc>
        <w:tc>
          <w:tcPr>
            <w:tcW w:w="136" w:type="pct"/>
          </w:tcPr>
          <w:p w14:paraId="390F3093" w14:textId="77777777" w:rsidR="00836FE7" w:rsidRPr="00A83A64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16C74F4C" w14:textId="35F23F25" w:rsidR="00836FE7" w:rsidRPr="00A53775" w:rsidRDefault="00A53775" w:rsidP="00A53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537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2,512</w:t>
            </w:r>
          </w:p>
        </w:tc>
      </w:tr>
      <w:tr w:rsidR="00836FE7" w:rsidRPr="00A83A64" w14:paraId="09F30640" w14:textId="77777777" w:rsidTr="00E12D0E">
        <w:tc>
          <w:tcPr>
            <w:tcW w:w="2238" w:type="pct"/>
          </w:tcPr>
          <w:p w14:paraId="770A63DB" w14:textId="77777777" w:rsidR="00836FE7" w:rsidRPr="00A83A64" w:rsidRDefault="00836FE7" w:rsidP="00836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64A5C144" w14:textId="6F8D2321" w:rsidR="00836FE7" w:rsidRPr="00A83A64" w:rsidRDefault="005023E8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</w:t>
            </w:r>
            <w:r w:rsidR="00C11A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28" w:type="pct"/>
          </w:tcPr>
          <w:p w14:paraId="45F43F85" w14:textId="77777777" w:rsidR="00836FE7" w:rsidRPr="00A83A64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4635A7C9" w14:textId="33E33364" w:rsidR="00836FE7" w:rsidRPr="00A53775" w:rsidRDefault="00A53775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537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2,685</w:t>
            </w:r>
          </w:p>
        </w:tc>
        <w:tc>
          <w:tcPr>
            <w:tcW w:w="149" w:type="pct"/>
          </w:tcPr>
          <w:p w14:paraId="13729507" w14:textId="77777777" w:rsidR="00836FE7" w:rsidRPr="00A83A64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DCBDA34" w14:textId="165034AD" w:rsidR="00836FE7" w:rsidRPr="00A83A64" w:rsidRDefault="005023E8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25,893</w:t>
            </w:r>
          </w:p>
        </w:tc>
        <w:tc>
          <w:tcPr>
            <w:tcW w:w="136" w:type="pct"/>
          </w:tcPr>
          <w:p w14:paraId="007EBA43" w14:textId="77777777" w:rsidR="00836FE7" w:rsidRPr="00A83A64" w:rsidRDefault="00836FE7" w:rsidP="00836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18BC46C1" w14:textId="4C8DC056" w:rsidR="00836FE7" w:rsidRPr="00A53775" w:rsidRDefault="00A53775" w:rsidP="007C2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537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48,180</w:t>
            </w:r>
          </w:p>
        </w:tc>
      </w:tr>
    </w:tbl>
    <w:p w14:paraId="1EB998C5" w14:textId="77777777" w:rsidR="00E076C2" w:rsidRPr="00AD797F" w:rsidRDefault="00E076C2" w:rsidP="002C5F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991"/>
        <w:gridCol w:w="267"/>
        <w:gridCol w:w="988"/>
        <w:gridCol w:w="236"/>
        <w:gridCol w:w="998"/>
        <w:gridCol w:w="236"/>
        <w:gridCol w:w="813"/>
        <w:gridCol w:w="239"/>
        <w:gridCol w:w="850"/>
        <w:gridCol w:w="236"/>
        <w:gridCol w:w="1076"/>
      </w:tblGrid>
      <w:tr w:rsidR="00E076C2" w:rsidRPr="00A83A64" w14:paraId="3787ED40" w14:textId="77777777" w:rsidTr="00E12D0E">
        <w:tc>
          <w:tcPr>
            <w:tcW w:w="2340" w:type="dxa"/>
          </w:tcPr>
          <w:p w14:paraId="51267024" w14:textId="77777777"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hanging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46" w:type="dxa"/>
            <w:gridSpan w:val="3"/>
            <w:vAlign w:val="bottom"/>
          </w:tcPr>
          <w:p w14:paraId="4AA90638" w14:textId="77777777"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516076D2" w14:textId="77777777"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48" w:type="dxa"/>
            <w:gridSpan w:val="7"/>
            <w:vAlign w:val="bottom"/>
          </w:tcPr>
          <w:p w14:paraId="7CBB4661" w14:textId="77777777"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076C2" w:rsidRPr="00A83A64" w14:paraId="67F3ED1C" w14:textId="77777777" w:rsidTr="00E12D0E">
        <w:tc>
          <w:tcPr>
            <w:tcW w:w="2340" w:type="dxa"/>
            <w:shd w:val="clear" w:color="auto" w:fill="auto"/>
          </w:tcPr>
          <w:p w14:paraId="74A58D62" w14:textId="77777777"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1" w:type="dxa"/>
            <w:vAlign w:val="bottom"/>
          </w:tcPr>
          <w:p w14:paraId="0E2DE057" w14:textId="77777777"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0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1042746" w14:textId="77777777"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0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67" w:type="dxa"/>
            <w:vAlign w:val="bottom"/>
          </w:tcPr>
          <w:p w14:paraId="67636EB6" w14:textId="77777777"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6C9B247D" w14:textId="77777777"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0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6D3D097" w14:textId="77777777"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0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56F5EA06" w14:textId="77777777"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vAlign w:val="bottom"/>
          </w:tcPr>
          <w:p w14:paraId="331FD8B9" w14:textId="77777777"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3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7CA044D" w14:textId="77777777"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3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4C13E8AC" w14:textId="77777777"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3" w:type="dxa"/>
            <w:vAlign w:val="bottom"/>
          </w:tcPr>
          <w:p w14:paraId="32D1DB23" w14:textId="77777777"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37D0A096" w14:textId="77777777"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14:paraId="59AD7049" w14:textId="6F0D7EC9" w:rsidR="00E076C2" w:rsidRPr="00A83A64" w:rsidRDefault="00E076C2" w:rsidP="00055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DB97988" w14:textId="77777777"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7F784E83" w14:textId="77777777"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9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568FE63" w14:textId="77777777"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9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E076C2" w:rsidRPr="00A83A64" w14:paraId="0A323438" w14:textId="77777777" w:rsidTr="00E12D0E">
        <w:tc>
          <w:tcPr>
            <w:tcW w:w="2340" w:type="dxa"/>
            <w:vAlign w:val="bottom"/>
          </w:tcPr>
          <w:p w14:paraId="13DC4083" w14:textId="5BF2C460" w:rsidR="00E076C2" w:rsidRPr="00A83A64" w:rsidRDefault="00B913E4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300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991" w:type="dxa"/>
            <w:vAlign w:val="bottom"/>
          </w:tcPr>
          <w:p w14:paraId="03A3A64E" w14:textId="77777777" w:rsidR="00E076C2" w:rsidRPr="00A83A64" w:rsidRDefault="005E4E3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7" w:type="dxa"/>
            <w:vAlign w:val="bottom"/>
          </w:tcPr>
          <w:p w14:paraId="382FA11A" w14:textId="77777777"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16444714" w14:textId="77777777" w:rsidR="00E076C2" w:rsidRPr="00A83A64" w:rsidRDefault="005E4E3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54677B91" w14:textId="77777777"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vAlign w:val="bottom"/>
          </w:tcPr>
          <w:p w14:paraId="20FC5773" w14:textId="77777777" w:rsidR="00E076C2" w:rsidRPr="00A83A64" w:rsidRDefault="005E4E3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0BB38E3A" w14:textId="77777777"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3" w:type="dxa"/>
            <w:vAlign w:val="bottom"/>
          </w:tcPr>
          <w:p w14:paraId="02640A6F" w14:textId="77777777"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52F1031D" w14:textId="77777777"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14:paraId="0311519F" w14:textId="05DC49F2" w:rsidR="00E076C2" w:rsidRPr="00A83A64" w:rsidRDefault="000C6A60" w:rsidP="00055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4A750253" w14:textId="77777777"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05E70186" w14:textId="77777777" w:rsidR="00E076C2" w:rsidRPr="00A83A64" w:rsidRDefault="005E4E3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30001" w:rsidRPr="00A83A64" w14:paraId="628F2319" w14:textId="77777777" w:rsidTr="00E12D0E">
        <w:tc>
          <w:tcPr>
            <w:tcW w:w="2340" w:type="dxa"/>
          </w:tcPr>
          <w:p w14:paraId="430A0735" w14:textId="0C816B01" w:rsidR="00B30001" w:rsidRPr="00A83A64" w:rsidRDefault="00B30001" w:rsidP="002C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6" w:type="dxa"/>
            <w:gridSpan w:val="3"/>
          </w:tcPr>
          <w:p w14:paraId="72C3654D" w14:textId="67AE6C0B" w:rsidR="00B30001" w:rsidRPr="00A83A64" w:rsidRDefault="00B30001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4D122E23" w14:textId="77777777" w:rsidR="00B30001" w:rsidRPr="00A83A64" w:rsidRDefault="00B30001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48" w:type="dxa"/>
            <w:gridSpan w:val="7"/>
          </w:tcPr>
          <w:p w14:paraId="4D80D599" w14:textId="77777777" w:rsidR="00B30001" w:rsidRPr="00A83A64" w:rsidRDefault="00B30001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0001" w:rsidRPr="00A83A64" w14:paraId="5B8C43BC" w14:textId="77777777" w:rsidTr="00E12D0E">
        <w:tc>
          <w:tcPr>
            <w:tcW w:w="2340" w:type="dxa"/>
          </w:tcPr>
          <w:p w14:paraId="28E4D24C" w14:textId="77777777" w:rsidR="00B30001" w:rsidRPr="00362ED3" w:rsidRDefault="00B30001" w:rsidP="00B3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2ED3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1" w:type="dxa"/>
          </w:tcPr>
          <w:p w14:paraId="6D646E92" w14:textId="2B700F07" w:rsidR="00B30001" w:rsidRPr="00807A06" w:rsidRDefault="00AC191E" w:rsidP="004A0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913E4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267" w:type="dxa"/>
          </w:tcPr>
          <w:p w14:paraId="40F2C363" w14:textId="77777777" w:rsidR="00B30001" w:rsidRPr="00807A06" w:rsidRDefault="00B30001" w:rsidP="00B3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3C3E799E" w14:textId="42E45D07" w:rsidR="00B30001" w:rsidRPr="00807A06" w:rsidRDefault="00AC191E" w:rsidP="00B3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913E4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236" w:type="dxa"/>
          </w:tcPr>
          <w:p w14:paraId="43CC7545" w14:textId="77777777" w:rsidR="00B30001" w:rsidRPr="00807A06" w:rsidRDefault="00B30001" w:rsidP="00B3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15BBADDD" w14:textId="26381792" w:rsidR="00B30001" w:rsidRPr="00807A06" w:rsidRDefault="00B30001" w:rsidP="00B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8,570</w:t>
            </w:r>
          </w:p>
        </w:tc>
        <w:tc>
          <w:tcPr>
            <w:tcW w:w="236" w:type="dxa"/>
          </w:tcPr>
          <w:p w14:paraId="5C09A9EF" w14:textId="77777777" w:rsidR="00B30001" w:rsidRPr="00807A06" w:rsidRDefault="00B30001" w:rsidP="00B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79C92DEE" w14:textId="43411A56" w:rsidR="00B30001" w:rsidRPr="004A0A1A" w:rsidRDefault="00AC191E" w:rsidP="004A0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35F40A2F" w14:textId="77777777" w:rsidR="00B30001" w:rsidRPr="00807A06" w:rsidRDefault="00B30001" w:rsidP="00B3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E377753" w14:textId="45264273" w:rsidR="00B30001" w:rsidRPr="00A83A64" w:rsidRDefault="00AC191E" w:rsidP="00AC1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0E9AB94" w14:textId="77777777" w:rsidR="00B30001" w:rsidRPr="00807A06" w:rsidRDefault="00B30001" w:rsidP="00B3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7F68337D" w14:textId="2D43FBAB" w:rsidR="00B30001" w:rsidRPr="00807A06" w:rsidRDefault="00B30001" w:rsidP="00B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8,570</w:t>
            </w:r>
          </w:p>
        </w:tc>
      </w:tr>
      <w:tr w:rsidR="00B30001" w:rsidRPr="00A83A64" w14:paraId="600A0C9D" w14:textId="77777777" w:rsidTr="00E12D0E">
        <w:tc>
          <w:tcPr>
            <w:tcW w:w="2340" w:type="dxa"/>
          </w:tcPr>
          <w:p w14:paraId="2F0F70EB" w14:textId="77777777" w:rsidR="00B30001" w:rsidRPr="00807A06" w:rsidRDefault="00B30001" w:rsidP="00B3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7A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1" w:type="dxa"/>
          </w:tcPr>
          <w:p w14:paraId="7E6BB73E" w14:textId="77777777" w:rsidR="00B30001" w:rsidRPr="00807A06" w:rsidRDefault="00B30001" w:rsidP="00B3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0561B77E" w14:textId="77777777" w:rsidR="00B30001" w:rsidRPr="00807A06" w:rsidRDefault="00B30001" w:rsidP="00B3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10C91AE4" w14:textId="77777777" w:rsidR="00B30001" w:rsidRPr="00807A06" w:rsidRDefault="00B30001" w:rsidP="00B3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196690" w14:textId="77777777" w:rsidR="00B30001" w:rsidRPr="00807A06" w:rsidRDefault="00B30001" w:rsidP="00B3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7F804B98" w14:textId="241A9089" w:rsidR="00B30001" w:rsidRPr="00807A06" w:rsidRDefault="00B30001" w:rsidP="00B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8,570</w:t>
            </w:r>
          </w:p>
        </w:tc>
        <w:tc>
          <w:tcPr>
            <w:tcW w:w="236" w:type="dxa"/>
          </w:tcPr>
          <w:p w14:paraId="77E109A4" w14:textId="77777777" w:rsidR="00B30001" w:rsidRPr="00807A06" w:rsidRDefault="00B30001" w:rsidP="00B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0F3BC980" w14:textId="5EC1487E" w:rsidR="00B30001" w:rsidRPr="00AC191E" w:rsidRDefault="00AC191E" w:rsidP="004A0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19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03ADDCCA" w14:textId="77777777" w:rsidR="00B30001" w:rsidRPr="00AC191E" w:rsidRDefault="00B30001" w:rsidP="00B3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3FFBE815" w14:textId="67D00397" w:rsidR="00B30001" w:rsidRPr="00AC191E" w:rsidRDefault="00AC191E" w:rsidP="00AC1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C19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E033808" w14:textId="77777777" w:rsidR="00B30001" w:rsidRPr="00807A06" w:rsidRDefault="00B30001" w:rsidP="00B3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1C8972E9" w14:textId="7646964D" w:rsidR="00B30001" w:rsidRPr="00807A06" w:rsidRDefault="00B30001" w:rsidP="00B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8,570</w:t>
            </w:r>
          </w:p>
        </w:tc>
      </w:tr>
    </w:tbl>
    <w:p w14:paraId="29BAFD1E" w14:textId="5097A367" w:rsidR="00362ED3" w:rsidRDefault="00362ED3" w:rsidP="007900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Style w:val="TableGrid"/>
        <w:tblW w:w="926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989"/>
        <w:gridCol w:w="267"/>
        <w:gridCol w:w="988"/>
        <w:gridCol w:w="236"/>
        <w:gridCol w:w="998"/>
        <w:gridCol w:w="236"/>
        <w:gridCol w:w="813"/>
        <w:gridCol w:w="239"/>
        <w:gridCol w:w="850"/>
        <w:gridCol w:w="236"/>
        <w:gridCol w:w="1075"/>
      </w:tblGrid>
      <w:tr w:rsidR="00C229E6" w:rsidRPr="00A83A64" w14:paraId="052CD9EC" w14:textId="77777777" w:rsidTr="00E12D0E">
        <w:tc>
          <w:tcPr>
            <w:tcW w:w="2340" w:type="dxa"/>
          </w:tcPr>
          <w:p w14:paraId="3999B0F0" w14:textId="77777777" w:rsidR="00C229E6" w:rsidRPr="00A83A64" w:rsidRDefault="00C229E6" w:rsidP="00F62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hanging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44" w:type="dxa"/>
            <w:gridSpan w:val="3"/>
            <w:vAlign w:val="bottom"/>
          </w:tcPr>
          <w:p w14:paraId="5825B5A3" w14:textId="77777777" w:rsidR="00C229E6" w:rsidRPr="00A83A64" w:rsidRDefault="00C229E6" w:rsidP="00F62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39B60EE0" w14:textId="77777777" w:rsidR="00C229E6" w:rsidRPr="00A83A64" w:rsidRDefault="00C229E6" w:rsidP="00F62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47" w:type="dxa"/>
            <w:gridSpan w:val="7"/>
            <w:vAlign w:val="bottom"/>
          </w:tcPr>
          <w:p w14:paraId="186566FE" w14:textId="71331D8D" w:rsidR="00C229E6" w:rsidRPr="00A83A64" w:rsidRDefault="00C229E6" w:rsidP="00F62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C229E6" w:rsidRPr="00A83A64" w14:paraId="138DE692" w14:textId="77777777" w:rsidTr="00E12D0E">
        <w:tc>
          <w:tcPr>
            <w:tcW w:w="2340" w:type="dxa"/>
            <w:shd w:val="clear" w:color="auto" w:fill="auto"/>
          </w:tcPr>
          <w:p w14:paraId="24B0D654" w14:textId="77777777" w:rsidR="00C229E6" w:rsidRPr="00A83A64" w:rsidRDefault="00C229E6" w:rsidP="00F62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9" w:type="dxa"/>
            <w:vAlign w:val="bottom"/>
          </w:tcPr>
          <w:p w14:paraId="2F1B12B5" w14:textId="77777777" w:rsidR="00C229E6" w:rsidRPr="00A83A64" w:rsidRDefault="00C229E6" w:rsidP="00F62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0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CA97A74" w14:textId="77777777" w:rsidR="00C229E6" w:rsidRPr="00A83A64" w:rsidRDefault="00C229E6" w:rsidP="00F62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0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67" w:type="dxa"/>
            <w:vAlign w:val="bottom"/>
          </w:tcPr>
          <w:p w14:paraId="4CCB7FAB" w14:textId="77777777" w:rsidR="00C229E6" w:rsidRPr="00A83A64" w:rsidRDefault="00C229E6" w:rsidP="00F62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35EDA08F" w14:textId="77777777" w:rsidR="00C229E6" w:rsidRPr="00A83A64" w:rsidRDefault="00C229E6" w:rsidP="00F62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0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83554D4" w14:textId="77777777" w:rsidR="00C229E6" w:rsidRPr="00A83A64" w:rsidRDefault="00C229E6" w:rsidP="00F62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0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310442C6" w14:textId="77777777" w:rsidR="00C229E6" w:rsidRPr="00A83A64" w:rsidRDefault="00C229E6" w:rsidP="00F62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vAlign w:val="bottom"/>
          </w:tcPr>
          <w:p w14:paraId="0B828637" w14:textId="77777777" w:rsidR="00C229E6" w:rsidRPr="00A83A64" w:rsidRDefault="00C229E6" w:rsidP="00F62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3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963AF1E" w14:textId="77777777" w:rsidR="00C229E6" w:rsidRPr="00A83A64" w:rsidRDefault="00C229E6" w:rsidP="00F62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3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7041E225" w14:textId="77777777" w:rsidR="00C229E6" w:rsidRPr="00A83A64" w:rsidRDefault="00C229E6" w:rsidP="00F62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3" w:type="dxa"/>
            <w:vAlign w:val="bottom"/>
          </w:tcPr>
          <w:p w14:paraId="2A8D93E3" w14:textId="77777777" w:rsidR="00C229E6" w:rsidRPr="00A83A64" w:rsidRDefault="00C229E6" w:rsidP="00F62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146F3B6B" w14:textId="77777777" w:rsidR="00C229E6" w:rsidRPr="00A83A64" w:rsidRDefault="00C229E6" w:rsidP="00F62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14:paraId="0A472415" w14:textId="05D0F4E4" w:rsidR="00C229E6" w:rsidRPr="00A83A64" w:rsidRDefault="00C229E6" w:rsidP="00F62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63FF38C" w14:textId="77777777" w:rsidR="00C229E6" w:rsidRPr="00A83A64" w:rsidRDefault="00C229E6" w:rsidP="00F62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3E6F2B5C" w14:textId="77777777" w:rsidR="00C229E6" w:rsidRPr="00A83A64" w:rsidRDefault="00C229E6" w:rsidP="00F62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9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9DF38AB" w14:textId="77777777" w:rsidR="00C229E6" w:rsidRPr="00A83A64" w:rsidRDefault="00C229E6" w:rsidP="00F62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9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C229E6" w:rsidRPr="00A83A64" w14:paraId="4D51317D" w14:textId="77777777" w:rsidTr="00E12D0E">
        <w:tc>
          <w:tcPr>
            <w:tcW w:w="2340" w:type="dxa"/>
            <w:vAlign w:val="bottom"/>
          </w:tcPr>
          <w:p w14:paraId="45D31879" w14:textId="7E30BAF7" w:rsidR="00C229E6" w:rsidRPr="00A83A64" w:rsidRDefault="00B913E4" w:rsidP="00F62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989" w:type="dxa"/>
            <w:vAlign w:val="bottom"/>
          </w:tcPr>
          <w:p w14:paraId="4E5EC4F4" w14:textId="77777777" w:rsidR="00C229E6" w:rsidRPr="00A83A64" w:rsidRDefault="00C229E6" w:rsidP="00F62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7" w:type="dxa"/>
            <w:vAlign w:val="bottom"/>
          </w:tcPr>
          <w:p w14:paraId="24B6AD2B" w14:textId="77777777" w:rsidR="00C229E6" w:rsidRPr="00A83A64" w:rsidRDefault="00C229E6" w:rsidP="00F62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0F1E0D03" w14:textId="77777777" w:rsidR="00C229E6" w:rsidRPr="00A83A64" w:rsidRDefault="00C229E6" w:rsidP="00F62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0EE5DD05" w14:textId="77777777" w:rsidR="00C229E6" w:rsidRPr="00A83A64" w:rsidRDefault="00C229E6" w:rsidP="00F62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vAlign w:val="bottom"/>
          </w:tcPr>
          <w:p w14:paraId="235CD3BF" w14:textId="77777777" w:rsidR="00C229E6" w:rsidRPr="00A83A64" w:rsidRDefault="00C229E6" w:rsidP="00F62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3B341271" w14:textId="77777777" w:rsidR="00C229E6" w:rsidRPr="00A83A64" w:rsidRDefault="00C229E6" w:rsidP="00F62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3" w:type="dxa"/>
            <w:vAlign w:val="bottom"/>
          </w:tcPr>
          <w:p w14:paraId="57B43A89" w14:textId="77777777" w:rsidR="00C229E6" w:rsidRPr="00A83A64" w:rsidRDefault="00C229E6" w:rsidP="00F62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38369088" w14:textId="77777777" w:rsidR="00C229E6" w:rsidRPr="00A83A64" w:rsidRDefault="00C229E6" w:rsidP="00F62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14:paraId="2053876D" w14:textId="068DB7CD" w:rsidR="00C229E6" w:rsidRPr="00A83A64" w:rsidRDefault="000C6A60" w:rsidP="00F62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3F7F2828" w14:textId="77777777" w:rsidR="00C229E6" w:rsidRPr="00A83A64" w:rsidRDefault="00C229E6" w:rsidP="00F62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C344BEB" w14:textId="77777777" w:rsidR="00C229E6" w:rsidRPr="00A83A64" w:rsidRDefault="00C229E6" w:rsidP="00F62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229E6" w:rsidRPr="00A83A64" w14:paraId="6F77B75B" w14:textId="77777777" w:rsidTr="00E12D0E">
        <w:tc>
          <w:tcPr>
            <w:tcW w:w="2340" w:type="dxa"/>
          </w:tcPr>
          <w:p w14:paraId="3EE46E50" w14:textId="35183EDF" w:rsidR="00C229E6" w:rsidRPr="00A83A64" w:rsidRDefault="00C229E6" w:rsidP="00F62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4" w:type="dxa"/>
            <w:gridSpan w:val="3"/>
          </w:tcPr>
          <w:p w14:paraId="5C68CE19" w14:textId="77777777" w:rsidR="00C229E6" w:rsidRPr="00A83A64" w:rsidRDefault="00C229E6" w:rsidP="00F62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3BB78985" w14:textId="77777777" w:rsidR="00C229E6" w:rsidRPr="00A83A64" w:rsidRDefault="00C229E6" w:rsidP="00F62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47" w:type="dxa"/>
            <w:gridSpan w:val="7"/>
          </w:tcPr>
          <w:p w14:paraId="0B239780" w14:textId="77777777" w:rsidR="00C229E6" w:rsidRPr="00A83A64" w:rsidRDefault="00C229E6" w:rsidP="00F62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0001" w:rsidRPr="00A83A64" w14:paraId="0C9821F8" w14:textId="77777777" w:rsidTr="00E12D0E">
        <w:tc>
          <w:tcPr>
            <w:tcW w:w="2340" w:type="dxa"/>
          </w:tcPr>
          <w:p w14:paraId="5EC1FE31" w14:textId="14AC7E6C" w:rsidR="00B30001" w:rsidRPr="00362ED3" w:rsidRDefault="00B30001" w:rsidP="00B3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9" w:type="dxa"/>
          </w:tcPr>
          <w:p w14:paraId="53417970" w14:textId="31881916" w:rsidR="00B30001" w:rsidRPr="00A83A64" w:rsidRDefault="00B30001" w:rsidP="004A0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2.15</w:t>
            </w:r>
          </w:p>
        </w:tc>
        <w:tc>
          <w:tcPr>
            <w:tcW w:w="267" w:type="dxa"/>
          </w:tcPr>
          <w:p w14:paraId="11DC9D26" w14:textId="77777777" w:rsidR="00B30001" w:rsidRPr="00A83A64" w:rsidRDefault="00B30001" w:rsidP="00B3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57857E04" w14:textId="36F800B0" w:rsidR="00B30001" w:rsidRPr="00A83A64" w:rsidRDefault="00B30001" w:rsidP="004A0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2.15</w:t>
            </w:r>
          </w:p>
        </w:tc>
        <w:tc>
          <w:tcPr>
            <w:tcW w:w="236" w:type="dxa"/>
          </w:tcPr>
          <w:p w14:paraId="374036AC" w14:textId="77777777" w:rsidR="00B30001" w:rsidRPr="00A83A64" w:rsidRDefault="00B30001" w:rsidP="00B3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357E2872" w14:textId="5C12D40D" w:rsidR="00B30001" w:rsidRPr="00A83A64" w:rsidRDefault="00B30001" w:rsidP="001D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D45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28,000</w:t>
            </w:r>
          </w:p>
        </w:tc>
        <w:tc>
          <w:tcPr>
            <w:tcW w:w="236" w:type="dxa"/>
          </w:tcPr>
          <w:p w14:paraId="43E26D96" w14:textId="77777777" w:rsidR="00B30001" w:rsidRPr="00A83A64" w:rsidRDefault="00B30001" w:rsidP="00B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3" w:type="dxa"/>
          </w:tcPr>
          <w:p w14:paraId="6092FAF7" w14:textId="595DEED5" w:rsidR="00B30001" w:rsidRPr="00A83A64" w:rsidRDefault="00B30001" w:rsidP="00B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01B2D004" w14:textId="77777777" w:rsidR="00B30001" w:rsidRPr="00A83A64" w:rsidRDefault="00B30001" w:rsidP="00B3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43E2EDB6" w14:textId="03A041BE" w:rsidR="00B30001" w:rsidRPr="00770F90" w:rsidRDefault="00B30001" w:rsidP="00770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0F90">
              <w:rPr>
                <w:rFonts w:asciiTheme="majorBidi" w:hAnsiTheme="majorBidi" w:cstheme="majorBidi"/>
                <w:sz w:val="30"/>
                <w:szCs w:val="30"/>
              </w:rPr>
              <w:t>(3,</w:t>
            </w:r>
            <w:r w:rsidRPr="00770F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770F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3C64B2A" w14:textId="77777777" w:rsidR="00B30001" w:rsidRPr="00770F90" w:rsidRDefault="00B30001" w:rsidP="00770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93E7841" w14:textId="3606B9C4" w:rsidR="00B30001" w:rsidRPr="00A83A64" w:rsidRDefault="00B30001" w:rsidP="004A0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25,000</w:t>
            </w:r>
          </w:p>
        </w:tc>
      </w:tr>
      <w:tr w:rsidR="00AC191E" w:rsidRPr="00A83A64" w14:paraId="2C18F49C" w14:textId="77777777" w:rsidTr="00E12D0E">
        <w:tc>
          <w:tcPr>
            <w:tcW w:w="2340" w:type="dxa"/>
          </w:tcPr>
          <w:p w14:paraId="435BDE17" w14:textId="77777777" w:rsidR="00AC191E" w:rsidRPr="00362ED3" w:rsidRDefault="00AC191E" w:rsidP="00AC1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2ED3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89" w:type="dxa"/>
          </w:tcPr>
          <w:p w14:paraId="3663FEA2" w14:textId="03854A2B" w:rsidR="00AC191E" w:rsidRPr="00807A06" w:rsidRDefault="00AC191E" w:rsidP="00AC1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913E4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267" w:type="dxa"/>
          </w:tcPr>
          <w:p w14:paraId="352C645E" w14:textId="77777777" w:rsidR="00AC191E" w:rsidRPr="00807A06" w:rsidRDefault="00AC191E" w:rsidP="00AC1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031349FC" w14:textId="342F31A3" w:rsidR="00AC191E" w:rsidRPr="00807A06" w:rsidRDefault="00AC191E" w:rsidP="00AC1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913E4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236" w:type="dxa"/>
          </w:tcPr>
          <w:p w14:paraId="160A083D" w14:textId="77777777" w:rsidR="00AC191E" w:rsidRPr="00807A06" w:rsidRDefault="00AC191E" w:rsidP="00AC1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19EACEC7" w14:textId="6EBB9E26" w:rsidR="00AC191E" w:rsidRPr="00807A06" w:rsidRDefault="00AC191E" w:rsidP="00AC1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8,570</w:t>
            </w:r>
          </w:p>
        </w:tc>
        <w:tc>
          <w:tcPr>
            <w:tcW w:w="236" w:type="dxa"/>
          </w:tcPr>
          <w:p w14:paraId="600B5EC4" w14:textId="77777777" w:rsidR="00AC191E" w:rsidRPr="00807A06" w:rsidRDefault="00AC191E" w:rsidP="00AC1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2F3F6111" w14:textId="14C8F621" w:rsidR="00AC191E" w:rsidRPr="004A0A1A" w:rsidRDefault="00AC191E" w:rsidP="00AC1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27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2D7B972D" w14:textId="77777777" w:rsidR="00AC191E" w:rsidRPr="00807A06" w:rsidRDefault="00AC191E" w:rsidP="00AC1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963768E" w14:textId="22A3292E" w:rsidR="00AC191E" w:rsidRPr="00A83A64" w:rsidRDefault="00AC191E" w:rsidP="00AC1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C82449" w14:textId="77777777" w:rsidR="00AC191E" w:rsidRPr="00807A06" w:rsidRDefault="00AC191E" w:rsidP="00AC1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54250AB7" w14:textId="33A1DC41" w:rsidR="00AC191E" w:rsidRPr="00807A06" w:rsidRDefault="00AC191E" w:rsidP="00AC1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8,570</w:t>
            </w:r>
          </w:p>
        </w:tc>
      </w:tr>
      <w:tr w:rsidR="00B30001" w:rsidRPr="00A83A64" w14:paraId="54BE4340" w14:textId="77777777" w:rsidTr="00E12D0E">
        <w:tc>
          <w:tcPr>
            <w:tcW w:w="2340" w:type="dxa"/>
          </w:tcPr>
          <w:p w14:paraId="546CCE40" w14:textId="77777777" w:rsidR="00B30001" w:rsidRPr="00807A06" w:rsidRDefault="00B30001" w:rsidP="00B3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7A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</w:tcPr>
          <w:p w14:paraId="6D315553" w14:textId="77777777" w:rsidR="00B30001" w:rsidRPr="00807A06" w:rsidRDefault="00B30001" w:rsidP="00B3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18A33675" w14:textId="77777777" w:rsidR="00B30001" w:rsidRPr="00807A06" w:rsidRDefault="00B30001" w:rsidP="00B3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486CF029" w14:textId="77777777" w:rsidR="00B30001" w:rsidRPr="00807A06" w:rsidRDefault="00B30001" w:rsidP="00B3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461D94" w14:textId="77777777" w:rsidR="00B30001" w:rsidRPr="00807A06" w:rsidRDefault="00B30001" w:rsidP="00B3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1AE97196" w14:textId="638B663A" w:rsidR="00B30001" w:rsidRPr="001D4543" w:rsidRDefault="00B30001" w:rsidP="00B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D45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36,570</w:t>
            </w:r>
          </w:p>
        </w:tc>
        <w:tc>
          <w:tcPr>
            <w:tcW w:w="236" w:type="dxa"/>
          </w:tcPr>
          <w:p w14:paraId="08B75186" w14:textId="77777777" w:rsidR="00B30001" w:rsidRPr="00807A06" w:rsidRDefault="00B30001" w:rsidP="00B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7BBF46D6" w14:textId="685858BE" w:rsidR="00B30001" w:rsidRPr="004A0A1A" w:rsidRDefault="00B30001" w:rsidP="004A0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0A1A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AC19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40D72AE" w14:textId="77777777" w:rsidR="00B30001" w:rsidRPr="00807A06" w:rsidRDefault="00B30001" w:rsidP="00B3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42F56FA0" w14:textId="56B21598" w:rsidR="00B30001" w:rsidRPr="00807A06" w:rsidRDefault="00B30001" w:rsidP="00B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(3,000)</w:t>
            </w:r>
          </w:p>
        </w:tc>
        <w:tc>
          <w:tcPr>
            <w:tcW w:w="236" w:type="dxa"/>
          </w:tcPr>
          <w:p w14:paraId="5CC8350D" w14:textId="77777777" w:rsidR="00B30001" w:rsidRPr="00807A06" w:rsidRDefault="00B30001" w:rsidP="00B3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07A80B18" w14:textId="08F33DDE" w:rsidR="00B30001" w:rsidRPr="00807A06" w:rsidRDefault="00B30001" w:rsidP="00B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33,570</w:t>
            </w:r>
          </w:p>
        </w:tc>
      </w:tr>
    </w:tbl>
    <w:p w14:paraId="5BCC46CA" w14:textId="02CEA0B3" w:rsidR="007C22BC" w:rsidRDefault="007C22BC" w:rsidP="007900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tbl>
      <w:tblPr>
        <w:tblW w:w="92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65"/>
        <w:gridCol w:w="287"/>
        <w:gridCol w:w="1081"/>
        <w:gridCol w:w="278"/>
        <w:gridCol w:w="1079"/>
        <w:gridCol w:w="252"/>
        <w:gridCol w:w="1076"/>
      </w:tblGrid>
      <w:tr w:rsidR="00092E16" w:rsidRPr="00A83A64" w14:paraId="11C0DFDE" w14:textId="77777777" w:rsidTr="00E12D0E">
        <w:tc>
          <w:tcPr>
            <w:tcW w:w="2236" w:type="pct"/>
          </w:tcPr>
          <w:p w14:paraId="058D36F4" w14:textId="77777777" w:rsidR="00092E16" w:rsidRPr="00A83A64" w:rsidRDefault="00092E16" w:rsidP="0057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313" w:type="pct"/>
            <w:gridSpan w:val="3"/>
          </w:tcPr>
          <w:p w14:paraId="1581D3F5" w14:textId="77777777" w:rsidR="00092E16" w:rsidRPr="00A83A64" w:rsidRDefault="00092E16" w:rsidP="00572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0" w:type="pct"/>
          </w:tcPr>
          <w:p w14:paraId="30AD2304" w14:textId="77777777" w:rsidR="00092E16" w:rsidRPr="00A83A64" w:rsidRDefault="00092E16" w:rsidP="00572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14:paraId="7D250F17" w14:textId="77777777" w:rsidR="00092E16" w:rsidRPr="00A83A64" w:rsidRDefault="00092E16" w:rsidP="00572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70803" w:rsidRPr="00A83A64" w14:paraId="341C852B" w14:textId="77777777" w:rsidTr="00E12D0E">
        <w:tc>
          <w:tcPr>
            <w:tcW w:w="2236" w:type="pct"/>
          </w:tcPr>
          <w:p w14:paraId="2F58FA87" w14:textId="77777777"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038FCD56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55" w:type="pct"/>
          </w:tcPr>
          <w:p w14:paraId="3EC509E0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818A19B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50" w:type="pct"/>
          </w:tcPr>
          <w:p w14:paraId="53FC78DF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7B5DA62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6" w:type="pct"/>
          </w:tcPr>
          <w:p w14:paraId="36878D23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93E3FA6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70803" w:rsidRPr="00A83A64" w14:paraId="23FC6F9D" w14:textId="77777777" w:rsidTr="00E12D0E">
        <w:tc>
          <w:tcPr>
            <w:tcW w:w="2236" w:type="pct"/>
          </w:tcPr>
          <w:p w14:paraId="452D8F7F" w14:textId="77777777" w:rsidR="00470803" w:rsidRPr="00A83A64" w:rsidRDefault="00F05467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5" w:type="pct"/>
          </w:tcPr>
          <w:p w14:paraId="7FE6E2E9" w14:textId="77777777" w:rsidR="00470803" w:rsidRPr="009C797F" w:rsidRDefault="009C797F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5" w:type="pct"/>
          </w:tcPr>
          <w:p w14:paraId="579BF470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4FD46D4" w14:textId="77777777" w:rsidR="00470803" w:rsidRPr="009C797F" w:rsidRDefault="009C797F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0" w:type="pct"/>
          </w:tcPr>
          <w:p w14:paraId="5392FA32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8953F6F" w14:textId="77777777" w:rsidR="00470803" w:rsidRPr="009C797F" w:rsidRDefault="009C797F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6" w:type="pct"/>
          </w:tcPr>
          <w:p w14:paraId="20AF550D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15E9165" w14:textId="77777777" w:rsidR="00470803" w:rsidRPr="009C797F" w:rsidRDefault="009C797F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470803" w:rsidRPr="00A83A64" w14:paraId="15F1DAAB" w14:textId="77777777" w:rsidTr="00E12D0E">
        <w:tc>
          <w:tcPr>
            <w:tcW w:w="2236" w:type="pct"/>
          </w:tcPr>
          <w:p w14:paraId="26529C0D" w14:textId="77777777"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4" w:type="pct"/>
            <w:gridSpan w:val="7"/>
          </w:tcPr>
          <w:p w14:paraId="4A395EAC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5C21" w:rsidRPr="00A83A64" w14:paraId="47DB6D89" w14:textId="77777777" w:rsidTr="00E12D0E">
        <w:tc>
          <w:tcPr>
            <w:tcW w:w="2236" w:type="pct"/>
          </w:tcPr>
          <w:p w14:paraId="2DD97F14" w14:textId="77777777" w:rsidR="002D5C21" w:rsidRPr="00362ED3" w:rsidRDefault="002D5C21" w:rsidP="002D5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2ED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5" w:type="pct"/>
          </w:tcPr>
          <w:p w14:paraId="0BECDEF6" w14:textId="78A1AFF5" w:rsidR="002D5C21" w:rsidRPr="00A83A64" w:rsidRDefault="002D5C21" w:rsidP="002D5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5C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74</w:t>
            </w:r>
          </w:p>
        </w:tc>
        <w:tc>
          <w:tcPr>
            <w:tcW w:w="155" w:type="pct"/>
          </w:tcPr>
          <w:p w14:paraId="19323BCA" w14:textId="77777777" w:rsidR="002D5C21" w:rsidRPr="00A83A64" w:rsidRDefault="002D5C21" w:rsidP="002D5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72C859B" w14:textId="03D763C1" w:rsidR="002D5C21" w:rsidRPr="00A83A64" w:rsidRDefault="002D5C21" w:rsidP="002D5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E1270">
              <w:rPr>
                <w:rFonts w:asciiTheme="majorBidi" w:hAnsiTheme="majorBidi"/>
                <w:sz w:val="30"/>
                <w:szCs w:val="30"/>
                <w:cs/>
              </w:rPr>
              <w:t>138</w:t>
            </w:r>
          </w:p>
        </w:tc>
        <w:tc>
          <w:tcPr>
            <w:tcW w:w="150" w:type="pct"/>
          </w:tcPr>
          <w:p w14:paraId="420E6140" w14:textId="77777777" w:rsidR="002D5C21" w:rsidRPr="00A83A64" w:rsidRDefault="002D5C21" w:rsidP="002D5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CB5BB34" w14:textId="22671A0C" w:rsidR="002D5C21" w:rsidRPr="00093CC2" w:rsidRDefault="002D5C21" w:rsidP="00093C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  <w:r w:rsidRPr="00093CC2">
              <w:rPr>
                <w:rFonts w:asciiTheme="majorBidi" w:hAnsiTheme="majorBidi"/>
                <w:sz w:val="30"/>
                <w:szCs w:val="30"/>
              </w:rPr>
              <w:t xml:space="preserve"> 74</w:t>
            </w:r>
          </w:p>
        </w:tc>
        <w:tc>
          <w:tcPr>
            <w:tcW w:w="136" w:type="pct"/>
          </w:tcPr>
          <w:p w14:paraId="22DB8366" w14:textId="77777777" w:rsidR="002D5C21" w:rsidRPr="00A83A64" w:rsidRDefault="002D5C21" w:rsidP="002D5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A4C9ACC" w14:textId="1F8D90FC" w:rsidR="002D5C21" w:rsidRPr="00A83A64" w:rsidRDefault="002D5C21" w:rsidP="002D5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E1270">
              <w:rPr>
                <w:rFonts w:asciiTheme="majorBidi" w:hAnsiTheme="majorBidi"/>
                <w:sz w:val="30"/>
                <w:szCs w:val="30"/>
                <w:cs/>
              </w:rPr>
              <w:t>138</w:t>
            </w:r>
          </w:p>
        </w:tc>
      </w:tr>
      <w:tr w:rsidR="002D5C21" w:rsidRPr="00A83A64" w14:paraId="666E3375" w14:textId="77777777" w:rsidTr="00E12D0E">
        <w:tc>
          <w:tcPr>
            <w:tcW w:w="2236" w:type="pct"/>
          </w:tcPr>
          <w:p w14:paraId="4E3FAA4F" w14:textId="77777777" w:rsidR="002D5C21" w:rsidRPr="00362ED3" w:rsidRDefault="002D5C21" w:rsidP="002D5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2ED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5" w:type="pct"/>
          </w:tcPr>
          <w:p w14:paraId="7B7565F2" w14:textId="3850131C" w:rsidR="002D5C21" w:rsidRPr="00A83A64" w:rsidRDefault="002D5C21" w:rsidP="002D5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D5C21">
              <w:rPr>
                <w:rFonts w:asciiTheme="majorBidi" w:hAnsiTheme="majorBidi" w:cstheme="majorBidi"/>
                <w:sz w:val="30"/>
                <w:szCs w:val="30"/>
              </w:rPr>
              <w:t>25,411</w:t>
            </w:r>
          </w:p>
        </w:tc>
        <w:tc>
          <w:tcPr>
            <w:tcW w:w="155" w:type="pct"/>
          </w:tcPr>
          <w:p w14:paraId="61D4FF88" w14:textId="77777777" w:rsidR="002D5C21" w:rsidRPr="00A83A64" w:rsidRDefault="002D5C21" w:rsidP="002D5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35BDFBE" w14:textId="6696272E" w:rsidR="002D5C21" w:rsidRPr="00A83A64" w:rsidRDefault="002D5C21" w:rsidP="002D5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E1270">
              <w:rPr>
                <w:rFonts w:asciiTheme="majorBidi" w:hAnsiTheme="majorBidi"/>
                <w:sz w:val="30"/>
                <w:szCs w:val="30"/>
                <w:cs/>
              </w:rPr>
              <w:t>22</w:t>
            </w:r>
            <w:r w:rsidRPr="009E12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1270">
              <w:rPr>
                <w:rFonts w:asciiTheme="majorBidi" w:hAnsiTheme="majorBidi"/>
                <w:sz w:val="30"/>
                <w:szCs w:val="30"/>
                <w:cs/>
              </w:rPr>
              <w:t>119</w:t>
            </w:r>
          </w:p>
        </w:tc>
        <w:tc>
          <w:tcPr>
            <w:tcW w:w="150" w:type="pct"/>
          </w:tcPr>
          <w:p w14:paraId="36A365F9" w14:textId="77777777" w:rsidR="002D5C21" w:rsidRPr="00A83A64" w:rsidRDefault="002D5C21" w:rsidP="002D5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58BD527" w14:textId="12D8EA0E" w:rsidR="002D5C21" w:rsidRPr="00093CC2" w:rsidRDefault="002D5C21" w:rsidP="002D5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  <w:r w:rsidRPr="00093CC2">
              <w:rPr>
                <w:rFonts w:asciiTheme="majorBidi" w:hAnsiTheme="majorBidi"/>
                <w:sz w:val="30"/>
                <w:szCs w:val="30"/>
              </w:rPr>
              <w:t>25,411</w:t>
            </w:r>
          </w:p>
        </w:tc>
        <w:tc>
          <w:tcPr>
            <w:tcW w:w="136" w:type="pct"/>
          </w:tcPr>
          <w:p w14:paraId="507D0EE3" w14:textId="77777777" w:rsidR="002D5C21" w:rsidRPr="00A83A64" w:rsidRDefault="002D5C21" w:rsidP="002D5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68B0EC82" w14:textId="14FFE898" w:rsidR="002D5C21" w:rsidRPr="00A83A64" w:rsidRDefault="002D5C21" w:rsidP="002D5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E1270">
              <w:rPr>
                <w:rFonts w:asciiTheme="majorBidi" w:hAnsiTheme="majorBidi"/>
                <w:sz w:val="30"/>
                <w:szCs w:val="30"/>
                <w:cs/>
              </w:rPr>
              <w:t>22</w:t>
            </w:r>
            <w:r w:rsidRPr="009E12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1270">
              <w:rPr>
                <w:rFonts w:asciiTheme="majorBidi" w:hAnsiTheme="majorBidi"/>
                <w:sz w:val="30"/>
                <w:szCs w:val="30"/>
                <w:cs/>
              </w:rPr>
              <w:t>119</w:t>
            </w:r>
          </w:p>
        </w:tc>
      </w:tr>
      <w:tr w:rsidR="002D5C21" w:rsidRPr="00A83A64" w14:paraId="3CC942C0" w14:textId="77777777" w:rsidTr="00E12D0E">
        <w:tc>
          <w:tcPr>
            <w:tcW w:w="2236" w:type="pct"/>
          </w:tcPr>
          <w:p w14:paraId="07629027" w14:textId="77777777" w:rsidR="002D5C21" w:rsidRPr="00A83A64" w:rsidRDefault="002D5C21" w:rsidP="002D5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6B40CFF4" w14:textId="7ABC883B" w:rsidR="002D5C21" w:rsidRPr="002D5C21" w:rsidRDefault="002D5C21" w:rsidP="002D5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25,485</w:t>
            </w:r>
          </w:p>
        </w:tc>
        <w:tc>
          <w:tcPr>
            <w:tcW w:w="155" w:type="pct"/>
          </w:tcPr>
          <w:p w14:paraId="3076AECA" w14:textId="77777777" w:rsidR="002D5C21" w:rsidRPr="00A83A64" w:rsidRDefault="002D5C21" w:rsidP="002D5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41C4BA1" w14:textId="0C3BED01" w:rsidR="002D5C21" w:rsidRPr="00A83A64" w:rsidRDefault="002D5C21" w:rsidP="002D5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127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22</w:t>
            </w:r>
            <w:r w:rsidRPr="009E12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E127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257</w:t>
            </w:r>
          </w:p>
        </w:tc>
        <w:tc>
          <w:tcPr>
            <w:tcW w:w="150" w:type="pct"/>
          </w:tcPr>
          <w:p w14:paraId="5C8E4DEE" w14:textId="77777777" w:rsidR="002D5C21" w:rsidRPr="00A83A64" w:rsidRDefault="002D5C21" w:rsidP="002D5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A50999F" w14:textId="34FB8A3E" w:rsidR="002D5C21" w:rsidRPr="00EB5126" w:rsidRDefault="002D5C21" w:rsidP="002D5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093CC2">
              <w:rPr>
                <w:rFonts w:asciiTheme="majorBidi" w:hAnsiTheme="majorBidi"/>
                <w:b/>
                <w:bCs/>
                <w:sz w:val="30"/>
                <w:szCs w:val="30"/>
              </w:rPr>
              <w:t>25,</w:t>
            </w:r>
            <w:r w:rsidR="00EB5126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485</w:t>
            </w:r>
          </w:p>
        </w:tc>
        <w:tc>
          <w:tcPr>
            <w:tcW w:w="136" w:type="pct"/>
          </w:tcPr>
          <w:p w14:paraId="612253C2" w14:textId="77777777" w:rsidR="002D5C21" w:rsidRPr="00A83A64" w:rsidRDefault="002D5C21" w:rsidP="002D5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7CF42200" w14:textId="388AC8EA" w:rsidR="002D5C21" w:rsidRPr="00A83A64" w:rsidRDefault="002D5C21" w:rsidP="002D5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127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22</w:t>
            </w:r>
            <w:r w:rsidRPr="009E12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E127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257</w:t>
            </w:r>
          </w:p>
        </w:tc>
      </w:tr>
    </w:tbl>
    <w:p w14:paraId="1F4F2491" w14:textId="77777777" w:rsidR="00CE2572" w:rsidRDefault="00CE2572" w:rsidP="00C0183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57"/>
        <w:gridCol w:w="291"/>
        <w:gridCol w:w="1089"/>
        <w:gridCol w:w="276"/>
        <w:gridCol w:w="1089"/>
        <w:gridCol w:w="256"/>
        <w:gridCol w:w="1063"/>
      </w:tblGrid>
      <w:tr w:rsidR="00824224" w:rsidRPr="00A83A64" w14:paraId="61835B0F" w14:textId="77777777" w:rsidTr="00E12D0E">
        <w:tc>
          <w:tcPr>
            <w:tcW w:w="2235" w:type="pct"/>
          </w:tcPr>
          <w:p w14:paraId="0D94882C" w14:textId="6366D975" w:rsidR="00824224" w:rsidRPr="00A83A64" w:rsidRDefault="00824224" w:rsidP="0057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316" w:type="pct"/>
            <w:gridSpan w:val="3"/>
          </w:tcPr>
          <w:p w14:paraId="1638ACDF" w14:textId="77777777" w:rsidR="00824224" w:rsidRPr="00A83A64" w:rsidRDefault="00824224" w:rsidP="00572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9" w:type="pct"/>
          </w:tcPr>
          <w:p w14:paraId="174C92EC" w14:textId="77777777" w:rsidR="00824224" w:rsidRPr="00A83A64" w:rsidRDefault="00824224" w:rsidP="00572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pct"/>
            <w:gridSpan w:val="3"/>
          </w:tcPr>
          <w:p w14:paraId="6FAD2C24" w14:textId="77777777" w:rsidR="00824224" w:rsidRPr="00A83A64" w:rsidRDefault="00824224" w:rsidP="00572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70803" w:rsidRPr="00A83A64" w14:paraId="5C2E5951" w14:textId="77777777" w:rsidTr="00E12D0E">
        <w:tc>
          <w:tcPr>
            <w:tcW w:w="2235" w:type="pct"/>
          </w:tcPr>
          <w:p w14:paraId="07494391" w14:textId="77777777" w:rsidR="00470803" w:rsidRPr="009D076E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20B1C17B" w14:textId="77777777" w:rsidR="00470803" w:rsidRPr="009D076E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D07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9D076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57" w:type="pct"/>
          </w:tcPr>
          <w:p w14:paraId="5E58612D" w14:textId="77777777" w:rsidR="00470803" w:rsidRPr="009D076E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F94DED9" w14:textId="77777777" w:rsidR="00470803" w:rsidRPr="009D076E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D07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9D076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9" w:type="pct"/>
          </w:tcPr>
          <w:p w14:paraId="0D36336E" w14:textId="77777777" w:rsidR="00470803" w:rsidRPr="009D076E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35FBB87" w14:textId="77777777" w:rsidR="00470803" w:rsidRPr="009D076E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D07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9D076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8" w:type="pct"/>
          </w:tcPr>
          <w:p w14:paraId="3AAA2F91" w14:textId="77777777" w:rsidR="00470803" w:rsidRPr="009D076E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2DEF9B87" w14:textId="77777777" w:rsidR="00470803" w:rsidRPr="009D076E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D07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9D076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C797F" w:rsidRPr="00A83A64" w14:paraId="4DEC562A" w14:textId="77777777" w:rsidTr="00E12D0E">
        <w:tc>
          <w:tcPr>
            <w:tcW w:w="2235" w:type="pct"/>
          </w:tcPr>
          <w:p w14:paraId="79255901" w14:textId="7BB14A4C" w:rsidR="009C797F" w:rsidRPr="009D076E" w:rsidRDefault="007C673E" w:rsidP="009C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D07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71" w:type="pct"/>
          </w:tcPr>
          <w:p w14:paraId="28D480BD" w14:textId="77777777" w:rsidR="009C797F" w:rsidRPr="009D076E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07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7" w:type="pct"/>
          </w:tcPr>
          <w:p w14:paraId="7B5B926C" w14:textId="77777777" w:rsidR="009C797F" w:rsidRPr="009D076E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30D292E" w14:textId="77777777" w:rsidR="009C797F" w:rsidRPr="009D076E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07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9" w:type="pct"/>
          </w:tcPr>
          <w:p w14:paraId="2AF18B93" w14:textId="77777777" w:rsidR="009C797F" w:rsidRPr="009D076E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F845349" w14:textId="77777777" w:rsidR="009C797F" w:rsidRPr="009D076E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07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8" w:type="pct"/>
          </w:tcPr>
          <w:p w14:paraId="627BC992" w14:textId="77777777" w:rsidR="009C797F" w:rsidRPr="009D076E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1F0CCC4" w14:textId="77777777" w:rsidR="009C797F" w:rsidRPr="009D076E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07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470803" w:rsidRPr="00A83A64" w14:paraId="4BC52FDB" w14:textId="77777777" w:rsidTr="00E12D0E">
        <w:tc>
          <w:tcPr>
            <w:tcW w:w="2235" w:type="pct"/>
          </w:tcPr>
          <w:p w14:paraId="7EB276B9" w14:textId="77777777" w:rsidR="00470803" w:rsidRPr="009D076E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5" w:type="pct"/>
            <w:gridSpan w:val="7"/>
          </w:tcPr>
          <w:p w14:paraId="1F81A5DF" w14:textId="77777777" w:rsidR="00470803" w:rsidRPr="009D076E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07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50FD" w:rsidRPr="00A83A64" w14:paraId="55320175" w14:textId="77777777" w:rsidTr="00E12D0E">
        <w:tc>
          <w:tcPr>
            <w:tcW w:w="2235" w:type="pct"/>
          </w:tcPr>
          <w:p w14:paraId="66C9C836" w14:textId="77777777" w:rsidR="00F850FD" w:rsidRPr="009D076E" w:rsidRDefault="00F850FD" w:rsidP="00F8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076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6612AFC8" w14:textId="219EF85C" w:rsidR="00F850FD" w:rsidRPr="009D076E" w:rsidRDefault="00F850FD" w:rsidP="00F85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D07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7" w:type="pct"/>
          </w:tcPr>
          <w:p w14:paraId="75EE88A2" w14:textId="77777777" w:rsidR="00F850FD" w:rsidRPr="009D076E" w:rsidRDefault="00F850FD" w:rsidP="00F85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AFCAE27" w14:textId="405D1CAA" w:rsidR="00F850FD" w:rsidRPr="009D076E" w:rsidRDefault="00F850FD" w:rsidP="00F85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D07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AB1FF63" w14:textId="77777777" w:rsidR="00F850FD" w:rsidRPr="009D076E" w:rsidRDefault="00F850FD" w:rsidP="00F85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99F3E0D" w14:textId="7BC4BABD" w:rsidR="00F850FD" w:rsidRPr="009D076E" w:rsidRDefault="00F850FD" w:rsidP="00F85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  <w:r w:rsidRPr="009D076E">
              <w:rPr>
                <w:rFonts w:asciiTheme="majorBidi" w:hAnsiTheme="majorBidi"/>
                <w:sz w:val="30"/>
                <w:szCs w:val="30"/>
              </w:rPr>
              <w:t>268</w:t>
            </w:r>
          </w:p>
        </w:tc>
        <w:tc>
          <w:tcPr>
            <w:tcW w:w="138" w:type="pct"/>
          </w:tcPr>
          <w:p w14:paraId="3D1C3E55" w14:textId="77777777" w:rsidR="00F850FD" w:rsidRPr="009D076E" w:rsidRDefault="00F850FD" w:rsidP="00F85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F9012E6" w14:textId="66ECB984" w:rsidR="00F850FD" w:rsidRPr="009D076E" w:rsidRDefault="00F850FD" w:rsidP="00E12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D076E">
              <w:rPr>
                <w:rFonts w:asciiTheme="majorBidi" w:hAnsiTheme="majorBidi" w:cstheme="majorBidi"/>
                <w:sz w:val="30"/>
                <w:szCs w:val="30"/>
              </w:rPr>
              <w:t>1,196</w:t>
            </w:r>
          </w:p>
        </w:tc>
      </w:tr>
      <w:tr w:rsidR="00F850FD" w:rsidRPr="00A83A64" w14:paraId="1A4A2E81" w14:textId="77777777" w:rsidTr="00E12D0E">
        <w:tc>
          <w:tcPr>
            <w:tcW w:w="2235" w:type="pct"/>
          </w:tcPr>
          <w:p w14:paraId="1B443011" w14:textId="77777777" w:rsidR="00F850FD" w:rsidRPr="009D076E" w:rsidRDefault="00F850FD" w:rsidP="00F8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076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</w:tcPr>
          <w:p w14:paraId="21F4CC80" w14:textId="524F60C2" w:rsidR="00F850FD" w:rsidRPr="009D076E" w:rsidRDefault="00F850FD" w:rsidP="00F85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D07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2,553</w:t>
            </w:r>
          </w:p>
        </w:tc>
        <w:tc>
          <w:tcPr>
            <w:tcW w:w="157" w:type="pct"/>
          </w:tcPr>
          <w:p w14:paraId="4756198D" w14:textId="77777777" w:rsidR="00F850FD" w:rsidRPr="009D076E" w:rsidRDefault="00F850FD" w:rsidP="00F85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D1F01E6" w14:textId="4F217D46" w:rsidR="00F850FD" w:rsidRPr="009D076E" w:rsidRDefault="00F850FD" w:rsidP="00F85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D076E">
              <w:rPr>
                <w:rFonts w:ascii="Angsana New" w:hAnsi="Angsana New"/>
                <w:sz w:val="30"/>
                <w:szCs w:val="30"/>
              </w:rPr>
              <w:t>3,096</w:t>
            </w:r>
          </w:p>
        </w:tc>
        <w:tc>
          <w:tcPr>
            <w:tcW w:w="149" w:type="pct"/>
          </w:tcPr>
          <w:p w14:paraId="3998BFED" w14:textId="77777777" w:rsidR="00F850FD" w:rsidRPr="009D076E" w:rsidRDefault="00F850FD" w:rsidP="00F85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407CC1A" w14:textId="3F36FAAC" w:rsidR="00F850FD" w:rsidRPr="009D076E" w:rsidRDefault="00F850FD" w:rsidP="00F85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  <w:r w:rsidRPr="009D076E">
              <w:rPr>
                <w:rFonts w:asciiTheme="majorBidi" w:hAnsiTheme="majorBidi"/>
                <w:sz w:val="30"/>
                <w:szCs w:val="30"/>
              </w:rPr>
              <w:t>2,553</w:t>
            </w:r>
          </w:p>
        </w:tc>
        <w:tc>
          <w:tcPr>
            <w:tcW w:w="138" w:type="pct"/>
          </w:tcPr>
          <w:p w14:paraId="2A2DD597" w14:textId="77777777" w:rsidR="00F850FD" w:rsidRPr="009D076E" w:rsidRDefault="00F850FD" w:rsidP="00F85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3B67DB05" w14:textId="2295EB06" w:rsidR="00F850FD" w:rsidRPr="009D076E" w:rsidRDefault="00F850FD" w:rsidP="00E12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D076E">
              <w:rPr>
                <w:rFonts w:asciiTheme="majorBidi" w:hAnsiTheme="majorBidi" w:cstheme="majorBidi"/>
                <w:sz w:val="30"/>
                <w:szCs w:val="30"/>
              </w:rPr>
              <w:t>3,096</w:t>
            </w:r>
          </w:p>
        </w:tc>
      </w:tr>
      <w:tr w:rsidR="00F850FD" w:rsidRPr="00A83A64" w14:paraId="38D5A969" w14:textId="77777777" w:rsidTr="00E12D0E">
        <w:tc>
          <w:tcPr>
            <w:tcW w:w="2235" w:type="pct"/>
          </w:tcPr>
          <w:p w14:paraId="6BA50B09" w14:textId="77777777" w:rsidR="00F850FD" w:rsidRPr="009D076E" w:rsidRDefault="00F850FD" w:rsidP="00F8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07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35A55A59" w14:textId="06C4B7ED" w:rsidR="00F850FD" w:rsidRPr="009D076E" w:rsidRDefault="00F850FD" w:rsidP="00F85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D07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2,553</w:t>
            </w:r>
          </w:p>
        </w:tc>
        <w:tc>
          <w:tcPr>
            <w:tcW w:w="157" w:type="pct"/>
          </w:tcPr>
          <w:p w14:paraId="2387C866" w14:textId="77777777" w:rsidR="00F850FD" w:rsidRPr="009D076E" w:rsidRDefault="00F850FD" w:rsidP="00F85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B1FB025" w14:textId="52CFC643" w:rsidR="00F850FD" w:rsidRPr="009D076E" w:rsidRDefault="00F850FD" w:rsidP="00F85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D076E">
              <w:rPr>
                <w:rFonts w:ascii="Angsana New" w:hAnsi="Angsana New"/>
                <w:b/>
                <w:bCs/>
                <w:sz w:val="30"/>
                <w:szCs w:val="30"/>
              </w:rPr>
              <w:t>3,096</w:t>
            </w:r>
          </w:p>
        </w:tc>
        <w:tc>
          <w:tcPr>
            <w:tcW w:w="149" w:type="pct"/>
          </w:tcPr>
          <w:p w14:paraId="79B55308" w14:textId="77777777" w:rsidR="00F850FD" w:rsidRPr="009D076E" w:rsidRDefault="00F850FD" w:rsidP="00F85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C3F40B5" w14:textId="0988AE41" w:rsidR="00F850FD" w:rsidRPr="009D076E" w:rsidRDefault="00F850FD" w:rsidP="00F85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9D076E">
              <w:rPr>
                <w:rFonts w:asciiTheme="majorBidi" w:hAnsiTheme="majorBidi"/>
                <w:b/>
                <w:bCs/>
                <w:sz w:val="30"/>
                <w:szCs w:val="30"/>
              </w:rPr>
              <w:t>2,821</w:t>
            </w:r>
          </w:p>
        </w:tc>
        <w:tc>
          <w:tcPr>
            <w:tcW w:w="138" w:type="pct"/>
          </w:tcPr>
          <w:p w14:paraId="61A241AF" w14:textId="77777777" w:rsidR="00F850FD" w:rsidRPr="009D076E" w:rsidRDefault="00F850FD" w:rsidP="00F85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28BEBFED" w14:textId="6C66187F" w:rsidR="00F850FD" w:rsidRPr="009D076E" w:rsidRDefault="00F850FD" w:rsidP="00E12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07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4,292</w:t>
            </w:r>
          </w:p>
        </w:tc>
      </w:tr>
    </w:tbl>
    <w:p w14:paraId="77D0F177" w14:textId="77777777" w:rsidR="00031A4F" w:rsidRPr="00A83A64" w:rsidRDefault="00031A4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72"/>
        <w:gridCol w:w="274"/>
        <w:gridCol w:w="1091"/>
        <w:gridCol w:w="276"/>
        <w:gridCol w:w="1089"/>
        <w:gridCol w:w="280"/>
        <w:gridCol w:w="1039"/>
      </w:tblGrid>
      <w:tr w:rsidR="00824224" w:rsidRPr="00A83A64" w14:paraId="6DFE7F75" w14:textId="77777777" w:rsidTr="00E12D0E">
        <w:tc>
          <w:tcPr>
            <w:tcW w:w="2235" w:type="pct"/>
          </w:tcPr>
          <w:p w14:paraId="25CC57A5" w14:textId="77777777" w:rsidR="00824224" w:rsidRPr="00A83A64" w:rsidRDefault="00824224" w:rsidP="00365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14:paraId="2B4B20B2" w14:textId="77777777" w:rsidR="00824224" w:rsidRPr="00A83A64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7C3218A3" w14:textId="77777777" w:rsidR="00824224" w:rsidRPr="00A83A64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14:paraId="28E82C76" w14:textId="77777777" w:rsidR="00824224" w:rsidRPr="00A83A64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0803" w:rsidRPr="00A83A64" w14:paraId="42493FE3" w14:textId="77777777" w:rsidTr="00E12D0E">
        <w:tc>
          <w:tcPr>
            <w:tcW w:w="2235" w:type="pct"/>
          </w:tcPr>
          <w:p w14:paraId="576CAE7A" w14:textId="77777777"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7F6E6BA3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8" w:type="pct"/>
          </w:tcPr>
          <w:p w14:paraId="4A244CF1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DA895C9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9" w:type="pct"/>
          </w:tcPr>
          <w:p w14:paraId="778730DC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86A570B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51" w:type="pct"/>
          </w:tcPr>
          <w:p w14:paraId="429A02DC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96C7ECD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C797F" w:rsidRPr="00A83A64" w14:paraId="04588D31" w14:textId="77777777" w:rsidTr="00E12D0E">
        <w:tc>
          <w:tcPr>
            <w:tcW w:w="2235" w:type="pct"/>
          </w:tcPr>
          <w:p w14:paraId="0F24B0E6" w14:textId="77777777" w:rsidR="009C797F" w:rsidRPr="00A83A64" w:rsidRDefault="009C797F" w:rsidP="009C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579" w:type="pct"/>
          </w:tcPr>
          <w:p w14:paraId="0DA31B55" w14:textId="77777777" w:rsidR="009C797F" w:rsidRPr="009C797F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8" w:type="pct"/>
          </w:tcPr>
          <w:p w14:paraId="455C5310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1EB55B9" w14:textId="77777777" w:rsidR="009C797F" w:rsidRPr="009C797F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9" w:type="pct"/>
          </w:tcPr>
          <w:p w14:paraId="3C444391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1E0F5B6" w14:textId="77777777" w:rsidR="009C797F" w:rsidRPr="009C797F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1" w:type="pct"/>
          </w:tcPr>
          <w:p w14:paraId="4E3EFE0A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61A4A4F1" w14:textId="77777777" w:rsidR="009C797F" w:rsidRPr="009C797F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470803" w:rsidRPr="00A83A64" w14:paraId="7B61996B" w14:textId="77777777" w:rsidTr="00E12D0E">
        <w:tc>
          <w:tcPr>
            <w:tcW w:w="2235" w:type="pct"/>
          </w:tcPr>
          <w:p w14:paraId="542D49E5" w14:textId="77777777"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65" w:type="pct"/>
            <w:gridSpan w:val="7"/>
          </w:tcPr>
          <w:p w14:paraId="6878BFC3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2CB2" w:rsidRPr="00A83A64" w14:paraId="7529C654" w14:textId="77777777" w:rsidTr="00E12D0E">
        <w:tc>
          <w:tcPr>
            <w:tcW w:w="2235" w:type="pct"/>
          </w:tcPr>
          <w:p w14:paraId="6A478831" w14:textId="77777777" w:rsidR="00402CB2" w:rsidRPr="00900057" w:rsidRDefault="00402CB2" w:rsidP="00402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0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</w:tcPr>
          <w:p w14:paraId="5540B669" w14:textId="3FD0C142" w:rsidR="00402CB2" w:rsidRPr="00402CB2" w:rsidRDefault="00402CB2" w:rsidP="00402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2EA2C897" w14:textId="77777777" w:rsidR="00402CB2" w:rsidRPr="00402CB2" w:rsidRDefault="00402CB2" w:rsidP="00402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8" w:type="pct"/>
          </w:tcPr>
          <w:p w14:paraId="35F618A8" w14:textId="3F80A3EE" w:rsidR="00402CB2" w:rsidRPr="00402CB2" w:rsidRDefault="00402CB2" w:rsidP="00402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2C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14:paraId="3D1CA9AB" w14:textId="77777777" w:rsidR="00402CB2" w:rsidRPr="00402CB2" w:rsidRDefault="00402CB2" w:rsidP="00402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8" w:type="pct"/>
          </w:tcPr>
          <w:p w14:paraId="0FA5C749" w14:textId="69A37BC9" w:rsidR="00402CB2" w:rsidRPr="00093CC2" w:rsidRDefault="00402CB2" w:rsidP="004A2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  <w:r w:rsidRPr="00093CC2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5DAFDE7" w14:textId="77777777" w:rsidR="00402CB2" w:rsidRPr="00A83A64" w:rsidRDefault="00402CB2" w:rsidP="00402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1D4B8493" w14:textId="41D4EA3B" w:rsidR="00402CB2" w:rsidRPr="00A83A64" w:rsidRDefault="00402CB2" w:rsidP="00E12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02CB2">
              <w:rPr>
                <w:rFonts w:asciiTheme="majorBidi" w:hAnsiTheme="majorBidi" w:cstheme="majorBidi"/>
                <w:sz w:val="30"/>
                <w:szCs w:val="30"/>
              </w:rPr>
              <w:t>907</w:t>
            </w:r>
          </w:p>
        </w:tc>
      </w:tr>
      <w:tr w:rsidR="00402CB2" w:rsidRPr="00A83A64" w14:paraId="4742037E" w14:textId="77777777" w:rsidTr="00E12D0E">
        <w:tc>
          <w:tcPr>
            <w:tcW w:w="2235" w:type="pct"/>
          </w:tcPr>
          <w:p w14:paraId="1987BA66" w14:textId="77777777" w:rsidR="00402CB2" w:rsidRPr="00900057" w:rsidRDefault="00402CB2" w:rsidP="00402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005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9" w:type="pct"/>
          </w:tcPr>
          <w:p w14:paraId="07069E32" w14:textId="0BFA13B5" w:rsidR="00402CB2" w:rsidRPr="00A83A64" w:rsidRDefault="00402CB2" w:rsidP="00093C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497</w:t>
            </w:r>
          </w:p>
        </w:tc>
        <w:tc>
          <w:tcPr>
            <w:tcW w:w="148" w:type="pct"/>
          </w:tcPr>
          <w:p w14:paraId="23EF8E0D" w14:textId="77777777" w:rsidR="00402CB2" w:rsidRPr="00A83A64" w:rsidRDefault="00402CB2" w:rsidP="00402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82950CE" w14:textId="451DBFDF" w:rsidR="00402CB2" w:rsidRPr="00A83A64" w:rsidRDefault="00402CB2" w:rsidP="00093C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447</w:t>
            </w:r>
          </w:p>
        </w:tc>
        <w:tc>
          <w:tcPr>
            <w:tcW w:w="149" w:type="pct"/>
          </w:tcPr>
          <w:p w14:paraId="240DBEA3" w14:textId="77777777" w:rsidR="00402CB2" w:rsidRPr="00A83A64" w:rsidRDefault="00402CB2" w:rsidP="00402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E5737D9" w14:textId="589E3DD5" w:rsidR="00402CB2" w:rsidRPr="00093CC2" w:rsidRDefault="00402CB2" w:rsidP="00093C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  <w:r w:rsidRPr="00093CC2">
              <w:rPr>
                <w:rFonts w:asciiTheme="majorBidi" w:hAnsiTheme="majorBidi"/>
                <w:sz w:val="30"/>
                <w:szCs w:val="30"/>
              </w:rPr>
              <w:t>497</w:t>
            </w:r>
          </w:p>
        </w:tc>
        <w:tc>
          <w:tcPr>
            <w:tcW w:w="151" w:type="pct"/>
          </w:tcPr>
          <w:p w14:paraId="3306685C" w14:textId="77777777" w:rsidR="00402CB2" w:rsidRPr="00A83A64" w:rsidRDefault="00402CB2" w:rsidP="00402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17DE53D0" w14:textId="202AA111" w:rsidR="00402CB2" w:rsidRPr="00A83A64" w:rsidRDefault="00402CB2" w:rsidP="00E12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02CB2">
              <w:rPr>
                <w:rFonts w:asciiTheme="majorBidi" w:hAnsiTheme="majorBidi" w:cstheme="majorBidi"/>
                <w:sz w:val="30"/>
                <w:szCs w:val="30"/>
              </w:rPr>
              <w:t>447</w:t>
            </w:r>
          </w:p>
        </w:tc>
      </w:tr>
      <w:tr w:rsidR="00402CB2" w:rsidRPr="00A83A64" w14:paraId="4C236ABC" w14:textId="77777777" w:rsidTr="00E12D0E">
        <w:tc>
          <w:tcPr>
            <w:tcW w:w="2235" w:type="pct"/>
          </w:tcPr>
          <w:p w14:paraId="7975B7CB" w14:textId="77777777" w:rsidR="00402CB2" w:rsidRPr="00A83A64" w:rsidRDefault="00402CB2" w:rsidP="00402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3418D80A" w14:textId="13D2B24A" w:rsidR="00402CB2" w:rsidRPr="00402CB2" w:rsidRDefault="00402CB2" w:rsidP="00093C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02C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497</w:t>
            </w:r>
          </w:p>
        </w:tc>
        <w:tc>
          <w:tcPr>
            <w:tcW w:w="148" w:type="pct"/>
          </w:tcPr>
          <w:p w14:paraId="3824C3B0" w14:textId="77777777" w:rsidR="00402CB2" w:rsidRPr="00402CB2" w:rsidRDefault="00402CB2" w:rsidP="00402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573F86C" w14:textId="2156A2C2" w:rsidR="00402CB2" w:rsidRPr="00A83A64" w:rsidRDefault="00402CB2" w:rsidP="00093C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447</w:t>
            </w:r>
          </w:p>
        </w:tc>
        <w:tc>
          <w:tcPr>
            <w:tcW w:w="149" w:type="pct"/>
          </w:tcPr>
          <w:p w14:paraId="7D0E3DFE" w14:textId="77777777" w:rsidR="00402CB2" w:rsidRPr="00A83A64" w:rsidRDefault="00402CB2" w:rsidP="00402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66D35BB" w14:textId="150E88D1" w:rsidR="00402CB2" w:rsidRPr="00093CC2" w:rsidRDefault="00402CB2" w:rsidP="00093C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093CC2">
              <w:rPr>
                <w:rFonts w:asciiTheme="majorBidi" w:hAnsiTheme="majorBidi"/>
                <w:b/>
                <w:bCs/>
                <w:sz w:val="30"/>
                <w:szCs w:val="30"/>
              </w:rPr>
              <w:t>497</w:t>
            </w:r>
          </w:p>
        </w:tc>
        <w:tc>
          <w:tcPr>
            <w:tcW w:w="151" w:type="pct"/>
          </w:tcPr>
          <w:p w14:paraId="46B31589" w14:textId="77777777" w:rsidR="00402CB2" w:rsidRPr="00402CB2" w:rsidRDefault="00402CB2" w:rsidP="00402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5F4DF100" w14:textId="1E71D588" w:rsidR="00402CB2" w:rsidRPr="00093CC2" w:rsidRDefault="00402CB2" w:rsidP="00E12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3C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1,354</w:t>
            </w:r>
          </w:p>
        </w:tc>
      </w:tr>
    </w:tbl>
    <w:p w14:paraId="0D897FF0" w14:textId="2D0C932E" w:rsidR="00903BC4" w:rsidRPr="003A55BA" w:rsidRDefault="00402CB2" w:rsidP="003A5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1ADB8CFB" w14:textId="597F92B0" w:rsidR="003E6A5C" w:rsidRDefault="003E6A5C" w:rsidP="00082EA9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F039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ลูกหนี้การค้า</w:t>
      </w:r>
    </w:p>
    <w:p w14:paraId="0E2B4E92" w14:textId="2E71E858" w:rsidR="00497F2F" w:rsidRDefault="00497F2F" w:rsidP="00497F2F">
      <w:pPr>
        <w:rPr>
          <w:lang w:val="th-TH" w:eastAsia="x-none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1"/>
        <w:gridCol w:w="903"/>
        <w:gridCol w:w="1170"/>
        <w:gridCol w:w="239"/>
        <w:gridCol w:w="1088"/>
        <w:gridCol w:w="237"/>
        <w:gridCol w:w="1046"/>
        <w:gridCol w:w="269"/>
        <w:gridCol w:w="1077"/>
      </w:tblGrid>
      <w:tr w:rsidR="00753915" w:rsidRPr="00A83A64" w14:paraId="392CDFAB" w14:textId="77777777" w:rsidTr="00E12D0E">
        <w:tc>
          <w:tcPr>
            <w:tcW w:w="1748" w:type="pct"/>
          </w:tcPr>
          <w:p w14:paraId="75EB23AF" w14:textId="77777777" w:rsidR="00497F2F" w:rsidRPr="00A83A64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7" w:type="pct"/>
          </w:tcPr>
          <w:p w14:paraId="58C4DA4C" w14:textId="77777777" w:rsidR="00497F2F" w:rsidRPr="00A83A64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7" w:type="pct"/>
            <w:gridSpan w:val="3"/>
          </w:tcPr>
          <w:p w14:paraId="12F77AD7" w14:textId="77777777" w:rsidR="00497F2F" w:rsidRPr="00A83A64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8" w:type="pct"/>
          </w:tcPr>
          <w:p w14:paraId="3B304CCB" w14:textId="77777777" w:rsidR="00497F2F" w:rsidRPr="00A83A64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pct"/>
            <w:gridSpan w:val="3"/>
          </w:tcPr>
          <w:p w14:paraId="46FED48C" w14:textId="77777777" w:rsidR="00497F2F" w:rsidRPr="00A83A64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3915" w:rsidRPr="00A83A64" w14:paraId="454A4232" w14:textId="77777777" w:rsidTr="00E12D0E">
        <w:tc>
          <w:tcPr>
            <w:tcW w:w="1748" w:type="pct"/>
          </w:tcPr>
          <w:p w14:paraId="098D70AD" w14:textId="77777777" w:rsidR="00497F2F" w:rsidRPr="00A83A64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7" w:type="pct"/>
          </w:tcPr>
          <w:p w14:paraId="12285040" w14:textId="77777777" w:rsidR="00497F2F" w:rsidRPr="00A83A64" w:rsidRDefault="00497F2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F9B71F4" w14:textId="77777777" w:rsidR="00497F2F" w:rsidRPr="00A83A64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9" w:type="pct"/>
          </w:tcPr>
          <w:p w14:paraId="796F7B26" w14:textId="77777777" w:rsidR="00497F2F" w:rsidRPr="00A83A64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44D45505" w14:textId="77777777" w:rsidR="00497F2F" w:rsidRPr="00A83A64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8" w:type="pct"/>
          </w:tcPr>
          <w:p w14:paraId="20CE702B" w14:textId="77777777" w:rsidR="00497F2F" w:rsidRPr="00A83A64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2AB1E2CF" w14:textId="77777777" w:rsidR="00497F2F" w:rsidRPr="00A83A64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5" w:type="pct"/>
          </w:tcPr>
          <w:p w14:paraId="0556FA17" w14:textId="77777777" w:rsidR="00497F2F" w:rsidRPr="00A83A64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74C5047E" w14:textId="77777777" w:rsidR="00497F2F" w:rsidRPr="00A83A64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53915" w:rsidRPr="00A83A64" w14:paraId="4F9C17AE" w14:textId="77777777" w:rsidTr="00E12D0E">
        <w:tc>
          <w:tcPr>
            <w:tcW w:w="1748" w:type="pct"/>
          </w:tcPr>
          <w:p w14:paraId="4CDA4BB5" w14:textId="77777777" w:rsidR="00497F2F" w:rsidRPr="00A83A64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7" w:type="pct"/>
          </w:tcPr>
          <w:p w14:paraId="6D974CE5" w14:textId="77777777" w:rsidR="00497F2F" w:rsidRPr="00A83A64" w:rsidRDefault="00497F2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1" w:type="pct"/>
          </w:tcPr>
          <w:p w14:paraId="606DEDD7" w14:textId="77777777" w:rsidR="00497F2F" w:rsidRPr="009C797F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9" w:type="pct"/>
          </w:tcPr>
          <w:p w14:paraId="744A4CA9" w14:textId="77777777" w:rsidR="00497F2F" w:rsidRPr="00A83A64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616BDD63" w14:textId="77777777" w:rsidR="00497F2F" w:rsidRPr="009C797F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8" w:type="pct"/>
          </w:tcPr>
          <w:p w14:paraId="021911AF" w14:textId="77777777" w:rsidR="00497F2F" w:rsidRPr="00A83A64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16C81D93" w14:textId="77777777" w:rsidR="00497F2F" w:rsidRPr="009C797F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5" w:type="pct"/>
          </w:tcPr>
          <w:p w14:paraId="16235052" w14:textId="77777777" w:rsidR="00497F2F" w:rsidRPr="00A83A64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63CD21F1" w14:textId="77777777" w:rsidR="00497F2F" w:rsidRPr="009C797F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753915" w:rsidRPr="00A83A64" w14:paraId="2E674F23" w14:textId="77777777" w:rsidTr="00E12D0E">
        <w:tc>
          <w:tcPr>
            <w:tcW w:w="1748" w:type="pct"/>
          </w:tcPr>
          <w:p w14:paraId="32455517" w14:textId="77777777" w:rsidR="00497F2F" w:rsidRPr="00A83A64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7" w:type="pct"/>
          </w:tcPr>
          <w:p w14:paraId="28DE15E5" w14:textId="77777777" w:rsidR="00497F2F" w:rsidRPr="00A83A64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5" w:type="pct"/>
            <w:gridSpan w:val="7"/>
          </w:tcPr>
          <w:p w14:paraId="6AFAB10E" w14:textId="77777777" w:rsidR="00497F2F" w:rsidRPr="00A83A64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3915" w:rsidRPr="00A83A64" w14:paraId="1C707623" w14:textId="77777777" w:rsidTr="00E12D0E">
        <w:tc>
          <w:tcPr>
            <w:tcW w:w="1748" w:type="pct"/>
          </w:tcPr>
          <w:p w14:paraId="4C53BEAA" w14:textId="77777777" w:rsidR="00497F2F" w:rsidRPr="00A83A64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87" w:type="pct"/>
          </w:tcPr>
          <w:p w14:paraId="43C66E80" w14:textId="77777777" w:rsidR="00497F2F" w:rsidRPr="007E7D2F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631" w:type="pct"/>
            <w:shd w:val="clear" w:color="auto" w:fill="auto"/>
          </w:tcPr>
          <w:p w14:paraId="2E8A102C" w14:textId="77777777" w:rsidR="00497F2F" w:rsidRPr="0053052D" w:rsidRDefault="00497F2F" w:rsidP="00753915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052D">
              <w:rPr>
                <w:rFonts w:ascii="Angsana New" w:hAnsi="Angsana New"/>
                <w:sz w:val="30"/>
                <w:szCs w:val="30"/>
              </w:rPr>
              <w:t>1,</w:t>
            </w:r>
            <w:r w:rsidRPr="0053052D">
              <w:rPr>
                <w:rFonts w:ascii="Angsana New" w:hAnsi="Angsana New"/>
                <w:sz w:val="30"/>
                <w:szCs w:val="30"/>
                <w:lang w:val="en-US"/>
              </w:rPr>
              <w:t>968</w:t>
            </w:r>
          </w:p>
        </w:tc>
        <w:tc>
          <w:tcPr>
            <w:tcW w:w="129" w:type="pct"/>
            <w:shd w:val="clear" w:color="auto" w:fill="auto"/>
          </w:tcPr>
          <w:p w14:paraId="019B4280" w14:textId="77777777" w:rsidR="00497F2F" w:rsidRPr="0053052D" w:rsidRDefault="00497F2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C52EC29" w14:textId="77777777" w:rsidR="00497F2F" w:rsidRPr="0053052D" w:rsidRDefault="00497F2F" w:rsidP="000A1DC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53052D">
              <w:rPr>
                <w:rFonts w:ascii="Angsana New" w:hAnsi="Angsana New"/>
                <w:sz w:val="30"/>
                <w:szCs w:val="30"/>
              </w:rPr>
              <w:t>2,685</w:t>
            </w:r>
          </w:p>
        </w:tc>
        <w:tc>
          <w:tcPr>
            <w:tcW w:w="128" w:type="pct"/>
            <w:shd w:val="clear" w:color="auto" w:fill="auto"/>
          </w:tcPr>
          <w:p w14:paraId="543ABB8F" w14:textId="77777777" w:rsidR="00497F2F" w:rsidRPr="0053052D" w:rsidRDefault="00497F2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6C3A3A02" w14:textId="03FCFC6A" w:rsidR="00497F2F" w:rsidRPr="0053052D" w:rsidRDefault="00497F2F" w:rsidP="000A1DC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1DC3">
              <w:rPr>
                <w:rFonts w:ascii="Angsana New" w:hAnsi="Angsana New"/>
                <w:sz w:val="30"/>
                <w:szCs w:val="30"/>
                <w:lang w:val="en-US" w:bidi="th-TH"/>
              </w:rPr>
              <w:t>25,89</w:t>
            </w:r>
            <w:r w:rsidR="009E4272" w:rsidRPr="000A1DC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5" w:type="pct"/>
          </w:tcPr>
          <w:p w14:paraId="10D04F7F" w14:textId="77777777" w:rsidR="00497F2F" w:rsidRPr="0053052D" w:rsidRDefault="00497F2F" w:rsidP="0075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</w:tcPr>
          <w:p w14:paraId="22867CDA" w14:textId="77777777" w:rsidR="00497F2F" w:rsidRPr="0053052D" w:rsidRDefault="00497F2F" w:rsidP="000A1DC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53052D">
              <w:rPr>
                <w:rFonts w:ascii="Angsana New" w:hAnsi="Angsana New"/>
                <w:sz w:val="30"/>
                <w:szCs w:val="30"/>
              </w:rPr>
              <w:t>48,180</w:t>
            </w:r>
          </w:p>
        </w:tc>
      </w:tr>
      <w:tr w:rsidR="00753915" w:rsidRPr="00A83A64" w14:paraId="4672BD9A" w14:textId="77777777" w:rsidTr="00E12D0E">
        <w:tc>
          <w:tcPr>
            <w:tcW w:w="1748" w:type="pct"/>
          </w:tcPr>
          <w:p w14:paraId="2170E65F" w14:textId="77777777" w:rsidR="00497F2F" w:rsidRPr="00A83A64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7" w:type="pct"/>
          </w:tcPr>
          <w:p w14:paraId="03429332" w14:textId="77777777" w:rsidR="00497F2F" w:rsidRPr="00A83A64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2C159FFC" w14:textId="110CFCE3" w:rsidR="00497F2F" w:rsidRPr="0053052D" w:rsidRDefault="00497F2F" w:rsidP="00753915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53052D">
              <w:rPr>
                <w:rFonts w:ascii="Angsana New" w:hAnsi="Angsana New"/>
                <w:sz w:val="30"/>
                <w:szCs w:val="30"/>
              </w:rPr>
              <w:t>4,958,11</w:t>
            </w:r>
            <w:r w:rsidR="0075391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  <w:shd w:val="clear" w:color="auto" w:fill="auto"/>
          </w:tcPr>
          <w:p w14:paraId="54A75094" w14:textId="77777777" w:rsidR="00497F2F" w:rsidRPr="0053052D" w:rsidRDefault="00497F2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31CB19EE" w14:textId="77777777" w:rsidR="00497F2F" w:rsidRPr="0053052D" w:rsidRDefault="00497F2F" w:rsidP="000A1DC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53052D">
              <w:rPr>
                <w:rFonts w:ascii="Angsana New" w:hAnsi="Angsana New"/>
                <w:sz w:val="30"/>
                <w:szCs w:val="30"/>
              </w:rPr>
              <w:t>5,105,601</w:t>
            </w:r>
          </w:p>
        </w:tc>
        <w:tc>
          <w:tcPr>
            <w:tcW w:w="128" w:type="pct"/>
            <w:shd w:val="clear" w:color="auto" w:fill="auto"/>
          </w:tcPr>
          <w:p w14:paraId="57AE82F8" w14:textId="77777777" w:rsidR="00497F2F" w:rsidRPr="0053052D" w:rsidRDefault="00497F2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5CE3572F" w14:textId="2F83E76E" w:rsidR="00497F2F" w:rsidRPr="0053052D" w:rsidRDefault="00497F2F" w:rsidP="000A1DC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53052D">
              <w:rPr>
                <w:rFonts w:ascii="Angsana New" w:hAnsi="Angsana New"/>
                <w:sz w:val="30"/>
                <w:szCs w:val="30"/>
              </w:rPr>
              <w:t>4,945,7</w:t>
            </w:r>
            <w:r w:rsidR="000A1DC3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145" w:type="pct"/>
          </w:tcPr>
          <w:p w14:paraId="18947FEA" w14:textId="77777777" w:rsidR="00497F2F" w:rsidRPr="0053052D" w:rsidRDefault="00497F2F" w:rsidP="0075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13FC05AF" w14:textId="77777777" w:rsidR="00497F2F" w:rsidRPr="0053052D" w:rsidRDefault="00497F2F" w:rsidP="000A1DC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53052D">
              <w:rPr>
                <w:rFonts w:ascii="Angsana New" w:hAnsi="Angsana New"/>
                <w:sz w:val="30"/>
                <w:szCs w:val="30"/>
              </w:rPr>
              <w:t>5,063,590</w:t>
            </w:r>
          </w:p>
        </w:tc>
      </w:tr>
      <w:tr w:rsidR="00753915" w:rsidRPr="00A83A64" w14:paraId="402A52EA" w14:textId="77777777" w:rsidTr="00E12D0E">
        <w:trPr>
          <w:trHeight w:val="60"/>
        </w:trPr>
        <w:tc>
          <w:tcPr>
            <w:tcW w:w="1748" w:type="pct"/>
          </w:tcPr>
          <w:p w14:paraId="3AE08B2C" w14:textId="77777777" w:rsidR="00497F2F" w:rsidRPr="00A83A64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7" w:type="pct"/>
          </w:tcPr>
          <w:p w14:paraId="5347E2BC" w14:textId="77777777" w:rsidR="00497F2F" w:rsidRPr="00A83A64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auto"/>
          </w:tcPr>
          <w:p w14:paraId="07D238A4" w14:textId="1FDAE792" w:rsidR="00497F2F" w:rsidRPr="0053052D" w:rsidRDefault="00497F2F" w:rsidP="00753915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3052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4,960,08</w:t>
            </w:r>
            <w:r w:rsidR="0075391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9" w:type="pct"/>
            <w:shd w:val="clear" w:color="auto" w:fill="auto"/>
          </w:tcPr>
          <w:p w14:paraId="26D3A619" w14:textId="77777777" w:rsidR="00497F2F" w:rsidRPr="0053052D" w:rsidRDefault="00497F2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14:paraId="2097E19A" w14:textId="77777777" w:rsidR="00497F2F" w:rsidRPr="0053052D" w:rsidRDefault="00497F2F" w:rsidP="000A1DC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3052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5,108,286</w:t>
            </w:r>
          </w:p>
        </w:tc>
        <w:tc>
          <w:tcPr>
            <w:tcW w:w="128" w:type="pct"/>
            <w:shd w:val="clear" w:color="auto" w:fill="auto"/>
          </w:tcPr>
          <w:p w14:paraId="7DB6A696" w14:textId="77777777" w:rsidR="00497F2F" w:rsidRPr="0053052D" w:rsidRDefault="00497F2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</w:tcPr>
          <w:p w14:paraId="6321B9EF" w14:textId="77777777" w:rsidR="00497F2F" w:rsidRPr="0053052D" w:rsidRDefault="00497F2F" w:rsidP="000A1DC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052D">
              <w:rPr>
                <w:rFonts w:ascii="Angsana New" w:hAnsi="Angsana New"/>
                <w:b/>
                <w:bCs/>
                <w:sz w:val="30"/>
                <w:szCs w:val="30"/>
              </w:rPr>
              <w:t>4,971,661</w:t>
            </w:r>
          </w:p>
        </w:tc>
        <w:tc>
          <w:tcPr>
            <w:tcW w:w="145" w:type="pct"/>
          </w:tcPr>
          <w:p w14:paraId="1FE6DFF7" w14:textId="77777777" w:rsidR="00497F2F" w:rsidRPr="00753915" w:rsidRDefault="00497F2F" w:rsidP="0075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772ACDE9" w14:textId="77777777" w:rsidR="00497F2F" w:rsidRPr="0053052D" w:rsidRDefault="00497F2F" w:rsidP="000A1DC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052D">
              <w:rPr>
                <w:rFonts w:ascii="Angsana New" w:hAnsi="Angsana New"/>
                <w:b/>
                <w:bCs/>
                <w:sz w:val="30"/>
                <w:szCs w:val="30"/>
              </w:rPr>
              <w:t>5,111,770</w:t>
            </w:r>
          </w:p>
        </w:tc>
      </w:tr>
      <w:tr w:rsidR="00753915" w:rsidRPr="00A83A64" w14:paraId="65199A7F" w14:textId="77777777" w:rsidTr="00E12D0E">
        <w:tc>
          <w:tcPr>
            <w:tcW w:w="1748" w:type="pct"/>
          </w:tcPr>
          <w:p w14:paraId="04EAAD82" w14:textId="77777777" w:rsidR="00753915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36964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32BBAACF" w14:textId="1C6D803B" w:rsidR="00497F2F" w:rsidRPr="00753915" w:rsidRDefault="00753915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   </w:t>
            </w:r>
            <w:r w:rsidR="00497F2F" w:rsidRPr="00336964">
              <w:rPr>
                <w:rFonts w:asciiTheme="majorBidi" w:hAnsiTheme="majorBidi"/>
                <w:sz w:val="30"/>
                <w:szCs w:val="30"/>
                <w:cs/>
              </w:rPr>
              <w:t>คาดว่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า</w:t>
            </w:r>
            <w:r w:rsidR="00497F2F" w:rsidRPr="00336964">
              <w:rPr>
                <w:rFonts w:asciiTheme="majorBidi" w:hAnsi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487" w:type="pct"/>
          </w:tcPr>
          <w:p w14:paraId="64948BD5" w14:textId="77777777" w:rsidR="00497F2F" w:rsidRPr="00A83A64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81320E1" w14:textId="77777777" w:rsidR="00E2274A" w:rsidRDefault="00E2274A" w:rsidP="00753915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  <w:p w14:paraId="31C552E8" w14:textId="7A4083F4" w:rsidR="00497F2F" w:rsidRPr="0053052D" w:rsidRDefault="00497F2F" w:rsidP="00753915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3A55BA">
              <w:rPr>
                <w:rFonts w:ascii="Angsana New" w:hAnsi="Angsana New"/>
                <w:sz w:val="30"/>
                <w:szCs w:val="30"/>
              </w:rPr>
              <w:t>(20</w:t>
            </w:r>
            <w:r w:rsidRPr="003A55BA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3A55BA">
              <w:rPr>
                <w:rFonts w:ascii="Angsana New" w:hAnsi="Angsana New"/>
                <w:sz w:val="30"/>
                <w:szCs w:val="30"/>
              </w:rPr>
              <w:t>,394)</w:t>
            </w:r>
          </w:p>
        </w:tc>
        <w:tc>
          <w:tcPr>
            <w:tcW w:w="129" w:type="pct"/>
            <w:shd w:val="clear" w:color="auto" w:fill="auto"/>
          </w:tcPr>
          <w:p w14:paraId="7A0A50AA" w14:textId="77777777" w:rsidR="00497F2F" w:rsidRPr="0053052D" w:rsidRDefault="00497F2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43E29561" w14:textId="77777777" w:rsidR="00E2274A" w:rsidRDefault="00E2274A" w:rsidP="000A1DC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  <w:p w14:paraId="78C58769" w14:textId="30E10752" w:rsidR="00497F2F" w:rsidRPr="0053052D" w:rsidRDefault="00497F2F" w:rsidP="000A1DC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53052D">
              <w:rPr>
                <w:rFonts w:ascii="Angsana New" w:hAnsi="Angsana New"/>
                <w:sz w:val="30"/>
                <w:szCs w:val="30"/>
              </w:rPr>
              <w:t>(191,080)</w:t>
            </w:r>
          </w:p>
        </w:tc>
        <w:tc>
          <w:tcPr>
            <w:tcW w:w="128" w:type="pct"/>
            <w:shd w:val="clear" w:color="auto" w:fill="auto"/>
          </w:tcPr>
          <w:p w14:paraId="4CE8B883" w14:textId="77777777" w:rsidR="00497F2F" w:rsidRPr="0053052D" w:rsidRDefault="00497F2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422A2121" w14:textId="77777777" w:rsidR="00E2274A" w:rsidRDefault="00E2274A" w:rsidP="000A1DC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  <w:p w14:paraId="16FB4CB0" w14:textId="668973BE" w:rsidR="00497F2F" w:rsidRPr="0053052D" w:rsidRDefault="00497F2F" w:rsidP="000A1DC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53052D">
              <w:rPr>
                <w:rFonts w:ascii="Angsana New" w:hAnsi="Angsana New"/>
                <w:sz w:val="30"/>
                <w:szCs w:val="30"/>
              </w:rPr>
              <w:t>(200,143)</w:t>
            </w:r>
          </w:p>
        </w:tc>
        <w:tc>
          <w:tcPr>
            <w:tcW w:w="145" w:type="pct"/>
          </w:tcPr>
          <w:p w14:paraId="41B9C046" w14:textId="77777777" w:rsidR="00497F2F" w:rsidRPr="0053052D" w:rsidRDefault="00497F2F" w:rsidP="0075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438C23CA" w14:textId="77777777" w:rsidR="00E2274A" w:rsidRDefault="00E2274A" w:rsidP="000A1DC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  <w:p w14:paraId="0E120A16" w14:textId="6545D869" w:rsidR="00497F2F" w:rsidRPr="0053052D" w:rsidRDefault="00497F2F" w:rsidP="000A1DC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53052D">
              <w:rPr>
                <w:rFonts w:ascii="Angsana New" w:hAnsi="Angsana New"/>
                <w:sz w:val="30"/>
                <w:szCs w:val="30"/>
              </w:rPr>
              <w:t>(182,807)</w:t>
            </w:r>
          </w:p>
        </w:tc>
      </w:tr>
      <w:tr w:rsidR="00753915" w:rsidRPr="00A83A64" w14:paraId="12041790" w14:textId="77777777" w:rsidTr="00E12D0E">
        <w:tc>
          <w:tcPr>
            <w:tcW w:w="1748" w:type="pct"/>
          </w:tcPr>
          <w:p w14:paraId="2248F64C" w14:textId="77777777" w:rsidR="00497F2F" w:rsidRPr="00A83A64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7" w:type="pct"/>
          </w:tcPr>
          <w:p w14:paraId="641D7442" w14:textId="77777777" w:rsidR="00497F2F" w:rsidRPr="00A83A64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020016" w14:textId="77777777" w:rsidR="00497F2F" w:rsidRPr="0053052D" w:rsidRDefault="00497F2F" w:rsidP="00753915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052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4,751,687</w:t>
            </w:r>
          </w:p>
        </w:tc>
        <w:tc>
          <w:tcPr>
            <w:tcW w:w="129" w:type="pct"/>
            <w:shd w:val="clear" w:color="auto" w:fill="auto"/>
          </w:tcPr>
          <w:p w14:paraId="3CCA2C5A" w14:textId="77777777" w:rsidR="00497F2F" w:rsidRPr="0053052D" w:rsidRDefault="00497F2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1442CD" w14:textId="77777777" w:rsidR="00497F2F" w:rsidRPr="0053052D" w:rsidRDefault="00497F2F" w:rsidP="000A1DC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052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4,917,206</w:t>
            </w:r>
          </w:p>
        </w:tc>
        <w:tc>
          <w:tcPr>
            <w:tcW w:w="128" w:type="pct"/>
            <w:shd w:val="clear" w:color="auto" w:fill="auto"/>
          </w:tcPr>
          <w:p w14:paraId="2B537E9A" w14:textId="77777777" w:rsidR="00497F2F" w:rsidRPr="0053052D" w:rsidRDefault="00497F2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2CA267" w14:textId="77777777" w:rsidR="00497F2F" w:rsidRPr="0053052D" w:rsidRDefault="00497F2F" w:rsidP="000A1DC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052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4,771,518</w:t>
            </w:r>
          </w:p>
        </w:tc>
        <w:tc>
          <w:tcPr>
            <w:tcW w:w="145" w:type="pct"/>
          </w:tcPr>
          <w:p w14:paraId="745F15B1" w14:textId="77777777" w:rsidR="00497F2F" w:rsidRPr="00753915" w:rsidRDefault="00497F2F" w:rsidP="0075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7ED0240E" w14:textId="77777777" w:rsidR="00497F2F" w:rsidRPr="0053052D" w:rsidRDefault="00497F2F" w:rsidP="000A1DC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052D">
              <w:rPr>
                <w:rFonts w:ascii="Angsana New" w:hAnsi="Angsana New"/>
                <w:b/>
                <w:bCs/>
                <w:sz w:val="30"/>
                <w:szCs w:val="30"/>
              </w:rPr>
              <w:t>4,928,963</w:t>
            </w:r>
          </w:p>
        </w:tc>
      </w:tr>
      <w:tr w:rsidR="00753915" w:rsidRPr="00A83A64" w14:paraId="4DC49AB2" w14:textId="77777777" w:rsidTr="00E12D0E">
        <w:tc>
          <w:tcPr>
            <w:tcW w:w="1748" w:type="pct"/>
          </w:tcPr>
          <w:p w14:paraId="4208A722" w14:textId="77777777" w:rsidR="00497F2F" w:rsidRPr="00A83A64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" w:type="pct"/>
          </w:tcPr>
          <w:p w14:paraId="6100A98D" w14:textId="77777777" w:rsidR="00497F2F" w:rsidRPr="00A83A64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1757D22" w14:textId="77777777" w:rsidR="00497F2F" w:rsidRPr="009A6ADE" w:rsidRDefault="00497F2F" w:rsidP="00753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434E654E" w14:textId="77777777" w:rsidR="00497F2F" w:rsidRPr="0053052D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3191472A" w14:textId="77777777" w:rsidR="00497F2F" w:rsidRPr="0053052D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D63EA54" w14:textId="77777777" w:rsidR="00497F2F" w:rsidRPr="0053052D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6D216AB6" w14:textId="77777777" w:rsidR="00497F2F" w:rsidRPr="0053052D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607ABEC" w14:textId="77777777" w:rsidR="00497F2F" w:rsidRPr="00753915" w:rsidRDefault="00497F2F" w:rsidP="0075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</w:tcPr>
          <w:p w14:paraId="5F5B5479" w14:textId="77777777" w:rsidR="00497F2F" w:rsidRPr="0053052D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3915" w:rsidRPr="00A83A64" w14:paraId="7E02999A" w14:textId="77777777" w:rsidTr="00E12D0E">
        <w:tc>
          <w:tcPr>
            <w:tcW w:w="1748" w:type="pct"/>
          </w:tcPr>
          <w:p w14:paraId="0A6F785B" w14:textId="77777777" w:rsidR="00497F2F" w:rsidRPr="00A83A64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87" w:type="pct"/>
          </w:tcPr>
          <w:p w14:paraId="7168FECB" w14:textId="77777777" w:rsidR="00497F2F" w:rsidRPr="00A83A64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64039360" w14:textId="4091B50D" w:rsidR="00497F2F" w:rsidRPr="0053052D" w:rsidRDefault="00511452" w:rsidP="00753915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511452">
              <w:rPr>
                <w:rFonts w:ascii="Angsana New" w:hAnsi="Angsana New"/>
                <w:sz w:val="30"/>
                <w:szCs w:val="30"/>
              </w:rPr>
              <w:t>4,648,781</w:t>
            </w:r>
          </w:p>
        </w:tc>
        <w:tc>
          <w:tcPr>
            <w:tcW w:w="129" w:type="pct"/>
          </w:tcPr>
          <w:p w14:paraId="7839BDC9" w14:textId="77777777" w:rsidR="00497F2F" w:rsidRPr="0053052D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A32C825" w14:textId="77777777" w:rsidR="00497F2F" w:rsidRPr="0053052D" w:rsidRDefault="00497F2F" w:rsidP="000A1DC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53052D">
              <w:rPr>
                <w:rFonts w:ascii="Angsana New" w:hAnsi="Angsana New"/>
                <w:sz w:val="30"/>
                <w:szCs w:val="30"/>
              </w:rPr>
              <w:t>4,848,572</w:t>
            </w:r>
          </w:p>
        </w:tc>
        <w:tc>
          <w:tcPr>
            <w:tcW w:w="128" w:type="pct"/>
          </w:tcPr>
          <w:p w14:paraId="693524A8" w14:textId="77777777" w:rsidR="00497F2F" w:rsidRPr="0053052D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36CC2C7B" w14:textId="56CFD635" w:rsidR="00497F2F" w:rsidRPr="0053052D" w:rsidRDefault="00511452" w:rsidP="000A1DC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511452">
              <w:rPr>
                <w:rFonts w:ascii="Angsana New" w:hAnsi="Angsana New"/>
                <w:sz w:val="30"/>
                <w:szCs w:val="30"/>
              </w:rPr>
              <w:t>4,670,627</w:t>
            </w:r>
          </w:p>
        </w:tc>
        <w:tc>
          <w:tcPr>
            <w:tcW w:w="145" w:type="pct"/>
          </w:tcPr>
          <w:p w14:paraId="51D3304B" w14:textId="77777777" w:rsidR="00497F2F" w:rsidRPr="00753915" w:rsidRDefault="00497F2F" w:rsidP="0075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</w:tcPr>
          <w:p w14:paraId="2DF07D45" w14:textId="77777777" w:rsidR="00497F2F" w:rsidRPr="0053052D" w:rsidRDefault="00497F2F" w:rsidP="000A1DC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53052D">
              <w:rPr>
                <w:rFonts w:ascii="Angsana New" w:hAnsi="Angsana New"/>
                <w:sz w:val="30"/>
                <w:szCs w:val="30"/>
              </w:rPr>
              <w:t>4,862,527</w:t>
            </w:r>
          </w:p>
        </w:tc>
      </w:tr>
      <w:tr w:rsidR="00753915" w:rsidRPr="00A83A64" w14:paraId="479E81D6" w14:textId="77777777" w:rsidTr="00E12D0E">
        <w:tc>
          <w:tcPr>
            <w:tcW w:w="1748" w:type="pct"/>
          </w:tcPr>
          <w:p w14:paraId="44CBAB78" w14:textId="77777777" w:rsidR="00497F2F" w:rsidRPr="00A83A64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87" w:type="pct"/>
          </w:tcPr>
          <w:p w14:paraId="547E049E" w14:textId="77777777" w:rsidR="00497F2F" w:rsidRPr="00A83A64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183FC11" w14:textId="3AC591F1" w:rsidR="00497F2F" w:rsidRPr="0053052D" w:rsidRDefault="00511452" w:rsidP="00753915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11452">
              <w:rPr>
                <w:rFonts w:ascii="Angsana New" w:hAnsi="Angsana New"/>
                <w:sz w:val="30"/>
                <w:szCs w:val="30"/>
                <w:lang w:val="en-US" w:bidi="th-TH"/>
              </w:rPr>
              <w:t>102,906</w:t>
            </w:r>
          </w:p>
        </w:tc>
        <w:tc>
          <w:tcPr>
            <w:tcW w:w="129" w:type="pct"/>
          </w:tcPr>
          <w:p w14:paraId="3F69C369" w14:textId="77777777" w:rsidR="00497F2F" w:rsidRPr="0053052D" w:rsidRDefault="00497F2F" w:rsidP="000A1DC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577A6591" w14:textId="77777777" w:rsidR="00497F2F" w:rsidRPr="0053052D" w:rsidRDefault="00497F2F" w:rsidP="000A1DC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052D">
              <w:rPr>
                <w:rFonts w:ascii="Angsana New" w:hAnsi="Angsana New"/>
                <w:sz w:val="30"/>
                <w:szCs w:val="30"/>
                <w:lang w:val="en-US" w:bidi="th-TH"/>
              </w:rPr>
              <w:t>68,634</w:t>
            </w:r>
          </w:p>
        </w:tc>
        <w:tc>
          <w:tcPr>
            <w:tcW w:w="128" w:type="pct"/>
          </w:tcPr>
          <w:p w14:paraId="0D97497D" w14:textId="77777777" w:rsidR="00497F2F" w:rsidRPr="0053052D" w:rsidRDefault="00497F2F" w:rsidP="000A1DC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7FEB03C4" w14:textId="05614D18" w:rsidR="00497F2F" w:rsidRPr="0053052D" w:rsidRDefault="00511452" w:rsidP="000A1DC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11452">
              <w:rPr>
                <w:rFonts w:ascii="Angsana New" w:hAnsi="Angsana New"/>
                <w:sz w:val="30"/>
                <w:szCs w:val="30"/>
                <w:lang w:val="en-US" w:bidi="th-TH"/>
              </w:rPr>
              <w:t>100,891</w:t>
            </w:r>
          </w:p>
        </w:tc>
        <w:tc>
          <w:tcPr>
            <w:tcW w:w="145" w:type="pct"/>
          </w:tcPr>
          <w:p w14:paraId="75FC81B7" w14:textId="77777777" w:rsidR="00497F2F" w:rsidRPr="00753915" w:rsidRDefault="00497F2F" w:rsidP="0075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73095212" w14:textId="77777777" w:rsidR="00497F2F" w:rsidRPr="0053052D" w:rsidRDefault="00497F2F" w:rsidP="000A1DC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052D">
              <w:rPr>
                <w:rFonts w:ascii="Angsana New" w:hAnsi="Angsana New"/>
                <w:sz w:val="30"/>
                <w:szCs w:val="30"/>
                <w:lang w:val="en-US" w:bidi="th-TH"/>
              </w:rPr>
              <w:t>66,436</w:t>
            </w:r>
          </w:p>
        </w:tc>
      </w:tr>
      <w:tr w:rsidR="00753915" w:rsidRPr="00A83A64" w14:paraId="1D5C3FA9" w14:textId="77777777" w:rsidTr="00E12D0E">
        <w:tc>
          <w:tcPr>
            <w:tcW w:w="1748" w:type="pct"/>
          </w:tcPr>
          <w:p w14:paraId="26E7CDFA" w14:textId="77777777" w:rsidR="00497F2F" w:rsidRPr="00A83A64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7" w:type="pct"/>
          </w:tcPr>
          <w:p w14:paraId="25D5C47E" w14:textId="77777777" w:rsidR="00497F2F" w:rsidRPr="00A83A64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4DFD2FE" w14:textId="77777777" w:rsidR="00497F2F" w:rsidRPr="0053052D" w:rsidRDefault="00497F2F" w:rsidP="00753915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3052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4,751,687</w:t>
            </w:r>
          </w:p>
        </w:tc>
        <w:tc>
          <w:tcPr>
            <w:tcW w:w="129" w:type="pct"/>
          </w:tcPr>
          <w:p w14:paraId="69AE1D1B" w14:textId="77777777" w:rsidR="00497F2F" w:rsidRPr="0053052D" w:rsidRDefault="00497F2F" w:rsidP="000A1DC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79F95E9" w14:textId="77777777" w:rsidR="00497F2F" w:rsidRPr="0053052D" w:rsidRDefault="00497F2F" w:rsidP="000A1DC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3052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4,917,206</w:t>
            </w:r>
          </w:p>
        </w:tc>
        <w:tc>
          <w:tcPr>
            <w:tcW w:w="128" w:type="pct"/>
          </w:tcPr>
          <w:p w14:paraId="2046E436" w14:textId="77777777" w:rsidR="00497F2F" w:rsidRPr="0053052D" w:rsidRDefault="00497F2F" w:rsidP="000A1DC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5AADB9EA" w14:textId="77777777" w:rsidR="00497F2F" w:rsidRPr="0053052D" w:rsidRDefault="00497F2F" w:rsidP="000A1DC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3052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4,771,518</w:t>
            </w:r>
          </w:p>
        </w:tc>
        <w:tc>
          <w:tcPr>
            <w:tcW w:w="145" w:type="pct"/>
          </w:tcPr>
          <w:p w14:paraId="55C23F17" w14:textId="77777777" w:rsidR="00497F2F" w:rsidRPr="00753915" w:rsidRDefault="00497F2F" w:rsidP="0075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17FB4394" w14:textId="77777777" w:rsidR="00497F2F" w:rsidRPr="0053052D" w:rsidRDefault="00497F2F" w:rsidP="000A1DC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3052D">
              <w:rPr>
                <w:rFonts w:ascii="Angsana New" w:hAnsi="Angsana New"/>
                <w:b/>
                <w:bCs/>
                <w:sz w:val="30"/>
                <w:szCs w:val="30"/>
              </w:rPr>
              <w:t>4,928,963</w:t>
            </w:r>
          </w:p>
        </w:tc>
      </w:tr>
    </w:tbl>
    <w:p w14:paraId="62EB3F60" w14:textId="77777777" w:rsidR="00497F2F" w:rsidRPr="00753915" w:rsidRDefault="00497F2F" w:rsidP="00497F2F">
      <w:pPr>
        <w:rPr>
          <w:sz w:val="30"/>
          <w:szCs w:val="30"/>
          <w:lang w:eastAsia="x-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270"/>
        <w:gridCol w:w="1080"/>
        <w:gridCol w:w="180"/>
        <w:gridCol w:w="1084"/>
        <w:gridCol w:w="178"/>
        <w:gridCol w:w="1168"/>
      </w:tblGrid>
      <w:tr w:rsidR="00497F2F" w:rsidRPr="000F039F" w14:paraId="5E8A1699" w14:textId="77777777" w:rsidTr="00753915">
        <w:trPr>
          <w:cantSplit/>
          <w:tblHeader/>
        </w:trPr>
        <w:tc>
          <w:tcPr>
            <w:tcW w:w="4140" w:type="dxa"/>
            <w:vAlign w:val="bottom"/>
            <w:hideMark/>
          </w:tcPr>
          <w:p w14:paraId="28381C0F" w14:textId="77777777" w:rsidR="00497F2F" w:rsidRPr="000F039F" w:rsidRDefault="00497F2F" w:rsidP="00497F2F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0F039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0F03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  <w:r w:rsidRPr="000F039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3"/>
            <w:vAlign w:val="bottom"/>
          </w:tcPr>
          <w:p w14:paraId="0B9933C2" w14:textId="77777777" w:rsidR="00497F2F" w:rsidRPr="000F039F" w:rsidRDefault="00497F2F" w:rsidP="000A1DC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F039F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F6357D2" w14:textId="77777777" w:rsidR="00497F2F" w:rsidRPr="000F039F" w:rsidRDefault="00497F2F" w:rsidP="000A1DC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12CCB8F" w14:textId="77777777" w:rsidR="00497F2F" w:rsidRPr="000F039F" w:rsidRDefault="00497F2F" w:rsidP="000A1DC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F039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97F2F" w:rsidRPr="000F039F" w14:paraId="1B3765F6" w14:textId="77777777" w:rsidTr="00753915">
        <w:trPr>
          <w:cantSplit/>
          <w:tblHeader/>
        </w:trPr>
        <w:tc>
          <w:tcPr>
            <w:tcW w:w="4140" w:type="dxa"/>
            <w:vAlign w:val="bottom"/>
          </w:tcPr>
          <w:p w14:paraId="7291C9EA" w14:textId="77777777" w:rsidR="00497F2F" w:rsidRPr="000F039F" w:rsidRDefault="00497F2F" w:rsidP="00497F2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0F03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0F039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0F03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0F03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0F039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5DFC0A25" w14:textId="77777777" w:rsidR="00497F2F" w:rsidRPr="000F039F" w:rsidRDefault="00497F2F" w:rsidP="000A1DC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03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291E1C43" w14:textId="77777777" w:rsidR="00497F2F" w:rsidRPr="000F039F" w:rsidRDefault="00497F2F" w:rsidP="000A1DC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2F029F" w14:textId="77777777" w:rsidR="00497F2F" w:rsidRPr="000F039F" w:rsidRDefault="00497F2F" w:rsidP="000A1DC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03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2563</w:t>
            </w:r>
          </w:p>
        </w:tc>
        <w:tc>
          <w:tcPr>
            <w:tcW w:w="180" w:type="dxa"/>
          </w:tcPr>
          <w:p w14:paraId="3D843DCB" w14:textId="77777777" w:rsidR="00497F2F" w:rsidRPr="000F039F" w:rsidRDefault="00497F2F" w:rsidP="000A1DC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154358C9" w14:textId="77777777" w:rsidR="00497F2F" w:rsidRPr="000F039F" w:rsidRDefault="00497F2F" w:rsidP="000A1DC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F039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2564</w:t>
            </w:r>
          </w:p>
        </w:tc>
        <w:tc>
          <w:tcPr>
            <w:tcW w:w="178" w:type="dxa"/>
            <w:vAlign w:val="bottom"/>
          </w:tcPr>
          <w:p w14:paraId="53B1DECD" w14:textId="77777777" w:rsidR="00497F2F" w:rsidRPr="000F039F" w:rsidRDefault="00497F2F" w:rsidP="000A1DC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69BD38C2" w14:textId="77777777" w:rsidR="00497F2F" w:rsidRPr="000F039F" w:rsidRDefault="00497F2F" w:rsidP="000A1DC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03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2563</w:t>
            </w:r>
          </w:p>
        </w:tc>
      </w:tr>
      <w:tr w:rsidR="00497F2F" w:rsidRPr="000F039F" w14:paraId="6F3C8439" w14:textId="77777777" w:rsidTr="00753915">
        <w:trPr>
          <w:cantSplit/>
          <w:tblHeader/>
        </w:trPr>
        <w:tc>
          <w:tcPr>
            <w:tcW w:w="4140" w:type="dxa"/>
            <w:vAlign w:val="bottom"/>
          </w:tcPr>
          <w:p w14:paraId="374F4F08" w14:textId="77777777" w:rsidR="00497F2F" w:rsidRPr="000F039F" w:rsidRDefault="00497F2F" w:rsidP="00497F2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7897B660" w14:textId="77777777" w:rsidR="00497F2F" w:rsidRPr="000F039F" w:rsidRDefault="00497F2F" w:rsidP="000A1DC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F039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F039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0F039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97F2F" w:rsidRPr="000F039F" w14:paraId="5746EE37" w14:textId="77777777" w:rsidTr="00753915">
        <w:trPr>
          <w:cantSplit/>
          <w:trHeight w:val="60"/>
        </w:trPr>
        <w:tc>
          <w:tcPr>
            <w:tcW w:w="4140" w:type="dxa"/>
          </w:tcPr>
          <w:p w14:paraId="7FA96894" w14:textId="77777777" w:rsidR="00497F2F" w:rsidRPr="000F039F" w:rsidRDefault="00497F2F" w:rsidP="00497F2F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039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211DE8EF" w14:textId="77777777" w:rsidR="00497F2F" w:rsidRPr="000F039F" w:rsidRDefault="00497F2F" w:rsidP="00060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03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17,336</w:t>
            </w:r>
          </w:p>
        </w:tc>
        <w:tc>
          <w:tcPr>
            <w:tcW w:w="270" w:type="dxa"/>
          </w:tcPr>
          <w:p w14:paraId="137DD359" w14:textId="77777777" w:rsidR="00497F2F" w:rsidRPr="000F039F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D21AB7D" w14:textId="77777777" w:rsidR="00497F2F" w:rsidRPr="000F039F" w:rsidRDefault="00497F2F" w:rsidP="00060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03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6,874</w:t>
            </w:r>
          </w:p>
        </w:tc>
        <w:tc>
          <w:tcPr>
            <w:tcW w:w="180" w:type="dxa"/>
          </w:tcPr>
          <w:p w14:paraId="6FBCB00D" w14:textId="77777777" w:rsidR="00497F2F" w:rsidRPr="000F039F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</w:tcPr>
          <w:p w14:paraId="34BAD42A" w14:textId="77777777" w:rsidR="00497F2F" w:rsidRPr="000F039F" w:rsidRDefault="00497F2F" w:rsidP="00060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03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17,336</w:t>
            </w:r>
          </w:p>
        </w:tc>
        <w:tc>
          <w:tcPr>
            <w:tcW w:w="178" w:type="dxa"/>
          </w:tcPr>
          <w:p w14:paraId="7E6A2965" w14:textId="77777777" w:rsidR="00497F2F" w:rsidRPr="000F039F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</w:tcPr>
          <w:p w14:paraId="49C2F53C" w14:textId="77777777" w:rsidR="00497F2F" w:rsidRPr="000F039F" w:rsidRDefault="00497F2F" w:rsidP="00005F0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03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</w:t>
            </w:r>
            <w:r w:rsidRPr="00005F00">
              <w:rPr>
                <w:rFonts w:ascii="Angsana New" w:hAnsi="Angsana New"/>
                <w:sz w:val="30"/>
                <w:szCs w:val="30"/>
              </w:rPr>
              <w:t>874</w:t>
            </w:r>
          </w:p>
        </w:tc>
      </w:tr>
      <w:tr w:rsidR="00005F00" w:rsidRPr="000F039F" w14:paraId="47DDED2F" w14:textId="77777777" w:rsidTr="00753915">
        <w:trPr>
          <w:cantSplit/>
        </w:trPr>
        <w:tc>
          <w:tcPr>
            <w:tcW w:w="4140" w:type="dxa"/>
          </w:tcPr>
          <w:p w14:paraId="572D91A4" w14:textId="77777777" w:rsidR="00005F00" w:rsidRPr="000F039F" w:rsidRDefault="00005F00" w:rsidP="00005F00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039F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391C5E" w14:textId="77777777" w:rsidR="00005F00" w:rsidRPr="000F039F" w:rsidRDefault="00005F00" w:rsidP="00005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03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(22)</w:t>
            </w:r>
          </w:p>
        </w:tc>
        <w:tc>
          <w:tcPr>
            <w:tcW w:w="270" w:type="dxa"/>
          </w:tcPr>
          <w:p w14:paraId="4C02092E" w14:textId="77777777" w:rsidR="00005F00" w:rsidRPr="000F039F" w:rsidRDefault="00005F00" w:rsidP="00005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270B0C" w14:textId="3958CBE7" w:rsidR="00005F00" w:rsidRPr="000F039F" w:rsidRDefault="00005F00" w:rsidP="00005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03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45DF7CF6" w14:textId="77777777" w:rsidR="00005F00" w:rsidRPr="000F039F" w:rsidRDefault="00005F00" w:rsidP="00005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9C9CCA6" w14:textId="6C103736" w:rsidR="00005F00" w:rsidRPr="000F039F" w:rsidRDefault="00005F00" w:rsidP="00005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03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3DBCC9A2" w14:textId="77777777" w:rsidR="00005F00" w:rsidRPr="000F039F" w:rsidRDefault="00005F00" w:rsidP="00005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0E9010B7" w14:textId="08B49571" w:rsidR="00005F00" w:rsidRPr="000F039F" w:rsidRDefault="00005F00" w:rsidP="00005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03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05F00" w:rsidRPr="00C0458C" w14:paraId="79DEAC9E" w14:textId="77777777" w:rsidTr="00753915">
        <w:trPr>
          <w:cantSplit/>
        </w:trPr>
        <w:tc>
          <w:tcPr>
            <w:tcW w:w="4140" w:type="dxa"/>
          </w:tcPr>
          <w:p w14:paraId="27E10076" w14:textId="77777777" w:rsidR="00005F00" w:rsidRPr="000F039F" w:rsidRDefault="00005F00" w:rsidP="00005F00">
            <w:pPr>
              <w:tabs>
                <w:tab w:val="clear" w:pos="227"/>
                <w:tab w:val="left" w:pos="190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039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DB8747" w14:textId="77777777" w:rsidR="00005F00" w:rsidRPr="000F039F" w:rsidRDefault="00005F00" w:rsidP="00005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03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17,314</w:t>
            </w:r>
          </w:p>
        </w:tc>
        <w:tc>
          <w:tcPr>
            <w:tcW w:w="270" w:type="dxa"/>
          </w:tcPr>
          <w:p w14:paraId="69E1BBE1" w14:textId="77777777" w:rsidR="00005F00" w:rsidRPr="000F039F" w:rsidRDefault="00005F00" w:rsidP="00005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F1A824" w14:textId="77777777" w:rsidR="00005F00" w:rsidRPr="000F039F" w:rsidRDefault="00005F00" w:rsidP="00005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03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6,874</w:t>
            </w:r>
          </w:p>
        </w:tc>
        <w:tc>
          <w:tcPr>
            <w:tcW w:w="180" w:type="dxa"/>
          </w:tcPr>
          <w:p w14:paraId="38CC3B27" w14:textId="77777777" w:rsidR="00005F00" w:rsidRPr="000F039F" w:rsidRDefault="00005F00" w:rsidP="00005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0E062B5A" w14:textId="77777777" w:rsidR="00005F00" w:rsidRPr="000F039F" w:rsidRDefault="00005F00" w:rsidP="00005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03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17,336</w:t>
            </w:r>
          </w:p>
        </w:tc>
        <w:tc>
          <w:tcPr>
            <w:tcW w:w="178" w:type="dxa"/>
          </w:tcPr>
          <w:p w14:paraId="1DB9C98E" w14:textId="77777777" w:rsidR="00005F00" w:rsidRPr="000F039F" w:rsidRDefault="00005F00" w:rsidP="00005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7B76065A" w14:textId="77777777" w:rsidR="00005F00" w:rsidRPr="008E05A5" w:rsidRDefault="00005F00" w:rsidP="00005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03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6,874</w:t>
            </w:r>
          </w:p>
        </w:tc>
      </w:tr>
    </w:tbl>
    <w:p w14:paraId="540B2314" w14:textId="7CC7DDFE" w:rsidR="00E83039" w:rsidRDefault="00E83039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A9C5C2D" w14:textId="51C7CCC3" w:rsidR="00497F2F" w:rsidRDefault="00497F2F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6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2"/>
        <w:gridCol w:w="1171"/>
        <w:gridCol w:w="273"/>
        <w:gridCol w:w="1170"/>
        <w:gridCol w:w="273"/>
        <w:gridCol w:w="1170"/>
        <w:gridCol w:w="273"/>
        <w:gridCol w:w="1161"/>
      </w:tblGrid>
      <w:tr w:rsidR="000F039F" w:rsidRPr="000F039F" w14:paraId="26488AAA" w14:textId="77777777" w:rsidTr="00C07064">
        <w:trPr>
          <w:trHeight w:val="299"/>
        </w:trPr>
        <w:tc>
          <w:tcPr>
            <w:tcW w:w="2067" w:type="pct"/>
          </w:tcPr>
          <w:p w14:paraId="0BAC6709" w14:textId="77777777" w:rsidR="000F039F" w:rsidRPr="000F039F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5" w:type="pct"/>
            <w:gridSpan w:val="3"/>
            <w:shd w:val="clear" w:color="auto" w:fill="auto"/>
          </w:tcPr>
          <w:p w14:paraId="6FF989A7" w14:textId="77777777" w:rsidR="000F039F" w:rsidRPr="000F039F" w:rsidRDefault="000F039F" w:rsidP="000A1DC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F03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5322AD26" w14:textId="77777777" w:rsidR="000F039F" w:rsidRPr="000F039F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2" w:type="pct"/>
            <w:gridSpan w:val="3"/>
          </w:tcPr>
          <w:p w14:paraId="745970C7" w14:textId="77777777" w:rsidR="000F039F" w:rsidRPr="000F039F" w:rsidRDefault="000F039F" w:rsidP="000A1DC3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F03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0F039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0F039F" w:rsidRPr="000F039F" w14:paraId="42220C70" w14:textId="77777777" w:rsidTr="00C07064">
        <w:trPr>
          <w:trHeight w:val="299"/>
        </w:trPr>
        <w:tc>
          <w:tcPr>
            <w:tcW w:w="2067" w:type="pct"/>
          </w:tcPr>
          <w:p w14:paraId="47FC65B6" w14:textId="77777777" w:rsidR="000F039F" w:rsidRPr="000F039F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38D6DBAC" w14:textId="77777777" w:rsidR="000F039F" w:rsidRPr="000F039F" w:rsidRDefault="000F039F" w:rsidP="000A1DC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/>
                <w:b w:val="0"/>
                <w:sz w:val="30"/>
                <w:szCs w:val="30"/>
                <w:lang w:val="x-none" w:eastAsia="x-none" w:bidi="th-TH"/>
              </w:rPr>
            </w:pPr>
            <w:r w:rsidRPr="000F039F">
              <w:rPr>
                <w:rFonts w:asciiTheme="majorBidi" w:hAnsiTheme="majorBidi" w:cstheme="majorBidi"/>
                <w:b w:val="0"/>
                <w:sz w:val="30"/>
                <w:szCs w:val="30"/>
                <w:lang w:val="x-none" w:eastAsia="x-none" w:bidi="th-TH"/>
              </w:rPr>
              <w:t xml:space="preserve">31 </w:t>
            </w:r>
            <w:r w:rsidRPr="000F039F">
              <w:rPr>
                <w:rFonts w:asciiTheme="majorBidi" w:hAnsiTheme="majorBidi"/>
                <w:b w:val="0"/>
                <w:sz w:val="30"/>
                <w:szCs w:val="30"/>
                <w:cs/>
                <w:lang w:val="x-none" w:eastAsia="x-none" w:bidi="th-TH"/>
              </w:rPr>
              <w:t>มีนาคม</w:t>
            </w:r>
          </w:p>
          <w:p w14:paraId="25B6262F" w14:textId="77777777" w:rsidR="000F039F" w:rsidRPr="000F039F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3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57E3A49A" w14:textId="77777777" w:rsidR="000F039F" w:rsidRPr="000F039F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532E8561" w14:textId="77777777" w:rsidR="000F039F" w:rsidRPr="000F039F" w:rsidRDefault="000F039F" w:rsidP="000A1DC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F039F">
              <w:rPr>
                <w:rFonts w:asciiTheme="majorBidi" w:hAnsiTheme="majorBidi" w:cstheme="majorBidi" w:hint="cs"/>
                <w:b w:val="0"/>
                <w:sz w:val="30"/>
                <w:szCs w:val="30"/>
                <w:lang w:val="x-none" w:eastAsia="x-none" w:bidi="th-TH"/>
              </w:rPr>
              <w:t xml:space="preserve">31 </w:t>
            </w:r>
            <w:r w:rsidRPr="000F039F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x-none" w:eastAsia="x-none"/>
              </w:rPr>
              <w:t>ธันวาคม</w:t>
            </w:r>
            <w:r w:rsidRPr="000F039F">
              <w:rPr>
                <w:rFonts w:asciiTheme="majorBidi" w:hAnsiTheme="majorBidi" w:cstheme="majorBidi" w:hint="cs"/>
                <w:b w:val="0"/>
                <w:sz w:val="30"/>
                <w:szCs w:val="30"/>
                <w:lang w:val="x-none" w:eastAsia="x-none" w:bidi="th-TH"/>
              </w:rPr>
              <w:t xml:space="preserve"> 2563</w:t>
            </w:r>
          </w:p>
        </w:tc>
        <w:tc>
          <w:tcPr>
            <w:tcW w:w="146" w:type="pct"/>
          </w:tcPr>
          <w:p w14:paraId="3ABFC77C" w14:textId="77777777" w:rsidR="000F039F" w:rsidRPr="000F039F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6A54B371" w14:textId="77777777" w:rsidR="000F039F" w:rsidRPr="000F039F" w:rsidRDefault="000F039F" w:rsidP="000A1DC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/>
                <w:b w:val="0"/>
                <w:sz w:val="30"/>
                <w:szCs w:val="30"/>
                <w:lang w:val="x-none" w:eastAsia="x-none" w:bidi="th-TH"/>
              </w:rPr>
            </w:pPr>
            <w:r w:rsidRPr="000F039F">
              <w:rPr>
                <w:rFonts w:asciiTheme="majorBidi" w:hAnsiTheme="majorBidi" w:cstheme="majorBidi"/>
                <w:b w:val="0"/>
                <w:sz w:val="30"/>
                <w:szCs w:val="30"/>
                <w:lang w:val="x-none" w:eastAsia="x-none" w:bidi="th-TH"/>
              </w:rPr>
              <w:t xml:space="preserve">31 </w:t>
            </w:r>
            <w:r w:rsidRPr="000F039F">
              <w:rPr>
                <w:rFonts w:asciiTheme="majorBidi" w:hAnsiTheme="majorBidi"/>
                <w:b w:val="0"/>
                <w:sz w:val="30"/>
                <w:szCs w:val="30"/>
                <w:cs/>
                <w:lang w:val="x-none" w:eastAsia="x-none" w:bidi="th-TH"/>
              </w:rPr>
              <w:t>มีนาคม</w:t>
            </w:r>
          </w:p>
          <w:p w14:paraId="4E74D642" w14:textId="77777777" w:rsidR="000F039F" w:rsidRPr="000F039F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3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734C8481" w14:textId="77777777" w:rsidR="000F039F" w:rsidRPr="000F039F" w:rsidRDefault="000F039F" w:rsidP="000A1DC3">
            <w:pPr>
              <w:pStyle w:val="acctfourfigures"/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2" w:type="pct"/>
          </w:tcPr>
          <w:p w14:paraId="59844398" w14:textId="77777777" w:rsidR="000F039F" w:rsidRPr="000F039F" w:rsidRDefault="000F039F" w:rsidP="000A1DC3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F039F">
              <w:rPr>
                <w:rFonts w:asciiTheme="majorBidi" w:hAnsiTheme="majorBidi" w:cstheme="majorBidi" w:hint="cs"/>
                <w:sz w:val="30"/>
                <w:szCs w:val="30"/>
                <w:lang w:val="x-none" w:eastAsia="x-none" w:bidi="th-TH"/>
              </w:rPr>
              <w:t xml:space="preserve">31 </w:t>
            </w:r>
            <w:r w:rsidRPr="000F039F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ธันวาคม</w:t>
            </w:r>
            <w:r w:rsidRPr="000F039F">
              <w:rPr>
                <w:rFonts w:asciiTheme="majorBidi" w:hAnsiTheme="majorBidi" w:cstheme="majorBidi" w:hint="cs"/>
                <w:sz w:val="30"/>
                <w:szCs w:val="30"/>
                <w:lang w:val="x-none" w:eastAsia="x-none" w:bidi="th-TH"/>
              </w:rPr>
              <w:t xml:space="preserve"> 2563</w:t>
            </w:r>
          </w:p>
        </w:tc>
      </w:tr>
      <w:tr w:rsidR="00C07064" w:rsidRPr="000F039F" w14:paraId="5ED2B571" w14:textId="77777777" w:rsidTr="00C07064">
        <w:trPr>
          <w:trHeight w:val="299"/>
        </w:trPr>
        <w:tc>
          <w:tcPr>
            <w:tcW w:w="2067" w:type="pct"/>
          </w:tcPr>
          <w:p w14:paraId="2F4405F2" w14:textId="77777777" w:rsidR="00C07064" w:rsidRPr="000F039F" w:rsidRDefault="00C07064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33" w:type="pct"/>
            <w:gridSpan w:val="7"/>
            <w:shd w:val="clear" w:color="auto" w:fill="auto"/>
          </w:tcPr>
          <w:p w14:paraId="4522B050" w14:textId="7E548922" w:rsidR="00C07064" w:rsidRPr="000F039F" w:rsidRDefault="00C07064" w:rsidP="000A1DC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39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039F" w:rsidRPr="000F039F" w14:paraId="6EA8DA9B" w14:textId="77777777" w:rsidTr="00C07064">
        <w:trPr>
          <w:trHeight w:val="299"/>
        </w:trPr>
        <w:tc>
          <w:tcPr>
            <w:tcW w:w="2067" w:type="pct"/>
          </w:tcPr>
          <w:p w14:paraId="54879BB9" w14:textId="77777777" w:rsidR="000F039F" w:rsidRPr="000F039F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F03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5" w:type="pct"/>
            <w:shd w:val="clear" w:color="auto" w:fill="auto"/>
          </w:tcPr>
          <w:p w14:paraId="716DE2B8" w14:textId="77777777" w:rsidR="000F039F" w:rsidRPr="000F039F" w:rsidRDefault="000F039F" w:rsidP="000A1DC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1F9F96DF" w14:textId="77777777" w:rsidR="000F039F" w:rsidRPr="000F039F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486B9D63" w14:textId="77777777" w:rsidR="000F039F" w:rsidRPr="000F039F" w:rsidRDefault="000F039F" w:rsidP="000A1DC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6381B787" w14:textId="77777777" w:rsidR="000F039F" w:rsidRPr="000F039F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026AAAB6" w14:textId="77777777" w:rsidR="000F039F" w:rsidRPr="000F039F" w:rsidRDefault="000F039F" w:rsidP="000A1DC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123B479" w14:textId="77777777" w:rsidR="000F039F" w:rsidRPr="000F039F" w:rsidRDefault="000F039F" w:rsidP="000A1DC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22" w:type="pct"/>
          </w:tcPr>
          <w:p w14:paraId="61CF742D" w14:textId="77777777" w:rsidR="000F039F" w:rsidRPr="000F039F" w:rsidRDefault="000F039F" w:rsidP="000A1DC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039F" w:rsidRPr="000F039F" w14:paraId="2EE50122" w14:textId="77777777" w:rsidTr="00C07064">
        <w:trPr>
          <w:trHeight w:val="299"/>
        </w:trPr>
        <w:tc>
          <w:tcPr>
            <w:tcW w:w="2067" w:type="pct"/>
          </w:tcPr>
          <w:p w14:paraId="5ED75A9A" w14:textId="77777777" w:rsidR="000F039F" w:rsidRPr="000F039F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F039F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0F039F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25" w:type="pct"/>
            <w:shd w:val="clear" w:color="auto" w:fill="auto"/>
          </w:tcPr>
          <w:p w14:paraId="06BBAE2D" w14:textId="77777777" w:rsidR="000F039F" w:rsidRPr="000F039F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03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1,929</w:t>
            </w:r>
          </w:p>
        </w:tc>
        <w:tc>
          <w:tcPr>
            <w:tcW w:w="146" w:type="pct"/>
          </w:tcPr>
          <w:p w14:paraId="69159ADC" w14:textId="77777777" w:rsidR="000F039F" w:rsidRPr="000F039F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7CE2D1B2" w14:textId="77777777" w:rsidR="000F039F" w:rsidRPr="000F039F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03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2,605</w:t>
            </w:r>
          </w:p>
        </w:tc>
        <w:tc>
          <w:tcPr>
            <w:tcW w:w="146" w:type="pct"/>
          </w:tcPr>
          <w:p w14:paraId="24938976" w14:textId="77777777" w:rsidR="000F039F" w:rsidRPr="000F039F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4B0D27A4" w14:textId="77777777" w:rsidR="000F039F" w:rsidRPr="000F039F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03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5,358</w:t>
            </w:r>
          </w:p>
        </w:tc>
        <w:tc>
          <w:tcPr>
            <w:tcW w:w="146" w:type="pct"/>
          </w:tcPr>
          <w:p w14:paraId="52B6AC1F" w14:textId="77777777" w:rsidR="000F039F" w:rsidRPr="000F039F" w:rsidRDefault="000F039F" w:rsidP="000A1DC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22" w:type="pct"/>
          </w:tcPr>
          <w:p w14:paraId="44F61088" w14:textId="77777777" w:rsidR="000F039F" w:rsidRPr="000F039F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03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43,019</w:t>
            </w:r>
          </w:p>
        </w:tc>
      </w:tr>
      <w:tr w:rsidR="000F039F" w:rsidRPr="000F039F" w14:paraId="720CF94A" w14:textId="77777777" w:rsidTr="00C07064">
        <w:tc>
          <w:tcPr>
            <w:tcW w:w="2067" w:type="pct"/>
          </w:tcPr>
          <w:p w14:paraId="22693305" w14:textId="77777777" w:rsidR="000F039F" w:rsidRPr="000F039F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F039F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0F039F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25" w:type="pct"/>
            <w:shd w:val="clear" w:color="auto" w:fill="auto"/>
          </w:tcPr>
          <w:p w14:paraId="38D70D1A" w14:textId="77777777" w:rsidR="000F039F" w:rsidRPr="000F039F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2D1E6075" w14:textId="77777777" w:rsidR="000F039F" w:rsidRPr="000F039F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1674352" w14:textId="77777777" w:rsidR="000F039F" w:rsidRPr="000F039F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18E59F5" w14:textId="77777777" w:rsidR="000F039F" w:rsidRPr="000F039F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D1DFC8B" w14:textId="77777777" w:rsidR="000F039F" w:rsidRPr="000F039F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026E657F" w14:textId="77777777" w:rsidR="000F039F" w:rsidRPr="000F039F" w:rsidRDefault="000F039F" w:rsidP="000A1DC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22" w:type="pct"/>
          </w:tcPr>
          <w:p w14:paraId="60387C7F" w14:textId="77777777" w:rsidR="000F039F" w:rsidRPr="000F039F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F039F" w:rsidRPr="000F039F" w14:paraId="1319CAF0" w14:textId="77777777" w:rsidTr="00C07064">
        <w:tc>
          <w:tcPr>
            <w:tcW w:w="2067" w:type="pct"/>
          </w:tcPr>
          <w:p w14:paraId="76C484F7" w14:textId="77777777" w:rsidR="000F039F" w:rsidRPr="000F039F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F039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0F039F">
              <w:rPr>
                <w:rFonts w:ascii="Angsana New" w:hAnsi="Angsana New"/>
                <w:sz w:val="30"/>
                <w:szCs w:val="30"/>
              </w:rPr>
              <w:t>2</w:t>
            </w:r>
            <w:r w:rsidRPr="000F039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25" w:type="pct"/>
            <w:shd w:val="clear" w:color="auto" w:fill="auto"/>
          </w:tcPr>
          <w:p w14:paraId="6C2DE5F3" w14:textId="77777777" w:rsidR="000F039F" w:rsidRPr="000F039F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03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</w:p>
        </w:tc>
        <w:tc>
          <w:tcPr>
            <w:tcW w:w="146" w:type="pct"/>
          </w:tcPr>
          <w:p w14:paraId="37DB7C9C" w14:textId="77777777" w:rsidR="000F039F" w:rsidRPr="000F039F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9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A4844B6" w14:textId="77777777" w:rsidR="000F039F" w:rsidRPr="000F039F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03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</w:p>
        </w:tc>
        <w:tc>
          <w:tcPr>
            <w:tcW w:w="146" w:type="pct"/>
          </w:tcPr>
          <w:p w14:paraId="4180E45E" w14:textId="77777777" w:rsidR="000F039F" w:rsidRPr="000F039F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08C5B382" w14:textId="77777777" w:rsidR="000F039F" w:rsidRPr="000F039F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03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20,319</w:t>
            </w:r>
          </w:p>
        </w:tc>
        <w:tc>
          <w:tcPr>
            <w:tcW w:w="146" w:type="pct"/>
          </w:tcPr>
          <w:p w14:paraId="23842F09" w14:textId="77777777" w:rsidR="000F039F" w:rsidRPr="000F039F" w:rsidRDefault="000F039F" w:rsidP="000A1DC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22" w:type="pct"/>
          </w:tcPr>
          <w:p w14:paraId="210D3793" w14:textId="77777777" w:rsidR="000F039F" w:rsidRPr="000F039F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03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5,161</w:t>
            </w:r>
          </w:p>
        </w:tc>
      </w:tr>
      <w:tr w:rsidR="000F039F" w:rsidRPr="000F039F" w14:paraId="3CBE7009" w14:textId="77777777" w:rsidTr="00C07064">
        <w:tc>
          <w:tcPr>
            <w:tcW w:w="2067" w:type="pct"/>
          </w:tcPr>
          <w:p w14:paraId="5F8B0611" w14:textId="77777777" w:rsidR="000F039F" w:rsidRPr="000F039F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F039F">
              <w:rPr>
                <w:rFonts w:ascii="Angsana New" w:hAnsi="Angsana New"/>
                <w:sz w:val="30"/>
                <w:szCs w:val="30"/>
              </w:rPr>
              <w:t xml:space="preserve">2 - 3 </w:t>
            </w:r>
            <w:r w:rsidRPr="000F039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7374B2CF" w14:textId="77777777" w:rsidR="000F039F" w:rsidRPr="000F039F" w:rsidRDefault="000F039F" w:rsidP="005C3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03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5EFC99F8" w14:textId="77777777" w:rsidR="000F039F" w:rsidRPr="000F039F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9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BABB928" w14:textId="77777777" w:rsidR="000F039F" w:rsidRPr="000F039F" w:rsidRDefault="000F039F" w:rsidP="005C3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03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25EAE2E3" w14:textId="77777777" w:rsidR="000F039F" w:rsidRPr="000F039F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3F0EF083" w14:textId="77777777" w:rsidR="000F039F" w:rsidRPr="000F039F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03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216</w:t>
            </w:r>
          </w:p>
        </w:tc>
        <w:tc>
          <w:tcPr>
            <w:tcW w:w="146" w:type="pct"/>
          </w:tcPr>
          <w:p w14:paraId="3B2DA775" w14:textId="77777777" w:rsidR="000F039F" w:rsidRPr="000F039F" w:rsidRDefault="000F039F" w:rsidP="000A1DC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22" w:type="pct"/>
          </w:tcPr>
          <w:p w14:paraId="617E137C" w14:textId="77777777" w:rsidR="000F039F" w:rsidRPr="000F039F" w:rsidRDefault="000F039F" w:rsidP="005C3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03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F039F" w:rsidRPr="000F039F" w14:paraId="58DD4EBE" w14:textId="77777777" w:rsidTr="00C07064">
        <w:tc>
          <w:tcPr>
            <w:tcW w:w="2067" w:type="pct"/>
          </w:tcPr>
          <w:p w14:paraId="70DCEA00" w14:textId="77777777" w:rsidR="000F039F" w:rsidRPr="000F039F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9EEF2" w14:textId="77777777" w:rsidR="000F039F" w:rsidRPr="000F039F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03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1,968</w:t>
            </w:r>
          </w:p>
        </w:tc>
        <w:tc>
          <w:tcPr>
            <w:tcW w:w="146" w:type="pct"/>
          </w:tcPr>
          <w:p w14:paraId="262097F3" w14:textId="77777777" w:rsidR="000F039F" w:rsidRPr="000F039F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4B721D8B" w14:textId="77777777" w:rsidR="000F039F" w:rsidRPr="000F039F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03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2,685</w:t>
            </w:r>
          </w:p>
        </w:tc>
        <w:tc>
          <w:tcPr>
            <w:tcW w:w="146" w:type="pct"/>
          </w:tcPr>
          <w:p w14:paraId="73E43649" w14:textId="77777777" w:rsidR="000F039F" w:rsidRPr="000F039F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150371BA" w14:textId="509D2F1B" w:rsidR="000F039F" w:rsidRPr="000F039F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03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25,89</w:t>
            </w:r>
            <w:r w:rsidR="009E4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46" w:type="pct"/>
          </w:tcPr>
          <w:p w14:paraId="402EB2EE" w14:textId="77777777" w:rsidR="000F039F" w:rsidRPr="000F039F" w:rsidRDefault="000F039F" w:rsidP="000A1DC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</w:tcPr>
          <w:p w14:paraId="5A931D71" w14:textId="77777777" w:rsidR="000F039F" w:rsidRPr="000F039F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03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48,180</w:t>
            </w:r>
          </w:p>
        </w:tc>
      </w:tr>
      <w:tr w:rsidR="000F039F" w:rsidRPr="000F039F" w14:paraId="5D57AAD9" w14:textId="77777777" w:rsidTr="00C07064">
        <w:tc>
          <w:tcPr>
            <w:tcW w:w="2067" w:type="pct"/>
          </w:tcPr>
          <w:p w14:paraId="3D22AEEF" w14:textId="77777777" w:rsidR="000F039F" w:rsidRPr="000F039F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F03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769DCD7B" w14:textId="77777777" w:rsidR="000F039F" w:rsidRPr="000F039F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EE0CC8A" w14:textId="77777777" w:rsidR="000F039F" w:rsidRPr="000F039F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3113907E" w14:textId="77777777" w:rsidR="000F039F" w:rsidRPr="000F039F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569AFAC1" w14:textId="77777777" w:rsidR="000F039F" w:rsidRPr="000F039F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</w:tcPr>
          <w:p w14:paraId="129294CF" w14:textId="77777777" w:rsidR="000F039F" w:rsidRPr="000F039F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C6382BF" w14:textId="77777777" w:rsidR="000F039F" w:rsidRPr="000F039F" w:rsidRDefault="000F039F" w:rsidP="000A1DC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22" w:type="pct"/>
          </w:tcPr>
          <w:p w14:paraId="309BA00C" w14:textId="77777777" w:rsidR="000F039F" w:rsidRPr="000F039F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F039F" w:rsidRPr="000F039F" w14:paraId="44B6DA0E" w14:textId="77777777" w:rsidTr="00C07064">
        <w:tc>
          <w:tcPr>
            <w:tcW w:w="2067" w:type="pct"/>
          </w:tcPr>
          <w:p w14:paraId="07423368" w14:textId="77777777" w:rsidR="000F039F" w:rsidRPr="000F039F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F039F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0F039F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25" w:type="pct"/>
            <w:shd w:val="clear" w:color="auto" w:fill="auto"/>
          </w:tcPr>
          <w:p w14:paraId="11BAD7D4" w14:textId="71F63D7C" w:rsidR="000F039F" w:rsidRPr="009E4272" w:rsidRDefault="00015E73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  <w:r w:rsidRPr="00015E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3,462,47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46" w:type="pct"/>
          </w:tcPr>
          <w:p w14:paraId="47F69896" w14:textId="77777777" w:rsidR="000F039F" w:rsidRPr="009E4272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5A4891A6" w14:textId="77777777" w:rsidR="000F039F" w:rsidRPr="009E4272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4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3,287,392</w:t>
            </w:r>
          </w:p>
        </w:tc>
        <w:tc>
          <w:tcPr>
            <w:tcW w:w="146" w:type="pct"/>
          </w:tcPr>
          <w:p w14:paraId="2D08815F" w14:textId="77777777" w:rsidR="000F039F" w:rsidRPr="009E4272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3A57DADA" w14:textId="4450747E" w:rsidR="000F039F" w:rsidRPr="00015E73" w:rsidRDefault="00015E73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lightGray"/>
                <w:lang w:val="en-US"/>
              </w:rPr>
            </w:pPr>
            <w:r w:rsidRPr="00015E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3,458,337</w:t>
            </w:r>
          </w:p>
        </w:tc>
        <w:tc>
          <w:tcPr>
            <w:tcW w:w="146" w:type="pct"/>
          </w:tcPr>
          <w:p w14:paraId="57739FA8" w14:textId="77777777" w:rsidR="000F039F" w:rsidRPr="009E4272" w:rsidRDefault="000F039F" w:rsidP="000A1DC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22" w:type="pct"/>
          </w:tcPr>
          <w:p w14:paraId="09C0CE4B" w14:textId="77777777" w:rsidR="000F039F" w:rsidRPr="009E4272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4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3,269,565</w:t>
            </w:r>
          </w:p>
        </w:tc>
      </w:tr>
      <w:tr w:rsidR="000F039F" w:rsidRPr="000F039F" w14:paraId="2A9247AA" w14:textId="77777777" w:rsidTr="00C07064">
        <w:tc>
          <w:tcPr>
            <w:tcW w:w="2067" w:type="pct"/>
          </w:tcPr>
          <w:p w14:paraId="35D81784" w14:textId="77777777" w:rsidR="000F039F" w:rsidRPr="000F039F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F039F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0F039F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25" w:type="pct"/>
            <w:shd w:val="clear" w:color="auto" w:fill="auto"/>
          </w:tcPr>
          <w:p w14:paraId="3E0AE0EB" w14:textId="77777777" w:rsidR="000F039F" w:rsidRPr="009E4272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6" w:type="pct"/>
          </w:tcPr>
          <w:p w14:paraId="42637987" w14:textId="77777777" w:rsidR="000F039F" w:rsidRPr="009E4272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7D3A07EE" w14:textId="77777777" w:rsidR="000F039F" w:rsidRPr="009E4272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364F3823" w14:textId="77777777" w:rsidR="000F039F" w:rsidRPr="009E4272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1829682A" w14:textId="77777777" w:rsidR="000F039F" w:rsidRPr="009E4272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6" w:type="pct"/>
          </w:tcPr>
          <w:p w14:paraId="078DD7BF" w14:textId="77777777" w:rsidR="000F039F" w:rsidRPr="009E4272" w:rsidRDefault="000F039F" w:rsidP="000A1DC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22" w:type="pct"/>
          </w:tcPr>
          <w:p w14:paraId="679A6E9C" w14:textId="77777777" w:rsidR="000F039F" w:rsidRPr="009E4272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F039F" w:rsidRPr="000F039F" w14:paraId="2F7C9B8B" w14:textId="77777777" w:rsidTr="00C07064">
        <w:tc>
          <w:tcPr>
            <w:tcW w:w="2067" w:type="pct"/>
          </w:tcPr>
          <w:p w14:paraId="48D41B4D" w14:textId="77777777" w:rsidR="000F039F" w:rsidRPr="000F039F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F039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0F039F">
              <w:rPr>
                <w:rFonts w:ascii="Angsana New" w:hAnsi="Angsana New"/>
                <w:sz w:val="30"/>
                <w:szCs w:val="30"/>
              </w:rPr>
              <w:t>2</w:t>
            </w:r>
            <w:r w:rsidRPr="000F039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25" w:type="pct"/>
            <w:shd w:val="clear" w:color="auto" w:fill="auto"/>
          </w:tcPr>
          <w:p w14:paraId="0C282AF3" w14:textId="524555BB" w:rsidR="000F039F" w:rsidRPr="00EA50D3" w:rsidRDefault="00EA50D3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50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1,154,878</w:t>
            </w:r>
          </w:p>
        </w:tc>
        <w:tc>
          <w:tcPr>
            <w:tcW w:w="146" w:type="pct"/>
          </w:tcPr>
          <w:p w14:paraId="7C0454CF" w14:textId="77777777" w:rsidR="000F039F" w:rsidRPr="009E4272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4D3693AB" w14:textId="77777777" w:rsidR="000F039F" w:rsidRPr="009E4272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4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1,434,070</w:t>
            </w:r>
          </w:p>
        </w:tc>
        <w:tc>
          <w:tcPr>
            <w:tcW w:w="146" w:type="pct"/>
          </w:tcPr>
          <w:p w14:paraId="41CBD45F" w14:textId="77777777" w:rsidR="000F039F" w:rsidRPr="009E4272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439F24C4" w14:textId="3C8B9865" w:rsidR="000F039F" w:rsidRPr="009E4272" w:rsidRDefault="00D01D40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D01D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1,153,909</w:t>
            </w:r>
          </w:p>
        </w:tc>
        <w:tc>
          <w:tcPr>
            <w:tcW w:w="146" w:type="pct"/>
          </w:tcPr>
          <w:p w14:paraId="4B524E64" w14:textId="77777777" w:rsidR="000F039F" w:rsidRPr="009E4272" w:rsidRDefault="000F039F" w:rsidP="000A1DC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22" w:type="pct"/>
          </w:tcPr>
          <w:p w14:paraId="2F962E57" w14:textId="77777777" w:rsidR="000F039F" w:rsidRPr="009E4272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E4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1,418,118</w:t>
            </w:r>
          </w:p>
        </w:tc>
      </w:tr>
      <w:tr w:rsidR="000F039F" w:rsidRPr="000F039F" w14:paraId="42C7B88B" w14:textId="77777777" w:rsidTr="00C07064">
        <w:tc>
          <w:tcPr>
            <w:tcW w:w="2067" w:type="pct"/>
          </w:tcPr>
          <w:p w14:paraId="5A67F877" w14:textId="77777777" w:rsidR="000F039F" w:rsidRPr="000F039F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F039F">
              <w:rPr>
                <w:rFonts w:ascii="Angsana New" w:hAnsi="Angsana New"/>
                <w:sz w:val="30"/>
                <w:szCs w:val="30"/>
              </w:rPr>
              <w:t>2</w:t>
            </w:r>
            <w:r w:rsidRPr="000F039F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0F039F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0F039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61B3C652" w14:textId="3284CB8D" w:rsidR="000F039F" w:rsidRPr="00EA50D3" w:rsidRDefault="00EA50D3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50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98,330</w:t>
            </w:r>
          </w:p>
        </w:tc>
        <w:tc>
          <w:tcPr>
            <w:tcW w:w="146" w:type="pct"/>
          </w:tcPr>
          <w:p w14:paraId="48CC1081" w14:textId="77777777" w:rsidR="000F039F" w:rsidRPr="009E4272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57A20119" w14:textId="77777777" w:rsidR="000F039F" w:rsidRPr="009E4272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4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116,528</w:t>
            </w:r>
          </w:p>
        </w:tc>
        <w:tc>
          <w:tcPr>
            <w:tcW w:w="146" w:type="pct"/>
          </w:tcPr>
          <w:p w14:paraId="7D110CEC" w14:textId="77777777" w:rsidR="000F039F" w:rsidRPr="009E4272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1229A8B5" w14:textId="462F6EF7" w:rsidR="000F039F" w:rsidRPr="009E4272" w:rsidRDefault="00D01D40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D01D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98,325</w:t>
            </w:r>
          </w:p>
        </w:tc>
        <w:tc>
          <w:tcPr>
            <w:tcW w:w="146" w:type="pct"/>
          </w:tcPr>
          <w:p w14:paraId="6339DBAD" w14:textId="77777777" w:rsidR="000F039F" w:rsidRPr="009E4272" w:rsidRDefault="000F039F" w:rsidP="000A1DC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22" w:type="pct"/>
          </w:tcPr>
          <w:p w14:paraId="3DAD7754" w14:textId="77777777" w:rsidR="000F039F" w:rsidRPr="009E4272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4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115,225</w:t>
            </w:r>
          </w:p>
        </w:tc>
      </w:tr>
      <w:tr w:rsidR="000F039F" w:rsidRPr="000F039F" w14:paraId="7542D80E" w14:textId="77777777" w:rsidTr="00C07064">
        <w:tc>
          <w:tcPr>
            <w:tcW w:w="2067" w:type="pct"/>
          </w:tcPr>
          <w:p w14:paraId="02FF7CF9" w14:textId="77777777" w:rsidR="000F039F" w:rsidRPr="000F039F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F039F">
              <w:rPr>
                <w:rFonts w:ascii="Angsana New" w:hAnsi="Angsana New"/>
                <w:sz w:val="30"/>
                <w:szCs w:val="30"/>
              </w:rPr>
              <w:t>3</w:t>
            </w:r>
            <w:r w:rsidRPr="000F039F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0F039F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0F039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1E6A1315" w14:textId="05954552" w:rsidR="000F039F" w:rsidRPr="00EA50D3" w:rsidRDefault="00EA50D3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50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16,063</w:t>
            </w:r>
          </w:p>
        </w:tc>
        <w:tc>
          <w:tcPr>
            <w:tcW w:w="146" w:type="pct"/>
          </w:tcPr>
          <w:p w14:paraId="666AD011" w14:textId="77777777" w:rsidR="000F039F" w:rsidRPr="009E4272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2ABCF8F0" w14:textId="77777777" w:rsidR="000F039F" w:rsidRPr="009E4272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4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47,081</w:t>
            </w:r>
          </w:p>
        </w:tc>
        <w:tc>
          <w:tcPr>
            <w:tcW w:w="146" w:type="pct"/>
          </w:tcPr>
          <w:p w14:paraId="2EA6E415" w14:textId="77777777" w:rsidR="000F039F" w:rsidRPr="009E4272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5388CBC0" w14:textId="393BD2B0" w:rsidR="000F039F" w:rsidRPr="00D01D40" w:rsidRDefault="00D01D40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1D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16,063</w:t>
            </w:r>
          </w:p>
        </w:tc>
        <w:tc>
          <w:tcPr>
            <w:tcW w:w="146" w:type="pct"/>
          </w:tcPr>
          <w:p w14:paraId="41FD6196" w14:textId="77777777" w:rsidR="000F039F" w:rsidRPr="009E4272" w:rsidRDefault="000F039F" w:rsidP="000A1DC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22" w:type="pct"/>
          </w:tcPr>
          <w:p w14:paraId="3095935B" w14:textId="77777777" w:rsidR="000F039F" w:rsidRPr="009E4272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4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47,405</w:t>
            </w:r>
          </w:p>
        </w:tc>
      </w:tr>
      <w:tr w:rsidR="000F039F" w:rsidRPr="000F039F" w14:paraId="7972D03C" w14:textId="77777777" w:rsidTr="00C07064">
        <w:tc>
          <w:tcPr>
            <w:tcW w:w="2067" w:type="pct"/>
          </w:tcPr>
          <w:p w14:paraId="206794AA" w14:textId="77777777" w:rsidR="000F039F" w:rsidRPr="000F039F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F039F">
              <w:rPr>
                <w:rFonts w:ascii="Angsana New" w:hAnsi="Angsana New"/>
                <w:sz w:val="30"/>
                <w:szCs w:val="30"/>
              </w:rPr>
              <w:t>4</w:t>
            </w:r>
            <w:r w:rsidRPr="000F039F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0F039F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0F039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40BEEFBC" w14:textId="418EAE1F" w:rsidR="000F039F" w:rsidRPr="00EA50D3" w:rsidRDefault="00EA50D3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50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11,043</w:t>
            </w:r>
          </w:p>
        </w:tc>
        <w:tc>
          <w:tcPr>
            <w:tcW w:w="146" w:type="pct"/>
          </w:tcPr>
          <w:p w14:paraId="77FFDF0D" w14:textId="77777777" w:rsidR="000F039F" w:rsidRPr="009E4272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2E1CFB2C" w14:textId="77777777" w:rsidR="000F039F" w:rsidRPr="009E4272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4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29,348</w:t>
            </w:r>
          </w:p>
        </w:tc>
        <w:tc>
          <w:tcPr>
            <w:tcW w:w="146" w:type="pct"/>
          </w:tcPr>
          <w:p w14:paraId="28DC8DCB" w14:textId="77777777" w:rsidR="000F039F" w:rsidRPr="009E4272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3038712D" w14:textId="293E0D3D" w:rsidR="000F039F" w:rsidRPr="00D01D40" w:rsidRDefault="00D01D40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1D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11,043</w:t>
            </w:r>
          </w:p>
        </w:tc>
        <w:tc>
          <w:tcPr>
            <w:tcW w:w="146" w:type="pct"/>
          </w:tcPr>
          <w:p w14:paraId="005A8951" w14:textId="77777777" w:rsidR="000F039F" w:rsidRPr="009E4272" w:rsidRDefault="000F039F" w:rsidP="000A1DC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22" w:type="pct"/>
          </w:tcPr>
          <w:p w14:paraId="2C52A438" w14:textId="77777777" w:rsidR="000F039F" w:rsidRPr="009E4272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4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29,348</w:t>
            </w:r>
          </w:p>
        </w:tc>
      </w:tr>
      <w:tr w:rsidR="000F039F" w:rsidRPr="000F039F" w14:paraId="61BA2A0D" w14:textId="77777777" w:rsidTr="00C07064">
        <w:tc>
          <w:tcPr>
            <w:tcW w:w="2067" w:type="pct"/>
          </w:tcPr>
          <w:p w14:paraId="44AB787F" w14:textId="77777777" w:rsidR="000F039F" w:rsidRPr="000F039F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F039F">
              <w:rPr>
                <w:rFonts w:ascii="Angsana New" w:hAnsi="Angsana New"/>
                <w:sz w:val="30"/>
                <w:szCs w:val="30"/>
              </w:rPr>
              <w:t>6</w:t>
            </w:r>
            <w:r w:rsidRPr="000F039F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0F039F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0F039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013A6CCB" w14:textId="56A058EB" w:rsidR="000F039F" w:rsidRPr="00EA50D3" w:rsidRDefault="00EA50D3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50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29,443</w:t>
            </w:r>
          </w:p>
        </w:tc>
        <w:tc>
          <w:tcPr>
            <w:tcW w:w="146" w:type="pct"/>
          </w:tcPr>
          <w:p w14:paraId="396C5441" w14:textId="77777777" w:rsidR="000F039F" w:rsidRPr="009E4272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0BE91769" w14:textId="77777777" w:rsidR="000F039F" w:rsidRPr="009E4272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4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3,911</w:t>
            </w:r>
          </w:p>
        </w:tc>
        <w:tc>
          <w:tcPr>
            <w:tcW w:w="146" w:type="pct"/>
          </w:tcPr>
          <w:p w14:paraId="0833D544" w14:textId="77777777" w:rsidR="000F039F" w:rsidRPr="009E4272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47893512" w14:textId="4D126DD8" w:rsidR="000F039F" w:rsidRPr="00D01D40" w:rsidRDefault="00EA50D3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1D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29,44</w:t>
            </w:r>
            <w:r w:rsidR="0076458C" w:rsidRPr="00D01D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6" w:type="pct"/>
          </w:tcPr>
          <w:p w14:paraId="75C5C32F" w14:textId="77777777" w:rsidR="000F039F" w:rsidRPr="009E4272" w:rsidRDefault="000F039F" w:rsidP="000A1DC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22" w:type="pct"/>
          </w:tcPr>
          <w:p w14:paraId="3EDDE580" w14:textId="77777777" w:rsidR="000F039F" w:rsidRPr="009E4272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4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3,936</w:t>
            </w:r>
          </w:p>
        </w:tc>
      </w:tr>
      <w:tr w:rsidR="000F039F" w:rsidRPr="000F039F" w14:paraId="1F1BB653" w14:textId="77777777" w:rsidTr="00C07064">
        <w:tc>
          <w:tcPr>
            <w:tcW w:w="2067" w:type="pct"/>
          </w:tcPr>
          <w:p w14:paraId="3DEC2AA9" w14:textId="77777777" w:rsidR="000F039F" w:rsidRPr="000F039F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F039F">
              <w:rPr>
                <w:rFonts w:ascii="Angsana New" w:hAnsi="Angsana New"/>
                <w:sz w:val="30"/>
                <w:szCs w:val="30"/>
              </w:rPr>
              <w:t>9</w:t>
            </w:r>
            <w:r w:rsidRPr="000F039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F039F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Pr="000F039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282D6B7D" w14:textId="2EAA42B7" w:rsidR="000F039F" w:rsidRPr="00EA50D3" w:rsidRDefault="00EA50D3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50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3,290</w:t>
            </w:r>
          </w:p>
        </w:tc>
        <w:tc>
          <w:tcPr>
            <w:tcW w:w="146" w:type="pct"/>
          </w:tcPr>
          <w:p w14:paraId="718168EF" w14:textId="77777777" w:rsidR="000F039F" w:rsidRPr="009E4272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0CA38074" w14:textId="77777777" w:rsidR="000F039F" w:rsidRPr="009E4272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4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6,331</w:t>
            </w:r>
          </w:p>
        </w:tc>
        <w:tc>
          <w:tcPr>
            <w:tcW w:w="146" w:type="pct"/>
          </w:tcPr>
          <w:p w14:paraId="77839DB5" w14:textId="77777777" w:rsidR="000F039F" w:rsidRPr="009E4272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0F46121B" w14:textId="5C285B52" w:rsidR="000F039F" w:rsidRPr="00D01D40" w:rsidRDefault="00D01D40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1D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3,290</w:t>
            </w:r>
          </w:p>
        </w:tc>
        <w:tc>
          <w:tcPr>
            <w:tcW w:w="146" w:type="pct"/>
          </w:tcPr>
          <w:p w14:paraId="0E315846" w14:textId="77777777" w:rsidR="000F039F" w:rsidRPr="009E4272" w:rsidRDefault="000F039F" w:rsidP="000A1DC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22" w:type="pct"/>
          </w:tcPr>
          <w:p w14:paraId="16142D54" w14:textId="77777777" w:rsidR="000F039F" w:rsidRPr="009E4272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4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6,331</w:t>
            </w:r>
          </w:p>
        </w:tc>
      </w:tr>
      <w:tr w:rsidR="000F039F" w:rsidRPr="000F039F" w14:paraId="5788DBA3" w14:textId="77777777" w:rsidTr="00C07064">
        <w:tc>
          <w:tcPr>
            <w:tcW w:w="2067" w:type="pct"/>
          </w:tcPr>
          <w:p w14:paraId="052E5A95" w14:textId="77777777" w:rsidR="000F039F" w:rsidRPr="000F039F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F039F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0F039F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0F039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5E55C418" w14:textId="0FC7996C" w:rsidR="000F039F" w:rsidRPr="00EA50D3" w:rsidRDefault="00015E73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5E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182,595</w:t>
            </w:r>
          </w:p>
        </w:tc>
        <w:tc>
          <w:tcPr>
            <w:tcW w:w="146" w:type="pct"/>
          </w:tcPr>
          <w:p w14:paraId="1B50AEE1" w14:textId="77777777" w:rsidR="000F039F" w:rsidRPr="009E4272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01519F45" w14:textId="77777777" w:rsidR="000F039F" w:rsidRPr="009E4272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4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180,940</w:t>
            </w:r>
          </w:p>
        </w:tc>
        <w:tc>
          <w:tcPr>
            <w:tcW w:w="146" w:type="pct"/>
          </w:tcPr>
          <w:p w14:paraId="3357D004" w14:textId="77777777" w:rsidR="000F039F" w:rsidRPr="009E4272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4AD3FAE7" w14:textId="4D0A7C5F" w:rsidR="000F039F" w:rsidRPr="00D01D40" w:rsidRDefault="00015E73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5E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175,358</w:t>
            </w:r>
          </w:p>
        </w:tc>
        <w:tc>
          <w:tcPr>
            <w:tcW w:w="146" w:type="pct"/>
          </w:tcPr>
          <w:p w14:paraId="414D3FE7" w14:textId="77777777" w:rsidR="000F039F" w:rsidRPr="009E4272" w:rsidRDefault="000F039F" w:rsidP="000A1DC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4B996A1E" w14:textId="77777777" w:rsidR="000F039F" w:rsidRPr="009E4272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4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173,662</w:t>
            </w:r>
          </w:p>
        </w:tc>
      </w:tr>
      <w:tr w:rsidR="000F039F" w:rsidRPr="000F039F" w14:paraId="53473A80" w14:textId="77777777" w:rsidTr="00C07064">
        <w:tc>
          <w:tcPr>
            <w:tcW w:w="2067" w:type="pct"/>
          </w:tcPr>
          <w:p w14:paraId="385ED4C8" w14:textId="77777777" w:rsidR="000F039F" w:rsidRPr="000F039F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5CAF5" w14:textId="11B879C9" w:rsidR="000F039F" w:rsidRPr="000F039F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4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</w:t>
            </w:r>
            <w:r w:rsidR="00EA50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958,11</w:t>
            </w:r>
            <w:r w:rsidR="00D01D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46" w:type="pct"/>
          </w:tcPr>
          <w:p w14:paraId="4417EBBA" w14:textId="77777777" w:rsidR="000F039F" w:rsidRPr="000F039F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64BB066D" w14:textId="77777777" w:rsidR="000F039F" w:rsidRPr="000F039F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03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5,105,601</w:t>
            </w:r>
          </w:p>
        </w:tc>
        <w:tc>
          <w:tcPr>
            <w:tcW w:w="146" w:type="pct"/>
          </w:tcPr>
          <w:p w14:paraId="75F264DA" w14:textId="77777777" w:rsidR="000F039F" w:rsidRPr="000F039F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6F13F68E" w14:textId="75354E4A" w:rsidR="000F039F" w:rsidRPr="000F039F" w:rsidRDefault="00D01D40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4,945,768</w:t>
            </w:r>
          </w:p>
        </w:tc>
        <w:tc>
          <w:tcPr>
            <w:tcW w:w="146" w:type="pct"/>
          </w:tcPr>
          <w:p w14:paraId="6BE68D0F" w14:textId="77777777" w:rsidR="000F039F" w:rsidRPr="000F039F" w:rsidRDefault="000F039F" w:rsidP="000A1DC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</w:tcPr>
          <w:p w14:paraId="06BE72D0" w14:textId="77777777" w:rsidR="000F039F" w:rsidRPr="000F039F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03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5,063,590</w:t>
            </w:r>
          </w:p>
        </w:tc>
      </w:tr>
      <w:tr w:rsidR="000F039F" w:rsidRPr="000F039F" w14:paraId="6722FD76" w14:textId="77777777" w:rsidTr="00C07064">
        <w:tc>
          <w:tcPr>
            <w:tcW w:w="2067" w:type="pct"/>
          </w:tcPr>
          <w:p w14:paraId="723951C7" w14:textId="77777777" w:rsidR="00C07064" w:rsidRDefault="000F039F" w:rsidP="000A1DC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0F03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0F039F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ค่าเผื่อผลขาดทุนด้านเครดิตที่</w:t>
            </w:r>
          </w:p>
          <w:p w14:paraId="6E9C2F64" w14:textId="24EF111B" w:rsidR="000F039F" w:rsidRPr="000F039F" w:rsidRDefault="00C07064" w:rsidP="000A1DC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     </w:t>
            </w:r>
            <w:r w:rsidR="000F039F" w:rsidRPr="000F039F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คาดว่าจะเกิดขึ้น</w:t>
            </w: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4675F9" w14:textId="77777777" w:rsidR="00C07064" w:rsidRDefault="00C07064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8D308EF" w14:textId="02700397" w:rsidR="000F039F" w:rsidRPr="000F039F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03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(208,39</w:t>
            </w:r>
            <w:r w:rsidR="009E4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0F03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46" w:type="pct"/>
          </w:tcPr>
          <w:p w14:paraId="530AB188" w14:textId="77777777" w:rsidR="000F039F" w:rsidRPr="000F039F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00D66718" w14:textId="77777777" w:rsidR="00C07064" w:rsidRDefault="00C07064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C49A039" w14:textId="10289B31" w:rsidR="000F039F" w:rsidRPr="000F039F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03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(191,080)</w:t>
            </w:r>
          </w:p>
        </w:tc>
        <w:tc>
          <w:tcPr>
            <w:tcW w:w="146" w:type="pct"/>
          </w:tcPr>
          <w:p w14:paraId="0F94812D" w14:textId="77777777" w:rsidR="000F039F" w:rsidRPr="000F039F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25C994ED" w14:textId="77777777" w:rsidR="00C07064" w:rsidRDefault="00C07064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F2C665A" w14:textId="3C3DB15A" w:rsidR="000F039F" w:rsidRPr="000F039F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03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(200,143)</w:t>
            </w:r>
          </w:p>
        </w:tc>
        <w:tc>
          <w:tcPr>
            <w:tcW w:w="146" w:type="pct"/>
          </w:tcPr>
          <w:p w14:paraId="755F5DB7" w14:textId="77777777" w:rsidR="000F039F" w:rsidRPr="000F039F" w:rsidRDefault="000F039F" w:rsidP="000A1DC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</w:tcPr>
          <w:p w14:paraId="112E3BFA" w14:textId="77777777" w:rsidR="00C07064" w:rsidRDefault="00C07064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69B1935" w14:textId="41631520" w:rsidR="000F039F" w:rsidRPr="000F039F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03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(182,807)</w:t>
            </w:r>
          </w:p>
        </w:tc>
      </w:tr>
      <w:tr w:rsidR="000F039F" w:rsidRPr="000F039F" w14:paraId="396DF220" w14:textId="77777777" w:rsidTr="00C07064">
        <w:tc>
          <w:tcPr>
            <w:tcW w:w="2067" w:type="pct"/>
          </w:tcPr>
          <w:p w14:paraId="446297B2" w14:textId="77777777" w:rsidR="000F039F" w:rsidRPr="000F039F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25CDC" w14:textId="6A3906C3" w:rsidR="000F039F" w:rsidRPr="000F039F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03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</w:t>
            </w:r>
            <w:r w:rsidR="00EA50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749,719</w:t>
            </w:r>
          </w:p>
        </w:tc>
        <w:tc>
          <w:tcPr>
            <w:tcW w:w="146" w:type="pct"/>
          </w:tcPr>
          <w:p w14:paraId="79912B8D" w14:textId="77777777" w:rsidR="000F039F" w:rsidRPr="000F039F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5140B2F0" w14:textId="77777777" w:rsidR="000F039F" w:rsidRPr="000F039F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03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4,914,521</w:t>
            </w:r>
          </w:p>
        </w:tc>
        <w:tc>
          <w:tcPr>
            <w:tcW w:w="146" w:type="pct"/>
          </w:tcPr>
          <w:p w14:paraId="3A1D7EA0" w14:textId="77777777" w:rsidR="000F039F" w:rsidRPr="000F039F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188F8703" w14:textId="43FA3E4E" w:rsidR="000F039F" w:rsidRPr="000F039F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03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</w:t>
            </w:r>
            <w:r w:rsidR="00D01D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745,625</w:t>
            </w:r>
          </w:p>
        </w:tc>
        <w:tc>
          <w:tcPr>
            <w:tcW w:w="146" w:type="pct"/>
          </w:tcPr>
          <w:p w14:paraId="553B2B1F" w14:textId="77777777" w:rsidR="000F039F" w:rsidRPr="000F039F" w:rsidRDefault="000F039F" w:rsidP="000A1DC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</w:tcPr>
          <w:p w14:paraId="59F22478" w14:textId="77777777" w:rsidR="000F039F" w:rsidRPr="000F039F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03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4,880,783</w:t>
            </w:r>
          </w:p>
        </w:tc>
      </w:tr>
      <w:tr w:rsidR="000F039F" w:rsidRPr="000F039F" w14:paraId="13A1B665" w14:textId="77777777" w:rsidTr="00C07064">
        <w:tc>
          <w:tcPr>
            <w:tcW w:w="2067" w:type="pct"/>
          </w:tcPr>
          <w:p w14:paraId="49EE89FE" w14:textId="77777777" w:rsidR="000F039F" w:rsidRPr="000F039F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03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30C357" w14:textId="7D04D401" w:rsidR="000F039F" w:rsidRPr="000F039F" w:rsidRDefault="007A53B6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3052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4,751,687</w:t>
            </w:r>
          </w:p>
        </w:tc>
        <w:tc>
          <w:tcPr>
            <w:tcW w:w="146" w:type="pct"/>
          </w:tcPr>
          <w:p w14:paraId="6CC2DA49" w14:textId="77777777" w:rsidR="000F039F" w:rsidRPr="000F039F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0A3D2220" w14:textId="77777777" w:rsidR="000F039F" w:rsidRPr="000F039F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03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4,917,206</w:t>
            </w:r>
          </w:p>
        </w:tc>
        <w:tc>
          <w:tcPr>
            <w:tcW w:w="146" w:type="pct"/>
          </w:tcPr>
          <w:p w14:paraId="6652E5FD" w14:textId="77777777" w:rsidR="000F039F" w:rsidRPr="000F039F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154DF5E0" w14:textId="77B9F408" w:rsidR="000F039F" w:rsidRPr="000F039F" w:rsidRDefault="007A53B6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3052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4,771,518</w:t>
            </w:r>
          </w:p>
        </w:tc>
        <w:tc>
          <w:tcPr>
            <w:tcW w:w="146" w:type="pct"/>
          </w:tcPr>
          <w:p w14:paraId="6ADE597B" w14:textId="77777777" w:rsidR="000F039F" w:rsidRPr="000F039F" w:rsidRDefault="000F039F" w:rsidP="000A1DC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6F1BABFB" w14:textId="77777777" w:rsidR="000F039F" w:rsidRPr="000F039F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03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4,928,963</w:t>
            </w:r>
          </w:p>
        </w:tc>
      </w:tr>
    </w:tbl>
    <w:p w14:paraId="4DA9F1C1" w14:textId="70ED5EE1" w:rsidR="000F039F" w:rsidRPr="000F039F" w:rsidRDefault="000F039F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D5DDDDD" w14:textId="75155880" w:rsidR="000F039F" w:rsidRPr="000F039F" w:rsidRDefault="000F039F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EF111F2" w14:textId="77777777" w:rsidR="000F039F" w:rsidRDefault="000F039F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56477B7" w14:textId="7D44ACD8" w:rsidR="00030D5A" w:rsidRDefault="00030D5A" w:rsidP="00497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A515436" w14:textId="77777777" w:rsidR="00AD3628" w:rsidRPr="00A83A64" w:rsidRDefault="005C1ED0" w:rsidP="00AD3628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83A6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เงินให้กู้ยืม</w:t>
      </w:r>
    </w:p>
    <w:p w14:paraId="1D188651" w14:textId="77777777" w:rsidR="00C52B01" w:rsidRPr="00A83A64" w:rsidRDefault="00C52B01" w:rsidP="00C52B01">
      <w:pPr>
        <w:pStyle w:val="ListParagraph"/>
        <w:ind w:left="340"/>
        <w:rPr>
          <w:rFonts w:asciiTheme="majorBidi" w:hAnsiTheme="majorBidi" w:cstheme="majorBidi"/>
          <w:sz w:val="30"/>
          <w:szCs w:val="30"/>
        </w:rPr>
      </w:pPr>
    </w:p>
    <w:tbl>
      <w:tblPr>
        <w:tblW w:w="97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85"/>
        <w:gridCol w:w="815"/>
        <w:gridCol w:w="900"/>
        <w:gridCol w:w="270"/>
        <w:gridCol w:w="990"/>
        <w:gridCol w:w="274"/>
        <w:gridCol w:w="939"/>
        <w:gridCol w:w="241"/>
        <w:gridCol w:w="978"/>
        <w:gridCol w:w="272"/>
        <w:gridCol w:w="900"/>
        <w:gridCol w:w="289"/>
        <w:gridCol w:w="949"/>
      </w:tblGrid>
      <w:tr w:rsidR="00F911E1" w:rsidRPr="00A83A64" w14:paraId="36239D48" w14:textId="77777777" w:rsidTr="009C797F">
        <w:tc>
          <w:tcPr>
            <w:tcW w:w="971" w:type="pct"/>
          </w:tcPr>
          <w:p w14:paraId="50E59E14" w14:textId="77777777" w:rsidR="00F911E1" w:rsidRPr="00A83A64" w:rsidRDefault="00F911E1" w:rsidP="0058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420" w:type="pct"/>
          </w:tcPr>
          <w:p w14:paraId="13EE3824" w14:textId="77777777" w:rsidR="00F911E1" w:rsidRPr="00A83A64" w:rsidRDefault="00F911E1" w:rsidP="0058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3" w:type="pct"/>
            <w:gridSpan w:val="3"/>
          </w:tcPr>
          <w:p w14:paraId="34EC6C82" w14:textId="77777777" w:rsidR="00F911E1" w:rsidRPr="00A83A64" w:rsidRDefault="00F911E1" w:rsidP="0058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1" w:type="pct"/>
          </w:tcPr>
          <w:p w14:paraId="6D0B903D" w14:textId="77777777" w:rsidR="00F911E1" w:rsidRPr="00A83A64" w:rsidRDefault="00F911E1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2" w:type="pct"/>
            <w:gridSpan w:val="3"/>
          </w:tcPr>
          <w:p w14:paraId="6FA96C45" w14:textId="77777777" w:rsidR="00F911E1" w:rsidRPr="00A83A64" w:rsidRDefault="00F911E1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51AB7380" w14:textId="77777777" w:rsidR="00F911E1" w:rsidRPr="00A83A64" w:rsidRDefault="00F911E1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pct"/>
            <w:gridSpan w:val="3"/>
          </w:tcPr>
          <w:p w14:paraId="397AC6A6" w14:textId="77777777" w:rsidR="00F911E1" w:rsidRPr="00A83A64" w:rsidRDefault="00F911E1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11E1" w:rsidRPr="00A83A64" w14:paraId="3CC225C0" w14:textId="77777777" w:rsidTr="009C797F">
        <w:tc>
          <w:tcPr>
            <w:tcW w:w="971" w:type="pct"/>
          </w:tcPr>
          <w:p w14:paraId="0F5597DE" w14:textId="77777777" w:rsidR="00F911E1" w:rsidRPr="00A83A64" w:rsidRDefault="00F911E1" w:rsidP="0050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0" w:type="pct"/>
          </w:tcPr>
          <w:p w14:paraId="61AFE8C7" w14:textId="77777777"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4" w:type="pct"/>
          </w:tcPr>
          <w:p w14:paraId="3481FEEC" w14:textId="77777777"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9" w:type="pct"/>
          </w:tcPr>
          <w:p w14:paraId="7A1D7B66" w14:textId="77777777"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" w:type="pct"/>
          </w:tcPr>
          <w:p w14:paraId="5813E5D3" w14:textId="77777777"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1" w:type="pct"/>
          </w:tcPr>
          <w:p w14:paraId="0E64AD8A" w14:textId="77777777"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</w:tcPr>
          <w:p w14:paraId="47625176" w14:textId="77777777"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4" w:type="pct"/>
          </w:tcPr>
          <w:p w14:paraId="21DBFCE7" w14:textId="77777777"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</w:tcPr>
          <w:p w14:paraId="0F81E604" w14:textId="77777777"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0" w:type="pct"/>
          </w:tcPr>
          <w:p w14:paraId="0561CE7F" w14:textId="77777777"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</w:tcPr>
          <w:p w14:paraId="143B839B" w14:textId="77777777"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9" w:type="pct"/>
          </w:tcPr>
          <w:p w14:paraId="4A347DE4" w14:textId="77777777"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14:paraId="5ACE7097" w14:textId="77777777"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911E1" w:rsidRPr="00A83A64" w14:paraId="1A002A19" w14:textId="77777777" w:rsidTr="009C797F">
        <w:tc>
          <w:tcPr>
            <w:tcW w:w="971" w:type="pct"/>
          </w:tcPr>
          <w:p w14:paraId="7F2F08DE" w14:textId="77777777" w:rsidR="00F911E1" w:rsidRPr="00A83A64" w:rsidRDefault="00F911E1" w:rsidP="0050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0" w:type="pct"/>
          </w:tcPr>
          <w:p w14:paraId="4A742FD9" w14:textId="77777777"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64" w:type="pct"/>
          </w:tcPr>
          <w:p w14:paraId="665C73C4" w14:textId="77777777" w:rsidR="00F911E1" w:rsidRPr="009C797F" w:rsidRDefault="009C797F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9" w:type="pct"/>
          </w:tcPr>
          <w:p w14:paraId="03D2218A" w14:textId="77777777"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" w:type="pct"/>
          </w:tcPr>
          <w:p w14:paraId="2F5D5DDC" w14:textId="77777777" w:rsidR="00F911E1" w:rsidRPr="009C797F" w:rsidRDefault="009C797F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1" w:type="pct"/>
          </w:tcPr>
          <w:p w14:paraId="2BE699A3" w14:textId="77777777"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48A0DE74" w14:textId="77777777" w:rsidR="00F911E1" w:rsidRPr="009C797F" w:rsidRDefault="009C797F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4" w:type="pct"/>
          </w:tcPr>
          <w:p w14:paraId="5E82D29E" w14:textId="77777777"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</w:tcPr>
          <w:p w14:paraId="5BD6E65E" w14:textId="77777777" w:rsidR="00F911E1" w:rsidRPr="009C797F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C79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0" w:type="pct"/>
          </w:tcPr>
          <w:p w14:paraId="5E507E5C" w14:textId="77777777"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</w:tcPr>
          <w:p w14:paraId="510C83EF" w14:textId="061EED2F" w:rsidR="00F911E1" w:rsidRPr="004A6A16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A6A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49" w:type="pct"/>
          </w:tcPr>
          <w:p w14:paraId="682E52F8" w14:textId="77777777"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14:paraId="5431EA8E" w14:textId="538FA73E" w:rsidR="00F911E1" w:rsidRPr="004A6A16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A6A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F911E1" w:rsidRPr="00A83A64" w14:paraId="6076DBA3" w14:textId="77777777" w:rsidTr="009C797F">
        <w:tc>
          <w:tcPr>
            <w:tcW w:w="971" w:type="pct"/>
          </w:tcPr>
          <w:p w14:paraId="135BB2C3" w14:textId="77777777" w:rsidR="00F911E1" w:rsidRPr="003A55BA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0" w:type="pct"/>
          </w:tcPr>
          <w:p w14:paraId="3FE5A6BA" w14:textId="77777777" w:rsidR="00F911E1" w:rsidRPr="003A55BA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3" w:type="pct"/>
            <w:gridSpan w:val="3"/>
          </w:tcPr>
          <w:p w14:paraId="6839F6C6" w14:textId="77777777" w:rsidR="00F911E1" w:rsidRPr="003A55BA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5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1" w:type="pct"/>
          </w:tcPr>
          <w:p w14:paraId="12BCF588" w14:textId="77777777"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54" w:type="pct"/>
            <w:gridSpan w:val="7"/>
          </w:tcPr>
          <w:p w14:paraId="76240F96" w14:textId="77777777"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797F" w:rsidRPr="00A83A64" w14:paraId="2E24066F" w14:textId="77777777" w:rsidTr="009C797F">
        <w:tc>
          <w:tcPr>
            <w:tcW w:w="971" w:type="pct"/>
          </w:tcPr>
          <w:p w14:paraId="4AD4D6A7" w14:textId="77777777" w:rsidR="009C797F" w:rsidRPr="003A55BA" w:rsidRDefault="009C797F" w:rsidP="009C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55BA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</w:t>
            </w:r>
            <w:r w:rsidRPr="003A55BA">
              <w:rPr>
                <w:rFonts w:ascii="Angsana New" w:hAnsi="Angsana New" w:hint="cs"/>
                <w:sz w:val="30"/>
                <w:szCs w:val="30"/>
                <w:cs/>
              </w:rPr>
              <w:t>กัน</w:t>
            </w:r>
          </w:p>
        </w:tc>
        <w:tc>
          <w:tcPr>
            <w:tcW w:w="420" w:type="pct"/>
          </w:tcPr>
          <w:p w14:paraId="623BA7B9" w14:textId="2E30DCB2" w:rsidR="009C797F" w:rsidRPr="00566043" w:rsidRDefault="00566043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464" w:type="pct"/>
          </w:tcPr>
          <w:p w14:paraId="259E42FE" w14:textId="7E9C99E9" w:rsidR="009C797F" w:rsidRPr="003A55BA" w:rsidRDefault="00ED14CE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2.15</w:t>
            </w:r>
          </w:p>
        </w:tc>
        <w:tc>
          <w:tcPr>
            <w:tcW w:w="139" w:type="pct"/>
          </w:tcPr>
          <w:p w14:paraId="437CDB7F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" w:type="pct"/>
          </w:tcPr>
          <w:p w14:paraId="27FD6D15" w14:textId="1915C379" w:rsidR="009C797F" w:rsidRPr="00ED14CE" w:rsidRDefault="00ED14CE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2.15</w:t>
            </w:r>
          </w:p>
        </w:tc>
        <w:tc>
          <w:tcPr>
            <w:tcW w:w="141" w:type="pct"/>
          </w:tcPr>
          <w:p w14:paraId="404E7F38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</w:tcPr>
          <w:p w14:paraId="1E7350DA" w14:textId="27B7D586" w:rsidR="00F754F4" w:rsidRPr="00A83A64" w:rsidRDefault="00F754F4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4" w:type="pct"/>
          </w:tcPr>
          <w:p w14:paraId="48F175F0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</w:tcPr>
          <w:p w14:paraId="7246619C" w14:textId="77777777" w:rsidR="009C797F" w:rsidRPr="00950A13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11B8D51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</w:tcPr>
          <w:p w14:paraId="690928C7" w14:textId="38573654" w:rsidR="009C797F" w:rsidRPr="000D7F0C" w:rsidRDefault="000D7F0C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25,000</w:t>
            </w:r>
          </w:p>
        </w:tc>
        <w:tc>
          <w:tcPr>
            <w:tcW w:w="149" w:type="pct"/>
          </w:tcPr>
          <w:p w14:paraId="1F6E37A8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14:paraId="6259E7F1" w14:textId="77777777" w:rsidR="009C797F" w:rsidRPr="00950A13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28,000</w:t>
            </w:r>
          </w:p>
        </w:tc>
      </w:tr>
      <w:tr w:rsidR="009C797F" w:rsidRPr="00A83A64" w14:paraId="3FF3A68F" w14:textId="77777777" w:rsidTr="009C797F">
        <w:tc>
          <w:tcPr>
            <w:tcW w:w="971" w:type="pct"/>
          </w:tcPr>
          <w:p w14:paraId="371789CC" w14:textId="77777777" w:rsidR="009C797F" w:rsidRPr="003A55BA" w:rsidRDefault="009C797F" w:rsidP="009C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55BA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20" w:type="pct"/>
          </w:tcPr>
          <w:p w14:paraId="1D0E16CD" w14:textId="77777777" w:rsidR="009C797F" w:rsidRPr="003A55BA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64" w:type="pct"/>
          </w:tcPr>
          <w:p w14:paraId="408D7916" w14:textId="6D30B9D0" w:rsidR="009C797F" w:rsidRPr="003A55BA" w:rsidRDefault="000D7F0C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55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1.9 </w:t>
            </w:r>
            <w:r w:rsidR="004A6A16" w:rsidRPr="00950A1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A55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8.0</w:t>
            </w:r>
          </w:p>
        </w:tc>
        <w:tc>
          <w:tcPr>
            <w:tcW w:w="139" w:type="pct"/>
          </w:tcPr>
          <w:p w14:paraId="0E6B06D4" w14:textId="77777777" w:rsidR="009C797F" w:rsidRPr="000E0713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" w:type="pct"/>
          </w:tcPr>
          <w:p w14:paraId="3AF1B195" w14:textId="77777777" w:rsidR="009C797F" w:rsidRPr="00950A13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2.0 - 7.5</w:t>
            </w:r>
          </w:p>
        </w:tc>
        <w:tc>
          <w:tcPr>
            <w:tcW w:w="141" w:type="pct"/>
          </w:tcPr>
          <w:p w14:paraId="65366E4E" w14:textId="77777777" w:rsidR="009C797F" w:rsidRPr="000E0713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</w:tcPr>
          <w:p w14:paraId="7432839E" w14:textId="7B5FEBE3" w:rsidR="009C797F" w:rsidRPr="000E0713" w:rsidRDefault="00F754F4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128,766</w:t>
            </w:r>
          </w:p>
        </w:tc>
        <w:tc>
          <w:tcPr>
            <w:tcW w:w="124" w:type="pct"/>
          </w:tcPr>
          <w:p w14:paraId="50F04A12" w14:textId="77777777" w:rsidR="009C797F" w:rsidRPr="000E0713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</w:tcPr>
          <w:p w14:paraId="2D56702E" w14:textId="77777777" w:rsidR="009C797F" w:rsidRPr="00950A13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123,080</w:t>
            </w:r>
          </w:p>
        </w:tc>
        <w:tc>
          <w:tcPr>
            <w:tcW w:w="140" w:type="pct"/>
          </w:tcPr>
          <w:p w14:paraId="681A4DCE" w14:textId="77777777" w:rsidR="009C797F" w:rsidRPr="000E0713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</w:tcPr>
          <w:p w14:paraId="5427C169" w14:textId="2C4AA538" w:rsidR="009C797F" w:rsidRPr="000D7F0C" w:rsidRDefault="000D7F0C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128,766</w:t>
            </w:r>
          </w:p>
        </w:tc>
        <w:tc>
          <w:tcPr>
            <w:tcW w:w="149" w:type="pct"/>
          </w:tcPr>
          <w:p w14:paraId="1433B05D" w14:textId="77777777" w:rsidR="009C797F" w:rsidRPr="000E0713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14:paraId="1E01A3BF" w14:textId="77777777" w:rsidR="009C797F" w:rsidRPr="00950A13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123,080</w:t>
            </w:r>
          </w:p>
        </w:tc>
      </w:tr>
      <w:tr w:rsidR="009C797F" w:rsidRPr="00A83A64" w14:paraId="3547AC7D" w14:textId="77777777" w:rsidTr="009C797F">
        <w:tc>
          <w:tcPr>
            <w:tcW w:w="971" w:type="pct"/>
          </w:tcPr>
          <w:p w14:paraId="0149A36E" w14:textId="77777777" w:rsidR="009C797F" w:rsidRPr="00950A13" w:rsidRDefault="009C797F" w:rsidP="009C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420" w:type="pct"/>
          </w:tcPr>
          <w:p w14:paraId="010F6086" w14:textId="77777777" w:rsidR="009C797F" w:rsidRPr="000E0713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64" w:type="pct"/>
          </w:tcPr>
          <w:p w14:paraId="45F69294" w14:textId="01554F16" w:rsidR="009C797F" w:rsidRDefault="000D7F0C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2.0</w:t>
            </w:r>
            <w:r w:rsidR="004A6A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39" w:type="pct"/>
          </w:tcPr>
          <w:p w14:paraId="1F6208F3" w14:textId="77777777" w:rsidR="009C797F" w:rsidRPr="000E0713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" w:type="pct"/>
          </w:tcPr>
          <w:p w14:paraId="0EFE20F5" w14:textId="47A37C71" w:rsidR="009C797F" w:rsidRPr="004A6A16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2.0</w:t>
            </w:r>
            <w:r w:rsidR="004A6A16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41" w:type="pct"/>
          </w:tcPr>
          <w:p w14:paraId="4642FFD7" w14:textId="77777777" w:rsidR="009C797F" w:rsidRPr="000E0713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</w:tcPr>
          <w:p w14:paraId="135DB4B9" w14:textId="3597337A" w:rsidR="009C797F" w:rsidRPr="000E0713" w:rsidRDefault="00F754F4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12,660</w:t>
            </w:r>
          </w:p>
        </w:tc>
        <w:tc>
          <w:tcPr>
            <w:tcW w:w="124" w:type="pct"/>
          </w:tcPr>
          <w:p w14:paraId="0CEAD9FA" w14:textId="77777777" w:rsidR="009C797F" w:rsidRPr="000E0713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</w:tcPr>
          <w:p w14:paraId="28B90B36" w14:textId="77777777" w:rsidR="009C797F" w:rsidRPr="00950A13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13,060</w:t>
            </w:r>
          </w:p>
        </w:tc>
        <w:tc>
          <w:tcPr>
            <w:tcW w:w="140" w:type="pct"/>
          </w:tcPr>
          <w:p w14:paraId="5DEFE3B8" w14:textId="77777777" w:rsidR="009C797F" w:rsidRPr="000E0713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</w:tcPr>
          <w:p w14:paraId="56FFE029" w14:textId="7977E0A6" w:rsidR="009C797F" w:rsidRPr="000D7F0C" w:rsidRDefault="000D7F0C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12,660</w:t>
            </w:r>
          </w:p>
        </w:tc>
        <w:tc>
          <w:tcPr>
            <w:tcW w:w="149" w:type="pct"/>
          </w:tcPr>
          <w:p w14:paraId="31476853" w14:textId="77777777" w:rsidR="009C797F" w:rsidRPr="000E0713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14:paraId="1B7A136B" w14:textId="77777777" w:rsidR="009C797F" w:rsidRPr="00950A13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13,060</w:t>
            </w:r>
          </w:p>
        </w:tc>
      </w:tr>
      <w:tr w:rsidR="009C797F" w:rsidRPr="00A83A64" w14:paraId="5B84520D" w14:textId="77777777" w:rsidTr="009C797F">
        <w:tc>
          <w:tcPr>
            <w:tcW w:w="971" w:type="pct"/>
          </w:tcPr>
          <w:p w14:paraId="19B10F3B" w14:textId="77777777" w:rsidR="009C797F" w:rsidRPr="00950A13" w:rsidRDefault="009C797F" w:rsidP="009C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420" w:type="pct"/>
          </w:tcPr>
          <w:p w14:paraId="38A1F96A" w14:textId="0E13D2BD" w:rsidR="009C797F" w:rsidRPr="00F5580E" w:rsidRDefault="00984883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464" w:type="pct"/>
          </w:tcPr>
          <w:p w14:paraId="38EA2D14" w14:textId="40C7AF79" w:rsidR="009C797F" w:rsidRPr="000D7F0C" w:rsidRDefault="000D7F0C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2.0</w:t>
            </w:r>
            <w:r w:rsidR="004A6A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39" w:type="pct"/>
          </w:tcPr>
          <w:p w14:paraId="0AD01C61" w14:textId="77777777" w:rsidR="009C797F" w:rsidRPr="000E0713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" w:type="pct"/>
          </w:tcPr>
          <w:p w14:paraId="6CDD6CFC" w14:textId="65E9C4EE" w:rsidR="009C797F" w:rsidRPr="004A6A16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2.0</w:t>
            </w:r>
            <w:r w:rsidR="004A6A16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41" w:type="pct"/>
          </w:tcPr>
          <w:p w14:paraId="05AADEC9" w14:textId="77777777" w:rsidR="009C797F" w:rsidRPr="000E0713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14:paraId="07317367" w14:textId="0851E3B1" w:rsidR="009C797F" w:rsidRPr="000E0713" w:rsidRDefault="00F754F4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8,570</w:t>
            </w:r>
          </w:p>
        </w:tc>
        <w:tc>
          <w:tcPr>
            <w:tcW w:w="124" w:type="pct"/>
          </w:tcPr>
          <w:p w14:paraId="0F24FA9B" w14:textId="77777777" w:rsidR="009C797F" w:rsidRPr="000E0713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</w:tcPr>
          <w:p w14:paraId="18AECB07" w14:textId="77777777" w:rsidR="009C797F" w:rsidRPr="00950A13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8,570</w:t>
            </w:r>
          </w:p>
        </w:tc>
        <w:tc>
          <w:tcPr>
            <w:tcW w:w="140" w:type="pct"/>
          </w:tcPr>
          <w:p w14:paraId="04AF804C" w14:textId="77777777" w:rsidR="009C797F" w:rsidRPr="000E0713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14:paraId="5BD9924A" w14:textId="467DB404" w:rsidR="009C797F" w:rsidRPr="000E0713" w:rsidRDefault="000D7F0C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8,570</w:t>
            </w:r>
          </w:p>
        </w:tc>
        <w:tc>
          <w:tcPr>
            <w:tcW w:w="149" w:type="pct"/>
          </w:tcPr>
          <w:p w14:paraId="44CE00F1" w14:textId="77777777" w:rsidR="009C797F" w:rsidRPr="000E0713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14:paraId="2E06F225" w14:textId="77777777" w:rsidR="009C797F" w:rsidRPr="00950A13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8,570</w:t>
            </w:r>
          </w:p>
        </w:tc>
      </w:tr>
      <w:tr w:rsidR="009C797F" w:rsidRPr="00A83A64" w14:paraId="5BEE4048" w14:textId="77777777" w:rsidTr="009C797F">
        <w:tc>
          <w:tcPr>
            <w:tcW w:w="971" w:type="pct"/>
          </w:tcPr>
          <w:p w14:paraId="7E4CAA0A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420" w:type="pct"/>
          </w:tcPr>
          <w:p w14:paraId="5E24425C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</w:tcPr>
          <w:p w14:paraId="30129FA9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5583E0DF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" w:type="pct"/>
          </w:tcPr>
          <w:p w14:paraId="3F56B9FB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7D29AC65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42C79334" w14:textId="7E292878" w:rsidR="009C797F" w:rsidRPr="00A83A64" w:rsidRDefault="00A3078E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307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149,996</w:t>
            </w:r>
          </w:p>
        </w:tc>
        <w:tc>
          <w:tcPr>
            <w:tcW w:w="124" w:type="pct"/>
          </w:tcPr>
          <w:p w14:paraId="7D671D1C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double" w:sz="4" w:space="0" w:color="auto"/>
            </w:tcBorders>
          </w:tcPr>
          <w:p w14:paraId="77D4B899" w14:textId="77777777" w:rsidR="009C797F" w:rsidRPr="00950A13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144,710</w:t>
            </w:r>
          </w:p>
        </w:tc>
        <w:tc>
          <w:tcPr>
            <w:tcW w:w="140" w:type="pct"/>
          </w:tcPr>
          <w:p w14:paraId="36BAC87C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</w:tcPr>
          <w:p w14:paraId="36A9FD1D" w14:textId="4A524923" w:rsidR="009C797F" w:rsidRPr="00A83A64" w:rsidRDefault="000D7F0C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174,996</w:t>
            </w:r>
          </w:p>
        </w:tc>
        <w:tc>
          <w:tcPr>
            <w:tcW w:w="149" w:type="pct"/>
          </w:tcPr>
          <w:p w14:paraId="326000A0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</w:tcPr>
          <w:p w14:paraId="2804D1B8" w14:textId="77777777" w:rsidR="009C797F" w:rsidRPr="00950A13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172,710</w:t>
            </w:r>
          </w:p>
        </w:tc>
      </w:tr>
      <w:tr w:rsidR="009C797F" w:rsidRPr="00A83A64" w14:paraId="5203A604" w14:textId="77777777" w:rsidTr="009C797F">
        <w:tc>
          <w:tcPr>
            <w:tcW w:w="971" w:type="pct"/>
          </w:tcPr>
          <w:p w14:paraId="5E24EC16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0" w:type="pct"/>
          </w:tcPr>
          <w:p w14:paraId="4981F157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</w:tcPr>
          <w:p w14:paraId="19147F48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4263BD7B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" w:type="pct"/>
          </w:tcPr>
          <w:p w14:paraId="0768E6BD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5E6885F9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double" w:sz="4" w:space="0" w:color="auto"/>
            </w:tcBorders>
          </w:tcPr>
          <w:p w14:paraId="6AE88CD4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766F8604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top w:val="double" w:sz="4" w:space="0" w:color="auto"/>
            </w:tcBorders>
          </w:tcPr>
          <w:p w14:paraId="2F7541F6" w14:textId="77777777" w:rsidR="009C797F" w:rsidRPr="00353800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" w:type="pct"/>
          </w:tcPr>
          <w:p w14:paraId="4070539B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4" w:type="pct"/>
            <w:tcBorders>
              <w:top w:val="double" w:sz="4" w:space="0" w:color="auto"/>
            </w:tcBorders>
          </w:tcPr>
          <w:p w14:paraId="304447F6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46897C5D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double" w:sz="4" w:space="0" w:color="auto"/>
            </w:tcBorders>
          </w:tcPr>
          <w:p w14:paraId="2374C704" w14:textId="77777777" w:rsidR="009C797F" w:rsidRPr="00353800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</w:rPr>
            </w:pPr>
          </w:p>
        </w:tc>
      </w:tr>
      <w:tr w:rsidR="009C797F" w:rsidRPr="00A83A64" w14:paraId="1EAF801B" w14:textId="77777777" w:rsidTr="009C797F">
        <w:tc>
          <w:tcPr>
            <w:tcW w:w="971" w:type="pct"/>
          </w:tcPr>
          <w:p w14:paraId="7104BED1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20" w:type="pct"/>
          </w:tcPr>
          <w:p w14:paraId="5E19502F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</w:tcPr>
          <w:p w14:paraId="0C260972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2A45233F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" w:type="pct"/>
          </w:tcPr>
          <w:p w14:paraId="3965F0A5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16CDABBB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</w:tcPr>
          <w:p w14:paraId="6B41EAD7" w14:textId="0D563008" w:rsidR="009C797F" w:rsidRPr="00A83A64" w:rsidRDefault="00F754F4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95,766</w:t>
            </w:r>
          </w:p>
        </w:tc>
        <w:tc>
          <w:tcPr>
            <w:tcW w:w="124" w:type="pct"/>
          </w:tcPr>
          <w:p w14:paraId="5ADB2600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</w:tcPr>
          <w:p w14:paraId="244DBD6C" w14:textId="77777777" w:rsidR="009C797F" w:rsidRPr="00950A13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85,580</w:t>
            </w:r>
          </w:p>
        </w:tc>
        <w:tc>
          <w:tcPr>
            <w:tcW w:w="140" w:type="pct"/>
          </w:tcPr>
          <w:p w14:paraId="55688F88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</w:tcPr>
          <w:p w14:paraId="27573032" w14:textId="16B40474" w:rsidR="009C797F" w:rsidRPr="00A83A64" w:rsidRDefault="000D7F0C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120,766</w:t>
            </w:r>
          </w:p>
        </w:tc>
        <w:tc>
          <w:tcPr>
            <w:tcW w:w="149" w:type="pct"/>
          </w:tcPr>
          <w:p w14:paraId="56E0B532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</w:tcPr>
          <w:p w14:paraId="05942080" w14:textId="77777777" w:rsidR="009C797F" w:rsidRPr="00950A13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113,580</w:t>
            </w:r>
          </w:p>
        </w:tc>
      </w:tr>
      <w:tr w:rsidR="009C797F" w:rsidRPr="00A83A64" w14:paraId="22420924" w14:textId="77777777" w:rsidTr="009C797F">
        <w:tc>
          <w:tcPr>
            <w:tcW w:w="971" w:type="pct"/>
          </w:tcPr>
          <w:p w14:paraId="4DD248BA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20" w:type="pct"/>
          </w:tcPr>
          <w:p w14:paraId="173CD4E6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</w:tcPr>
          <w:p w14:paraId="13C0406B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5173F993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" w:type="pct"/>
          </w:tcPr>
          <w:p w14:paraId="693A58C9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7E6D15CB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14:paraId="39EA19D6" w14:textId="7389DAA5" w:rsidR="009C797F" w:rsidRPr="00A83A64" w:rsidRDefault="00F754F4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54,230</w:t>
            </w:r>
          </w:p>
        </w:tc>
        <w:tc>
          <w:tcPr>
            <w:tcW w:w="124" w:type="pct"/>
          </w:tcPr>
          <w:p w14:paraId="64EE01C7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</w:tcPr>
          <w:p w14:paraId="19C723BC" w14:textId="77777777" w:rsidR="009C797F" w:rsidRPr="00950A13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59,130</w:t>
            </w:r>
          </w:p>
        </w:tc>
        <w:tc>
          <w:tcPr>
            <w:tcW w:w="140" w:type="pct"/>
          </w:tcPr>
          <w:p w14:paraId="07B2A11E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14:paraId="6ADBA9C1" w14:textId="5F0B887F" w:rsidR="009C797F" w:rsidRPr="00A83A64" w:rsidRDefault="000D7F0C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54,230</w:t>
            </w:r>
          </w:p>
        </w:tc>
        <w:tc>
          <w:tcPr>
            <w:tcW w:w="149" w:type="pct"/>
          </w:tcPr>
          <w:p w14:paraId="080C3140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14:paraId="56CA1986" w14:textId="77777777" w:rsidR="009C797F" w:rsidRPr="00950A13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59,130</w:t>
            </w:r>
          </w:p>
        </w:tc>
      </w:tr>
      <w:tr w:rsidR="009C797F" w:rsidRPr="00A83A64" w14:paraId="76ED8589" w14:textId="77777777" w:rsidTr="009C797F">
        <w:tc>
          <w:tcPr>
            <w:tcW w:w="971" w:type="pct"/>
          </w:tcPr>
          <w:p w14:paraId="5A656D4A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0" w:type="pct"/>
          </w:tcPr>
          <w:p w14:paraId="001E871B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</w:tcPr>
          <w:p w14:paraId="2E31B468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43E2C9F5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" w:type="pct"/>
          </w:tcPr>
          <w:p w14:paraId="6E6A8B80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0876A2FE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4A57968E" w14:textId="6BC3CC27" w:rsidR="009C797F" w:rsidRPr="00F754F4" w:rsidRDefault="00F754F4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149,996</w:t>
            </w:r>
          </w:p>
        </w:tc>
        <w:tc>
          <w:tcPr>
            <w:tcW w:w="124" w:type="pct"/>
          </w:tcPr>
          <w:p w14:paraId="1D37ACD7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double" w:sz="4" w:space="0" w:color="auto"/>
            </w:tcBorders>
          </w:tcPr>
          <w:p w14:paraId="7BEE731E" w14:textId="77777777" w:rsidR="009C797F" w:rsidRPr="00950A13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144,710</w:t>
            </w:r>
          </w:p>
        </w:tc>
        <w:tc>
          <w:tcPr>
            <w:tcW w:w="140" w:type="pct"/>
          </w:tcPr>
          <w:p w14:paraId="05C33CE3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</w:tcPr>
          <w:p w14:paraId="2E039507" w14:textId="3A72F723" w:rsidR="009C797F" w:rsidRPr="000D7F0C" w:rsidRDefault="000D7F0C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174,996</w:t>
            </w:r>
          </w:p>
        </w:tc>
        <w:tc>
          <w:tcPr>
            <w:tcW w:w="149" w:type="pct"/>
          </w:tcPr>
          <w:p w14:paraId="5A78E8BC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</w:tcPr>
          <w:p w14:paraId="6B85612A" w14:textId="77777777" w:rsidR="009C797F" w:rsidRPr="00950A13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172,710</w:t>
            </w:r>
          </w:p>
        </w:tc>
      </w:tr>
    </w:tbl>
    <w:p w14:paraId="1128CD96" w14:textId="77777777" w:rsidR="005068CF" w:rsidRPr="00A83A64" w:rsidRDefault="005068CF" w:rsidP="00A366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563ADDC" w14:textId="320EED06" w:rsidR="00770C4F" w:rsidRPr="007A1E58" w:rsidRDefault="00770C4F" w:rsidP="00A366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7A1E58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รายการเคลื่อนไหวของเงินให้กู้ยืมสำหรับงวด</w:t>
      </w:r>
      <w:r w:rsidR="005068CF" w:rsidRPr="007A1E58">
        <w:rPr>
          <w:rFonts w:asciiTheme="majorBidi" w:hAnsiTheme="majorBidi" w:cstheme="majorBidi"/>
          <w:sz w:val="30"/>
          <w:szCs w:val="30"/>
          <w:cs/>
        </w:rPr>
        <w:t>สาม</w:t>
      </w:r>
      <w:r w:rsidR="00900057">
        <w:rPr>
          <w:rFonts w:asciiTheme="majorBidi" w:hAnsiTheme="majorBidi" w:cstheme="majorBidi" w:hint="cs"/>
          <w:sz w:val="30"/>
          <w:szCs w:val="30"/>
          <w:cs/>
        </w:rPr>
        <w:t>เ</w:t>
      </w:r>
      <w:r w:rsidR="00615CBC" w:rsidRPr="007A1E58">
        <w:rPr>
          <w:rFonts w:asciiTheme="majorBidi" w:hAnsiTheme="majorBidi" w:cstheme="majorBidi"/>
          <w:sz w:val="30"/>
          <w:szCs w:val="30"/>
          <w:cs/>
        </w:rPr>
        <w:t>ดือน</w:t>
      </w:r>
      <w:r w:rsidRPr="007A1E58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5068CF" w:rsidRPr="007A1E58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5068CF" w:rsidRPr="007A1E58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Pr="007A1E58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3C11BDDE" w14:textId="77777777" w:rsidR="00CA10D8" w:rsidRPr="007A1E58" w:rsidRDefault="00CA10D8" w:rsidP="00CA10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53"/>
        <w:gridCol w:w="714"/>
        <w:gridCol w:w="242"/>
        <w:gridCol w:w="455"/>
        <w:gridCol w:w="272"/>
        <w:gridCol w:w="1030"/>
        <w:gridCol w:w="272"/>
        <w:gridCol w:w="1003"/>
        <w:gridCol w:w="276"/>
        <w:gridCol w:w="1075"/>
        <w:gridCol w:w="242"/>
        <w:gridCol w:w="1183"/>
      </w:tblGrid>
      <w:tr w:rsidR="00770C4F" w:rsidRPr="007A1E58" w14:paraId="194B4C6B" w14:textId="77777777" w:rsidTr="00C07064">
        <w:tc>
          <w:tcPr>
            <w:tcW w:w="2126" w:type="pct"/>
            <w:gridSpan w:val="4"/>
          </w:tcPr>
          <w:p w14:paraId="0FADCB89" w14:textId="77777777" w:rsidR="00770C4F" w:rsidRPr="007A1E58" w:rsidRDefault="00770C4F" w:rsidP="008A4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966111A" w14:textId="77777777" w:rsidR="00770C4F" w:rsidRPr="007A1E58" w:rsidRDefault="00770C4F" w:rsidP="008A4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6" w:type="pct"/>
            <w:gridSpan w:val="3"/>
          </w:tcPr>
          <w:p w14:paraId="7BAACD1C" w14:textId="77777777" w:rsidR="00770C4F" w:rsidRPr="007A1E58" w:rsidRDefault="00770C4F" w:rsidP="008A4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A1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628BB3FD" w14:textId="77777777" w:rsidR="00770C4F" w:rsidRPr="007A1E58" w:rsidRDefault="00770C4F" w:rsidP="008A4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4" w:type="pct"/>
            <w:gridSpan w:val="3"/>
          </w:tcPr>
          <w:p w14:paraId="2484E4D4" w14:textId="77777777" w:rsidR="00770C4F" w:rsidRPr="007A1E58" w:rsidRDefault="00770C4F" w:rsidP="008A4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A1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5068CF" w:rsidRPr="007A1E58" w14:paraId="7A045566" w14:textId="77777777" w:rsidTr="00C07064">
        <w:tc>
          <w:tcPr>
            <w:tcW w:w="2126" w:type="pct"/>
            <w:gridSpan w:val="4"/>
          </w:tcPr>
          <w:p w14:paraId="78BF6F92" w14:textId="77777777" w:rsidR="005068CF" w:rsidRPr="007A1E58" w:rsidRDefault="005068CF" w:rsidP="0050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632837E9" w14:textId="77777777" w:rsidR="005068CF" w:rsidRPr="007A1E58" w:rsidRDefault="005068CF" w:rsidP="0050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</w:tcPr>
          <w:p w14:paraId="18F5D9DC" w14:textId="77777777" w:rsidR="005068CF" w:rsidRPr="007A1E58" w:rsidRDefault="009C797F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6" w:type="pct"/>
          </w:tcPr>
          <w:p w14:paraId="2AB39C33" w14:textId="77777777" w:rsidR="005068CF" w:rsidRPr="007A1E58" w:rsidRDefault="005068CF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477C0ABF" w14:textId="77777777" w:rsidR="005068CF" w:rsidRPr="007A1E58" w:rsidRDefault="009C797F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8" w:type="pct"/>
          </w:tcPr>
          <w:p w14:paraId="7CB52064" w14:textId="77777777" w:rsidR="005068CF" w:rsidRPr="007A1E58" w:rsidRDefault="005068CF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4BA8A8D1" w14:textId="77777777" w:rsidR="005068CF" w:rsidRPr="007A1E58" w:rsidRDefault="009C797F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30" w:type="pct"/>
          </w:tcPr>
          <w:p w14:paraId="206149F2" w14:textId="77777777" w:rsidR="005068CF" w:rsidRPr="007A1E58" w:rsidRDefault="005068CF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14:paraId="4F5E9198" w14:textId="77777777" w:rsidR="005068CF" w:rsidRPr="007A1E58" w:rsidRDefault="009C797F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</w:tr>
      <w:tr w:rsidR="005068CF" w:rsidRPr="007A1E58" w14:paraId="1102D9BA" w14:textId="77777777" w:rsidTr="00C07064">
        <w:trPr>
          <w:trHeight w:val="299"/>
        </w:trPr>
        <w:tc>
          <w:tcPr>
            <w:tcW w:w="1370" w:type="pct"/>
          </w:tcPr>
          <w:p w14:paraId="134D1A73" w14:textId="77777777" w:rsidR="005068CF" w:rsidRPr="007A1E58" w:rsidRDefault="005068CF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56" w:type="pct"/>
            <w:gridSpan w:val="3"/>
          </w:tcPr>
          <w:p w14:paraId="0FFC72F0" w14:textId="77777777" w:rsidR="005068CF" w:rsidRPr="007A1E58" w:rsidRDefault="005068CF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62D22DC3" w14:textId="77777777" w:rsidR="005068CF" w:rsidRPr="007A1E58" w:rsidRDefault="005068CF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28" w:type="pct"/>
            <w:gridSpan w:val="7"/>
          </w:tcPr>
          <w:p w14:paraId="3432841B" w14:textId="77777777" w:rsidR="005068CF" w:rsidRPr="007A1E58" w:rsidRDefault="005068CF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A1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C797F" w:rsidRPr="007A1E58" w14:paraId="05882EC4" w14:textId="77777777" w:rsidTr="00C07064">
        <w:tc>
          <w:tcPr>
            <w:tcW w:w="1370" w:type="pct"/>
          </w:tcPr>
          <w:p w14:paraId="356766D9" w14:textId="77777777" w:rsidR="009C797F" w:rsidRPr="007A1E58" w:rsidRDefault="009C797F" w:rsidP="009C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A1E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A1E5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A1E5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383" w:type="pct"/>
          </w:tcPr>
          <w:p w14:paraId="5AE16819" w14:textId="77777777" w:rsidR="009C797F" w:rsidRPr="007A1E58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0" w:type="pct"/>
          </w:tcPr>
          <w:p w14:paraId="14637C0C" w14:textId="77777777" w:rsidR="009C797F" w:rsidRPr="007A1E58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44" w:type="pct"/>
          </w:tcPr>
          <w:p w14:paraId="479AA097" w14:textId="77777777" w:rsidR="009C797F" w:rsidRPr="007A1E58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120F9E98" w14:textId="77777777" w:rsidR="009C797F" w:rsidRPr="007A1E58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3" w:type="pct"/>
          </w:tcPr>
          <w:p w14:paraId="7C43E99C" w14:textId="55836336" w:rsidR="009C797F" w:rsidRPr="007A1E58" w:rsidRDefault="00B02E7B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144,710</w:t>
            </w:r>
          </w:p>
        </w:tc>
        <w:tc>
          <w:tcPr>
            <w:tcW w:w="146" w:type="pct"/>
          </w:tcPr>
          <w:p w14:paraId="5465EEF2" w14:textId="77777777" w:rsidR="009C797F" w:rsidRPr="007A1E58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658C9BB2" w14:textId="77777777" w:rsidR="009C797F" w:rsidRPr="007A1E58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E58">
              <w:rPr>
                <w:rFonts w:ascii="Angsana New" w:hAnsi="Angsana New"/>
                <w:sz w:val="30"/>
                <w:szCs w:val="30"/>
                <w:lang w:val="en-US"/>
              </w:rPr>
              <w:t>317,710</w:t>
            </w:r>
          </w:p>
        </w:tc>
        <w:tc>
          <w:tcPr>
            <w:tcW w:w="148" w:type="pct"/>
          </w:tcPr>
          <w:p w14:paraId="5E3DD713" w14:textId="77777777" w:rsidR="009C797F" w:rsidRPr="007A1E58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shd w:val="clear" w:color="auto" w:fill="auto"/>
          </w:tcPr>
          <w:p w14:paraId="0570E4D3" w14:textId="255DDA7D" w:rsidR="009C797F" w:rsidRPr="007A1E58" w:rsidRDefault="00616FB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172,710</w:t>
            </w:r>
          </w:p>
        </w:tc>
        <w:tc>
          <w:tcPr>
            <w:tcW w:w="130" w:type="pct"/>
          </w:tcPr>
          <w:p w14:paraId="57071BDD" w14:textId="77777777" w:rsidR="009C797F" w:rsidRPr="007A1E58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shd w:val="clear" w:color="auto" w:fill="auto"/>
          </w:tcPr>
          <w:p w14:paraId="46C4C361" w14:textId="77777777" w:rsidR="009C797F" w:rsidRPr="007A1E58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1E58">
              <w:rPr>
                <w:rFonts w:ascii="Angsana New" w:hAnsi="Angsana New"/>
                <w:sz w:val="30"/>
                <w:szCs w:val="30"/>
                <w:lang w:val="en-US" w:eastAsia="en-US"/>
              </w:rPr>
              <w:t>349,710</w:t>
            </w:r>
          </w:p>
        </w:tc>
      </w:tr>
      <w:tr w:rsidR="009C797F" w:rsidRPr="007A1E58" w14:paraId="09D35661" w14:textId="77777777" w:rsidTr="00C07064">
        <w:tc>
          <w:tcPr>
            <w:tcW w:w="1370" w:type="pct"/>
          </w:tcPr>
          <w:p w14:paraId="5476D677" w14:textId="77777777" w:rsidR="009C797F" w:rsidRPr="007A1E58" w:rsidRDefault="009C797F" w:rsidP="009C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E5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83" w:type="pct"/>
          </w:tcPr>
          <w:p w14:paraId="6E0E7516" w14:textId="77777777" w:rsidR="009C797F" w:rsidRPr="007A1E58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0" w:type="pct"/>
          </w:tcPr>
          <w:p w14:paraId="3BAEAF60" w14:textId="77777777" w:rsidR="009C797F" w:rsidRPr="007A1E58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44" w:type="pct"/>
          </w:tcPr>
          <w:p w14:paraId="378ABC62" w14:textId="77777777" w:rsidR="009C797F" w:rsidRPr="007A1E58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6069D284" w14:textId="77777777" w:rsidR="009C797F" w:rsidRPr="007A1E58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3" w:type="pct"/>
          </w:tcPr>
          <w:p w14:paraId="56BE06C4" w14:textId="73763586" w:rsidR="009C797F" w:rsidRPr="007A1E58" w:rsidRDefault="00B02E7B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28,000</w:t>
            </w:r>
          </w:p>
        </w:tc>
        <w:tc>
          <w:tcPr>
            <w:tcW w:w="146" w:type="pct"/>
          </w:tcPr>
          <w:p w14:paraId="53166DDC" w14:textId="77777777" w:rsidR="009C797F" w:rsidRPr="007A1E58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1E8176E7" w14:textId="77777777" w:rsidR="009C797F" w:rsidRPr="007A1E58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1E58">
              <w:rPr>
                <w:rFonts w:ascii="Angsana New" w:hAnsi="Angsana New"/>
                <w:sz w:val="30"/>
                <w:szCs w:val="30"/>
                <w:lang w:val="en-US" w:eastAsia="en-US"/>
              </w:rPr>
              <w:t>22,348</w:t>
            </w:r>
          </w:p>
        </w:tc>
        <w:tc>
          <w:tcPr>
            <w:tcW w:w="148" w:type="pct"/>
          </w:tcPr>
          <w:p w14:paraId="67BB378F" w14:textId="77777777" w:rsidR="009C797F" w:rsidRPr="007A1E58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shd w:val="clear" w:color="auto" w:fill="auto"/>
          </w:tcPr>
          <w:p w14:paraId="144F5945" w14:textId="176B6F46" w:rsidR="009C797F" w:rsidRPr="007A1E58" w:rsidRDefault="00616FB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28,000</w:t>
            </w:r>
          </w:p>
        </w:tc>
        <w:tc>
          <w:tcPr>
            <w:tcW w:w="130" w:type="pct"/>
          </w:tcPr>
          <w:p w14:paraId="43206A42" w14:textId="77777777" w:rsidR="009C797F" w:rsidRPr="007A1E58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shd w:val="clear" w:color="auto" w:fill="auto"/>
          </w:tcPr>
          <w:p w14:paraId="4D9936AD" w14:textId="77777777" w:rsidR="009C797F" w:rsidRPr="007A1E58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1E58">
              <w:rPr>
                <w:rFonts w:ascii="Angsana New" w:hAnsi="Angsana New"/>
                <w:sz w:val="30"/>
                <w:szCs w:val="30"/>
                <w:lang w:val="en-US" w:eastAsia="en-US"/>
              </w:rPr>
              <w:t>22,348</w:t>
            </w:r>
          </w:p>
        </w:tc>
      </w:tr>
      <w:tr w:rsidR="009C797F" w:rsidRPr="007A1E58" w14:paraId="7E049877" w14:textId="77777777" w:rsidTr="00C07064">
        <w:tc>
          <w:tcPr>
            <w:tcW w:w="1370" w:type="pct"/>
          </w:tcPr>
          <w:p w14:paraId="0BA57E50" w14:textId="77777777" w:rsidR="009C797F" w:rsidRPr="007A1E58" w:rsidRDefault="009C797F" w:rsidP="009C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E5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383" w:type="pct"/>
          </w:tcPr>
          <w:p w14:paraId="66EB89F1" w14:textId="77777777" w:rsidR="009C797F" w:rsidRPr="007A1E58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0" w:type="pct"/>
          </w:tcPr>
          <w:p w14:paraId="7517DC4E" w14:textId="77777777" w:rsidR="009C797F" w:rsidRPr="007A1E58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44" w:type="pct"/>
          </w:tcPr>
          <w:p w14:paraId="2F6BA2E9" w14:textId="77777777" w:rsidR="009C797F" w:rsidRPr="007A1E58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4F5580D0" w14:textId="77777777" w:rsidR="009C797F" w:rsidRPr="007A1E58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3" w:type="pct"/>
          </w:tcPr>
          <w:p w14:paraId="1E3B7FEF" w14:textId="2F1DEE51" w:rsidR="009C797F" w:rsidRPr="007A1E58" w:rsidRDefault="00B02E7B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(22,714)</w:t>
            </w:r>
          </w:p>
        </w:tc>
        <w:tc>
          <w:tcPr>
            <w:tcW w:w="146" w:type="pct"/>
          </w:tcPr>
          <w:p w14:paraId="6BA7BB87" w14:textId="77777777" w:rsidR="009C797F" w:rsidRPr="007A1E58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1CD223BB" w14:textId="77777777" w:rsidR="009C797F" w:rsidRPr="007A1E58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1E58">
              <w:rPr>
                <w:rFonts w:ascii="Angsana New" w:hAnsi="Angsana New"/>
                <w:sz w:val="30"/>
                <w:szCs w:val="30"/>
                <w:lang w:val="en-US" w:eastAsia="en-US"/>
              </w:rPr>
              <w:t>(124,490)</w:t>
            </w:r>
          </w:p>
        </w:tc>
        <w:tc>
          <w:tcPr>
            <w:tcW w:w="148" w:type="pct"/>
          </w:tcPr>
          <w:p w14:paraId="44B16FCF" w14:textId="77777777" w:rsidR="009C797F" w:rsidRPr="007A1E58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shd w:val="clear" w:color="auto" w:fill="auto"/>
          </w:tcPr>
          <w:p w14:paraId="661B3ED9" w14:textId="22E16FA4" w:rsidR="009C797F" w:rsidRPr="007A1E58" w:rsidRDefault="00616FB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(25,714)</w:t>
            </w:r>
          </w:p>
        </w:tc>
        <w:tc>
          <w:tcPr>
            <w:tcW w:w="130" w:type="pct"/>
          </w:tcPr>
          <w:p w14:paraId="3E470531" w14:textId="77777777" w:rsidR="009C797F" w:rsidRPr="007A1E58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shd w:val="clear" w:color="auto" w:fill="auto"/>
          </w:tcPr>
          <w:p w14:paraId="459EF407" w14:textId="77777777" w:rsidR="009C797F" w:rsidRPr="007A1E58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1E58">
              <w:rPr>
                <w:rFonts w:ascii="Angsana New" w:hAnsi="Angsana New"/>
                <w:sz w:val="30"/>
                <w:szCs w:val="30"/>
                <w:lang w:val="en-US" w:eastAsia="en-US"/>
              </w:rPr>
              <w:t>(124,490)</w:t>
            </w:r>
          </w:p>
        </w:tc>
      </w:tr>
      <w:tr w:rsidR="009C797F" w:rsidRPr="00A83A64" w14:paraId="591633F6" w14:textId="77777777" w:rsidTr="00C07064">
        <w:tc>
          <w:tcPr>
            <w:tcW w:w="1370" w:type="pct"/>
          </w:tcPr>
          <w:p w14:paraId="115A0AF7" w14:textId="77777777" w:rsidR="009C797F" w:rsidRPr="007A1E58" w:rsidRDefault="009C797F" w:rsidP="009C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A1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7A1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383" w:type="pct"/>
          </w:tcPr>
          <w:p w14:paraId="4663516A" w14:textId="77777777" w:rsidR="009C797F" w:rsidRPr="007A1E58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0" w:type="pct"/>
          </w:tcPr>
          <w:p w14:paraId="6B372560" w14:textId="77777777" w:rsidR="009C797F" w:rsidRPr="007A1E58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44" w:type="pct"/>
          </w:tcPr>
          <w:p w14:paraId="3DA1B3DC" w14:textId="77777777" w:rsidR="009C797F" w:rsidRPr="007A1E58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14:paraId="7F7DCC9E" w14:textId="77777777" w:rsidR="009C797F" w:rsidRPr="007A1E58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181FD777" w14:textId="3D8A53ED" w:rsidR="009C797F" w:rsidRPr="007A1E58" w:rsidRDefault="00B02E7B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149,996</w:t>
            </w:r>
          </w:p>
        </w:tc>
        <w:tc>
          <w:tcPr>
            <w:tcW w:w="146" w:type="pct"/>
          </w:tcPr>
          <w:p w14:paraId="1899B2B2" w14:textId="77777777" w:rsidR="009C797F" w:rsidRPr="007A1E58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5B690E8F" w14:textId="77777777" w:rsidR="009C797F" w:rsidRPr="007A1E58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1E5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215,568</w:t>
            </w:r>
          </w:p>
        </w:tc>
        <w:tc>
          <w:tcPr>
            <w:tcW w:w="148" w:type="pct"/>
          </w:tcPr>
          <w:p w14:paraId="6860711E" w14:textId="77777777" w:rsidR="009C797F" w:rsidRPr="007A1E58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E07EB0" w14:textId="4DD8E200" w:rsidR="009C797F" w:rsidRPr="007A1E58" w:rsidRDefault="00616FB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174,996</w:t>
            </w:r>
          </w:p>
        </w:tc>
        <w:tc>
          <w:tcPr>
            <w:tcW w:w="130" w:type="pct"/>
          </w:tcPr>
          <w:p w14:paraId="7D690A43" w14:textId="77777777" w:rsidR="009C797F" w:rsidRPr="007A1E58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BBB4DC" w14:textId="77777777" w:rsidR="009C797F" w:rsidRPr="007A1E58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1E5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247,568</w:t>
            </w:r>
          </w:p>
        </w:tc>
      </w:tr>
    </w:tbl>
    <w:p w14:paraId="43D44E9E" w14:textId="77777777" w:rsidR="00EE471F" w:rsidRPr="00A83A64" w:rsidRDefault="00EE471F" w:rsidP="00EE471F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42D8CC9B" w14:textId="5509D944" w:rsidR="007A1E58" w:rsidRPr="00202A0F" w:rsidRDefault="007A1E58" w:rsidP="00202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="Angsana New" w:hAnsi="Angsana New"/>
          <w:i/>
          <w:iCs/>
          <w:spacing w:val="4"/>
          <w:kern w:val="30"/>
          <w:sz w:val="30"/>
          <w:szCs w:val="30"/>
        </w:rPr>
      </w:pPr>
      <w:r w:rsidRPr="00202A0F">
        <w:rPr>
          <w:rFonts w:ascii="Angsana New" w:hAnsi="Angsana New"/>
          <w:spacing w:val="4"/>
          <w:kern w:val="30"/>
          <w:sz w:val="30"/>
          <w:szCs w:val="30"/>
          <w:cs/>
        </w:rPr>
        <w:t>ณ วันที่</w:t>
      </w:r>
      <w:r w:rsidR="00C07064">
        <w:rPr>
          <w:rFonts w:ascii="Angsana New" w:hAnsi="Angsana New"/>
          <w:spacing w:val="4"/>
          <w:kern w:val="30"/>
          <w:sz w:val="30"/>
          <w:szCs w:val="30"/>
        </w:rPr>
        <w:t xml:space="preserve"> 31</w:t>
      </w:r>
      <w:r w:rsidR="00F911E1">
        <w:rPr>
          <w:rFonts w:ascii="Angsana New" w:hAnsi="Angsana New"/>
          <w:spacing w:val="4"/>
          <w:kern w:val="30"/>
          <w:sz w:val="30"/>
          <w:szCs w:val="30"/>
        </w:rPr>
        <w:t xml:space="preserve"> </w:t>
      </w:r>
      <w:r w:rsidRPr="00202A0F">
        <w:rPr>
          <w:rFonts w:ascii="Angsana New" w:hAnsi="Angsana New" w:hint="cs"/>
          <w:spacing w:val="4"/>
          <w:kern w:val="30"/>
          <w:sz w:val="30"/>
          <w:szCs w:val="30"/>
          <w:cs/>
        </w:rPr>
        <w:t>มีนาคม</w:t>
      </w:r>
      <w:r w:rsidRPr="00202A0F">
        <w:rPr>
          <w:rFonts w:ascii="Angsana New" w:hAnsi="Angsana New"/>
          <w:spacing w:val="4"/>
          <w:kern w:val="30"/>
          <w:sz w:val="30"/>
          <w:szCs w:val="30"/>
          <w:cs/>
        </w:rPr>
        <w:t xml:space="preserve"> </w:t>
      </w:r>
      <w:r w:rsidRPr="00202A0F">
        <w:rPr>
          <w:rFonts w:ascii="Angsana New" w:hAnsi="Angsana New"/>
          <w:spacing w:val="4"/>
          <w:kern w:val="30"/>
          <w:sz w:val="30"/>
          <w:szCs w:val="30"/>
        </w:rPr>
        <w:t>256</w:t>
      </w:r>
      <w:r w:rsidR="009C797F">
        <w:rPr>
          <w:rFonts w:ascii="Angsana New" w:hAnsi="Angsana New"/>
          <w:spacing w:val="4"/>
          <w:kern w:val="30"/>
          <w:sz w:val="30"/>
          <w:szCs w:val="30"/>
        </w:rPr>
        <w:t>4</w:t>
      </w:r>
      <w:r w:rsidRPr="00202A0F">
        <w:rPr>
          <w:rFonts w:ascii="Angsana New" w:hAnsi="Angsana New"/>
          <w:spacing w:val="4"/>
          <w:kern w:val="30"/>
          <w:sz w:val="30"/>
          <w:szCs w:val="30"/>
        </w:rPr>
        <w:t xml:space="preserve"> </w:t>
      </w:r>
      <w:r w:rsidRPr="00202A0F">
        <w:rPr>
          <w:rFonts w:ascii="Angsana New" w:hAnsi="Angsana New"/>
          <w:spacing w:val="4"/>
          <w:kern w:val="30"/>
          <w:sz w:val="30"/>
          <w:szCs w:val="30"/>
          <w:cs/>
        </w:rPr>
        <w:t xml:space="preserve">บริษัทมีเงินให้กู้ยืมระยะยาวแก่กิจการอื่น เป็นจำนวนเงิน </w:t>
      </w:r>
      <w:r w:rsidR="00BA4DDF">
        <w:rPr>
          <w:rFonts w:ascii="Angsana New" w:hAnsi="Angsana New"/>
          <w:spacing w:val="4"/>
          <w:kern w:val="30"/>
          <w:sz w:val="30"/>
          <w:szCs w:val="30"/>
        </w:rPr>
        <w:t>33</w:t>
      </w:r>
      <w:r w:rsidRPr="00202A0F">
        <w:rPr>
          <w:rFonts w:ascii="Angsana New" w:hAnsi="Angsana New"/>
          <w:spacing w:val="4"/>
          <w:kern w:val="30"/>
          <w:sz w:val="30"/>
          <w:szCs w:val="30"/>
        </w:rPr>
        <w:t xml:space="preserve"> </w:t>
      </w:r>
      <w:r w:rsidRPr="00202A0F">
        <w:rPr>
          <w:rFonts w:ascii="Angsana New" w:hAnsi="Angsana New"/>
          <w:spacing w:val="4"/>
          <w:kern w:val="30"/>
          <w:sz w:val="30"/>
          <w:szCs w:val="30"/>
          <w:cs/>
        </w:rPr>
        <w:t xml:space="preserve">ล้านบาท </w:t>
      </w:r>
      <w:r w:rsidRPr="00202A0F">
        <w:rPr>
          <w:rFonts w:ascii="Angsana New" w:hAnsi="Angsana New"/>
          <w:i/>
          <w:iCs/>
          <w:spacing w:val="4"/>
          <w:kern w:val="30"/>
          <w:sz w:val="30"/>
          <w:szCs w:val="30"/>
          <w:cs/>
        </w:rPr>
        <w:t>(</w:t>
      </w:r>
      <w:r w:rsidRPr="00202A0F">
        <w:rPr>
          <w:rFonts w:ascii="Angsana New" w:hAnsi="Angsana New"/>
          <w:i/>
          <w:iCs/>
          <w:spacing w:val="4"/>
          <w:kern w:val="30"/>
          <w:sz w:val="30"/>
          <w:szCs w:val="30"/>
        </w:rPr>
        <w:t xml:space="preserve">31 </w:t>
      </w:r>
      <w:r w:rsidRPr="00202A0F">
        <w:rPr>
          <w:rFonts w:ascii="Angsana New" w:hAnsi="Angsana New"/>
          <w:i/>
          <w:iCs/>
          <w:spacing w:val="4"/>
          <w:kern w:val="30"/>
          <w:sz w:val="30"/>
          <w:szCs w:val="30"/>
          <w:cs/>
        </w:rPr>
        <w:t>ธันวาคม</w:t>
      </w:r>
      <w:r w:rsidR="00F911E1">
        <w:rPr>
          <w:rFonts w:ascii="Angsana New" w:hAnsi="Angsana New"/>
          <w:i/>
          <w:iCs/>
          <w:spacing w:val="4"/>
          <w:kern w:val="30"/>
          <w:sz w:val="30"/>
          <w:szCs w:val="30"/>
        </w:rPr>
        <w:t xml:space="preserve"> 256</w:t>
      </w:r>
      <w:r w:rsidR="009C797F">
        <w:rPr>
          <w:rFonts w:ascii="Angsana New" w:hAnsi="Angsana New"/>
          <w:i/>
          <w:iCs/>
          <w:spacing w:val="4"/>
          <w:kern w:val="30"/>
          <w:sz w:val="30"/>
          <w:szCs w:val="30"/>
        </w:rPr>
        <w:t>3</w:t>
      </w:r>
      <w:r w:rsidRPr="00202A0F">
        <w:rPr>
          <w:rFonts w:ascii="Angsana New" w:hAnsi="Angsana New"/>
          <w:i/>
          <w:iCs/>
          <w:spacing w:val="4"/>
          <w:kern w:val="30"/>
          <w:sz w:val="30"/>
          <w:szCs w:val="30"/>
        </w:rPr>
        <w:t xml:space="preserve">: </w:t>
      </w:r>
    </w:p>
    <w:p w14:paraId="122E1B8C" w14:textId="0745A096" w:rsidR="007A1E58" w:rsidRPr="00202A0F" w:rsidRDefault="00007962" w:rsidP="00202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="Angsana New" w:hAnsi="Angsana New"/>
          <w:spacing w:val="4"/>
          <w:kern w:val="30"/>
          <w:sz w:val="30"/>
          <w:szCs w:val="30"/>
        </w:rPr>
      </w:pPr>
      <w:r>
        <w:rPr>
          <w:rFonts w:ascii="Angsana New" w:hAnsi="Angsana New"/>
          <w:i/>
          <w:iCs/>
          <w:spacing w:val="4"/>
          <w:kern w:val="30"/>
          <w:sz w:val="30"/>
          <w:szCs w:val="30"/>
        </w:rPr>
        <w:t>37.5</w:t>
      </w:r>
      <w:r w:rsidR="004A6A16">
        <w:rPr>
          <w:rFonts w:ascii="Angsana New" w:hAnsi="Angsana New"/>
          <w:i/>
          <w:iCs/>
          <w:spacing w:val="4"/>
          <w:kern w:val="30"/>
          <w:sz w:val="30"/>
          <w:szCs w:val="30"/>
        </w:rPr>
        <w:t>0</w:t>
      </w:r>
      <w:r w:rsidR="007A1E58" w:rsidRPr="00202A0F">
        <w:rPr>
          <w:rFonts w:ascii="Angsana New" w:hAnsi="Angsana New"/>
          <w:i/>
          <w:iCs/>
          <w:spacing w:val="4"/>
          <w:kern w:val="30"/>
          <w:sz w:val="30"/>
          <w:szCs w:val="30"/>
        </w:rPr>
        <w:t xml:space="preserve"> </w:t>
      </w:r>
      <w:r w:rsidR="007A1E58" w:rsidRPr="00202A0F">
        <w:rPr>
          <w:rFonts w:ascii="Angsana New" w:hAnsi="Angsana New" w:hint="cs"/>
          <w:i/>
          <w:iCs/>
          <w:spacing w:val="4"/>
          <w:kern w:val="30"/>
          <w:sz w:val="30"/>
          <w:szCs w:val="30"/>
          <w:cs/>
        </w:rPr>
        <w:t>ล้านบาท</w:t>
      </w:r>
      <w:r w:rsidR="007A1E58" w:rsidRPr="00202A0F">
        <w:rPr>
          <w:rFonts w:ascii="Angsana New" w:hAnsi="Angsana New"/>
          <w:i/>
          <w:iCs/>
          <w:spacing w:val="4"/>
          <w:kern w:val="30"/>
          <w:sz w:val="30"/>
          <w:szCs w:val="30"/>
          <w:cs/>
        </w:rPr>
        <w:t>)</w:t>
      </w:r>
      <w:r w:rsidR="007A1E58" w:rsidRPr="00202A0F">
        <w:rPr>
          <w:rFonts w:ascii="Angsana New" w:hAnsi="Angsana New"/>
          <w:spacing w:val="4"/>
          <w:kern w:val="30"/>
          <w:sz w:val="30"/>
          <w:szCs w:val="30"/>
          <w:cs/>
        </w:rPr>
        <w:t xml:space="preserve"> เงินให้กู้ยืมดังกล่าวมีอัตราดอกเบี้ยร้อยละ</w:t>
      </w:r>
      <w:r w:rsidR="00F911E1">
        <w:rPr>
          <w:rFonts w:ascii="Angsana New" w:hAnsi="Angsana New"/>
          <w:spacing w:val="4"/>
          <w:kern w:val="30"/>
          <w:sz w:val="30"/>
          <w:szCs w:val="30"/>
        </w:rPr>
        <w:t xml:space="preserve"> </w:t>
      </w:r>
      <w:r w:rsidR="00B02E7B">
        <w:rPr>
          <w:rFonts w:ascii="Angsana New" w:hAnsi="Angsana New"/>
          <w:spacing w:val="4"/>
          <w:kern w:val="30"/>
          <w:sz w:val="30"/>
          <w:szCs w:val="30"/>
        </w:rPr>
        <w:t>5.25</w:t>
      </w:r>
      <w:r w:rsidR="00F911E1">
        <w:rPr>
          <w:rFonts w:ascii="Angsana New" w:hAnsi="Angsana New"/>
          <w:spacing w:val="4"/>
          <w:kern w:val="30"/>
          <w:sz w:val="30"/>
          <w:szCs w:val="30"/>
        </w:rPr>
        <w:t xml:space="preserve"> </w:t>
      </w:r>
      <w:r w:rsidR="007A1E58" w:rsidRPr="00202A0F">
        <w:rPr>
          <w:rFonts w:ascii="Angsana New" w:hAnsi="Angsana New"/>
          <w:spacing w:val="4"/>
          <w:kern w:val="30"/>
          <w:sz w:val="30"/>
          <w:szCs w:val="30"/>
          <w:cs/>
        </w:rPr>
        <w:t xml:space="preserve">ต่อปี </w:t>
      </w:r>
      <w:r w:rsidR="007A1E58" w:rsidRPr="00202A0F">
        <w:rPr>
          <w:rFonts w:ascii="Angsana New" w:hAnsi="Angsana New"/>
          <w:i/>
          <w:iCs/>
          <w:spacing w:val="4"/>
          <w:kern w:val="30"/>
          <w:sz w:val="30"/>
          <w:szCs w:val="30"/>
          <w:cs/>
        </w:rPr>
        <w:t>(</w:t>
      </w:r>
      <w:r w:rsidR="00F911E1">
        <w:rPr>
          <w:rFonts w:ascii="Angsana New" w:hAnsi="Angsana New"/>
          <w:i/>
          <w:iCs/>
          <w:spacing w:val="4"/>
          <w:kern w:val="30"/>
          <w:sz w:val="30"/>
          <w:szCs w:val="30"/>
        </w:rPr>
        <w:t>31</w:t>
      </w:r>
      <w:r w:rsidR="007A1E58" w:rsidRPr="00202A0F">
        <w:rPr>
          <w:rFonts w:ascii="Angsana New" w:hAnsi="Angsana New"/>
          <w:i/>
          <w:iCs/>
          <w:spacing w:val="4"/>
          <w:kern w:val="30"/>
          <w:sz w:val="30"/>
          <w:szCs w:val="30"/>
        </w:rPr>
        <w:t xml:space="preserve"> </w:t>
      </w:r>
      <w:r w:rsidR="007A1E58" w:rsidRPr="00202A0F">
        <w:rPr>
          <w:rFonts w:ascii="Angsana New" w:hAnsi="Angsana New"/>
          <w:i/>
          <w:iCs/>
          <w:spacing w:val="4"/>
          <w:kern w:val="30"/>
          <w:sz w:val="30"/>
          <w:szCs w:val="30"/>
          <w:cs/>
        </w:rPr>
        <w:t xml:space="preserve">ธันวาคม </w:t>
      </w:r>
      <w:r w:rsidR="007A1E58" w:rsidRPr="00202A0F">
        <w:rPr>
          <w:rFonts w:ascii="Angsana New" w:hAnsi="Angsana New"/>
          <w:i/>
          <w:iCs/>
          <w:spacing w:val="4"/>
          <w:kern w:val="30"/>
          <w:sz w:val="30"/>
          <w:szCs w:val="30"/>
        </w:rPr>
        <w:t>256</w:t>
      </w:r>
      <w:r w:rsidR="009C797F">
        <w:rPr>
          <w:rFonts w:ascii="Angsana New" w:hAnsi="Angsana New"/>
          <w:i/>
          <w:iCs/>
          <w:spacing w:val="4"/>
          <w:kern w:val="30"/>
          <w:sz w:val="30"/>
          <w:szCs w:val="30"/>
        </w:rPr>
        <w:t>3</w:t>
      </w:r>
      <w:r w:rsidR="007A1E58" w:rsidRPr="00202A0F">
        <w:rPr>
          <w:rFonts w:ascii="Angsana New" w:hAnsi="Angsana New"/>
          <w:i/>
          <w:iCs/>
          <w:spacing w:val="4"/>
          <w:kern w:val="30"/>
          <w:sz w:val="30"/>
          <w:szCs w:val="30"/>
        </w:rPr>
        <w:t xml:space="preserve">: </w:t>
      </w:r>
      <w:r w:rsidR="007A1E58" w:rsidRPr="00202A0F">
        <w:rPr>
          <w:rFonts w:ascii="Angsana New" w:hAnsi="Angsana New" w:hint="cs"/>
          <w:i/>
          <w:iCs/>
          <w:spacing w:val="4"/>
          <w:kern w:val="30"/>
          <w:sz w:val="30"/>
          <w:szCs w:val="30"/>
          <w:cs/>
        </w:rPr>
        <w:t>ร้อยละ</w:t>
      </w:r>
      <w:r w:rsidR="00F911E1">
        <w:rPr>
          <w:rFonts w:ascii="Angsana New" w:hAnsi="Angsana New"/>
          <w:i/>
          <w:iCs/>
          <w:spacing w:val="4"/>
          <w:kern w:val="30"/>
          <w:sz w:val="30"/>
          <w:szCs w:val="30"/>
        </w:rPr>
        <w:t xml:space="preserve"> 5.25</w:t>
      </w:r>
      <w:r w:rsidR="007A1E58" w:rsidRPr="00202A0F">
        <w:rPr>
          <w:rFonts w:ascii="Angsana New" w:hAnsi="Angsana New" w:hint="cs"/>
          <w:i/>
          <w:iCs/>
          <w:spacing w:val="4"/>
          <w:kern w:val="30"/>
          <w:sz w:val="30"/>
          <w:szCs w:val="30"/>
          <w:cs/>
        </w:rPr>
        <w:t xml:space="preserve"> ต่อปี</w:t>
      </w:r>
      <w:r w:rsidR="007A1E58" w:rsidRPr="00202A0F">
        <w:rPr>
          <w:rFonts w:ascii="Angsana New" w:hAnsi="Angsana New"/>
          <w:i/>
          <w:iCs/>
          <w:spacing w:val="4"/>
          <w:kern w:val="30"/>
          <w:sz w:val="30"/>
          <w:szCs w:val="30"/>
          <w:cs/>
        </w:rPr>
        <w:t>)</w:t>
      </w:r>
      <w:r w:rsidR="007A1E58" w:rsidRPr="00202A0F">
        <w:rPr>
          <w:rFonts w:ascii="Angsana New" w:hAnsi="Angsana New"/>
          <w:spacing w:val="4"/>
          <w:kern w:val="30"/>
          <w:sz w:val="30"/>
          <w:szCs w:val="30"/>
          <w:cs/>
        </w:rPr>
        <w:t xml:space="preserve"> และ</w:t>
      </w:r>
      <w:r w:rsidR="007A1E58" w:rsidRPr="008A12D7">
        <w:rPr>
          <w:rFonts w:ascii="Angsana New" w:hAnsi="Angsana New"/>
          <w:spacing w:val="4"/>
          <w:kern w:val="30"/>
          <w:sz w:val="30"/>
          <w:szCs w:val="30"/>
          <w:cs/>
        </w:rPr>
        <w:t>มีกำหนดชำระคืนภายใน</w:t>
      </w:r>
      <w:r w:rsidR="0016476D">
        <w:rPr>
          <w:rFonts w:ascii="Angsana New" w:hAnsi="Angsana New" w:hint="cs"/>
          <w:spacing w:val="4"/>
          <w:kern w:val="30"/>
          <w:sz w:val="30"/>
          <w:szCs w:val="30"/>
          <w:cs/>
        </w:rPr>
        <w:t>ห้า</w:t>
      </w:r>
      <w:r w:rsidR="007A1E58" w:rsidRPr="008A12D7">
        <w:rPr>
          <w:rFonts w:ascii="Angsana New" w:hAnsi="Angsana New"/>
          <w:spacing w:val="4"/>
          <w:kern w:val="30"/>
          <w:sz w:val="30"/>
          <w:szCs w:val="30"/>
          <w:cs/>
        </w:rPr>
        <w:t>ปี</w:t>
      </w:r>
    </w:p>
    <w:p w14:paraId="0DE3770B" w14:textId="77777777" w:rsidR="00062464" w:rsidRDefault="00062464" w:rsidP="007A1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  <w:lang w:val="x-none"/>
        </w:rPr>
      </w:pPr>
      <w:r>
        <w:rPr>
          <w:rFonts w:ascii="Angsana New" w:hAnsi="Angsana New"/>
          <w:sz w:val="20"/>
          <w:szCs w:val="20"/>
          <w:cs/>
          <w:lang w:val="x-none"/>
        </w:rPr>
        <w:br w:type="page"/>
      </w:r>
    </w:p>
    <w:p w14:paraId="6A5AA8C6" w14:textId="5079689C" w:rsidR="00C9083F" w:rsidRPr="004069B4" w:rsidRDefault="00C9083F" w:rsidP="007A1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4069B4"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 w:rsidRPr="004069B4">
        <w:rPr>
          <w:rFonts w:ascii="Angsana New" w:hAnsi="Angsana New"/>
          <w:spacing w:val="2"/>
          <w:sz w:val="30"/>
          <w:szCs w:val="30"/>
        </w:rPr>
        <w:t>31</w:t>
      </w:r>
      <w:r w:rsidRPr="004069B4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4069B4">
        <w:rPr>
          <w:rFonts w:ascii="Angsana New" w:hAnsi="Angsana New" w:hint="cs"/>
          <w:spacing w:val="2"/>
          <w:sz w:val="30"/>
          <w:szCs w:val="30"/>
          <w:cs/>
        </w:rPr>
        <w:t>มีนาคม</w:t>
      </w:r>
      <w:r w:rsidRPr="004069B4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4069B4">
        <w:rPr>
          <w:rFonts w:ascii="Angsana New" w:hAnsi="Angsana New"/>
          <w:spacing w:val="2"/>
          <w:sz w:val="30"/>
          <w:szCs w:val="30"/>
        </w:rPr>
        <w:t>256</w:t>
      </w:r>
      <w:r w:rsidR="009C797F">
        <w:rPr>
          <w:rFonts w:ascii="Angsana New" w:hAnsi="Angsana New"/>
          <w:spacing w:val="2"/>
          <w:sz w:val="30"/>
          <w:szCs w:val="30"/>
        </w:rPr>
        <w:t>4</w:t>
      </w:r>
      <w:r w:rsidRPr="004069B4">
        <w:rPr>
          <w:rFonts w:ascii="Angsana New" w:hAnsi="Angsana New"/>
          <w:spacing w:val="2"/>
          <w:sz w:val="30"/>
          <w:szCs w:val="30"/>
        </w:rPr>
        <w:t xml:space="preserve"> </w:t>
      </w:r>
      <w:r w:rsidRPr="004069B4">
        <w:rPr>
          <w:rFonts w:ascii="Angsana New" w:hAnsi="Angsana New"/>
          <w:spacing w:val="2"/>
          <w:sz w:val="30"/>
          <w:szCs w:val="30"/>
          <w:cs/>
        </w:rPr>
        <w:t>บริษัทมีเงินให้กู้ยืมระยะยาว</w:t>
      </w:r>
      <w:r w:rsidR="004069B4" w:rsidRPr="004069B4">
        <w:rPr>
          <w:rFonts w:ascii="Angsana New" w:hAnsi="Angsana New" w:hint="cs"/>
          <w:spacing w:val="2"/>
          <w:sz w:val="30"/>
          <w:szCs w:val="30"/>
          <w:cs/>
        </w:rPr>
        <w:t>ที่มีหลักทรัพย์ค้ำประกัน</w:t>
      </w:r>
      <w:r w:rsidRPr="004069B4">
        <w:rPr>
          <w:rFonts w:ascii="Angsana New" w:hAnsi="Angsana New" w:hint="cs"/>
          <w:spacing w:val="2"/>
          <w:sz w:val="30"/>
          <w:szCs w:val="30"/>
          <w:cs/>
        </w:rPr>
        <w:t xml:space="preserve">แก่พนักงานและผู้บริหารของบริษัท เป็นจำนวน </w:t>
      </w:r>
      <w:r w:rsidR="00BA4DDF">
        <w:rPr>
          <w:rFonts w:ascii="Angsana New" w:hAnsi="Angsana New"/>
          <w:spacing w:val="2"/>
          <w:sz w:val="30"/>
          <w:szCs w:val="30"/>
        </w:rPr>
        <w:t>21</w:t>
      </w:r>
      <w:r w:rsidR="00007962">
        <w:rPr>
          <w:rFonts w:ascii="Angsana New" w:hAnsi="Angsana New"/>
          <w:spacing w:val="2"/>
          <w:sz w:val="30"/>
          <w:szCs w:val="30"/>
        </w:rPr>
        <w:t>.23</w:t>
      </w:r>
      <w:r w:rsidRPr="004069B4">
        <w:rPr>
          <w:rFonts w:ascii="Angsana New" w:hAnsi="Angsana New"/>
          <w:spacing w:val="2"/>
          <w:sz w:val="30"/>
          <w:szCs w:val="30"/>
        </w:rPr>
        <w:t xml:space="preserve"> </w:t>
      </w:r>
      <w:r w:rsidRPr="004069B4"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r w:rsidRPr="004069B4">
        <w:rPr>
          <w:rFonts w:ascii="Angsana New" w:hAnsi="Angsana New"/>
          <w:spacing w:val="2"/>
          <w:sz w:val="30"/>
          <w:szCs w:val="30"/>
        </w:rPr>
        <w:t xml:space="preserve"> </w:t>
      </w:r>
      <w:r w:rsidRPr="004069B4">
        <w:rPr>
          <w:rFonts w:ascii="Angsana New" w:hAnsi="Angsana New"/>
          <w:i/>
          <w:iCs/>
          <w:spacing w:val="2"/>
          <w:sz w:val="30"/>
          <w:szCs w:val="30"/>
        </w:rPr>
        <w:t xml:space="preserve">(31 </w:t>
      </w:r>
      <w:r w:rsidRPr="004069B4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ธันวาคม </w:t>
      </w:r>
      <w:r w:rsidRPr="004069B4">
        <w:rPr>
          <w:rFonts w:ascii="Angsana New" w:hAnsi="Angsana New"/>
          <w:i/>
          <w:iCs/>
          <w:spacing w:val="2"/>
          <w:sz w:val="30"/>
          <w:szCs w:val="30"/>
        </w:rPr>
        <w:t>256</w:t>
      </w:r>
      <w:r w:rsidR="009C797F">
        <w:rPr>
          <w:rFonts w:ascii="Angsana New" w:hAnsi="Angsana New"/>
          <w:i/>
          <w:iCs/>
          <w:spacing w:val="2"/>
          <w:sz w:val="30"/>
          <w:szCs w:val="30"/>
        </w:rPr>
        <w:t>3</w:t>
      </w:r>
      <w:r w:rsidRPr="004069B4">
        <w:rPr>
          <w:rFonts w:ascii="Angsana New" w:hAnsi="Angsana New"/>
          <w:i/>
          <w:iCs/>
          <w:spacing w:val="2"/>
          <w:sz w:val="30"/>
          <w:szCs w:val="30"/>
        </w:rPr>
        <w:t xml:space="preserve">: </w:t>
      </w:r>
      <w:r w:rsidR="009C797F">
        <w:rPr>
          <w:rFonts w:ascii="Angsana New" w:hAnsi="Angsana New"/>
          <w:i/>
          <w:iCs/>
          <w:spacing w:val="2"/>
          <w:sz w:val="30"/>
          <w:szCs w:val="30"/>
        </w:rPr>
        <w:t>21.</w:t>
      </w:r>
      <w:r w:rsidR="00007962">
        <w:rPr>
          <w:rFonts w:ascii="Angsana New" w:hAnsi="Angsana New"/>
          <w:i/>
          <w:iCs/>
          <w:spacing w:val="2"/>
          <w:sz w:val="30"/>
          <w:szCs w:val="30"/>
        </w:rPr>
        <w:t>63</w:t>
      </w:r>
      <w:r w:rsidRPr="004069B4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Pr="004069B4">
        <w:rPr>
          <w:rFonts w:ascii="Angsana New" w:hAnsi="Angsana New" w:hint="cs"/>
          <w:i/>
          <w:iCs/>
          <w:spacing w:val="2"/>
          <w:sz w:val="30"/>
          <w:szCs w:val="30"/>
          <w:cs/>
        </w:rPr>
        <w:t>ล้านบาท)</w:t>
      </w:r>
      <w:r w:rsidRPr="004069B4">
        <w:rPr>
          <w:rFonts w:ascii="Angsana New" w:hAnsi="Angsana New" w:hint="cs"/>
          <w:spacing w:val="2"/>
          <w:sz w:val="30"/>
          <w:szCs w:val="30"/>
          <w:cs/>
        </w:rPr>
        <w:t xml:space="preserve"> เงินกู้ยืมดังกล่าวมีอัตราดอกเบี้ยร้อยละ </w:t>
      </w:r>
      <w:r w:rsidRPr="004069B4">
        <w:rPr>
          <w:rFonts w:ascii="Angsana New" w:hAnsi="Angsana New"/>
          <w:spacing w:val="2"/>
          <w:sz w:val="30"/>
          <w:szCs w:val="30"/>
        </w:rPr>
        <w:t xml:space="preserve">2.00 </w:t>
      </w:r>
      <w:r w:rsidRPr="004069B4">
        <w:rPr>
          <w:rFonts w:ascii="Angsana New" w:hAnsi="Angsana New" w:hint="cs"/>
          <w:spacing w:val="2"/>
          <w:sz w:val="30"/>
          <w:szCs w:val="30"/>
          <w:cs/>
        </w:rPr>
        <w:t xml:space="preserve">ต่อปี </w:t>
      </w:r>
      <w:r w:rsidRPr="004069B4">
        <w:rPr>
          <w:rFonts w:ascii="Angsana New" w:hAnsi="Angsana New"/>
          <w:i/>
          <w:iCs/>
          <w:spacing w:val="2"/>
          <w:sz w:val="30"/>
          <w:szCs w:val="30"/>
        </w:rPr>
        <w:t xml:space="preserve">(31 </w:t>
      </w:r>
      <w:r w:rsidRPr="004069B4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ธันวาคม </w:t>
      </w:r>
      <w:r w:rsidRPr="004069B4">
        <w:rPr>
          <w:rFonts w:ascii="Angsana New" w:hAnsi="Angsana New"/>
          <w:i/>
          <w:iCs/>
          <w:spacing w:val="2"/>
          <w:sz w:val="30"/>
          <w:szCs w:val="30"/>
        </w:rPr>
        <w:t>256</w:t>
      </w:r>
      <w:r w:rsidR="009C797F">
        <w:rPr>
          <w:rFonts w:ascii="Angsana New" w:hAnsi="Angsana New"/>
          <w:i/>
          <w:iCs/>
          <w:spacing w:val="2"/>
          <w:sz w:val="30"/>
          <w:szCs w:val="30"/>
        </w:rPr>
        <w:t>3</w:t>
      </w:r>
      <w:r w:rsidRPr="004069B4">
        <w:rPr>
          <w:rFonts w:ascii="Angsana New" w:hAnsi="Angsana New"/>
          <w:i/>
          <w:iCs/>
          <w:spacing w:val="2"/>
          <w:sz w:val="30"/>
          <w:szCs w:val="30"/>
        </w:rPr>
        <w:t xml:space="preserve">: </w:t>
      </w:r>
      <w:r w:rsidRPr="004069B4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ร้อยละ </w:t>
      </w:r>
      <w:r w:rsidRPr="004069B4">
        <w:rPr>
          <w:rFonts w:ascii="Angsana New" w:hAnsi="Angsana New"/>
          <w:i/>
          <w:iCs/>
          <w:spacing w:val="2"/>
          <w:sz w:val="30"/>
          <w:szCs w:val="30"/>
        </w:rPr>
        <w:t xml:space="preserve">2.00 </w:t>
      </w:r>
      <w:r w:rsidRPr="004069B4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ต่อปี) </w:t>
      </w:r>
      <w:r w:rsidRPr="004069B4">
        <w:rPr>
          <w:rFonts w:ascii="Angsana New" w:hAnsi="Angsana New" w:hint="cs"/>
          <w:spacing w:val="2"/>
          <w:sz w:val="30"/>
          <w:szCs w:val="30"/>
          <w:cs/>
        </w:rPr>
        <w:t>และจะมีกำหนดชำระคืนภายในสามปี</w:t>
      </w:r>
    </w:p>
    <w:p w14:paraId="3309B495" w14:textId="77777777" w:rsidR="00062464" w:rsidRDefault="00062464" w:rsidP="007A1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6618D40" w14:textId="77777777" w:rsidR="00AD06D8" w:rsidRPr="00225AC3" w:rsidRDefault="00AD06D8" w:rsidP="00082EA9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25AC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สินค้าคงเหลือ</w:t>
      </w:r>
      <w:r w:rsidRPr="00225AC3">
        <w:rPr>
          <w:rFonts w:asciiTheme="majorBidi" w:hAnsiTheme="majorBidi" w:cstheme="majorBidi"/>
          <w:sz w:val="30"/>
          <w:szCs w:val="30"/>
          <w:u w:val="none"/>
          <w:lang w:val="th-TH"/>
        </w:rPr>
        <w:t xml:space="preserve">   </w:t>
      </w:r>
    </w:p>
    <w:p w14:paraId="377490EA" w14:textId="77777777" w:rsidR="003222A8" w:rsidRPr="00A83A64" w:rsidRDefault="003222A8" w:rsidP="003222A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64"/>
        <w:gridCol w:w="1086"/>
        <w:gridCol w:w="270"/>
        <w:gridCol w:w="1080"/>
        <w:gridCol w:w="240"/>
        <w:gridCol w:w="25"/>
        <w:gridCol w:w="1085"/>
      </w:tblGrid>
      <w:tr w:rsidR="003222A8" w:rsidRPr="00A83A64" w14:paraId="4DB07FBC" w14:textId="77777777" w:rsidTr="003222A8">
        <w:trPr>
          <w:tblHeader/>
        </w:trPr>
        <w:tc>
          <w:tcPr>
            <w:tcW w:w="4230" w:type="dxa"/>
          </w:tcPr>
          <w:p w14:paraId="0DE8317C" w14:textId="77777777" w:rsidR="003222A8" w:rsidRPr="00A83A64" w:rsidRDefault="003222A8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FBF18AC" w14:textId="77777777" w:rsidR="003222A8" w:rsidRPr="00A83A64" w:rsidRDefault="003222A8" w:rsidP="00583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2241ED" w14:textId="77777777" w:rsidR="003222A8" w:rsidRPr="00A83A64" w:rsidRDefault="003222A8" w:rsidP="00583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1A47C07F" w14:textId="77777777" w:rsidR="003222A8" w:rsidRPr="00A83A64" w:rsidRDefault="003222A8" w:rsidP="00583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222A8" w:rsidRPr="00A83A64" w14:paraId="16A376EA" w14:textId="77777777" w:rsidTr="003222A8">
        <w:trPr>
          <w:tblHeader/>
        </w:trPr>
        <w:tc>
          <w:tcPr>
            <w:tcW w:w="4230" w:type="dxa"/>
          </w:tcPr>
          <w:p w14:paraId="07212C19" w14:textId="77777777" w:rsidR="003222A8" w:rsidRPr="00A83A64" w:rsidRDefault="003222A8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A58051" w14:textId="77777777" w:rsidR="003222A8" w:rsidRPr="00A83A64" w:rsidRDefault="003222A8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64" w:type="dxa"/>
          </w:tcPr>
          <w:p w14:paraId="4E3876F8" w14:textId="77777777" w:rsidR="003222A8" w:rsidRPr="00A83A64" w:rsidRDefault="003222A8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6" w:type="dxa"/>
          </w:tcPr>
          <w:p w14:paraId="6738F63C" w14:textId="77777777" w:rsidR="003222A8" w:rsidRPr="00A83A64" w:rsidRDefault="003222A8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70" w:type="dxa"/>
          </w:tcPr>
          <w:p w14:paraId="0F4B5C74" w14:textId="77777777" w:rsidR="003222A8" w:rsidRPr="00A83A64" w:rsidRDefault="003222A8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267CE5" w14:textId="77777777" w:rsidR="003222A8" w:rsidRPr="00A83A64" w:rsidRDefault="003222A8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40" w:type="dxa"/>
          </w:tcPr>
          <w:p w14:paraId="34924438" w14:textId="77777777" w:rsidR="003222A8" w:rsidRPr="00A83A64" w:rsidRDefault="003222A8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10" w:type="dxa"/>
            <w:gridSpan w:val="2"/>
          </w:tcPr>
          <w:p w14:paraId="6A4FE8D1" w14:textId="77777777" w:rsidR="003222A8" w:rsidRPr="00A83A64" w:rsidRDefault="003222A8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3222A8" w:rsidRPr="00A83A64" w14:paraId="1B25C759" w14:textId="77777777" w:rsidTr="003222A8">
        <w:trPr>
          <w:tblHeader/>
        </w:trPr>
        <w:tc>
          <w:tcPr>
            <w:tcW w:w="4230" w:type="dxa"/>
          </w:tcPr>
          <w:p w14:paraId="1815B272" w14:textId="77777777" w:rsidR="003222A8" w:rsidRPr="00A83A64" w:rsidRDefault="003222A8" w:rsidP="003222A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6B852D" w14:textId="77777777" w:rsidR="003222A8" w:rsidRPr="009C797F" w:rsidRDefault="009C797F" w:rsidP="00322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4" w:type="dxa"/>
          </w:tcPr>
          <w:p w14:paraId="1EE0C6F2" w14:textId="77777777" w:rsidR="003222A8" w:rsidRPr="00A83A64" w:rsidRDefault="003222A8" w:rsidP="00322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03D0336" w14:textId="77777777" w:rsidR="003222A8" w:rsidRPr="009C797F" w:rsidRDefault="009C797F" w:rsidP="00322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2FB10B88" w14:textId="77777777" w:rsidR="003222A8" w:rsidRPr="00A83A64" w:rsidRDefault="003222A8" w:rsidP="00322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141CE0" w14:textId="77777777" w:rsidR="003222A8" w:rsidRPr="009C797F" w:rsidRDefault="009C797F" w:rsidP="00322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40" w:type="dxa"/>
          </w:tcPr>
          <w:p w14:paraId="3CA48741" w14:textId="77777777" w:rsidR="003222A8" w:rsidRPr="00A83A64" w:rsidRDefault="003222A8" w:rsidP="00322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0EE5A634" w14:textId="77777777" w:rsidR="003222A8" w:rsidRPr="009C797F" w:rsidRDefault="009C797F" w:rsidP="00322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3222A8" w:rsidRPr="00A83A64" w14:paraId="6214ABD9" w14:textId="77777777" w:rsidTr="003222A8">
        <w:tc>
          <w:tcPr>
            <w:tcW w:w="4230" w:type="dxa"/>
          </w:tcPr>
          <w:p w14:paraId="135D6C7D" w14:textId="77777777" w:rsidR="003222A8" w:rsidRPr="00A83A64" w:rsidRDefault="003222A8" w:rsidP="003222A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8"/>
          </w:tcPr>
          <w:p w14:paraId="0217B202" w14:textId="77777777" w:rsidR="003222A8" w:rsidRPr="00A83A64" w:rsidRDefault="003222A8" w:rsidP="003222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797F" w:rsidRPr="00A83A64" w14:paraId="7B3321DC" w14:textId="77777777" w:rsidTr="003222A8">
        <w:tc>
          <w:tcPr>
            <w:tcW w:w="4230" w:type="dxa"/>
          </w:tcPr>
          <w:p w14:paraId="4E119BB8" w14:textId="77777777" w:rsidR="009C797F" w:rsidRPr="00A83A64" w:rsidRDefault="009C797F" w:rsidP="009C79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148FC44D" w14:textId="64F1C36F" w:rsidR="009C797F" w:rsidRPr="003A55BA" w:rsidRDefault="00E45BED" w:rsidP="009C7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55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2,229,02</w:t>
            </w:r>
            <w:r w:rsidR="00382C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4" w:type="dxa"/>
          </w:tcPr>
          <w:p w14:paraId="6A6A8B5F" w14:textId="77777777" w:rsidR="009C797F" w:rsidRPr="00A83A64" w:rsidRDefault="009C797F" w:rsidP="009C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1471ADB5" w14:textId="77777777" w:rsidR="009C797F" w:rsidRPr="00950A13" w:rsidRDefault="009C797F" w:rsidP="009C7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2,111,72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6821A556" w14:textId="77777777" w:rsidR="009C797F" w:rsidRPr="00A83A64" w:rsidRDefault="009C797F" w:rsidP="009C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D0B100" w14:textId="68F12DB7" w:rsidR="009C797F" w:rsidRPr="00A83A64" w:rsidRDefault="00E45BED" w:rsidP="009C7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45BED">
              <w:rPr>
                <w:rFonts w:asciiTheme="majorBidi" w:hAnsiTheme="majorBidi" w:cstheme="majorBidi"/>
                <w:sz w:val="30"/>
                <w:szCs w:val="30"/>
              </w:rPr>
              <w:t>2,227,988</w:t>
            </w:r>
          </w:p>
        </w:tc>
        <w:tc>
          <w:tcPr>
            <w:tcW w:w="265" w:type="dxa"/>
            <w:gridSpan w:val="2"/>
          </w:tcPr>
          <w:p w14:paraId="7A234841" w14:textId="77777777" w:rsidR="009C797F" w:rsidRPr="00A83A64" w:rsidRDefault="009C797F" w:rsidP="009C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3697DE2C" w14:textId="77777777" w:rsidR="009C797F" w:rsidRPr="00950A13" w:rsidRDefault="009C797F" w:rsidP="009C7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2,109,261 </w:t>
            </w:r>
          </w:p>
        </w:tc>
      </w:tr>
      <w:tr w:rsidR="009C797F" w:rsidRPr="00A83A64" w14:paraId="4BA90690" w14:textId="77777777" w:rsidTr="003222A8">
        <w:tc>
          <w:tcPr>
            <w:tcW w:w="4230" w:type="dxa"/>
          </w:tcPr>
          <w:p w14:paraId="73A6F9FE" w14:textId="77777777" w:rsidR="009C797F" w:rsidRPr="00A83A64" w:rsidRDefault="009C797F" w:rsidP="009C79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D175E3" w14:textId="6D65B9FD" w:rsidR="009C797F" w:rsidRPr="003A55BA" w:rsidRDefault="00E45BED" w:rsidP="009C7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55BA">
              <w:rPr>
                <w:rFonts w:asciiTheme="majorBidi" w:hAnsiTheme="majorBidi" w:cstheme="majorBidi"/>
                <w:sz w:val="30"/>
                <w:szCs w:val="30"/>
              </w:rPr>
              <w:t>203,672</w:t>
            </w:r>
          </w:p>
        </w:tc>
        <w:tc>
          <w:tcPr>
            <w:tcW w:w="264" w:type="dxa"/>
          </w:tcPr>
          <w:p w14:paraId="69A485F7" w14:textId="77777777" w:rsidR="009C797F" w:rsidRPr="00A83A64" w:rsidRDefault="009C797F" w:rsidP="009C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B44246" w14:textId="77777777" w:rsidR="009C797F" w:rsidRPr="00950A13" w:rsidRDefault="009C797F" w:rsidP="009C7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72,861</w:t>
            </w:r>
          </w:p>
        </w:tc>
        <w:tc>
          <w:tcPr>
            <w:tcW w:w="270" w:type="dxa"/>
          </w:tcPr>
          <w:p w14:paraId="095F66B4" w14:textId="77777777" w:rsidR="009C797F" w:rsidRPr="00A83A64" w:rsidRDefault="009C797F" w:rsidP="009C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F3B0C1" w14:textId="54794E3B" w:rsidR="009C797F" w:rsidRPr="00A83A64" w:rsidRDefault="00E45BED" w:rsidP="009C7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45BED">
              <w:rPr>
                <w:rFonts w:asciiTheme="majorBidi" w:hAnsiTheme="majorBidi" w:cstheme="majorBidi"/>
                <w:sz w:val="30"/>
                <w:szCs w:val="30"/>
              </w:rPr>
              <w:t>203,672</w:t>
            </w:r>
          </w:p>
        </w:tc>
        <w:tc>
          <w:tcPr>
            <w:tcW w:w="265" w:type="dxa"/>
            <w:gridSpan w:val="2"/>
          </w:tcPr>
          <w:p w14:paraId="3ED099C8" w14:textId="77777777" w:rsidR="009C797F" w:rsidRPr="00A83A64" w:rsidRDefault="009C797F" w:rsidP="009C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A853F0" w14:textId="77777777" w:rsidR="009C797F" w:rsidRPr="00950A13" w:rsidRDefault="009C797F" w:rsidP="009C7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72,861 </w:t>
            </w:r>
          </w:p>
        </w:tc>
      </w:tr>
      <w:tr w:rsidR="009C797F" w:rsidRPr="00A83A64" w14:paraId="5C018C52" w14:textId="77777777" w:rsidTr="003222A8">
        <w:tc>
          <w:tcPr>
            <w:tcW w:w="4230" w:type="dxa"/>
          </w:tcPr>
          <w:p w14:paraId="2E6D9D21" w14:textId="77777777" w:rsidR="009C797F" w:rsidRPr="00A83A64" w:rsidRDefault="009C797F" w:rsidP="009C797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1B429" w14:textId="37AF562A" w:rsidR="009C797F" w:rsidRPr="001B3065" w:rsidRDefault="00E45BED" w:rsidP="009C7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72C4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2,432,69</w:t>
            </w:r>
            <w:r w:rsidR="00272C44" w:rsidRPr="00272C4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64" w:type="dxa"/>
          </w:tcPr>
          <w:p w14:paraId="13D95314" w14:textId="77777777" w:rsidR="009C797F" w:rsidRPr="00272C44" w:rsidRDefault="009C797F" w:rsidP="009C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54D300" w14:textId="77777777" w:rsidR="009C797F" w:rsidRPr="00950A13" w:rsidRDefault="009C797F" w:rsidP="009C7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2,184,58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82F6B56" w14:textId="77777777" w:rsidR="009C797F" w:rsidRPr="00A83A64" w:rsidRDefault="009C797F" w:rsidP="009C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358EE6" w14:textId="692A8634" w:rsidR="009C797F" w:rsidRPr="00A83A64" w:rsidRDefault="00E45BED" w:rsidP="009C7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B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2,431,660</w:t>
            </w:r>
          </w:p>
        </w:tc>
        <w:tc>
          <w:tcPr>
            <w:tcW w:w="265" w:type="dxa"/>
            <w:gridSpan w:val="2"/>
          </w:tcPr>
          <w:p w14:paraId="37B7BA10" w14:textId="77777777" w:rsidR="009C797F" w:rsidRPr="00A83A64" w:rsidRDefault="009C797F" w:rsidP="009C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69CD9C" w14:textId="77777777" w:rsidR="009C797F" w:rsidRPr="00950A13" w:rsidRDefault="009C797F" w:rsidP="009C7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2,182,122 </w:t>
            </w:r>
          </w:p>
        </w:tc>
      </w:tr>
      <w:tr w:rsidR="009C797F" w:rsidRPr="00A83A64" w14:paraId="5F5F0700" w14:textId="77777777" w:rsidTr="003222A8">
        <w:tc>
          <w:tcPr>
            <w:tcW w:w="4230" w:type="dxa"/>
          </w:tcPr>
          <w:p w14:paraId="42711DE6" w14:textId="77777777" w:rsidR="009C797F" w:rsidRPr="00A83A64" w:rsidRDefault="009C797F" w:rsidP="009C79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94E0EB" w14:textId="0EB0D5EC" w:rsidR="009C797F" w:rsidRPr="00A83A64" w:rsidRDefault="00E45BED" w:rsidP="009C7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45BED">
              <w:rPr>
                <w:rFonts w:asciiTheme="majorBidi" w:hAnsiTheme="majorBidi" w:cstheme="majorBidi"/>
                <w:sz w:val="30"/>
                <w:szCs w:val="30"/>
              </w:rPr>
              <w:t>(151,71</w:t>
            </w:r>
            <w:r w:rsidR="0002624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E45BE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52853B1C" w14:textId="77777777" w:rsidR="009C797F" w:rsidRPr="00A83A64" w:rsidRDefault="009C797F" w:rsidP="009C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3993A9" w14:textId="77777777" w:rsidR="009C797F" w:rsidRPr="00950A13" w:rsidRDefault="009C797F" w:rsidP="009C7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 xml:space="preserve"> (140,00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950A1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7E2A937" w14:textId="77777777" w:rsidR="009C797F" w:rsidRPr="00A83A64" w:rsidRDefault="009C797F" w:rsidP="009C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826F42" w14:textId="1C5F9291" w:rsidR="009C797F" w:rsidRPr="00A83A64" w:rsidRDefault="00E45BED" w:rsidP="009C7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45BED">
              <w:rPr>
                <w:rFonts w:asciiTheme="majorBidi" w:hAnsiTheme="majorBidi" w:cstheme="majorBidi"/>
                <w:sz w:val="30"/>
                <w:szCs w:val="30"/>
              </w:rPr>
              <w:t>(151,195)</w:t>
            </w:r>
          </w:p>
        </w:tc>
        <w:tc>
          <w:tcPr>
            <w:tcW w:w="265" w:type="dxa"/>
            <w:gridSpan w:val="2"/>
          </w:tcPr>
          <w:p w14:paraId="4FF30D5E" w14:textId="77777777" w:rsidR="009C797F" w:rsidRPr="00A83A64" w:rsidRDefault="009C797F" w:rsidP="009C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4B98C" w14:textId="77777777" w:rsidR="009C797F" w:rsidRPr="00950A13" w:rsidRDefault="009C797F" w:rsidP="009C7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(139,484)</w:t>
            </w:r>
          </w:p>
        </w:tc>
      </w:tr>
      <w:tr w:rsidR="009C797F" w:rsidRPr="00A83A64" w14:paraId="2E50980A" w14:textId="77777777" w:rsidTr="003222A8">
        <w:tc>
          <w:tcPr>
            <w:tcW w:w="4230" w:type="dxa"/>
          </w:tcPr>
          <w:p w14:paraId="5B9C6E5B" w14:textId="77777777" w:rsidR="009C797F" w:rsidRPr="00A83A64" w:rsidRDefault="009C797F" w:rsidP="009C797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426D5B" w14:textId="64DB84DB" w:rsidR="009C797F" w:rsidRPr="00A83A64" w:rsidRDefault="00E45BED" w:rsidP="009C7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B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2,280,975</w:t>
            </w:r>
          </w:p>
        </w:tc>
        <w:tc>
          <w:tcPr>
            <w:tcW w:w="264" w:type="dxa"/>
          </w:tcPr>
          <w:p w14:paraId="5E69FCCC" w14:textId="77777777" w:rsidR="009C797F" w:rsidRPr="00A83A64" w:rsidRDefault="009C797F" w:rsidP="009C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13F58E" w14:textId="77777777" w:rsidR="009C797F" w:rsidRPr="00950A13" w:rsidRDefault="009C797F" w:rsidP="009C7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2,044,582 </w:t>
            </w:r>
          </w:p>
        </w:tc>
        <w:tc>
          <w:tcPr>
            <w:tcW w:w="270" w:type="dxa"/>
          </w:tcPr>
          <w:p w14:paraId="4FBFFB16" w14:textId="77777777" w:rsidR="009C797F" w:rsidRPr="00A83A64" w:rsidRDefault="009C797F" w:rsidP="009C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10652B" w14:textId="1671063D" w:rsidR="009C797F" w:rsidRPr="00A83A64" w:rsidRDefault="00E45BED" w:rsidP="009C7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B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2,280,465</w:t>
            </w:r>
          </w:p>
        </w:tc>
        <w:tc>
          <w:tcPr>
            <w:tcW w:w="265" w:type="dxa"/>
            <w:gridSpan w:val="2"/>
          </w:tcPr>
          <w:p w14:paraId="7705E4DB" w14:textId="77777777" w:rsidR="009C797F" w:rsidRPr="00A83A64" w:rsidRDefault="009C797F" w:rsidP="009C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299547" w14:textId="77777777" w:rsidR="009C797F" w:rsidRPr="00950A13" w:rsidRDefault="009C797F" w:rsidP="009C7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2,042,638 </w:t>
            </w:r>
          </w:p>
        </w:tc>
      </w:tr>
    </w:tbl>
    <w:p w14:paraId="64E589E7" w14:textId="77777777" w:rsidR="003222A8" w:rsidRPr="00A83A64" w:rsidRDefault="003222A8" w:rsidP="003222A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64"/>
        <w:gridCol w:w="1086"/>
        <w:gridCol w:w="266"/>
        <w:gridCol w:w="1080"/>
        <w:gridCol w:w="240"/>
        <w:gridCol w:w="25"/>
        <w:gridCol w:w="1089"/>
      </w:tblGrid>
      <w:tr w:rsidR="003222A8" w:rsidRPr="00A83A64" w14:paraId="65A0F86B" w14:textId="77777777" w:rsidTr="00607949">
        <w:trPr>
          <w:tblHeader/>
        </w:trPr>
        <w:tc>
          <w:tcPr>
            <w:tcW w:w="4230" w:type="dxa"/>
          </w:tcPr>
          <w:p w14:paraId="54E84DB1" w14:textId="77777777" w:rsidR="003222A8" w:rsidRPr="00A83A64" w:rsidRDefault="003222A8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EF952EB" w14:textId="77777777" w:rsidR="003222A8" w:rsidRPr="00A83A64" w:rsidRDefault="003222A8" w:rsidP="00583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6DEEF67B" w14:textId="77777777" w:rsidR="003222A8" w:rsidRPr="00A83A64" w:rsidRDefault="003222A8" w:rsidP="00583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4" w:type="dxa"/>
            <w:gridSpan w:val="4"/>
          </w:tcPr>
          <w:p w14:paraId="0372C94B" w14:textId="77777777" w:rsidR="003222A8" w:rsidRPr="00A83A64" w:rsidRDefault="003222A8" w:rsidP="00583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C797F" w:rsidRPr="00A83A64" w14:paraId="704CA946" w14:textId="77777777" w:rsidTr="00607949">
        <w:trPr>
          <w:tblHeader/>
        </w:trPr>
        <w:tc>
          <w:tcPr>
            <w:tcW w:w="4230" w:type="dxa"/>
          </w:tcPr>
          <w:p w14:paraId="6B670739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8CF430" w14:textId="77777777" w:rsidR="009C797F" w:rsidRPr="009C797F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4" w:type="dxa"/>
          </w:tcPr>
          <w:p w14:paraId="3C80D797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5DB82E3" w14:textId="77777777" w:rsidR="009C797F" w:rsidRPr="009C797F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6" w:type="dxa"/>
          </w:tcPr>
          <w:p w14:paraId="41391FCC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85AD13" w14:textId="77777777" w:rsidR="009C797F" w:rsidRPr="009C797F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40" w:type="dxa"/>
          </w:tcPr>
          <w:p w14:paraId="6E4D952E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3160F967" w14:textId="77777777" w:rsidR="009C797F" w:rsidRPr="009C797F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3222A8" w:rsidRPr="00A83A64" w14:paraId="494489DB" w14:textId="77777777" w:rsidTr="00607949">
        <w:trPr>
          <w:trHeight w:val="20"/>
        </w:trPr>
        <w:tc>
          <w:tcPr>
            <w:tcW w:w="4230" w:type="dxa"/>
          </w:tcPr>
          <w:p w14:paraId="4806DFDC" w14:textId="77777777" w:rsidR="003222A8" w:rsidRPr="00A83A64" w:rsidRDefault="003222A8" w:rsidP="003222A8">
            <w:pPr>
              <w:pStyle w:val="acctfourfigures"/>
              <w:tabs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tcBorders>
              <w:left w:val="nil"/>
              <w:right w:val="nil"/>
            </w:tcBorders>
          </w:tcPr>
          <w:p w14:paraId="4AC6D775" w14:textId="77777777" w:rsidR="003222A8" w:rsidRPr="00A83A64" w:rsidRDefault="003222A8" w:rsidP="003222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22A8" w:rsidRPr="00A83A64" w14:paraId="425644D9" w14:textId="77777777" w:rsidTr="00607949">
        <w:trPr>
          <w:trHeight w:val="20"/>
        </w:trPr>
        <w:tc>
          <w:tcPr>
            <w:tcW w:w="4230" w:type="dxa"/>
          </w:tcPr>
          <w:p w14:paraId="6569750B" w14:textId="77777777" w:rsidR="001676FA" w:rsidRDefault="003222A8" w:rsidP="001676FA">
            <w:pPr>
              <w:pStyle w:val="acctfourfigures"/>
              <w:tabs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</w:p>
          <w:p w14:paraId="19BC02B6" w14:textId="483BD542" w:rsidR="003222A8" w:rsidRPr="00A83A64" w:rsidRDefault="00E34B1E" w:rsidP="001676FA">
            <w:pPr>
              <w:pStyle w:val="acctfourfigures"/>
              <w:tabs>
                <w:tab w:val="decimal" w:pos="882"/>
              </w:tabs>
              <w:spacing w:line="240" w:lineRule="auto"/>
              <w:ind w:right="-108" w:firstLine="7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</w:t>
            </w:r>
            <w:proofErr w:type="gramStart"/>
            <w:r w:rsidRPr="00E34B1E">
              <w:rPr>
                <w:rFonts w:asciiTheme="majorBidi" w:hAnsiTheme="majorBidi" w:cstheme="majorBidi"/>
                <w:b/>
                <w:color w:val="FFFFFF" w:themeColor="background1"/>
                <w:sz w:val="10"/>
                <w:szCs w:val="10"/>
              </w:rPr>
              <w:t>.</w:t>
            </w:r>
            <w:r w:rsidR="003222A8" w:rsidRPr="00A83A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บัญชีต้นทุนขายสำหรับ</w:t>
            </w:r>
            <w:proofErr w:type="gramEnd"/>
          </w:p>
          <w:p w14:paraId="5CC0C02E" w14:textId="7D983DB3" w:rsidR="003222A8" w:rsidRPr="00A83A64" w:rsidRDefault="003222A8" w:rsidP="00175E02">
            <w:pPr>
              <w:tabs>
                <w:tab w:val="clear" w:pos="454"/>
                <w:tab w:val="clear" w:pos="680"/>
                <w:tab w:val="left" w:pos="360"/>
                <w:tab w:val="left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</w:t>
            </w:r>
            <w:r w:rsidR="00E34B1E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</w:t>
            </w:r>
            <w:r w:rsidRPr="00A83A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A83A64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A83A64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A83A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5130" w:type="dxa"/>
            <w:gridSpan w:val="8"/>
            <w:tcBorders>
              <w:left w:val="nil"/>
              <w:right w:val="nil"/>
            </w:tcBorders>
          </w:tcPr>
          <w:p w14:paraId="69998A29" w14:textId="77777777" w:rsidR="003222A8" w:rsidRPr="00A83A64" w:rsidRDefault="003222A8" w:rsidP="003222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797F" w:rsidRPr="00A83A64" w14:paraId="11FB74C7" w14:textId="77777777" w:rsidTr="00607949">
        <w:trPr>
          <w:trHeight w:val="20"/>
        </w:trPr>
        <w:tc>
          <w:tcPr>
            <w:tcW w:w="4230" w:type="dxa"/>
          </w:tcPr>
          <w:p w14:paraId="029C1FA3" w14:textId="659E759F" w:rsidR="009C797F" w:rsidRPr="00A83A64" w:rsidRDefault="009C797F" w:rsidP="003D205E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left" w:pos="436"/>
              </w:tabs>
              <w:spacing w:line="240" w:lineRule="auto"/>
              <w:ind w:left="256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A766BC9" w14:textId="68269717" w:rsidR="009C797F" w:rsidRPr="00A83A64" w:rsidRDefault="00225AC3" w:rsidP="009C7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25AC3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382C57">
              <w:rPr>
                <w:rFonts w:asciiTheme="majorBidi" w:hAnsiTheme="majorBidi" w:cstheme="majorBidi"/>
                <w:sz w:val="30"/>
                <w:szCs w:val="30"/>
              </w:rPr>
              <w:t>218,536</w:t>
            </w:r>
          </w:p>
        </w:tc>
        <w:tc>
          <w:tcPr>
            <w:tcW w:w="264" w:type="dxa"/>
          </w:tcPr>
          <w:p w14:paraId="6C11C101" w14:textId="77777777" w:rsidR="009C797F" w:rsidRPr="00A83A64" w:rsidRDefault="009C797F" w:rsidP="009C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0026430C" w14:textId="77777777" w:rsidR="009C797F" w:rsidRPr="001B3065" w:rsidRDefault="009C797F" w:rsidP="009C7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3065">
              <w:rPr>
                <w:rFonts w:ascii="Angsana New" w:hAnsi="Angsana New"/>
                <w:sz w:val="30"/>
                <w:szCs w:val="30"/>
                <w:lang w:val="en-US" w:bidi="th-TH"/>
              </w:rPr>
              <w:t>6,994,522</w:t>
            </w:r>
          </w:p>
        </w:tc>
        <w:tc>
          <w:tcPr>
            <w:tcW w:w="266" w:type="dxa"/>
          </w:tcPr>
          <w:p w14:paraId="56E6C440" w14:textId="77777777" w:rsidR="009C797F" w:rsidRPr="00A83A64" w:rsidRDefault="009C797F" w:rsidP="009C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E03C17C" w14:textId="038D792B" w:rsidR="009C797F" w:rsidRPr="00A83A64" w:rsidRDefault="00225AC3" w:rsidP="009C7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25AC3">
              <w:rPr>
                <w:rFonts w:asciiTheme="majorBidi" w:hAnsiTheme="majorBidi" w:cstheme="majorBidi"/>
                <w:sz w:val="30"/>
                <w:szCs w:val="30"/>
              </w:rPr>
              <w:t>8,217,34</w:t>
            </w:r>
            <w:r w:rsidR="00382C5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5" w:type="dxa"/>
            <w:gridSpan w:val="2"/>
          </w:tcPr>
          <w:p w14:paraId="2122B267" w14:textId="77777777" w:rsidR="009C797F" w:rsidRPr="00A83A64" w:rsidRDefault="009C797F" w:rsidP="009C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4B22D2BD" w14:textId="77777777" w:rsidR="009C797F" w:rsidRPr="001B3065" w:rsidRDefault="009C797F" w:rsidP="009C7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3065">
              <w:rPr>
                <w:rFonts w:ascii="Angsana New" w:hAnsi="Angsana New"/>
                <w:sz w:val="30"/>
                <w:szCs w:val="30"/>
                <w:lang w:val="en-US" w:bidi="th-TH"/>
              </w:rPr>
              <w:t>6,995,591</w:t>
            </w:r>
          </w:p>
        </w:tc>
      </w:tr>
      <w:tr w:rsidR="009C797F" w:rsidRPr="00A83A64" w14:paraId="58B92FDC" w14:textId="77777777" w:rsidTr="00607949">
        <w:tc>
          <w:tcPr>
            <w:tcW w:w="4230" w:type="dxa"/>
          </w:tcPr>
          <w:p w14:paraId="76BBC125" w14:textId="77777777" w:rsidR="009C797F" w:rsidRDefault="009C797F" w:rsidP="003D205E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left" w:pos="436"/>
                <w:tab w:val="left" w:pos="612"/>
              </w:tabs>
              <w:spacing w:line="240" w:lineRule="auto"/>
              <w:ind w:left="256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</w:t>
            </w:r>
          </w:p>
          <w:p w14:paraId="1BED93E4" w14:textId="1706D812" w:rsidR="009C797F" w:rsidRPr="00A83A64" w:rsidRDefault="009C797F" w:rsidP="003D205E">
            <w:pPr>
              <w:tabs>
                <w:tab w:val="clear" w:pos="454"/>
                <w:tab w:val="clear" w:pos="680"/>
                <w:tab w:val="left" w:pos="360"/>
                <w:tab w:val="left" w:pos="612"/>
              </w:tabs>
              <w:spacing w:line="240" w:lineRule="auto"/>
              <w:ind w:left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="00E34B1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ะ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9B2B6CB" w14:textId="77777777" w:rsidR="009C797F" w:rsidRDefault="009C797F" w:rsidP="009C7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4F5797" w14:textId="17C81CDB" w:rsidR="00225AC3" w:rsidRPr="00A83A64" w:rsidRDefault="00225AC3" w:rsidP="009C7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25AC3">
              <w:rPr>
                <w:rFonts w:asciiTheme="majorBidi" w:hAnsiTheme="majorBidi" w:cstheme="majorBidi"/>
                <w:sz w:val="30"/>
                <w:szCs w:val="30"/>
              </w:rPr>
              <w:t>11,71</w:t>
            </w:r>
            <w:r w:rsidR="0094191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4" w:type="dxa"/>
          </w:tcPr>
          <w:p w14:paraId="72DFF373" w14:textId="77777777" w:rsidR="009C797F" w:rsidRPr="00A83A64" w:rsidRDefault="009C797F" w:rsidP="009C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148B7A71" w14:textId="77777777" w:rsidR="009C797F" w:rsidRPr="001B3065" w:rsidRDefault="009C797F" w:rsidP="009C7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5E4F7AC" w14:textId="77777777" w:rsidR="009C797F" w:rsidRPr="001B3065" w:rsidRDefault="009C797F" w:rsidP="009C7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3065">
              <w:rPr>
                <w:rFonts w:ascii="Angsana New" w:hAnsi="Angsana New"/>
                <w:sz w:val="30"/>
                <w:szCs w:val="30"/>
                <w:lang w:val="en-US" w:bidi="th-TH"/>
              </w:rPr>
              <w:t>5,405</w:t>
            </w:r>
          </w:p>
        </w:tc>
        <w:tc>
          <w:tcPr>
            <w:tcW w:w="266" w:type="dxa"/>
          </w:tcPr>
          <w:p w14:paraId="7BFE6B48" w14:textId="77777777" w:rsidR="009C797F" w:rsidRPr="00A83A64" w:rsidRDefault="009C797F" w:rsidP="009C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BDFA65A" w14:textId="77777777" w:rsidR="009C797F" w:rsidRDefault="009C797F" w:rsidP="009C7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669547" w14:textId="51B7084F" w:rsidR="00225AC3" w:rsidRPr="00A83A64" w:rsidRDefault="00225AC3" w:rsidP="009C7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25AC3">
              <w:rPr>
                <w:rFonts w:asciiTheme="majorBidi" w:hAnsiTheme="majorBidi" w:cstheme="majorBidi"/>
                <w:sz w:val="30"/>
                <w:szCs w:val="30"/>
              </w:rPr>
              <w:t>11,71</w:t>
            </w:r>
            <w:r w:rsidR="0069634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5" w:type="dxa"/>
            <w:gridSpan w:val="2"/>
          </w:tcPr>
          <w:p w14:paraId="7C79A2D3" w14:textId="77777777" w:rsidR="009C797F" w:rsidRPr="00A83A64" w:rsidRDefault="009C797F" w:rsidP="009C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61687748" w14:textId="77777777" w:rsidR="009C797F" w:rsidRPr="001B3065" w:rsidRDefault="009C797F" w:rsidP="009C7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FB4DE18" w14:textId="77777777" w:rsidR="009C797F" w:rsidRPr="001B3065" w:rsidRDefault="009C797F" w:rsidP="009C7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3065">
              <w:rPr>
                <w:rFonts w:ascii="Angsana New" w:hAnsi="Angsana New"/>
                <w:sz w:val="30"/>
                <w:szCs w:val="30"/>
                <w:lang w:val="en-US" w:bidi="th-TH"/>
              </w:rPr>
              <w:t>5,405</w:t>
            </w:r>
          </w:p>
        </w:tc>
      </w:tr>
      <w:tr w:rsidR="009C797F" w:rsidRPr="00A83A64" w14:paraId="54C541BB" w14:textId="77777777" w:rsidTr="00607949">
        <w:tc>
          <w:tcPr>
            <w:tcW w:w="4230" w:type="dxa"/>
          </w:tcPr>
          <w:p w14:paraId="536DEF8D" w14:textId="77777777" w:rsidR="009C797F" w:rsidRPr="00A83A64" w:rsidRDefault="009C797F" w:rsidP="009C797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8BCBE4" w14:textId="416A28B6" w:rsidR="009C797F" w:rsidRPr="00A83A64" w:rsidRDefault="00225AC3" w:rsidP="009C7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5A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</w:t>
            </w:r>
            <w:r w:rsidR="00382C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230,247</w:t>
            </w:r>
          </w:p>
        </w:tc>
        <w:tc>
          <w:tcPr>
            <w:tcW w:w="264" w:type="dxa"/>
          </w:tcPr>
          <w:p w14:paraId="7D19B13B" w14:textId="77777777" w:rsidR="009C797F" w:rsidRPr="00A83A64" w:rsidRDefault="009C797F" w:rsidP="009C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B1289B" w14:textId="77777777" w:rsidR="009C797F" w:rsidRPr="001B3065" w:rsidRDefault="009C797F" w:rsidP="009C7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B306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6,999,927</w:t>
            </w:r>
          </w:p>
        </w:tc>
        <w:tc>
          <w:tcPr>
            <w:tcW w:w="266" w:type="dxa"/>
          </w:tcPr>
          <w:p w14:paraId="706FAC08" w14:textId="77777777" w:rsidR="009C797F" w:rsidRPr="00A83A64" w:rsidRDefault="009C797F" w:rsidP="009C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279410" w14:textId="7617B11A" w:rsidR="009C797F" w:rsidRPr="001B3065" w:rsidRDefault="00225AC3" w:rsidP="009C7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30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8,229,053</w:t>
            </w:r>
          </w:p>
        </w:tc>
        <w:tc>
          <w:tcPr>
            <w:tcW w:w="265" w:type="dxa"/>
            <w:gridSpan w:val="2"/>
          </w:tcPr>
          <w:p w14:paraId="1467E5AF" w14:textId="77777777" w:rsidR="009C797F" w:rsidRPr="00A83A64" w:rsidRDefault="009C797F" w:rsidP="009C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E32311" w14:textId="77777777" w:rsidR="009C797F" w:rsidRPr="001B3065" w:rsidRDefault="009C797F" w:rsidP="009C7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B306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7,000,996</w:t>
            </w:r>
          </w:p>
        </w:tc>
      </w:tr>
    </w:tbl>
    <w:p w14:paraId="2E7774D5" w14:textId="77777777" w:rsidR="003222A8" w:rsidRPr="00A83A64" w:rsidRDefault="003222A8" w:rsidP="003222A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both"/>
        <w:rPr>
          <w:rFonts w:asciiTheme="majorBidi" w:hAnsiTheme="majorBidi" w:cstheme="majorBidi"/>
          <w:sz w:val="30"/>
          <w:szCs w:val="30"/>
          <w:highlight w:val="cyan"/>
        </w:rPr>
      </w:pPr>
    </w:p>
    <w:p w14:paraId="5555D9EC" w14:textId="77777777" w:rsidR="00A36677" w:rsidRPr="00A83A64" w:rsidRDefault="00A36677" w:rsidP="00491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9625F9" w14:textId="77777777" w:rsidR="00E56E99" w:rsidRPr="00A83A64" w:rsidRDefault="00E56E99" w:rsidP="00E26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  <w:sectPr w:rsidR="00E56E99" w:rsidRPr="00A83A64" w:rsidSect="00D37518">
          <w:headerReference w:type="default" r:id="rId8"/>
          <w:footerReference w:type="default" r:id="rId9"/>
          <w:pgSz w:w="11909" w:h="16834" w:code="9"/>
          <w:pgMar w:top="691" w:right="1019" w:bottom="576" w:left="1152" w:header="720" w:footer="720" w:gutter="0"/>
          <w:pgNumType w:start="14"/>
          <w:cols w:space="720"/>
          <w:docGrid w:linePitch="360"/>
        </w:sectPr>
      </w:pPr>
    </w:p>
    <w:p w14:paraId="703BA93B" w14:textId="77777777" w:rsidR="00125E8D" w:rsidRPr="00A24804" w:rsidRDefault="00125E8D" w:rsidP="00125E8D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2480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เงินลงทุนในบริษัทย่อย</w:t>
      </w:r>
    </w:p>
    <w:p w14:paraId="3BD82C3A" w14:textId="77777777" w:rsidR="003222A8" w:rsidRPr="00A83A64" w:rsidRDefault="003222A8" w:rsidP="003222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page" w:tblpX="1273" w:tblpY="16"/>
        <w:tblW w:w="14555" w:type="dxa"/>
        <w:tblLayout w:type="fixed"/>
        <w:tblLook w:val="0000" w:firstRow="0" w:lastRow="0" w:firstColumn="0" w:lastColumn="0" w:noHBand="0" w:noVBand="0"/>
      </w:tblPr>
      <w:tblGrid>
        <w:gridCol w:w="1980"/>
        <w:gridCol w:w="2340"/>
        <w:gridCol w:w="682"/>
        <w:gridCol w:w="398"/>
        <w:gridCol w:w="270"/>
        <w:gridCol w:w="15"/>
        <w:gridCol w:w="682"/>
        <w:gridCol w:w="293"/>
        <w:gridCol w:w="270"/>
        <w:gridCol w:w="120"/>
        <w:gridCol w:w="682"/>
        <w:gridCol w:w="188"/>
        <w:gridCol w:w="270"/>
        <w:gridCol w:w="225"/>
        <w:gridCol w:w="682"/>
        <w:gridCol w:w="173"/>
        <w:gridCol w:w="270"/>
        <w:gridCol w:w="990"/>
        <w:gridCol w:w="270"/>
        <w:gridCol w:w="990"/>
        <w:gridCol w:w="270"/>
        <w:gridCol w:w="990"/>
        <w:gridCol w:w="326"/>
        <w:gridCol w:w="1179"/>
      </w:tblGrid>
      <w:tr w:rsidR="00F94E49" w:rsidRPr="00A83A64" w:rsidDel="00685444" w14:paraId="0DC0E9CD" w14:textId="77777777" w:rsidTr="003D205E">
        <w:tc>
          <w:tcPr>
            <w:tcW w:w="4320" w:type="dxa"/>
            <w:gridSpan w:val="2"/>
          </w:tcPr>
          <w:p w14:paraId="7862146C" w14:textId="574A4229" w:rsidR="00F94E49" w:rsidRPr="00A83A64" w:rsidDel="00685444" w:rsidRDefault="00F94E49" w:rsidP="00A16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 w:firstLine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dxa"/>
          </w:tcPr>
          <w:p w14:paraId="28F9E02A" w14:textId="696A002A" w:rsidR="00F94E49" w:rsidRPr="00A83A64" w:rsidDel="00685444" w:rsidRDefault="00F94E49" w:rsidP="00A16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 w:firstLine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dxa"/>
            <w:gridSpan w:val="3"/>
          </w:tcPr>
          <w:p w14:paraId="15197930" w14:textId="77777777" w:rsidR="00F94E49" w:rsidRPr="00A83A64" w:rsidDel="00685444" w:rsidRDefault="00F94E49" w:rsidP="00A16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 w:firstLine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dxa"/>
          </w:tcPr>
          <w:p w14:paraId="0D4AD652" w14:textId="77777777" w:rsidR="00F94E49" w:rsidRPr="00A83A64" w:rsidDel="00685444" w:rsidRDefault="00F94E49" w:rsidP="00A16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 w:firstLine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dxa"/>
            <w:gridSpan w:val="3"/>
          </w:tcPr>
          <w:p w14:paraId="0B0CBDE4" w14:textId="77777777" w:rsidR="00F94E49" w:rsidRPr="00A83A64" w:rsidDel="00685444" w:rsidRDefault="00F94E49" w:rsidP="00A16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 w:firstLine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dxa"/>
          </w:tcPr>
          <w:p w14:paraId="02DD8CDA" w14:textId="77777777" w:rsidR="00F94E49" w:rsidRPr="00A83A64" w:rsidDel="00685444" w:rsidRDefault="00F94E49" w:rsidP="00A16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 w:firstLine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dxa"/>
            <w:gridSpan w:val="3"/>
          </w:tcPr>
          <w:p w14:paraId="08714371" w14:textId="77777777" w:rsidR="00F94E49" w:rsidRPr="00A83A64" w:rsidDel="00685444" w:rsidRDefault="00F94E49" w:rsidP="00A16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 w:firstLine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dxa"/>
          </w:tcPr>
          <w:p w14:paraId="7C34FB06" w14:textId="77777777" w:rsidR="00F94E49" w:rsidRPr="00A83A64" w:rsidDel="00685444" w:rsidRDefault="00F94E49" w:rsidP="00A16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 w:firstLine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3" w:type="dxa"/>
            <w:gridSpan w:val="2"/>
          </w:tcPr>
          <w:p w14:paraId="178F1620" w14:textId="77777777" w:rsidR="00F94E49" w:rsidRPr="00A83A64" w:rsidDel="00685444" w:rsidRDefault="00F94E49" w:rsidP="00A16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 w:firstLine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15" w:type="dxa"/>
            <w:gridSpan w:val="7"/>
          </w:tcPr>
          <w:p w14:paraId="6F258735" w14:textId="415B5F76" w:rsidR="00F94E49" w:rsidRPr="00A83A64" w:rsidDel="00685444" w:rsidRDefault="00F94E49" w:rsidP="00F9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22A8" w:rsidRPr="00A83A64" w:rsidDel="00685444" w14:paraId="3143FB6E" w14:textId="77777777" w:rsidTr="003D205E">
        <w:tc>
          <w:tcPr>
            <w:tcW w:w="1980" w:type="dxa"/>
          </w:tcPr>
          <w:p w14:paraId="3CD62687" w14:textId="77777777" w:rsidR="003222A8" w:rsidRPr="00A83A6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ind w:left="519" w:hanging="1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E90E6B3" w14:textId="77777777" w:rsidR="003222A8" w:rsidRPr="00A83A6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ind w:left="519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</w:tcPr>
          <w:p w14:paraId="17EF632E" w14:textId="77777777" w:rsidR="003222A8" w:rsidRPr="00A83A6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5BCA2D1" w14:textId="77777777" w:rsidR="003222A8" w:rsidRPr="00A83A6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2340" w:type="dxa"/>
            <w:gridSpan w:val="6"/>
          </w:tcPr>
          <w:p w14:paraId="40BF143A" w14:textId="77777777" w:rsidR="004D3C1F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</w:t>
            </w:r>
          </w:p>
          <w:p w14:paraId="7D77C8E9" w14:textId="77777777" w:rsidR="003222A8" w:rsidRPr="00A83A64" w:rsidRDefault="003222A8" w:rsidP="004D3C1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  <w:tc>
          <w:tcPr>
            <w:tcW w:w="270" w:type="dxa"/>
          </w:tcPr>
          <w:p w14:paraId="77639CA9" w14:textId="77777777" w:rsidR="003222A8" w:rsidRPr="00A83A64" w:rsidDel="0068544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7"/>
          </w:tcPr>
          <w:p w14:paraId="437DEFB6" w14:textId="77777777" w:rsidR="003222A8" w:rsidRPr="00A83A6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161FDBF" w14:textId="77777777" w:rsidR="003222A8" w:rsidRPr="00A83A64" w:rsidDel="0068544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</w:tcPr>
          <w:p w14:paraId="3750600E" w14:textId="77777777" w:rsidR="003222A8" w:rsidRPr="00A83A64" w:rsidDel="0068544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181C07F" w14:textId="77777777" w:rsidR="003222A8" w:rsidRPr="00A83A6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C27F96" w14:textId="77777777" w:rsidR="003222A8" w:rsidRPr="00A83A64" w:rsidDel="0068544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05A560DB" w14:textId="77777777" w:rsidR="003222A8" w:rsidRPr="00A83A64" w:rsidDel="0068544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95" w:type="dxa"/>
            <w:gridSpan w:val="3"/>
          </w:tcPr>
          <w:p w14:paraId="34817059" w14:textId="77777777" w:rsidR="003222A8" w:rsidRPr="00A83A64" w:rsidRDefault="003222A8" w:rsidP="00A162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BFE869" w14:textId="77777777" w:rsidR="003222A8" w:rsidRPr="00A83A64" w:rsidRDefault="003222A8" w:rsidP="00A162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3222A8" w:rsidRPr="00A83A64" w14:paraId="3172B413" w14:textId="77777777" w:rsidTr="003D205E">
        <w:trPr>
          <w:trHeight w:val="389"/>
        </w:trPr>
        <w:tc>
          <w:tcPr>
            <w:tcW w:w="1980" w:type="dxa"/>
          </w:tcPr>
          <w:p w14:paraId="18118B65" w14:textId="77777777" w:rsidR="003222A8" w:rsidRPr="00A83A6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ind w:left="519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14:paraId="741D72C3" w14:textId="77777777" w:rsidR="003222A8" w:rsidRPr="00A83A6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8C89136" w14:textId="77777777" w:rsidR="003222A8" w:rsidRPr="00A83A64" w:rsidRDefault="003222A8" w:rsidP="00A16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31778D86" w14:textId="77777777" w:rsidR="003222A8" w:rsidRPr="00A83A64" w:rsidRDefault="003222A8" w:rsidP="00A16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527D1D67" w14:textId="77777777" w:rsidR="003222A8" w:rsidRPr="00A83A64" w:rsidRDefault="003222A8" w:rsidP="00A16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4DDDC73" w14:textId="77777777" w:rsidR="003222A8" w:rsidRPr="00A83A6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6E5EEE0F" w14:textId="77777777" w:rsidR="003222A8" w:rsidRPr="00A83A64" w:rsidRDefault="003222A8" w:rsidP="00A16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4ADF9DD3" w14:textId="77777777" w:rsidR="003222A8" w:rsidRPr="00A83A64" w:rsidRDefault="003222A8" w:rsidP="00A16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7FB68289" w14:textId="77777777" w:rsidR="003222A8" w:rsidRPr="00A83A64" w:rsidRDefault="003222A8" w:rsidP="00A16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17BACEA3" w14:textId="77777777" w:rsidR="003222A8" w:rsidRPr="00A83A6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960945" w14:textId="77777777" w:rsidR="003222A8" w:rsidRPr="00A83A64" w:rsidRDefault="003222A8" w:rsidP="00A16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3AEE95E7" w14:textId="77777777" w:rsidR="003222A8" w:rsidRPr="00A83A64" w:rsidRDefault="003222A8" w:rsidP="00A16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F97FE1" w14:textId="77777777" w:rsidR="003222A8" w:rsidRPr="00A83A64" w:rsidRDefault="003222A8" w:rsidP="00A16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17ABC716" w14:textId="77777777" w:rsidR="003222A8" w:rsidRPr="00A83A6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0163A5" w14:textId="77777777" w:rsidR="003222A8" w:rsidRPr="00A83A64" w:rsidRDefault="003222A8" w:rsidP="00A16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326" w:type="dxa"/>
          </w:tcPr>
          <w:p w14:paraId="345883D0" w14:textId="77777777" w:rsidR="003222A8" w:rsidRPr="00A83A64" w:rsidRDefault="003222A8" w:rsidP="00A16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2C5985B" w14:textId="77777777" w:rsidR="003222A8" w:rsidRPr="00A83A64" w:rsidRDefault="003222A8" w:rsidP="00A16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C797F" w:rsidRPr="00A83A64" w14:paraId="5475228F" w14:textId="77777777" w:rsidTr="003D205E">
        <w:trPr>
          <w:trHeight w:val="389"/>
        </w:trPr>
        <w:tc>
          <w:tcPr>
            <w:tcW w:w="1980" w:type="dxa"/>
          </w:tcPr>
          <w:p w14:paraId="18730EA7" w14:textId="77777777" w:rsidR="009C797F" w:rsidRPr="00A83A64" w:rsidRDefault="009C797F" w:rsidP="009C797F">
            <w:pPr>
              <w:pStyle w:val="acctfourfigures"/>
              <w:tabs>
                <w:tab w:val="clear" w:pos="765"/>
              </w:tabs>
              <w:spacing w:line="240" w:lineRule="atLeast"/>
              <w:ind w:left="519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14:paraId="1105D6AA" w14:textId="77777777" w:rsidR="009C797F" w:rsidRPr="00A83A64" w:rsidRDefault="009C797F" w:rsidP="009C79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80901DD" w14:textId="77777777" w:rsidR="009C797F" w:rsidRPr="009C797F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7C994769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1F5575F7" w14:textId="77777777" w:rsidR="009C797F" w:rsidRPr="009C797F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2C9B5115" w14:textId="77777777" w:rsidR="009C797F" w:rsidRPr="00A83A64" w:rsidRDefault="009C797F" w:rsidP="009C79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5D826FFD" w14:textId="77777777" w:rsidR="009C797F" w:rsidRPr="009C797F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700F232F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0FC5BFF5" w14:textId="77777777" w:rsidR="009C797F" w:rsidRPr="009C797F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3061D37A" w14:textId="77777777" w:rsidR="009C797F" w:rsidRPr="00A83A64" w:rsidRDefault="009C797F" w:rsidP="009C79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FAAF03" w14:textId="77777777" w:rsidR="009C797F" w:rsidRPr="009C797F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C79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3318C8B4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D86739" w14:textId="77777777" w:rsidR="009C797F" w:rsidRPr="009C797F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00FCDAA4" w14:textId="77777777" w:rsidR="009C797F" w:rsidRPr="00A83A64" w:rsidRDefault="009C797F" w:rsidP="009C79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5C6C63" w14:textId="77777777" w:rsidR="009C797F" w:rsidRPr="009C797F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326" w:type="dxa"/>
          </w:tcPr>
          <w:p w14:paraId="17B7159E" w14:textId="77777777" w:rsidR="009C797F" w:rsidRPr="00A83A64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5C512F5" w14:textId="77777777" w:rsidR="009C797F" w:rsidRPr="009C797F" w:rsidRDefault="009C797F" w:rsidP="009C7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9C797F" w:rsidRPr="00A83A64" w14:paraId="28A37740" w14:textId="77777777" w:rsidTr="003D205E">
        <w:tc>
          <w:tcPr>
            <w:tcW w:w="1980" w:type="dxa"/>
          </w:tcPr>
          <w:p w14:paraId="2CBBB4D2" w14:textId="77777777" w:rsidR="009C797F" w:rsidRPr="00A83A64" w:rsidRDefault="009C797F" w:rsidP="009C797F">
            <w:pPr>
              <w:ind w:left="51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3814B335" w14:textId="77777777" w:rsidR="009C797F" w:rsidRPr="00A83A64" w:rsidRDefault="009C797F" w:rsidP="009C797F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6"/>
          </w:tcPr>
          <w:p w14:paraId="0D2BC6B5" w14:textId="77777777" w:rsidR="009C797F" w:rsidRPr="00A83A64" w:rsidRDefault="009C797F" w:rsidP="009C797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372C80C" w14:textId="77777777" w:rsidR="009C797F" w:rsidRPr="00A83A64" w:rsidRDefault="009C797F" w:rsidP="009C797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25" w:type="dxa"/>
            <w:gridSpan w:val="15"/>
          </w:tcPr>
          <w:p w14:paraId="45715A56" w14:textId="77777777" w:rsidR="009C797F" w:rsidRPr="00A83A64" w:rsidRDefault="009C797F" w:rsidP="009C797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D650AA" w:rsidRPr="00A83A64" w14:paraId="0AF85641" w14:textId="77777777" w:rsidTr="003D205E">
        <w:tc>
          <w:tcPr>
            <w:tcW w:w="1980" w:type="dxa"/>
          </w:tcPr>
          <w:p w14:paraId="22229C35" w14:textId="77777777" w:rsidR="00D650AA" w:rsidRDefault="00D650AA" w:rsidP="00D650AA">
            <w:pPr>
              <w:tabs>
                <w:tab w:val="clear" w:pos="454"/>
                <w:tab w:val="left" w:pos="339"/>
              </w:tabs>
              <w:ind w:left="51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พริซึ่ม</w:t>
            </w:r>
          </w:p>
          <w:p w14:paraId="24CF5B72" w14:textId="3352AACA" w:rsidR="00D650AA" w:rsidRPr="00A83A64" w:rsidRDefault="003D205E" w:rsidP="00D650AA">
            <w:pPr>
              <w:tabs>
                <w:tab w:val="clear" w:pos="454"/>
                <w:tab w:val="left" w:pos="339"/>
              </w:tabs>
              <w:ind w:left="51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D650AA"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โซลูชั่นส์ จำกัด</w:t>
            </w:r>
          </w:p>
        </w:tc>
        <w:tc>
          <w:tcPr>
            <w:tcW w:w="2340" w:type="dxa"/>
          </w:tcPr>
          <w:p w14:paraId="41F3F51D" w14:textId="77777777" w:rsidR="00D650AA" w:rsidRPr="00A83A64" w:rsidRDefault="00D650AA" w:rsidP="00D650AA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A83A6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ให้บริการอบรม</w:t>
            </w:r>
          </w:p>
          <w:p w14:paraId="470F2510" w14:textId="77777777" w:rsidR="00D650AA" w:rsidRPr="00A83A64" w:rsidRDefault="00D650AA" w:rsidP="00D6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ซ่อมและบำรุงรักษา</w:t>
            </w:r>
            <w:r w:rsidRPr="00A83A6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ระบบคอมพิวเตอร์ และขาย</w:t>
            </w:r>
            <w:r w:rsidRPr="00A83A6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ส่วนประกอบคอมพิวเตอร์</w:t>
            </w:r>
          </w:p>
        </w:tc>
        <w:tc>
          <w:tcPr>
            <w:tcW w:w="1080" w:type="dxa"/>
            <w:gridSpan w:val="2"/>
          </w:tcPr>
          <w:p w14:paraId="2B0DB440" w14:textId="002D68B8" w:rsidR="00D650AA" w:rsidRPr="00A83A64" w:rsidRDefault="00D650AA" w:rsidP="00D650AA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270" w:type="dxa"/>
          </w:tcPr>
          <w:p w14:paraId="47C8C222" w14:textId="77777777" w:rsidR="00D650AA" w:rsidRPr="00A83A64" w:rsidRDefault="00D650AA" w:rsidP="00D650AA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7BCC65BE" w14:textId="77777777" w:rsidR="00D650AA" w:rsidRPr="00A83A64" w:rsidRDefault="00D650AA" w:rsidP="00D650AA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270" w:type="dxa"/>
          </w:tcPr>
          <w:p w14:paraId="6B683098" w14:textId="77777777" w:rsidR="00D650AA" w:rsidRPr="00A83A64" w:rsidRDefault="00D650AA" w:rsidP="00D650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171D19C1" w14:textId="41FB3A8F" w:rsidR="00D650AA" w:rsidRPr="00A83A64" w:rsidRDefault="00D650AA" w:rsidP="00D650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15,000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5271AF32" w14:textId="77777777" w:rsidR="00D650AA" w:rsidRPr="00A83A64" w:rsidRDefault="00D650AA" w:rsidP="00D650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6E5ADFD6" w14:textId="77777777" w:rsidR="00D650AA" w:rsidRPr="00A83A64" w:rsidRDefault="00D650AA" w:rsidP="00D650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15,000</w:t>
            </w:r>
          </w:p>
        </w:tc>
        <w:tc>
          <w:tcPr>
            <w:tcW w:w="270" w:type="dxa"/>
          </w:tcPr>
          <w:p w14:paraId="2F4A0A4E" w14:textId="77777777" w:rsidR="00D650AA" w:rsidRPr="00A83A64" w:rsidRDefault="00D650AA" w:rsidP="00D650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67A2C06" w14:textId="5C7007DF" w:rsidR="00D650AA" w:rsidRPr="00A83A64" w:rsidRDefault="00D650AA" w:rsidP="00D650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270" w:type="dxa"/>
          </w:tcPr>
          <w:p w14:paraId="57F7CC47" w14:textId="77777777" w:rsidR="00D650AA" w:rsidRPr="00A83A64" w:rsidRDefault="00D650AA" w:rsidP="00D650AA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64A16C" w14:textId="77777777" w:rsidR="00D650AA" w:rsidRPr="00A83A64" w:rsidRDefault="00D650AA" w:rsidP="00D650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270" w:type="dxa"/>
          </w:tcPr>
          <w:p w14:paraId="2791A013" w14:textId="77777777" w:rsidR="00D650AA" w:rsidRPr="00A83A64" w:rsidRDefault="00D650AA" w:rsidP="00D650AA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8B6CBB3" w14:textId="5DCBA087" w:rsidR="00D650AA" w:rsidRPr="00A83A64" w:rsidRDefault="00D650AA" w:rsidP="00D650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326" w:type="dxa"/>
          </w:tcPr>
          <w:p w14:paraId="37B160DA" w14:textId="77777777" w:rsidR="00D650AA" w:rsidRPr="00A83A64" w:rsidRDefault="00D650AA" w:rsidP="00D650AA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ADD6855" w14:textId="77777777" w:rsidR="00D650AA" w:rsidRPr="00A83A64" w:rsidRDefault="00D650AA" w:rsidP="00D650AA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9,400</w:t>
            </w:r>
          </w:p>
        </w:tc>
      </w:tr>
      <w:tr w:rsidR="00D650AA" w:rsidRPr="00A83A64" w14:paraId="32498574" w14:textId="77777777" w:rsidTr="003D205E">
        <w:trPr>
          <w:trHeight w:val="197"/>
        </w:trPr>
        <w:tc>
          <w:tcPr>
            <w:tcW w:w="1980" w:type="dxa"/>
          </w:tcPr>
          <w:p w14:paraId="7411B920" w14:textId="77777777" w:rsidR="00D650AA" w:rsidRPr="00A83A64" w:rsidRDefault="00D650AA" w:rsidP="00D650AA">
            <w:pPr>
              <w:ind w:left="51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40" w:type="dxa"/>
          </w:tcPr>
          <w:p w14:paraId="66F805B2" w14:textId="77777777" w:rsidR="00D650AA" w:rsidRPr="00A83A64" w:rsidRDefault="00D650AA" w:rsidP="00D650A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3FF6E48" w14:textId="77777777" w:rsidR="00D650AA" w:rsidRPr="00A83A64" w:rsidRDefault="00D650AA" w:rsidP="00D650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9369A39" w14:textId="77777777" w:rsidR="00D650AA" w:rsidRPr="00A83A64" w:rsidRDefault="00D650AA" w:rsidP="00D650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0EC73CED" w14:textId="77777777" w:rsidR="00D650AA" w:rsidRPr="00A83A64" w:rsidRDefault="00D650AA" w:rsidP="00D650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C78F6C4" w14:textId="77777777" w:rsidR="00D650AA" w:rsidRPr="00A83A64" w:rsidRDefault="00D650AA" w:rsidP="00D650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179F6631" w14:textId="77777777" w:rsidR="00D650AA" w:rsidRPr="00A83A64" w:rsidRDefault="00D650AA" w:rsidP="00D650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92026FD" w14:textId="77777777" w:rsidR="00D650AA" w:rsidRPr="00A83A64" w:rsidRDefault="00D650AA" w:rsidP="00D650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418492CC" w14:textId="77777777" w:rsidR="00D650AA" w:rsidRPr="00A83A64" w:rsidRDefault="00D650AA" w:rsidP="00D650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600829D" w14:textId="77777777" w:rsidR="00D650AA" w:rsidRPr="00A83A64" w:rsidRDefault="00D650AA" w:rsidP="00D650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C9F8718" w14:textId="50EAEBE0" w:rsidR="00D650AA" w:rsidRPr="00A83A64" w:rsidRDefault="00D650AA" w:rsidP="00D650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270" w:type="dxa"/>
          </w:tcPr>
          <w:p w14:paraId="7F0E772F" w14:textId="77777777" w:rsidR="00D650AA" w:rsidRPr="00A83A64" w:rsidRDefault="00D650AA" w:rsidP="00D650AA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8FF539D" w14:textId="77777777" w:rsidR="00D650AA" w:rsidRPr="00A83A64" w:rsidRDefault="00D650AA" w:rsidP="00D650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270" w:type="dxa"/>
          </w:tcPr>
          <w:p w14:paraId="26378C86" w14:textId="77777777" w:rsidR="00D650AA" w:rsidRPr="00A83A64" w:rsidRDefault="00D650AA" w:rsidP="00D650AA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C16A607" w14:textId="67DA3302" w:rsidR="00D650AA" w:rsidRPr="00A83A64" w:rsidRDefault="00D650AA" w:rsidP="00D650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326" w:type="dxa"/>
          </w:tcPr>
          <w:p w14:paraId="4BEC40F8" w14:textId="77777777" w:rsidR="00D650AA" w:rsidRPr="00A83A64" w:rsidRDefault="00D650AA" w:rsidP="00D650AA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41854F8C" w14:textId="77777777" w:rsidR="00D650AA" w:rsidRPr="00A83A64" w:rsidRDefault="00D650AA" w:rsidP="00D650AA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9,400</w:t>
            </w:r>
          </w:p>
        </w:tc>
      </w:tr>
    </w:tbl>
    <w:p w14:paraId="49917394" w14:textId="77777777" w:rsidR="0066577C" w:rsidRPr="00A83A64" w:rsidRDefault="0066577C" w:rsidP="00E56E99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C0BD6B2" w14:textId="6D155211" w:rsidR="00E56E99" w:rsidRPr="00A83A64" w:rsidRDefault="00E56E99" w:rsidP="00A16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9C0F3B">
        <w:rPr>
          <w:rFonts w:asciiTheme="majorBidi" w:hAnsiTheme="majorBidi" w:cstheme="majorBidi" w:hint="cs"/>
          <w:sz w:val="30"/>
          <w:szCs w:val="30"/>
          <w:cs/>
        </w:rPr>
        <w:t>จดทะเบียนและจัดตั้งและ</w:t>
      </w:r>
      <w:r w:rsidRPr="00A83A64">
        <w:rPr>
          <w:rFonts w:asciiTheme="majorBidi" w:hAnsiTheme="majorBidi" w:cstheme="majorBidi"/>
          <w:sz w:val="30"/>
          <w:szCs w:val="30"/>
          <w:cs/>
        </w:rPr>
        <w:t>ดำเนินธุรกิจในประเทศไทยและไม่มีการจ่ายเงินปันผลในระหว่างงวด</w:t>
      </w:r>
      <w:r w:rsidR="003222A8" w:rsidRPr="00A83A64">
        <w:rPr>
          <w:rFonts w:asciiTheme="majorBidi" w:hAnsiTheme="majorBidi" w:cstheme="majorBidi"/>
          <w:sz w:val="30"/>
          <w:szCs w:val="30"/>
          <w:cs/>
        </w:rPr>
        <w:t>สาม</w:t>
      </w:r>
      <w:r w:rsidR="00615CBC" w:rsidRPr="00A83A64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A83A64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A83A64">
        <w:rPr>
          <w:rFonts w:asciiTheme="majorBidi" w:hAnsiTheme="majorBidi" w:cstheme="majorBidi"/>
          <w:sz w:val="30"/>
          <w:szCs w:val="30"/>
        </w:rPr>
        <w:t xml:space="preserve"> </w:t>
      </w:r>
      <w:r w:rsidR="003222A8" w:rsidRPr="00A83A64">
        <w:rPr>
          <w:rFonts w:asciiTheme="majorBidi" w:hAnsiTheme="majorBidi" w:cstheme="majorBidi"/>
          <w:sz w:val="30"/>
          <w:szCs w:val="30"/>
        </w:rPr>
        <w:t>31</w:t>
      </w:r>
      <w:r w:rsidR="00615CBC" w:rsidRPr="00A83A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222A8" w:rsidRPr="00A83A64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B92EB6" w:rsidRPr="00A83A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222A8" w:rsidRPr="00A83A64">
        <w:rPr>
          <w:rFonts w:asciiTheme="majorBidi" w:hAnsiTheme="majorBidi" w:cstheme="majorBidi"/>
          <w:sz w:val="30"/>
          <w:szCs w:val="30"/>
        </w:rPr>
        <w:t>256</w:t>
      </w:r>
      <w:r w:rsidR="009C797F">
        <w:rPr>
          <w:rFonts w:asciiTheme="majorBidi" w:hAnsiTheme="majorBidi" w:cstheme="majorBidi"/>
          <w:sz w:val="30"/>
          <w:szCs w:val="30"/>
        </w:rPr>
        <w:t>4</w:t>
      </w:r>
      <w:r w:rsidRPr="00A83A64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3222A8" w:rsidRPr="00A83A64">
        <w:rPr>
          <w:rFonts w:asciiTheme="majorBidi" w:hAnsiTheme="majorBidi" w:cstheme="majorBidi"/>
          <w:sz w:val="30"/>
          <w:szCs w:val="30"/>
        </w:rPr>
        <w:t>256</w:t>
      </w:r>
      <w:r w:rsidR="009C797F">
        <w:rPr>
          <w:rFonts w:asciiTheme="majorBidi" w:hAnsiTheme="majorBidi" w:cstheme="majorBidi"/>
          <w:sz w:val="30"/>
          <w:szCs w:val="30"/>
        </w:rPr>
        <w:t>3</w:t>
      </w:r>
    </w:p>
    <w:p w14:paraId="1D385404" w14:textId="77777777" w:rsidR="00E56E99" w:rsidRPr="00A83A64" w:rsidRDefault="00E56E99" w:rsidP="00E26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4FBDFEB" w14:textId="77777777" w:rsidR="00B461C7" w:rsidRPr="00A83A64" w:rsidRDefault="00B46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DC9F245" w14:textId="77777777" w:rsidR="00B461C7" w:rsidRPr="00A83A64" w:rsidRDefault="00B46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76007DF" w14:textId="77777777" w:rsidR="00B461C7" w:rsidRPr="00A83A64" w:rsidRDefault="00B46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A1AE8CD" w14:textId="77777777" w:rsidR="00B461C7" w:rsidRDefault="00B46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D88342F" w14:textId="4BAC8B66" w:rsidR="00FB1217" w:rsidRPr="00FB1217" w:rsidRDefault="003222A8" w:rsidP="00FB1217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83A6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</w:t>
      </w:r>
      <w:r w:rsidR="002622BA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บริษัทร่วมและ</w:t>
      </w:r>
      <w:r w:rsidRPr="00A83A6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การร่วมค้า</w:t>
      </w:r>
    </w:p>
    <w:tbl>
      <w:tblPr>
        <w:tblpPr w:leftFromText="180" w:rightFromText="180" w:vertAnchor="text" w:horzAnchor="page" w:tblpX="1352" w:tblpY="189"/>
        <w:tblW w:w="147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31"/>
        <w:gridCol w:w="2075"/>
        <w:gridCol w:w="690"/>
        <w:gridCol w:w="313"/>
        <w:gridCol w:w="213"/>
        <w:gridCol w:w="164"/>
        <w:gridCol w:w="690"/>
        <w:gridCol w:w="314"/>
        <w:gridCol w:w="212"/>
        <w:gridCol w:w="164"/>
        <w:gridCol w:w="690"/>
        <w:gridCol w:w="208"/>
        <w:gridCol w:w="212"/>
        <w:gridCol w:w="270"/>
        <w:gridCol w:w="898"/>
        <w:gridCol w:w="6"/>
        <w:gridCol w:w="270"/>
        <w:gridCol w:w="998"/>
        <w:gridCol w:w="212"/>
        <w:gridCol w:w="1169"/>
        <w:gridCol w:w="212"/>
        <w:gridCol w:w="1065"/>
        <w:gridCol w:w="213"/>
        <w:gridCol w:w="1171"/>
      </w:tblGrid>
      <w:tr w:rsidR="006C4E53" w:rsidRPr="00950A13" w14:paraId="36072FA9" w14:textId="77777777" w:rsidTr="00C07064">
        <w:trPr>
          <w:cantSplit/>
          <w:tblHeader/>
        </w:trPr>
        <w:tc>
          <w:tcPr>
            <w:tcW w:w="2331" w:type="dxa"/>
          </w:tcPr>
          <w:p w14:paraId="7578FA66" w14:textId="77777777" w:rsidR="006C4E53" w:rsidRPr="00950A13" w:rsidRDefault="006C4E53" w:rsidP="000A1DC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5" w:type="dxa"/>
          </w:tcPr>
          <w:p w14:paraId="7DBEC975" w14:textId="7F7C4502" w:rsidR="006C4E53" w:rsidRPr="00950A13" w:rsidRDefault="006C4E53" w:rsidP="000A1DC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690" w:type="dxa"/>
          </w:tcPr>
          <w:p w14:paraId="6E5FC846" w14:textId="4F1D7FAD" w:rsidR="006C4E53" w:rsidRPr="00950A13" w:rsidRDefault="006C4E53" w:rsidP="000A1DC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690" w:type="dxa"/>
            <w:gridSpan w:val="3"/>
          </w:tcPr>
          <w:p w14:paraId="6B930AF5" w14:textId="77777777" w:rsidR="006C4E53" w:rsidRPr="00950A13" w:rsidRDefault="006C4E53" w:rsidP="000A1DC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690" w:type="dxa"/>
          </w:tcPr>
          <w:p w14:paraId="031837A4" w14:textId="77777777" w:rsidR="006C4E53" w:rsidRPr="00950A13" w:rsidRDefault="006C4E53" w:rsidP="000A1DC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690" w:type="dxa"/>
            <w:gridSpan w:val="3"/>
          </w:tcPr>
          <w:p w14:paraId="531B51F0" w14:textId="77777777" w:rsidR="006C4E53" w:rsidRPr="00950A13" w:rsidRDefault="006C4E53" w:rsidP="000A1DC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690" w:type="dxa"/>
          </w:tcPr>
          <w:p w14:paraId="5A234957" w14:textId="77777777" w:rsidR="006C4E53" w:rsidRPr="00950A13" w:rsidRDefault="006C4E53" w:rsidP="000A1DC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690" w:type="dxa"/>
            <w:gridSpan w:val="3"/>
          </w:tcPr>
          <w:p w14:paraId="16C187B1" w14:textId="77777777" w:rsidR="006C4E53" w:rsidRPr="00950A13" w:rsidRDefault="006C4E53" w:rsidP="000A1DC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4" w:type="dxa"/>
            <w:gridSpan w:val="2"/>
          </w:tcPr>
          <w:p w14:paraId="197F5929" w14:textId="77777777" w:rsidR="006C4E53" w:rsidRPr="00950A13" w:rsidRDefault="006C4E53" w:rsidP="000A1DC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58C34CA" w14:textId="77777777" w:rsidR="006C4E53" w:rsidRPr="00950A13" w:rsidRDefault="006C4E53" w:rsidP="000A1DC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040" w:type="dxa"/>
            <w:gridSpan w:val="7"/>
          </w:tcPr>
          <w:p w14:paraId="3D2B0262" w14:textId="589E61DF" w:rsidR="006C4E53" w:rsidRPr="00950A13" w:rsidRDefault="006C4E53" w:rsidP="000A1DC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50A13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B1217" w:rsidRPr="00950A13" w14:paraId="45B04F22" w14:textId="77777777" w:rsidTr="006C4E53">
        <w:trPr>
          <w:cantSplit/>
          <w:tblHeader/>
        </w:trPr>
        <w:tc>
          <w:tcPr>
            <w:tcW w:w="2331" w:type="dxa"/>
          </w:tcPr>
          <w:p w14:paraId="4CBC39DD" w14:textId="77777777" w:rsidR="00FB1217" w:rsidRPr="00950A13" w:rsidRDefault="00FB1217" w:rsidP="000A1DC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6C04BA76" w14:textId="77777777" w:rsidR="00FB1217" w:rsidRPr="00950A13" w:rsidRDefault="00FB1217" w:rsidP="000A1DC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C721F48" w14:textId="77777777" w:rsidR="00FB1217" w:rsidRPr="00950A13" w:rsidRDefault="00FB1217" w:rsidP="000A1DC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0A13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384" w:type="dxa"/>
            <w:gridSpan w:val="6"/>
          </w:tcPr>
          <w:p w14:paraId="1126BB8A" w14:textId="77777777" w:rsidR="00FB1217" w:rsidRPr="00950A13" w:rsidRDefault="00FB1217" w:rsidP="000A1DC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สัดส่วน</w:t>
            </w:r>
          </w:p>
          <w:p w14:paraId="15F56152" w14:textId="77777777" w:rsidR="00FB1217" w:rsidRPr="00950A13" w:rsidRDefault="00FB1217" w:rsidP="000A1DC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0A13">
              <w:rPr>
                <w:rFonts w:ascii="Angsana New" w:hAnsi="Angsana New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212" w:type="dxa"/>
          </w:tcPr>
          <w:p w14:paraId="01A34582" w14:textId="77777777" w:rsidR="00FB1217" w:rsidRPr="00950A13" w:rsidRDefault="00FB1217" w:rsidP="000A1DC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2" w:type="dxa"/>
            <w:gridSpan w:val="6"/>
          </w:tcPr>
          <w:p w14:paraId="6FAE40F9" w14:textId="77777777" w:rsidR="00FB1217" w:rsidRPr="00950A13" w:rsidRDefault="00FB1217" w:rsidP="000A1DC3">
            <w:pPr>
              <w:pStyle w:val="acctmergecolhdg"/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AFF8BDE" w14:textId="77777777" w:rsidR="00FB1217" w:rsidRPr="00950A13" w:rsidRDefault="00FB1217" w:rsidP="000A1DC3">
            <w:pPr>
              <w:pStyle w:val="acctmergecolhdg"/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276" w:type="dxa"/>
            <w:gridSpan w:val="2"/>
          </w:tcPr>
          <w:p w14:paraId="08A588F6" w14:textId="77777777" w:rsidR="00FB1217" w:rsidRPr="00950A13" w:rsidRDefault="00FB1217" w:rsidP="000A1DC3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379" w:type="dxa"/>
            <w:gridSpan w:val="3"/>
          </w:tcPr>
          <w:p w14:paraId="5183F984" w14:textId="77777777" w:rsidR="00FB1217" w:rsidRPr="00950A13" w:rsidRDefault="00FB1217" w:rsidP="000A1DC3">
            <w:pPr>
              <w:pStyle w:val="acctmergecolhdg"/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F0826FA" w14:textId="77777777" w:rsidR="00FB1217" w:rsidRPr="00950A13" w:rsidRDefault="00FB1217" w:rsidP="000A1DC3">
            <w:pPr>
              <w:pStyle w:val="acctmergecolhdg"/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12" w:type="dxa"/>
          </w:tcPr>
          <w:p w14:paraId="06CC1F7D" w14:textId="77777777" w:rsidR="00FB1217" w:rsidRPr="00950A13" w:rsidRDefault="00FB1217" w:rsidP="000A1DC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49" w:type="dxa"/>
            <w:gridSpan w:val="3"/>
          </w:tcPr>
          <w:p w14:paraId="5FE0A9A4" w14:textId="77777777" w:rsidR="00FB1217" w:rsidRPr="00950A13" w:rsidRDefault="00FB1217" w:rsidP="000A1DC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48D8F15D" w14:textId="77777777" w:rsidR="00FB1217" w:rsidRPr="00950A13" w:rsidRDefault="00FB1217" w:rsidP="000A1DC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</w:tr>
      <w:tr w:rsidR="00FB1217" w:rsidRPr="00950A13" w14:paraId="54CABA83" w14:textId="77777777" w:rsidTr="006C4E53">
        <w:trPr>
          <w:cantSplit/>
          <w:trHeight w:val="372"/>
          <w:tblHeader/>
        </w:trPr>
        <w:tc>
          <w:tcPr>
            <w:tcW w:w="2331" w:type="dxa"/>
          </w:tcPr>
          <w:p w14:paraId="17D896BB" w14:textId="77777777" w:rsidR="00FB1217" w:rsidRPr="00950A13" w:rsidRDefault="00FB1217" w:rsidP="000A1DC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5" w:type="dxa"/>
          </w:tcPr>
          <w:p w14:paraId="6B1B536E" w14:textId="77777777" w:rsidR="00FB1217" w:rsidRPr="00950A13" w:rsidRDefault="00FB1217" w:rsidP="000A1DC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gridSpan w:val="2"/>
          </w:tcPr>
          <w:p w14:paraId="125C9874" w14:textId="77777777" w:rsidR="00FB1217" w:rsidRPr="00950A13" w:rsidRDefault="00FB1217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13" w:type="dxa"/>
          </w:tcPr>
          <w:p w14:paraId="0551466D" w14:textId="77777777" w:rsidR="00FB1217" w:rsidRPr="00950A13" w:rsidRDefault="00FB1217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gridSpan w:val="3"/>
          </w:tcPr>
          <w:p w14:paraId="1A07847D" w14:textId="77777777" w:rsidR="00FB1217" w:rsidRPr="00950A13" w:rsidRDefault="00FB1217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12" w:type="dxa"/>
            <w:vAlign w:val="bottom"/>
          </w:tcPr>
          <w:p w14:paraId="2D726E6D" w14:textId="77777777" w:rsidR="00FB1217" w:rsidRPr="00950A13" w:rsidRDefault="00FB1217" w:rsidP="000A1DC3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62" w:type="dxa"/>
            <w:gridSpan w:val="3"/>
          </w:tcPr>
          <w:p w14:paraId="1A031C39" w14:textId="77777777" w:rsidR="00FB1217" w:rsidRPr="00950A13" w:rsidRDefault="00FB1217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12" w:type="dxa"/>
          </w:tcPr>
          <w:p w14:paraId="045E7B45" w14:textId="77777777" w:rsidR="00FB1217" w:rsidRPr="00950A13" w:rsidRDefault="00FB1217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37ABC143" w14:textId="77777777" w:rsidR="00FB1217" w:rsidRPr="00950A13" w:rsidRDefault="00FB1217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6" w:type="dxa"/>
            <w:gridSpan w:val="2"/>
            <w:vAlign w:val="bottom"/>
          </w:tcPr>
          <w:p w14:paraId="5321EDD9" w14:textId="77777777" w:rsidR="00FB1217" w:rsidRPr="00950A13" w:rsidRDefault="00FB1217" w:rsidP="000A1DC3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8" w:type="dxa"/>
          </w:tcPr>
          <w:p w14:paraId="57AE74BF" w14:textId="77777777" w:rsidR="00FB1217" w:rsidRPr="00950A13" w:rsidRDefault="00FB1217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12" w:type="dxa"/>
          </w:tcPr>
          <w:p w14:paraId="5AC1B833" w14:textId="77777777" w:rsidR="00FB1217" w:rsidRPr="00950A13" w:rsidRDefault="00FB1217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4C45D2F" w14:textId="77777777" w:rsidR="00FB1217" w:rsidRPr="00950A13" w:rsidRDefault="00FB1217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12" w:type="dxa"/>
            <w:vAlign w:val="bottom"/>
          </w:tcPr>
          <w:p w14:paraId="0C37BA0E" w14:textId="77777777" w:rsidR="00FB1217" w:rsidRPr="00950A13" w:rsidRDefault="00FB1217" w:rsidP="000A1DC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</w:tcPr>
          <w:p w14:paraId="50E966BA" w14:textId="77777777" w:rsidR="00FB1217" w:rsidRPr="00950A13" w:rsidRDefault="00FB1217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13" w:type="dxa"/>
          </w:tcPr>
          <w:p w14:paraId="2516DDE4" w14:textId="77777777" w:rsidR="00FB1217" w:rsidRPr="00950A13" w:rsidRDefault="00FB1217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794B3204" w14:textId="77777777" w:rsidR="00FB1217" w:rsidRPr="00950A13" w:rsidRDefault="00FB1217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B1217" w:rsidRPr="00950A13" w14:paraId="70742621" w14:textId="77777777" w:rsidTr="006C4E53">
        <w:trPr>
          <w:cantSplit/>
          <w:trHeight w:val="372"/>
          <w:tblHeader/>
        </w:trPr>
        <w:tc>
          <w:tcPr>
            <w:tcW w:w="2331" w:type="dxa"/>
          </w:tcPr>
          <w:p w14:paraId="0062258F" w14:textId="77777777" w:rsidR="00FB1217" w:rsidRPr="00950A13" w:rsidRDefault="00FB1217" w:rsidP="000A1DC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5" w:type="dxa"/>
          </w:tcPr>
          <w:p w14:paraId="50479CFD" w14:textId="77777777" w:rsidR="00FB1217" w:rsidRPr="00950A13" w:rsidRDefault="00FB1217" w:rsidP="000A1DC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gridSpan w:val="2"/>
          </w:tcPr>
          <w:p w14:paraId="665E7F09" w14:textId="77777777" w:rsidR="00FB1217" w:rsidRPr="00950A13" w:rsidRDefault="00FB1217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A1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13" w:type="dxa"/>
          </w:tcPr>
          <w:p w14:paraId="523C5E6D" w14:textId="77777777" w:rsidR="00FB1217" w:rsidRPr="00950A13" w:rsidRDefault="00FB1217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gridSpan w:val="3"/>
          </w:tcPr>
          <w:p w14:paraId="70FF537C" w14:textId="77777777" w:rsidR="00FB1217" w:rsidRPr="00950A13" w:rsidRDefault="00FB1217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A1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12" w:type="dxa"/>
            <w:vAlign w:val="bottom"/>
          </w:tcPr>
          <w:p w14:paraId="0E32BEBA" w14:textId="77777777" w:rsidR="00FB1217" w:rsidRPr="00950A13" w:rsidRDefault="00FB1217" w:rsidP="000A1DC3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62" w:type="dxa"/>
            <w:gridSpan w:val="3"/>
          </w:tcPr>
          <w:p w14:paraId="4BCB90A7" w14:textId="77777777" w:rsidR="00FB1217" w:rsidRPr="00950A13" w:rsidRDefault="00FB1217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A1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12" w:type="dxa"/>
          </w:tcPr>
          <w:p w14:paraId="5B794184" w14:textId="77777777" w:rsidR="00FB1217" w:rsidRPr="00950A13" w:rsidRDefault="00FB1217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55D33F8A" w14:textId="77777777" w:rsidR="00FB1217" w:rsidRPr="00950A13" w:rsidRDefault="00FB1217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A1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6" w:type="dxa"/>
            <w:gridSpan w:val="2"/>
            <w:vAlign w:val="bottom"/>
          </w:tcPr>
          <w:p w14:paraId="24398220" w14:textId="77777777" w:rsidR="00FB1217" w:rsidRPr="00950A13" w:rsidRDefault="00FB1217" w:rsidP="000A1DC3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8" w:type="dxa"/>
          </w:tcPr>
          <w:p w14:paraId="4D41DC2B" w14:textId="77777777" w:rsidR="00FB1217" w:rsidRPr="00950A13" w:rsidRDefault="00FB1217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A1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12" w:type="dxa"/>
          </w:tcPr>
          <w:p w14:paraId="72A82F97" w14:textId="77777777" w:rsidR="00FB1217" w:rsidRPr="00950A13" w:rsidRDefault="00FB1217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936A91E" w14:textId="77777777" w:rsidR="00FB1217" w:rsidRPr="00950A13" w:rsidRDefault="00FB1217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A1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12" w:type="dxa"/>
            <w:vAlign w:val="bottom"/>
          </w:tcPr>
          <w:p w14:paraId="0102C815" w14:textId="77777777" w:rsidR="00FB1217" w:rsidRPr="00950A13" w:rsidRDefault="00FB1217" w:rsidP="000A1DC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</w:tcPr>
          <w:p w14:paraId="62C27B7C" w14:textId="77777777" w:rsidR="00FB1217" w:rsidRPr="00950A13" w:rsidRDefault="00FB1217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A1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13" w:type="dxa"/>
          </w:tcPr>
          <w:p w14:paraId="5A08242E" w14:textId="77777777" w:rsidR="00FB1217" w:rsidRPr="00950A13" w:rsidRDefault="00FB1217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0560DFBE" w14:textId="77777777" w:rsidR="00FB1217" w:rsidRPr="00950A13" w:rsidRDefault="00FB1217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A1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FB1217" w:rsidRPr="00950A13" w14:paraId="7EEBE284" w14:textId="77777777" w:rsidTr="006C4E53">
        <w:trPr>
          <w:cantSplit/>
          <w:trHeight w:val="270"/>
        </w:trPr>
        <w:tc>
          <w:tcPr>
            <w:tcW w:w="2331" w:type="dxa"/>
          </w:tcPr>
          <w:p w14:paraId="32E7C357" w14:textId="77777777" w:rsidR="00FB1217" w:rsidRPr="00950A13" w:rsidRDefault="00FB1217" w:rsidP="000A1DC3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75" w:type="dxa"/>
          </w:tcPr>
          <w:p w14:paraId="003DA41F" w14:textId="77777777" w:rsidR="00FB1217" w:rsidRPr="00950A13" w:rsidRDefault="00FB1217" w:rsidP="000A1DC3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384" w:type="dxa"/>
            <w:gridSpan w:val="6"/>
          </w:tcPr>
          <w:p w14:paraId="57CDDFA0" w14:textId="77777777" w:rsidR="00FB1217" w:rsidRPr="00950A13" w:rsidRDefault="00FB1217" w:rsidP="000A1DC3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50A1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12" w:type="dxa"/>
          </w:tcPr>
          <w:p w14:paraId="1008D6F8" w14:textId="77777777" w:rsidR="00FB1217" w:rsidRPr="00950A13" w:rsidRDefault="00FB1217" w:rsidP="000A1DC3">
            <w:pPr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758" w:type="dxa"/>
            <w:gridSpan w:val="15"/>
          </w:tcPr>
          <w:p w14:paraId="41A55648" w14:textId="1A565301" w:rsidR="00FB1217" w:rsidRPr="00950A13" w:rsidRDefault="00FB1217" w:rsidP="000A1DC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A1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B1217" w:rsidRPr="00950A13" w14:paraId="1DDE9D16" w14:textId="77777777" w:rsidTr="006C4E53">
        <w:trPr>
          <w:cantSplit/>
          <w:trHeight w:val="270"/>
        </w:trPr>
        <w:tc>
          <w:tcPr>
            <w:tcW w:w="2331" w:type="dxa"/>
          </w:tcPr>
          <w:p w14:paraId="3A5DE467" w14:textId="77777777" w:rsidR="00FB1217" w:rsidRPr="00950A13" w:rsidRDefault="00FB1217" w:rsidP="000A1DC3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50A1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075" w:type="dxa"/>
          </w:tcPr>
          <w:p w14:paraId="3F102666" w14:textId="77777777" w:rsidR="00FB1217" w:rsidRPr="00950A13" w:rsidRDefault="00FB1217" w:rsidP="000A1DC3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384" w:type="dxa"/>
            <w:gridSpan w:val="6"/>
          </w:tcPr>
          <w:p w14:paraId="699DEEDE" w14:textId="77777777" w:rsidR="00FB1217" w:rsidRPr="00950A13" w:rsidRDefault="00FB1217" w:rsidP="000A1DC3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2" w:type="dxa"/>
          </w:tcPr>
          <w:p w14:paraId="6AE1B65A" w14:textId="77777777" w:rsidR="00FB1217" w:rsidRPr="00950A13" w:rsidRDefault="00FB1217" w:rsidP="000A1DC3">
            <w:pPr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758" w:type="dxa"/>
            <w:gridSpan w:val="15"/>
          </w:tcPr>
          <w:p w14:paraId="06A25D36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FB1217" w:rsidRPr="00950A13" w14:paraId="4CC45438" w14:textId="77777777" w:rsidTr="006C4E53">
        <w:trPr>
          <w:cantSplit/>
        </w:trPr>
        <w:tc>
          <w:tcPr>
            <w:tcW w:w="2331" w:type="dxa"/>
          </w:tcPr>
          <w:p w14:paraId="003D1EE0" w14:textId="77777777" w:rsidR="00FB1217" w:rsidRPr="00950A13" w:rsidRDefault="00FB1217" w:rsidP="000A1DC3">
            <w:pPr>
              <w:ind w:left="8"/>
              <w:rPr>
                <w:rFonts w:ascii="Angsana New" w:hAnsi="Angsana New"/>
                <w:sz w:val="28"/>
                <w:szCs w:val="28"/>
              </w:rPr>
            </w:pPr>
            <w:r w:rsidRPr="00950A13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เน็คซ์ แคปปิตอล </w:t>
            </w:r>
          </w:p>
          <w:p w14:paraId="43D62E99" w14:textId="77777777" w:rsidR="00FB1217" w:rsidRPr="00950A13" w:rsidRDefault="00FB1217" w:rsidP="000A1DC3">
            <w:pPr>
              <w:tabs>
                <w:tab w:val="clear" w:pos="227"/>
                <w:tab w:val="left" w:pos="194"/>
              </w:tabs>
              <w:ind w:left="8"/>
              <w:rPr>
                <w:rFonts w:ascii="Angsana New" w:hAnsi="Angsana New"/>
                <w:sz w:val="28"/>
                <w:szCs w:val="28"/>
              </w:rPr>
            </w:pPr>
            <w:r w:rsidRPr="00950A1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50A13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950A1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50A13">
              <w:rPr>
                <w:rFonts w:ascii="Angsana New" w:hAnsi="Angsana New"/>
                <w:sz w:val="28"/>
                <w:szCs w:val="28"/>
                <w:cs/>
              </w:rPr>
              <w:t>(มหาชน)</w:t>
            </w:r>
            <w:r w:rsidRPr="00950A13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2075" w:type="dxa"/>
          </w:tcPr>
          <w:p w14:paraId="0AC67868" w14:textId="77777777" w:rsidR="00FB1217" w:rsidRPr="00950A13" w:rsidRDefault="00FB1217" w:rsidP="000A1DC3">
            <w:pPr>
              <w:pStyle w:val="acctfourfigures"/>
              <w:tabs>
                <w:tab w:val="clear" w:pos="765"/>
              </w:tabs>
              <w:spacing w:line="240" w:lineRule="atLeast"/>
              <w:ind w:right="13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ให้เช่าซื้อรถจักรยานยนต์</w:t>
            </w:r>
          </w:p>
        </w:tc>
        <w:tc>
          <w:tcPr>
            <w:tcW w:w="1003" w:type="dxa"/>
            <w:gridSpan w:val="2"/>
          </w:tcPr>
          <w:p w14:paraId="7B05E0F4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lang w:bidi="th-TH"/>
              </w:rPr>
              <w:t>26.67</w:t>
            </w:r>
          </w:p>
        </w:tc>
        <w:tc>
          <w:tcPr>
            <w:tcW w:w="213" w:type="dxa"/>
          </w:tcPr>
          <w:p w14:paraId="2B93F32B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gridSpan w:val="3"/>
          </w:tcPr>
          <w:p w14:paraId="65E47C48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33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lang w:bidi="th-TH"/>
              </w:rPr>
              <w:t>26.67</w:t>
            </w:r>
          </w:p>
        </w:tc>
        <w:tc>
          <w:tcPr>
            <w:tcW w:w="212" w:type="dxa"/>
          </w:tcPr>
          <w:p w14:paraId="0980B0D3" w14:textId="77777777" w:rsidR="00FB1217" w:rsidRPr="00950A13" w:rsidRDefault="00FB1217" w:rsidP="000A1DC3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gridSpan w:val="3"/>
          </w:tcPr>
          <w:p w14:paraId="290C39E3" w14:textId="77777777" w:rsidR="00FB1217" w:rsidRPr="00BE2A5D" w:rsidRDefault="00FB1217" w:rsidP="000A1DC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BE2A5D">
              <w:rPr>
                <w:rFonts w:ascii="Angsana New" w:hAnsi="Angsana New" w:hint="cs"/>
                <w:sz w:val="28"/>
                <w:szCs w:val="28"/>
                <w:lang w:val="en-US" w:bidi="th-TH"/>
              </w:rPr>
              <w:t>450,000</w:t>
            </w:r>
          </w:p>
        </w:tc>
        <w:tc>
          <w:tcPr>
            <w:tcW w:w="212" w:type="dxa"/>
          </w:tcPr>
          <w:p w14:paraId="55158BE3" w14:textId="77777777" w:rsidR="00FB1217" w:rsidRPr="00950A13" w:rsidRDefault="00FB1217" w:rsidP="000A1DC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36A455D0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BE2A5D">
              <w:rPr>
                <w:rFonts w:ascii="Angsana New" w:hAnsi="Angsana New" w:hint="cs"/>
                <w:sz w:val="28"/>
                <w:szCs w:val="28"/>
                <w:lang w:val="en-US" w:bidi="th-TH"/>
              </w:rPr>
              <w:t>450,000</w:t>
            </w:r>
          </w:p>
        </w:tc>
        <w:tc>
          <w:tcPr>
            <w:tcW w:w="276" w:type="dxa"/>
            <w:gridSpan w:val="2"/>
          </w:tcPr>
          <w:p w14:paraId="597CD7F0" w14:textId="77777777" w:rsidR="00FB1217" w:rsidRPr="00950A13" w:rsidRDefault="00FB1217" w:rsidP="000A1DC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2575080D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lang w:val="en-US" w:bidi="th-TH"/>
              </w:rPr>
              <w:t>449,748</w:t>
            </w:r>
          </w:p>
        </w:tc>
        <w:tc>
          <w:tcPr>
            <w:tcW w:w="212" w:type="dxa"/>
          </w:tcPr>
          <w:p w14:paraId="15C2A9DA" w14:textId="77777777" w:rsidR="00FB1217" w:rsidRPr="00950A13" w:rsidRDefault="00FB1217" w:rsidP="000A1DC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67FABC7A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lang w:val="en-US" w:bidi="th-TH"/>
              </w:rPr>
              <w:t>449,748</w:t>
            </w:r>
          </w:p>
        </w:tc>
        <w:tc>
          <w:tcPr>
            <w:tcW w:w="212" w:type="dxa"/>
          </w:tcPr>
          <w:p w14:paraId="191D7B93" w14:textId="77777777" w:rsidR="00FB1217" w:rsidRPr="00950A13" w:rsidRDefault="00FB1217" w:rsidP="000A1DC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</w:tcPr>
          <w:p w14:paraId="1B1A756B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35FCD">
              <w:rPr>
                <w:rFonts w:ascii="Angsana New" w:hAnsi="Angsana New"/>
                <w:sz w:val="28"/>
                <w:szCs w:val="28"/>
                <w:lang w:bidi="th-TH"/>
              </w:rPr>
              <w:t>548,164</w:t>
            </w:r>
          </w:p>
        </w:tc>
        <w:tc>
          <w:tcPr>
            <w:tcW w:w="213" w:type="dxa"/>
          </w:tcPr>
          <w:p w14:paraId="61175A7E" w14:textId="77777777" w:rsidR="00FB1217" w:rsidRPr="00950A13" w:rsidRDefault="00FB1217" w:rsidP="000A1DC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57F77EB2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531,262</w:t>
            </w:r>
          </w:p>
        </w:tc>
      </w:tr>
      <w:tr w:rsidR="00FB1217" w:rsidRPr="00950A13" w14:paraId="42E2B0E0" w14:textId="77777777" w:rsidTr="006C4E53">
        <w:trPr>
          <w:cantSplit/>
          <w:trHeight w:val="144"/>
        </w:trPr>
        <w:tc>
          <w:tcPr>
            <w:tcW w:w="2331" w:type="dxa"/>
          </w:tcPr>
          <w:p w14:paraId="22DFD537" w14:textId="77777777" w:rsidR="00FB1217" w:rsidRPr="00950A13" w:rsidRDefault="00FB1217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5" w:type="dxa"/>
          </w:tcPr>
          <w:p w14:paraId="000375E7" w14:textId="77777777" w:rsidR="00FB1217" w:rsidRPr="00950A13" w:rsidRDefault="00FB1217" w:rsidP="000A1DC3">
            <w:pPr>
              <w:pStyle w:val="acctfourfigures"/>
              <w:tabs>
                <w:tab w:val="clear" w:pos="765"/>
              </w:tabs>
              <w:spacing w:line="240" w:lineRule="atLeast"/>
              <w:ind w:right="13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03" w:type="dxa"/>
            <w:gridSpan w:val="2"/>
          </w:tcPr>
          <w:p w14:paraId="1FCEC702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13" w:type="dxa"/>
          </w:tcPr>
          <w:p w14:paraId="5AB55205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gridSpan w:val="3"/>
          </w:tcPr>
          <w:p w14:paraId="79187D9D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12" w:type="dxa"/>
          </w:tcPr>
          <w:p w14:paraId="3B97F8DB" w14:textId="77777777" w:rsidR="00FB1217" w:rsidRPr="00950A13" w:rsidRDefault="00FB1217" w:rsidP="000A1DC3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gridSpan w:val="3"/>
          </w:tcPr>
          <w:p w14:paraId="5032B71C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12" w:type="dxa"/>
          </w:tcPr>
          <w:p w14:paraId="44A786F0" w14:textId="77777777" w:rsidR="00FB1217" w:rsidRPr="00950A13" w:rsidRDefault="00FB1217" w:rsidP="000A1DC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69F06FE4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6" w:type="dxa"/>
            <w:gridSpan w:val="2"/>
          </w:tcPr>
          <w:p w14:paraId="48015B57" w14:textId="77777777" w:rsidR="00FB1217" w:rsidRPr="00950A13" w:rsidRDefault="00FB1217" w:rsidP="000A1DC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7719E674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12" w:type="dxa"/>
          </w:tcPr>
          <w:p w14:paraId="37AAE5C7" w14:textId="77777777" w:rsidR="00FB1217" w:rsidRPr="00950A13" w:rsidRDefault="00FB1217" w:rsidP="000A1DC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23DE407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12" w:type="dxa"/>
          </w:tcPr>
          <w:p w14:paraId="0B61A721" w14:textId="77777777" w:rsidR="00FB1217" w:rsidRPr="00950A13" w:rsidRDefault="00FB1217" w:rsidP="000A1DC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</w:tcPr>
          <w:p w14:paraId="3C555483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13" w:type="dxa"/>
          </w:tcPr>
          <w:p w14:paraId="3097EFEC" w14:textId="77777777" w:rsidR="00FB1217" w:rsidRPr="00950A13" w:rsidRDefault="00FB1217" w:rsidP="000A1DC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4FDBEB67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FB1217" w:rsidRPr="00950A13" w14:paraId="2534E42E" w14:textId="77777777" w:rsidTr="006C4E53">
        <w:trPr>
          <w:cantSplit/>
        </w:trPr>
        <w:tc>
          <w:tcPr>
            <w:tcW w:w="2331" w:type="dxa"/>
          </w:tcPr>
          <w:p w14:paraId="0DA84EC8" w14:textId="77777777" w:rsidR="00FB1217" w:rsidRPr="00950A13" w:rsidRDefault="00FB1217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0A1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075" w:type="dxa"/>
          </w:tcPr>
          <w:p w14:paraId="0CE2F420" w14:textId="77777777" w:rsidR="00FB1217" w:rsidRPr="00950A13" w:rsidRDefault="00FB1217" w:rsidP="000A1DC3">
            <w:pPr>
              <w:pStyle w:val="acctfourfigures"/>
              <w:tabs>
                <w:tab w:val="clear" w:pos="765"/>
              </w:tabs>
              <w:spacing w:line="240" w:lineRule="atLeast"/>
              <w:ind w:right="13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03" w:type="dxa"/>
            <w:gridSpan w:val="2"/>
          </w:tcPr>
          <w:p w14:paraId="79BC1C34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13" w:type="dxa"/>
          </w:tcPr>
          <w:p w14:paraId="4092FA04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gridSpan w:val="3"/>
          </w:tcPr>
          <w:p w14:paraId="618E407F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12" w:type="dxa"/>
          </w:tcPr>
          <w:p w14:paraId="294D2832" w14:textId="77777777" w:rsidR="00FB1217" w:rsidRPr="00950A13" w:rsidRDefault="00FB1217" w:rsidP="000A1DC3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gridSpan w:val="3"/>
          </w:tcPr>
          <w:p w14:paraId="100BDAC3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12" w:type="dxa"/>
          </w:tcPr>
          <w:p w14:paraId="31D42117" w14:textId="77777777" w:rsidR="00FB1217" w:rsidRPr="00950A13" w:rsidRDefault="00FB1217" w:rsidP="000A1DC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32063650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6" w:type="dxa"/>
            <w:gridSpan w:val="2"/>
          </w:tcPr>
          <w:p w14:paraId="335E756D" w14:textId="77777777" w:rsidR="00FB1217" w:rsidRPr="00950A13" w:rsidRDefault="00FB1217" w:rsidP="000A1DC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49CBB2AF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12" w:type="dxa"/>
          </w:tcPr>
          <w:p w14:paraId="2692C67B" w14:textId="77777777" w:rsidR="00FB1217" w:rsidRPr="00950A13" w:rsidRDefault="00FB1217" w:rsidP="000A1DC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67D52D87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12" w:type="dxa"/>
          </w:tcPr>
          <w:p w14:paraId="784093DE" w14:textId="77777777" w:rsidR="00FB1217" w:rsidRPr="00950A13" w:rsidRDefault="00FB1217" w:rsidP="000A1DC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</w:tcPr>
          <w:p w14:paraId="6075A734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13" w:type="dxa"/>
          </w:tcPr>
          <w:p w14:paraId="1C9C63F6" w14:textId="77777777" w:rsidR="00FB1217" w:rsidRPr="00950A13" w:rsidRDefault="00FB1217" w:rsidP="000A1DC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36B3A7B0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FB1217" w:rsidRPr="00950A13" w14:paraId="27074692" w14:textId="77777777" w:rsidTr="006C4E53">
        <w:trPr>
          <w:cantSplit/>
        </w:trPr>
        <w:tc>
          <w:tcPr>
            <w:tcW w:w="2331" w:type="dxa"/>
          </w:tcPr>
          <w:p w14:paraId="792278FF" w14:textId="77777777" w:rsidR="00FB1217" w:rsidRPr="00950A13" w:rsidRDefault="00FB1217" w:rsidP="000A1DC3">
            <w:pPr>
              <w:ind w:left="8"/>
              <w:rPr>
                <w:rFonts w:ascii="Angsana New" w:hAnsi="Angsana New"/>
                <w:sz w:val="28"/>
                <w:szCs w:val="28"/>
              </w:rPr>
            </w:pPr>
            <w:r w:rsidRPr="00950A13">
              <w:rPr>
                <w:rFonts w:ascii="Angsana New" w:hAnsi="Angsana New"/>
                <w:sz w:val="28"/>
                <w:szCs w:val="28"/>
                <w:cs/>
              </w:rPr>
              <w:t>บริษัท พี ที ออโตเมชั่น</w:t>
            </w:r>
          </w:p>
          <w:p w14:paraId="3A88C8FF" w14:textId="598276B5" w:rsidR="00FB1217" w:rsidRPr="00950A13" w:rsidRDefault="00FB1217" w:rsidP="00FB1217">
            <w:pPr>
              <w:tabs>
                <w:tab w:val="clear" w:pos="227"/>
                <w:tab w:val="left" w:pos="194"/>
              </w:tabs>
              <w:ind w:left="8"/>
              <w:rPr>
                <w:rFonts w:ascii="Angsana New" w:hAnsi="Angsana New"/>
                <w:sz w:val="28"/>
                <w:szCs w:val="28"/>
                <w:cs/>
              </w:rPr>
            </w:pPr>
            <w:r w:rsidRPr="00950A1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50A13">
              <w:rPr>
                <w:rFonts w:ascii="Angsana New" w:hAnsi="Angsana New"/>
                <w:sz w:val="28"/>
                <w:szCs w:val="28"/>
                <w:cs/>
              </w:rPr>
              <w:t>(ไทยแลนด์) จำกัด</w:t>
            </w:r>
          </w:p>
        </w:tc>
        <w:tc>
          <w:tcPr>
            <w:tcW w:w="2075" w:type="dxa"/>
          </w:tcPr>
          <w:p w14:paraId="2C93A9F1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ขายคอมพิวเตอร์</w:t>
            </w:r>
          </w:p>
          <w:p w14:paraId="37EB4B15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อุปกรณ์คอมพิวเตอร์และส่วนประกอบ</w:t>
            </w:r>
          </w:p>
          <w:p w14:paraId="58AC37E0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3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ต่อพ่วง</w:t>
            </w:r>
          </w:p>
        </w:tc>
        <w:tc>
          <w:tcPr>
            <w:tcW w:w="1003" w:type="dxa"/>
            <w:gridSpan w:val="2"/>
          </w:tcPr>
          <w:p w14:paraId="61E85EA5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lang w:bidi="th-TH"/>
              </w:rPr>
              <w:t>50</w:t>
            </w:r>
          </w:p>
        </w:tc>
        <w:tc>
          <w:tcPr>
            <w:tcW w:w="213" w:type="dxa"/>
          </w:tcPr>
          <w:p w14:paraId="2A83CAB7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gridSpan w:val="3"/>
          </w:tcPr>
          <w:p w14:paraId="1D04A21A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lang w:bidi="th-TH"/>
              </w:rPr>
              <w:t>50</w:t>
            </w:r>
          </w:p>
        </w:tc>
        <w:tc>
          <w:tcPr>
            <w:tcW w:w="212" w:type="dxa"/>
          </w:tcPr>
          <w:p w14:paraId="55CB8E32" w14:textId="77777777" w:rsidR="00FB1217" w:rsidRPr="00950A13" w:rsidRDefault="00FB1217" w:rsidP="000A1DC3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gridSpan w:val="3"/>
          </w:tcPr>
          <w:p w14:paraId="7D1AEA54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lang w:val="en-US" w:bidi="th-TH"/>
              </w:rPr>
              <w:t>8,000</w:t>
            </w:r>
          </w:p>
        </w:tc>
        <w:tc>
          <w:tcPr>
            <w:tcW w:w="212" w:type="dxa"/>
          </w:tcPr>
          <w:p w14:paraId="0C9C9460" w14:textId="77777777" w:rsidR="00FB1217" w:rsidRPr="00950A13" w:rsidRDefault="00FB1217" w:rsidP="000A1DC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6DF4E417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lang w:val="en-US" w:bidi="th-TH"/>
              </w:rPr>
              <w:t>8,000</w:t>
            </w:r>
          </w:p>
        </w:tc>
        <w:tc>
          <w:tcPr>
            <w:tcW w:w="276" w:type="dxa"/>
            <w:gridSpan w:val="2"/>
          </w:tcPr>
          <w:p w14:paraId="66DF2F8E" w14:textId="77777777" w:rsidR="00FB1217" w:rsidRPr="00950A13" w:rsidRDefault="00FB1217" w:rsidP="000A1DC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1B303554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lang w:bidi="th-TH"/>
              </w:rPr>
              <w:t>9,000</w:t>
            </w:r>
          </w:p>
        </w:tc>
        <w:tc>
          <w:tcPr>
            <w:tcW w:w="212" w:type="dxa"/>
          </w:tcPr>
          <w:p w14:paraId="237A89B8" w14:textId="77777777" w:rsidR="00FB1217" w:rsidRPr="00950A13" w:rsidRDefault="00FB1217" w:rsidP="000A1DC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F022625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lang w:bidi="th-TH"/>
              </w:rPr>
              <w:t>9,000</w:t>
            </w:r>
          </w:p>
        </w:tc>
        <w:tc>
          <w:tcPr>
            <w:tcW w:w="212" w:type="dxa"/>
          </w:tcPr>
          <w:p w14:paraId="007E2C2B" w14:textId="77777777" w:rsidR="00FB1217" w:rsidRPr="00950A13" w:rsidRDefault="00FB1217" w:rsidP="000A1DC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03710F1E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35FCD">
              <w:rPr>
                <w:rFonts w:ascii="Angsana New" w:hAnsi="Angsana New"/>
                <w:sz w:val="28"/>
                <w:szCs w:val="28"/>
                <w:cs/>
                <w:lang w:bidi="th-TH"/>
              </w:rPr>
              <w:t>13</w:t>
            </w:r>
            <w:r w:rsidRPr="00535FC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535FCD">
              <w:rPr>
                <w:rFonts w:ascii="Angsana New" w:hAnsi="Angsana New"/>
                <w:sz w:val="28"/>
                <w:szCs w:val="28"/>
                <w:cs/>
                <w:lang w:bidi="th-TH"/>
              </w:rPr>
              <w:t>765</w:t>
            </w:r>
          </w:p>
        </w:tc>
        <w:tc>
          <w:tcPr>
            <w:tcW w:w="213" w:type="dxa"/>
          </w:tcPr>
          <w:p w14:paraId="235DACCC" w14:textId="77777777" w:rsidR="00FB1217" w:rsidRPr="00950A13" w:rsidRDefault="00FB1217" w:rsidP="000A1DC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5BBAC43D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cs/>
                <w:lang w:bidi="th-TH"/>
              </w:rPr>
              <w:t>13</w:t>
            </w:r>
            <w:r w:rsidRPr="00950A13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950A13">
              <w:rPr>
                <w:rFonts w:ascii="Angsana New" w:hAnsi="Angsana New"/>
                <w:sz w:val="28"/>
                <w:szCs w:val="28"/>
                <w:cs/>
                <w:lang w:bidi="th-TH"/>
              </w:rPr>
              <w:t>785</w:t>
            </w:r>
          </w:p>
        </w:tc>
      </w:tr>
      <w:tr w:rsidR="00FB1217" w:rsidRPr="00950A13" w14:paraId="139E843F" w14:textId="77777777" w:rsidTr="006C4E53">
        <w:trPr>
          <w:cantSplit/>
        </w:trPr>
        <w:tc>
          <w:tcPr>
            <w:tcW w:w="2331" w:type="dxa"/>
          </w:tcPr>
          <w:p w14:paraId="5D2B0822" w14:textId="77777777" w:rsidR="00FB1217" w:rsidRPr="00950A13" w:rsidRDefault="00FB1217" w:rsidP="000A1DC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075" w:type="dxa"/>
          </w:tcPr>
          <w:p w14:paraId="56E3E9ED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gridSpan w:val="2"/>
          </w:tcPr>
          <w:p w14:paraId="00920052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13" w:type="dxa"/>
          </w:tcPr>
          <w:p w14:paraId="7C22E762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gridSpan w:val="3"/>
          </w:tcPr>
          <w:p w14:paraId="62139123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12" w:type="dxa"/>
          </w:tcPr>
          <w:p w14:paraId="23B3DEBB" w14:textId="77777777" w:rsidR="00FB1217" w:rsidRPr="00950A13" w:rsidRDefault="00FB1217" w:rsidP="000A1DC3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gridSpan w:val="3"/>
          </w:tcPr>
          <w:p w14:paraId="46747ECE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12" w:type="dxa"/>
          </w:tcPr>
          <w:p w14:paraId="7E317AA0" w14:textId="77777777" w:rsidR="00FB1217" w:rsidRPr="00950A13" w:rsidRDefault="00FB1217" w:rsidP="000A1DC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4B3A4B81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6" w:type="dxa"/>
            <w:gridSpan w:val="2"/>
          </w:tcPr>
          <w:p w14:paraId="166F659D" w14:textId="77777777" w:rsidR="00FB1217" w:rsidRPr="00950A13" w:rsidRDefault="00FB1217" w:rsidP="000A1DC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4A99F208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950A1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458,748</w:t>
            </w:r>
          </w:p>
        </w:tc>
        <w:tc>
          <w:tcPr>
            <w:tcW w:w="212" w:type="dxa"/>
          </w:tcPr>
          <w:p w14:paraId="0EE6E703" w14:textId="77777777" w:rsidR="00FB1217" w:rsidRPr="00950A13" w:rsidRDefault="00FB1217" w:rsidP="000A1DC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4B392A37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950A1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458,748</w:t>
            </w:r>
          </w:p>
        </w:tc>
        <w:tc>
          <w:tcPr>
            <w:tcW w:w="212" w:type="dxa"/>
          </w:tcPr>
          <w:p w14:paraId="6B156ECC" w14:textId="77777777" w:rsidR="00FB1217" w:rsidRPr="00950A13" w:rsidRDefault="00FB1217" w:rsidP="000A1DC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30487AC0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535FC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561,929</w:t>
            </w:r>
          </w:p>
        </w:tc>
        <w:tc>
          <w:tcPr>
            <w:tcW w:w="213" w:type="dxa"/>
          </w:tcPr>
          <w:p w14:paraId="6799EE4A" w14:textId="77777777" w:rsidR="00FB1217" w:rsidRPr="00950A13" w:rsidRDefault="00FB1217" w:rsidP="000A1DC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17578538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535FC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545,047</w:t>
            </w:r>
          </w:p>
        </w:tc>
      </w:tr>
    </w:tbl>
    <w:p w14:paraId="30572204" w14:textId="19C0C547" w:rsidR="00FB1217" w:rsidRDefault="00FB1217" w:rsidP="00FB1217">
      <w:pPr>
        <w:rPr>
          <w:lang w:val="th-TH" w:eastAsia="x-none"/>
        </w:rPr>
      </w:pPr>
    </w:p>
    <w:p w14:paraId="135CF5C2" w14:textId="704CD975" w:rsidR="00FB1217" w:rsidRDefault="00FB1217" w:rsidP="00FB1217">
      <w:pPr>
        <w:rPr>
          <w:lang w:val="th-TH" w:eastAsia="x-none"/>
        </w:rPr>
      </w:pPr>
    </w:p>
    <w:p w14:paraId="4F3F505E" w14:textId="4AFB1185" w:rsidR="00FB1217" w:rsidRDefault="00FB1217" w:rsidP="00FB1217">
      <w:pPr>
        <w:rPr>
          <w:lang w:val="th-TH" w:eastAsia="x-none"/>
        </w:rPr>
      </w:pPr>
    </w:p>
    <w:p w14:paraId="1CDC0052" w14:textId="3F051DEF" w:rsidR="00FB1217" w:rsidRDefault="00FB1217" w:rsidP="00FB1217">
      <w:pPr>
        <w:rPr>
          <w:lang w:val="th-TH" w:eastAsia="x-none"/>
        </w:rPr>
      </w:pPr>
    </w:p>
    <w:p w14:paraId="425A32FD" w14:textId="1962F399" w:rsidR="00FB1217" w:rsidRDefault="00FB1217" w:rsidP="00FB1217">
      <w:pPr>
        <w:rPr>
          <w:lang w:val="th-TH" w:eastAsia="x-none"/>
        </w:rPr>
      </w:pPr>
    </w:p>
    <w:p w14:paraId="0427E657" w14:textId="09BC3C19" w:rsidR="00FB1217" w:rsidRDefault="00FB1217" w:rsidP="00FB1217">
      <w:pPr>
        <w:rPr>
          <w:lang w:val="th-TH" w:eastAsia="x-none"/>
        </w:rPr>
      </w:pPr>
    </w:p>
    <w:tbl>
      <w:tblPr>
        <w:tblpPr w:leftFromText="180" w:rightFromText="180" w:vertAnchor="text" w:horzAnchor="page" w:tblpX="1352" w:tblpY="189"/>
        <w:tblW w:w="1454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34"/>
        <w:gridCol w:w="1356"/>
        <w:gridCol w:w="723"/>
        <w:gridCol w:w="627"/>
        <w:gridCol w:w="97"/>
        <w:gridCol w:w="116"/>
        <w:gridCol w:w="608"/>
        <w:gridCol w:w="709"/>
        <w:gridCol w:w="15"/>
        <w:gridCol w:w="197"/>
        <w:gridCol w:w="527"/>
        <w:gridCol w:w="535"/>
        <w:gridCol w:w="188"/>
        <w:gridCol w:w="24"/>
        <w:gridCol w:w="700"/>
        <w:gridCol w:w="468"/>
        <w:gridCol w:w="212"/>
        <w:gridCol w:w="14"/>
        <w:gridCol w:w="1048"/>
        <w:gridCol w:w="212"/>
        <w:gridCol w:w="1169"/>
        <w:gridCol w:w="212"/>
        <w:gridCol w:w="1062"/>
        <w:gridCol w:w="212"/>
        <w:gridCol w:w="1171"/>
        <w:gridCol w:w="11"/>
      </w:tblGrid>
      <w:tr w:rsidR="006C4E53" w:rsidRPr="00950A13" w14:paraId="0BA226BC" w14:textId="77777777" w:rsidTr="00C07064">
        <w:trPr>
          <w:cantSplit/>
          <w:tblHeader/>
        </w:trPr>
        <w:tc>
          <w:tcPr>
            <w:tcW w:w="2334" w:type="dxa"/>
          </w:tcPr>
          <w:p w14:paraId="264F2747" w14:textId="77777777" w:rsidR="006C4E53" w:rsidRPr="00950A13" w:rsidRDefault="006C4E53" w:rsidP="000A1DC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</w:tcPr>
          <w:p w14:paraId="54174607" w14:textId="5FE01A8A" w:rsidR="006C4E53" w:rsidRPr="00950A13" w:rsidRDefault="006C4E53" w:rsidP="000A1DC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3" w:type="dxa"/>
          </w:tcPr>
          <w:p w14:paraId="1F83E6FE" w14:textId="24D5A943" w:rsidR="006C4E53" w:rsidRPr="00950A13" w:rsidRDefault="006C4E53" w:rsidP="000A1DC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4" w:type="dxa"/>
            <w:gridSpan w:val="2"/>
          </w:tcPr>
          <w:p w14:paraId="224169E1" w14:textId="77777777" w:rsidR="006C4E53" w:rsidRPr="00950A13" w:rsidRDefault="006C4E53" w:rsidP="000A1DC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4" w:type="dxa"/>
            <w:gridSpan w:val="2"/>
          </w:tcPr>
          <w:p w14:paraId="42879AC7" w14:textId="77777777" w:rsidR="006C4E53" w:rsidRPr="00950A13" w:rsidRDefault="006C4E53" w:rsidP="000A1DC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4" w:type="dxa"/>
            <w:gridSpan w:val="2"/>
          </w:tcPr>
          <w:p w14:paraId="6749AD6A" w14:textId="77777777" w:rsidR="006C4E53" w:rsidRPr="00950A13" w:rsidRDefault="006C4E53" w:rsidP="000A1DC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4" w:type="dxa"/>
            <w:gridSpan w:val="2"/>
          </w:tcPr>
          <w:p w14:paraId="108EB5A5" w14:textId="77777777" w:rsidR="006C4E53" w:rsidRPr="00950A13" w:rsidRDefault="006C4E53" w:rsidP="000A1DC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3" w:type="dxa"/>
            <w:gridSpan w:val="2"/>
          </w:tcPr>
          <w:p w14:paraId="4DDB3144" w14:textId="77777777" w:rsidR="006C4E53" w:rsidRPr="00950A13" w:rsidRDefault="006C4E53" w:rsidP="000A1DC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4" w:type="dxa"/>
            <w:gridSpan w:val="2"/>
          </w:tcPr>
          <w:p w14:paraId="6CFDCBA0" w14:textId="77777777" w:rsidR="006C4E53" w:rsidRPr="00950A13" w:rsidRDefault="006C4E53" w:rsidP="000A1DC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694" w:type="dxa"/>
            <w:gridSpan w:val="3"/>
          </w:tcPr>
          <w:p w14:paraId="5F79B5BB" w14:textId="77777777" w:rsidR="006C4E53" w:rsidRPr="00950A13" w:rsidRDefault="006C4E53" w:rsidP="000A1DC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097" w:type="dxa"/>
            <w:gridSpan w:val="8"/>
          </w:tcPr>
          <w:p w14:paraId="45A2A509" w14:textId="5EC774B8" w:rsidR="006C4E53" w:rsidRPr="00950A13" w:rsidRDefault="006C4E53" w:rsidP="000A1DC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C00AF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B1217" w:rsidRPr="00950A13" w14:paraId="4B0BE5FB" w14:textId="77777777" w:rsidTr="00AC45F8">
        <w:trPr>
          <w:gridAfter w:val="1"/>
          <w:wAfter w:w="11" w:type="dxa"/>
          <w:cantSplit/>
          <w:tblHeader/>
        </w:trPr>
        <w:tc>
          <w:tcPr>
            <w:tcW w:w="2334" w:type="dxa"/>
          </w:tcPr>
          <w:p w14:paraId="66B4B351" w14:textId="77777777" w:rsidR="00FB1217" w:rsidRPr="00950A13" w:rsidRDefault="00FB1217" w:rsidP="000A1DC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vAlign w:val="center"/>
          </w:tcPr>
          <w:p w14:paraId="4310C73E" w14:textId="46252E5C" w:rsidR="00FB1217" w:rsidRPr="00950A13" w:rsidRDefault="00FB1217" w:rsidP="000A1DC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6"/>
          </w:tcPr>
          <w:p w14:paraId="75B87F78" w14:textId="77777777" w:rsidR="00FB1217" w:rsidRPr="00950A13" w:rsidRDefault="00FB1217" w:rsidP="000A1DC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สัดส่วน</w:t>
            </w:r>
          </w:p>
          <w:p w14:paraId="41FF18A7" w14:textId="77777777" w:rsidR="00FB1217" w:rsidRPr="00950A13" w:rsidRDefault="00FB1217" w:rsidP="000A1DC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0A13">
              <w:rPr>
                <w:rFonts w:ascii="Angsana New" w:hAnsi="Angsana New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212" w:type="dxa"/>
            <w:gridSpan w:val="2"/>
          </w:tcPr>
          <w:p w14:paraId="72619475" w14:textId="77777777" w:rsidR="00FB1217" w:rsidRPr="00950A13" w:rsidRDefault="00FB1217" w:rsidP="000A1DC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2" w:type="dxa"/>
            <w:gridSpan w:val="6"/>
          </w:tcPr>
          <w:p w14:paraId="24894BE2" w14:textId="77777777" w:rsidR="00FB1217" w:rsidRPr="00950A13" w:rsidRDefault="00FB1217" w:rsidP="000A1DC3">
            <w:pPr>
              <w:pStyle w:val="acctmergecolhdg"/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230EED9" w14:textId="77777777" w:rsidR="00FB1217" w:rsidRPr="00950A13" w:rsidRDefault="00FB1217" w:rsidP="000A1DC3">
            <w:pPr>
              <w:pStyle w:val="acctmergecolhdg"/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212" w:type="dxa"/>
          </w:tcPr>
          <w:p w14:paraId="6A47DB30" w14:textId="77777777" w:rsidR="00FB1217" w:rsidRPr="00950A13" w:rsidRDefault="00FB1217" w:rsidP="000A1DC3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443" w:type="dxa"/>
            <w:gridSpan w:val="4"/>
          </w:tcPr>
          <w:p w14:paraId="61B0B0E7" w14:textId="77777777" w:rsidR="00FB1217" w:rsidRPr="00950A13" w:rsidRDefault="00FB1217" w:rsidP="000A1DC3">
            <w:pPr>
              <w:pStyle w:val="acctmergecolhdg"/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27F8068" w14:textId="77777777" w:rsidR="00FB1217" w:rsidRPr="00950A13" w:rsidRDefault="00FB1217" w:rsidP="000A1DC3">
            <w:pPr>
              <w:pStyle w:val="acctmergecolhdg"/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12" w:type="dxa"/>
          </w:tcPr>
          <w:p w14:paraId="006E049B" w14:textId="77777777" w:rsidR="00FB1217" w:rsidRPr="00950A13" w:rsidRDefault="00FB1217" w:rsidP="000A1DC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45" w:type="dxa"/>
            <w:gridSpan w:val="3"/>
          </w:tcPr>
          <w:p w14:paraId="2A4F8FEF" w14:textId="77777777" w:rsidR="00F425EE" w:rsidRPr="00950A13" w:rsidRDefault="00F425EE" w:rsidP="00F425EE">
            <w:pPr>
              <w:pStyle w:val="acctmergecolhdg"/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5B2E519" w14:textId="2F0A0D57" w:rsidR="00FB1217" w:rsidRPr="00950A13" w:rsidRDefault="00F425EE" w:rsidP="00F425E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-สุทธิ</w:t>
            </w:r>
          </w:p>
        </w:tc>
      </w:tr>
      <w:tr w:rsidR="00FB1217" w:rsidRPr="00950A13" w14:paraId="5738C703" w14:textId="77777777" w:rsidTr="00AC45F8">
        <w:trPr>
          <w:gridAfter w:val="1"/>
          <w:wAfter w:w="11" w:type="dxa"/>
          <w:cantSplit/>
          <w:trHeight w:val="372"/>
          <w:tblHeader/>
        </w:trPr>
        <w:tc>
          <w:tcPr>
            <w:tcW w:w="2334" w:type="dxa"/>
          </w:tcPr>
          <w:p w14:paraId="2282B3F0" w14:textId="77777777" w:rsidR="00FB1217" w:rsidRPr="00950A13" w:rsidRDefault="00FB1217" w:rsidP="000A1DC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</w:tcPr>
          <w:p w14:paraId="0B3DCB4B" w14:textId="77777777" w:rsidR="00FB1217" w:rsidRPr="00950A13" w:rsidRDefault="00FB1217" w:rsidP="000A1DC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5CACAC33" w14:textId="77777777" w:rsidR="00FB1217" w:rsidRPr="00950A13" w:rsidRDefault="00FB1217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13" w:type="dxa"/>
            <w:gridSpan w:val="2"/>
          </w:tcPr>
          <w:p w14:paraId="675703F5" w14:textId="77777777" w:rsidR="00FB1217" w:rsidRPr="00950A13" w:rsidRDefault="00FB1217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gridSpan w:val="2"/>
          </w:tcPr>
          <w:p w14:paraId="103FA945" w14:textId="77777777" w:rsidR="00FB1217" w:rsidRPr="00950A13" w:rsidRDefault="00FB1217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12" w:type="dxa"/>
            <w:gridSpan w:val="2"/>
            <w:vAlign w:val="bottom"/>
          </w:tcPr>
          <w:p w14:paraId="754D78AE" w14:textId="77777777" w:rsidR="00FB1217" w:rsidRPr="00950A13" w:rsidRDefault="00FB1217" w:rsidP="000A1DC3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62" w:type="dxa"/>
            <w:gridSpan w:val="2"/>
          </w:tcPr>
          <w:p w14:paraId="381BA964" w14:textId="77777777" w:rsidR="00FB1217" w:rsidRPr="00950A13" w:rsidRDefault="00FB1217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12" w:type="dxa"/>
            <w:gridSpan w:val="2"/>
          </w:tcPr>
          <w:p w14:paraId="183E36AD" w14:textId="77777777" w:rsidR="00FB1217" w:rsidRPr="00950A13" w:rsidRDefault="00FB1217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25C43A0E" w14:textId="77777777" w:rsidR="00FB1217" w:rsidRPr="00950A13" w:rsidRDefault="00FB1217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12" w:type="dxa"/>
            <w:vAlign w:val="bottom"/>
          </w:tcPr>
          <w:p w14:paraId="73F3EF31" w14:textId="77777777" w:rsidR="00FB1217" w:rsidRPr="00950A13" w:rsidRDefault="00FB1217" w:rsidP="000A1DC3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62" w:type="dxa"/>
            <w:gridSpan w:val="2"/>
          </w:tcPr>
          <w:p w14:paraId="702C2F45" w14:textId="77777777" w:rsidR="00FB1217" w:rsidRPr="00950A13" w:rsidRDefault="00FB1217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12" w:type="dxa"/>
          </w:tcPr>
          <w:p w14:paraId="6A1E6FA9" w14:textId="77777777" w:rsidR="00FB1217" w:rsidRPr="00950A13" w:rsidRDefault="00FB1217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2CAEA181" w14:textId="77777777" w:rsidR="00FB1217" w:rsidRPr="00950A13" w:rsidRDefault="00FB1217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12" w:type="dxa"/>
            <w:vAlign w:val="bottom"/>
          </w:tcPr>
          <w:p w14:paraId="4276960C" w14:textId="77777777" w:rsidR="00FB1217" w:rsidRPr="00950A13" w:rsidRDefault="00FB1217" w:rsidP="000A1DC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5A672F70" w14:textId="77777777" w:rsidR="00FB1217" w:rsidRPr="00950A13" w:rsidRDefault="00FB1217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12" w:type="dxa"/>
          </w:tcPr>
          <w:p w14:paraId="4393B6CD" w14:textId="77777777" w:rsidR="00FB1217" w:rsidRPr="00950A13" w:rsidRDefault="00FB1217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14D8AB85" w14:textId="77777777" w:rsidR="00FB1217" w:rsidRPr="00950A13" w:rsidRDefault="00FB1217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B1217" w:rsidRPr="00950A13" w14:paraId="01D364E3" w14:textId="77777777" w:rsidTr="00AC45F8">
        <w:trPr>
          <w:gridAfter w:val="1"/>
          <w:wAfter w:w="11" w:type="dxa"/>
          <w:cantSplit/>
          <w:trHeight w:val="372"/>
          <w:tblHeader/>
        </w:trPr>
        <w:tc>
          <w:tcPr>
            <w:tcW w:w="2334" w:type="dxa"/>
          </w:tcPr>
          <w:p w14:paraId="383792AF" w14:textId="77777777" w:rsidR="00FB1217" w:rsidRPr="00950A13" w:rsidRDefault="00FB1217" w:rsidP="000A1DC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</w:tcPr>
          <w:p w14:paraId="4703202F" w14:textId="77777777" w:rsidR="00FB1217" w:rsidRPr="00950A13" w:rsidRDefault="00FB1217" w:rsidP="000A1DC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5DF69865" w14:textId="77777777" w:rsidR="00FB1217" w:rsidRPr="00950A13" w:rsidRDefault="00FB1217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A1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13" w:type="dxa"/>
            <w:gridSpan w:val="2"/>
          </w:tcPr>
          <w:p w14:paraId="5841350E" w14:textId="77777777" w:rsidR="00FB1217" w:rsidRPr="00950A13" w:rsidRDefault="00FB1217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gridSpan w:val="2"/>
          </w:tcPr>
          <w:p w14:paraId="589D362C" w14:textId="77777777" w:rsidR="00FB1217" w:rsidRPr="00950A13" w:rsidRDefault="00FB1217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A1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12" w:type="dxa"/>
            <w:gridSpan w:val="2"/>
            <w:vAlign w:val="bottom"/>
          </w:tcPr>
          <w:p w14:paraId="223418E4" w14:textId="77777777" w:rsidR="00FB1217" w:rsidRPr="00950A13" w:rsidRDefault="00FB1217" w:rsidP="000A1DC3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62" w:type="dxa"/>
            <w:gridSpan w:val="2"/>
          </w:tcPr>
          <w:p w14:paraId="43ABB3AD" w14:textId="77777777" w:rsidR="00FB1217" w:rsidRPr="00950A13" w:rsidRDefault="00FB1217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A1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12" w:type="dxa"/>
            <w:gridSpan w:val="2"/>
          </w:tcPr>
          <w:p w14:paraId="2D18CD50" w14:textId="77777777" w:rsidR="00FB1217" w:rsidRPr="00950A13" w:rsidRDefault="00FB1217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2B894B42" w14:textId="77777777" w:rsidR="00FB1217" w:rsidRPr="00950A13" w:rsidRDefault="00FB1217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A1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12" w:type="dxa"/>
            <w:vAlign w:val="bottom"/>
          </w:tcPr>
          <w:p w14:paraId="4D18EA9C" w14:textId="77777777" w:rsidR="00FB1217" w:rsidRPr="00950A13" w:rsidRDefault="00FB1217" w:rsidP="000A1DC3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62" w:type="dxa"/>
            <w:gridSpan w:val="2"/>
          </w:tcPr>
          <w:p w14:paraId="4FED2F06" w14:textId="77777777" w:rsidR="00FB1217" w:rsidRPr="00950A13" w:rsidRDefault="00FB1217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A1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12" w:type="dxa"/>
          </w:tcPr>
          <w:p w14:paraId="5931D68A" w14:textId="77777777" w:rsidR="00FB1217" w:rsidRPr="00950A13" w:rsidRDefault="00FB1217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68005268" w14:textId="77777777" w:rsidR="00FB1217" w:rsidRPr="00950A13" w:rsidRDefault="00FB1217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A1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12" w:type="dxa"/>
            <w:vAlign w:val="bottom"/>
          </w:tcPr>
          <w:p w14:paraId="6F665DA9" w14:textId="77777777" w:rsidR="00FB1217" w:rsidRPr="00950A13" w:rsidRDefault="00FB1217" w:rsidP="000A1DC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523FC3A" w14:textId="77777777" w:rsidR="00FB1217" w:rsidRPr="00950A13" w:rsidRDefault="00FB1217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A1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12" w:type="dxa"/>
          </w:tcPr>
          <w:p w14:paraId="10902333" w14:textId="77777777" w:rsidR="00FB1217" w:rsidRPr="00950A13" w:rsidRDefault="00FB1217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04A3251C" w14:textId="77777777" w:rsidR="00FB1217" w:rsidRPr="00950A13" w:rsidRDefault="00FB1217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A1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FB1217" w:rsidRPr="00950A13" w14:paraId="2A062A0E" w14:textId="77777777" w:rsidTr="00AC45F8">
        <w:trPr>
          <w:gridAfter w:val="1"/>
          <w:wAfter w:w="11" w:type="dxa"/>
          <w:cantSplit/>
          <w:trHeight w:val="270"/>
        </w:trPr>
        <w:tc>
          <w:tcPr>
            <w:tcW w:w="2334" w:type="dxa"/>
          </w:tcPr>
          <w:p w14:paraId="25D21768" w14:textId="77777777" w:rsidR="00FB1217" w:rsidRPr="00950A13" w:rsidRDefault="00FB1217" w:rsidP="000A1DC3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6" w:type="dxa"/>
          </w:tcPr>
          <w:p w14:paraId="07D8BA71" w14:textId="77777777" w:rsidR="00FB1217" w:rsidRPr="00950A13" w:rsidRDefault="00FB1217" w:rsidP="000A1DC3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gridSpan w:val="6"/>
          </w:tcPr>
          <w:p w14:paraId="20753A60" w14:textId="77777777" w:rsidR="00FB1217" w:rsidRPr="00950A13" w:rsidRDefault="00FB1217" w:rsidP="000A1DC3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50A1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12" w:type="dxa"/>
            <w:gridSpan w:val="2"/>
          </w:tcPr>
          <w:p w14:paraId="4C4D26A1" w14:textId="77777777" w:rsidR="00FB1217" w:rsidRPr="00950A13" w:rsidRDefault="00FB1217" w:rsidP="000A1DC3">
            <w:pPr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754" w:type="dxa"/>
            <w:gridSpan w:val="15"/>
          </w:tcPr>
          <w:p w14:paraId="46CFB957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A1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B1217" w:rsidRPr="00950A13" w14:paraId="41942F7E" w14:textId="77777777" w:rsidTr="00AC45F8">
        <w:trPr>
          <w:gridAfter w:val="1"/>
          <w:wAfter w:w="11" w:type="dxa"/>
          <w:cantSplit/>
          <w:trHeight w:val="270"/>
        </w:trPr>
        <w:tc>
          <w:tcPr>
            <w:tcW w:w="2334" w:type="dxa"/>
          </w:tcPr>
          <w:p w14:paraId="498820B2" w14:textId="77777777" w:rsidR="00FB1217" w:rsidRPr="00950A13" w:rsidRDefault="00FB1217" w:rsidP="000A1DC3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50A1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6" w:type="dxa"/>
          </w:tcPr>
          <w:p w14:paraId="065B1CB1" w14:textId="77777777" w:rsidR="00FB1217" w:rsidRPr="00950A13" w:rsidRDefault="00FB1217" w:rsidP="000A1DC3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gridSpan w:val="6"/>
          </w:tcPr>
          <w:p w14:paraId="70686579" w14:textId="77777777" w:rsidR="00FB1217" w:rsidRPr="00950A13" w:rsidRDefault="00FB1217" w:rsidP="000A1DC3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2" w:type="dxa"/>
            <w:gridSpan w:val="2"/>
          </w:tcPr>
          <w:p w14:paraId="7009D57B" w14:textId="77777777" w:rsidR="00FB1217" w:rsidRPr="00950A13" w:rsidRDefault="00FB1217" w:rsidP="000A1DC3">
            <w:pPr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754" w:type="dxa"/>
            <w:gridSpan w:val="15"/>
          </w:tcPr>
          <w:p w14:paraId="444FB9B5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AC45F8" w:rsidRPr="00950A13" w14:paraId="0CEEB93B" w14:textId="77777777" w:rsidTr="00AC45F8">
        <w:trPr>
          <w:gridAfter w:val="1"/>
          <w:wAfter w:w="11" w:type="dxa"/>
          <w:cantSplit/>
        </w:trPr>
        <w:tc>
          <w:tcPr>
            <w:tcW w:w="3690" w:type="dxa"/>
            <w:gridSpan w:val="2"/>
          </w:tcPr>
          <w:p w14:paraId="1154A715" w14:textId="6B8CCF8B" w:rsidR="00AC45F8" w:rsidRPr="00950A13" w:rsidRDefault="00AC45F8" w:rsidP="00AC45F8">
            <w:pPr>
              <w:ind w:left="8"/>
              <w:rPr>
                <w:rFonts w:ascii="Angsana New" w:hAnsi="Angsana New"/>
                <w:sz w:val="28"/>
                <w:szCs w:val="28"/>
                <w:cs/>
              </w:rPr>
            </w:pPr>
            <w:r w:rsidRPr="00950A13">
              <w:rPr>
                <w:rFonts w:ascii="Angsana New" w:hAnsi="Angsana New"/>
                <w:sz w:val="28"/>
                <w:szCs w:val="28"/>
                <w:cs/>
              </w:rPr>
              <w:t>บริษัท เน็คซ์ แคปปิตอล จำกัด</w:t>
            </w:r>
            <w:r w:rsidRPr="00950A1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50A13">
              <w:rPr>
                <w:rFonts w:ascii="Angsana New" w:hAnsi="Angsana New"/>
                <w:sz w:val="28"/>
                <w:szCs w:val="28"/>
                <w:cs/>
              </w:rPr>
              <w:t>(มหาชน)</w:t>
            </w:r>
            <w:r w:rsidRPr="00950A13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350" w:type="dxa"/>
            <w:gridSpan w:val="2"/>
          </w:tcPr>
          <w:p w14:paraId="779A7916" w14:textId="77777777" w:rsidR="00AC45F8" w:rsidRPr="00950A13" w:rsidRDefault="00AC45F8" w:rsidP="00AC45F8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lang w:bidi="th-TH"/>
              </w:rPr>
              <w:t>26.67</w:t>
            </w:r>
          </w:p>
        </w:tc>
        <w:tc>
          <w:tcPr>
            <w:tcW w:w="213" w:type="dxa"/>
            <w:gridSpan w:val="2"/>
          </w:tcPr>
          <w:p w14:paraId="7C24447D" w14:textId="77777777" w:rsidR="00AC45F8" w:rsidRPr="00950A13" w:rsidRDefault="00AC45F8" w:rsidP="000A1DC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gridSpan w:val="2"/>
          </w:tcPr>
          <w:p w14:paraId="16646739" w14:textId="77777777" w:rsidR="00AC45F8" w:rsidRPr="00950A13" w:rsidRDefault="00AC45F8" w:rsidP="00AC45F8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lang w:bidi="th-TH"/>
              </w:rPr>
              <w:t>26.67</w:t>
            </w:r>
          </w:p>
        </w:tc>
        <w:tc>
          <w:tcPr>
            <w:tcW w:w="212" w:type="dxa"/>
            <w:gridSpan w:val="2"/>
          </w:tcPr>
          <w:p w14:paraId="24D8BA45" w14:textId="77777777" w:rsidR="00AC45F8" w:rsidRPr="00950A13" w:rsidRDefault="00AC45F8" w:rsidP="000A1DC3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gridSpan w:val="2"/>
          </w:tcPr>
          <w:p w14:paraId="296EA443" w14:textId="77777777" w:rsidR="00AC45F8" w:rsidRPr="00BE2A5D" w:rsidRDefault="00AC45F8" w:rsidP="000A1DC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BE2A5D">
              <w:rPr>
                <w:rFonts w:ascii="Angsana New" w:hAnsi="Angsana New" w:hint="cs"/>
                <w:sz w:val="28"/>
                <w:szCs w:val="28"/>
                <w:lang w:val="en-US" w:bidi="th-TH"/>
              </w:rPr>
              <w:t>450,000</w:t>
            </w:r>
          </w:p>
        </w:tc>
        <w:tc>
          <w:tcPr>
            <w:tcW w:w="212" w:type="dxa"/>
            <w:gridSpan w:val="2"/>
          </w:tcPr>
          <w:p w14:paraId="14A064DA" w14:textId="77777777" w:rsidR="00AC45F8" w:rsidRPr="00950A13" w:rsidRDefault="00AC45F8" w:rsidP="000A1DC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6849AFBF" w14:textId="77777777" w:rsidR="00AC45F8" w:rsidRPr="00950A13" w:rsidRDefault="00AC45F8" w:rsidP="000A1DC3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BE2A5D">
              <w:rPr>
                <w:rFonts w:ascii="Angsana New" w:hAnsi="Angsana New" w:hint="cs"/>
                <w:sz w:val="28"/>
                <w:szCs w:val="28"/>
                <w:lang w:val="en-US" w:bidi="th-TH"/>
              </w:rPr>
              <w:t>450,000</w:t>
            </w:r>
          </w:p>
        </w:tc>
        <w:tc>
          <w:tcPr>
            <w:tcW w:w="212" w:type="dxa"/>
          </w:tcPr>
          <w:p w14:paraId="6DE82733" w14:textId="77777777" w:rsidR="00AC45F8" w:rsidRPr="00950A13" w:rsidRDefault="00AC45F8" w:rsidP="000A1DC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gridSpan w:val="2"/>
          </w:tcPr>
          <w:p w14:paraId="7E34B02E" w14:textId="77777777" w:rsidR="00AC45F8" w:rsidRPr="00950A13" w:rsidRDefault="00AC45F8" w:rsidP="009D3964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lang w:val="en-US" w:bidi="th-TH"/>
              </w:rPr>
              <w:t>449,748</w:t>
            </w:r>
          </w:p>
        </w:tc>
        <w:tc>
          <w:tcPr>
            <w:tcW w:w="212" w:type="dxa"/>
          </w:tcPr>
          <w:p w14:paraId="4657E134" w14:textId="77777777" w:rsidR="00AC45F8" w:rsidRPr="00950A13" w:rsidRDefault="00AC45F8" w:rsidP="000A1DC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467518C" w14:textId="77777777" w:rsidR="00AC45F8" w:rsidRPr="00950A13" w:rsidRDefault="00AC45F8" w:rsidP="009D396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lang w:val="en-US" w:bidi="th-TH"/>
              </w:rPr>
              <w:t>449,748</w:t>
            </w:r>
          </w:p>
        </w:tc>
        <w:tc>
          <w:tcPr>
            <w:tcW w:w="212" w:type="dxa"/>
          </w:tcPr>
          <w:p w14:paraId="7AB03089" w14:textId="77777777" w:rsidR="00AC45F8" w:rsidRPr="00950A13" w:rsidRDefault="00AC45F8" w:rsidP="000A1DC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5442FF50" w14:textId="5F321C89" w:rsidR="00AC45F8" w:rsidRPr="00950A13" w:rsidRDefault="00AC45F8" w:rsidP="009D396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B1217">
              <w:rPr>
                <w:rFonts w:ascii="Angsana New" w:hAnsi="Angsana New"/>
                <w:sz w:val="28"/>
                <w:szCs w:val="28"/>
                <w:lang w:bidi="th-TH"/>
              </w:rPr>
              <w:t>449,748</w:t>
            </w:r>
          </w:p>
        </w:tc>
        <w:tc>
          <w:tcPr>
            <w:tcW w:w="212" w:type="dxa"/>
          </w:tcPr>
          <w:p w14:paraId="29499088" w14:textId="77777777" w:rsidR="00AC45F8" w:rsidRPr="00950A13" w:rsidRDefault="00AC45F8" w:rsidP="000A1DC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063A7D8A" w14:textId="2B3549C8" w:rsidR="00AC45F8" w:rsidRPr="00950A13" w:rsidRDefault="00AC45F8" w:rsidP="009D396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B1217">
              <w:rPr>
                <w:rFonts w:ascii="Angsana New" w:hAnsi="Angsana New"/>
                <w:sz w:val="28"/>
                <w:szCs w:val="28"/>
                <w:lang w:bidi="th-TH"/>
              </w:rPr>
              <w:t>449,748</w:t>
            </w:r>
          </w:p>
        </w:tc>
      </w:tr>
      <w:tr w:rsidR="00FB1217" w:rsidRPr="00950A13" w14:paraId="4939C5B9" w14:textId="77777777" w:rsidTr="00AC45F8">
        <w:trPr>
          <w:gridAfter w:val="1"/>
          <w:wAfter w:w="11" w:type="dxa"/>
          <w:cantSplit/>
          <w:trHeight w:val="144"/>
        </w:trPr>
        <w:tc>
          <w:tcPr>
            <w:tcW w:w="2334" w:type="dxa"/>
          </w:tcPr>
          <w:p w14:paraId="3D44B259" w14:textId="77777777" w:rsidR="00FB1217" w:rsidRPr="00950A13" w:rsidRDefault="00FB1217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</w:tcPr>
          <w:p w14:paraId="0F7AD6BA" w14:textId="77777777" w:rsidR="00FB1217" w:rsidRPr="00950A13" w:rsidRDefault="00FB1217" w:rsidP="000A1DC3">
            <w:pPr>
              <w:pStyle w:val="acctfourfigures"/>
              <w:tabs>
                <w:tab w:val="clear" w:pos="765"/>
              </w:tabs>
              <w:spacing w:line="240" w:lineRule="atLeast"/>
              <w:ind w:right="13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768C619A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13" w:type="dxa"/>
            <w:gridSpan w:val="2"/>
          </w:tcPr>
          <w:p w14:paraId="02894E74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gridSpan w:val="2"/>
          </w:tcPr>
          <w:p w14:paraId="68937534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12" w:type="dxa"/>
            <w:gridSpan w:val="2"/>
          </w:tcPr>
          <w:p w14:paraId="7C044D84" w14:textId="77777777" w:rsidR="00FB1217" w:rsidRPr="00950A13" w:rsidRDefault="00FB1217" w:rsidP="000A1DC3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gridSpan w:val="2"/>
          </w:tcPr>
          <w:p w14:paraId="4C1EBAF0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12" w:type="dxa"/>
            <w:gridSpan w:val="2"/>
          </w:tcPr>
          <w:p w14:paraId="51F657F0" w14:textId="77777777" w:rsidR="00FB1217" w:rsidRPr="00950A13" w:rsidRDefault="00FB1217" w:rsidP="000A1DC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7298685A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12" w:type="dxa"/>
          </w:tcPr>
          <w:p w14:paraId="5BE8408D" w14:textId="77777777" w:rsidR="00FB1217" w:rsidRPr="00950A13" w:rsidRDefault="00FB1217" w:rsidP="000A1DC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gridSpan w:val="2"/>
          </w:tcPr>
          <w:p w14:paraId="780144CD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12" w:type="dxa"/>
          </w:tcPr>
          <w:p w14:paraId="63B955AC" w14:textId="77777777" w:rsidR="00FB1217" w:rsidRPr="00950A13" w:rsidRDefault="00FB1217" w:rsidP="000A1DC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8188239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12" w:type="dxa"/>
          </w:tcPr>
          <w:p w14:paraId="3F489D46" w14:textId="77777777" w:rsidR="00FB1217" w:rsidRPr="00950A13" w:rsidRDefault="00FB1217" w:rsidP="000A1DC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5FC654BA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12" w:type="dxa"/>
          </w:tcPr>
          <w:p w14:paraId="56AD5CA7" w14:textId="77777777" w:rsidR="00FB1217" w:rsidRPr="00950A13" w:rsidRDefault="00FB1217" w:rsidP="000A1DC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53C860E3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FB1217" w:rsidRPr="00950A13" w14:paraId="00090611" w14:textId="77777777" w:rsidTr="00AC45F8">
        <w:trPr>
          <w:gridAfter w:val="1"/>
          <w:wAfter w:w="11" w:type="dxa"/>
          <w:cantSplit/>
        </w:trPr>
        <w:tc>
          <w:tcPr>
            <w:tcW w:w="2334" w:type="dxa"/>
          </w:tcPr>
          <w:p w14:paraId="48631B34" w14:textId="77777777" w:rsidR="00FB1217" w:rsidRPr="00950A13" w:rsidRDefault="00FB1217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0A1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56" w:type="dxa"/>
          </w:tcPr>
          <w:p w14:paraId="1D17814B" w14:textId="77777777" w:rsidR="00FB1217" w:rsidRPr="00950A13" w:rsidRDefault="00FB1217" w:rsidP="000A1DC3">
            <w:pPr>
              <w:pStyle w:val="acctfourfigures"/>
              <w:tabs>
                <w:tab w:val="clear" w:pos="765"/>
              </w:tabs>
              <w:spacing w:line="240" w:lineRule="atLeast"/>
              <w:ind w:right="13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29C7E733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13" w:type="dxa"/>
            <w:gridSpan w:val="2"/>
          </w:tcPr>
          <w:p w14:paraId="74FD57E8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gridSpan w:val="2"/>
          </w:tcPr>
          <w:p w14:paraId="36224AF4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12" w:type="dxa"/>
            <w:gridSpan w:val="2"/>
          </w:tcPr>
          <w:p w14:paraId="5CA24D3A" w14:textId="77777777" w:rsidR="00FB1217" w:rsidRPr="00950A13" w:rsidRDefault="00FB1217" w:rsidP="000A1DC3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gridSpan w:val="2"/>
          </w:tcPr>
          <w:p w14:paraId="59799B10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12" w:type="dxa"/>
            <w:gridSpan w:val="2"/>
          </w:tcPr>
          <w:p w14:paraId="293E8B5B" w14:textId="77777777" w:rsidR="00FB1217" w:rsidRPr="00950A13" w:rsidRDefault="00FB1217" w:rsidP="000A1DC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5F74F407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12" w:type="dxa"/>
          </w:tcPr>
          <w:p w14:paraId="24C2A5CF" w14:textId="77777777" w:rsidR="00FB1217" w:rsidRPr="00950A13" w:rsidRDefault="00FB1217" w:rsidP="000A1DC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gridSpan w:val="2"/>
          </w:tcPr>
          <w:p w14:paraId="5A5FB3F0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12" w:type="dxa"/>
          </w:tcPr>
          <w:p w14:paraId="2486F1CE" w14:textId="77777777" w:rsidR="00FB1217" w:rsidRPr="00950A13" w:rsidRDefault="00FB1217" w:rsidP="000A1DC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67F729B9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12" w:type="dxa"/>
          </w:tcPr>
          <w:p w14:paraId="10089FC3" w14:textId="77777777" w:rsidR="00FB1217" w:rsidRPr="00950A13" w:rsidRDefault="00FB1217" w:rsidP="000A1DC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5E5B17D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12" w:type="dxa"/>
          </w:tcPr>
          <w:p w14:paraId="47D6E459" w14:textId="77777777" w:rsidR="00FB1217" w:rsidRPr="00950A13" w:rsidRDefault="00FB1217" w:rsidP="000A1DC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1A02FF4E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AC45F8" w:rsidRPr="00950A13" w14:paraId="0F4C9E49" w14:textId="77777777" w:rsidTr="00AC45F8">
        <w:trPr>
          <w:gridAfter w:val="1"/>
          <w:wAfter w:w="11" w:type="dxa"/>
          <w:cantSplit/>
        </w:trPr>
        <w:tc>
          <w:tcPr>
            <w:tcW w:w="3690" w:type="dxa"/>
            <w:gridSpan w:val="2"/>
          </w:tcPr>
          <w:p w14:paraId="786F187E" w14:textId="0ECFC4FD" w:rsidR="00AC45F8" w:rsidRPr="00950A13" w:rsidRDefault="00AC45F8" w:rsidP="00AC45F8">
            <w:pPr>
              <w:ind w:left="8"/>
              <w:rPr>
                <w:rFonts w:ascii="Angsana New" w:hAnsi="Angsana New"/>
                <w:sz w:val="28"/>
                <w:szCs w:val="28"/>
                <w:cs/>
              </w:rPr>
            </w:pPr>
            <w:r w:rsidRPr="00950A13">
              <w:rPr>
                <w:rFonts w:ascii="Angsana New" w:hAnsi="Angsana New"/>
                <w:sz w:val="28"/>
                <w:szCs w:val="28"/>
                <w:cs/>
              </w:rPr>
              <w:t>บริษัท พี ที ออโตเมชั่น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50A13">
              <w:rPr>
                <w:rFonts w:ascii="Angsana New" w:hAnsi="Angsana New"/>
                <w:sz w:val="28"/>
                <w:szCs w:val="28"/>
                <w:cs/>
              </w:rPr>
              <w:t>(ไทยแลนด์) จำกัด</w:t>
            </w:r>
          </w:p>
        </w:tc>
        <w:tc>
          <w:tcPr>
            <w:tcW w:w="1350" w:type="dxa"/>
            <w:gridSpan w:val="2"/>
          </w:tcPr>
          <w:p w14:paraId="590B861E" w14:textId="77777777" w:rsidR="00AC45F8" w:rsidRPr="00950A13" w:rsidRDefault="00AC45F8" w:rsidP="00AC45F8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lang w:bidi="th-TH"/>
              </w:rPr>
              <w:t>50</w:t>
            </w:r>
          </w:p>
        </w:tc>
        <w:tc>
          <w:tcPr>
            <w:tcW w:w="213" w:type="dxa"/>
            <w:gridSpan w:val="2"/>
          </w:tcPr>
          <w:p w14:paraId="2A251FEA" w14:textId="77777777" w:rsidR="00AC45F8" w:rsidRPr="00950A13" w:rsidRDefault="00AC45F8" w:rsidP="000A1DC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gridSpan w:val="2"/>
          </w:tcPr>
          <w:p w14:paraId="6D4626E0" w14:textId="77777777" w:rsidR="00AC45F8" w:rsidRPr="00950A13" w:rsidRDefault="00AC45F8" w:rsidP="00AC45F8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lang w:bidi="th-TH"/>
              </w:rPr>
              <w:t>50</w:t>
            </w:r>
          </w:p>
        </w:tc>
        <w:tc>
          <w:tcPr>
            <w:tcW w:w="212" w:type="dxa"/>
            <w:gridSpan w:val="2"/>
          </w:tcPr>
          <w:p w14:paraId="374E5B88" w14:textId="77777777" w:rsidR="00AC45F8" w:rsidRPr="00950A13" w:rsidRDefault="00AC45F8" w:rsidP="000A1DC3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gridSpan w:val="2"/>
          </w:tcPr>
          <w:p w14:paraId="541A497F" w14:textId="77777777" w:rsidR="00AC45F8" w:rsidRPr="00950A13" w:rsidRDefault="00AC45F8" w:rsidP="000A1DC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lang w:val="en-US" w:bidi="th-TH"/>
              </w:rPr>
              <w:t>8,000</w:t>
            </w:r>
          </w:p>
        </w:tc>
        <w:tc>
          <w:tcPr>
            <w:tcW w:w="212" w:type="dxa"/>
            <w:gridSpan w:val="2"/>
          </w:tcPr>
          <w:p w14:paraId="0F8265DB" w14:textId="77777777" w:rsidR="00AC45F8" w:rsidRPr="00950A13" w:rsidRDefault="00AC45F8" w:rsidP="000A1DC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188A386F" w14:textId="77777777" w:rsidR="00AC45F8" w:rsidRPr="00950A13" w:rsidRDefault="00AC45F8" w:rsidP="000A1DC3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lang w:val="en-US" w:bidi="th-TH"/>
              </w:rPr>
              <w:t>8,000</w:t>
            </w:r>
          </w:p>
        </w:tc>
        <w:tc>
          <w:tcPr>
            <w:tcW w:w="212" w:type="dxa"/>
          </w:tcPr>
          <w:p w14:paraId="09A3C4CE" w14:textId="77777777" w:rsidR="00AC45F8" w:rsidRPr="00950A13" w:rsidRDefault="00AC45F8" w:rsidP="000A1DC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tcBorders>
              <w:bottom w:val="single" w:sz="4" w:space="0" w:color="auto"/>
            </w:tcBorders>
          </w:tcPr>
          <w:p w14:paraId="6AC1DB70" w14:textId="77777777" w:rsidR="00AC45F8" w:rsidRPr="009D3964" w:rsidRDefault="00AC45F8" w:rsidP="009D3964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D3964">
              <w:rPr>
                <w:rFonts w:ascii="Angsana New" w:hAnsi="Angsana New"/>
                <w:sz w:val="28"/>
                <w:szCs w:val="28"/>
                <w:lang w:val="en-US" w:bidi="th-TH"/>
              </w:rPr>
              <w:t>9,000</w:t>
            </w:r>
          </w:p>
        </w:tc>
        <w:tc>
          <w:tcPr>
            <w:tcW w:w="212" w:type="dxa"/>
          </w:tcPr>
          <w:p w14:paraId="2A0C5844" w14:textId="77777777" w:rsidR="00AC45F8" w:rsidRPr="00950A13" w:rsidRDefault="00AC45F8" w:rsidP="000A1DC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6A2F6DB" w14:textId="77777777" w:rsidR="00AC45F8" w:rsidRPr="009D3964" w:rsidRDefault="00AC45F8" w:rsidP="009D396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D3964">
              <w:rPr>
                <w:rFonts w:ascii="Angsana New" w:hAnsi="Angsana New"/>
                <w:sz w:val="28"/>
                <w:szCs w:val="28"/>
                <w:lang w:val="en-US" w:bidi="th-TH"/>
              </w:rPr>
              <w:t>9,000</w:t>
            </w:r>
          </w:p>
        </w:tc>
        <w:tc>
          <w:tcPr>
            <w:tcW w:w="212" w:type="dxa"/>
          </w:tcPr>
          <w:p w14:paraId="24E4F458" w14:textId="77777777" w:rsidR="00AC45F8" w:rsidRPr="00950A13" w:rsidRDefault="00AC45F8" w:rsidP="000A1DC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E7EA410" w14:textId="1FF09B97" w:rsidR="00AC45F8" w:rsidRPr="00950A13" w:rsidRDefault="00AC45F8" w:rsidP="009D396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B1217">
              <w:rPr>
                <w:rFonts w:ascii="Angsana New" w:hAnsi="Angsana New"/>
                <w:sz w:val="28"/>
                <w:szCs w:val="28"/>
                <w:cs/>
                <w:lang w:bidi="th-TH"/>
              </w:rPr>
              <w:t>9</w:t>
            </w:r>
            <w:r w:rsidRPr="00FB1217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FB1217">
              <w:rPr>
                <w:rFonts w:ascii="Angsana New" w:hAnsi="Angsana New"/>
                <w:sz w:val="28"/>
                <w:szCs w:val="28"/>
                <w:cs/>
                <w:lang w:bidi="th-TH"/>
              </w:rPr>
              <w:t>000</w:t>
            </w:r>
          </w:p>
        </w:tc>
        <w:tc>
          <w:tcPr>
            <w:tcW w:w="212" w:type="dxa"/>
          </w:tcPr>
          <w:p w14:paraId="5B6900AF" w14:textId="77777777" w:rsidR="00AC45F8" w:rsidRPr="00950A13" w:rsidRDefault="00AC45F8" w:rsidP="000A1DC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664C119D" w14:textId="357A5AB4" w:rsidR="00AC45F8" w:rsidRPr="00950A13" w:rsidRDefault="00AC45F8" w:rsidP="009D396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B1217">
              <w:rPr>
                <w:rFonts w:ascii="Angsana New" w:hAnsi="Angsana New"/>
                <w:sz w:val="28"/>
                <w:szCs w:val="28"/>
                <w:cs/>
                <w:lang w:bidi="th-TH"/>
              </w:rPr>
              <w:t>9</w:t>
            </w:r>
            <w:r w:rsidRPr="00FB1217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FB1217">
              <w:rPr>
                <w:rFonts w:ascii="Angsana New" w:hAnsi="Angsana New"/>
                <w:sz w:val="28"/>
                <w:szCs w:val="28"/>
                <w:cs/>
                <w:lang w:bidi="th-TH"/>
              </w:rPr>
              <w:t>000</w:t>
            </w:r>
          </w:p>
        </w:tc>
      </w:tr>
      <w:tr w:rsidR="00FB1217" w:rsidRPr="00950A13" w14:paraId="3F167635" w14:textId="77777777" w:rsidTr="00AC45F8">
        <w:trPr>
          <w:gridAfter w:val="1"/>
          <w:wAfter w:w="11" w:type="dxa"/>
          <w:cantSplit/>
        </w:trPr>
        <w:tc>
          <w:tcPr>
            <w:tcW w:w="2334" w:type="dxa"/>
          </w:tcPr>
          <w:p w14:paraId="09611FBA" w14:textId="77777777" w:rsidR="00FB1217" w:rsidRPr="00950A13" w:rsidRDefault="00FB1217" w:rsidP="000A1DC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6" w:type="dxa"/>
          </w:tcPr>
          <w:p w14:paraId="6E0AE7CD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336B9D62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13" w:type="dxa"/>
            <w:gridSpan w:val="2"/>
          </w:tcPr>
          <w:p w14:paraId="42818075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gridSpan w:val="2"/>
          </w:tcPr>
          <w:p w14:paraId="7D29E9C2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12" w:type="dxa"/>
            <w:gridSpan w:val="2"/>
          </w:tcPr>
          <w:p w14:paraId="4BF9AED6" w14:textId="77777777" w:rsidR="00FB1217" w:rsidRPr="00950A13" w:rsidRDefault="00FB1217" w:rsidP="000A1DC3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gridSpan w:val="2"/>
          </w:tcPr>
          <w:p w14:paraId="44B52F38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12" w:type="dxa"/>
            <w:gridSpan w:val="2"/>
          </w:tcPr>
          <w:p w14:paraId="75E14B43" w14:textId="77777777" w:rsidR="00FB1217" w:rsidRPr="00950A13" w:rsidRDefault="00FB1217" w:rsidP="000A1DC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5F1133F6" w14:textId="77777777" w:rsidR="00FB1217" w:rsidRPr="00950A13" w:rsidRDefault="00FB1217" w:rsidP="000A1DC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12" w:type="dxa"/>
          </w:tcPr>
          <w:p w14:paraId="3203507D" w14:textId="77777777" w:rsidR="00FB1217" w:rsidRPr="00950A13" w:rsidRDefault="00FB1217" w:rsidP="000A1DC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33A95F" w14:textId="77777777" w:rsidR="00FB1217" w:rsidRPr="009D3964" w:rsidRDefault="00FB1217" w:rsidP="009D3964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9D39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458,748</w:t>
            </w:r>
          </w:p>
        </w:tc>
        <w:tc>
          <w:tcPr>
            <w:tcW w:w="212" w:type="dxa"/>
          </w:tcPr>
          <w:p w14:paraId="0CF572D0" w14:textId="77777777" w:rsidR="00FB1217" w:rsidRPr="009D3964" w:rsidRDefault="00FB1217" w:rsidP="000A1DC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3F424C1C" w14:textId="77777777" w:rsidR="00FB1217" w:rsidRPr="009D3964" w:rsidRDefault="00FB1217" w:rsidP="009D396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9D39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458,748</w:t>
            </w:r>
          </w:p>
        </w:tc>
        <w:tc>
          <w:tcPr>
            <w:tcW w:w="212" w:type="dxa"/>
          </w:tcPr>
          <w:p w14:paraId="6D6EB100" w14:textId="77777777" w:rsidR="00FB1217" w:rsidRPr="009D3964" w:rsidRDefault="00FB1217" w:rsidP="000A1DC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4A893D3E" w14:textId="17488A70" w:rsidR="00FB1217" w:rsidRPr="009D3964" w:rsidRDefault="00FB1217" w:rsidP="009D396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9D396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458,748</w:t>
            </w:r>
          </w:p>
        </w:tc>
        <w:tc>
          <w:tcPr>
            <w:tcW w:w="212" w:type="dxa"/>
          </w:tcPr>
          <w:p w14:paraId="0DFF5143" w14:textId="77777777" w:rsidR="00FB1217" w:rsidRPr="009D3964" w:rsidRDefault="00FB1217" w:rsidP="000A1DC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16DD33BC" w14:textId="02046C54" w:rsidR="00FB1217" w:rsidRPr="009D3964" w:rsidRDefault="00FB1217" w:rsidP="009D396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9D396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458,748</w:t>
            </w:r>
          </w:p>
        </w:tc>
      </w:tr>
    </w:tbl>
    <w:p w14:paraId="155A502B" w14:textId="44C2473B" w:rsidR="00FB1217" w:rsidRDefault="00FB1217" w:rsidP="00FB1217">
      <w:pPr>
        <w:rPr>
          <w:lang w:val="th-TH" w:eastAsia="x-none"/>
        </w:rPr>
      </w:pPr>
    </w:p>
    <w:p w14:paraId="76741A59" w14:textId="6285C39D" w:rsidR="00AC45F8" w:rsidRPr="00950A13" w:rsidRDefault="00AC45F8" w:rsidP="00AC45F8">
      <w:pPr>
        <w:pStyle w:val="block"/>
        <w:spacing w:after="0" w:line="240" w:lineRule="atLeast"/>
        <w:ind w:left="0" w:right="-45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bidi="th-TH"/>
        </w:rPr>
        <w:t xml:space="preserve">      </w:t>
      </w:r>
      <w:r w:rsidRPr="00950A13">
        <w:rPr>
          <w:rFonts w:ascii="Angsana New" w:hAnsi="Angsana New"/>
          <w:sz w:val="30"/>
          <w:szCs w:val="30"/>
          <w:cs/>
          <w:lang w:bidi="th-TH"/>
        </w:rPr>
        <w:t>บริษัทร่วมและการร่วมค้า</w:t>
      </w:r>
      <w:r w:rsidRPr="00950A13">
        <w:rPr>
          <w:rFonts w:ascii="Angsana New" w:hAnsi="Angsana New"/>
          <w:sz w:val="30"/>
          <w:szCs w:val="30"/>
          <w:cs/>
        </w:rPr>
        <w:t>ทั้งหมดจดทะเบียนจัดตั้งและดำเนินธุรกิจในประเทศไทย</w:t>
      </w:r>
    </w:p>
    <w:p w14:paraId="6C337274" w14:textId="0CBACC0C" w:rsidR="00FB1217" w:rsidRDefault="00FB1217" w:rsidP="00FB1217">
      <w:pPr>
        <w:rPr>
          <w:lang w:val="th-TH" w:eastAsia="x-none" w:bidi="ar-SA"/>
        </w:rPr>
      </w:pPr>
    </w:p>
    <w:p w14:paraId="7E3258D5" w14:textId="7B51081D" w:rsidR="00AC45F8" w:rsidRDefault="00AC45F8" w:rsidP="00AC45F8">
      <w:pPr>
        <w:pStyle w:val="block"/>
        <w:spacing w:after="0" w:line="240" w:lineRule="atLeast"/>
        <w:ind w:left="0" w:right="-45"/>
        <w:rPr>
          <w:rFonts w:ascii="Angsana New" w:hAnsi="Angsana New"/>
          <w:i/>
          <w:iCs/>
          <w:color w:val="000000"/>
          <w:spacing w:val="4"/>
          <w:sz w:val="30"/>
          <w:szCs w:val="30"/>
        </w:rPr>
      </w:pPr>
      <w:r>
        <w:rPr>
          <w:rFonts w:ascii="Angsana New" w:hAnsi="Angsana New"/>
          <w:color w:val="000000"/>
          <w:spacing w:val="4"/>
          <w:sz w:val="30"/>
          <w:szCs w:val="30"/>
        </w:rPr>
        <w:t xml:space="preserve">      </w:t>
      </w:r>
      <w:r w:rsidRPr="005B7700">
        <w:rPr>
          <w:rFonts w:ascii="Angsana New" w:hAnsi="Angsana New" w:hint="cs"/>
          <w:color w:val="000000"/>
          <w:spacing w:val="4"/>
          <w:sz w:val="30"/>
          <w:szCs w:val="30"/>
          <w:cs/>
        </w:rPr>
        <w:t>บริษัท เน็คซ์ แคปปิตอล จำกัด (มหาชน) ซึ่งเป็นบริษัทจดทะเบียนในตลาดหลักทรัพย์แห่งประเทศไทย ณ วันที่</w:t>
      </w:r>
      <w:r w:rsidRPr="005B7700">
        <w:rPr>
          <w:rFonts w:ascii="Angsana New" w:hAnsi="Angsana New"/>
          <w:color w:val="000000"/>
          <w:spacing w:val="4"/>
          <w:sz w:val="30"/>
          <w:szCs w:val="30"/>
        </w:rPr>
        <w:t xml:space="preserve"> 31</w:t>
      </w:r>
      <w:r w:rsidRPr="005B7700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 มีนาคม </w:t>
      </w:r>
      <w:r w:rsidRPr="005B7700">
        <w:rPr>
          <w:rFonts w:ascii="Angsana New" w:hAnsi="Angsana New" w:hint="cs"/>
          <w:color w:val="000000"/>
          <w:spacing w:val="4"/>
          <w:sz w:val="30"/>
          <w:szCs w:val="30"/>
        </w:rPr>
        <w:t>256</w:t>
      </w:r>
      <w:r w:rsidRPr="005B7700">
        <w:rPr>
          <w:rFonts w:ascii="Angsana New" w:hAnsi="Angsana New"/>
          <w:color w:val="000000"/>
          <w:spacing w:val="4"/>
          <w:sz w:val="30"/>
          <w:szCs w:val="30"/>
        </w:rPr>
        <w:t>4</w:t>
      </w:r>
      <w:r w:rsidRPr="005B7700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 มีราคาปิดอยู่ที่ </w:t>
      </w:r>
      <w:r w:rsidRPr="005B7700">
        <w:rPr>
          <w:rFonts w:ascii="Angsana New" w:hAnsi="Angsana New"/>
          <w:color w:val="000000"/>
          <w:spacing w:val="4"/>
          <w:sz w:val="30"/>
          <w:szCs w:val="30"/>
        </w:rPr>
        <w:t>13.00</w:t>
      </w:r>
      <w:r w:rsidRPr="005B7700">
        <w:rPr>
          <w:rFonts w:ascii="Angsana New" w:hAnsi="Angsana New" w:hint="cs"/>
          <w:color w:val="000000"/>
          <w:spacing w:val="4"/>
          <w:sz w:val="30"/>
          <w:szCs w:val="30"/>
        </w:rPr>
        <w:t xml:space="preserve"> </w:t>
      </w:r>
      <w:r w:rsidRPr="005B7700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บาท </w:t>
      </w:r>
      <w:r w:rsidRPr="005B7700">
        <w:rPr>
          <w:rFonts w:ascii="Angsana New" w:hAnsi="Angsana New" w:hint="cs"/>
          <w:i/>
          <w:iCs/>
          <w:color w:val="000000"/>
          <w:spacing w:val="4"/>
          <w:sz w:val="30"/>
          <w:szCs w:val="30"/>
          <w:cs/>
        </w:rPr>
        <w:t>(</w:t>
      </w:r>
      <w:r w:rsidRPr="005B7700">
        <w:rPr>
          <w:rFonts w:ascii="Angsana New" w:hAnsi="Angsana New"/>
          <w:i/>
          <w:iCs/>
          <w:color w:val="000000"/>
          <w:spacing w:val="4"/>
          <w:sz w:val="30"/>
          <w:szCs w:val="30"/>
        </w:rPr>
        <w:t xml:space="preserve">31 </w:t>
      </w:r>
      <w:r w:rsidRPr="005B7700">
        <w:rPr>
          <w:rFonts w:ascii="Angsana New" w:hAnsi="Angsana New" w:hint="cs"/>
          <w:i/>
          <w:iCs/>
          <w:color w:val="000000"/>
          <w:spacing w:val="4"/>
          <w:sz w:val="30"/>
          <w:szCs w:val="30"/>
          <w:cs/>
        </w:rPr>
        <w:t xml:space="preserve">ธันวาคม </w:t>
      </w:r>
      <w:r w:rsidRPr="005B7700">
        <w:rPr>
          <w:rFonts w:ascii="Angsana New" w:hAnsi="Angsana New" w:hint="cs"/>
          <w:i/>
          <w:iCs/>
          <w:color w:val="000000"/>
          <w:spacing w:val="4"/>
          <w:sz w:val="30"/>
          <w:szCs w:val="30"/>
        </w:rPr>
        <w:t>256</w:t>
      </w:r>
      <w:r w:rsidRPr="005B7700">
        <w:rPr>
          <w:rFonts w:ascii="Angsana New" w:hAnsi="Angsana New"/>
          <w:i/>
          <w:iCs/>
          <w:color w:val="000000"/>
          <w:spacing w:val="4"/>
          <w:sz w:val="30"/>
          <w:szCs w:val="30"/>
        </w:rPr>
        <w:t>3</w:t>
      </w:r>
      <w:r w:rsidRPr="005B7700">
        <w:rPr>
          <w:rFonts w:ascii="Angsana New" w:hAnsi="Angsana New" w:hint="cs"/>
          <w:i/>
          <w:iCs/>
          <w:color w:val="000000"/>
          <w:spacing w:val="4"/>
          <w:sz w:val="30"/>
          <w:szCs w:val="30"/>
          <w:cs/>
        </w:rPr>
        <w:t xml:space="preserve">: </w:t>
      </w:r>
      <w:r>
        <w:rPr>
          <w:rFonts w:ascii="Angsana New" w:hAnsi="Angsana New"/>
          <w:i/>
          <w:iCs/>
          <w:color w:val="000000"/>
          <w:spacing w:val="4"/>
          <w:sz w:val="30"/>
          <w:szCs w:val="30"/>
        </w:rPr>
        <w:t xml:space="preserve"> </w:t>
      </w:r>
    </w:p>
    <w:p w14:paraId="77C8E46E" w14:textId="6EB14827" w:rsidR="00AC45F8" w:rsidRPr="005B7700" w:rsidRDefault="00AC45F8" w:rsidP="00AC45F8">
      <w:pPr>
        <w:pStyle w:val="block"/>
        <w:spacing w:after="0" w:line="240" w:lineRule="atLeast"/>
        <w:ind w:left="0" w:right="-45"/>
        <w:rPr>
          <w:rFonts w:ascii="Angsana New" w:hAnsi="Angsana New"/>
          <w:color w:val="000000"/>
          <w:spacing w:val="4"/>
          <w:sz w:val="30"/>
          <w:szCs w:val="30"/>
          <w:cs/>
        </w:rPr>
      </w:pPr>
      <w:r>
        <w:rPr>
          <w:rFonts w:ascii="Angsana New" w:hAnsi="Angsana New"/>
          <w:i/>
          <w:iCs/>
          <w:color w:val="000000"/>
          <w:spacing w:val="4"/>
          <w:sz w:val="30"/>
          <w:szCs w:val="30"/>
        </w:rPr>
        <w:t xml:space="preserve">      </w:t>
      </w:r>
      <w:r w:rsidRPr="005B7700">
        <w:rPr>
          <w:rFonts w:ascii="Angsana New" w:hAnsi="Angsana New"/>
          <w:i/>
          <w:iCs/>
          <w:color w:val="000000"/>
          <w:spacing w:val="4"/>
          <w:sz w:val="30"/>
          <w:szCs w:val="30"/>
        </w:rPr>
        <w:t xml:space="preserve">5.60 </w:t>
      </w:r>
      <w:r w:rsidRPr="005B7700">
        <w:rPr>
          <w:rFonts w:ascii="Angsana New" w:hAnsi="Angsana New" w:hint="cs"/>
          <w:i/>
          <w:iCs/>
          <w:color w:val="000000"/>
          <w:spacing w:val="4"/>
          <w:sz w:val="30"/>
          <w:szCs w:val="30"/>
          <w:cs/>
        </w:rPr>
        <w:t>บาท)</w:t>
      </w:r>
      <w:r w:rsidRPr="005B7700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 มูลค่ายุติธรรมของเงินลงทุนในบริษัท เน็คซ์ แคปปิตอล จำกัด (มหาชน</w:t>
      </w:r>
      <w:r w:rsidRPr="005B7700">
        <w:rPr>
          <w:rFonts w:ascii="Angsana New" w:hAnsi="Angsana New"/>
          <w:color w:val="000000"/>
          <w:spacing w:val="4"/>
          <w:sz w:val="30"/>
          <w:szCs w:val="30"/>
        </w:rPr>
        <w:t>)</w:t>
      </w:r>
      <w:r w:rsidRPr="005B7700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 เท่ากับ </w:t>
      </w:r>
      <w:r w:rsidRPr="005B7700">
        <w:rPr>
          <w:rFonts w:ascii="Angsana New" w:hAnsi="Angsana New"/>
          <w:color w:val="000000"/>
          <w:spacing w:val="4"/>
          <w:sz w:val="30"/>
          <w:szCs w:val="30"/>
        </w:rPr>
        <w:t>3,120.39</w:t>
      </w:r>
      <w:r w:rsidRPr="005B7700">
        <w:rPr>
          <w:rFonts w:ascii="Angsana New" w:hAnsi="Angsana New" w:hint="cs"/>
          <w:color w:val="000000"/>
          <w:spacing w:val="4"/>
          <w:sz w:val="30"/>
          <w:szCs w:val="30"/>
        </w:rPr>
        <w:t xml:space="preserve"> </w:t>
      </w:r>
      <w:r w:rsidRPr="005B7700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ล้านบาท </w:t>
      </w:r>
      <w:r w:rsidRPr="005B7700">
        <w:rPr>
          <w:rFonts w:ascii="Angsana New" w:hAnsi="Angsana New" w:hint="cs"/>
          <w:i/>
          <w:iCs/>
          <w:color w:val="000000"/>
          <w:spacing w:val="4"/>
          <w:sz w:val="30"/>
          <w:szCs w:val="30"/>
          <w:cs/>
        </w:rPr>
        <w:t>(</w:t>
      </w:r>
      <w:r w:rsidRPr="005B7700">
        <w:rPr>
          <w:rFonts w:ascii="Angsana New" w:hAnsi="Angsana New"/>
          <w:i/>
          <w:iCs/>
          <w:color w:val="000000"/>
          <w:spacing w:val="4"/>
          <w:sz w:val="30"/>
          <w:szCs w:val="30"/>
        </w:rPr>
        <w:t xml:space="preserve">31 </w:t>
      </w:r>
      <w:r w:rsidRPr="005B7700">
        <w:rPr>
          <w:rFonts w:ascii="Angsana New" w:hAnsi="Angsana New" w:hint="cs"/>
          <w:i/>
          <w:iCs/>
          <w:color w:val="000000"/>
          <w:spacing w:val="4"/>
          <w:sz w:val="30"/>
          <w:szCs w:val="30"/>
          <w:cs/>
        </w:rPr>
        <w:t xml:space="preserve">ธันวาคม </w:t>
      </w:r>
      <w:r w:rsidRPr="005B7700">
        <w:rPr>
          <w:rFonts w:ascii="Angsana New" w:hAnsi="Angsana New" w:hint="cs"/>
          <w:i/>
          <w:iCs/>
          <w:color w:val="000000"/>
          <w:spacing w:val="4"/>
          <w:sz w:val="30"/>
          <w:szCs w:val="30"/>
        </w:rPr>
        <w:t>256</w:t>
      </w:r>
      <w:r w:rsidRPr="005B7700">
        <w:rPr>
          <w:rFonts w:ascii="Angsana New" w:hAnsi="Angsana New"/>
          <w:i/>
          <w:iCs/>
          <w:color w:val="000000"/>
          <w:spacing w:val="4"/>
          <w:sz w:val="30"/>
          <w:szCs w:val="30"/>
        </w:rPr>
        <w:t>3</w:t>
      </w:r>
      <w:r w:rsidRPr="005B7700">
        <w:rPr>
          <w:rFonts w:ascii="Angsana New" w:hAnsi="Angsana New" w:hint="cs"/>
          <w:i/>
          <w:iCs/>
          <w:color w:val="000000"/>
          <w:spacing w:val="4"/>
          <w:sz w:val="30"/>
          <w:szCs w:val="30"/>
          <w:cs/>
        </w:rPr>
        <w:t xml:space="preserve">: </w:t>
      </w:r>
      <w:r w:rsidRPr="005B7700">
        <w:rPr>
          <w:rFonts w:ascii="Angsana New" w:hAnsi="Angsana New" w:hint="cs"/>
          <w:i/>
          <w:iCs/>
          <w:color w:val="000000"/>
          <w:spacing w:val="4"/>
          <w:sz w:val="30"/>
          <w:szCs w:val="30"/>
        </w:rPr>
        <w:t>1,344.17</w:t>
      </w:r>
      <w:r>
        <w:rPr>
          <w:rFonts w:ascii="Angsana New" w:hAnsi="Angsana New"/>
          <w:i/>
          <w:iCs/>
          <w:color w:val="000000"/>
          <w:spacing w:val="4"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color w:val="000000"/>
          <w:spacing w:val="4"/>
          <w:sz w:val="30"/>
          <w:szCs w:val="30"/>
          <w:cs/>
        </w:rPr>
        <w:t>ล้านบาท</w:t>
      </w:r>
      <w:r w:rsidRPr="005B7700">
        <w:rPr>
          <w:rFonts w:ascii="Angsana New" w:hAnsi="Angsana New" w:hint="cs"/>
          <w:i/>
          <w:iCs/>
          <w:color w:val="000000"/>
          <w:spacing w:val="4"/>
          <w:sz w:val="30"/>
          <w:szCs w:val="30"/>
          <w:cs/>
        </w:rPr>
        <w:t>)</w:t>
      </w:r>
    </w:p>
    <w:p w14:paraId="75329E3B" w14:textId="1524EB6E" w:rsidR="00FB1217" w:rsidRDefault="00FB1217" w:rsidP="00FB1217">
      <w:pPr>
        <w:rPr>
          <w:lang w:val="th-TH" w:eastAsia="x-none"/>
        </w:rPr>
      </w:pPr>
    </w:p>
    <w:p w14:paraId="1A9B3EFA" w14:textId="40AE571F" w:rsidR="00AC45F8" w:rsidRPr="00BC3DA0" w:rsidRDefault="00AC45F8" w:rsidP="00AC45F8">
      <w:pPr>
        <w:pStyle w:val="block"/>
        <w:spacing w:after="0" w:line="240" w:lineRule="atLeast"/>
        <w:ind w:left="0" w:right="-45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 xml:space="preserve">      </w:t>
      </w:r>
      <w:r w:rsidRPr="00BC3DA0">
        <w:rPr>
          <w:rFonts w:ascii="Angsana New" w:hAnsi="Angsana New"/>
          <w:color w:val="000000"/>
          <w:sz w:val="30"/>
          <w:szCs w:val="30"/>
          <w:cs/>
        </w:rPr>
        <w:t>บริษัทไม่มีเงินลงทุนในการร่วมค้า ซึ่งจดทะเบียนในตลาดหลักทรัพย์ ดังนั้นจึงไม่มีราคาเปิดเผยต่อสาธารณชน</w:t>
      </w:r>
    </w:p>
    <w:p w14:paraId="44689EC5" w14:textId="77777777" w:rsidR="00AC45F8" w:rsidRDefault="00AC45F8" w:rsidP="00FB1217">
      <w:pPr>
        <w:rPr>
          <w:cs/>
          <w:lang w:val="th-TH" w:eastAsia="x-none"/>
        </w:rPr>
      </w:pPr>
    </w:p>
    <w:p w14:paraId="7315228C" w14:textId="31B291A6" w:rsidR="00FB1217" w:rsidRDefault="00FB1217" w:rsidP="00FB1217">
      <w:pPr>
        <w:rPr>
          <w:lang w:val="th-TH" w:eastAsia="x-none"/>
        </w:rPr>
      </w:pPr>
    </w:p>
    <w:p w14:paraId="2A8A6712" w14:textId="1AA0E83F" w:rsidR="00FB1217" w:rsidRDefault="00FB1217" w:rsidP="00FB1217">
      <w:pPr>
        <w:rPr>
          <w:lang w:val="th-TH" w:eastAsia="x-none"/>
        </w:rPr>
      </w:pPr>
    </w:p>
    <w:p w14:paraId="29FA7009" w14:textId="07A8D720" w:rsidR="00FB1217" w:rsidRDefault="00FB1217" w:rsidP="00FB1217">
      <w:pPr>
        <w:rPr>
          <w:lang w:val="th-TH" w:eastAsia="x-none"/>
        </w:rPr>
      </w:pPr>
    </w:p>
    <w:p w14:paraId="5E496AC7" w14:textId="41924164" w:rsidR="00FB1217" w:rsidRDefault="00FB1217" w:rsidP="00FB1217">
      <w:pPr>
        <w:rPr>
          <w:cs/>
          <w:lang w:val="th-TH" w:eastAsia="x-none"/>
        </w:rPr>
      </w:pPr>
    </w:p>
    <w:p w14:paraId="23B8DAA7" w14:textId="77777777" w:rsidR="00B461C7" w:rsidRPr="00A83A64" w:rsidRDefault="00B461C7" w:rsidP="00E26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  <w:sectPr w:rsidR="00B461C7" w:rsidRPr="00A83A64" w:rsidSect="00B461C7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E3111C1" w14:textId="1116E349" w:rsidR="00AC591F" w:rsidRPr="00223D79" w:rsidRDefault="00C674EF" w:rsidP="00C11F0D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23D79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ส่วนงานดำเนินงาน</w:t>
      </w:r>
      <w:r w:rsidR="00B03E94" w:rsidRPr="00223D79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และการจำแนกรายได้</w:t>
      </w:r>
    </w:p>
    <w:p w14:paraId="6B83029C" w14:textId="77777777" w:rsidR="00AC591F" w:rsidRPr="006A4115" w:rsidRDefault="00AC591F" w:rsidP="00AC5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1C081149" w14:textId="77777777" w:rsidR="00AC591F" w:rsidRPr="00A83A64" w:rsidRDefault="00AC591F" w:rsidP="00AC5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t>กลุ่มบริษัทมีส่วนงานที่รายงาน ดังรายละเอียดข้างล่าง ซึ่งเป็นหน่วยงานธุรกิจที่สำคัญของกลุ่มบริษ</w:t>
      </w:r>
      <w:r w:rsidR="00771A1E" w:rsidRPr="00A83A64">
        <w:rPr>
          <w:rFonts w:asciiTheme="majorBidi" w:hAnsiTheme="majorBidi" w:cstheme="majorBidi"/>
          <w:sz w:val="30"/>
          <w:szCs w:val="30"/>
          <w:cs/>
        </w:rPr>
        <w:t>ัท หน่วยงานธุรกิจที่สำคัญนี้ขาย</w:t>
      </w:r>
      <w:r w:rsidRPr="00A83A64">
        <w:rPr>
          <w:rFonts w:asciiTheme="majorBidi" w:hAnsiTheme="majorBidi" w:cstheme="majorBidi"/>
          <w:sz w:val="30"/>
          <w:szCs w:val="30"/>
          <w:cs/>
        </w:rPr>
        <w:t xml:space="preserve">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  <w:r w:rsidR="00452D47" w:rsidRPr="00A83A64">
        <w:rPr>
          <w:rFonts w:asciiTheme="majorBidi" w:hAnsiTheme="majorBidi" w:cstheme="majorBidi"/>
          <w:sz w:val="30"/>
          <w:szCs w:val="30"/>
        </w:rPr>
        <w:t xml:space="preserve"> </w:t>
      </w:r>
    </w:p>
    <w:p w14:paraId="7C8BE5AC" w14:textId="77777777" w:rsidR="00452D47" w:rsidRPr="006A4115" w:rsidRDefault="00452D47" w:rsidP="00AC5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1DF6F49E" w14:textId="77777777" w:rsidR="00AC591F" w:rsidRPr="00A83A64" w:rsidRDefault="00AC591F" w:rsidP="00082EA9">
      <w:pPr>
        <w:pStyle w:val="ListParagraph"/>
        <w:numPr>
          <w:ilvl w:val="0"/>
          <w:numId w:val="3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A83A64">
        <w:rPr>
          <w:rFonts w:asciiTheme="majorBidi" w:hAnsiTheme="majorBidi" w:cstheme="majorBidi"/>
          <w:sz w:val="30"/>
          <w:szCs w:val="30"/>
        </w:rPr>
        <w:t>1</w:t>
      </w:r>
      <w:r w:rsidRPr="00A83A64">
        <w:rPr>
          <w:rFonts w:asciiTheme="majorBidi" w:hAnsiTheme="majorBidi" w:cstheme="majorBidi"/>
          <w:sz w:val="30"/>
          <w:szCs w:val="30"/>
          <w:cs/>
        </w:rPr>
        <w:t xml:space="preserve"> ขายอุปกรณ์คอมพิวเตอร์</w:t>
      </w:r>
      <w:r w:rsidR="00224870" w:rsidRPr="00A83A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71A1E" w:rsidRPr="00A83A64">
        <w:rPr>
          <w:rFonts w:asciiTheme="majorBidi" w:hAnsiTheme="majorBidi" w:cstheme="majorBidi"/>
          <w:sz w:val="30"/>
          <w:szCs w:val="30"/>
          <w:cs/>
        </w:rPr>
        <w:t>อุปกรณ์สื่อสาร</w:t>
      </w:r>
      <w:r w:rsidR="00224870" w:rsidRPr="00A83A64">
        <w:rPr>
          <w:rFonts w:asciiTheme="majorBidi" w:hAnsiTheme="majorBidi" w:cstheme="majorBidi"/>
          <w:sz w:val="30"/>
          <w:szCs w:val="30"/>
        </w:rPr>
        <w:t xml:space="preserve"> </w:t>
      </w:r>
      <w:r w:rsidR="00224870" w:rsidRPr="00A83A64">
        <w:rPr>
          <w:rFonts w:asciiTheme="majorBidi" w:hAnsiTheme="majorBidi" w:cstheme="majorBidi"/>
          <w:sz w:val="30"/>
          <w:szCs w:val="30"/>
          <w:cs/>
        </w:rPr>
        <w:t>และให้บริการ</w:t>
      </w:r>
    </w:p>
    <w:p w14:paraId="26131210" w14:textId="77777777" w:rsidR="00AC591F" w:rsidRPr="00A83A64" w:rsidRDefault="00AC591F" w:rsidP="00082EA9">
      <w:pPr>
        <w:pStyle w:val="ListParagraph"/>
        <w:numPr>
          <w:ilvl w:val="0"/>
          <w:numId w:val="3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A83A64">
        <w:rPr>
          <w:rFonts w:asciiTheme="majorBidi" w:hAnsiTheme="majorBidi" w:cstheme="majorBidi"/>
          <w:sz w:val="30"/>
          <w:szCs w:val="30"/>
        </w:rPr>
        <w:t>2</w:t>
      </w:r>
      <w:r w:rsidRPr="00A83A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83A6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การให้บริการและอบรมเกี่ยวกับคอมพิวเตอร์</w:t>
      </w:r>
    </w:p>
    <w:p w14:paraId="44A8C049" w14:textId="77777777" w:rsidR="00452D47" w:rsidRPr="006A4115" w:rsidRDefault="00452D47" w:rsidP="00452D47">
      <w:pPr>
        <w:pStyle w:val="ListParagraph"/>
        <w:tabs>
          <w:tab w:val="clear" w:pos="680"/>
          <w:tab w:val="clear" w:pos="907"/>
          <w:tab w:val="left" w:pos="900"/>
        </w:tabs>
        <w:spacing w:line="240" w:lineRule="auto"/>
        <w:ind w:left="990"/>
        <w:jc w:val="thaiDistribute"/>
        <w:rPr>
          <w:rFonts w:asciiTheme="majorBidi" w:hAnsiTheme="majorBidi" w:cstheme="majorBidi"/>
          <w:sz w:val="22"/>
        </w:rPr>
      </w:pPr>
    </w:p>
    <w:p w14:paraId="18E58D82" w14:textId="77777777" w:rsidR="00F1501D" w:rsidRPr="00A83A64" w:rsidRDefault="00AC591F" w:rsidP="00F15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A83A64">
        <w:rPr>
          <w:rFonts w:asciiTheme="majorBidi" w:hAnsiTheme="majorBidi" w:cstheme="majorBidi"/>
          <w:sz w:val="30"/>
          <w:szCs w:val="30"/>
        </w:rPr>
        <w:t xml:space="preserve"> </w:t>
      </w:r>
      <w:r w:rsidRPr="00A83A64">
        <w:rPr>
          <w:rFonts w:asciiTheme="majorBidi" w:hAnsiTheme="majorBidi" w:cstheme="majorBidi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397277AA" w14:textId="77777777" w:rsidR="00F1501D" w:rsidRPr="00A83A64" w:rsidRDefault="00F1501D" w:rsidP="00F15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  <w:sectPr w:rsidR="00F1501D" w:rsidRPr="00A83A64" w:rsidSect="00F230C8">
          <w:footerReference w:type="default" r:id="rId10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382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4032"/>
        <w:gridCol w:w="1350"/>
        <w:gridCol w:w="270"/>
        <w:gridCol w:w="1530"/>
        <w:gridCol w:w="270"/>
        <w:gridCol w:w="1530"/>
        <w:gridCol w:w="270"/>
        <w:gridCol w:w="1530"/>
        <w:gridCol w:w="270"/>
        <w:gridCol w:w="1530"/>
        <w:gridCol w:w="270"/>
        <w:gridCol w:w="1530"/>
      </w:tblGrid>
      <w:tr w:rsidR="001B32A1" w:rsidRPr="00625DE9" w14:paraId="5A68A5A6" w14:textId="77777777" w:rsidTr="002C5FCE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E489D74" w14:textId="77777777"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350" w:type="dxa"/>
            <w:gridSpan w:val="11"/>
            <w:tcBorders>
              <w:top w:val="nil"/>
              <w:left w:val="nil"/>
              <w:right w:val="nil"/>
            </w:tcBorders>
          </w:tcPr>
          <w:p w14:paraId="42CD55FD" w14:textId="77777777"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1B32A1" w:rsidRPr="00625DE9" w14:paraId="5F37F011" w14:textId="77777777" w:rsidTr="002C5FCE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BA7A9DE" w14:textId="77777777"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  <w:p w14:paraId="6A2C9E4F" w14:textId="77777777"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4CC235DC" w14:textId="77777777"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ขายอุปกรณ์คอมพิวเตอร์</w:t>
            </w:r>
          </w:p>
          <w:p w14:paraId="519907BF" w14:textId="77777777"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อุปกรณ์สื่อสาร และให้บริการ</w:t>
            </w:r>
          </w:p>
        </w:tc>
        <w:tc>
          <w:tcPr>
            <w:tcW w:w="3600" w:type="dxa"/>
            <w:gridSpan w:val="4"/>
            <w:tcBorders>
              <w:top w:val="nil"/>
              <w:left w:val="nil"/>
              <w:right w:val="nil"/>
            </w:tcBorders>
          </w:tcPr>
          <w:p w14:paraId="76CB0785" w14:textId="77777777"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การให้บริการและ</w:t>
            </w: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br/>
              <w:t>อบรมเกี่ยวกับคอมพิวเตอร์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5EC710D" w14:textId="77777777"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14:paraId="3AB9E3C1" w14:textId="77777777"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14:paraId="08632966" w14:textId="77777777"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4555B9" w:rsidRPr="00625DE9" w14:paraId="0AD97C2B" w14:textId="77777777" w:rsidTr="002C5FCE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</w:tcBorders>
            <w:noWrap/>
            <w:vAlign w:val="bottom"/>
          </w:tcPr>
          <w:p w14:paraId="000196FE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สามเ</w:t>
            </w:r>
            <w:r w:rsidRPr="00625DE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ดือนสิ้นสุดวันที่</w:t>
            </w:r>
            <w:r w:rsidRPr="00625DE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  <w:tcBorders>
              <w:top w:val="nil"/>
            </w:tcBorders>
          </w:tcPr>
          <w:p w14:paraId="580A4771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</w:tcPr>
          <w:p w14:paraId="1D63AA99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3946A2E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</w:tcPr>
          <w:p w14:paraId="3FBA1BD6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61CAB243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</w:tcPr>
          <w:p w14:paraId="3825A628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7642300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</w:tcPr>
          <w:p w14:paraId="779F8200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3D4B3362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</w:tcPr>
          <w:p w14:paraId="08FF1A56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3DA1FFA7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1B32A1" w:rsidRPr="00625DE9" w14:paraId="3419A945" w14:textId="77777777" w:rsidTr="002C5FCE">
        <w:trPr>
          <w:trHeight w:val="362"/>
          <w:tblHeader/>
        </w:trPr>
        <w:tc>
          <w:tcPr>
            <w:tcW w:w="4032" w:type="dxa"/>
            <w:tcBorders>
              <w:left w:val="nil"/>
            </w:tcBorders>
          </w:tcPr>
          <w:p w14:paraId="547D3092" w14:textId="77777777"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50" w:type="dxa"/>
            <w:gridSpan w:val="11"/>
            <w:shd w:val="clear" w:color="auto" w:fill="auto"/>
          </w:tcPr>
          <w:p w14:paraId="61BD3EA8" w14:textId="77777777"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25D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25DE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B32A1" w:rsidRPr="00625DE9" w14:paraId="4282F0CE" w14:textId="77777777" w:rsidTr="002C5FCE">
        <w:trPr>
          <w:cantSplit/>
          <w:trHeight w:val="362"/>
        </w:trPr>
        <w:tc>
          <w:tcPr>
            <w:tcW w:w="4032" w:type="dxa"/>
            <w:tcBorders>
              <w:left w:val="nil"/>
            </w:tcBorders>
          </w:tcPr>
          <w:p w14:paraId="577F87AB" w14:textId="77777777"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0350" w:type="dxa"/>
            <w:gridSpan w:val="11"/>
            <w:shd w:val="clear" w:color="auto" w:fill="auto"/>
          </w:tcPr>
          <w:p w14:paraId="52848F86" w14:textId="77777777"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4555B9" w:rsidRPr="00625DE9" w14:paraId="2F4182FA" w14:textId="77777777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</w:tcBorders>
          </w:tcPr>
          <w:p w14:paraId="345CE29B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6A6E30FE" w14:textId="300DE9F8" w:rsidR="004555B9" w:rsidRPr="00D01768" w:rsidRDefault="005D37BE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color w:val="000000"/>
                <w:sz w:val="30"/>
                <w:szCs w:val="30"/>
              </w:rPr>
              <w:t>8,635,608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05A7490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9368E8E" w14:textId="77777777" w:rsidR="004555B9" w:rsidRPr="00D01768" w:rsidRDefault="004555B9" w:rsidP="00D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color w:val="000000"/>
                <w:sz w:val="30"/>
                <w:szCs w:val="30"/>
              </w:rPr>
              <w:t>7,330,619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D07BA0C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3C793DBE" w14:textId="79FBFEA6" w:rsidR="004555B9" w:rsidRPr="00D01768" w:rsidRDefault="005D37BE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color w:val="000000"/>
                <w:sz w:val="30"/>
                <w:szCs w:val="30"/>
              </w:rPr>
              <w:t>850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24284A2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1CE6EFD4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28B5B99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1745F6A5" w14:textId="2822A121" w:rsidR="004555B9" w:rsidRPr="00D01768" w:rsidRDefault="005D37BE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color w:val="000000"/>
                <w:sz w:val="30"/>
                <w:szCs w:val="30"/>
              </w:rPr>
              <w:t>8,636,458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213C74B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7BD180A7" w14:textId="77777777" w:rsidR="004555B9" w:rsidRPr="00D01768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color w:val="000000"/>
                <w:sz w:val="30"/>
                <w:szCs w:val="30"/>
              </w:rPr>
              <w:t>7,330,638</w:t>
            </w:r>
          </w:p>
        </w:tc>
      </w:tr>
      <w:tr w:rsidR="004555B9" w:rsidRPr="00625DE9" w14:paraId="63CCCE82" w14:textId="77777777" w:rsidTr="002C5FCE">
        <w:trPr>
          <w:cantSplit/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F4A717B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F07285" w14:textId="2A865694" w:rsidR="004555B9" w:rsidRPr="00D01768" w:rsidRDefault="005D37BE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color w:val="000000"/>
                <w:sz w:val="30"/>
                <w:szCs w:val="30"/>
              </w:rPr>
              <w:t>2,865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4663574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1D7483" w14:textId="77777777" w:rsidR="004555B9" w:rsidRPr="00D01768" w:rsidRDefault="004555B9" w:rsidP="00D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color w:val="000000"/>
                <w:sz w:val="30"/>
                <w:szCs w:val="30"/>
              </w:rPr>
              <w:t>42,893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50BA978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713F61" w14:textId="092A0364" w:rsidR="004555B9" w:rsidRPr="00D01768" w:rsidRDefault="005D37BE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color w:val="000000"/>
                <w:sz w:val="30"/>
                <w:szCs w:val="30"/>
              </w:rPr>
              <w:t>1,410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2993D75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D7ADD0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3,874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C33C527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1F32AC" w14:textId="4A8BE8CB" w:rsidR="004555B9" w:rsidRPr="00D01768" w:rsidRDefault="005D37BE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color w:val="000000"/>
                <w:sz w:val="30"/>
                <w:szCs w:val="30"/>
              </w:rPr>
              <w:t>4,275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CE7D197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607747" w14:textId="77777777" w:rsidR="004555B9" w:rsidRPr="00D01768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color w:val="000000"/>
                <w:sz w:val="30"/>
                <w:szCs w:val="30"/>
              </w:rPr>
              <w:t>46,767</w:t>
            </w:r>
          </w:p>
        </w:tc>
      </w:tr>
      <w:tr w:rsidR="004555B9" w:rsidRPr="00625DE9" w14:paraId="13BB1AF4" w14:textId="77777777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31B4AC3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0FE625" w14:textId="165F2495" w:rsidR="004555B9" w:rsidRPr="00D01768" w:rsidRDefault="005D37BE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color w:val="000000"/>
                <w:sz w:val="30"/>
                <w:szCs w:val="30"/>
              </w:rPr>
              <w:t>8,638,473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CE1F9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75E0B4" w14:textId="77777777" w:rsidR="004555B9" w:rsidRPr="00D01768" w:rsidRDefault="004555B9" w:rsidP="00D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color w:val="000000"/>
                <w:sz w:val="30"/>
                <w:szCs w:val="30"/>
              </w:rPr>
              <w:t>7,373,512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A2BA9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A9DD2B" w14:textId="5A8AE687" w:rsidR="004555B9" w:rsidRPr="00D01768" w:rsidRDefault="005D37BE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color w:val="000000"/>
                <w:sz w:val="30"/>
                <w:szCs w:val="30"/>
              </w:rPr>
              <w:t>2,26</w:t>
            </w:r>
            <w:r w:rsidR="00B61D02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68E3E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DBAF47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3,893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FE699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9E5113" w14:textId="5B4CF15E" w:rsidR="004555B9" w:rsidRPr="00D01768" w:rsidRDefault="005D37BE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color w:val="000000"/>
                <w:sz w:val="30"/>
                <w:szCs w:val="30"/>
              </w:rPr>
              <w:t>8,640,73</w:t>
            </w:r>
            <w:r w:rsidR="00F3371C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92969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D65D04" w14:textId="77777777" w:rsidR="004555B9" w:rsidRPr="00D01768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color w:val="000000"/>
                <w:sz w:val="30"/>
                <w:szCs w:val="30"/>
              </w:rPr>
              <w:t>7,377,405</w:t>
            </w:r>
          </w:p>
        </w:tc>
      </w:tr>
      <w:tr w:rsidR="004555B9" w:rsidRPr="00625DE9" w14:paraId="1B287C0B" w14:textId="77777777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C05B479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ตัดรายการรายได้ระหว่างส่วนงาน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E9316A" w14:textId="413D60D1" w:rsidR="004555B9" w:rsidRPr="00D01768" w:rsidRDefault="005D37BE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color w:val="000000"/>
                <w:sz w:val="30"/>
                <w:szCs w:val="30"/>
              </w:rPr>
              <w:t>(2,865)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996D5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BC55BA" w14:textId="77777777" w:rsidR="004555B9" w:rsidRPr="00D01768" w:rsidRDefault="004555B9" w:rsidP="00D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color w:val="000000"/>
                <w:sz w:val="30"/>
                <w:szCs w:val="30"/>
              </w:rPr>
              <w:t>(42,893)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18D39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039694" w14:textId="219E1B3F" w:rsidR="004555B9" w:rsidRPr="00D01768" w:rsidRDefault="005D37BE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color w:val="000000"/>
                <w:sz w:val="30"/>
                <w:szCs w:val="30"/>
              </w:rPr>
              <w:t>(1,410)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4818F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DB23F8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(3,874)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F8C7A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BD04AF" w14:textId="644D0852" w:rsidR="004555B9" w:rsidRPr="00D01768" w:rsidRDefault="005D37BE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color w:val="000000"/>
                <w:sz w:val="30"/>
                <w:szCs w:val="30"/>
              </w:rPr>
              <w:t>(4,275)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95150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615C8D" w14:textId="77777777" w:rsidR="004555B9" w:rsidRPr="00D01768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color w:val="000000"/>
                <w:sz w:val="30"/>
                <w:szCs w:val="30"/>
              </w:rPr>
              <w:t>(46,767)</w:t>
            </w:r>
          </w:p>
        </w:tc>
      </w:tr>
      <w:tr w:rsidR="004555B9" w:rsidRPr="00625DE9" w14:paraId="3A6F4BA2" w14:textId="77777777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B7E58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9AF9B1" w14:textId="1F42B51A" w:rsidR="004555B9" w:rsidRPr="00625DE9" w:rsidRDefault="005D37BE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D37B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8,635,608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A69E1BB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058206" w14:textId="77777777" w:rsidR="004555B9" w:rsidRPr="00625DE9" w:rsidRDefault="004555B9" w:rsidP="00D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7,330,619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D59F7C5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83275E" w14:textId="5960E77D" w:rsidR="004555B9" w:rsidRPr="00625DE9" w:rsidRDefault="005D37BE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D37B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58A2314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709F9D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EA832B5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AE4071" w14:textId="068D6882" w:rsidR="004555B9" w:rsidRPr="00625DE9" w:rsidRDefault="005D37BE" w:rsidP="00D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D37B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8,636,458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8EAFE19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22F71F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7,330,638</w:t>
            </w:r>
          </w:p>
        </w:tc>
      </w:tr>
      <w:tr w:rsidR="004555B9" w:rsidRPr="00625DE9" w14:paraId="5D04C3A9" w14:textId="77777777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AB56ADB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CD127B3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ECFD8D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C8106B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2ABEFF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EE2C95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3111D7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5864A69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E167CC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157EC28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0B757F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A78777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555B9" w:rsidRPr="00625DE9" w14:paraId="51A14482" w14:textId="77777777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305A9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C8CE103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3A107E8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3B924A0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0BEE3B2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631E7C7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395750A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7B7DFDD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4141C51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28F3327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AAA564D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3BDC0FB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555B9" w:rsidRPr="00625DE9" w14:paraId="2355D4BC" w14:textId="77777777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2CE1BA6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80782C7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330CD1B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2396338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EA03017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261A68A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73EE137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252AFBC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92C6DFB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883EFE2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8965F55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BD41C7D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D37BE" w:rsidRPr="00625DE9" w14:paraId="145B1357" w14:textId="77777777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ECEE44C" w14:textId="77777777" w:rsidR="005D37BE" w:rsidRPr="00625DE9" w:rsidRDefault="005D37BE" w:rsidP="005D3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1913B2" w14:textId="781CBD95" w:rsidR="005D37BE" w:rsidRPr="005D37BE" w:rsidRDefault="005D37BE" w:rsidP="005D3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37BE">
              <w:rPr>
                <w:rFonts w:ascii="Angsana New" w:hAnsi="Angsana New"/>
                <w:color w:val="000000"/>
                <w:sz w:val="30"/>
                <w:szCs w:val="30"/>
              </w:rPr>
              <w:t>8,635,608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7157692" w14:textId="77777777" w:rsidR="005D37BE" w:rsidRPr="005D37BE" w:rsidRDefault="005D37BE" w:rsidP="005D3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728FE2" w14:textId="3FCB08D4" w:rsidR="005D37BE" w:rsidRPr="00D01768" w:rsidRDefault="005D37BE" w:rsidP="00D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color w:val="000000"/>
                <w:sz w:val="30"/>
                <w:szCs w:val="30"/>
              </w:rPr>
              <w:t>7,330,619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F06D0EE" w14:textId="77777777" w:rsidR="005D37BE" w:rsidRPr="005D37BE" w:rsidRDefault="005D37BE" w:rsidP="005D3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8A0FCE" w14:textId="6B1E86C7" w:rsidR="005D37BE" w:rsidRPr="005D37BE" w:rsidRDefault="005D37BE" w:rsidP="005D3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37BE">
              <w:rPr>
                <w:rFonts w:ascii="Angsana New" w:hAnsi="Angsana New"/>
                <w:color w:val="000000"/>
                <w:sz w:val="30"/>
                <w:szCs w:val="30"/>
              </w:rPr>
              <w:t>850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28D2767" w14:textId="77777777" w:rsidR="005D37BE" w:rsidRPr="005D37BE" w:rsidRDefault="005D37BE" w:rsidP="005D3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2D84E5" w14:textId="7232804B" w:rsidR="005D37BE" w:rsidRPr="005D37BE" w:rsidRDefault="005D37BE" w:rsidP="005D3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37BE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94FFCF0" w14:textId="77777777" w:rsidR="005D37BE" w:rsidRPr="005D37BE" w:rsidRDefault="005D37BE" w:rsidP="005D3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A7626D" w14:textId="1670AEB1" w:rsidR="005D37BE" w:rsidRPr="00D01768" w:rsidRDefault="005D37BE" w:rsidP="005D3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color w:val="000000"/>
                <w:sz w:val="30"/>
                <w:szCs w:val="30"/>
              </w:rPr>
              <w:t>8,636,458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C779DE7" w14:textId="77777777" w:rsidR="005D37BE" w:rsidRPr="005D37BE" w:rsidRDefault="005D37BE" w:rsidP="005D3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F18A7F" w14:textId="6BDA7672" w:rsidR="005D37BE" w:rsidRPr="00D01768" w:rsidRDefault="005D37BE" w:rsidP="005D3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color w:val="000000"/>
                <w:sz w:val="30"/>
                <w:szCs w:val="30"/>
              </w:rPr>
              <w:t>7,330,638</w:t>
            </w:r>
          </w:p>
        </w:tc>
      </w:tr>
      <w:tr w:rsidR="005D37BE" w:rsidRPr="00625DE9" w14:paraId="508DD979" w14:textId="77777777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1A4FC" w14:textId="77777777" w:rsidR="005D37BE" w:rsidRPr="00625DE9" w:rsidRDefault="005D37BE" w:rsidP="005D3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</w:t>
            </w: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2309C0" w14:textId="66D84B1D" w:rsidR="005D37BE" w:rsidRPr="00625DE9" w:rsidRDefault="005D37BE" w:rsidP="005D3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D37B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8,635,608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A39D90C" w14:textId="77777777" w:rsidR="005D37BE" w:rsidRPr="00625DE9" w:rsidRDefault="005D37BE" w:rsidP="005D3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489A72" w14:textId="667EAD6D" w:rsidR="005D37BE" w:rsidRPr="00625DE9" w:rsidRDefault="005D37BE" w:rsidP="00D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7,330,619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459CF45" w14:textId="77777777" w:rsidR="005D37BE" w:rsidRPr="00625DE9" w:rsidRDefault="005D37BE" w:rsidP="005D3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716B52" w14:textId="24D02330" w:rsidR="005D37BE" w:rsidRPr="00625DE9" w:rsidRDefault="005D37BE" w:rsidP="005D3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D37B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850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E2F2026" w14:textId="77777777" w:rsidR="005D37BE" w:rsidRPr="00625DE9" w:rsidRDefault="005D37BE" w:rsidP="005D3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F13948" w14:textId="77777777" w:rsidR="005D37BE" w:rsidRPr="00625DE9" w:rsidRDefault="005D37BE" w:rsidP="005D3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12F5314" w14:textId="77777777" w:rsidR="005D37BE" w:rsidRPr="00625DE9" w:rsidRDefault="005D37BE" w:rsidP="005D3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92EA86" w14:textId="2CFC2788" w:rsidR="005D37BE" w:rsidRPr="00625DE9" w:rsidRDefault="005D37BE" w:rsidP="005D3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D37B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8,636,458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23C02BA" w14:textId="77777777" w:rsidR="005D37BE" w:rsidRPr="00625DE9" w:rsidRDefault="005D37BE" w:rsidP="005D3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4170B7" w14:textId="77777777" w:rsidR="005D37BE" w:rsidRPr="00625DE9" w:rsidRDefault="005D37BE" w:rsidP="005D3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7,330,638</w:t>
            </w:r>
          </w:p>
        </w:tc>
      </w:tr>
      <w:tr w:rsidR="004555B9" w:rsidRPr="00625DE9" w14:paraId="0E03514F" w14:textId="77777777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CDCCB40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D6E3D59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347D23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B180A8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A177D0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67E24AF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51F0F1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2951D33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8E0A97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D390D43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BE84FA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004929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555B9" w:rsidRPr="00625DE9" w14:paraId="16050493" w14:textId="77777777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4E8B556" w14:textId="77777777" w:rsidR="00BB27CF" w:rsidRDefault="00BB27CF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7E0280A" w14:textId="77777777" w:rsidR="00BB27CF" w:rsidRDefault="00BB27CF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0530C02" w14:textId="0E8177DE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25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D006710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37ED5D0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3DD4FED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C4FF5E3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298E78D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EF7B6C8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02BF717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1B3156E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E4A0243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845B45B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524F62E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C096F" w:rsidRPr="00625DE9" w14:paraId="250498A0" w14:textId="77777777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98D4847" w14:textId="77777777" w:rsidR="008C096F" w:rsidRPr="00625DE9" w:rsidRDefault="008C096F" w:rsidP="008C0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7" w:hanging="13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สินค้า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เทคโนโลยีคอมพิวเตอร์ ระบ</w:t>
            </w: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บ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สารสนเทศ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และอุปกรณ์สื่อสารต่างๆ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C1AB392" w14:textId="04264634" w:rsidR="008C096F" w:rsidRPr="00D01768" w:rsidRDefault="0004253A" w:rsidP="00D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color w:val="000000"/>
                <w:sz w:val="30"/>
                <w:szCs w:val="30"/>
              </w:rPr>
              <w:t>8,615,611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767B178" w14:textId="77777777" w:rsidR="008C096F" w:rsidRPr="00625DE9" w:rsidRDefault="008C096F" w:rsidP="008C0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01022BB" w14:textId="77777777" w:rsidR="008C096F" w:rsidRPr="00625DE9" w:rsidRDefault="008C096F" w:rsidP="00D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7,303,111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6114D7B" w14:textId="77777777" w:rsidR="008C096F" w:rsidRPr="00625DE9" w:rsidRDefault="008C096F" w:rsidP="008C0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0D630BD" w14:textId="608FCCC1" w:rsidR="008C096F" w:rsidRPr="00625DE9" w:rsidRDefault="008C096F" w:rsidP="008C0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769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418A052" w14:textId="77777777" w:rsidR="008C096F" w:rsidRPr="00625DE9" w:rsidRDefault="008C096F" w:rsidP="008C0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FCB4593" w14:textId="77777777" w:rsidR="008C096F" w:rsidRPr="00625DE9" w:rsidRDefault="008C096F" w:rsidP="008C0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43905CC" w14:textId="77777777" w:rsidR="008C096F" w:rsidRPr="00625DE9" w:rsidRDefault="008C096F" w:rsidP="008C0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AA04472" w14:textId="7A83B7CF" w:rsidR="008C096F" w:rsidRPr="00D01768" w:rsidRDefault="0004253A" w:rsidP="00D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253A">
              <w:rPr>
                <w:rFonts w:ascii="Angsana New" w:hAnsi="Angsana New"/>
                <w:color w:val="000000"/>
                <w:sz w:val="30"/>
                <w:szCs w:val="30"/>
              </w:rPr>
              <w:t>8,615,611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16E7B04" w14:textId="77777777" w:rsidR="008C096F" w:rsidRPr="00625DE9" w:rsidRDefault="008C096F" w:rsidP="008C0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6722BBC" w14:textId="77777777" w:rsidR="008C096F" w:rsidRPr="00D01768" w:rsidRDefault="008C096F" w:rsidP="00D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color w:val="000000"/>
                <w:sz w:val="30"/>
                <w:szCs w:val="30"/>
              </w:rPr>
              <w:t>7,303,111</w:t>
            </w:r>
          </w:p>
        </w:tc>
      </w:tr>
      <w:tr w:rsidR="008C096F" w:rsidRPr="00625DE9" w14:paraId="450B1423" w14:textId="77777777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C5FF6FC" w14:textId="77777777" w:rsidR="008C096F" w:rsidRPr="00625DE9" w:rsidRDefault="008C096F" w:rsidP="008C0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งานบริการ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92F89D" w14:textId="17CEEEBA" w:rsidR="008C096F" w:rsidRPr="00D01768" w:rsidRDefault="0004253A" w:rsidP="00D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01768">
              <w:rPr>
                <w:rFonts w:ascii="Angsana New" w:hAnsi="Angsana New"/>
                <w:color w:val="000000"/>
                <w:sz w:val="30"/>
                <w:szCs w:val="30"/>
              </w:rPr>
              <w:t>19,997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9587B6C" w14:textId="77777777" w:rsidR="008C096F" w:rsidRPr="00625DE9" w:rsidRDefault="008C096F" w:rsidP="008C0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83B6A6" w14:textId="77777777" w:rsidR="008C096F" w:rsidRPr="00625DE9" w:rsidRDefault="008C096F" w:rsidP="00D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27,508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202E507" w14:textId="77777777" w:rsidR="008C096F" w:rsidRPr="00625DE9" w:rsidRDefault="008C096F" w:rsidP="008C0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193EDE" w14:textId="07AEED45" w:rsidR="008C096F" w:rsidRPr="00D01768" w:rsidRDefault="008C096F" w:rsidP="00D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01768">
              <w:rPr>
                <w:rFonts w:ascii="Angsana New" w:hAnsi="Angsana New"/>
                <w:color w:val="000000"/>
                <w:sz w:val="30"/>
                <w:szCs w:val="30"/>
              </w:rPr>
              <w:t>850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78DB846" w14:textId="77777777" w:rsidR="008C096F" w:rsidRPr="00625DE9" w:rsidRDefault="008C096F" w:rsidP="008C0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E2FF03" w14:textId="77777777" w:rsidR="008C096F" w:rsidRPr="00625DE9" w:rsidRDefault="008C096F" w:rsidP="00D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95E0F06" w14:textId="77777777" w:rsidR="008C096F" w:rsidRPr="00625DE9" w:rsidRDefault="008C096F" w:rsidP="008C0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733976" w14:textId="3F437CC0" w:rsidR="008C096F" w:rsidRPr="00D01768" w:rsidRDefault="00246F3C" w:rsidP="00D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20,847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7704D5E" w14:textId="77777777" w:rsidR="008C096F" w:rsidRPr="00625DE9" w:rsidRDefault="008C096F" w:rsidP="008C0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54DF66" w14:textId="77777777" w:rsidR="008C096F" w:rsidRPr="00D01768" w:rsidRDefault="008C096F" w:rsidP="00D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color w:val="000000"/>
                <w:sz w:val="30"/>
                <w:szCs w:val="30"/>
              </w:rPr>
              <w:t>27,527</w:t>
            </w:r>
          </w:p>
        </w:tc>
      </w:tr>
      <w:tr w:rsidR="00E55CFA" w:rsidRPr="00625DE9" w14:paraId="03614A3B" w14:textId="77777777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05283" w14:textId="77777777" w:rsidR="00E55CFA" w:rsidRPr="00625DE9" w:rsidRDefault="00E55CFA" w:rsidP="00E5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3A5696" w14:textId="161BCBAA" w:rsidR="00E55CFA" w:rsidRPr="00625DE9" w:rsidRDefault="00E55CFA" w:rsidP="00E5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D37B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8,635,608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F18A104" w14:textId="77777777" w:rsidR="00E55CFA" w:rsidRPr="00625DE9" w:rsidRDefault="00E55CFA" w:rsidP="00E5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E5FF46" w14:textId="78ACA775" w:rsidR="00E55CFA" w:rsidRPr="00D01768" w:rsidRDefault="00E55CFA" w:rsidP="00D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7,330,619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87F250D" w14:textId="77777777" w:rsidR="00E55CFA" w:rsidRPr="00625DE9" w:rsidRDefault="00E55CFA" w:rsidP="00E5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BD510C" w14:textId="12A12699" w:rsidR="00E55CFA" w:rsidRPr="00625DE9" w:rsidRDefault="00E55CFA" w:rsidP="00E5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D37B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850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9DAED5D" w14:textId="77777777" w:rsidR="00E55CFA" w:rsidRPr="00625DE9" w:rsidRDefault="00E55CFA" w:rsidP="00E5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D0BE81" w14:textId="347B641F" w:rsidR="00E55CFA" w:rsidRPr="00D01768" w:rsidRDefault="00E55CFA" w:rsidP="00E5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0176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9296422" w14:textId="77777777" w:rsidR="00E55CFA" w:rsidRPr="00625DE9" w:rsidRDefault="00E55CFA" w:rsidP="00E5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F33D33" w14:textId="7CBCD2A6" w:rsidR="00E55CFA" w:rsidRPr="00D01768" w:rsidRDefault="00E55CFA" w:rsidP="00E5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8,636,458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57FA6FF" w14:textId="77777777" w:rsidR="00E55CFA" w:rsidRPr="00625DE9" w:rsidRDefault="00E55CFA" w:rsidP="00E5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363377" w14:textId="1AB002F2" w:rsidR="00E55CFA" w:rsidRPr="00625DE9" w:rsidRDefault="00E55CFA" w:rsidP="00E5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7,330,638</w:t>
            </w:r>
          </w:p>
        </w:tc>
      </w:tr>
      <w:tr w:rsidR="004555B9" w:rsidRPr="00625DE9" w14:paraId="61FD7D4C" w14:textId="77777777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6695F6C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7E8F98" w14:textId="77777777" w:rsidR="004555B9" w:rsidRPr="00D01768" w:rsidRDefault="004555B9" w:rsidP="00D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57A07F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B4FFA6" w14:textId="77777777" w:rsidR="004555B9" w:rsidRPr="00625DE9" w:rsidRDefault="004555B9" w:rsidP="00D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C08980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67D9A1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14BF11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F2D741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3897A1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61DCC1D" w14:textId="77777777" w:rsidR="004555B9" w:rsidRPr="00625DE9" w:rsidRDefault="004555B9" w:rsidP="00D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2C3919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972F47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555B9" w:rsidRPr="00625DE9" w14:paraId="58FF77A7" w14:textId="77777777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4BCC9E3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999FE47" w14:textId="77777777" w:rsidR="004555B9" w:rsidRPr="00D01768" w:rsidRDefault="004555B9" w:rsidP="00D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3BCCA73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CAF83C2" w14:textId="77777777" w:rsidR="004555B9" w:rsidRPr="00625DE9" w:rsidRDefault="004555B9" w:rsidP="00D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45E651F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45A2037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092C289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93DD29E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3C5D0DD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6EA837B" w14:textId="77777777" w:rsidR="004555B9" w:rsidRPr="00625DE9" w:rsidRDefault="004555B9" w:rsidP="00D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DC2CD51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54B68C8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55CFA" w:rsidRPr="00625DE9" w14:paraId="542E4451" w14:textId="77777777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B9E27F2" w14:textId="77777777" w:rsidR="00E55CFA" w:rsidRPr="00625DE9" w:rsidRDefault="00E55CFA" w:rsidP="00E5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D6F466E" w14:textId="2F220327" w:rsidR="00E55CFA" w:rsidRPr="00D01768" w:rsidRDefault="00E55CFA" w:rsidP="00E5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color w:val="000000"/>
                <w:sz w:val="30"/>
                <w:szCs w:val="30"/>
              </w:rPr>
              <w:t>8,635,608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0EDC9CC" w14:textId="77777777" w:rsidR="00E55CFA" w:rsidRPr="00DD4C3D" w:rsidRDefault="00E55CFA" w:rsidP="00E5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D6356CD" w14:textId="77777777" w:rsidR="00E55CFA" w:rsidRPr="00DD4C3D" w:rsidRDefault="00E55CFA" w:rsidP="00D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D4C3D">
              <w:rPr>
                <w:rFonts w:ascii="Angsana New" w:hAnsi="Angsana New"/>
                <w:color w:val="000000"/>
                <w:sz w:val="30"/>
                <w:szCs w:val="30"/>
              </w:rPr>
              <w:t>7,330,619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705B916" w14:textId="77777777" w:rsidR="00E55CFA" w:rsidRPr="00625DE9" w:rsidRDefault="00E55CFA" w:rsidP="00E5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19A46D3" w14:textId="47E4B227" w:rsidR="00E55CFA" w:rsidRPr="00BD7695" w:rsidRDefault="00E55CFA" w:rsidP="00B90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769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69BF195" w14:textId="77777777" w:rsidR="00E55CFA" w:rsidRPr="00625DE9" w:rsidRDefault="00E55CFA" w:rsidP="00E5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78FAE61" w14:textId="77777777" w:rsidR="00E55CFA" w:rsidRPr="00BD7695" w:rsidRDefault="00E55CFA" w:rsidP="00E5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769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E21A37F" w14:textId="77777777" w:rsidR="00E55CFA" w:rsidRPr="00625DE9" w:rsidRDefault="00E55CFA" w:rsidP="00E5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B89F3F6" w14:textId="02E94FA9" w:rsidR="00E55CFA" w:rsidRPr="00625DE9" w:rsidRDefault="00E55CFA" w:rsidP="00D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5CFA">
              <w:rPr>
                <w:rFonts w:ascii="Angsana New" w:hAnsi="Angsana New"/>
                <w:color w:val="000000"/>
                <w:sz w:val="30"/>
                <w:szCs w:val="30"/>
              </w:rPr>
              <w:t>8,635,608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6610061" w14:textId="77777777" w:rsidR="00E55CFA" w:rsidRPr="00625DE9" w:rsidRDefault="00E55CFA" w:rsidP="00E5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258652D" w14:textId="77777777" w:rsidR="00E55CFA" w:rsidRPr="00625DE9" w:rsidRDefault="00E55CFA" w:rsidP="00D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D4C3D">
              <w:rPr>
                <w:rFonts w:ascii="Angsana New" w:hAnsi="Angsana New"/>
                <w:color w:val="000000"/>
                <w:sz w:val="30"/>
                <w:szCs w:val="30"/>
              </w:rPr>
              <w:t>7,330,619</w:t>
            </w:r>
          </w:p>
        </w:tc>
      </w:tr>
      <w:tr w:rsidR="00E55CFA" w:rsidRPr="00625DE9" w14:paraId="1BCB1323" w14:textId="77777777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DFFB085" w14:textId="77777777" w:rsidR="00E55CFA" w:rsidRPr="00625DE9" w:rsidRDefault="00E55CFA" w:rsidP="00E5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52390AC" w14:textId="64D5C1CC" w:rsidR="00E55CFA" w:rsidRPr="00D01768" w:rsidRDefault="00E55CFA" w:rsidP="00D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071CC5B" w14:textId="77777777" w:rsidR="00E55CFA" w:rsidRPr="00625DE9" w:rsidRDefault="00E55CFA" w:rsidP="00E5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8B9AFE8" w14:textId="77777777" w:rsidR="00E55CFA" w:rsidRPr="00625DE9" w:rsidRDefault="00E55CFA" w:rsidP="00D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69DF986" w14:textId="77777777" w:rsidR="00E55CFA" w:rsidRPr="00625DE9" w:rsidRDefault="00E55CFA" w:rsidP="00E5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57A63E6" w14:textId="0E4CFD8C" w:rsidR="00E55CFA" w:rsidRPr="00D01768" w:rsidRDefault="00E55CFA" w:rsidP="00D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01768">
              <w:rPr>
                <w:rFonts w:ascii="Angsana New" w:hAnsi="Angsana New"/>
                <w:color w:val="000000"/>
                <w:sz w:val="30"/>
                <w:szCs w:val="30"/>
              </w:rPr>
              <w:t>850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3571657" w14:textId="77777777" w:rsidR="00E55CFA" w:rsidRPr="00625DE9" w:rsidRDefault="00E55CFA" w:rsidP="00E5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F00F2C0" w14:textId="77777777" w:rsidR="00E55CFA" w:rsidRPr="00BD7695" w:rsidRDefault="00E55CFA" w:rsidP="00D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7695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26DA636" w14:textId="77777777" w:rsidR="00E55CFA" w:rsidRPr="00625DE9" w:rsidRDefault="00E55CFA" w:rsidP="00E5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38E4634" w14:textId="420D8C6C" w:rsidR="00E55CFA" w:rsidRPr="00E55CFA" w:rsidRDefault="00E55CFA" w:rsidP="00D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5CFA">
              <w:rPr>
                <w:rFonts w:ascii="Angsana New" w:hAnsi="Angsana New"/>
                <w:color w:val="000000"/>
                <w:sz w:val="30"/>
                <w:szCs w:val="30"/>
              </w:rPr>
              <w:t>850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427F18A" w14:textId="77777777" w:rsidR="00E55CFA" w:rsidRPr="00625DE9" w:rsidRDefault="00E55CFA" w:rsidP="00E5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B69FAE6" w14:textId="77777777" w:rsidR="00E55CFA" w:rsidRPr="00625DE9" w:rsidRDefault="00E55CFA" w:rsidP="00D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7695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</w:p>
        </w:tc>
      </w:tr>
      <w:tr w:rsidR="00E55CFA" w:rsidRPr="00625DE9" w14:paraId="7C20205C" w14:textId="77777777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8A9E76D" w14:textId="77777777" w:rsidR="00E55CFA" w:rsidRPr="00625DE9" w:rsidRDefault="00E55CFA" w:rsidP="00E5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2025E8" w14:textId="32622227" w:rsidR="00E55CFA" w:rsidRPr="00625DE9" w:rsidRDefault="00E55CFA" w:rsidP="00E5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D37B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8,635,608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15AD893" w14:textId="77777777" w:rsidR="00E55CFA" w:rsidRPr="00625DE9" w:rsidRDefault="00E55CFA" w:rsidP="00E5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334816" w14:textId="14767C6A" w:rsidR="00E55CFA" w:rsidRPr="00D01768" w:rsidRDefault="00E55CFA" w:rsidP="00D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7,330,619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B612ED0" w14:textId="77777777" w:rsidR="00E55CFA" w:rsidRPr="00625DE9" w:rsidRDefault="00E55CFA" w:rsidP="00E5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4DAB97" w14:textId="208FAB47" w:rsidR="00E55CFA" w:rsidRPr="00E909F2" w:rsidRDefault="00E55CFA" w:rsidP="00E5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D37B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850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0BCAB61" w14:textId="77777777" w:rsidR="00E55CFA" w:rsidRPr="00625DE9" w:rsidRDefault="00E55CFA" w:rsidP="00E5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0774E4" w14:textId="2251122D" w:rsidR="00E55CFA" w:rsidRPr="00D01768" w:rsidRDefault="00E55CFA" w:rsidP="00E5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0176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61C21B4" w14:textId="77777777" w:rsidR="00E55CFA" w:rsidRPr="00625DE9" w:rsidRDefault="00E55CFA" w:rsidP="00E5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45A5D3" w14:textId="1B331EAB" w:rsidR="00E55CFA" w:rsidRPr="00D01768" w:rsidRDefault="00E55CFA" w:rsidP="00E5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8,636,458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AF7424F" w14:textId="77777777" w:rsidR="00E55CFA" w:rsidRPr="00625DE9" w:rsidRDefault="00E55CFA" w:rsidP="00E5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B77C15" w14:textId="241A63B4" w:rsidR="00E55CFA" w:rsidRPr="00D01768" w:rsidRDefault="00E55CFA" w:rsidP="00E5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7,330,638</w:t>
            </w:r>
          </w:p>
        </w:tc>
      </w:tr>
      <w:tr w:rsidR="004555B9" w:rsidRPr="00625DE9" w14:paraId="60DB3F6A" w14:textId="77777777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7866C2B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AF0AC79" w14:textId="77777777" w:rsidR="004555B9" w:rsidRPr="00D01768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E158BB9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B9E3C75" w14:textId="77777777" w:rsidR="004555B9" w:rsidRPr="00625DE9" w:rsidRDefault="004555B9" w:rsidP="00D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0821EE9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AE89248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740B27F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0C598C" w14:textId="77777777" w:rsidR="004555B9" w:rsidRPr="00625DE9" w:rsidRDefault="004555B9" w:rsidP="00D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CD43E87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56FA5C0" w14:textId="77777777" w:rsidR="004555B9" w:rsidRPr="00625DE9" w:rsidRDefault="004555B9" w:rsidP="00D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7366F05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4DFC78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555B9" w:rsidRPr="00625DE9" w14:paraId="1C8C7F6D" w14:textId="77777777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1CABB5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(ขาดทุน) 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ตามส่วนงาน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ก่อนภาษี</w:t>
            </w: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35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24F435AB" w14:textId="1C6F4B15" w:rsidR="004555B9" w:rsidRPr="00D01768" w:rsidRDefault="00FC61A0" w:rsidP="00D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color w:val="000000"/>
                <w:sz w:val="30"/>
                <w:szCs w:val="30"/>
              </w:rPr>
              <w:t>228,</w:t>
            </w:r>
            <w:r w:rsidR="00246F3C">
              <w:rPr>
                <w:rFonts w:ascii="Angsana New" w:hAnsi="Angsana New"/>
                <w:color w:val="000000"/>
                <w:sz w:val="30"/>
                <w:szCs w:val="30"/>
              </w:rPr>
              <w:t>310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B9EB6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03C491CD" w14:textId="77777777" w:rsidR="004555B9" w:rsidRPr="00625DE9" w:rsidRDefault="004555B9" w:rsidP="00D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155,598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A053E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2C47F5F7" w14:textId="63D07F5B" w:rsidR="004555B9" w:rsidRPr="00625DE9" w:rsidRDefault="00FC61A0" w:rsidP="00D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61A0">
              <w:rPr>
                <w:rFonts w:ascii="Angsana New" w:hAnsi="Angsana New"/>
                <w:color w:val="000000"/>
                <w:sz w:val="30"/>
                <w:szCs w:val="30"/>
              </w:rPr>
              <w:t>(853)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3C16C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0E102B06" w14:textId="77777777" w:rsidR="004555B9" w:rsidRPr="00625DE9" w:rsidRDefault="004555B9" w:rsidP="00D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(2,696)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F300B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01F2C594" w14:textId="787AFC3D" w:rsidR="004555B9" w:rsidRPr="00625DE9" w:rsidRDefault="00246F3C" w:rsidP="00D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227,457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27F5A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642C8F90" w14:textId="77777777" w:rsidR="004555B9" w:rsidRPr="00625DE9" w:rsidRDefault="004555B9" w:rsidP="00D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152,902</w:t>
            </w:r>
          </w:p>
        </w:tc>
      </w:tr>
      <w:tr w:rsidR="004555B9" w:rsidRPr="00625DE9" w14:paraId="0A5C24E5" w14:textId="77777777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5013297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EBB53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52B48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A319D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E2051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A7374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C138A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66C46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49CC9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F9F50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FA729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CCDB4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555B9" w:rsidRPr="00625DE9" w14:paraId="3B1F7333" w14:textId="77777777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C002901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1CD99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9564C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09B38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F85B1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8A2AE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5BCB6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5613F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05A2B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00AE0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DF263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8B6F3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555B9" w:rsidRPr="00625DE9" w14:paraId="3B948177" w14:textId="77777777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40934D29" w14:textId="77777777" w:rsidR="004555B9" w:rsidRPr="000A798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A7989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สินทรัพย์ส่วนงาน ณ วันที่ </w:t>
            </w:r>
          </w:p>
          <w:p w14:paraId="6E03EB5E" w14:textId="77777777" w:rsidR="004555B9" w:rsidRPr="000A798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A7989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0A7989">
              <w:rPr>
                <w:rFonts w:ascii="Angsana New" w:hAnsi="Angsana New"/>
                <w:sz w:val="30"/>
                <w:szCs w:val="30"/>
              </w:rPr>
              <w:t xml:space="preserve"> /</w:t>
            </w:r>
            <w:r w:rsidRPr="000A798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A798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A798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7696E4F" w14:textId="7D6719E4" w:rsidR="004555B9" w:rsidRPr="000A7989" w:rsidRDefault="00B902ED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902ED">
              <w:rPr>
                <w:rFonts w:ascii="Angsana New" w:hAnsi="Angsana New"/>
                <w:color w:val="000000"/>
                <w:sz w:val="30"/>
                <w:szCs w:val="30"/>
              </w:rPr>
              <w:t>7,403,424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99B9A" w14:textId="77777777" w:rsidR="004555B9" w:rsidRPr="000A798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59320AF" w14:textId="662AB42F" w:rsidR="004555B9" w:rsidRPr="000A798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246F3C">
              <w:rPr>
                <w:rFonts w:ascii="Angsana New" w:hAnsi="Angsana New"/>
                <w:color w:val="000000"/>
                <w:sz w:val="30"/>
                <w:szCs w:val="30"/>
              </w:rPr>
              <w:t>,318,811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9CD31" w14:textId="77777777" w:rsidR="004555B9" w:rsidRPr="000A798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218EC5" w14:textId="4F6B86BC" w:rsidR="004555B9" w:rsidRPr="000A7989" w:rsidRDefault="00B902ED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902ED">
              <w:rPr>
                <w:rFonts w:ascii="Angsana New" w:hAnsi="Angsana New"/>
                <w:color w:val="000000"/>
                <w:sz w:val="30"/>
                <w:szCs w:val="30"/>
              </w:rPr>
              <w:t>960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ED75C" w14:textId="77777777" w:rsidR="004555B9" w:rsidRPr="000A798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948BC50" w14:textId="2E37A8EA" w:rsidR="004555B9" w:rsidRPr="000A7989" w:rsidRDefault="00246F3C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D2560" w14:textId="77777777" w:rsidR="004555B9" w:rsidRPr="000A798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FA552" w14:textId="5D6583B7" w:rsidR="004555B9" w:rsidRPr="000A7989" w:rsidRDefault="00B902ED" w:rsidP="00206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902ED">
              <w:rPr>
                <w:rFonts w:ascii="Angsana New" w:hAnsi="Angsana New"/>
                <w:color w:val="000000"/>
                <w:sz w:val="30"/>
                <w:szCs w:val="30"/>
              </w:rPr>
              <w:t>7,404,384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625A3" w14:textId="77777777" w:rsidR="004555B9" w:rsidRPr="000A798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EB8CD" w14:textId="31B8DA0C" w:rsidR="004555B9" w:rsidRPr="000A7989" w:rsidRDefault="00246F3C" w:rsidP="00206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7,319,933</w:t>
            </w:r>
          </w:p>
        </w:tc>
      </w:tr>
      <w:tr w:rsidR="004555B9" w:rsidRPr="00625DE9" w14:paraId="04025297" w14:textId="77777777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4B3788C6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C86E5E7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E9DD1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D693F07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3E327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F4E59DD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A2F28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C4FCA08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646BC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D46C1E" w14:textId="1F806F76" w:rsidR="004555B9" w:rsidRPr="00625DE9" w:rsidRDefault="00B902ED" w:rsidP="00206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902ED">
              <w:rPr>
                <w:rFonts w:ascii="Angsana New" w:hAnsi="Angsana New"/>
                <w:color w:val="000000"/>
                <w:sz w:val="30"/>
                <w:szCs w:val="30"/>
              </w:rPr>
              <w:t>1,793,265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4A23A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10510D" w14:textId="26560886" w:rsidR="004555B9" w:rsidRPr="00625DE9" w:rsidRDefault="00246F3C" w:rsidP="00206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1,564,904</w:t>
            </w:r>
          </w:p>
        </w:tc>
      </w:tr>
      <w:tr w:rsidR="004555B9" w:rsidRPr="00625DE9" w14:paraId="1B7DF440" w14:textId="77777777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68272FCA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1366B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17F23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73A81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C4A11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25AE6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5F289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64877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6B6C6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AEB6F3" w14:textId="3F6DDB50" w:rsidR="004555B9" w:rsidRPr="0020661C" w:rsidRDefault="00B902ED" w:rsidP="00206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0661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9,197,649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D6D35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43576D" w14:textId="29A16303" w:rsidR="004555B9" w:rsidRPr="0020661C" w:rsidRDefault="00246F3C" w:rsidP="00206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8,884,837</w:t>
            </w:r>
          </w:p>
        </w:tc>
      </w:tr>
      <w:tr w:rsidR="004555B9" w:rsidRPr="00625DE9" w14:paraId="46E0334D" w14:textId="77777777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4A0FF445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ADDAC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6EAD2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B643D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14BDC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7E648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A03D7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224F9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14472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2AB70AD" w14:textId="77777777" w:rsidR="004555B9" w:rsidRPr="00625DE9" w:rsidRDefault="004555B9" w:rsidP="00206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E7D95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4F49AB7" w14:textId="77777777" w:rsidR="004555B9" w:rsidRPr="00625DE9" w:rsidRDefault="004555B9" w:rsidP="00206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555B9" w:rsidRPr="00625DE9" w14:paraId="09D9FCD6" w14:textId="77777777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221CDC21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25DE9">
              <w:rPr>
                <w:rFonts w:ascii="Angsana New" w:hAnsi="Angsana New"/>
                <w:sz w:val="30"/>
                <w:szCs w:val="30"/>
                <w:cs/>
              </w:rPr>
              <w:t>หนี้สินส่วนงาน ณ วันที่</w:t>
            </w:r>
          </w:p>
          <w:p w14:paraId="48359895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625DE9">
              <w:rPr>
                <w:rFonts w:ascii="Angsana New" w:hAnsi="Angsana New"/>
                <w:sz w:val="30"/>
                <w:szCs w:val="30"/>
              </w:rPr>
              <w:t xml:space="preserve"> /</w:t>
            </w:r>
            <w:r w:rsidRPr="00625D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25DE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25DE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B2B679E" w14:textId="44545C0B" w:rsidR="004555B9" w:rsidRPr="00625DE9" w:rsidRDefault="00B902ED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902ED">
              <w:rPr>
                <w:rFonts w:ascii="Angsana New" w:hAnsi="Angsana New"/>
                <w:color w:val="000000"/>
                <w:sz w:val="30"/>
                <w:szCs w:val="30"/>
              </w:rPr>
              <w:t>5,208,754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2E9EB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B44CE30" w14:textId="32E57604" w:rsidR="004555B9" w:rsidRPr="00625DE9" w:rsidRDefault="00246F3C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5,074,950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6DDE8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19BD84A" w14:textId="735BF8CB" w:rsidR="004555B9" w:rsidRPr="00625DE9" w:rsidRDefault="00B902ED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53B8A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38A00DC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FFA86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AB13B" w14:textId="561EED26" w:rsidR="004555B9" w:rsidRPr="00625DE9" w:rsidRDefault="00B902ED" w:rsidP="00206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902ED">
              <w:rPr>
                <w:rFonts w:ascii="Angsana New" w:hAnsi="Angsana New"/>
                <w:color w:val="000000"/>
                <w:sz w:val="30"/>
                <w:szCs w:val="30"/>
              </w:rPr>
              <w:t>5,208,754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E1A5F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6849A" w14:textId="1AA26868" w:rsidR="004555B9" w:rsidRPr="00625DE9" w:rsidRDefault="00246F3C" w:rsidP="00206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5,074,950</w:t>
            </w:r>
          </w:p>
        </w:tc>
      </w:tr>
      <w:tr w:rsidR="004555B9" w:rsidRPr="00625DE9" w14:paraId="015D22D2" w14:textId="77777777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0AC55F02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0DA8B38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BC5B9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37D3701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3F151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33D5CA2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79322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77468DA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74372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13347F" w14:textId="406FD65C" w:rsidR="004555B9" w:rsidRPr="00625DE9" w:rsidRDefault="00246F3C" w:rsidP="00206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307,517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1BBF1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23AAD2" w14:textId="0B8D2DED" w:rsidR="004555B9" w:rsidRPr="00625DE9" w:rsidRDefault="00246F3C" w:rsidP="00206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339,144</w:t>
            </w:r>
          </w:p>
        </w:tc>
      </w:tr>
      <w:tr w:rsidR="004555B9" w:rsidRPr="00625DE9" w14:paraId="1C385DD2" w14:textId="77777777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6D0D8550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042A7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9D7F5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EC34B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706A9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7693F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D664A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9D48A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B79B1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D840AE" w14:textId="4CA3639F" w:rsidR="004555B9" w:rsidRPr="0020661C" w:rsidRDefault="00246F3C" w:rsidP="00206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5,516,271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65B0F" w14:textId="77777777" w:rsidR="004555B9" w:rsidRPr="00625DE9" w:rsidRDefault="004555B9" w:rsidP="0045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500E10" w14:textId="35E542A6" w:rsidR="004555B9" w:rsidRPr="0020661C" w:rsidRDefault="00246F3C" w:rsidP="00206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5,414,094</w:t>
            </w:r>
          </w:p>
        </w:tc>
      </w:tr>
    </w:tbl>
    <w:p w14:paraId="39740B3E" w14:textId="77777777" w:rsidR="001B32A1" w:rsidRDefault="001B32A1" w:rsidP="001B3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3E02E14" w14:textId="77777777" w:rsidR="001B32A1" w:rsidRDefault="001B32A1" w:rsidP="001B3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A5485F7" w14:textId="77777777" w:rsidR="00686007" w:rsidRDefault="00686007" w:rsidP="001B3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7A42042" w14:textId="77777777" w:rsidR="00F87FB1" w:rsidRDefault="00F87FB1" w:rsidP="001B3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E766169" w14:textId="77777777" w:rsidR="00686007" w:rsidRDefault="00686007" w:rsidP="001B3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D1269F9" w14:textId="77777777" w:rsidR="001B32A1" w:rsidRDefault="001B32A1" w:rsidP="001B32A1">
      <w:pPr>
        <w:spacing w:line="240" w:lineRule="auto"/>
        <w:rPr>
          <w:rFonts w:ascii="Angsana New" w:hAnsi="Angsana New"/>
          <w:sz w:val="2"/>
          <w:szCs w:val="2"/>
        </w:rPr>
      </w:pPr>
    </w:p>
    <w:p w14:paraId="56786686" w14:textId="77777777" w:rsidR="001B32A1" w:rsidRDefault="001B32A1" w:rsidP="001B32A1">
      <w:pPr>
        <w:spacing w:line="240" w:lineRule="auto"/>
        <w:rPr>
          <w:rFonts w:ascii="Angsana New" w:hAnsi="Angsana New"/>
          <w:sz w:val="2"/>
          <w:szCs w:val="2"/>
        </w:rPr>
      </w:pPr>
    </w:p>
    <w:p w14:paraId="64020030" w14:textId="77777777" w:rsidR="001B32A1" w:rsidRDefault="001B32A1" w:rsidP="001B32A1">
      <w:pPr>
        <w:spacing w:line="240" w:lineRule="auto"/>
        <w:rPr>
          <w:rFonts w:ascii="Angsana New" w:hAnsi="Angsana New"/>
          <w:sz w:val="2"/>
          <w:szCs w:val="2"/>
        </w:rPr>
      </w:pPr>
    </w:p>
    <w:p w14:paraId="3BCE25A7" w14:textId="77777777" w:rsidR="001B32A1" w:rsidRDefault="001B32A1" w:rsidP="001B32A1">
      <w:pPr>
        <w:spacing w:line="240" w:lineRule="auto"/>
        <w:rPr>
          <w:rFonts w:ascii="Angsana New" w:hAnsi="Angsana New"/>
          <w:sz w:val="2"/>
          <w:szCs w:val="2"/>
        </w:rPr>
      </w:pPr>
    </w:p>
    <w:p w14:paraId="6E8746F1" w14:textId="77777777" w:rsidR="001B32A1" w:rsidRDefault="001B32A1" w:rsidP="001B32A1">
      <w:pPr>
        <w:spacing w:line="240" w:lineRule="auto"/>
        <w:rPr>
          <w:rFonts w:ascii="Angsana New" w:hAnsi="Angsana New"/>
          <w:sz w:val="2"/>
          <w:szCs w:val="2"/>
        </w:rPr>
      </w:pPr>
    </w:p>
    <w:p w14:paraId="22763370" w14:textId="77777777" w:rsidR="00583CA6" w:rsidRPr="00A83A64" w:rsidRDefault="00583CA6" w:rsidP="00251EA8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583CA6" w:rsidRPr="00A83A64" w:rsidSect="00F230C8">
          <w:headerReference w:type="default" r:id="rId11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346AE76E" w14:textId="77777777" w:rsidR="00B245AD" w:rsidRPr="00223D79" w:rsidRDefault="00B245AD" w:rsidP="00C11F0D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23D79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043D3CE8" w14:textId="77777777" w:rsidR="006A60C8" w:rsidRPr="00372B9B" w:rsidRDefault="006A60C8" w:rsidP="00C4483B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Cs w:val="22"/>
          <w:cs/>
          <w:lang w:bidi="th-TH"/>
        </w:rPr>
      </w:pPr>
    </w:p>
    <w:p w14:paraId="3C5650DF" w14:textId="77777777" w:rsidR="00A837DE" w:rsidRPr="00372B9B" w:rsidRDefault="00A837DE" w:rsidP="00A837DE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372B9B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6694484" w14:textId="77777777" w:rsidR="00A837DE" w:rsidRPr="00223D79" w:rsidRDefault="00A837DE" w:rsidP="00A837DE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Cs w:val="22"/>
          <w:lang w:bidi="th-TH"/>
        </w:rPr>
      </w:pPr>
    </w:p>
    <w:p w14:paraId="1F765D10" w14:textId="30F497C0" w:rsidR="00FD32DB" w:rsidRDefault="00A837DE" w:rsidP="00A837D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91795D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372B9B">
        <w:rPr>
          <w:rFonts w:asciiTheme="majorBidi" w:hAnsiTheme="majorBidi" w:cstheme="majorBidi" w:hint="cs"/>
          <w:sz w:val="30"/>
          <w:szCs w:val="30"/>
          <w:cs/>
          <w:lang w:bidi="th-TH"/>
        </w:rPr>
        <w:t>ราคาทุนตัดจำหน่าย</w:t>
      </w: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4DC69300" w14:textId="77777777" w:rsidR="00C0458C" w:rsidRPr="00A83A64" w:rsidRDefault="00C0458C" w:rsidP="00A837D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4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58"/>
        <w:gridCol w:w="1172"/>
        <w:gridCol w:w="236"/>
        <w:gridCol w:w="1384"/>
        <w:gridCol w:w="236"/>
        <w:gridCol w:w="931"/>
        <w:gridCol w:w="6"/>
        <w:gridCol w:w="230"/>
        <w:gridCol w:w="6"/>
        <w:gridCol w:w="844"/>
        <w:gridCol w:w="236"/>
        <w:gridCol w:w="844"/>
        <w:gridCol w:w="236"/>
        <w:gridCol w:w="916"/>
        <w:gridCol w:w="18"/>
      </w:tblGrid>
      <w:tr w:rsidR="008A36B0" w:rsidRPr="00323896" w14:paraId="35CE644C" w14:textId="77777777" w:rsidTr="00BB7BF2">
        <w:trPr>
          <w:gridAfter w:val="1"/>
          <w:wAfter w:w="18" w:type="dxa"/>
          <w:trHeight w:val="261"/>
        </w:trPr>
        <w:tc>
          <w:tcPr>
            <w:tcW w:w="2158" w:type="dxa"/>
            <w:shd w:val="clear" w:color="auto" w:fill="auto"/>
            <w:vAlign w:val="bottom"/>
          </w:tcPr>
          <w:p w14:paraId="5BC22980" w14:textId="77777777" w:rsidR="008A36B0" w:rsidRPr="00323896" w:rsidRDefault="008A36B0" w:rsidP="00903BC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77" w:type="dxa"/>
            <w:gridSpan w:val="13"/>
            <w:vAlign w:val="bottom"/>
          </w:tcPr>
          <w:p w14:paraId="42BF0923" w14:textId="77777777" w:rsidR="008A36B0" w:rsidRPr="00323896" w:rsidRDefault="008A36B0" w:rsidP="00903B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2389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32389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/</w:t>
            </w:r>
            <w:r w:rsidRPr="0032389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A36B0" w:rsidRPr="00323896" w14:paraId="52945F0B" w14:textId="77777777" w:rsidTr="00BB7BF2">
        <w:trPr>
          <w:gridAfter w:val="1"/>
          <w:wAfter w:w="18" w:type="dxa"/>
          <w:trHeight w:val="261"/>
        </w:trPr>
        <w:tc>
          <w:tcPr>
            <w:tcW w:w="2158" w:type="dxa"/>
            <w:shd w:val="clear" w:color="auto" w:fill="auto"/>
            <w:vAlign w:val="bottom"/>
          </w:tcPr>
          <w:p w14:paraId="49EA969E" w14:textId="77777777" w:rsidR="008A36B0" w:rsidRPr="00323896" w:rsidRDefault="008A36B0" w:rsidP="00903BC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959" w:type="dxa"/>
            <w:gridSpan w:val="5"/>
            <w:vAlign w:val="bottom"/>
          </w:tcPr>
          <w:p w14:paraId="47A11187" w14:textId="77777777" w:rsidR="008A36B0" w:rsidRPr="00323896" w:rsidRDefault="008A36B0" w:rsidP="00903B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2389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092A31A0" w14:textId="77777777" w:rsidR="008A36B0" w:rsidRPr="00323896" w:rsidRDefault="008A36B0" w:rsidP="00903B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082" w:type="dxa"/>
            <w:gridSpan w:val="6"/>
            <w:vAlign w:val="bottom"/>
          </w:tcPr>
          <w:p w14:paraId="32BE88D7" w14:textId="77777777" w:rsidR="008A36B0" w:rsidRPr="00323896" w:rsidRDefault="008A36B0" w:rsidP="00903B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2389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8A36B0" w:rsidRPr="00323896" w14:paraId="1B0FCB0E" w14:textId="77777777" w:rsidTr="00BB7BF2">
        <w:trPr>
          <w:trHeight w:val="261"/>
        </w:trPr>
        <w:tc>
          <w:tcPr>
            <w:tcW w:w="2158" w:type="dxa"/>
            <w:shd w:val="clear" w:color="auto" w:fill="auto"/>
            <w:vAlign w:val="bottom"/>
          </w:tcPr>
          <w:p w14:paraId="210F1904" w14:textId="4171F81A" w:rsidR="008A36B0" w:rsidRPr="00323896" w:rsidRDefault="008A36B0" w:rsidP="00903BC4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5B3F7722" w14:textId="77777777" w:rsidR="008A36B0" w:rsidRPr="00323896" w:rsidRDefault="008A36B0" w:rsidP="00903B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23896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เครื่องมือทางการเงินที่วัด</w:t>
            </w:r>
            <w:r w:rsidRPr="003238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CCA3489" w14:textId="77777777" w:rsidR="008A36B0" w:rsidRPr="00323896" w:rsidRDefault="008A36B0" w:rsidP="00903B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44E35CC" w14:textId="77777777" w:rsidR="008A36B0" w:rsidRPr="00323896" w:rsidRDefault="008A36B0" w:rsidP="00903B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3896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</w:t>
            </w:r>
          </w:p>
          <w:p w14:paraId="2772BEA2" w14:textId="77777777" w:rsidR="008A36B0" w:rsidRDefault="008A36B0" w:rsidP="00903B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3896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การเงินที่วัด</w:t>
            </w:r>
          </w:p>
          <w:p w14:paraId="7808196D" w14:textId="77777777" w:rsidR="008A36B0" w:rsidRDefault="008A36B0" w:rsidP="00903B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3896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มูลค่าด้วยมูลค่ายุติธรรมผ่าน</w:t>
            </w:r>
          </w:p>
          <w:p w14:paraId="14712F05" w14:textId="77777777" w:rsidR="008A36B0" w:rsidRDefault="008A36B0" w:rsidP="00903B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3896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กำไรหรือขาดทุน</w:t>
            </w:r>
          </w:p>
          <w:p w14:paraId="69C45CDC" w14:textId="35A651B6" w:rsidR="00BB7BF2" w:rsidRPr="00323896" w:rsidRDefault="00BB7BF2" w:rsidP="00903B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2B6447" w14:textId="77777777" w:rsidR="008A36B0" w:rsidRPr="00323896" w:rsidRDefault="008A36B0" w:rsidP="00903BC4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bottom"/>
          </w:tcPr>
          <w:p w14:paraId="74B2B109" w14:textId="77777777" w:rsidR="008A36B0" w:rsidRPr="00323896" w:rsidRDefault="008A36B0" w:rsidP="00903B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38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063E9DC9" w14:textId="77777777" w:rsidR="008A36B0" w:rsidRPr="00323896" w:rsidRDefault="008A36B0" w:rsidP="00903B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B37D0B5" w14:textId="77777777" w:rsidR="008A36B0" w:rsidRPr="00323896" w:rsidRDefault="008A36B0" w:rsidP="00903B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ระดับ</w:t>
            </w:r>
            <w:r w:rsidRPr="00323896">
              <w:rPr>
                <w:rFonts w:ascii="Angsana New" w:hAnsi="Angsana New" w:hint="cs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174E7B6F" w14:textId="77777777" w:rsidR="008A36B0" w:rsidRPr="00323896" w:rsidRDefault="008A36B0" w:rsidP="00903B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38E21655" w14:textId="77777777" w:rsidR="008A36B0" w:rsidRPr="00323896" w:rsidRDefault="008A36B0" w:rsidP="00903BC4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 w:hint="cs"/>
                <w:sz w:val="28"/>
                <w:szCs w:val="28"/>
                <w:cs/>
              </w:rPr>
              <w:t>ระดับ</w:t>
            </w:r>
            <w:r w:rsidRPr="00323896">
              <w:rPr>
                <w:rFonts w:ascii="Angsana New" w:hAnsi="Angsana New" w:hint="cs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547F9FE2" w14:textId="77777777" w:rsidR="008A36B0" w:rsidRPr="00323896" w:rsidRDefault="008A36B0" w:rsidP="00903B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3F25753F" w14:textId="77777777" w:rsidR="008A36B0" w:rsidRPr="00323896" w:rsidRDefault="008A36B0" w:rsidP="00903B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38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A36B0" w:rsidRPr="00323896" w14:paraId="3944B469" w14:textId="77777777" w:rsidTr="00BB7BF2">
        <w:trPr>
          <w:gridAfter w:val="1"/>
          <w:wAfter w:w="18" w:type="dxa"/>
          <w:trHeight w:val="261"/>
        </w:trPr>
        <w:tc>
          <w:tcPr>
            <w:tcW w:w="2158" w:type="dxa"/>
            <w:shd w:val="clear" w:color="auto" w:fill="auto"/>
          </w:tcPr>
          <w:p w14:paraId="47ED9168" w14:textId="5DFE1028" w:rsidR="008A36B0" w:rsidRPr="008A36B0" w:rsidRDefault="008A36B0" w:rsidP="00903BC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7277" w:type="dxa"/>
            <w:gridSpan w:val="13"/>
          </w:tcPr>
          <w:p w14:paraId="7FF01AE5" w14:textId="77777777" w:rsidR="008A36B0" w:rsidRPr="008A36B0" w:rsidRDefault="008A36B0" w:rsidP="00903B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8A36B0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8A36B0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8A36B0">
              <w:rPr>
                <w:rFonts w:ascii="Angsana New" w:hAnsi="Angsana New" w:hint="cs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91795D" w:rsidRPr="00323896" w14:paraId="4A9192A7" w14:textId="77777777" w:rsidTr="00BB7BF2">
        <w:trPr>
          <w:gridAfter w:val="1"/>
          <w:wAfter w:w="18" w:type="dxa"/>
          <w:trHeight w:val="261"/>
        </w:trPr>
        <w:tc>
          <w:tcPr>
            <w:tcW w:w="2158" w:type="dxa"/>
            <w:shd w:val="clear" w:color="auto" w:fill="auto"/>
          </w:tcPr>
          <w:p w14:paraId="08438F6C" w14:textId="20FE7C94" w:rsidR="0091795D" w:rsidRPr="008A36B0" w:rsidRDefault="0091795D" w:rsidP="00903BC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A36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A36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A36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8A36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7277" w:type="dxa"/>
            <w:gridSpan w:val="13"/>
          </w:tcPr>
          <w:p w14:paraId="22E1C6BA" w14:textId="77777777" w:rsidR="0091795D" w:rsidRPr="008A36B0" w:rsidRDefault="0091795D" w:rsidP="00903B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8A36B0" w:rsidRPr="00323896" w14:paraId="42767324" w14:textId="77777777" w:rsidTr="00BB7BF2">
        <w:trPr>
          <w:trHeight w:val="261"/>
        </w:trPr>
        <w:tc>
          <w:tcPr>
            <w:tcW w:w="2158" w:type="dxa"/>
            <w:shd w:val="clear" w:color="auto" w:fill="auto"/>
          </w:tcPr>
          <w:p w14:paraId="1BC9E54E" w14:textId="77777777" w:rsidR="008A36B0" w:rsidRPr="00323896" w:rsidRDefault="008A36B0" w:rsidP="00903BC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2389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2" w:type="dxa"/>
          </w:tcPr>
          <w:p w14:paraId="2B6EADEA" w14:textId="77777777" w:rsidR="008A36B0" w:rsidRPr="00323896" w:rsidRDefault="008A36B0" w:rsidP="00903B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12B5E9" w14:textId="77777777" w:rsidR="008A36B0" w:rsidRPr="00323896" w:rsidRDefault="008A36B0" w:rsidP="00903B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8D9858E" w14:textId="77777777" w:rsidR="008A36B0" w:rsidRPr="00323896" w:rsidRDefault="008A36B0" w:rsidP="00903B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BE59797" w14:textId="77777777" w:rsidR="008A36B0" w:rsidRPr="00323896" w:rsidRDefault="008A36B0" w:rsidP="00903B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7" w:type="dxa"/>
            <w:gridSpan w:val="2"/>
            <w:shd w:val="clear" w:color="auto" w:fill="auto"/>
          </w:tcPr>
          <w:p w14:paraId="41F55133" w14:textId="77777777" w:rsidR="008A36B0" w:rsidRPr="00323896" w:rsidRDefault="008A36B0" w:rsidP="00903B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B38E718" w14:textId="77777777" w:rsidR="008A36B0" w:rsidRPr="00323896" w:rsidRDefault="008A36B0" w:rsidP="00903B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51066E31" w14:textId="77777777" w:rsidR="008A36B0" w:rsidRPr="00323896" w:rsidRDefault="008A36B0" w:rsidP="00903B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BE2BFB" w14:textId="77777777" w:rsidR="008A36B0" w:rsidRPr="00323896" w:rsidRDefault="008A36B0" w:rsidP="00903B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60AA48BF" w14:textId="77777777" w:rsidR="008A36B0" w:rsidRPr="00323896" w:rsidRDefault="008A36B0" w:rsidP="00903B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B5BE4B" w14:textId="77777777" w:rsidR="008A36B0" w:rsidRPr="00323896" w:rsidRDefault="008A36B0" w:rsidP="00903B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7A524D8F" w14:textId="77777777" w:rsidR="008A36B0" w:rsidRPr="00323896" w:rsidRDefault="008A36B0" w:rsidP="00903B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36B0" w:rsidRPr="00323896" w14:paraId="6446B7A9" w14:textId="77777777" w:rsidTr="00BB7BF2">
        <w:trPr>
          <w:trHeight w:val="261"/>
        </w:trPr>
        <w:tc>
          <w:tcPr>
            <w:tcW w:w="2158" w:type="dxa"/>
            <w:shd w:val="clear" w:color="auto" w:fill="auto"/>
          </w:tcPr>
          <w:p w14:paraId="552C0039" w14:textId="4F72DCE5" w:rsidR="008A36B0" w:rsidRPr="008A36B0" w:rsidRDefault="00AF513E" w:rsidP="00AF513E">
            <w:pPr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72" w:type="dxa"/>
            <w:shd w:val="clear" w:color="auto" w:fill="auto"/>
          </w:tcPr>
          <w:p w14:paraId="141163E0" w14:textId="0C818469" w:rsidR="008A36B0" w:rsidRPr="008A36B0" w:rsidRDefault="008A36B0" w:rsidP="00BB7BF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6B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3141B1" w14:textId="77777777" w:rsidR="008A36B0" w:rsidRPr="008A36B0" w:rsidRDefault="008A36B0" w:rsidP="008A36B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4EB221C7" w14:textId="1B2B6483" w:rsidR="008A36B0" w:rsidRPr="008A36B0" w:rsidRDefault="008A36B0" w:rsidP="00BB7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2" w:right="-89"/>
              <w:rPr>
                <w:rFonts w:ascii="Angsana New" w:hAnsi="Angsana New"/>
                <w:sz w:val="28"/>
                <w:szCs w:val="28"/>
              </w:rPr>
            </w:pPr>
            <w:r w:rsidRPr="008A36B0">
              <w:rPr>
                <w:rFonts w:ascii="Angsana New" w:hAnsi="Angsana New"/>
                <w:sz w:val="28"/>
                <w:szCs w:val="28"/>
              </w:rPr>
              <w:t>101,085</w:t>
            </w:r>
          </w:p>
        </w:tc>
        <w:tc>
          <w:tcPr>
            <w:tcW w:w="236" w:type="dxa"/>
            <w:shd w:val="clear" w:color="auto" w:fill="auto"/>
          </w:tcPr>
          <w:p w14:paraId="22C6C083" w14:textId="77777777" w:rsidR="008A36B0" w:rsidRPr="00323896" w:rsidRDefault="008A36B0" w:rsidP="008A36B0">
            <w:pPr>
              <w:tabs>
                <w:tab w:val="decimal" w:pos="1003"/>
              </w:tabs>
              <w:ind w:left="-43" w:right="-86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937" w:type="dxa"/>
            <w:gridSpan w:val="2"/>
            <w:shd w:val="clear" w:color="auto" w:fill="auto"/>
          </w:tcPr>
          <w:p w14:paraId="3DD426AD" w14:textId="3CFB5B38" w:rsidR="008A36B0" w:rsidRPr="008A36B0" w:rsidRDefault="008A36B0" w:rsidP="00BB7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left="-102"/>
              <w:rPr>
                <w:rFonts w:ascii="Angsana New" w:hAnsi="Angsana New"/>
                <w:sz w:val="28"/>
                <w:szCs w:val="28"/>
              </w:rPr>
            </w:pPr>
            <w:r w:rsidRPr="008A36B0">
              <w:rPr>
                <w:rFonts w:ascii="Angsana New" w:hAnsi="Angsana New"/>
                <w:sz w:val="28"/>
                <w:szCs w:val="28"/>
              </w:rPr>
              <w:t>101,085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EDC8076" w14:textId="77777777" w:rsidR="008A36B0" w:rsidRPr="008A36B0" w:rsidRDefault="008A36B0" w:rsidP="008A36B0">
            <w:pPr>
              <w:pStyle w:val="acctfourfigures"/>
              <w:tabs>
                <w:tab w:val="clear" w:pos="765"/>
                <w:tab w:val="decimal" w:pos="59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  <w:shd w:val="clear" w:color="auto" w:fill="auto"/>
          </w:tcPr>
          <w:p w14:paraId="3C38D887" w14:textId="6F864CE5" w:rsidR="008A36B0" w:rsidRPr="008A36B0" w:rsidRDefault="008A36B0" w:rsidP="00BB7BF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6B0">
              <w:rPr>
                <w:rFonts w:ascii="Angsana New" w:hAnsi="Angsana New"/>
                <w:sz w:val="28"/>
                <w:szCs w:val="28"/>
                <w:lang w:val="en-US"/>
              </w:rPr>
              <w:t>101,085</w:t>
            </w:r>
          </w:p>
        </w:tc>
        <w:tc>
          <w:tcPr>
            <w:tcW w:w="236" w:type="dxa"/>
            <w:shd w:val="clear" w:color="auto" w:fill="auto"/>
          </w:tcPr>
          <w:p w14:paraId="6BD78C94" w14:textId="77777777" w:rsidR="008A36B0" w:rsidRPr="008A36B0" w:rsidRDefault="008A36B0" w:rsidP="008A36B0">
            <w:pPr>
              <w:pStyle w:val="acctfourfigures"/>
              <w:tabs>
                <w:tab w:val="clear" w:pos="765"/>
                <w:tab w:val="decimal" w:pos="745"/>
                <w:tab w:val="decimal" w:pos="1003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  <w:shd w:val="clear" w:color="auto" w:fill="auto"/>
          </w:tcPr>
          <w:p w14:paraId="47390C4A" w14:textId="675F615F" w:rsidR="008A36B0" w:rsidRPr="008A36B0" w:rsidRDefault="008A36B0" w:rsidP="00BB7BF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6B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995CE7" w14:textId="77777777" w:rsidR="008A36B0" w:rsidRPr="008A36B0" w:rsidRDefault="008A36B0" w:rsidP="008A36B0">
            <w:pPr>
              <w:pStyle w:val="acctfourfigures"/>
              <w:tabs>
                <w:tab w:val="clear" w:pos="765"/>
                <w:tab w:val="decimal" w:pos="745"/>
                <w:tab w:val="decimal" w:pos="100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008E0AF3" w14:textId="39136936" w:rsidR="008A36B0" w:rsidRPr="008A36B0" w:rsidRDefault="008A36B0" w:rsidP="00BB7BF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6B0">
              <w:rPr>
                <w:rFonts w:ascii="Angsana New" w:hAnsi="Angsana New"/>
                <w:sz w:val="28"/>
                <w:szCs w:val="28"/>
                <w:lang w:val="en-US"/>
              </w:rPr>
              <w:t>101,085</w:t>
            </w:r>
          </w:p>
        </w:tc>
      </w:tr>
      <w:tr w:rsidR="00AF513E" w:rsidRPr="00323896" w14:paraId="4DED4CD2" w14:textId="77777777" w:rsidTr="00BB7BF2">
        <w:trPr>
          <w:trHeight w:val="261"/>
        </w:trPr>
        <w:tc>
          <w:tcPr>
            <w:tcW w:w="2158" w:type="dxa"/>
            <w:shd w:val="clear" w:color="auto" w:fill="auto"/>
          </w:tcPr>
          <w:p w14:paraId="7169BEDE" w14:textId="292F2444" w:rsidR="00AF513E" w:rsidRPr="008A36B0" w:rsidRDefault="00AF513E" w:rsidP="00AF513E">
            <w:pPr>
              <w:ind w:right="-90"/>
              <w:rPr>
                <w:rFonts w:ascii="Angsana New" w:hAnsi="Angsana New"/>
                <w:i/>
                <w:iCs/>
                <w:sz w:val="28"/>
                <w:szCs w:val="28"/>
                <w:lang w:val="en-GB" w:bidi="ar-SA"/>
              </w:rPr>
            </w:pPr>
            <w:r w:rsidRPr="008A36B0">
              <w:rPr>
                <w:rFonts w:ascii="Angsana New" w:hAnsi="Angsana New"/>
                <w:sz w:val="28"/>
                <w:szCs w:val="28"/>
                <w:cs/>
              </w:rPr>
              <w:t>สินทรัพย์อนุพันธ์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72" w:type="dxa"/>
          </w:tcPr>
          <w:p w14:paraId="00CC3CB2" w14:textId="2C70EAAB" w:rsidR="00AF513E" w:rsidRPr="008A36B0" w:rsidRDefault="00AF513E" w:rsidP="00BB7BF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6B0">
              <w:rPr>
                <w:rFonts w:ascii="Angsana New" w:hAnsi="Angsana New"/>
                <w:sz w:val="28"/>
                <w:szCs w:val="28"/>
                <w:lang w:val="en-US"/>
              </w:rPr>
              <w:t>12,034</w:t>
            </w:r>
          </w:p>
        </w:tc>
        <w:tc>
          <w:tcPr>
            <w:tcW w:w="236" w:type="dxa"/>
          </w:tcPr>
          <w:p w14:paraId="36411776" w14:textId="77777777" w:rsidR="00AF513E" w:rsidRPr="008A36B0" w:rsidRDefault="00AF513E" w:rsidP="00AF513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7A2DD671" w14:textId="02E76350" w:rsidR="00AF513E" w:rsidRPr="008A36B0" w:rsidRDefault="00AF513E" w:rsidP="00BB7BF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6B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88AAC8" w14:textId="77777777" w:rsidR="00AF513E" w:rsidRPr="00323896" w:rsidRDefault="00AF513E" w:rsidP="00AF513E">
            <w:pPr>
              <w:tabs>
                <w:tab w:val="decimal" w:pos="1003"/>
              </w:tabs>
              <w:ind w:left="-43" w:right="-86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937" w:type="dxa"/>
            <w:gridSpan w:val="2"/>
            <w:shd w:val="clear" w:color="auto" w:fill="auto"/>
          </w:tcPr>
          <w:p w14:paraId="550C8CB4" w14:textId="01D9A897" w:rsidR="00AF513E" w:rsidRPr="008A36B0" w:rsidRDefault="00AF513E" w:rsidP="00BB7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left="-102"/>
              <w:rPr>
                <w:rFonts w:ascii="Angsana New" w:hAnsi="Angsana New"/>
                <w:sz w:val="28"/>
                <w:szCs w:val="28"/>
              </w:rPr>
            </w:pPr>
            <w:r w:rsidRPr="008A36B0">
              <w:rPr>
                <w:rFonts w:ascii="Angsana New" w:hAnsi="Angsana New"/>
                <w:sz w:val="28"/>
                <w:szCs w:val="28"/>
              </w:rPr>
              <w:t>12,034</w:t>
            </w:r>
          </w:p>
        </w:tc>
        <w:tc>
          <w:tcPr>
            <w:tcW w:w="236" w:type="dxa"/>
            <w:gridSpan w:val="2"/>
          </w:tcPr>
          <w:p w14:paraId="5D7EAB42" w14:textId="77777777" w:rsidR="00AF513E" w:rsidRPr="008A36B0" w:rsidRDefault="00AF513E" w:rsidP="00AF513E">
            <w:pPr>
              <w:pStyle w:val="acctfourfigures"/>
              <w:tabs>
                <w:tab w:val="clear" w:pos="765"/>
                <w:tab w:val="decimal" w:pos="59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</w:tcPr>
          <w:p w14:paraId="5F7CE2F5" w14:textId="16256900" w:rsidR="00AF513E" w:rsidRPr="008A36B0" w:rsidRDefault="00AF513E" w:rsidP="00BB7BF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6B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51BC4FE" w14:textId="77777777" w:rsidR="00AF513E" w:rsidRPr="008A36B0" w:rsidRDefault="00AF513E" w:rsidP="00AF513E">
            <w:pPr>
              <w:pStyle w:val="acctfourfigures"/>
              <w:tabs>
                <w:tab w:val="clear" w:pos="765"/>
                <w:tab w:val="decimal" w:pos="59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</w:tcPr>
          <w:p w14:paraId="25612502" w14:textId="3439DBB2" w:rsidR="00AF513E" w:rsidRPr="00323896" w:rsidRDefault="00AF513E" w:rsidP="00BB7BF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8A36B0">
              <w:rPr>
                <w:rFonts w:ascii="Angsana New" w:hAnsi="Angsana New"/>
                <w:sz w:val="28"/>
                <w:szCs w:val="28"/>
              </w:rPr>
              <w:t>12,034</w:t>
            </w:r>
          </w:p>
        </w:tc>
        <w:tc>
          <w:tcPr>
            <w:tcW w:w="236" w:type="dxa"/>
          </w:tcPr>
          <w:p w14:paraId="1AD58450" w14:textId="77777777" w:rsidR="00AF513E" w:rsidRPr="008A36B0" w:rsidRDefault="00AF513E" w:rsidP="00AF513E">
            <w:pPr>
              <w:pStyle w:val="acctfourfigures"/>
              <w:tabs>
                <w:tab w:val="clear" w:pos="765"/>
                <w:tab w:val="decimal" w:pos="59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0C41A896" w14:textId="2AADFE72" w:rsidR="00AF513E" w:rsidRPr="008A36B0" w:rsidRDefault="00AF513E" w:rsidP="00BB7BF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6B0">
              <w:rPr>
                <w:rFonts w:ascii="Angsana New" w:hAnsi="Angsana New"/>
                <w:sz w:val="28"/>
                <w:szCs w:val="28"/>
                <w:lang w:val="en-US"/>
              </w:rPr>
              <w:t>12,034</w:t>
            </w:r>
          </w:p>
        </w:tc>
      </w:tr>
      <w:tr w:rsidR="00EB427F" w:rsidRPr="00323896" w14:paraId="7818ED0E" w14:textId="77777777" w:rsidTr="00BB7BF2">
        <w:trPr>
          <w:trHeight w:val="261"/>
        </w:trPr>
        <w:tc>
          <w:tcPr>
            <w:tcW w:w="2158" w:type="dxa"/>
            <w:shd w:val="clear" w:color="auto" w:fill="auto"/>
          </w:tcPr>
          <w:p w14:paraId="64C367A9" w14:textId="77777777" w:rsidR="00EB427F" w:rsidRPr="008A36B0" w:rsidRDefault="00EB427F" w:rsidP="008A36B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14:paraId="376CB11C" w14:textId="77777777" w:rsidR="00EB427F" w:rsidRPr="008A36B0" w:rsidRDefault="00EB427F" w:rsidP="00BB7BF2">
            <w:pPr>
              <w:pStyle w:val="acctfourfigures"/>
              <w:tabs>
                <w:tab w:val="clear" w:pos="765"/>
                <w:tab w:val="decimal" w:pos="790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FD35C88" w14:textId="77777777" w:rsidR="00EB427F" w:rsidRPr="008A36B0" w:rsidRDefault="00EB427F" w:rsidP="008A36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4A91B3AF" w14:textId="77777777" w:rsidR="00EB427F" w:rsidRPr="008A36B0" w:rsidRDefault="00EB427F" w:rsidP="008A36B0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2A71817" w14:textId="77777777" w:rsidR="00EB427F" w:rsidRPr="00323896" w:rsidRDefault="00EB427F" w:rsidP="008A36B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937" w:type="dxa"/>
            <w:gridSpan w:val="2"/>
            <w:shd w:val="clear" w:color="auto" w:fill="auto"/>
          </w:tcPr>
          <w:p w14:paraId="6F540A30" w14:textId="77777777" w:rsidR="00EB427F" w:rsidRPr="008A36B0" w:rsidRDefault="00EB427F" w:rsidP="00BB7BF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0617B97E" w14:textId="77777777" w:rsidR="00EB427F" w:rsidRPr="008A36B0" w:rsidRDefault="00EB427F" w:rsidP="008A36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</w:tcPr>
          <w:p w14:paraId="5733D989" w14:textId="77777777" w:rsidR="00EB427F" w:rsidRPr="008A36B0" w:rsidRDefault="00EB427F" w:rsidP="00BB7BF2">
            <w:pPr>
              <w:pStyle w:val="acctfourfigures"/>
              <w:tabs>
                <w:tab w:val="clear" w:pos="765"/>
                <w:tab w:val="decimal" w:pos="460"/>
                <w:tab w:val="decimal" w:pos="71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B2D3089" w14:textId="77777777" w:rsidR="00EB427F" w:rsidRPr="008A36B0" w:rsidRDefault="00EB427F" w:rsidP="008A36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</w:tcPr>
          <w:p w14:paraId="0FABFAD3" w14:textId="77777777" w:rsidR="00EB427F" w:rsidRPr="008A36B0" w:rsidRDefault="00EB427F" w:rsidP="00BB7BF2">
            <w:pPr>
              <w:pStyle w:val="acctfourfigures"/>
              <w:tabs>
                <w:tab w:val="clear" w:pos="765"/>
                <w:tab w:val="decimal" w:pos="460"/>
                <w:tab w:val="decimal" w:pos="85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3C2184A" w14:textId="77777777" w:rsidR="00EB427F" w:rsidRPr="008A36B0" w:rsidRDefault="00EB427F" w:rsidP="008A36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582AAC18" w14:textId="77777777" w:rsidR="00EB427F" w:rsidRPr="008A36B0" w:rsidRDefault="00EB427F" w:rsidP="00BB7BF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B427F" w:rsidRPr="00323896" w14:paraId="179A9CF2" w14:textId="77777777" w:rsidTr="00BB7BF2">
        <w:trPr>
          <w:trHeight w:val="371"/>
        </w:trPr>
        <w:tc>
          <w:tcPr>
            <w:tcW w:w="2158" w:type="dxa"/>
            <w:shd w:val="clear" w:color="auto" w:fill="auto"/>
          </w:tcPr>
          <w:p w14:paraId="45304863" w14:textId="5641EC69" w:rsidR="00EB427F" w:rsidRPr="008A36B0" w:rsidRDefault="00EB427F" w:rsidP="00EB42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8A36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A36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8A36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A36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72" w:type="dxa"/>
          </w:tcPr>
          <w:p w14:paraId="6855C645" w14:textId="77777777" w:rsidR="00EB427F" w:rsidRPr="008A36B0" w:rsidRDefault="00EB427F" w:rsidP="00BB7BF2">
            <w:pPr>
              <w:pStyle w:val="acctfourfigures"/>
              <w:tabs>
                <w:tab w:val="clear" w:pos="765"/>
                <w:tab w:val="decimal" w:pos="790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DA429C5" w14:textId="77777777" w:rsidR="00EB427F" w:rsidRPr="008A36B0" w:rsidRDefault="00EB427F" w:rsidP="008A36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5DE34933" w14:textId="77777777" w:rsidR="00EB427F" w:rsidRPr="008A36B0" w:rsidRDefault="00EB427F" w:rsidP="008A36B0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37C132C" w14:textId="77777777" w:rsidR="00EB427F" w:rsidRPr="00323896" w:rsidRDefault="00EB427F" w:rsidP="008A36B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937" w:type="dxa"/>
            <w:gridSpan w:val="2"/>
            <w:shd w:val="clear" w:color="auto" w:fill="auto"/>
          </w:tcPr>
          <w:p w14:paraId="79F88388" w14:textId="77777777" w:rsidR="00EB427F" w:rsidRPr="008A36B0" w:rsidRDefault="00EB427F" w:rsidP="00BB7BF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4DDADEAF" w14:textId="77777777" w:rsidR="00EB427F" w:rsidRPr="008A36B0" w:rsidRDefault="00EB427F" w:rsidP="008A36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</w:tcPr>
          <w:p w14:paraId="609DB72A" w14:textId="77777777" w:rsidR="00EB427F" w:rsidRPr="008A36B0" w:rsidRDefault="00EB427F" w:rsidP="00BB7BF2">
            <w:pPr>
              <w:pStyle w:val="acctfourfigures"/>
              <w:tabs>
                <w:tab w:val="clear" w:pos="765"/>
                <w:tab w:val="decimal" w:pos="460"/>
                <w:tab w:val="decimal" w:pos="71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D88AD10" w14:textId="77777777" w:rsidR="00EB427F" w:rsidRPr="008A36B0" w:rsidRDefault="00EB427F" w:rsidP="008A36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</w:tcPr>
          <w:p w14:paraId="1F63FA62" w14:textId="77777777" w:rsidR="00EB427F" w:rsidRPr="008A36B0" w:rsidRDefault="00EB427F" w:rsidP="00BB7BF2">
            <w:pPr>
              <w:pStyle w:val="acctfourfigures"/>
              <w:tabs>
                <w:tab w:val="clear" w:pos="765"/>
                <w:tab w:val="decimal" w:pos="460"/>
                <w:tab w:val="decimal" w:pos="85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9894496" w14:textId="77777777" w:rsidR="00EB427F" w:rsidRPr="008A36B0" w:rsidRDefault="00EB427F" w:rsidP="008A36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0219172C" w14:textId="77777777" w:rsidR="00EB427F" w:rsidRPr="008A36B0" w:rsidRDefault="00EB427F" w:rsidP="00BB7BF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B427F" w:rsidRPr="00323896" w14:paraId="1F7F5990" w14:textId="77777777" w:rsidTr="00BB7BF2">
        <w:trPr>
          <w:trHeight w:val="261"/>
        </w:trPr>
        <w:tc>
          <w:tcPr>
            <w:tcW w:w="2158" w:type="dxa"/>
            <w:shd w:val="clear" w:color="auto" w:fill="auto"/>
          </w:tcPr>
          <w:p w14:paraId="261BB414" w14:textId="41FC0C57" w:rsidR="00EB427F" w:rsidRPr="008A36B0" w:rsidRDefault="00EB427F" w:rsidP="00EB42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32389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2" w:type="dxa"/>
          </w:tcPr>
          <w:p w14:paraId="0FD83055" w14:textId="77777777" w:rsidR="00EB427F" w:rsidRPr="008A36B0" w:rsidRDefault="00EB427F" w:rsidP="00BB7BF2">
            <w:pPr>
              <w:pStyle w:val="acctfourfigures"/>
              <w:tabs>
                <w:tab w:val="clear" w:pos="765"/>
                <w:tab w:val="decimal" w:pos="790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3C2EC87" w14:textId="77777777" w:rsidR="00EB427F" w:rsidRPr="008A36B0" w:rsidRDefault="00EB427F" w:rsidP="00EB427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17F8EFB8" w14:textId="77777777" w:rsidR="00EB427F" w:rsidRPr="008A36B0" w:rsidRDefault="00EB427F" w:rsidP="00EB427F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4111AAB" w14:textId="77777777" w:rsidR="00EB427F" w:rsidRPr="00323896" w:rsidRDefault="00EB427F" w:rsidP="00EB427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937" w:type="dxa"/>
            <w:gridSpan w:val="2"/>
            <w:shd w:val="clear" w:color="auto" w:fill="auto"/>
          </w:tcPr>
          <w:p w14:paraId="5F38EE22" w14:textId="77777777" w:rsidR="00EB427F" w:rsidRPr="008A36B0" w:rsidRDefault="00EB427F" w:rsidP="00BB7BF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6146A4A" w14:textId="77777777" w:rsidR="00EB427F" w:rsidRPr="008A36B0" w:rsidRDefault="00EB427F" w:rsidP="00EB42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</w:tcPr>
          <w:p w14:paraId="783E6DD9" w14:textId="77777777" w:rsidR="00EB427F" w:rsidRPr="008A36B0" w:rsidRDefault="00EB427F" w:rsidP="00BB7BF2">
            <w:pPr>
              <w:pStyle w:val="acctfourfigures"/>
              <w:tabs>
                <w:tab w:val="clear" w:pos="765"/>
                <w:tab w:val="decimal" w:pos="460"/>
                <w:tab w:val="decimal" w:pos="71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E091D4A" w14:textId="77777777" w:rsidR="00EB427F" w:rsidRPr="008A36B0" w:rsidRDefault="00EB427F" w:rsidP="00EB42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</w:tcPr>
          <w:p w14:paraId="0EB55250" w14:textId="77777777" w:rsidR="00EB427F" w:rsidRPr="008A36B0" w:rsidRDefault="00EB427F" w:rsidP="00BB7BF2">
            <w:pPr>
              <w:pStyle w:val="acctfourfigures"/>
              <w:tabs>
                <w:tab w:val="clear" w:pos="765"/>
                <w:tab w:val="decimal" w:pos="460"/>
                <w:tab w:val="decimal" w:pos="85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D2383E7" w14:textId="77777777" w:rsidR="00EB427F" w:rsidRPr="008A36B0" w:rsidRDefault="00EB427F" w:rsidP="00EB42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368821A4" w14:textId="77777777" w:rsidR="00EB427F" w:rsidRPr="008A36B0" w:rsidRDefault="00EB427F" w:rsidP="00BB7BF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B427F" w:rsidRPr="00323896" w14:paraId="04F6C5B8" w14:textId="77777777" w:rsidTr="00BB7BF2">
        <w:trPr>
          <w:trHeight w:val="261"/>
        </w:trPr>
        <w:tc>
          <w:tcPr>
            <w:tcW w:w="2158" w:type="dxa"/>
            <w:shd w:val="clear" w:color="auto" w:fill="auto"/>
          </w:tcPr>
          <w:p w14:paraId="32E34C07" w14:textId="5EEEE7DE" w:rsidR="00EB427F" w:rsidRPr="008A36B0" w:rsidRDefault="00190D0B" w:rsidP="00EB42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72" w:type="dxa"/>
          </w:tcPr>
          <w:p w14:paraId="54E87A37" w14:textId="3A35076B" w:rsidR="00EB427F" w:rsidRPr="008A36B0" w:rsidRDefault="00EB427F" w:rsidP="00BB7BF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6B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5A5695E" w14:textId="77777777" w:rsidR="00EB427F" w:rsidRPr="008A36B0" w:rsidRDefault="00EB427F" w:rsidP="00EB427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65C82FBC" w14:textId="1F6A69F7" w:rsidR="00EB427F" w:rsidRPr="008A36B0" w:rsidRDefault="00EB427F" w:rsidP="00BB7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2" w:right="-89"/>
              <w:rPr>
                <w:rFonts w:ascii="Angsana New" w:hAnsi="Angsana New"/>
                <w:sz w:val="28"/>
                <w:szCs w:val="28"/>
              </w:rPr>
            </w:pPr>
            <w:r w:rsidRPr="00281D18">
              <w:rPr>
                <w:rFonts w:ascii="Angsana New" w:hAnsi="Angsana New"/>
                <w:sz w:val="28"/>
                <w:szCs w:val="28"/>
              </w:rPr>
              <w:t>67,649</w:t>
            </w:r>
          </w:p>
        </w:tc>
        <w:tc>
          <w:tcPr>
            <w:tcW w:w="236" w:type="dxa"/>
            <w:shd w:val="clear" w:color="auto" w:fill="auto"/>
          </w:tcPr>
          <w:p w14:paraId="4BDC316A" w14:textId="77777777" w:rsidR="00EB427F" w:rsidRPr="00323896" w:rsidRDefault="00EB427F" w:rsidP="00EB427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937" w:type="dxa"/>
            <w:gridSpan w:val="2"/>
            <w:shd w:val="clear" w:color="auto" w:fill="auto"/>
          </w:tcPr>
          <w:p w14:paraId="59607B7C" w14:textId="506FF741" w:rsidR="00EB427F" w:rsidRPr="008A36B0" w:rsidRDefault="00EB427F" w:rsidP="00BB7BF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1D18">
              <w:rPr>
                <w:rFonts w:ascii="Angsana New" w:hAnsi="Angsana New"/>
                <w:sz w:val="28"/>
                <w:szCs w:val="28"/>
              </w:rPr>
              <w:t>67,649</w:t>
            </w:r>
          </w:p>
        </w:tc>
        <w:tc>
          <w:tcPr>
            <w:tcW w:w="236" w:type="dxa"/>
            <w:gridSpan w:val="2"/>
          </w:tcPr>
          <w:p w14:paraId="656E24ED" w14:textId="77777777" w:rsidR="00EB427F" w:rsidRPr="008A36B0" w:rsidRDefault="00EB427F" w:rsidP="00EB42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</w:tcPr>
          <w:p w14:paraId="4D8B92FB" w14:textId="726D603D" w:rsidR="00EB427F" w:rsidRPr="008A36B0" w:rsidRDefault="00EB427F" w:rsidP="00BB7BF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7BF2">
              <w:rPr>
                <w:rFonts w:ascii="Angsana New" w:hAnsi="Angsana New"/>
                <w:sz w:val="28"/>
                <w:szCs w:val="28"/>
                <w:lang w:val="en-US"/>
              </w:rPr>
              <w:t>67</w:t>
            </w:r>
            <w:r w:rsidRPr="00281D18">
              <w:rPr>
                <w:rFonts w:ascii="Angsana New" w:hAnsi="Angsana New"/>
                <w:sz w:val="28"/>
                <w:szCs w:val="28"/>
              </w:rPr>
              <w:t>,649</w:t>
            </w:r>
          </w:p>
        </w:tc>
        <w:tc>
          <w:tcPr>
            <w:tcW w:w="236" w:type="dxa"/>
          </w:tcPr>
          <w:p w14:paraId="7E927CD3" w14:textId="77777777" w:rsidR="00EB427F" w:rsidRPr="008A36B0" w:rsidRDefault="00EB427F" w:rsidP="00EB42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</w:tcPr>
          <w:p w14:paraId="54CB9C18" w14:textId="6911E604" w:rsidR="00EB427F" w:rsidRPr="008A36B0" w:rsidRDefault="00EB427F" w:rsidP="00BB7BF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6B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2301EDC" w14:textId="77777777" w:rsidR="00EB427F" w:rsidRPr="008A36B0" w:rsidRDefault="00EB427F" w:rsidP="00EB42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2B1CA51B" w14:textId="6EB209FB" w:rsidR="00EB427F" w:rsidRPr="008A36B0" w:rsidRDefault="00EB427F" w:rsidP="00BB7BF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1D18">
              <w:rPr>
                <w:rFonts w:ascii="Angsana New" w:hAnsi="Angsana New"/>
                <w:sz w:val="28"/>
                <w:szCs w:val="28"/>
                <w:lang w:val="en-US"/>
              </w:rPr>
              <w:t>67,649</w:t>
            </w:r>
          </w:p>
        </w:tc>
      </w:tr>
      <w:tr w:rsidR="00EB427F" w:rsidRPr="00323896" w14:paraId="4C139E9A" w14:textId="77777777" w:rsidTr="00BB7BF2">
        <w:trPr>
          <w:trHeight w:val="261"/>
        </w:trPr>
        <w:tc>
          <w:tcPr>
            <w:tcW w:w="2158" w:type="dxa"/>
            <w:shd w:val="clear" w:color="auto" w:fill="auto"/>
          </w:tcPr>
          <w:p w14:paraId="1B884526" w14:textId="77777777" w:rsidR="00EB427F" w:rsidRPr="008A36B0" w:rsidRDefault="00EB427F" w:rsidP="00EB42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14:paraId="55D1868A" w14:textId="77777777" w:rsidR="00EB427F" w:rsidRPr="008A36B0" w:rsidRDefault="00EB427F" w:rsidP="00BB7BF2">
            <w:pPr>
              <w:pStyle w:val="acctfourfigures"/>
              <w:tabs>
                <w:tab w:val="clear" w:pos="765"/>
                <w:tab w:val="decimal" w:pos="790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2233DC3" w14:textId="77777777" w:rsidR="00EB427F" w:rsidRPr="008A36B0" w:rsidRDefault="00EB427F" w:rsidP="00EB427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7D0555AD" w14:textId="77777777" w:rsidR="00EB427F" w:rsidRPr="008A36B0" w:rsidRDefault="00EB427F" w:rsidP="00EB427F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0B4C702" w14:textId="77777777" w:rsidR="00EB427F" w:rsidRPr="00323896" w:rsidRDefault="00EB427F" w:rsidP="00EB427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937" w:type="dxa"/>
            <w:gridSpan w:val="2"/>
            <w:shd w:val="clear" w:color="auto" w:fill="auto"/>
          </w:tcPr>
          <w:p w14:paraId="424366A0" w14:textId="77777777" w:rsidR="00EB427F" w:rsidRPr="008A36B0" w:rsidRDefault="00EB427F" w:rsidP="00BB7BF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EC4EC3B" w14:textId="77777777" w:rsidR="00EB427F" w:rsidRPr="008A36B0" w:rsidRDefault="00EB427F" w:rsidP="00EB42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</w:tcPr>
          <w:p w14:paraId="53A760AF" w14:textId="77777777" w:rsidR="00EB427F" w:rsidRPr="008A36B0" w:rsidRDefault="00EB427F" w:rsidP="00EB427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734FDD4" w14:textId="77777777" w:rsidR="00EB427F" w:rsidRPr="008A36B0" w:rsidRDefault="00EB427F" w:rsidP="00EB42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</w:tcPr>
          <w:p w14:paraId="26FA8935" w14:textId="77777777" w:rsidR="00EB427F" w:rsidRPr="008A36B0" w:rsidRDefault="00EB427F" w:rsidP="00BB7BF2">
            <w:pPr>
              <w:pStyle w:val="acctfourfigures"/>
              <w:tabs>
                <w:tab w:val="clear" w:pos="765"/>
                <w:tab w:val="decimal" w:pos="460"/>
                <w:tab w:val="decimal" w:pos="85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46E6BE6" w14:textId="77777777" w:rsidR="00EB427F" w:rsidRPr="008A36B0" w:rsidRDefault="00EB427F" w:rsidP="00EB42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4B2E58DB" w14:textId="77777777" w:rsidR="00EB427F" w:rsidRPr="008A36B0" w:rsidRDefault="00EB427F" w:rsidP="00BB7BF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B427F" w:rsidRPr="00323896" w14:paraId="64E38CD2" w14:textId="77777777" w:rsidTr="00BB7BF2">
        <w:trPr>
          <w:trHeight w:val="261"/>
        </w:trPr>
        <w:tc>
          <w:tcPr>
            <w:tcW w:w="2158" w:type="dxa"/>
            <w:shd w:val="clear" w:color="auto" w:fill="auto"/>
          </w:tcPr>
          <w:p w14:paraId="7690BAC1" w14:textId="022A644E" w:rsidR="00EB427F" w:rsidRPr="008A36B0" w:rsidRDefault="00EB427F" w:rsidP="00EB42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86046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2" w:type="dxa"/>
          </w:tcPr>
          <w:p w14:paraId="29596CC9" w14:textId="77777777" w:rsidR="00EB427F" w:rsidRPr="008A36B0" w:rsidRDefault="00EB427F" w:rsidP="00BB7BF2">
            <w:pPr>
              <w:pStyle w:val="acctfourfigures"/>
              <w:tabs>
                <w:tab w:val="clear" w:pos="765"/>
                <w:tab w:val="decimal" w:pos="790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6AF196F" w14:textId="77777777" w:rsidR="00EB427F" w:rsidRPr="008A36B0" w:rsidRDefault="00EB427F" w:rsidP="00EB427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666F9CED" w14:textId="77777777" w:rsidR="00EB427F" w:rsidRPr="008A36B0" w:rsidRDefault="00EB427F" w:rsidP="00EB427F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2E415A0" w14:textId="77777777" w:rsidR="00EB427F" w:rsidRPr="00323896" w:rsidRDefault="00EB427F" w:rsidP="00EB427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937" w:type="dxa"/>
            <w:gridSpan w:val="2"/>
            <w:shd w:val="clear" w:color="auto" w:fill="auto"/>
          </w:tcPr>
          <w:p w14:paraId="631E79AF" w14:textId="77777777" w:rsidR="00EB427F" w:rsidRPr="008A36B0" w:rsidRDefault="00EB427F" w:rsidP="00BB7BF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32F1142" w14:textId="77777777" w:rsidR="00EB427F" w:rsidRPr="008A36B0" w:rsidRDefault="00EB427F" w:rsidP="00EB42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</w:tcPr>
          <w:p w14:paraId="5FB5CCEB" w14:textId="77777777" w:rsidR="00EB427F" w:rsidRPr="008A36B0" w:rsidRDefault="00EB427F" w:rsidP="00EB427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C833932" w14:textId="77777777" w:rsidR="00EB427F" w:rsidRPr="008A36B0" w:rsidRDefault="00EB427F" w:rsidP="00EB42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</w:tcPr>
          <w:p w14:paraId="31362D99" w14:textId="77777777" w:rsidR="00EB427F" w:rsidRPr="008A36B0" w:rsidRDefault="00EB427F" w:rsidP="00BB7BF2">
            <w:pPr>
              <w:pStyle w:val="acctfourfigures"/>
              <w:tabs>
                <w:tab w:val="clear" w:pos="765"/>
                <w:tab w:val="decimal" w:pos="460"/>
                <w:tab w:val="decimal" w:pos="85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68018C8" w14:textId="77777777" w:rsidR="00EB427F" w:rsidRPr="008A36B0" w:rsidRDefault="00EB427F" w:rsidP="00EB42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7B436E18" w14:textId="77777777" w:rsidR="00EB427F" w:rsidRPr="008A36B0" w:rsidRDefault="00EB427F" w:rsidP="00BB7BF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72F54" w:rsidRPr="00323896" w14:paraId="73C074BC" w14:textId="77777777" w:rsidTr="00BB7BF2">
        <w:trPr>
          <w:trHeight w:val="261"/>
        </w:trPr>
        <w:tc>
          <w:tcPr>
            <w:tcW w:w="2158" w:type="dxa"/>
            <w:shd w:val="clear" w:color="auto" w:fill="auto"/>
          </w:tcPr>
          <w:p w14:paraId="4A02054F" w14:textId="7A1DEDEE" w:rsidR="00C72F54" w:rsidRPr="008A36B0" w:rsidRDefault="00C72F54" w:rsidP="00C72F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860467">
              <w:rPr>
                <w:rFonts w:ascii="Angsana New" w:hAnsi="Angsana New"/>
                <w:sz w:val="28"/>
                <w:szCs w:val="28"/>
                <w:cs/>
              </w:rPr>
              <w:t>หนี้สินอนุพันธ์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72" w:type="dxa"/>
          </w:tcPr>
          <w:p w14:paraId="4A92953E" w14:textId="592955C3" w:rsidR="00C72F54" w:rsidRPr="008A36B0" w:rsidRDefault="00C72F54" w:rsidP="00BB7BF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1D18">
              <w:rPr>
                <w:rFonts w:ascii="Angsana New" w:hAnsi="Angsana New"/>
                <w:sz w:val="28"/>
                <w:szCs w:val="28"/>
                <w:lang w:val="en-US"/>
              </w:rPr>
              <w:t>14,371</w:t>
            </w:r>
          </w:p>
        </w:tc>
        <w:tc>
          <w:tcPr>
            <w:tcW w:w="236" w:type="dxa"/>
          </w:tcPr>
          <w:p w14:paraId="74745ACA" w14:textId="77777777" w:rsidR="00C72F54" w:rsidRPr="008A36B0" w:rsidRDefault="00C72F54" w:rsidP="00C72F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2ECBED79" w14:textId="21CBF242" w:rsidR="00C72F54" w:rsidRPr="008A36B0" w:rsidRDefault="00C72F54" w:rsidP="00BB7BF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6B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61F89F" w14:textId="77777777" w:rsidR="00C72F54" w:rsidRPr="00323896" w:rsidRDefault="00C72F54" w:rsidP="00C72F5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937" w:type="dxa"/>
            <w:gridSpan w:val="2"/>
            <w:shd w:val="clear" w:color="auto" w:fill="auto"/>
          </w:tcPr>
          <w:p w14:paraId="298BD869" w14:textId="28198E57" w:rsidR="00C72F54" w:rsidRPr="008A36B0" w:rsidRDefault="00C72F54" w:rsidP="00BB7BF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1D18">
              <w:rPr>
                <w:rFonts w:ascii="Angsana New" w:hAnsi="Angsana New"/>
                <w:sz w:val="28"/>
                <w:szCs w:val="28"/>
                <w:lang w:val="en-US"/>
              </w:rPr>
              <w:t>14,371</w:t>
            </w:r>
          </w:p>
        </w:tc>
        <w:tc>
          <w:tcPr>
            <w:tcW w:w="236" w:type="dxa"/>
            <w:gridSpan w:val="2"/>
          </w:tcPr>
          <w:p w14:paraId="74F9F627" w14:textId="77777777" w:rsidR="00C72F54" w:rsidRPr="008A36B0" w:rsidRDefault="00C72F54" w:rsidP="00C72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</w:tcPr>
          <w:p w14:paraId="34653758" w14:textId="77767A91" w:rsidR="00C72F54" w:rsidRPr="008A36B0" w:rsidRDefault="00C72F54" w:rsidP="00BB7BF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6B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A090A81" w14:textId="77777777" w:rsidR="00C72F54" w:rsidRPr="008A36B0" w:rsidRDefault="00C72F54" w:rsidP="00C72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</w:tcPr>
          <w:p w14:paraId="37E4C10B" w14:textId="1748FA26" w:rsidR="00C72F54" w:rsidRPr="008A36B0" w:rsidRDefault="00C72F54" w:rsidP="00BB7BF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1D18">
              <w:rPr>
                <w:rFonts w:ascii="Angsana New" w:hAnsi="Angsana New"/>
                <w:sz w:val="28"/>
                <w:szCs w:val="28"/>
                <w:lang w:val="en-US"/>
              </w:rPr>
              <w:t>14,371</w:t>
            </w:r>
          </w:p>
        </w:tc>
        <w:tc>
          <w:tcPr>
            <w:tcW w:w="236" w:type="dxa"/>
          </w:tcPr>
          <w:p w14:paraId="5DCE9617" w14:textId="77777777" w:rsidR="00C72F54" w:rsidRPr="008A36B0" w:rsidRDefault="00C72F54" w:rsidP="00C72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5960DB0D" w14:textId="65B145D1" w:rsidR="00C72F54" w:rsidRPr="008A36B0" w:rsidRDefault="00C72F54" w:rsidP="00BB7BF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1D18">
              <w:rPr>
                <w:rFonts w:ascii="Angsana New" w:hAnsi="Angsana New"/>
                <w:sz w:val="28"/>
                <w:szCs w:val="28"/>
                <w:lang w:val="en-US"/>
              </w:rPr>
              <w:t>14,371</w:t>
            </w:r>
          </w:p>
        </w:tc>
      </w:tr>
    </w:tbl>
    <w:p w14:paraId="2EB8FEF6" w14:textId="30AC1C33" w:rsidR="00C0458C" w:rsidRPr="00B26C44" w:rsidRDefault="00C0458C" w:rsidP="00A837D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/>
          <w:sz w:val="30"/>
          <w:szCs w:val="30"/>
          <w:cs/>
          <w:lang w:bidi="th-TH"/>
        </w:rPr>
        <w:br w:type="page"/>
      </w:r>
    </w:p>
    <w:p w14:paraId="1E400EC0" w14:textId="65EFDD75" w:rsidR="0046397E" w:rsidRPr="00C11F0D" w:rsidRDefault="0046397E" w:rsidP="0046397E">
      <w:pPr>
        <w:pStyle w:val="block"/>
        <w:spacing w:after="0" w:line="240" w:lineRule="atLeast"/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C11F0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เ</w:t>
      </w:r>
      <w:r w:rsidRPr="00C11F0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ครื่องมือทางการเงินที่วัดมูลค่าด้วยมูลค่ายุติธรรม </w:t>
      </w:r>
    </w:p>
    <w:p w14:paraId="1A828F01" w14:textId="77777777" w:rsidR="0046397E" w:rsidRPr="00A83A64" w:rsidRDefault="0046397E" w:rsidP="0046397E">
      <w:pPr>
        <w:pStyle w:val="block"/>
        <w:spacing w:after="0" w:line="240" w:lineRule="atLeast"/>
        <w:ind w:left="54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410"/>
        <w:gridCol w:w="236"/>
        <w:gridCol w:w="4624"/>
      </w:tblGrid>
      <w:tr w:rsidR="00E16EEC" w:rsidRPr="00A83A64" w14:paraId="2CE90CF2" w14:textId="77777777" w:rsidTr="00F62699">
        <w:trPr>
          <w:tblHeader/>
        </w:trPr>
        <w:tc>
          <w:tcPr>
            <w:tcW w:w="4410" w:type="dxa"/>
            <w:shd w:val="clear" w:color="auto" w:fill="auto"/>
            <w:vAlign w:val="bottom"/>
          </w:tcPr>
          <w:p w14:paraId="1DB4D622" w14:textId="77777777" w:rsidR="00E16EEC" w:rsidRPr="00A83A64" w:rsidRDefault="00E16EEC" w:rsidP="00F12C6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8795BE" w14:textId="77777777" w:rsidR="00E16EEC" w:rsidRPr="00A83A64" w:rsidRDefault="00E16EEC" w:rsidP="00F12C68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624" w:type="dxa"/>
            <w:shd w:val="clear" w:color="auto" w:fill="auto"/>
            <w:vAlign w:val="bottom"/>
          </w:tcPr>
          <w:p w14:paraId="15886721" w14:textId="77777777" w:rsidR="00E16EEC" w:rsidRPr="00A83A64" w:rsidRDefault="00E16EEC" w:rsidP="00F12C68">
            <w:pPr>
              <w:pStyle w:val="block"/>
              <w:spacing w:after="0" w:line="240" w:lineRule="atLeast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E16EEC" w:rsidRPr="00A83A64" w14:paraId="4B131682" w14:textId="77777777" w:rsidTr="00EA49B6">
        <w:trPr>
          <w:trHeight w:val="1289"/>
        </w:trPr>
        <w:tc>
          <w:tcPr>
            <w:tcW w:w="4410" w:type="dxa"/>
            <w:shd w:val="clear" w:color="auto" w:fill="auto"/>
          </w:tcPr>
          <w:p w14:paraId="03A25CFC" w14:textId="32F0E373" w:rsidR="00E16EEC" w:rsidRPr="00776030" w:rsidRDefault="00776030" w:rsidP="00776030">
            <w:pPr>
              <w:pStyle w:val="block"/>
              <w:ind w:left="159" w:right="-108" w:hanging="180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77603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</w:t>
            </w:r>
            <w:r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 xml:space="preserve">    </w:t>
            </w:r>
            <w:r w:rsidRPr="0077603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06D5E473" w14:textId="77777777" w:rsidR="00E16EEC" w:rsidRPr="00A83A64" w:rsidRDefault="00E16EEC" w:rsidP="00F12C68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624" w:type="dxa"/>
            <w:shd w:val="clear" w:color="auto" w:fill="auto"/>
          </w:tcPr>
          <w:p w14:paraId="56A9CC65" w14:textId="77777777" w:rsidR="00E16EEC" w:rsidRPr="00A83A64" w:rsidRDefault="00E16EEC" w:rsidP="00F12C68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D54068" w:rsidRPr="00A83A64" w14:paraId="7BD356C3" w14:textId="77777777" w:rsidTr="00F62699">
        <w:tc>
          <w:tcPr>
            <w:tcW w:w="4410" w:type="dxa"/>
            <w:shd w:val="clear" w:color="auto" w:fill="auto"/>
          </w:tcPr>
          <w:p w14:paraId="36534E92" w14:textId="35709CF2" w:rsidR="00D54068" w:rsidRPr="00A83A64" w:rsidRDefault="00776030" w:rsidP="00F2564D">
            <w:pPr>
              <w:pStyle w:val="block"/>
              <w:spacing w:after="0" w:line="240" w:lineRule="atLeast"/>
              <w:ind w:left="159" w:right="-108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7603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shd w:val="clear" w:color="auto" w:fill="auto"/>
          </w:tcPr>
          <w:p w14:paraId="34FA0C9C" w14:textId="77777777" w:rsidR="00D54068" w:rsidRPr="00A83A64" w:rsidRDefault="00D54068" w:rsidP="00F12C68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624" w:type="dxa"/>
            <w:shd w:val="clear" w:color="auto" w:fill="auto"/>
          </w:tcPr>
          <w:p w14:paraId="77C280C7" w14:textId="7E660F19" w:rsidR="00D54068" w:rsidRPr="00A83A64" w:rsidRDefault="00776030" w:rsidP="001569CB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7603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4AF1F0C6" w14:textId="77777777" w:rsidR="00841813" w:rsidRDefault="00841813" w:rsidP="00152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val="en-GB" w:eastAsia="x-none"/>
        </w:rPr>
      </w:pPr>
    </w:p>
    <w:p w14:paraId="35BEDDF5" w14:textId="153E1E8C" w:rsidR="00841813" w:rsidRPr="004069FD" w:rsidRDefault="00841813" w:rsidP="00152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/>
          <w:sz w:val="30"/>
          <w:szCs w:val="30"/>
          <w:lang w:val="en-GB" w:eastAsia="x-none"/>
        </w:rPr>
      </w:pPr>
      <w:r w:rsidRPr="004069FD">
        <w:rPr>
          <w:rFonts w:asciiTheme="majorBidi" w:hAnsiTheme="majorBidi"/>
          <w:sz w:val="30"/>
          <w:szCs w:val="30"/>
          <w:cs/>
          <w:lang w:val="en-GB" w:eastAsia="x-none"/>
        </w:rPr>
        <w:t>รายการเคลื่อนไหวของตราสารทุนที่อยู่ในความต้องการของตลาด</w:t>
      </w:r>
    </w:p>
    <w:p w14:paraId="0B269CCE" w14:textId="54A2316A" w:rsidR="004C54D6" w:rsidRPr="004069FD" w:rsidRDefault="004C54D6" w:rsidP="00152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GB" w:eastAsia="x-none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4"/>
        <w:gridCol w:w="1086"/>
        <w:gridCol w:w="242"/>
        <w:gridCol w:w="997"/>
        <w:gridCol w:w="236"/>
        <w:gridCol w:w="954"/>
        <w:gridCol w:w="236"/>
        <w:gridCol w:w="1053"/>
        <w:gridCol w:w="236"/>
        <w:gridCol w:w="1176"/>
      </w:tblGrid>
      <w:tr w:rsidR="004069FD" w:rsidRPr="004069FD" w14:paraId="4CD02D82" w14:textId="77777777" w:rsidTr="000A1DC3">
        <w:trPr>
          <w:tblHeader/>
        </w:trPr>
        <w:tc>
          <w:tcPr>
            <w:tcW w:w="2964" w:type="dxa"/>
          </w:tcPr>
          <w:p w14:paraId="3D77F273" w14:textId="77777777" w:rsidR="004069FD" w:rsidRPr="004069FD" w:rsidRDefault="004069FD" w:rsidP="000A1DC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6" w:type="dxa"/>
            <w:gridSpan w:val="9"/>
            <w:hideMark/>
          </w:tcPr>
          <w:p w14:paraId="3D9D0B88" w14:textId="77777777" w:rsidR="004069FD" w:rsidRPr="004069FD" w:rsidRDefault="004069FD" w:rsidP="000A1DC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69FD"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4069FD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/</w:t>
            </w:r>
            <w:r w:rsidRPr="004069FD"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4069FD" w:rsidRPr="004069FD" w14:paraId="6065BA77" w14:textId="77777777" w:rsidTr="000A1DC3">
        <w:trPr>
          <w:tblHeader/>
        </w:trPr>
        <w:tc>
          <w:tcPr>
            <w:tcW w:w="2964" w:type="dxa"/>
            <w:vAlign w:val="bottom"/>
            <w:hideMark/>
          </w:tcPr>
          <w:p w14:paraId="696EAA8B" w14:textId="77777777" w:rsidR="004069FD" w:rsidRPr="004069FD" w:rsidRDefault="004069FD" w:rsidP="000A1DC3">
            <w:pPr>
              <w:spacing w:line="240" w:lineRule="auto"/>
              <w:ind w:left="159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069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1086" w:type="dxa"/>
            <w:vAlign w:val="bottom"/>
            <w:hideMark/>
          </w:tcPr>
          <w:p w14:paraId="559179ED" w14:textId="77777777" w:rsidR="004069FD" w:rsidRPr="004069FD" w:rsidRDefault="004069FD" w:rsidP="000A1DC3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69FD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48FF545C" w14:textId="77777777" w:rsidR="004069FD" w:rsidRPr="004069FD" w:rsidRDefault="004069FD" w:rsidP="000A1DC3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69F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069FD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42" w:type="dxa"/>
            <w:vAlign w:val="bottom"/>
          </w:tcPr>
          <w:p w14:paraId="06543068" w14:textId="77777777" w:rsidR="004069FD" w:rsidRPr="004069FD" w:rsidRDefault="004069FD" w:rsidP="000A1DC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7" w:type="dxa"/>
            <w:vAlign w:val="bottom"/>
            <w:hideMark/>
          </w:tcPr>
          <w:p w14:paraId="66D1B73B" w14:textId="77777777" w:rsidR="004069FD" w:rsidRPr="004069FD" w:rsidRDefault="004069FD" w:rsidP="000A1DC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69FD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166F4E25" w14:textId="77777777" w:rsidR="004069FD" w:rsidRPr="004069FD" w:rsidRDefault="004069FD" w:rsidP="000A1DC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54" w:type="dxa"/>
            <w:vAlign w:val="bottom"/>
            <w:hideMark/>
          </w:tcPr>
          <w:p w14:paraId="471590A5" w14:textId="77777777" w:rsidR="004069FD" w:rsidRPr="004069FD" w:rsidRDefault="004069FD" w:rsidP="000A1DC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69FD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215AF46B" w14:textId="77777777" w:rsidR="004069FD" w:rsidRPr="004069FD" w:rsidRDefault="004069FD" w:rsidP="000A1DC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53" w:type="dxa"/>
            <w:vAlign w:val="bottom"/>
            <w:hideMark/>
          </w:tcPr>
          <w:p w14:paraId="395F649E" w14:textId="77777777" w:rsidR="004069FD" w:rsidRPr="004069FD" w:rsidRDefault="004069FD" w:rsidP="000A1DC3">
            <w:pPr>
              <w:spacing w:line="240" w:lineRule="auto"/>
              <w:ind w:left="-83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69FD">
              <w:rPr>
                <w:rFonts w:ascii="Angsana New" w:hAnsi="Angsana New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6" w:type="dxa"/>
            <w:vAlign w:val="bottom"/>
          </w:tcPr>
          <w:p w14:paraId="1BA3E0A3" w14:textId="77777777" w:rsidR="004069FD" w:rsidRPr="004069FD" w:rsidRDefault="004069FD" w:rsidP="000A1DC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6" w:type="dxa"/>
            <w:vAlign w:val="bottom"/>
            <w:hideMark/>
          </w:tcPr>
          <w:p w14:paraId="78ED7B84" w14:textId="77777777" w:rsidR="004069FD" w:rsidRPr="004069FD" w:rsidRDefault="004069FD" w:rsidP="000A1DC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69FD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49A880E5" w14:textId="05569CFA" w:rsidR="004069FD" w:rsidRPr="004069FD" w:rsidRDefault="004069FD" w:rsidP="000A1DC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69F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B059A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4069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4069FD" w:rsidRPr="004069FD" w14:paraId="24C85C87" w14:textId="77777777" w:rsidTr="000A1DC3">
        <w:trPr>
          <w:tblHeader/>
        </w:trPr>
        <w:tc>
          <w:tcPr>
            <w:tcW w:w="2964" w:type="dxa"/>
          </w:tcPr>
          <w:p w14:paraId="39AF48F0" w14:textId="77777777" w:rsidR="004069FD" w:rsidRPr="004069FD" w:rsidRDefault="004069FD" w:rsidP="000A1DC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216" w:type="dxa"/>
            <w:gridSpan w:val="9"/>
            <w:vAlign w:val="bottom"/>
            <w:hideMark/>
          </w:tcPr>
          <w:p w14:paraId="148DF3A2" w14:textId="77777777" w:rsidR="004069FD" w:rsidRPr="004069FD" w:rsidRDefault="004069FD" w:rsidP="000A1DC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069F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069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</w:t>
            </w:r>
            <w:r w:rsidRPr="004069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าท</w:t>
            </w:r>
            <w:r w:rsidRPr="004069F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069FD" w:rsidRPr="004069FD" w14:paraId="31F1AEEA" w14:textId="77777777" w:rsidTr="000A1DC3">
        <w:tc>
          <w:tcPr>
            <w:tcW w:w="2964" w:type="dxa"/>
            <w:hideMark/>
          </w:tcPr>
          <w:p w14:paraId="3592763E" w14:textId="7C51622A" w:rsidR="004069FD" w:rsidRPr="004069FD" w:rsidRDefault="004069FD" w:rsidP="000A1DC3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069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86" w:type="dxa"/>
          </w:tcPr>
          <w:p w14:paraId="4ECF0223" w14:textId="77777777" w:rsidR="004069FD" w:rsidRPr="004069FD" w:rsidRDefault="004069FD" w:rsidP="000A1DC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7691DBD8" w14:textId="77777777" w:rsidR="004069FD" w:rsidRPr="004069FD" w:rsidRDefault="004069FD" w:rsidP="000A1DC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14:paraId="54ABD338" w14:textId="77777777" w:rsidR="004069FD" w:rsidRPr="004069FD" w:rsidRDefault="004069FD" w:rsidP="000A1DC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D2FEF5" w14:textId="77777777" w:rsidR="004069FD" w:rsidRPr="004069FD" w:rsidRDefault="004069FD" w:rsidP="000A1DC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5F8BE142" w14:textId="77777777" w:rsidR="004069FD" w:rsidRPr="004069FD" w:rsidRDefault="004069FD" w:rsidP="000A1DC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4D7C2B" w14:textId="77777777" w:rsidR="004069FD" w:rsidRPr="004069FD" w:rsidRDefault="004069FD" w:rsidP="000A1DC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BA13344" w14:textId="77777777" w:rsidR="004069FD" w:rsidRPr="004069FD" w:rsidRDefault="004069FD" w:rsidP="000A1DC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38BA00" w14:textId="77777777" w:rsidR="004069FD" w:rsidRPr="004069FD" w:rsidRDefault="004069FD" w:rsidP="000A1DC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05448D69" w14:textId="77777777" w:rsidR="004069FD" w:rsidRPr="004069FD" w:rsidRDefault="004069FD" w:rsidP="000A1DC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69FD" w:rsidRPr="004069FD" w14:paraId="0BEA2807" w14:textId="77777777" w:rsidTr="000A1DC3">
        <w:tc>
          <w:tcPr>
            <w:tcW w:w="2964" w:type="dxa"/>
            <w:hideMark/>
          </w:tcPr>
          <w:p w14:paraId="1FD02293" w14:textId="77777777" w:rsidR="004069FD" w:rsidRPr="004069FD" w:rsidRDefault="004069FD" w:rsidP="000A1DC3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069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</w:t>
            </w:r>
            <w:r w:rsidRPr="004069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นไม่</w:t>
            </w:r>
            <w:r w:rsidRPr="004069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086" w:type="dxa"/>
          </w:tcPr>
          <w:p w14:paraId="0ECB1388" w14:textId="77777777" w:rsidR="004069FD" w:rsidRPr="004069FD" w:rsidRDefault="004069FD" w:rsidP="000A1DC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1FB90FBE" w14:textId="77777777" w:rsidR="004069FD" w:rsidRPr="004069FD" w:rsidRDefault="004069FD" w:rsidP="000A1DC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14:paraId="199D9C81" w14:textId="77777777" w:rsidR="004069FD" w:rsidRPr="004069FD" w:rsidRDefault="004069FD" w:rsidP="000A1DC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89C858" w14:textId="77777777" w:rsidR="004069FD" w:rsidRPr="004069FD" w:rsidRDefault="004069FD" w:rsidP="000A1DC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16D7BCC0" w14:textId="77777777" w:rsidR="004069FD" w:rsidRPr="004069FD" w:rsidRDefault="004069FD" w:rsidP="000A1DC3">
            <w:pPr>
              <w:tabs>
                <w:tab w:val="clear" w:pos="907"/>
                <w:tab w:val="left" w:pos="8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70D0FD" w14:textId="77777777" w:rsidR="004069FD" w:rsidRPr="004069FD" w:rsidRDefault="004069FD" w:rsidP="000A1DC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C0E5F71" w14:textId="77777777" w:rsidR="004069FD" w:rsidRPr="004069FD" w:rsidRDefault="004069FD" w:rsidP="000A1DC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702A52" w14:textId="77777777" w:rsidR="004069FD" w:rsidRPr="004069FD" w:rsidRDefault="004069FD" w:rsidP="000A1DC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60147570" w14:textId="77777777" w:rsidR="004069FD" w:rsidRPr="004069FD" w:rsidRDefault="004069FD" w:rsidP="000A1DC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69FD" w:rsidRPr="004069FD" w14:paraId="4FEDC01E" w14:textId="77777777" w:rsidTr="000A1DC3">
        <w:tc>
          <w:tcPr>
            <w:tcW w:w="2964" w:type="dxa"/>
          </w:tcPr>
          <w:p w14:paraId="310E3BF5" w14:textId="25429505" w:rsidR="004069FD" w:rsidRPr="004069FD" w:rsidRDefault="004069FD" w:rsidP="000A1DC3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69FD">
              <w:rPr>
                <w:rFonts w:ascii="Angsana New" w:hAnsi="Angsana New"/>
                <w:sz w:val="30"/>
                <w:szCs w:val="30"/>
                <w:cs/>
              </w:rPr>
              <w:t>ตราสารทุนที่วัดมูลค่าด้วย</w:t>
            </w:r>
            <w:r w:rsidR="002B1C3C" w:rsidRPr="002B1C3C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1086" w:type="dxa"/>
          </w:tcPr>
          <w:p w14:paraId="0A1EEE50" w14:textId="77777777" w:rsidR="004069FD" w:rsidRPr="004069FD" w:rsidRDefault="004069FD" w:rsidP="000A1DC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5FA93167" w14:textId="77777777" w:rsidR="004069FD" w:rsidRPr="004069FD" w:rsidRDefault="004069FD" w:rsidP="000A1DC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14:paraId="78D91B0D" w14:textId="77777777" w:rsidR="004069FD" w:rsidRPr="004069FD" w:rsidRDefault="004069FD" w:rsidP="000A1DC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EFAB5F" w14:textId="77777777" w:rsidR="004069FD" w:rsidRPr="004069FD" w:rsidRDefault="004069FD" w:rsidP="000A1DC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748E39D8" w14:textId="77777777" w:rsidR="004069FD" w:rsidRPr="004069FD" w:rsidRDefault="004069FD" w:rsidP="000A1DC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4E079C" w14:textId="77777777" w:rsidR="004069FD" w:rsidRPr="004069FD" w:rsidRDefault="004069FD" w:rsidP="000A1DC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F86B421" w14:textId="77777777" w:rsidR="004069FD" w:rsidRPr="004069FD" w:rsidRDefault="004069FD" w:rsidP="000A1DC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B92244" w14:textId="77777777" w:rsidR="004069FD" w:rsidRPr="004069FD" w:rsidRDefault="004069FD" w:rsidP="000A1DC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32646119" w14:textId="77777777" w:rsidR="004069FD" w:rsidRPr="004069FD" w:rsidRDefault="004069FD" w:rsidP="000A1DC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0729" w:rsidRPr="004069FD" w14:paraId="3D521EBB" w14:textId="77777777" w:rsidTr="008B5A00">
        <w:tc>
          <w:tcPr>
            <w:tcW w:w="2964" w:type="dxa"/>
            <w:hideMark/>
          </w:tcPr>
          <w:p w14:paraId="76F13EB8" w14:textId="6B83FCFC" w:rsidR="002B1C3C" w:rsidRDefault="002B1C3C" w:rsidP="002B1C3C">
            <w:pPr>
              <w:tabs>
                <w:tab w:val="clear" w:pos="680"/>
                <w:tab w:val="left" w:pos="5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BE0729" w:rsidRPr="002B1C3C">
              <w:rPr>
                <w:rFonts w:ascii="Angsana New" w:hAnsi="Angsana New"/>
                <w:sz w:val="30"/>
                <w:szCs w:val="30"/>
                <w:cs/>
              </w:rPr>
              <w:t>ยุติธรรมผ่านกำไรขาดทุน</w:t>
            </w:r>
          </w:p>
          <w:p w14:paraId="6EF0160A" w14:textId="68992355" w:rsidR="00BE0729" w:rsidRPr="002B1C3C" w:rsidRDefault="002B1C3C" w:rsidP="002B1C3C">
            <w:pPr>
              <w:tabs>
                <w:tab w:val="clear" w:pos="680"/>
                <w:tab w:val="left" w:pos="5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BE0729" w:rsidRPr="002B1C3C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08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B8A60FE" w14:textId="573BB8FE" w:rsidR="00BE0729" w:rsidRPr="002B1C3C" w:rsidRDefault="00BE0729" w:rsidP="00BE072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C3C">
              <w:rPr>
                <w:rFonts w:ascii="Angsana New" w:hAnsi="Angsana New"/>
                <w:b/>
                <w:bCs/>
                <w:sz w:val="30"/>
                <w:szCs w:val="30"/>
              </w:rPr>
              <w:t>67,649</w:t>
            </w:r>
          </w:p>
        </w:tc>
        <w:tc>
          <w:tcPr>
            <w:tcW w:w="242" w:type="dxa"/>
            <w:vAlign w:val="bottom"/>
          </w:tcPr>
          <w:p w14:paraId="56B79E5A" w14:textId="77777777" w:rsidR="00BE0729" w:rsidRPr="002B1C3C" w:rsidRDefault="00BE0729" w:rsidP="00BE072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D42D7BB" w14:textId="77777777" w:rsidR="00BE0729" w:rsidRPr="002B1C3C" w:rsidRDefault="00BE0729" w:rsidP="00BE0729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B1C3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85B167E" w14:textId="77777777" w:rsidR="00BE0729" w:rsidRPr="002B1C3C" w:rsidRDefault="00BE0729" w:rsidP="00BE072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97ADFC1" w14:textId="52853707" w:rsidR="00BE0729" w:rsidRPr="002B1C3C" w:rsidRDefault="00BE0729" w:rsidP="00BE0729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B1C3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9E6ABE1" w14:textId="77777777" w:rsidR="00BE0729" w:rsidRPr="002B1C3C" w:rsidRDefault="00BE0729" w:rsidP="00BE072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5CBC7E" w14:textId="57520D8F" w:rsidR="00BE0729" w:rsidRPr="002B1C3C" w:rsidRDefault="00BE0729" w:rsidP="00BE072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C3C">
              <w:rPr>
                <w:rFonts w:ascii="Angsana New" w:hAnsi="Angsana New"/>
                <w:b/>
                <w:bCs/>
                <w:sz w:val="30"/>
                <w:szCs w:val="30"/>
              </w:rPr>
              <w:t>33,43</w:t>
            </w:r>
            <w:r w:rsidR="00467493" w:rsidRPr="002B1C3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4DB7FAE0" w14:textId="77777777" w:rsidR="00BE0729" w:rsidRPr="002B1C3C" w:rsidRDefault="00BE0729" w:rsidP="00BE072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2039B2" w14:textId="11C374BA" w:rsidR="00BE0729" w:rsidRPr="002B1C3C" w:rsidRDefault="00BE0729" w:rsidP="00BE072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C3C">
              <w:rPr>
                <w:rFonts w:ascii="Angsana New" w:hAnsi="Angsana New"/>
                <w:b/>
                <w:bCs/>
                <w:sz w:val="30"/>
                <w:szCs w:val="30"/>
              </w:rPr>
              <w:t>101,08</w:t>
            </w:r>
            <w:r w:rsidR="00467493" w:rsidRPr="002B1C3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9F133D" w:rsidRPr="004C54D6" w14:paraId="7AF7B54D" w14:textId="77777777" w:rsidTr="009F133D">
        <w:tc>
          <w:tcPr>
            <w:tcW w:w="2964" w:type="dxa"/>
          </w:tcPr>
          <w:p w14:paraId="1E89CC6A" w14:textId="77777777" w:rsidR="009F133D" w:rsidRPr="004069FD" w:rsidRDefault="009F133D" w:rsidP="00BE072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773BD86" w14:textId="77777777" w:rsidR="009F133D" w:rsidRPr="004069FD" w:rsidRDefault="009F133D" w:rsidP="00BE072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1E3A8E4E" w14:textId="77777777" w:rsidR="009F133D" w:rsidRPr="004069FD" w:rsidRDefault="009F133D" w:rsidP="00BE072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7720AE5" w14:textId="77777777" w:rsidR="009F133D" w:rsidRPr="00BE0729" w:rsidRDefault="009F133D" w:rsidP="00BE0729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D18D4BF" w14:textId="77777777" w:rsidR="009F133D" w:rsidRPr="00BE0729" w:rsidRDefault="009F133D" w:rsidP="00BE072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CA69042" w14:textId="77777777" w:rsidR="009F133D" w:rsidRPr="00BE0729" w:rsidRDefault="009F133D" w:rsidP="00BE0729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CF90AF8" w14:textId="77777777" w:rsidR="009F133D" w:rsidRPr="004069FD" w:rsidRDefault="009F133D" w:rsidP="00BE072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26A183" w14:textId="77777777" w:rsidR="009F133D" w:rsidRDefault="009F133D" w:rsidP="00BE072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A0EFB21" w14:textId="77777777" w:rsidR="009F133D" w:rsidRPr="004069FD" w:rsidRDefault="009F133D" w:rsidP="00BE072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BC4E0FA" w14:textId="77777777" w:rsidR="009F133D" w:rsidRPr="00BE0729" w:rsidRDefault="009F133D" w:rsidP="00BE072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F133D" w:rsidRPr="004C54D6" w14:paraId="768F3C90" w14:textId="77777777" w:rsidTr="009F133D">
        <w:tc>
          <w:tcPr>
            <w:tcW w:w="2964" w:type="dxa"/>
          </w:tcPr>
          <w:p w14:paraId="13AFC235" w14:textId="2B8EB701" w:rsidR="009F133D" w:rsidRPr="004069FD" w:rsidRDefault="009F133D" w:rsidP="009F133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69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86" w:type="dxa"/>
            <w:tcBorders>
              <w:left w:val="nil"/>
              <w:right w:val="nil"/>
            </w:tcBorders>
            <w:vAlign w:val="bottom"/>
          </w:tcPr>
          <w:p w14:paraId="58BA2386" w14:textId="77777777" w:rsidR="009F133D" w:rsidRPr="004069FD" w:rsidRDefault="009F133D" w:rsidP="009F133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77F1B553" w14:textId="77777777" w:rsidR="009F133D" w:rsidRPr="004069FD" w:rsidRDefault="009F133D" w:rsidP="009F133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vAlign w:val="bottom"/>
          </w:tcPr>
          <w:p w14:paraId="0EC635B4" w14:textId="77777777" w:rsidR="009F133D" w:rsidRPr="00BE0729" w:rsidRDefault="009F133D" w:rsidP="009F133D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506FA4D" w14:textId="77777777" w:rsidR="009F133D" w:rsidRPr="00BE0729" w:rsidRDefault="009F133D" w:rsidP="009F133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57BD59DA" w14:textId="77777777" w:rsidR="009F133D" w:rsidRPr="00BE0729" w:rsidRDefault="009F133D" w:rsidP="009F133D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62CE008" w14:textId="77777777" w:rsidR="009F133D" w:rsidRPr="004069FD" w:rsidRDefault="009F133D" w:rsidP="009F133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  <w:vAlign w:val="bottom"/>
          </w:tcPr>
          <w:p w14:paraId="529B5298" w14:textId="77777777" w:rsidR="009F133D" w:rsidRDefault="009F133D" w:rsidP="009F133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BBC7A32" w14:textId="77777777" w:rsidR="009F133D" w:rsidRPr="004069FD" w:rsidRDefault="009F133D" w:rsidP="009F133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  <w:vAlign w:val="bottom"/>
          </w:tcPr>
          <w:p w14:paraId="78A895FE" w14:textId="77777777" w:rsidR="009F133D" w:rsidRPr="00BE0729" w:rsidRDefault="009F133D" w:rsidP="009F133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F133D" w:rsidRPr="004C54D6" w14:paraId="544FD8CC" w14:textId="77777777" w:rsidTr="009F133D">
        <w:tc>
          <w:tcPr>
            <w:tcW w:w="2964" w:type="dxa"/>
          </w:tcPr>
          <w:p w14:paraId="5D0BBD1C" w14:textId="1D0F7D4E" w:rsidR="009F133D" w:rsidRPr="004069FD" w:rsidRDefault="009F133D" w:rsidP="009F133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69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</w:t>
            </w:r>
            <w:r w:rsidRPr="004069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นไม่</w:t>
            </w:r>
            <w:r w:rsidRPr="004069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0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62C3C6" w14:textId="77777777" w:rsidR="009F133D" w:rsidRPr="004069FD" w:rsidRDefault="009F133D" w:rsidP="009F133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35FD4C49" w14:textId="77777777" w:rsidR="009F133D" w:rsidRPr="004069FD" w:rsidRDefault="009F133D" w:rsidP="009F133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645FB0" w14:textId="77777777" w:rsidR="009F133D" w:rsidRPr="00BE0729" w:rsidRDefault="009F133D" w:rsidP="009F133D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B7D49B" w14:textId="77777777" w:rsidR="009F133D" w:rsidRPr="00BE0729" w:rsidRDefault="009F133D" w:rsidP="009F133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6406D7" w14:textId="77777777" w:rsidR="009F133D" w:rsidRPr="00BE0729" w:rsidRDefault="009F133D" w:rsidP="009F133D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673959" w14:textId="77777777" w:rsidR="009F133D" w:rsidRPr="004069FD" w:rsidRDefault="009F133D" w:rsidP="009F133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1003F7" w14:textId="77777777" w:rsidR="009F133D" w:rsidRDefault="009F133D" w:rsidP="009F133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750581" w14:textId="77777777" w:rsidR="009F133D" w:rsidRPr="004069FD" w:rsidRDefault="009F133D" w:rsidP="009F133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60F97B" w14:textId="77777777" w:rsidR="009F133D" w:rsidRPr="00BE0729" w:rsidRDefault="009F133D" w:rsidP="009F133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B1C3C" w:rsidRPr="004C54D6" w14:paraId="4FE734BD" w14:textId="77777777" w:rsidTr="009F133D">
        <w:tc>
          <w:tcPr>
            <w:tcW w:w="2964" w:type="dxa"/>
          </w:tcPr>
          <w:p w14:paraId="13965B9E" w14:textId="3E3118BD" w:rsidR="002B1C3C" w:rsidRPr="004069FD" w:rsidRDefault="002B1C3C" w:rsidP="002B1C3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69FD">
              <w:rPr>
                <w:rFonts w:ascii="Angsana New" w:hAnsi="Angsana New"/>
                <w:sz w:val="30"/>
                <w:szCs w:val="30"/>
                <w:cs/>
              </w:rPr>
              <w:t>ตราสารทุนที่วัดมูลค่าด้วย</w:t>
            </w:r>
            <w:r w:rsidRPr="002B1C3C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10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4584A2" w14:textId="77777777" w:rsidR="002B1C3C" w:rsidRPr="004069FD" w:rsidRDefault="002B1C3C" w:rsidP="002B1C3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27FDF23A" w14:textId="77777777" w:rsidR="002B1C3C" w:rsidRPr="004069FD" w:rsidRDefault="002B1C3C" w:rsidP="002B1C3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425776" w14:textId="77777777" w:rsidR="002B1C3C" w:rsidRPr="00BE0729" w:rsidRDefault="002B1C3C" w:rsidP="002B1C3C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223325" w14:textId="77777777" w:rsidR="002B1C3C" w:rsidRPr="00BE0729" w:rsidRDefault="002B1C3C" w:rsidP="002B1C3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10CDCA" w14:textId="77777777" w:rsidR="002B1C3C" w:rsidRPr="00BE0729" w:rsidRDefault="002B1C3C" w:rsidP="002B1C3C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B36C77" w14:textId="77777777" w:rsidR="002B1C3C" w:rsidRPr="004069FD" w:rsidRDefault="002B1C3C" w:rsidP="002B1C3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54DFE7" w14:textId="77777777" w:rsidR="002B1C3C" w:rsidRDefault="002B1C3C" w:rsidP="002B1C3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1E967B" w14:textId="77777777" w:rsidR="002B1C3C" w:rsidRPr="004069FD" w:rsidRDefault="002B1C3C" w:rsidP="002B1C3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7FC64C" w14:textId="77777777" w:rsidR="002B1C3C" w:rsidRPr="00BE0729" w:rsidRDefault="002B1C3C" w:rsidP="002B1C3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B1C3C" w:rsidRPr="004C54D6" w14:paraId="2154EDAC" w14:textId="77777777" w:rsidTr="008B5A00">
        <w:tc>
          <w:tcPr>
            <w:tcW w:w="2964" w:type="dxa"/>
          </w:tcPr>
          <w:p w14:paraId="104B5AE6" w14:textId="77777777" w:rsidR="002B1C3C" w:rsidRDefault="002B1C3C" w:rsidP="002B1C3C">
            <w:pPr>
              <w:tabs>
                <w:tab w:val="clear" w:pos="680"/>
                <w:tab w:val="left" w:pos="5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B1C3C">
              <w:rPr>
                <w:rFonts w:ascii="Angsana New" w:hAnsi="Angsana New"/>
                <w:sz w:val="30"/>
                <w:szCs w:val="30"/>
                <w:cs/>
              </w:rPr>
              <w:t>ยุติธรรมผ่านกำไรขาดทุน</w:t>
            </w:r>
          </w:p>
          <w:p w14:paraId="7F9BD6F9" w14:textId="35EAF336" w:rsidR="002B1C3C" w:rsidRPr="002B1C3C" w:rsidRDefault="002B1C3C" w:rsidP="002B1C3C">
            <w:pPr>
              <w:tabs>
                <w:tab w:val="clear" w:pos="680"/>
                <w:tab w:val="left" w:pos="5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C3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B1C3C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08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931269" w14:textId="32A1FC0B" w:rsidR="002B1C3C" w:rsidRPr="002B1C3C" w:rsidRDefault="002B1C3C" w:rsidP="002B1C3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C3C">
              <w:rPr>
                <w:rFonts w:ascii="Angsana New" w:hAnsi="Angsana New"/>
                <w:b/>
                <w:bCs/>
                <w:sz w:val="30"/>
                <w:szCs w:val="30"/>
              </w:rPr>
              <w:t>29,785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D35F4AC" w14:textId="77777777" w:rsidR="002B1C3C" w:rsidRPr="002B1C3C" w:rsidRDefault="002B1C3C" w:rsidP="002B1C3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F862F7" w14:textId="0B4F089E" w:rsidR="002B1C3C" w:rsidRPr="002B1C3C" w:rsidRDefault="002B1C3C" w:rsidP="002B1C3C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B1C3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F9A0EE" w14:textId="77777777" w:rsidR="002B1C3C" w:rsidRPr="002B1C3C" w:rsidRDefault="002B1C3C" w:rsidP="002B1C3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9FA666" w14:textId="75FC2A25" w:rsidR="002B1C3C" w:rsidRPr="002B1C3C" w:rsidRDefault="002B1C3C" w:rsidP="002B1C3C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B1C3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BF6C06" w14:textId="77777777" w:rsidR="002B1C3C" w:rsidRPr="002B1C3C" w:rsidRDefault="002B1C3C" w:rsidP="002B1C3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9FFB46" w14:textId="23D0D80F" w:rsidR="002B1C3C" w:rsidRPr="002B1C3C" w:rsidRDefault="002B1C3C" w:rsidP="002B1C3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C3C">
              <w:rPr>
                <w:rFonts w:ascii="Angsana New" w:hAnsi="Angsana New"/>
                <w:b/>
                <w:bCs/>
                <w:sz w:val="30"/>
                <w:szCs w:val="30"/>
              </w:rPr>
              <w:t>(8,737)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775EC8" w14:textId="77777777" w:rsidR="002B1C3C" w:rsidRPr="002B1C3C" w:rsidRDefault="002B1C3C" w:rsidP="002B1C3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7BFAE5" w14:textId="7FDA6E23" w:rsidR="002B1C3C" w:rsidRPr="002B1C3C" w:rsidRDefault="002B1C3C" w:rsidP="002B1C3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C3C">
              <w:rPr>
                <w:rFonts w:ascii="Angsana New" w:hAnsi="Angsana New"/>
                <w:b/>
                <w:bCs/>
                <w:sz w:val="30"/>
                <w:szCs w:val="30"/>
              </w:rPr>
              <w:t>21,048</w:t>
            </w:r>
          </w:p>
        </w:tc>
      </w:tr>
    </w:tbl>
    <w:p w14:paraId="66FCEB6B" w14:textId="77777777" w:rsidR="001C0ACF" w:rsidRDefault="001C0ACF" w:rsidP="00152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 w:eastAsia="x-none"/>
        </w:rPr>
      </w:pPr>
    </w:p>
    <w:p w14:paraId="2E8CB802" w14:textId="77777777" w:rsidR="001C0ACF" w:rsidRDefault="001C0ACF" w:rsidP="00152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 w:eastAsia="x-none"/>
        </w:rPr>
      </w:pPr>
    </w:p>
    <w:p w14:paraId="302F87F8" w14:textId="0FE064EE" w:rsidR="00152294" w:rsidRPr="00152294" w:rsidRDefault="00152294" w:rsidP="00152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 w:eastAsia="x-none"/>
        </w:rPr>
      </w:pPr>
      <w:r w:rsidRPr="0015229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 w:eastAsia="x-none"/>
        </w:rPr>
        <w:t xml:space="preserve">การค้ำประกัน </w:t>
      </w:r>
    </w:p>
    <w:p w14:paraId="2A8012E8" w14:textId="77777777" w:rsidR="00152294" w:rsidRPr="00152294" w:rsidRDefault="00152294" w:rsidP="00152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BE270D1" w14:textId="4ACDB170" w:rsidR="00DE2955" w:rsidRPr="00AD7354" w:rsidRDefault="00152294" w:rsidP="00152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A4124D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Pr="00A4124D">
        <w:rPr>
          <w:rFonts w:asciiTheme="majorBidi" w:hAnsiTheme="majorBidi" w:cstheme="majorBidi"/>
          <w:sz w:val="30"/>
          <w:szCs w:val="30"/>
        </w:rPr>
        <w:t xml:space="preserve">31 </w:t>
      </w:r>
      <w:r w:rsidR="00F4445B">
        <w:rPr>
          <w:rFonts w:asciiTheme="majorBidi" w:hAnsiTheme="majorBidi" w:hint="cs"/>
          <w:sz w:val="30"/>
          <w:szCs w:val="30"/>
          <w:cs/>
        </w:rPr>
        <w:t>มีนาคม</w:t>
      </w:r>
      <w:r w:rsidRPr="00A4124D">
        <w:rPr>
          <w:rFonts w:asciiTheme="majorBidi" w:hAnsiTheme="majorBidi"/>
          <w:sz w:val="30"/>
          <w:szCs w:val="30"/>
          <w:cs/>
        </w:rPr>
        <w:t xml:space="preserve"> </w:t>
      </w:r>
      <w:r w:rsidRPr="00A4124D">
        <w:rPr>
          <w:rFonts w:asciiTheme="majorBidi" w:hAnsiTheme="majorBidi" w:cstheme="majorBidi"/>
          <w:sz w:val="30"/>
          <w:szCs w:val="30"/>
        </w:rPr>
        <w:t>256</w:t>
      </w:r>
      <w:r w:rsidR="00A4124D" w:rsidRPr="00A4124D">
        <w:rPr>
          <w:rFonts w:asciiTheme="majorBidi" w:hAnsiTheme="majorBidi" w:cstheme="majorBidi"/>
          <w:sz w:val="30"/>
          <w:szCs w:val="30"/>
        </w:rPr>
        <w:t>4</w:t>
      </w:r>
      <w:r w:rsidRPr="00A4124D">
        <w:rPr>
          <w:rFonts w:asciiTheme="majorBidi" w:hAnsiTheme="majorBidi" w:cstheme="majorBidi"/>
          <w:sz w:val="30"/>
          <w:szCs w:val="30"/>
        </w:rPr>
        <w:t xml:space="preserve"> </w:t>
      </w:r>
      <w:r w:rsidRPr="00A4124D">
        <w:rPr>
          <w:rFonts w:asciiTheme="majorBidi" w:hAnsiTheme="majorBidi"/>
          <w:sz w:val="30"/>
          <w:szCs w:val="30"/>
          <w:cs/>
        </w:rPr>
        <w:t>กลุ่มบริษัทให้การค้ำประกันวงเงินสินเชื่อและสัญญากู้เงินกับธนาคารหลายแห่งสำหรับหนี้สินของบริษัทร่วม เป็นจำนวนเงิน</w:t>
      </w:r>
      <w:r w:rsidRPr="00C0458C">
        <w:rPr>
          <w:rFonts w:asciiTheme="majorBidi" w:hAnsiTheme="majorBidi"/>
          <w:sz w:val="30"/>
          <w:szCs w:val="30"/>
          <w:cs/>
        </w:rPr>
        <w:t xml:space="preserve">ทั้งสิ้น </w:t>
      </w:r>
      <w:r w:rsidR="006147FC">
        <w:rPr>
          <w:rFonts w:asciiTheme="majorBidi" w:hAnsiTheme="majorBidi" w:cstheme="majorBidi"/>
          <w:sz w:val="30"/>
          <w:szCs w:val="30"/>
        </w:rPr>
        <w:t>1,055</w:t>
      </w:r>
      <w:r w:rsidRPr="00C0458C">
        <w:rPr>
          <w:rFonts w:asciiTheme="majorBidi" w:hAnsiTheme="majorBidi" w:cstheme="majorBidi"/>
          <w:sz w:val="30"/>
          <w:szCs w:val="30"/>
        </w:rPr>
        <w:t xml:space="preserve"> </w:t>
      </w:r>
      <w:r w:rsidRPr="00C0458C">
        <w:rPr>
          <w:rFonts w:asciiTheme="majorBidi" w:hAnsiTheme="majorBidi"/>
          <w:sz w:val="30"/>
          <w:szCs w:val="30"/>
          <w:cs/>
        </w:rPr>
        <w:t>ล้าน</w:t>
      </w:r>
      <w:r w:rsidRPr="00A4124D">
        <w:rPr>
          <w:rFonts w:asciiTheme="majorBidi" w:hAnsiTheme="majorBidi"/>
          <w:sz w:val="30"/>
          <w:szCs w:val="30"/>
          <w:cs/>
        </w:rPr>
        <w:t>บาท</w:t>
      </w:r>
      <w:r w:rsidR="00101845" w:rsidRPr="00A4124D">
        <w:rPr>
          <w:rFonts w:asciiTheme="majorBidi" w:hAnsiTheme="majorBidi" w:hint="cs"/>
          <w:sz w:val="30"/>
          <w:szCs w:val="30"/>
          <w:cs/>
        </w:rPr>
        <w:t xml:space="preserve"> </w:t>
      </w:r>
      <w:r w:rsidR="00101845" w:rsidRPr="00AD7354">
        <w:rPr>
          <w:rFonts w:asciiTheme="majorBidi" w:hAnsiTheme="majorBidi"/>
          <w:i/>
          <w:iCs/>
          <w:sz w:val="30"/>
          <w:szCs w:val="30"/>
        </w:rPr>
        <w:t xml:space="preserve">(31 </w:t>
      </w:r>
      <w:r w:rsidR="00101845" w:rsidRPr="00AD7354">
        <w:rPr>
          <w:rFonts w:asciiTheme="majorBidi" w:hAnsiTheme="majorBidi"/>
          <w:i/>
          <w:iCs/>
          <w:sz w:val="30"/>
          <w:szCs w:val="30"/>
          <w:cs/>
        </w:rPr>
        <w:t xml:space="preserve">ธันวาคม </w:t>
      </w:r>
      <w:r w:rsidR="00101845" w:rsidRPr="00AD7354">
        <w:rPr>
          <w:rFonts w:asciiTheme="majorBidi" w:hAnsiTheme="majorBidi"/>
          <w:i/>
          <w:iCs/>
          <w:sz w:val="30"/>
          <w:szCs w:val="30"/>
        </w:rPr>
        <w:t xml:space="preserve">2563 : </w:t>
      </w:r>
      <w:r w:rsidR="00A4124D" w:rsidRPr="00AD7354">
        <w:rPr>
          <w:rFonts w:asciiTheme="majorBidi" w:hAnsiTheme="majorBidi"/>
          <w:i/>
          <w:iCs/>
          <w:sz w:val="30"/>
          <w:szCs w:val="30"/>
        </w:rPr>
        <w:t>1,140</w:t>
      </w:r>
      <w:r w:rsidR="00101845" w:rsidRPr="00AD7354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101845" w:rsidRPr="00AD7354">
        <w:rPr>
          <w:rFonts w:asciiTheme="majorBidi" w:hAnsiTheme="majorBidi"/>
          <w:i/>
          <w:iCs/>
          <w:sz w:val="30"/>
          <w:szCs w:val="30"/>
          <w:cs/>
        </w:rPr>
        <w:t>ล้านบาท)</w:t>
      </w:r>
    </w:p>
    <w:p w14:paraId="2804C0B4" w14:textId="77777777" w:rsidR="00EE700E" w:rsidRDefault="00EE700E" w:rsidP="00152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/>
          <w:sz w:val="30"/>
          <w:szCs w:val="30"/>
        </w:rPr>
      </w:pPr>
    </w:p>
    <w:p w14:paraId="040F967F" w14:textId="77777777" w:rsidR="00C2668E" w:rsidRPr="00020BEC" w:rsidRDefault="000B1CB9" w:rsidP="00165AFF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20BE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</w:t>
      </w:r>
      <w:r w:rsidR="003E6A5C" w:rsidRPr="00020BE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กิจการที่ไม่เกี่ยวข้องกัน</w:t>
      </w:r>
    </w:p>
    <w:p w14:paraId="650D28FA" w14:textId="77777777" w:rsidR="004B37AC" w:rsidRPr="00020BEC" w:rsidRDefault="004B37AC" w:rsidP="004B37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36"/>
        <w:gridCol w:w="1169"/>
        <w:gridCol w:w="271"/>
        <w:gridCol w:w="1169"/>
        <w:gridCol w:w="271"/>
        <w:gridCol w:w="1167"/>
      </w:tblGrid>
      <w:tr w:rsidR="003E760E" w:rsidRPr="00020BEC" w14:paraId="5DF1921F" w14:textId="77777777" w:rsidTr="002C5FCE">
        <w:tc>
          <w:tcPr>
            <w:tcW w:w="2045" w:type="pct"/>
          </w:tcPr>
          <w:p w14:paraId="44E9EA6B" w14:textId="77777777"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</w:tcPr>
          <w:p w14:paraId="5CD2DE6A" w14:textId="77777777"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20AB76A8" w14:textId="77777777"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6CF3BEF4" w14:textId="77777777"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760E" w:rsidRPr="00020BEC" w14:paraId="64223A65" w14:textId="77777777" w:rsidTr="002C5FCE">
        <w:tc>
          <w:tcPr>
            <w:tcW w:w="2045" w:type="pct"/>
          </w:tcPr>
          <w:p w14:paraId="177F964A" w14:textId="77777777"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4B5655C" w14:textId="77777777"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020BE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E310C" w14:textId="77777777"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BAC5CCB" w14:textId="77777777"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020BE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0C3DE" w14:textId="77777777" w:rsidR="003E760E" w:rsidRPr="00020BEC" w:rsidRDefault="003E760E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716F9AF" w14:textId="77777777"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020BE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586D7" w14:textId="77777777"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2C2BEE5" w14:textId="77777777"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020BE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E760E" w:rsidRPr="00020BEC" w14:paraId="0B97DD03" w14:textId="77777777" w:rsidTr="002C5FCE">
        <w:tc>
          <w:tcPr>
            <w:tcW w:w="2045" w:type="pct"/>
          </w:tcPr>
          <w:p w14:paraId="1027216A" w14:textId="77777777"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839A87D" w14:textId="77777777" w:rsidR="003E760E" w:rsidRPr="00CC5BA2" w:rsidRDefault="00CC5BA2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19A1A" w14:textId="77777777"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381B75B" w14:textId="77777777" w:rsidR="003E760E" w:rsidRPr="00CC5BA2" w:rsidRDefault="00CC5BA2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3E4B7" w14:textId="77777777" w:rsidR="003E760E" w:rsidRPr="00020BEC" w:rsidRDefault="003E760E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D4A2556" w14:textId="77777777" w:rsidR="003E760E" w:rsidRPr="00CC5BA2" w:rsidRDefault="00CC5BA2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71A74" w14:textId="77777777"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A0E8F30" w14:textId="77777777" w:rsidR="003E760E" w:rsidRPr="00CC5BA2" w:rsidRDefault="00CC5BA2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3E760E" w:rsidRPr="00020BEC" w14:paraId="7EF690F4" w14:textId="77777777" w:rsidTr="002C5FCE">
        <w:tc>
          <w:tcPr>
            <w:tcW w:w="2045" w:type="pct"/>
          </w:tcPr>
          <w:p w14:paraId="5C0674E2" w14:textId="77777777"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5" w:type="pct"/>
            <w:gridSpan w:val="7"/>
          </w:tcPr>
          <w:p w14:paraId="7EBEF629" w14:textId="77777777"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5BA2" w:rsidRPr="00020BEC" w14:paraId="263AB993" w14:textId="77777777" w:rsidTr="002C5FCE">
        <w:tc>
          <w:tcPr>
            <w:tcW w:w="2045" w:type="pct"/>
          </w:tcPr>
          <w:p w14:paraId="0C852995" w14:textId="77777777" w:rsidR="00CC5BA2" w:rsidRPr="00020BEC" w:rsidRDefault="00CC5BA2" w:rsidP="00CC5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35" w:type="pct"/>
          </w:tcPr>
          <w:p w14:paraId="6B98E782" w14:textId="77777777" w:rsidR="00CC5BA2" w:rsidRPr="00020BEC" w:rsidRDefault="00CC5BA2" w:rsidP="00CC5B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63F650C6" w14:textId="77777777" w:rsidR="00CC5BA2" w:rsidRPr="00020BEC" w:rsidRDefault="00CC5BA2" w:rsidP="00CC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7B85A128" w14:textId="77777777" w:rsidR="00CC5BA2" w:rsidRPr="00894778" w:rsidRDefault="00CC5BA2" w:rsidP="00CC5B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0846494" w14:textId="77777777" w:rsidR="00CC5BA2" w:rsidRPr="00020BEC" w:rsidRDefault="00CC5BA2" w:rsidP="00CC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02137516" w14:textId="77777777" w:rsidR="00CC5BA2" w:rsidRPr="00020BEC" w:rsidRDefault="00CC5BA2" w:rsidP="00CC5B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F7F6F03" w14:textId="77777777" w:rsidR="00CC5BA2" w:rsidRPr="00020BEC" w:rsidRDefault="00CC5BA2" w:rsidP="00CC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</w:tcPr>
          <w:p w14:paraId="16D28B67" w14:textId="77777777" w:rsidR="00CC5BA2" w:rsidRPr="00894778" w:rsidRDefault="00CC5BA2" w:rsidP="00CC5B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5BA2" w:rsidRPr="00020BEC" w14:paraId="49C6BFB9" w14:textId="77777777" w:rsidTr="00724B4F">
        <w:tc>
          <w:tcPr>
            <w:tcW w:w="2045" w:type="pct"/>
          </w:tcPr>
          <w:p w14:paraId="35EDF6FF" w14:textId="09E3E7A8" w:rsidR="00CC5BA2" w:rsidRPr="00020BEC" w:rsidRDefault="00CC5BA2" w:rsidP="00CC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  <w:r w:rsidRPr="00020B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35" w:type="pct"/>
            <w:tcBorders>
              <w:bottom w:val="double" w:sz="4" w:space="0" w:color="auto"/>
            </w:tcBorders>
            <w:shd w:val="clear" w:color="auto" w:fill="auto"/>
          </w:tcPr>
          <w:p w14:paraId="05297021" w14:textId="41259C98" w:rsidR="00CC5BA2" w:rsidRPr="00384C53" w:rsidRDefault="00384C53" w:rsidP="00CC5B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973,706</w:t>
            </w:r>
          </w:p>
        </w:tc>
        <w:tc>
          <w:tcPr>
            <w:tcW w:w="128" w:type="pct"/>
          </w:tcPr>
          <w:p w14:paraId="21BF4D26" w14:textId="77777777" w:rsidR="00CC5BA2" w:rsidRPr="00020BEC" w:rsidRDefault="00CC5BA2" w:rsidP="00CC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</w:tcPr>
          <w:p w14:paraId="42FF7642" w14:textId="77777777" w:rsidR="00CC5BA2" w:rsidRPr="00894778" w:rsidRDefault="00CC5BA2" w:rsidP="00CC5B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lang w:bidi="th-TH"/>
              </w:rPr>
              <w:t>1,373,746</w:t>
            </w:r>
          </w:p>
        </w:tc>
        <w:tc>
          <w:tcPr>
            <w:tcW w:w="147" w:type="pct"/>
          </w:tcPr>
          <w:p w14:paraId="5D689871" w14:textId="77777777" w:rsidR="00CC5BA2" w:rsidRPr="00020BEC" w:rsidRDefault="00CC5BA2" w:rsidP="00CC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  <w:shd w:val="clear" w:color="auto" w:fill="auto"/>
          </w:tcPr>
          <w:p w14:paraId="10AD186C" w14:textId="3C257986" w:rsidR="00CC5BA2" w:rsidRPr="00020BEC" w:rsidRDefault="00384C53" w:rsidP="00CC5B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973,706</w:t>
            </w:r>
          </w:p>
        </w:tc>
        <w:tc>
          <w:tcPr>
            <w:tcW w:w="147" w:type="pct"/>
          </w:tcPr>
          <w:p w14:paraId="5B8E93E4" w14:textId="77777777" w:rsidR="00CC5BA2" w:rsidRPr="00020BEC" w:rsidRDefault="00CC5BA2" w:rsidP="00CC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07CC7590" w14:textId="77777777" w:rsidR="00CC5BA2" w:rsidRPr="00894778" w:rsidRDefault="00CC5BA2" w:rsidP="00CC5B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1,373,746</w:t>
            </w:r>
          </w:p>
        </w:tc>
      </w:tr>
    </w:tbl>
    <w:p w14:paraId="1C63336F" w14:textId="77777777" w:rsidR="002654C0" w:rsidRDefault="002654C0" w:rsidP="002654C0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</w:p>
    <w:p w14:paraId="6873F383" w14:textId="0675A87D" w:rsidR="00DA168D" w:rsidRDefault="00083D96" w:rsidP="003A55BA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52C6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6ACD7ADB" w14:textId="77777777" w:rsidR="00BA1329" w:rsidRPr="00216B53" w:rsidRDefault="00BA1329" w:rsidP="00BA1329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271B67E" w14:textId="77777777" w:rsidR="00431A66" w:rsidRDefault="00431A66" w:rsidP="00431A66">
      <w:pPr>
        <w:pStyle w:val="block"/>
        <w:numPr>
          <w:ilvl w:val="0"/>
          <w:numId w:val="18"/>
        </w:numPr>
        <w:spacing w:after="0" w:line="240" w:lineRule="atLeast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EA4CAA">
        <w:rPr>
          <w:rFonts w:ascii="Angsana New" w:hAnsi="Angsana New"/>
          <w:sz w:val="30"/>
          <w:szCs w:val="30"/>
          <w:cs/>
        </w:rPr>
        <w:t>ในการประชุม</w:t>
      </w:r>
      <w:r w:rsidRPr="00EA4CAA">
        <w:rPr>
          <w:rFonts w:ascii="Angsana New" w:hAnsi="Angsana New" w:hint="cs"/>
          <w:sz w:val="30"/>
          <w:szCs w:val="30"/>
          <w:cs/>
        </w:rPr>
        <w:t>สามัญ</w:t>
      </w:r>
      <w:r w:rsidRPr="00EA4CAA">
        <w:rPr>
          <w:rFonts w:ascii="Angsana New" w:hAnsi="Angsana New"/>
          <w:sz w:val="30"/>
          <w:szCs w:val="30"/>
          <w:cs/>
        </w:rPr>
        <w:t xml:space="preserve">ประจำปีของบริษัทเมื่อวันที่ </w:t>
      </w:r>
      <w:r w:rsidRPr="00EA4CAA">
        <w:rPr>
          <w:rFonts w:ascii="Angsana New" w:hAnsi="Angsana New"/>
          <w:sz w:val="30"/>
          <w:szCs w:val="30"/>
        </w:rPr>
        <w:t>22</w:t>
      </w:r>
      <w:r w:rsidRPr="00EA4CAA">
        <w:rPr>
          <w:rFonts w:ascii="Angsana New" w:hAnsi="Angsana New"/>
          <w:sz w:val="30"/>
          <w:szCs w:val="30"/>
          <w:cs/>
        </w:rPr>
        <w:t xml:space="preserve"> เมษายน </w:t>
      </w:r>
      <w:r w:rsidRPr="00EA4CAA">
        <w:rPr>
          <w:rFonts w:ascii="Angsana New" w:hAnsi="Angsana New"/>
          <w:sz w:val="30"/>
          <w:szCs w:val="30"/>
        </w:rPr>
        <w:t>2564</w:t>
      </w:r>
      <w:r w:rsidRPr="00EA4CAA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ผู้ถือหุ้นมีมติอนุมัติจ่ายเงินปันผลสำหรับผลการ</w:t>
      </w:r>
      <w:r w:rsidRPr="00BA1329">
        <w:rPr>
          <w:rFonts w:asciiTheme="majorBidi" w:hAnsiTheme="majorBidi" w:cstheme="majorBidi"/>
          <w:sz w:val="30"/>
          <w:szCs w:val="30"/>
          <w:cs/>
        </w:rPr>
        <w:t xml:space="preserve">ดำเนินงาน </w:t>
      </w:r>
      <w:r>
        <w:rPr>
          <w:rFonts w:asciiTheme="majorBidi" w:hAnsiTheme="majorBidi" w:cstheme="majorBidi"/>
          <w:sz w:val="30"/>
          <w:szCs w:val="30"/>
        </w:rPr>
        <w:t>2563</w:t>
      </w:r>
      <w:r w:rsidRPr="00BA1329">
        <w:rPr>
          <w:rFonts w:asciiTheme="majorBidi" w:hAnsiTheme="majorBidi" w:cstheme="majorBidi"/>
          <w:sz w:val="30"/>
          <w:szCs w:val="30"/>
          <w:cs/>
        </w:rPr>
        <w:t xml:space="preserve"> ในอัตราหุ้นละ </w:t>
      </w:r>
      <w:r>
        <w:rPr>
          <w:rFonts w:asciiTheme="majorBidi" w:hAnsiTheme="majorBidi" w:cstheme="majorBidi"/>
          <w:sz w:val="30"/>
          <w:szCs w:val="30"/>
        </w:rPr>
        <w:t>0.54</w:t>
      </w:r>
      <w:r w:rsidRPr="00BA1329">
        <w:rPr>
          <w:rFonts w:asciiTheme="majorBidi" w:hAnsiTheme="majorBidi" w:cstheme="majorBidi"/>
          <w:sz w:val="30"/>
          <w:szCs w:val="30"/>
          <w:cs/>
        </w:rPr>
        <w:t xml:space="preserve"> บาท เป็นจำนวนทั้งสิ้น </w:t>
      </w:r>
      <w:r>
        <w:rPr>
          <w:rFonts w:asciiTheme="majorBidi" w:hAnsiTheme="majorBidi" w:cstheme="majorBidi"/>
          <w:sz w:val="30"/>
          <w:szCs w:val="30"/>
        </w:rPr>
        <w:t>457.58</w:t>
      </w:r>
      <w:r w:rsidRPr="00BA1329">
        <w:rPr>
          <w:rFonts w:asciiTheme="majorBidi" w:hAnsiTheme="majorBidi" w:cstheme="majorBidi"/>
          <w:sz w:val="30"/>
          <w:szCs w:val="30"/>
          <w:cs/>
        </w:rPr>
        <w:t xml:space="preserve"> ล้านบาท ซึ่งบริษัทได้จ่ายเงินปันผลระหว่างกาลสำหรับผลประกอบการงวดหกเดือนแรกของปี </w:t>
      </w:r>
      <w:r>
        <w:rPr>
          <w:rFonts w:asciiTheme="majorBidi" w:hAnsiTheme="majorBidi" w:cstheme="majorBidi"/>
          <w:sz w:val="30"/>
          <w:szCs w:val="30"/>
        </w:rPr>
        <w:t>2563</w:t>
      </w:r>
      <w:r w:rsidRPr="00BA1329">
        <w:rPr>
          <w:rFonts w:asciiTheme="majorBidi" w:hAnsiTheme="majorBidi" w:cstheme="majorBidi"/>
          <w:sz w:val="30"/>
          <w:szCs w:val="30"/>
          <w:cs/>
        </w:rPr>
        <w:t xml:space="preserve"> ในอัตราหุ้นละ </w:t>
      </w:r>
      <w:r>
        <w:rPr>
          <w:rFonts w:asciiTheme="majorBidi" w:hAnsiTheme="majorBidi" w:cstheme="majorBidi"/>
          <w:sz w:val="30"/>
          <w:szCs w:val="30"/>
        </w:rPr>
        <w:t>0.14</w:t>
      </w:r>
      <w:r w:rsidRPr="00E52C6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A1329">
        <w:rPr>
          <w:rFonts w:asciiTheme="majorBidi" w:hAnsiTheme="majorBidi" w:cstheme="majorBidi"/>
          <w:sz w:val="30"/>
          <w:szCs w:val="30"/>
          <w:cs/>
        </w:rPr>
        <w:t>บาท เป็นจำนวน</w:t>
      </w:r>
      <w:r>
        <w:rPr>
          <w:rFonts w:asciiTheme="majorBidi" w:hAnsiTheme="majorBidi" w:cstheme="majorBidi"/>
          <w:sz w:val="30"/>
          <w:szCs w:val="30"/>
        </w:rPr>
        <w:t xml:space="preserve"> 118.63</w:t>
      </w:r>
      <w:r w:rsidRPr="00BA1329">
        <w:rPr>
          <w:rFonts w:asciiTheme="majorBidi" w:hAnsiTheme="majorBidi" w:cstheme="majorBidi"/>
          <w:sz w:val="30"/>
          <w:szCs w:val="30"/>
          <w:cs/>
        </w:rPr>
        <w:t xml:space="preserve"> ล้านบาทเมื่อวันที่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8 </w:t>
      </w:r>
      <w:r w:rsidRPr="00E52C6C">
        <w:rPr>
          <w:rFonts w:asciiTheme="majorBidi" w:hAnsiTheme="majorBidi" w:cstheme="majorBidi"/>
          <w:sz w:val="30"/>
          <w:szCs w:val="30"/>
          <w:cs/>
        </w:rPr>
        <w:t>กันยายน</w:t>
      </w:r>
      <w:r>
        <w:rPr>
          <w:rFonts w:asciiTheme="majorBidi" w:hAnsiTheme="majorBidi" w:cstheme="majorBidi"/>
          <w:sz w:val="30"/>
          <w:szCs w:val="30"/>
        </w:rPr>
        <w:t xml:space="preserve"> 2563 </w:t>
      </w:r>
      <w:r w:rsidRPr="00BA1329">
        <w:rPr>
          <w:rFonts w:asciiTheme="majorBidi" w:hAnsiTheme="majorBidi" w:cstheme="majorBidi"/>
          <w:sz w:val="30"/>
          <w:szCs w:val="30"/>
          <w:cs/>
        </w:rPr>
        <w:t xml:space="preserve">คงเหลือเป็นเงินปันผลที่จะจ่ายสำหรับผลการดำเนินงานงวดหกเดือนหลังของปี </w:t>
      </w:r>
      <w:r>
        <w:rPr>
          <w:rFonts w:asciiTheme="majorBidi" w:hAnsiTheme="majorBidi" w:cstheme="majorBidi"/>
          <w:sz w:val="30"/>
          <w:szCs w:val="30"/>
        </w:rPr>
        <w:t>2563</w:t>
      </w:r>
      <w:r w:rsidRPr="00BA13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D7354">
        <w:rPr>
          <w:rFonts w:asciiTheme="majorBidi" w:hAnsiTheme="majorBidi" w:cstheme="majorBidi"/>
          <w:spacing w:val="6"/>
          <w:sz w:val="30"/>
          <w:szCs w:val="30"/>
          <w:cs/>
        </w:rPr>
        <w:t xml:space="preserve">ในอัตราหุ้นละ </w:t>
      </w:r>
      <w:r w:rsidRPr="00AD7354">
        <w:rPr>
          <w:rFonts w:asciiTheme="majorBidi" w:hAnsiTheme="majorBidi" w:cstheme="majorBidi"/>
          <w:spacing w:val="6"/>
          <w:sz w:val="30"/>
          <w:szCs w:val="30"/>
        </w:rPr>
        <w:t>0.40</w:t>
      </w:r>
      <w:r w:rsidRPr="00AD7354">
        <w:rPr>
          <w:rFonts w:asciiTheme="majorBidi" w:hAnsiTheme="majorBidi" w:cstheme="majorBidi"/>
          <w:spacing w:val="6"/>
          <w:sz w:val="30"/>
          <w:szCs w:val="30"/>
          <w:cs/>
        </w:rPr>
        <w:t xml:space="preserve"> บาท เป็นเงินจำนวน </w:t>
      </w:r>
      <w:r w:rsidRPr="00AD7354">
        <w:rPr>
          <w:rFonts w:asciiTheme="majorBidi" w:hAnsiTheme="majorBidi" w:cstheme="majorBidi"/>
          <w:spacing w:val="6"/>
          <w:sz w:val="30"/>
          <w:szCs w:val="30"/>
        </w:rPr>
        <w:t>338.95</w:t>
      </w:r>
      <w:r w:rsidRPr="00AD7354">
        <w:rPr>
          <w:rFonts w:asciiTheme="majorBidi" w:hAnsiTheme="majorBidi" w:cstheme="majorBidi"/>
          <w:spacing w:val="6"/>
          <w:sz w:val="30"/>
          <w:szCs w:val="30"/>
          <w:cs/>
        </w:rPr>
        <w:t xml:space="preserve"> ล้านบาท เงินปันผลดังกล่าวจะจ่ายให้แก่</w:t>
      </w:r>
      <w:r>
        <w:rPr>
          <w:rFonts w:asciiTheme="majorBidi" w:hAnsiTheme="majorBidi" w:cstheme="majorBidi"/>
          <w:spacing w:val="6"/>
          <w:sz w:val="30"/>
          <w:szCs w:val="30"/>
          <w:cs/>
        </w:rPr>
        <w:br/>
      </w:r>
      <w:r w:rsidRPr="00AD7354">
        <w:rPr>
          <w:rFonts w:asciiTheme="majorBidi" w:hAnsiTheme="majorBidi" w:cstheme="majorBidi"/>
          <w:spacing w:val="6"/>
          <w:sz w:val="30"/>
          <w:szCs w:val="30"/>
          <w:cs/>
        </w:rPr>
        <w:t xml:space="preserve">ผู้ถือหุ้นในวันที่ </w:t>
      </w:r>
      <w:r w:rsidRPr="00AD7354">
        <w:rPr>
          <w:rFonts w:asciiTheme="majorBidi" w:hAnsiTheme="majorBidi" w:cstheme="majorBidi"/>
          <w:spacing w:val="6"/>
          <w:sz w:val="30"/>
          <w:szCs w:val="30"/>
        </w:rPr>
        <w:t>14</w:t>
      </w:r>
      <w:r w:rsidRPr="00AD7354">
        <w:rPr>
          <w:rFonts w:asciiTheme="majorBidi" w:hAnsiTheme="majorBidi" w:cstheme="majorBidi"/>
          <w:spacing w:val="6"/>
          <w:sz w:val="30"/>
          <w:szCs w:val="30"/>
          <w:cs/>
        </w:rPr>
        <w:t xml:space="preserve"> พฤษภาคม</w:t>
      </w:r>
      <w:r>
        <w:rPr>
          <w:rFonts w:asciiTheme="majorBidi" w:hAnsiTheme="majorBidi" w:cstheme="majorBidi"/>
          <w:spacing w:val="6"/>
          <w:sz w:val="30"/>
          <w:szCs w:val="30"/>
        </w:rPr>
        <w:t xml:space="preserve"> 2564</w:t>
      </w:r>
      <w:r w:rsidRPr="00AD7354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</w:p>
    <w:p w14:paraId="6F72D7D0" w14:textId="77777777" w:rsidR="00431A66" w:rsidRDefault="00431A66" w:rsidP="00431A66">
      <w:pPr>
        <w:ind w:left="540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23CE30D0" w14:textId="77777777" w:rsidR="00431A66" w:rsidRPr="00972BDA" w:rsidRDefault="00431A66" w:rsidP="00431A66">
      <w:pPr>
        <w:pStyle w:val="block"/>
        <w:numPr>
          <w:ilvl w:val="0"/>
          <w:numId w:val="18"/>
        </w:numPr>
        <w:spacing w:after="0" w:line="240" w:lineRule="atLeast"/>
        <w:jc w:val="thaiDistribute"/>
        <w:rPr>
          <w:rFonts w:ascii="Angsana New" w:hAnsi="Angsana New"/>
          <w:sz w:val="30"/>
          <w:szCs w:val="30"/>
          <w:cs/>
        </w:rPr>
      </w:pPr>
      <w:r w:rsidRPr="00972BDA">
        <w:rPr>
          <w:rFonts w:ascii="Angsana New" w:hAnsi="Angsana New"/>
          <w:sz w:val="30"/>
          <w:szCs w:val="30"/>
          <w:cs/>
          <w:lang w:bidi="th-TH"/>
        </w:rPr>
        <w:t xml:space="preserve">ในการประชุมคณะกรรมการของบริษัทเมื่อวันที่ </w:t>
      </w:r>
      <w:r>
        <w:rPr>
          <w:rFonts w:ascii="Angsana New" w:hAnsi="Angsana New"/>
          <w:sz w:val="30"/>
          <w:szCs w:val="30"/>
          <w:lang w:bidi="th-TH"/>
        </w:rPr>
        <w:t>12</w:t>
      </w:r>
      <w:r w:rsidRPr="00972BDA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bidi="th-TH"/>
        </w:rPr>
        <w:t>พฤษภาคม</w:t>
      </w:r>
      <w:r>
        <w:rPr>
          <w:rFonts w:asciiTheme="majorBidi" w:hAnsiTheme="majorBidi" w:cstheme="majorBidi"/>
          <w:spacing w:val="6"/>
          <w:sz w:val="30"/>
          <w:szCs w:val="30"/>
        </w:rPr>
        <w:t xml:space="preserve"> 2564</w:t>
      </w:r>
      <w:r w:rsidRPr="00972BDA">
        <w:rPr>
          <w:rFonts w:ascii="Angsana New" w:hAnsi="Angsana New"/>
          <w:sz w:val="30"/>
          <w:szCs w:val="30"/>
          <w:cs/>
          <w:lang w:bidi="th-TH"/>
        </w:rPr>
        <w:t xml:space="preserve"> คณะกรรมการมีมติอนุมัติการ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จดทะเบียนจัดตั้งบริษัท ซินเน็ค อินคิวเบชั่น จำกัด เป็นบริษัทย่อยแห่งใหม่ ซึ่งบริษัทจะถือหุ้นร้อยละ </w:t>
      </w:r>
      <w:r>
        <w:rPr>
          <w:rFonts w:ascii="Angsana New" w:hAnsi="Angsana New"/>
          <w:sz w:val="30"/>
          <w:szCs w:val="30"/>
          <w:lang w:val="en-US" w:bidi="th-TH"/>
        </w:rPr>
        <w:t xml:space="preserve">99.99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ของจำนวนหุ้นทั้งหมด 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บริษัทย่อยดังกล่าวมีทุนจดทะเบียน </w:t>
      </w:r>
      <w:r>
        <w:rPr>
          <w:rFonts w:ascii="Angsana New" w:hAnsi="Angsana New"/>
          <w:sz w:val="30"/>
          <w:szCs w:val="30"/>
          <w:lang w:val="en-US" w:bidi="th-TH"/>
        </w:rPr>
        <w:t>100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 ล้านบาท (หุ้นสามัญจำนวน</w:t>
      </w:r>
      <w:r>
        <w:rPr>
          <w:rFonts w:ascii="Angsana New" w:hAnsi="Angsana New"/>
          <w:sz w:val="30"/>
          <w:szCs w:val="30"/>
          <w:lang w:val="en-US" w:bidi="th-TH"/>
        </w:rPr>
        <w:t xml:space="preserve"> 1,000,000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หุ้น มูลค่าหุ้นละ </w:t>
      </w:r>
      <w:r>
        <w:rPr>
          <w:rFonts w:ascii="Angsana New" w:hAnsi="Angsana New"/>
          <w:sz w:val="30"/>
          <w:szCs w:val="30"/>
          <w:lang w:val="en-US" w:bidi="th-TH"/>
        </w:rPr>
        <w:t xml:space="preserve">100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บาท)</w:t>
      </w:r>
      <w:r>
        <w:rPr>
          <w:rFonts w:ascii="Angsana New" w:hAnsi="Angsana New"/>
          <w:sz w:val="30"/>
          <w:szCs w:val="30"/>
          <w:lang w:val="en-US" w:bidi="th-TH"/>
        </w:rPr>
        <w:t xml:space="preserve"> </w:t>
      </w:r>
    </w:p>
    <w:p w14:paraId="6B4BB343" w14:textId="56B7562C" w:rsidR="00BA1329" w:rsidRPr="00AD7354" w:rsidRDefault="00BA1329" w:rsidP="00431A66">
      <w:pPr>
        <w:ind w:left="540"/>
        <w:jc w:val="thaiDistribute"/>
        <w:rPr>
          <w:rFonts w:asciiTheme="majorBidi" w:hAnsiTheme="majorBidi" w:cstheme="majorBidi"/>
          <w:spacing w:val="6"/>
          <w:sz w:val="30"/>
          <w:szCs w:val="30"/>
          <w:cs/>
        </w:rPr>
      </w:pPr>
    </w:p>
    <w:sectPr w:rsidR="00BA1329" w:rsidRPr="00AD7354" w:rsidSect="00C65AD3">
      <w:headerReference w:type="default" r:id="rId12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B204E4" w14:textId="77777777" w:rsidR="00036F0A" w:rsidRDefault="00036F0A">
      <w:r>
        <w:separator/>
      </w:r>
    </w:p>
  </w:endnote>
  <w:endnote w:type="continuationSeparator" w:id="0">
    <w:p w14:paraId="735C5C8F" w14:textId="77777777" w:rsidR="00036F0A" w:rsidRDefault="00036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194BDF" w14:textId="77777777" w:rsidR="003D205E" w:rsidRPr="0086166B" w:rsidRDefault="003D205E" w:rsidP="00B4153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30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9807252" w14:textId="77777777" w:rsidR="003D205E" w:rsidRDefault="003D20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5D3AA0" w14:textId="77777777" w:rsidR="003D205E" w:rsidRPr="00005ACB" w:rsidRDefault="003D205E" w:rsidP="00E0351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36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D9ECF68" w14:textId="77777777" w:rsidR="003D205E" w:rsidRPr="002E241D" w:rsidRDefault="003D205E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C1EDBA" w14:textId="77777777" w:rsidR="00036F0A" w:rsidRDefault="00036F0A">
      <w:r>
        <w:separator/>
      </w:r>
    </w:p>
  </w:footnote>
  <w:footnote w:type="continuationSeparator" w:id="0">
    <w:p w14:paraId="151E68E4" w14:textId="77777777" w:rsidR="00036F0A" w:rsidRDefault="00036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90435" w14:textId="77777777" w:rsidR="003D205E" w:rsidRPr="00BB549B" w:rsidRDefault="003D205E" w:rsidP="00DA32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7D0320D2" w14:textId="77777777" w:rsidR="003D205E" w:rsidRPr="00FA7747" w:rsidRDefault="003D205E" w:rsidP="00DA32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C0F01A3" w14:textId="77777777" w:rsidR="003D205E" w:rsidRPr="00AF256D" w:rsidRDefault="003D205E" w:rsidP="00DA329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F823E0">
      <w:rPr>
        <w:rFonts w:ascii="Angsana New" w:hAnsi="Angsana New"/>
        <w:sz w:val="32"/>
        <w:szCs w:val="32"/>
        <w:lang w:bidi="th-TH"/>
      </w:rPr>
      <w:t>31</w:t>
    </w:r>
    <w:r>
      <w:rPr>
        <w:rFonts w:ascii="Angsana New" w:hAnsi="Angsana New"/>
        <w:sz w:val="32"/>
        <w:szCs w:val="32"/>
        <w:lang w:bidi="th-TH"/>
      </w:rPr>
      <w:t xml:space="preserve"> </w:t>
    </w:r>
    <w:r w:rsidRPr="00F823E0">
      <w:rPr>
        <w:rFonts w:ascii="Angsana New" w:hAnsi="Angsana New" w:hint="cs"/>
        <w:b w:val="0"/>
        <w:bCs/>
        <w:sz w:val="32"/>
        <w:szCs w:val="32"/>
        <w:cs/>
        <w:lang w:bidi="th-TH"/>
      </w:rPr>
      <w:t>มีนาคม</w:t>
    </w:r>
    <w:r w:rsidRPr="00F823E0">
      <w:rPr>
        <w:rFonts w:ascii="Angsana New" w:hAnsi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bidi="th-TH"/>
      </w:rPr>
      <w:t xml:space="preserve">2564 </w:t>
    </w:r>
    <w:r w:rsidRPr="00C753C0">
      <w:rPr>
        <w:rFonts w:ascii="Angsana New" w:hAnsi="Angsana New"/>
        <w:sz w:val="32"/>
        <w:szCs w:val="32"/>
        <w:lang w:bidi="th-TH"/>
      </w:rPr>
      <w:t>(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C753C0">
      <w:rPr>
        <w:rFonts w:ascii="Angsana New" w:hAnsi="Angsana New"/>
        <w:sz w:val="32"/>
        <w:szCs w:val="32"/>
        <w:lang w:val="en-US" w:bidi="th-TH"/>
      </w:rPr>
      <w:t>)</w:t>
    </w:r>
  </w:p>
  <w:p w14:paraId="66BEB30A" w14:textId="77777777" w:rsidR="003D205E" w:rsidRPr="004F6D6D" w:rsidRDefault="003D205E" w:rsidP="006D7013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CF5CA" w14:textId="77777777" w:rsidR="003D205E" w:rsidRPr="00BB549B" w:rsidRDefault="003D205E" w:rsidP="00105F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BCE4443" w14:textId="77777777" w:rsidR="003D205E" w:rsidRPr="00FA7747" w:rsidRDefault="003D205E" w:rsidP="00105F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31DA9B7" w14:textId="77777777" w:rsidR="003D205E" w:rsidRPr="00AF256D" w:rsidRDefault="003D205E" w:rsidP="004B37A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F823E0">
      <w:rPr>
        <w:rFonts w:ascii="Angsana New" w:hAnsi="Angsana New"/>
        <w:sz w:val="32"/>
        <w:szCs w:val="32"/>
        <w:lang w:bidi="th-TH"/>
      </w:rPr>
      <w:t>31</w:t>
    </w:r>
    <w:r>
      <w:rPr>
        <w:rFonts w:ascii="Angsana New" w:hAnsi="Angsana New"/>
        <w:sz w:val="32"/>
        <w:szCs w:val="32"/>
        <w:lang w:bidi="th-TH"/>
      </w:rPr>
      <w:t xml:space="preserve"> </w:t>
    </w:r>
    <w:r w:rsidRPr="00F823E0">
      <w:rPr>
        <w:rFonts w:ascii="Angsana New" w:hAnsi="Angsana New" w:hint="cs"/>
        <w:b w:val="0"/>
        <w:bCs/>
        <w:sz w:val="32"/>
        <w:szCs w:val="32"/>
        <w:cs/>
        <w:lang w:bidi="th-TH"/>
      </w:rPr>
      <w:t>มีนาคม</w:t>
    </w:r>
    <w:r w:rsidRPr="00F823E0">
      <w:rPr>
        <w:rFonts w:ascii="Angsana New" w:hAnsi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bidi="th-TH"/>
      </w:rPr>
      <w:t xml:space="preserve">2564 </w:t>
    </w:r>
    <w:r w:rsidRPr="00C753C0">
      <w:rPr>
        <w:rFonts w:ascii="Angsana New" w:hAnsi="Angsana New"/>
        <w:sz w:val="32"/>
        <w:szCs w:val="32"/>
        <w:lang w:bidi="th-TH"/>
      </w:rPr>
      <w:t>(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C753C0">
      <w:rPr>
        <w:rFonts w:ascii="Angsana New" w:hAnsi="Angsana New"/>
        <w:sz w:val="32"/>
        <w:szCs w:val="32"/>
        <w:lang w:val="en-US" w:bidi="th-TH"/>
      </w:rPr>
      <w:t>)</w:t>
    </w:r>
  </w:p>
  <w:p w14:paraId="7404901E" w14:textId="77777777" w:rsidR="003D205E" w:rsidRPr="007938D5" w:rsidRDefault="003D205E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E0738" w14:textId="77777777" w:rsidR="003D205E" w:rsidRPr="00BB549B" w:rsidRDefault="003D205E" w:rsidP="008B58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1A57DCE4" w14:textId="77777777" w:rsidR="003D205E" w:rsidRPr="00FA7747" w:rsidRDefault="003D205E" w:rsidP="008B58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7C1DFBC" w14:textId="77777777" w:rsidR="003D205E" w:rsidRPr="00AF256D" w:rsidRDefault="003D205E" w:rsidP="008B58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F823E0">
      <w:rPr>
        <w:rFonts w:ascii="Angsana New" w:hAnsi="Angsana New"/>
        <w:sz w:val="32"/>
        <w:szCs w:val="32"/>
        <w:lang w:bidi="th-TH"/>
      </w:rPr>
      <w:t>31</w:t>
    </w:r>
    <w:r>
      <w:rPr>
        <w:rFonts w:ascii="Angsana New" w:hAnsi="Angsana New"/>
        <w:sz w:val="32"/>
        <w:szCs w:val="32"/>
        <w:lang w:bidi="th-TH"/>
      </w:rPr>
      <w:t xml:space="preserve"> </w:t>
    </w:r>
    <w:r w:rsidRPr="00F823E0">
      <w:rPr>
        <w:rFonts w:ascii="Angsana New" w:hAnsi="Angsana New" w:hint="cs"/>
        <w:b w:val="0"/>
        <w:bCs/>
        <w:sz w:val="32"/>
        <w:szCs w:val="32"/>
        <w:cs/>
        <w:lang w:bidi="th-TH"/>
      </w:rPr>
      <w:t>มีนาคม</w:t>
    </w:r>
    <w:r w:rsidRPr="00F823E0">
      <w:rPr>
        <w:rFonts w:ascii="Angsana New" w:hAnsi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bidi="th-TH"/>
      </w:rPr>
      <w:t xml:space="preserve">2564 </w:t>
    </w:r>
    <w:r w:rsidRPr="00C753C0">
      <w:rPr>
        <w:rFonts w:ascii="Angsana New" w:hAnsi="Angsana New"/>
        <w:sz w:val="32"/>
        <w:szCs w:val="32"/>
        <w:lang w:bidi="th-TH"/>
      </w:rPr>
      <w:t>(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C753C0">
      <w:rPr>
        <w:rFonts w:ascii="Angsana New" w:hAnsi="Angsana New"/>
        <w:sz w:val="32"/>
        <w:szCs w:val="32"/>
        <w:lang w:val="en-US" w:bidi="th-TH"/>
      </w:rPr>
      <w:t>)</w:t>
    </w:r>
  </w:p>
  <w:p w14:paraId="23B0FF06" w14:textId="77777777" w:rsidR="003D205E" w:rsidRPr="007938D5" w:rsidRDefault="003D205E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D3377A"/>
    <w:multiLevelType w:val="multilevel"/>
    <w:tmpl w:val="38F0C8C6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0A40B2A"/>
    <w:multiLevelType w:val="multilevel"/>
    <w:tmpl w:val="8648EBE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6660997"/>
    <w:multiLevelType w:val="hybridMultilevel"/>
    <w:tmpl w:val="8E48E440"/>
    <w:lvl w:ilvl="0" w:tplc="0B447886">
      <w:start w:val="1"/>
      <w:numFmt w:val="bullet"/>
      <w:lvlText w:val="-"/>
      <w:lvlJc w:val="left"/>
      <w:pPr>
        <w:ind w:left="360" w:hanging="360"/>
      </w:pPr>
      <w:rPr>
        <w:rFonts w:ascii="Angsana New" w:hAnsi="Angsana New" w:cs="Angsana New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49B1449"/>
    <w:multiLevelType w:val="hybridMultilevel"/>
    <w:tmpl w:val="F43A105E"/>
    <w:lvl w:ilvl="0" w:tplc="EECED4C4">
      <w:start w:val="40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0D85AA6"/>
    <w:multiLevelType w:val="hybridMultilevel"/>
    <w:tmpl w:val="810E5FBE"/>
    <w:lvl w:ilvl="0" w:tplc="C2A269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41910BCB"/>
    <w:multiLevelType w:val="multilevel"/>
    <w:tmpl w:val="44DAAA94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135D2E"/>
    <w:multiLevelType w:val="hybridMultilevel"/>
    <w:tmpl w:val="FB243344"/>
    <w:lvl w:ilvl="0" w:tplc="13E0CCA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52F6659B"/>
    <w:multiLevelType w:val="multilevel"/>
    <w:tmpl w:val="673AB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5C14475B"/>
    <w:multiLevelType w:val="multilevel"/>
    <w:tmpl w:val="673AB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2E5293F"/>
    <w:multiLevelType w:val="multilevel"/>
    <w:tmpl w:val="C6CAB358"/>
    <w:lvl w:ilvl="0">
      <w:start w:val="1"/>
      <w:numFmt w:val="decimal"/>
      <w:lvlText w:val="%1)"/>
      <w:lvlJc w:val="left"/>
      <w:pPr>
        <w:tabs>
          <w:tab w:val="num" w:pos="1330"/>
        </w:tabs>
        <w:ind w:left="1330" w:hanging="340"/>
      </w:pPr>
    </w:lvl>
    <w:lvl w:ilvl="1">
      <w:start w:val="1"/>
      <w:numFmt w:val="lowerLetter"/>
      <w:lvlText w:val="—"/>
      <w:lvlJc w:val="left"/>
      <w:pPr>
        <w:tabs>
          <w:tab w:val="num" w:pos="1670"/>
        </w:tabs>
        <w:ind w:left="167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10"/>
        </w:tabs>
        <w:ind w:left="201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351"/>
        </w:tabs>
        <w:ind w:left="235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691"/>
        </w:tabs>
        <w:ind w:left="269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31"/>
        </w:tabs>
        <w:ind w:left="303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371"/>
        </w:tabs>
        <w:ind w:left="337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11"/>
        </w:tabs>
        <w:ind w:left="371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051"/>
        </w:tabs>
        <w:ind w:left="4051" w:hanging="340"/>
      </w:pPr>
      <w:rPr>
        <w:rFonts w:ascii="9999999" w:hAnsi="9999999"/>
      </w:rPr>
    </w:lvl>
  </w:abstractNum>
  <w:abstractNum w:abstractNumId="17" w15:restartNumberingAfterBreak="0">
    <w:nsid w:val="63946D27"/>
    <w:multiLevelType w:val="hybridMultilevel"/>
    <w:tmpl w:val="8132D6C2"/>
    <w:lvl w:ilvl="0" w:tplc="B41AF58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706D0A"/>
    <w:multiLevelType w:val="hybridMultilevel"/>
    <w:tmpl w:val="9CC6C9BC"/>
    <w:lvl w:ilvl="0" w:tplc="B66A7260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DE3D9F"/>
    <w:multiLevelType w:val="hybridMultilevel"/>
    <w:tmpl w:val="7FFA1E3C"/>
    <w:lvl w:ilvl="0" w:tplc="6980ABB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F8531D"/>
    <w:multiLevelType w:val="hybridMultilevel"/>
    <w:tmpl w:val="2032A136"/>
    <w:lvl w:ilvl="0" w:tplc="AB98893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7C0C2146"/>
    <w:multiLevelType w:val="multilevel"/>
    <w:tmpl w:val="73A03DD8"/>
    <w:lvl w:ilvl="0">
      <w:start w:val="12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6" w15:restartNumberingAfterBreak="0">
    <w:nsid w:val="7F495B50"/>
    <w:multiLevelType w:val="singleLevel"/>
    <w:tmpl w:val="C7083B12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color w:val="auto"/>
        <w:sz w:val="24"/>
      </w:rPr>
    </w:lvl>
  </w:abstractNum>
  <w:num w:numId="1">
    <w:abstractNumId w:val="0"/>
  </w:num>
  <w:num w:numId="2">
    <w:abstractNumId w:val="3"/>
  </w:num>
  <w:num w:numId="3">
    <w:abstractNumId w:val="12"/>
  </w:num>
  <w:num w:numId="4">
    <w:abstractNumId w:val="7"/>
  </w:num>
  <w:num w:numId="5">
    <w:abstractNumId w:val="26"/>
  </w:num>
  <w:num w:numId="6">
    <w:abstractNumId w:val="6"/>
  </w:num>
  <w:num w:numId="7">
    <w:abstractNumId w:val="16"/>
  </w:num>
  <w:num w:numId="8">
    <w:abstractNumId w:val="4"/>
  </w:num>
  <w:num w:numId="9">
    <w:abstractNumId w:val="13"/>
  </w:num>
  <w:num w:numId="10">
    <w:abstractNumId w:val="2"/>
  </w:num>
  <w:num w:numId="11">
    <w:abstractNumId w:val="0"/>
  </w:num>
  <w:num w:numId="12">
    <w:abstractNumId w:val="18"/>
  </w:num>
  <w:num w:numId="13">
    <w:abstractNumId w:val="0"/>
  </w:num>
  <w:num w:numId="14">
    <w:abstractNumId w:val="8"/>
  </w:num>
  <w:num w:numId="15">
    <w:abstractNumId w:val="25"/>
  </w:num>
  <w:num w:numId="16">
    <w:abstractNumId w:val="5"/>
  </w:num>
  <w:num w:numId="17">
    <w:abstractNumId w:val="23"/>
  </w:num>
  <w:num w:numId="18">
    <w:abstractNumId w:val="24"/>
  </w:num>
  <w:num w:numId="19">
    <w:abstractNumId w:val="19"/>
  </w:num>
  <w:num w:numId="20">
    <w:abstractNumId w:val="20"/>
  </w:num>
  <w:num w:numId="21">
    <w:abstractNumId w:val="11"/>
  </w:num>
  <w:num w:numId="22">
    <w:abstractNumId w:val="0"/>
  </w:num>
  <w:num w:numId="23">
    <w:abstractNumId w:val="1"/>
  </w:num>
  <w:num w:numId="24">
    <w:abstractNumId w:val="0"/>
  </w:num>
  <w:num w:numId="25">
    <w:abstractNumId w:val="9"/>
  </w:num>
  <w:num w:numId="26">
    <w:abstractNumId w:val="1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14"/>
  </w:num>
  <w:num w:numId="38">
    <w:abstractNumId w:val="0"/>
  </w:num>
  <w:num w:numId="39">
    <w:abstractNumId w:val="0"/>
  </w:num>
  <w:num w:numId="40">
    <w:abstractNumId w:val="21"/>
  </w:num>
  <w:num w:numId="41">
    <w:abstractNumId w:val="15"/>
  </w:num>
  <w:num w:numId="42">
    <w:abstractNumId w:val="17"/>
  </w:num>
  <w:num w:numId="43">
    <w:abstractNumId w:val="22"/>
  </w:num>
  <w:num w:numId="44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199"/>
    <w:rsid w:val="0000062B"/>
    <w:rsid w:val="00000D1F"/>
    <w:rsid w:val="00000D37"/>
    <w:rsid w:val="00000F1B"/>
    <w:rsid w:val="00001132"/>
    <w:rsid w:val="00001498"/>
    <w:rsid w:val="0000182B"/>
    <w:rsid w:val="00001B23"/>
    <w:rsid w:val="00001BEF"/>
    <w:rsid w:val="00001F9E"/>
    <w:rsid w:val="00002C5A"/>
    <w:rsid w:val="00002D6B"/>
    <w:rsid w:val="00002D76"/>
    <w:rsid w:val="00002FBB"/>
    <w:rsid w:val="000036DA"/>
    <w:rsid w:val="00003A40"/>
    <w:rsid w:val="000045D5"/>
    <w:rsid w:val="0000464A"/>
    <w:rsid w:val="00004A93"/>
    <w:rsid w:val="000051E9"/>
    <w:rsid w:val="00005ACB"/>
    <w:rsid w:val="00005BAB"/>
    <w:rsid w:val="00005C1B"/>
    <w:rsid w:val="00005D33"/>
    <w:rsid w:val="00005F00"/>
    <w:rsid w:val="000061BA"/>
    <w:rsid w:val="00006DD5"/>
    <w:rsid w:val="00007613"/>
    <w:rsid w:val="00007962"/>
    <w:rsid w:val="00007B57"/>
    <w:rsid w:val="00007E64"/>
    <w:rsid w:val="00010374"/>
    <w:rsid w:val="00010B20"/>
    <w:rsid w:val="00010BBA"/>
    <w:rsid w:val="00010C16"/>
    <w:rsid w:val="00010F44"/>
    <w:rsid w:val="0001192B"/>
    <w:rsid w:val="00012127"/>
    <w:rsid w:val="000122A5"/>
    <w:rsid w:val="0001272F"/>
    <w:rsid w:val="00012A1B"/>
    <w:rsid w:val="00012A46"/>
    <w:rsid w:val="00012CDC"/>
    <w:rsid w:val="00012E27"/>
    <w:rsid w:val="000133EE"/>
    <w:rsid w:val="000135F7"/>
    <w:rsid w:val="0001364C"/>
    <w:rsid w:val="00013A0A"/>
    <w:rsid w:val="000143EB"/>
    <w:rsid w:val="00014831"/>
    <w:rsid w:val="00014A59"/>
    <w:rsid w:val="00014BF0"/>
    <w:rsid w:val="00014F16"/>
    <w:rsid w:val="00015111"/>
    <w:rsid w:val="00015C52"/>
    <w:rsid w:val="00015CEA"/>
    <w:rsid w:val="00015E73"/>
    <w:rsid w:val="00016BBB"/>
    <w:rsid w:val="000172C8"/>
    <w:rsid w:val="00017323"/>
    <w:rsid w:val="000176C5"/>
    <w:rsid w:val="000179F5"/>
    <w:rsid w:val="00020021"/>
    <w:rsid w:val="00020116"/>
    <w:rsid w:val="0002055E"/>
    <w:rsid w:val="00020976"/>
    <w:rsid w:val="00020BEC"/>
    <w:rsid w:val="00020CE1"/>
    <w:rsid w:val="00020E35"/>
    <w:rsid w:val="00020FF1"/>
    <w:rsid w:val="0002105F"/>
    <w:rsid w:val="00021255"/>
    <w:rsid w:val="00021392"/>
    <w:rsid w:val="00021CAD"/>
    <w:rsid w:val="00022087"/>
    <w:rsid w:val="00022643"/>
    <w:rsid w:val="000228ED"/>
    <w:rsid w:val="00022B23"/>
    <w:rsid w:val="00022F3A"/>
    <w:rsid w:val="00023178"/>
    <w:rsid w:val="000234C9"/>
    <w:rsid w:val="00023689"/>
    <w:rsid w:val="00023930"/>
    <w:rsid w:val="00023CE6"/>
    <w:rsid w:val="00023E3C"/>
    <w:rsid w:val="00024953"/>
    <w:rsid w:val="00024AA5"/>
    <w:rsid w:val="00024EED"/>
    <w:rsid w:val="00024F30"/>
    <w:rsid w:val="0002549D"/>
    <w:rsid w:val="00025581"/>
    <w:rsid w:val="000258AD"/>
    <w:rsid w:val="00025B90"/>
    <w:rsid w:val="00025FC2"/>
    <w:rsid w:val="00026132"/>
    <w:rsid w:val="00026133"/>
    <w:rsid w:val="000261E7"/>
    <w:rsid w:val="00026249"/>
    <w:rsid w:val="000263F9"/>
    <w:rsid w:val="0002666D"/>
    <w:rsid w:val="00026F6D"/>
    <w:rsid w:val="00026FC7"/>
    <w:rsid w:val="000270EB"/>
    <w:rsid w:val="00027226"/>
    <w:rsid w:val="0002731C"/>
    <w:rsid w:val="00027563"/>
    <w:rsid w:val="00030007"/>
    <w:rsid w:val="000300DD"/>
    <w:rsid w:val="000303E3"/>
    <w:rsid w:val="00030574"/>
    <w:rsid w:val="0003091A"/>
    <w:rsid w:val="00030952"/>
    <w:rsid w:val="00030A33"/>
    <w:rsid w:val="00030D5A"/>
    <w:rsid w:val="00031513"/>
    <w:rsid w:val="00031980"/>
    <w:rsid w:val="00031A4F"/>
    <w:rsid w:val="00031ADE"/>
    <w:rsid w:val="00031C60"/>
    <w:rsid w:val="000324DE"/>
    <w:rsid w:val="0003284C"/>
    <w:rsid w:val="00032CE1"/>
    <w:rsid w:val="00032FE0"/>
    <w:rsid w:val="000335A3"/>
    <w:rsid w:val="00033B04"/>
    <w:rsid w:val="00033DF8"/>
    <w:rsid w:val="00033EFB"/>
    <w:rsid w:val="000344A8"/>
    <w:rsid w:val="00034646"/>
    <w:rsid w:val="0003500D"/>
    <w:rsid w:val="000350D8"/>
    <w:rsid w:val="000350DB"/>
    <w:rsid w:val="000351D6"/>
    <w:rsid w:val="00035A15"/>
    <w:rsid w:val="00035AC8"/>
    <w:rsid w:val="00036235"/>
    <w:rsid w:val="00036251"/>
    <w:rsid w:val="000364EB"/>
    <w:rsid w:val="000365A7"/>
    <w:rsid w:val="00036615"/>
    <w:rsid w:val="00036F0A"/>
    <w:rsid w:val="000406D3"/>
    <w:rsid w:val="00040791"/>
    <w:rsid w:val="000407E6"/>
    <w:rsid w:val="00040826"/>
    <w:rsid w:val="0004094E"/>
    <w:rsid w:val="00040952"/>
    <w:rsid w:val="000409AC"/>
    <w:rsid w:val="0004126D"/>
    <w:rsid w:val="00041315"/>
    <w:rsid w:val="00041624"/>
    <w:rsid w:val="00041745"/>
    <w:rsid w:val="00041C82"/>
    <w:rsid w:val="00041E72"/>
    <w:rsid w:val="0004253A"/>
    <w:rsid w:val="00042793"/>
    <w:rsid w:val="00042D43"/>
    <w:rsid w:val="00042F74"/>
    <w:rsid w:val="000434F1"/>
    <w:rsid w:val="00043DDD"/>
    <w:rsid w:val="00043DF3"/>
    <w:rsid w:val="0004445C"/>
    <w:rsid w:val="000444A8"/>
    <w:rsid w:val="00045074"/>
    <w:rsid w:val="000458B4"/>
    <w:rsid w:val="00045E6A"/>
    <w:rsid w:val="000500CE"/>
    <w:rsid w:val="000508A2"/>
    <w:rsid w:val="00050935"/>
    <w:rsid w:val="00050CAE"/>
    <w:rsid w:val="00050DDE"/>
    <w:rsid w:val="00051008"/>
    <w:rsid w:val="00051417"/>
    <w:rsid w:val="00051527"/>
    <w:rsid w:val="0005186C"/>
    <w:rsid w:val="00051A81"/>
    <w:rsid w:val="00052251"/>
    <w:rsid w:val="0005285A"/>
    <w:rsid w:val="00052931"/>
    <w:rsid w:val="000529F4"/>
    <w:rsid w:val="00052BCF"/>
    <w:rsid w:val="00052BF7"/>
    <w:rsid w:val="00053395"/>
    <w:rsid w:val="000533F6"/>
    <w:rsid w:val="00053A2C"/>
    <w:rsid w:val="00053BCF"/>
    <w:rsid w:val="00053E8C"/>
    <w:rsid w:val="00054433"/>
    <w:rsid w:val="00054A0E"/>
    <w:rsid w:val="00054EE3"/>
    <w:rsid w:val="00054FEE"/>
    <w:rsid w:val="000553C0"/>
    <w:rsid w:val="0005542F"/>
    <w:rsid w:val="000557FE"/>
    <w:rsid w:val="000558C4"/>
    <w:rsid w:val="00055A2C"/>
    <w:rsid w:val="00055F04"/>
    <w:rsid w:val="000562C8"/>
    <w:rsid w:val="0005647B"/>
    <w:rsid w:val="0005682D"/>
    <w:rsid w:val="00056B71"/>
    <w:rsid w:val="00056EB4"/>
    <w:rsid w:val="00056FF1"/>
    <w:rsid w:val="00057E95"/>
    <w:rsid w:val="00057ED5"/>
    <w:rsid w:val="00060195"/>
    <w:rsid w:val="00060352"/>
    <w:rsid w:val="000606E7"/>
    <w:rsid w:val="00060B04"/>
    <w:rsid w:val="00060CB9"/>
    <w:rsid w:val="00060FA0"/>
    <w:rsid w:val="00061076"/>
    <w:rsid w:val="000612C7"/>
    <w:rsid w:val="00061B0E"/>
    <w:rsid w:val="00061CDD"/>
    <w:rsid w:val="00062464"/>
    <w:rsid w:val="000625AF"/>
    <w:rsid w:val="00062766"/>
    <w:rsid w:val="0006276B"/>
    <w:rsid w:val="00062B25"/>
    <w:rsid w:val="000635F7"/>
    <w:rsid w:val="000635FF"/>
    <w:rsid w:val="000639A9"/>
    <w:rsid w:val="00063E79"/>
    <w:rsid w:val="00063FF7"/>
    <w:rsid w:val="000643EC"/>
    <w:rsid w:val="000645F7"/>
    <w:rsid w:val="00064FAB"/>
    <w:rsid w:val="00065008"/>
    <w:rsid w:val="0006537A"/>
    <w:rsid w:val="00065604"/>
    <w:rsid w:val="00065839"/>
    <w:rsid w:val="00065A53"/>
    <w:rsid w:val="00065C76"/>
    <w:rsid w:val="00065CCC"/>
    <w:rsid w:val="00065F26"/>
    <w:rsid w:val="00066100"/>
    <w:rsid w:val="000663C1"/>
    <w:rsid w:val="0006678F"/>
    <w:rsid w:val="00066E87"/>
    <w:rsid w:val="00066F67"/>
    <w:rsid w:val="000672F9"/>
    <w:rsid w:val="000675C1"/>
    <w:rsid w:val="0006779D"/>
    <w:rsid w:val="00067861"/>
    <w:rsid w:val="00067F53"/>
    <w:rsid w:val="000701DE"/>
    <w:rsid w:val="00070622"/>
    <w:rsid w:val="000711EE"/>
    <w:rsid w:val="00071642"/>
    <w:rsid w:val="00071E82"/>
    <w:rsid w:val="00073331"/>
    <w:rsid w:val="00073367"/>
    <w:rsid w:val="00073C00"/>
    <w:rsid w:val="00073C70"/>
    <w:rsid w:val="00073DA4"/>
    <w:rsid w:val="0007468D"/>
    <w:rsid w:val="00074F14"/>
    <w:rsid w:val="00075927"/>
    <w:rsid w:val="000759AA"/>
    <w:rsid w:val="00075B56"/>
    <w:rsid w:val="00075FFE"/>
    <w:rsid w:val="000765BD"/>
    <w:rsid w:val="00076626"/>
    <w:rsid w:val="00076770"/>
    <w:rsid w:val="00076883"/>
    <w:rsid w:val="000773F9"/>
    <w:rsid w:val="000778DF"/>
    <w:rsid w:val="00077AA1"/>
    <w:rsid w:val="00077E6D"/>
    <w:rsid w:val="0008011E"/>
    <w:rsid w:val="000806C9"/>
    <w:rsid w:val="000809AE"/>
    <w:rsid w:val="00080C77"/>
    <w:rsid w:val="00080CEC"/>
    <w:rsid w:val="0008115A"/>
    <w:rsid w:val="00082881"/>
    <w:rsid w:val="000828CD"/>
    <w:rsid w:val="00082B29"/>
    <w:rsid w:val="00082C3B"/>
    <w:rsid w:val="00082EA9"/>
    <w:rsid w:val="00083513"/>
    <w:rsid w:val="00083D96"/>
    <w:rsid w:val="000842DE"/>
    <w:rsid w:val="00084C02"/>
    <w:rsid w:val="00084E43"/>
    <w:rsid w:val="00084E93"/>
    <w:rsid w:val="000858BA"/>
    <w:rsid w:val="00085B69"/>
    <w:rsid w:val="00085B9E"/>
    <w:rsid w:val="00085BB4"/>
    <w:rsid w:val="00085EAB"/>
    <w:rsid w:val="00085F30"/>
    <w:rsid w:val="000861AA"/>
    <w:rsid w:val="00086220"/>
    <w:rsid w:val="00086754"/>
    <w:rsid w:val="000869A0"/>
    <w:rsid w:val="00086BEB"/>
    <w:rsid w:val="00087361"/>
    <w:rsid w:val="00087870"/>
    <w:rsid w:val="00087D01"/>
    <w:rsid w:val="00087E79"/>
    <w:rsid w:val="00090150"/>
    <w:rsid w:val="000901DA"/>
    <w:rsid w:val="000901E2"/>
    <w:rsid w:val="00090626"/>
    <w:rsid w:val="0009071F"/>
    <w:rsid w:val="00090741"/>
    <w:rsid w:val="00090EBA"/>
    <w:rsid w:val="00090F48"/>
    <w:rsid w:val="000913A0"/>
    <w:rsid w:val="000918B8"/>
    <w:rsid w:val="00091B2A"/>
    <w:rsid w:val="00092224"/>
    <w:rsid w:val="000928B6"/>
    <w:rsid w:val="00092B09"/>
    <w:rsid w:val="00092E16"/>
    <w:rsid w:val="000933DB"/>
    <w:rsid w:val="0009353D"/>
    <w:rsid w:val="00093854"/>
    <w:rsid w:val="00093CC2"/>
    <w:rsid w:val="0009470A"/>
    <w:rsid w:val="00094BAF"/>
    <w:rsid w:val="00094D66"/>
    <w:rsid w:val="00094E96"/>
    <w:rsid w:val="00094FB4"/>
    <w:rsid w:val="00094FD7"/>
    <w:rsid w:val="000950F2"/>
    <w:rsid w:val="00095134"/>
    <w:rsid w:val="00095590"/>
    <w:rsid w:val="00095A5F"/>
    <w:rsid w:val="000967D6"/>
    <w:rsid w:val="000969F9"/>
    <w:rsid w:val="00096A4A"/>
    <w:rsid w:val="00096F1D"/>
    <w:rsid w:val="000972EB"/>
    <w:rsid w:val="00097659"/>
    <w:rsid w:val="000977AD"/>
    <w:rsid w:val="000A045E"/>
    <w:rsid w:val="000A0559"/>
    <w:rsid w:val="000A0BB9"/>
    <w:rsid w:val="000A0FBB"/>
    <w:rsid w:val="000A1003"/>
    <w:rsid w:val="000A12A1"/>
    <w:rsid w:val="000A1390"/>
    <w:rsid w:val="000A1426"/>
    <w:rsid w:val="000A171A"/>
    <w:rsid w:val="000A1CB5"/>
    <w:rsid w:val="000A1DC3"/>
    <w:rsid w:val="000A1E4E"/>
    <w:rsid w:val="000A2601"/>
    <w:rsid w:val="000A290B"/>
    <w:rsid w:val="000A2B6F"/>
    <w:rsid w:val="000A2BD4"/>
    <w:rsid w:val="000A2E00"/>
    <w:rsid w:val="000A2F07"/>
    <w:rsid w:val="000A324B"/>
    <w:rsid w:val="000A3611"/>
    <w:rsid w:val="000A3933"/>
    <w:rsid w:val="000A3D07"/>
    <w:rsid w:val="000A3DEC"/>
    <w:rsid w:val="000A4D19"/>
    <w:rsid w:val="000A4D66"/>
    <w:rsid w:val="000A641D"/>
    <w:rsid w:val="000A6888"/>
    <w:rsid w:val="000A6D7B"/>
    <w:rsid w:val="000A765E"/>
    <w:rsid w:val="000A78E1"/>
    <w:rsid w:val="000A7989"/>
    <w:rsid w:val="000A79E2"/>
    <w:rsid w:val="000A7D24"/>
    <w:rsid w:val="000A7E3D"/>
    <w:rsid w:val="000B013E"/>
    <w:rsid w:val="000B0352"/>
    <w:rsid w:val="000B0A5B"/>
    <w:rsid w:val="000B0D32"/>
    <w:rsid w:val="000B142E"/>
    <w:rsid w:val="000B1BC5"/>
    <w:rsid w:val="000B1CB9"/>
    <w:rsid w:val="000B1D06"/>
    <w:rsid w:val="000B2673"/>
    <w:rsid w:val="000B287F"/>
    <w:rsid w:val="000B293F"/>
    <w:rsid w:val="000B33FE"/>
    <w:rsid w:val="000B381A"/>
    <w:rsid w:val="000B40DA"/>
    <w:rsid w:val="000B430A"/>
    <w:rsid w:val="000B4949"/>
    <w:rsid w:val="000B49CF"/>
    <w:rsid w:val="000B57F9"/>
    <w:rsid w:val="000B5A36"/>
    <w:rsid w:val="000B5DAC"/>
    <w:rsid w:val="000B5DB9"/>
    <w:rsid w:val="000B5E4D"/>
    <w:rsid w:val="000B5E6E"/>
    <w:rsid w:val="000B618F"/>
    <w:rsid w:val="000B6560"/>
    <w:rsid w:val="000B7201"/>
    <w:rsid w:val="000B7292"/>
    <w:rsid w:val="000B7375"/>
    <w:rsid w:val="000C00BB"/>
    <w:rsid w:val="000C0122"/>
    <w:rsid w:val="000C036C"/>
    <w:rsid w:val="000C041F"/>
    <w:rsid w:val="000C10F8"/>
    <w:rsid w:val="000C1276"/>
    <w:rsid w:val="000C1411"/>
    <w:rsid w:val="000C14A8"/>
    <w:rsid w:val="000C1616"/>
    <w:rsid w:val="000C1AC5"/>
    <w:rsid w:val="000C1ED9"/>
    <w:rsid w:val="000C1FF9"/>
    <w:rsid w:val="000C210B"/>
    <w:rsid w:val="000C2252"/>
    <w:rsid w:val="000C256E"/>
    <w:rsid w:val="000C29F6"/>
    <w:rsid w:val="000C31BA"/>
    <w:rsid w:val="000C357A"/>
    <w:rsid w:val="000C3A6C"/>
    <w:rsid w:val="000C3A9D"/>
    <w:rsid w:val="000C45AE"/>
    <w:rsid w:val="000C463A"/>
    <w:rsid w:val="000C463C"/>
    <w:rsid w:val="000C4838"/>
    <w:rsid w:val="000C4DF0"/>
    <w:rsid w:val="000C5079"/>
    <w:rsid w:val="000C528A"/>
    <w:rsid w:val="000C539F"/>
    <w:rsid w:val="000C5411"/>
    <w:rsid w:val="000C55F6"/>
    <w:rsid w:val="000C5B98"/>
    <w:rsid w:val="000C6123"/>
    <w:rsid w:val="000C6188"/>
    <w:rsid w:val="000C6A60"/>
    <w:rsid w:val="000C6B3B"/>
    <w:rsid w:val="000C7343"/>
    <w:rsid w:val="000C79BA"/>
    <w:rsid w:val="000C7A50"/>
    <w:rsid w:val="000D0779"/>
    <w:rsid w:val="000D0A87"/>
    <w:rsid w:val="000D0AE2"/>
    <w:rsid w:val="000D0CDC"/>
    <w:rsid w:val="000D100D"/>
    <w:rsid w:val="000D1073"/>
    <w:rsid w:val="000D1118"/>
    <w:rsid w:val="000D14FA"/>
    <w:rsid w:val="000D1947"/>
    <w:rsid w:val="000D1A4F"/>
    <w:rsid w:val="000D1D6F"/>
    <w:rsid w:val="000D1F12"/>
    <w:rsid w:val="000D219A"/>
    <w:rsid w:val="000D21E5"/>
    <w:rsid w:val="000D21F6"/>
    <w:rsid w:val="000D3629"/>
    <w:rsid w:val="000D3A4E"/>
    <w:rsid w:val="000D3E07"/>
    <w:rsid w:val="000D3F3E"/>
    <w:rsid w:val="000D43F2"/>
    <w:rsid w:val="000D4AAD"/>
    <w:rsid w:val="000D4AED"/>
    <w:rsid w:val="000D4CEA"/>
    <w:rsid w:val="000D4E2B"/>
    <w:rsid w:val="000D5487"/>
    <w:rsid w:val="000D560B"/>
    <w:rsid w:val="000D5A7F"/>
    <w:rsid w:val="000D629E"/>
    <w:rsid w:val="000D6696"/>
    <w:rsid w:val="000D6805"/>
    <w:rsid w:val="000D6971"/>
    <w:rsid w:val="000D6CE6"/>
    <w:rsid w:val="000D6EF6"/>
    <w:rsid w:val="000D6F06"/>
    <w:rsid w:val="000D6FCB"/>
    <w:rsid w:val="000D7038"/>
    <w:rsid w:val="000D71DA"/>
    <w:rsid w:val="000D7B29"/>
    <w:rsid w:val="000D7F0C"/>
    <w:rsid w:val="000E0129"/>
    <w:rsid w:val="000E02F7"/>
    <w:rsid w:val="000E069E"/>
    <w:rsid w:val="000E06B9"/>
    <w:rsid w:val="000E0713"/>
    <w:rsid w:val="000E0DFA"/>
    <w:rsid w:val="000E14C0"/>
    <w:rsid w:val="000E1861"/>
    <w:rsid w:val="000E1BA4"/>
    <w:rsid w:val="000E2530"/>
    <w:rsid w:val="000E254F"/>
    <w:rsid w:val="000E270F"/>
    <w:rsid w:val="000E2859"/>
    <w:rsid w:val="000E2A73"/>
    <w:rsid w:val="000E2F85"/>
    <w:rsid w:val="000E3A9D"/>
    <w:rsid w:val="000E3ED0"/>
    <w:rsid w:val="000E3EDB"/>
    <w:rsid w:val="000E4213"/>
    <w:rsid w:val="000E4C42"/>
    <w:rsid w:val="000E5559"/>
    <w:rsid w:val="000E56AF"/>
    <w:rsid w:val="000E5828"/>
    <w:rsid w:val="000E5B41"/>
    <w:rsid w:val="000E5B65"/>
    <w:rsid w:val="000E5C67"/>
    <w:rsid w:val="000E5F52"/>
    <w:rsid w:val="000E630F"/>
    <w:rsid w:val="000E6788"/>
    <w:rsid w:val="000E6E5E"/>
    <w:rsid w:val="000E6EF7"/>
    <w:rsid w:val="000E714F"/>
    <w:rsid w:val="000E7344"/>
    <w:rsid w:val="000E7E49"/>
    <w:rsid w:val="000F0269"/>
    <w:rsid w:val="000F039F"/>
    <w:rsid w:val="000F0BC6"/>
    <w:rsid w:val="000F121C"/>
    <w:rsid w:val="000F126C"/>
    <w:rsid w:val="000F14D4"/>
    <w:rsid w:val="000F1706"/>
    <w:rsid w:val="000F1A6F"/>
    <w:rsid w:val="000F1B13"/>
    <w:rsid w:val="000F1D4D"/>
    <w:rsid w:val="000F27DE"/>
    <w:rsid w:val="000F2C64"/>
    <w:rsid w:val="000F33C2"/>
    <w:rsid w:val="000F3E8F"/>
    <w:rsid w:val="000F4515"/>
    <w:rsid w:val="000F47D7"/>
    <w:rsid w:val="000F511D"/>
    <w:rsid w:val="000F5AF3"/>
    <w:rsid w:val="000F5D1B"/>
    <w:rsid w:val="000F6211"/>
    <w:rsid w:val="000F635B"/>
    <w:rsid w:val="000F656B"/>
    <w:rsid w:val="000F6884"/>
    <w:rsid w:val="000F6942"/>
    <w:rsid w:val="000F6F02"/>
    <w:rsid w:val="000F6F8D"/>
    <w:rsid w:val="000F70C4"/>
    <w:rsid w:val="000F744C"/>
    <w:rsid w:val="000F79DA"/>
    <w:rsid w:val="000F7BB7"/>
    <w:rsid w:val="00100142"/>
    <w:rsid w:val="00100593"/>
    <w:rsid w:val="001007A0"/>
    <w:rsid w:val="0010163B"/>
    <w:rsid w:val="00101845"/>
    <w:rsid w:val="00101E1D"/>
    <w:rsid w:val="001032AB"/>
    <w:rsid w:val="001038A6"/>
    <w:rsid w:val="00103B80"/>
    <w:rsid w:val="00103ECB"/>
    <w:rsid w:val="00104054"/>
    <w:rsid w:val="0010421D"/>
    <w:rsid w:val="00104665"/>
    <w:rsid w:val="00104960"/>
    <w:rsid w:val="001049C7"/>
    <w:rsid w:val="00104C56"/>
    <w:rsid w:val="00104F2E"/>
    <w:rsid w:val="00105024"/>
    <w:rsid w:val="00105217"/>
    <w:rsid w:val="00105708"/>
    <w:rsid w:val="00105ED1"/>
    <w:rsid w:val="00105F54"/>
    <w:rsid w:val="0010686B"/>
    <w:rsid w:val="001077EF"/>
    <w:rsid w:val="00107973"/>
    <w:rsid w:val="00107B93"/>
    <w:rsid w:val="00107BB8"/>
    <w:rsid w:val="00107DF2"/>
    <w:rsid w:val="00110C30"/>
    <w:rsid w:val="00110C79"/>
    <w:rsid w:val="00110CBE"/>
    <w:rsid w:val="001111E1"/>
    <w:rsid w:val="00111A9D"/>
    <w:rsid w:val="00111F20"/>
    <w:rsid w:val="00112D98"/>
    <w:rsid w:val="00113414"/>
    <w:rsid w:val="00113A59"/>
    <w:rsid w:val="00113FF0"/>
    <w:rsid w:val="00114076"/>
    <w:rsid w:val="00114296"/>
    <w:rsid w:val="00114699"/>
    <w:rsid w:val="00114950"/>
    <w:rsid w:val="00115332"/>
    <w:rsid w:val="00115609"/>
    <w:rsid w:val="001156F0"/>
    <w:rsid w:val="001156F9"/>
    <w:rsid w:val="00115D9F"/>
    <w:rsid w:val="00116CCA"/>
    <w:rsid w:val="00116CE8"/>
    <w:rsid w:val="00116EC2"/>
    <w:rsid w:val="00116FDD"/>
    <w:rsid w:val="00117136"/>
    <w:rsid w:val="001175CD"/>
    <w:rsid w:val="00117D25"/>
    <w:rsid w:val="0012037A"/>
    <w:rsid w:val="0012051A"/>
    <w:rsid w:val="00120584"/>
    <w:rsid w:val="00120C4E"/>
    <w:rsid w:val="0012147C"/>
    <w:rsid w:val="0012159B"/>
    <w:rsid w:val="0012160F"/>
    <w:rsid w:val="00121791"/>
    <w:rsid w:val="00121944"/>
    <w:rsid w:val="00121FA6"/>
    <w:rsid w:val="00122055"/>
    <w:rsid w:val="00122F49"/>
    <w:rsid w:val="001231A4"/>
    <w:rsid w:val="0012347F"/>
    <w:rsid w:val="00123587"/>
    <w:rsid w:val="00123593"/>
    <w:rsid w:val="00123867"/>
    <w:rsid w:val="001239BC"/>
    <w:rsid w:val="00123D4C"/>
    <w:rsid w:val="00124D0C"/>
    <w:rsid w:val="00124FCE"/>
    <w:rsid w:val="0012568F"/>
    <w:rsid w:val="00125D34"/>
    <w:rsid w:val="00125E84"/>
    <w:rsid w:val="00125E8D"/>
    <w:rsid w:val="00125F8C"/>
    <w:rsid w:val="00126800"/>
    <w:rsid w:val="00126A10"/>
    <w:rsid w:val="00126B5D"/>
    <w:rsid w:val="00126C96"/>
    <w:rsid w:val="00126DE2"/>
    <w:rsid w:val="00127ACF"/>
    <w:rsid w:val="00130DD8"/>
    <w:rsid w:val="001311D3"/>
    <w:rsid w:val="00131892"/>
    <w:rsid w:val="00131B88"/>
    <w:rsid w:val="00131C9E"/>
    <w:rsid w:val="00131EB2"/>
    <w:rsid w:val="00132222"/>
    <w:rsid w:val="00132715"/>
    <w:rsid w:val="00132773"/>
    <w:rsid w:val="00132F57"/>
    <w:rsid w:val="001337DF"/>
    <w:rsid w:val="001346D4"/>
    <w:rsid w:val="00134D5F"/>
    <w:rsid w:val="00135138"/>
    <w:rsid w:val="001351C2"/>
    <w:rsid w:val="0013549D"/>
    <w:rsid w:val="00136238"/>
    <w:rsid w:val="00136271"/>
    <w:rsid w:val="00136300"/>
    <w:rsid w:val="0013657B"/>
    <w:rsid w:val="00136C10"/>
    <w:rsid w:val="00136E3D"/>
    <w:rsid w:val="00137083"/>
    <w:rsid w:val="001370E3"/>
    <w:rsid w:val="0013717D"/>
    <w:rsid w:val="00137AC3"/>
    <w:rsid w:val="001400CC"/>
    <w:rsid w:val="001401E0"/>
    <w:rsid w:val="00140229"/>
    <w:rsid w:val="00140292"/>
    <w:rsid w:val="001404F3"/>
    <w:rsid w:val="00140520"/>
    <w:rsid w:val="00140655"/>
    <w:rsid w:val="00140A9B"/>
    <w:rsid w:val="00141135"/>
    <w:rsid w:val="0014176C"/>
    <w:rsid w:val="00141A20"/>
    <w:rsid w:val="00141FB1"/>
    <w:rsid w:val="0014214A"/>
    <w:rsid w:val="00142218"/>
    <w:rsid w:val="001422FE"/>
    <w:rsid w:val="0014243D"/>
    <w:rsid w:val="0014247A"/>
    <w:rsid w:val="001425FF"/>
    <w:rsid w:val="0014341E"/>
    <w:rsid w:val="00143449"/>
    <w:rsid w:val="001435C0"/>
    <w:rsid w:val="00143F22"/>
    <w:rsid w:val="00143F40"/>
    <w:rsid w:val="001440BB"/>
    <w:rsid w:val="0014412F"/>
    <w:rsid w:val="00144628"/>
    <w:rsid w:val="00144804"/>
    <w:rsid w:val="0014517B"/>
    <w:rsid w:val="001451B6"/>
    <w:rsid w:val="0014543C"/>
    <w:rsid w:val="00145A32"/>
    <w:rsid w:val="00145D6B"/>
    <w:rsid w:val="00145F39"/>
    <w:rsid w:val="00145FF4"/>
    <w:rsid w:val="001463BD"/>
    <w:rsid w:val="00146D8F"/>
    <w:rsid w:val="001476E8"/>
    <w:rsid w:val="00147C10"/>
    <w:rsid w:val="00147DE5"/>
    <w:rsid w:val="001504BA"/>
    <w:rsid w:val="0015075B"/>
    <w:rsid w:val="00150C2E"/>
    <w:rsid w:val="001515CA"/>
    <w:rsid w:val="00151A23"/>
    <w:rsid w:val="00151AC7"/>
    <w:rsid w:val="00151CA8"/>
    <w:rsid w:val="00152294"/>
    <w:rsid w:val="00152E00"/>
    <w:rsid w:val="001534AA"/>
    <w:rsid w:val="00153BE3"/>
    <w:rsid w:val="00153E26"/>
    <w:rsid w:val="00153E2D"/>
    <w:rsid w:val="001544E3"/>
    <w:rsid w:val="0015451C"/>
    <w:rsid w:val="00154776"/>
    <w:rsid w:val="00154A39"/>
    <w:rsid w:val="001550B0"/>
    <w:rsid w:val="00155479"/>
    <w:rsid w:val="001556BE"/>
    <w:rsid w:val="00155F76"/>
    <w:rsid w:val="001564D3"/>
    <w:rsid w:val="0015671E"/>
    <w:rsid w:val="00156735"/>
    <w:rsid w:val="0015687D"/>
    <w:rsid w:val="001569CB"/>
    <w:rsid w:val="00156FA5"/>
    <w:rsid w:val="00157120"/>
    <w:rsid w:val="001571EF"/>
    <w:rsid w:val="00157439"/>
    <w:rsid w:val="00157519"/>
    <w:rsid w:val="001575A4"/>
    <w:rsid w:val="001576CE"/>
    <w:rsid w:val="0015778D"/>
    <w:rsid w:val="00157E8A"/>
    <w:rsid w:val="00160722"/>
    <w:rsid w:val="00160E19"/>
    <w:rsid w:val="00161024"/>
    <w:rsid w:val="001615DE"/>
    <w:rsid w:val="00161AC9"/>
    <w:rsid w:val="00161DD3"/>
    <w:rsid w:val="00161E2D"/>
    <w:rsid w:val="00161EE9"/>
    <w:rsid w:val="001623BD"/>
    <w:rsid w:val="001624BB"/>
    <w:rsid w:val="0016293A"/>
    <w:rsid w:val="00162E95"/>
    <w:rsid w:val="001631EF"/>
    <w:rsid w:val="001633EB"/>
    <w:rsid w:val="00163473"/>
    <w:rsid w:val="00164299"/>
    <w:rsid w:val="001643BA"/>
    <w:rsid w:val="00164692"/>
    <w:rsid w:val="0016476D"/>
    <w:rsid w:val="00164BF3"/>
    <w:rsid w:val="00164F8C"/>
    <w:rsid w:val="0016557A"/>
    <w:rsid w:val="00165A2C"/>
    <w:rsid w:val="00165AFF"/>
    <w:rsid w:val="00166560"/>
    <w:rsid w:val="00166811"/>
    <w:rsid w:val="001668B1"/>
    <w:rsid w:val="00166A50"/>
    <w:rsid w:val="00166E0B"/>
    <w:rsid w:val="0016709F"/>
    <w:rsid w:val="001676FA"/>
    <w:rsid w:val="00167728"/>
    <w:rsid w:val="00167D59"/>
    <w:rsid w:val="00167EB5"/>
    <w:rsid w:val="001702BA"/>
    <w:rsid w:val="00170693"/>
    <w:rsid w:val="00170CE3"/>
    <w:rsid w:val="00170DEA"/>
    <w:rsid w:val="00170EB5"/>
    <w:rsid w:val="00170F06"/>
    <w:rsid w:val="00171361"/>
    <w:rsid w:val="001714F3"/>
    <w:rsid w:val="00171936"/>
    <w:rsid w:val="001719AF"/>
    <w:rsid w:val="00171DEE"/>
    <w:rsid w:val="0017285C"/>
    <w:rsid w:val="00172A30"/>
    <w:rsid w:val="00172C19"/>
    <w:rsid w:val="00173059"/>
    <w:rsid w:val="0017397E"/>
    <w:rsid w:val="00174245"/>
    <w:rsid w:val="00174886"/>
    <w:rsid w:val="00174B7D"/>
    <w:rsid w:val="00175149"/>
    <w:rsid w:val="001751A2"/>
    <w:rsid w:val="001751A8"/>
    <w:rsid w:val="0017522E"/>
    <w:rsid w:val="0017596F"/>
    <w:rsid w:val="00175D9F"/>
    <w:rsid w:val="00175E02"/>
    <w:rsid w:val="00175E89"/>
    <w:rsid w:val="00175F1A"/>
    <w:rsid w:val="00176784"/>
    <w:rsid w:val="00177282"/>
    <w:rsid w:val="0017765D"/>
    <w:rsid w:val="001778EB"/>
    <w:rsid w:val="00180172"/>
    <w:rsid w:val="0018072F"/>
    <w:rsid w:val="0018075B"/>
    <w:rsid w:val="001809C4"/>
    <w:rsid w:val="00182655"/>
    <w:rsid w:val="00182711"/>
    <w:rsid w:val="00182D71"/>
    <w:rsid w:val="001834C0"/>
    <w:rsid w:val="00183864"/>
    <w:rsid w:val="00183A7B"/>
    <w:rsid w:val="00183C03"/>
    <w:rsid w:val="00183FA4"/>
    <w:rsid w:val="0018407A"/>
    <w:rsid w:val="001840D4"/>
    <w:rsid w:val="0018411C"/>
    <w:rsid w:val="00184C3F"/>
    <w:rsid w:val="001850B1"/>
    <w:rsid w:val="0018556E"/>
    <w:rsid w:val="00185D26"/>
    <w:rsid w:val="00185FDB"/>
    <w:rsid w:val="0018673B"/>
    <w:rsid w:val="0018681D"/>
    <w:rsid w:val="00186E89"/>
    <w:rsid w:val="00187055"/>
    <w:rsid w:val="001873E8"/>
    <w:rsid w:val="001876D1"/>
    <w:rsid w:val="00187CE8"/>
    <w:rsid w:val="001901D3"/>
    <w:rsid w:val="00190CF3"/>
    <w:rsid w:val="00190D0B"/>
    <w:rsid w:val="001914D7"/>
    <w:rsid w:val="00191564"/>
    <w:rsid w:val="00191940"/>
    <w:rsid w:val="00191B7A"/>
    <w:rsid w:val="00192F3E"/>
    <w:rsid w:val="001930F8"/>
    <w:rsid w:val="001931DA"/>
    <w:rsid w:val="00193BFA"/>
    <w:rsid w:val="00193CCD"/>
    <w:rsid w:val="0019423C"/>
    <w:rsid w:val="001949BC"/>
    <w:rsid w:val="00194B5E"/>
    <w:rsid w:val="00194D77"/>
    <w:rsid w:val="00195304"/>
    <w:rsid w:val="0019534E"/>
    <w:rsid w:val="001953BF"/>
    <w:rsid w:val="001955D9"/>
    <w:rsid w:val="001959CC"/>
    <w:rsid w:val="00195DC1"/>
    <w:rsid w:val="00196228"/>
    <w:rsid w:val="00196678"/>
    <w:rsid w:val="0019739F"/>
    <w:rsid w:val="00197E50"/>
    <w:rsid w:val="001A06DC"/>
    <w:rsid w:val="001A08CB"/>
    <w:rsid w:val="001A0F09"/>
    <w:rsid w:val="001A1129"/>
    <w:rsid w:val="001A1278"/>
    <w:rsid w:val="001A1601"/>
    <w:rsid w:val="001A24A1"/>
    <w:rsid w:val="001A24F0"/>
    <w:rsid w:val="001A2ACE"/>
    <w:rsid w:val="001A2C79"/>
    <w:rsid w:val="001A2F6A"/>
    <w:rsid w:val="001A32A4"/>
    <w:rsid w:val="001A485D"/>
    <w:rsid w:val="001A48B2"/>
    <w:rsid w:val="001A49BF"/>
    <w:rsid w:val="001A4AB9"/>
    <w:rsid w:val="001A4ECD"/>
    <w:rsid w:val="001A4FDF"/>
    <w:rsid w:val="001A52FD"/>
    <w:rsid w:val="001A54C3"/>
    <w:rsid w:val="001A568D"/>
    <w:rsid w:val="001A59F0"/>
    <w:rsid w:val="001A5C48"/>
    <w:rsid w:val="001A5CE3"/>
    <w:rsid w:val="001A5E71"/>
    <w:rsid w:val="001A5F1C"/>
    <w:rsid w:val="001A60EF"/>
    <w:rsid w:val="001A6236"/>
    <w:rsid w:val="001A6977"/>
    <w:rsid w:val="001A6BB5"/>
    <w:rsid w:val="001A6CA0"/>
    <w:rsid w:val="001A7A33"/>
    <w:rsid w:val="001A7C3C"/>
    <w:rsid w:val="001A7C47"/>
    <w:rsid w:val="001B001C"/>
    <w:rsid w:val="001B015C"/>
    <w:rsid w:val="001B11F5"/>
    <w:rsid w:val="001B1372"/>
    <w:rsid w:val="001B1480"/>
    <w:rsid w:val="001B15BE"/>
    <w:rsid w:val="001B1B0E"/>
    <w:rsid w:val="001B1B51"/>
    <w:rsid w:val="001B1DC3"/>
    <w:rsid w:val="001B1EAD"/>
    <w:rsid w:val="001B1EFC"/>
    <w:rsid w:val="001B1FC0"/>
    <w:rsid w:val="001B28A2"/>
    <w:rsid w:val="001B2905"/>
    <w:rsid w:val="001B2937"/>
    <w:rsid w:val="001B3065"/>
    <w:rsid w:val="001B32A1"/>
    <w:rsid w:val="001B37DC"/>
    <w:rsid w:val="001B4217"/>
    <w:rsid w:val="001B422F"/>
    <w:rsid w:val="001B4582"/>
    <w:rsid w:val="001B4791"/>
    <w:rsid w:val="001B4BCB"/>
    <w:rsid w:val="001B4F5D"/>
    <w:rsid w:val="001B599C"/>
    <w:rsid w:val="001B5B7F"/>
    <w:rsid w:val="001B62E6"/>
    <w:rsid w:val="001B662B"/>
    <w:rsid w:val="001B7900"/>
    <w:rsid w:val="001C069E"/>
    <w:rsid w:val="001C0ACF"/>
    <w:rsid w:val="001C1069"/>
    <w:rsid w:val="001C13FA"/>
    <w:rsid w:val="001C1415"/>
    <w:rsid w:val="001C15EF"/>
    <w:rsid w:val="001C246C"/>
    <w:rsid w:val="001C2AF8"/>
    <w:rsid w:val="001C32EC"/>
    <w:rsid w:val="001C351A"/>
    <w:rsid w:val="001C3962"/>
    <w:rsid w:val="001C3AE2"/>
    <w:rsid w:val="001C3C65"/>
    <w:rsid w:val="001C41BE"/>
    <w:rsid w:val="001C42E2"/>
    <w:rsid w:val="001C4752"/>
    <w:rsid w:val="001C6A21"/>
    <w:rsid w:val="001C6B2D"/>
    <w:rsid w:val="001C74F5"/>
    <w:rsid w:val="001D0313"/>
    <w:rsid w:val="001D04B0"/>
    <w:rsid w:val="001D0A82"/>
    <w:rsid w:val="001D0EFA"/>
    <w:rsid w:val="001D13A9"/>
    <w:rsid w:val="001D14A1"/>
    <w:rsid w:val="001D1889"/>
    <w:rsid w:val="001D1F29"/>
    <w:rsid w:val="001D220A"/>
    <w:rsid w:val="001D2DBA"/>
    <w:rsid w:val="001D2F3D"/>
    <w:rsid w:val="001D3F10"/>
    <w:rsid w:val="001D3FEC"/>
    <w:rsid w:val="001D4331"/>
    <w:rsid w:val="001D4543"/>
    <w:rsid w:val="001D455D"/>
    <w:rsid w:val="001D4675"/>
    <w:rsid w:val="001D4BAA"/>
    <w:rsid w:val="001D4BC0"/>
    <w:rsid w:val="001D4BD0"/>
    <w:rsid w:val="001D522E"/>
    <w:rsid w:val="001D5459"/>
    <w:rsid w:val="001D5D99"/>
    <w:rsid w:val="001D5EBA"/>
    <w:rsid w:val="001D645E"/>
    <w:rsid w:val="001D6467"/>
    <w:rsid w:val="001D64D0"/>
    <w:rsid w:val="001D78C7"/>
    <w:rsid w:val="001E05A9"/>
    <w:rsid w:val="001E06D5"/>
    <w:rsid w:val="001E07A6"/>
    <w:rsid w:val="001E0CE4"/>
    <w:rsid w:val="001E11AA"/>
    <w:rsid w:val="001E12EF"/>
    <w:rsid w:val="001E152F"/>
    <w:rsid w:val="001E190A"/>
    <w:rsid w:val="001E1A36"/>
    <w:rsid w:val="001E1AC6"/>
    <w:rsid w:val="001E1C32"/>
    <w:rsid w:val="001E1C51"/>
    <w:rsid w:val="001E218C"/>
    <w:rsid w:val="001E253B"/>
    <w:rsid w:val="001E2580"/>
    <w:rsid w:val="001E301B"/>
    <w:rsid w:val="001E3181"/>
    <w:rsid w:val="001E3958"/>
    <w:rsid w:val="001E4733"/>
    <w:rsid w:val="001E497C"/>
    <w:rsid w:val="001E4CF3"/>
    <w:rsid w:val="001E4E53"/>
    <w:rsid w:val="001E4FB5"/>
    <w:rsid w:val="001E53B6"/>
    <w:rsid w:val="001E55CD"/>
    <w:rsid w:val="001E56F2"/>
    <w:rsid w:val="001E5999"/>
    <w:rsid w:val="001E5CC8"/>
    <w:rsid w:val="001E6A40"/>
    <w:rsid w:val="001E6C60"/>
    <w:rsid w:val="001E711F"/>
    <w:rsid w:val="001E7747"/>
    <w:rsid w:val="001E7EF8"/>
    <w:rsid w:val="001F057B"/>
    <w:rsid w:val="001F12F4"/>
    <w:rsid w:val="001F134A"/>
    <w:rsid w:val="001F160F"/>
    <w:rsid w:val="001F1678"/>
    <w:rsid w:val="001F18CF"/>
    <w:rsid w:val="001F1C27"/>
    <w:rsid w:val="001F1E21"/>
    <w:rsid w:val="001F1EF5"/>
    <w:rsid w:val="001F1FD3"/>
    <w:rsid w:val="001F21C6"/>
    <w:rsid w:val="001F2343"/>
    <w:rsid w:val="001F248C"/>
    <w:rsid w:val="001F2E68"/>
    <w:rsid w:val="001F3E7A"/>
    <w:rsid w:val="001F3F73"/>
    <w:rsid w:val="001F3FED"/>
    <w:rsid w:val="001F4152"/>
    <w:rsid w:val="001F495F"/>
    <w:rsid w:val="001F49C6"/>
    <w:rsid w:val="001F50B0"/>
    <w:rsid w:val="001F510D"/>
    <w:rsid w:val="001F566C"/>
    <w:rsid w:val="001F568E"/>
    <w:rsid w:val="001F5C19"/>
    <w:rsid w:val="001F5C3D"/>
    <w:rsid w:val="001F60F7"/>
    <w:rsid w:val="001F624B"/>
    <w:rsid w:val="001F6556"/>
    <w:rsid w:val="001F6B90"/>
    <w:rsid w:val="001F6BB7"/>
    <w:rsid w:val="001F6DAD"/>
    <w:rsid w:val="001F6ED8"/>
    <w:rsid w:val="001F7956"/>
    <w:rsid w:val="001F7CA1"/>
    <w:rsid w:val="001F7FAD"/>
    <w:rsid w:val="00200861"/>
    <w:rsid w:val="002012C4"/>
    <w:rsid w:val="00201484"/>
    <w:rsid w:val="00201A1F"/>
    <w:rsid w:val="00201D08"/>
    <w:rsid w:val="002020DB"/>
    <w:rsid w:val="00202814"/>
    <w:rsid w:val="00202A0F"/>
    <w:rsid w:val="00203105"/>
    <w:rsid w:val="00203B9F"/>
    <w:rsid w:val="00203BBD"/>
    <w:rsid w:val="00204B81"/>
    <w:rsid w:val="00204E6B"/>
    <w:rsid w:val="00204E7A"/>
    <w:rsid w:val="00204EA3"/>
    <w:rsid w:val="00205324"/>
    <w:rsid w:val="00205607"/>
    <w:rsid w:val="002057BA"/>
    <w:rsid w:val="00205895"/>
    <w:rsid w:val="00205ECB"/>
    <w:rsid w:val="00206200"/>
    <w:rsid w:val="0020661C"/>
    <w:rsid w:val="0020690E"/>
    <w:rsid w:val="00206975"/>
    <w:rsid w:val="00207105"/>
    <w:rsid w:val="00207168"/>
    <w:rsid w:val="00207315"/>
    <w:rsid w:val="00210084"/>
    <w:rsid w:val="002101DC"/>
    <w:rsid w:val="002103AE"/>
    <w:rsid w:val="002105C3"/>
    <w:rsid w:val="0021085B"/>
    <w:rsid w:val="002109F5"/>
    <w:rsid w:val="00210D3D"/>
    <w:rsid w:val="00211533"/>
    <w:rsid w:val="002118C4"/>
    <w:rsid w:val="00212111"/>
    <w:rsid w:val="0021261C"/>
    <w:rsid w:val="0021287D"/>
    <w:rsid w:val="0021327E"/>
    <w:rsid w:val="00213318"/>
    <w:rsid w:val="002134EA"/>
    <w:rsid w:val="002137C4"/>
    <w:rsid w:val="00213A37"/>
    <w:rsid w:val="00213B00"/>
    <w:rsid w:val="00214177"/>
    <w:rsid w:val="002141CA"/>
    <w:rsid w:val="002141F0"/>
    <w:rsid w:val="00214C30"/>
    <w:rsid w:val="00215113"/>
    <w:rsid w:val="00216313"/>
    <w:rsid w:val="00216474"/>
    <w:rsid w:val="002166A5"/>
    <w:rsid w:val="00216B53"/>
    <w:rsid w:val="002170C8"/>
    <w:rsid w:val="002175E4"/>
    <w:rsid w:val="00217813"/>
    <w:rsid w:val="00217A94"/>
    <w:rsid w:val="00220154"/>
    <w:rsid w:val="00220E8C"/>
    <w:rsid w:val="00220F81"/>
    <w:rsid w:val="002212CA"/>
    <w:rsid w:val="0022159F"/>
    <w:rsid w:val="00221668"/>
    <w:rsid w:val="00221946"/>
    <w:rsid w:val="00221EB8"/>
    <w:rsid w:val="00221F0A"/>
    <w:rsid w:val="00222360"/>
    <w:rsid w:val="00222413"/>
    <w:rsid w:val="00222558"/>
    <w:rsid w:val="00222634"/>
    <w:rsid w:val="00222780"/>
    <w:rsid w:val="00222A1C"/>
    <w:rsid w:val="00222CA8"/>
    <w:rsid w:val="00223065"/>
    <w:rsid w:val="00223114"/>
    <w:rsid w:val="002233A0"/>
    <w:rsid w:val="00223650"/>
    <w:rsid w:val="0022366A"/>
    <w:rsid w:val="00223AEC"/>
    <w:rsid w:val="00223D2D"/>
    <w:rsid w:val="00223D79"/>
    <w:rsid w:val="00224044"/>
    <w:rsid w:val="00224870"/>
    <w:rsid w:val="00224BB2"/>
    <w:rsid w:val="00224F04"/>
    <w:rsid w:val="002250DC"/>
    <w:rsid w:val="002254D7"/>
    <w:rsid w:val="002255D9"/>
    <w:rsid w:val="00225AC3"/>
    <w:rsid w:val="00225D4D"/>
    <w:rsid w:val="0022602C"/>
    <w:rsid w:val="002265D8"/>
    <w:rsid w:val="002271E4"/>
    <w:rsid w:val="0022736F"/>
    <w:rsid w:val="00227844"/>
    <w:rsid w:val="00227969"/>
    <w:rsid w:val="00227CC1"/>
    <w:rsid w:val="0023023D"/>
    <w:rsid w:val="00230246"/>
    <w:rsid w:val="002303BB"/>
    <w:rsid w:val="002303FE"/>
    <w:rsid w:val="0023041D"/>
    <w:rsid w:val="00230973"/>
    <w:rsid w:val="0023136A"/>
    <w:rsid w:val="00231493"/>
    <w:rsid w:val="002317DA"/>
    <w:rsid w:val="00231C4B"/>
    <w:rsid w:val="00232216"/>
    <w:rsid w:val="0023253B"/>
    <w:rsid w:val="002329AB"/>
    <w:rsid w:val="002329C5"/>
    <w:rsid w:val="00232A5F"/>
    <w:rsid w:val="00232C6C"/>
    <w:rsid w:val="00232CD0"/>
    <w:rsid w:val="00233312"/>
    <w:rsid w:val="002338AE"/>
    <w:rsid w:val="002340B2"/>
    <w:rsid w:val="0023412E"/>
    <w:rsid w:val="00234818"/>
    <w:rsid w:val="00234EAE"/>
    <w:rsid w:val="00234FC5"/>
    <w:rsid w:val="002350E6"/>
    <w:rsid w:val="0023559A"/>
    <w:rsid w:val="0023620E"/>
    <w:rsid w:val="0023696E"/>
    <w:rsid w:val="00236EFF"/>
    <w:rsid w:val="00237423"/>
    <w:rsid w:val="00237AE9"/>
    <w:rsid w:val="00237EF0"/>
    <w:rsid w:val="0024000B"/>
    <w:rsid w:val="002403EE"/>
    <w:rsid w:val="0024073D"/>
    <w:rsid w:val="0024082B"/>
    <w:rsid w:val="00240848"/>
    <w:rsid w:val="002408A5"/>
    <w:rsid w:val="002408E4"/>
    <w:rsid w:val="00240B99"/>
    <w:rsid w:val="0024103D"/>
    <w:rsid w:val="00241409"/>
    <w:rsid w:val="0024175D"/>
    <w:rsid w:val="00241772"/>
    <w:rsid w:val="00241AAC"/>
    <w:rsid w:val="00241C21"/>
    <w:rsid w:val="00241F5A"/>
    <w:rsid w:val="002420A1"/>
    <w:rsid w:val="00242438"/>
    <w:rsid w:val="00242AF0"/>
    <w:rsid w:val="00243648"/>
    <w:rsid w:val="002437A4"/>
    <w:rsid w:val="002438B6"/>
    <w:rsid w:val="0024399A"/>
    <w:rsid w:val="00243E94"/>
    <w:rsid w:val="00244481"/>
    <w:rsid w:val="00244B2F"/>
    <w:rsid w:val="00244CF9"/>
    <w:rsid w:val="002450E1"/>
    <w:rsid w:val="0024548F"/>
    <w:rsid w:val="0024582A"/>
    <w:rsid w:val="00245B42"/>
    <w:rsid w:val="0024640D"/>
    <w:rsid w:val="00246411"/>
    <w:rsid w:val="002465C9"/>
    <w:rsid w:val="00246695"/>
    <w:rsid w:val="00246D71"/>
    <w:rsid w:val="00246F3C"/>
    <w:rsid w:val="00246F73"/>
    <w:rsid w:val="002479B8"/>
    <w:rsid w:val="00250423"/>
    <w:rsid w:val="002504D4"/>
    <w:rsid w:val="00250A2A"/>
    <w:rsid w:val="00250BDA"/>
    <w:rsid w:val="00250D87"/>
    <w:rsid w:val="0025105F"/>
    <w:rsid w:val="0025138F"/>
    <w:rsid w:val="002515EB"/>
    <w:rsid w:val="0025164D"/>
    <w:rsid w:val="00251BB8"/>
    <w:rsid w:val="00251BEC"/>
    <w:rsid w:val="00251EA8"/>
    <w:rsid w:val="002524CA"/>
    <w:rsid w:val="00252647"/>
    <w:rsid w:val="00252A5D"/>
    <w:rsid w:val="002539C6"/>
    <w:rsid w:val="00253ABB"/>
    <w:rsid w:val="00253ECD"/>
    <w:rsid w:val="0025454E"/>
    <w:rsid w:val="0025478C"/>
    <w:rsid w:val="002549D0"/>
    <w:rsid w:val="00254D34"/>
    <w:rsid w:val="00254FD9"/>
    <w:rsid w:val="00255007"/>
    <w:rsid w:val="002552E1"/>
    <w:rsid w:val="00255332"/>
    <w:rsid w:val="0025567A"/>
    <w:rsid w:val="002556F7"/>
    <w:rsid w:val="002557B3"/>
    <w:rsid w:val="00255C1A"/>
    <w:rsid w:val="00255C3F"/>
    <w:rsid w:val="00255CF2"/>
    <w:rsid w:val="00256352"/>
    <w:rsid w:val="002571B5"/>
    <w:rsid w:val="002573B5"/>
    <w:rsid w:val="00257427"/>
    <w:rsid w:val="00257590"/>
    <w:rsid w:val="00257ABC"/>
    <w:rsid w:val="00257E18"/>
    <w:rsid w:val="002601E3"/>
    <w:rsid w:val="002603B1"/>
    <w:rsid w:val="0026067B"/>
    <w:rsid w:val="0026092F"/>
    <w:rsid w:val="00260F18"/>
    <w:rsid w:val="002614E7"/>
    <w:rsid w:val="002622BA"/>
    <w:rsid w:val="00263417"/>
    <w:rsid w:val="0026355D"/>
    <w:rsid w:val="00263602"/>
    <w:rsid w:val="0026376C"/>
    <w:rsid w:val="00263D51"/>
    <w:rsid w:val="0026421D"/>
    <w:rsid w:val="00264686"/>
    <w:rsid w:val="002646E0"/>
    <w:rsid w:val="0026481F"/>
    <w:rsid w:val="002654C0"/>
    <w:rsid w:val="00265D20"/>
    <w:rsid w:val="00265F65"/>
    <w:rsid w:val="002662D6"/>
    <w:rsid w:val="002663A4"/>
    <w:rsid w:val="002664A7"/>
    <w:rsid w:val="0026684C"/>
    <w:rsid w:val="00266A1B"/>
    <w:rsid w:val="002672ED"/>
    <w:rsid w:val="00267C52"/>
    <w:rsid w:val="0027050E"/>
    <w:rsid w:val="0027077F"/>
    <w:rsid w:val="00270C9A"/>
    <w:rsid w:val="00271216"/>
    <w:rsid w:val="002716B0"/>
    <w:rsid w:val="0027295F"/>
    <w:rsid w:val="00272AFB"/>
    <w:rsid w:val="00272C44"/>
    <w:rsid w:val="00272D23"/>
    <w:rsid w:val="002734AC"/>
    <w:rsid w:val="0027358C"/>
    <w:rsid w:val="0027371F"/>
    <w:rsid w:val="002739F1"/>
    <w:rsid w:val="00273E35"/>
    <w:rsid w:val="00274B49"/>
    <w:rsid w:val="00274BED"/>
    <w:rsid w:val="002752B3"/>
    <w:rsid w:val="00275C31"/>
    <w:rsid w:val="00276171"/>
    <w:rsid w:val="00276378"/>
    <w:rsid w:val="00276670"/>
    <w:rsid w:val="00276E9C"/>
    <w:rsid w:val="00276F0F"/>
    <w:rsid w:val="0027745D"/>
    <w:rsid w:val="002775DC"/>
    <w:rsid w:val="0028004E"/>
    <w:rsid w:val="0028009A"/>
    <w:rsid w:val="002802E9"/>
    <w:rsid w:val="0028066B"/>
    <w:rsid w:val="002807C3"/>
    <w:rsid w:val="00280B2C"/>
    <w:rsid w:val="0028126F"/>
    <w:rsid w:val="00281413"/>
    <w:rsid w:val="002814FE"/>
    <w:rsid w:val="0028162F"/>
    <w:rsid w:val="002819B6"/>
    <w:rsid w:val="00281C5E"/>
    <w:rsid w:val="00281D18"/>
    <w:rsid w:val="00281EEB"/>
    <w:rsid w:val="00282263"/>
    <w:rsid w:val="00282600"/>
    <w:rsid w:val="00282A26"/>
    <w:rsid w:val="002832CA"/>
    <w:rsid w:val="0028384D"/>
    <w:rsid w:val="0028398C"/>
    <w:rsid w:val="00283B68"/>
    <w:rsid w:val="002845B7"/>
    <w:rsid w:val="002846DF"/>
    <w:rsid w:val="00284873"/>
    <w:rsid w:val="00284992"/>
    <w:rsid w:val="00284FE0"/>
    <w:rsid w:val="002850DF"/>
    <w:rsid w:val="002853D0"/>
    <w:rsid w:val="00285F0F"/>
    <w:rsid w:val="0028637E"/>
    <w:rsid w:val="00286617"/>
    <w:rsid w:val="00286671"/>
    <w:rsid w:val="00286EB5"/>
    <w:rsid w:val="0028705E"/>
    <w:rsid w:val="002877AA"/>
    <w:rsid w:val="00287B23"/>
    <w:rsid w:val="00287BD2"/>
    <w:rsid w:val="00287C3E"/>
    <w:rsid w:val="00287E81"/>
    <w:rsid w:val="002900A6"/>
    <w:rsid w:val="002904B9"/>
    <w:rsid w:val="00290566"/>
    <w:rsid w:val="0029062F"/>
    <w:rsid w:val="00290FA6"/>
    <w:rsid w:val="002917DD"/>
    <w:rsid w:val="00291C40"/>
    <w:rsid w:val="00291FC2"/>
    <w:rsid w:val="002923BE"/>
    <w:rsid w:val="002928A9"/>
    <w:rsid w:val="00293041"/>
    <w:rsid w:val="00293470"/>
    <w:rsid w:val="00293ADB"/>
    <w:rsid w:val="00294605"/>
    <w:rsid w:val="0029489D"/>
    <w:rsid w:val="00294959"/>
    <w:rsid w:val="00294B8F"/>
    <w:rsid w:val="00294C8E"/>
    <w:rsid w:val="002953A7"/>
    <w:rsid w:val="00295864"/>
    <w:rsid w:val="00295B9D"/>
    <w:rsid w:val="00295F0A"/>
    <w:rsid w:val="0029605B"/>
    <w:rsid w:val="0029672F"/>
    <w:rsid w:val="002969BD"/>
    <w:rsid w:val="002975B1"/>
    <w:rsid w:val="002A03F0"/>
    <w:rsid w:val="002A09C2"/>
    <w:rsid w:val="002A0B5D"/>
    <w:rsid w:val="002A0E12"/>
    <w:rsid w:val="002A11D5"/>
    <w:rsid w:val="002A12EE"/>
    <w:rsid w:val="002A15C3"/>
    <w:rsid w:val="002A1C76"/>
    <w:rsid w:val="002A2517"/>
    <w:rsid w:val="002A2D02"/>
    <w:rsid w:val="002A2D24"/>
    <w:rsid w:val="002A343D"/>
    <w:rsid w:val="002A37F2"/>
    <w:rsid w:val="002A3AF9"/>
    <w:rsid w:val="002A447F"/>
    <w:rsid w:val="002A46CB"/>
    <w:rsid w:val="002A471B"/>
    <w:rsid w:val="002A495F"/>
    <w:rsid w:val="002A4C02"/>
    <w:rsid w:val="002A4D97"/>
    <w:rsid w:val="002A5631"/>
    <w:rsid w:val="002A6930"/>
    <w:rsid w:val="002A7079"/>
    <w:rsid w:val="002A7268"/>
    <w:rsid w:val="002A7BA5"/>
    <w:rsid w:val="002A7D0F"/>
    <w:rsid w:val="002B0166"/>
    <w:rsid w:val="002B022F"/>
    <w:rsid w:val="002B0426"/>
    <w:rsid w:val="002B0429"/>
    <w:rsid w:val="002B05C2"/>
    <w:rsid w:val="002B14B2"/>
    <w:rsid w:val="002B1C3C"/>
    <w:rsid w:val="002B1DEF"/>
    <w:rsid w:val="002B1F42"/>
    <w:rsid w:val="002B2596"/>
    <w:rsid w:val="002B2BBF"/>
    <w:rsid w:val="002B2C7C"/>
    <w:rsid w:val="002B2E1B"/>
    <w:rsid w:val="002B3033"/>
    <w:rsid w:val="002B3323"/>
    <w:rsid w:val="002B339D"/>
    <w:rsid w:val="002B340C"/>
    <w:rsid w:val="002B35E0"/>
    <w:rsid w:val="002B35EC"/>
    <w:rsid w:val="002B3F5F"/>
    <w:rsid w:val="002B41AE"/>
    <w:rsid w:val="002B44CF"/>
    <w:rsid w:val="002B4AAA"/>
    <w:rsid w:val="002B4EFC"/>
    <w:rsid w:val="002B513D"/>
    <w:rsid w:val="002B515D"/>
    <w:rsid w:val="002B54F9"/>
    <w:rsid w:val="002B58B2"/>
    <w:rsid w:val="002B6750"/>
    <w:rsid w:val="002B680E"/>
    <w:rsid w:val="002B71B7"/>
    <w:rsid w:val="002B75DA"/>
    <w:rsid w:val="002B7E5B"/>
    <w:rsid w:val="002C03D9"/>
    <w:rsid w:val="002C1016"/>
    <w:rsid w:val="002C10D4"/>
    <w:rsid w:val="002C16E7"/>
    <w:rsid w:val="002C26CC"/>
    <w:rsid w:val="002C28E5"/>
    <w:rsid w:val="002C2E60"/>
    <w:rsid w:val="002C3106"/>
    <w:rsid w:val="002C3584"/>
    <w:rsid w:val="002C3EB7"/>
    <w:rsid w:val="002C5143"/>
    <w:rsid w:val="002C51E5"/>
    <w:rsid w:val="002C5CEF"/>
    <w:rsid w:val="002C5FCE"/>
    <w:rsid w:val="002C638A"/>
    <w:rsid w:val="002C6860"/>
    <w:rsid w:val="002C68F1"/>
    <w:rsid w:val="002C6E64"/>
    <w:rsid w:val="002C6FCD"/>
    <w:rsid w:val="002C714F"/>
    <w:rsid w:val="002C7491"/>
    <w:rsid w:val="002C79A4"/>
    <w:rsid w:val="002C7AFF"/>
    <w:rsid w:val="002D06B6"/>
    <w:rsid w:val="002D07E9"/>
    <w:rsid w:val="002D105B"/>
    <w:rsid w:val="002D2431"/>
    <w:rsid w:val="002D28BF"/>
    <w:rsid w:val="002D2A52"/>
    <w:rsid w:val="002D3165"/>
    <w:rsid w:val="002D369B"/>
    <w:rsid w:val="002D3F44"/>
    <w:rsid w:val="002D3F80"/>
    <w:rsid w:val="002D45A1"/>
    <w:rsid w:val="002D4AE4"/>
    <w:rsid w:val="002D53F6"/>
    <w:rsid w:val="002D55F9"/>
    <w:rsid w:val="002D5733"/>
    <w:rsid w:val="002D5C21"/>
    <w:rsid w:val="002D60AB"/>
    <w:rsid w:val="002D60E2"/>
    <w:rsid w:val="002D6621"/>
    <w:rsid w:val="002D68ED"/>
    <w:rsid w:val="002D6B31"/>
    <w:rsid w:val="002D6BEB"/>
    <w:rsid w:val="002D6D42"/>
    <w:rsid w:val="002D7384"/>
    <w:rsid w:val="002D78BF"/>
    <w:rsid w:val="002D7FA1"/>
    <w:rsid w:val="002E00A6"/>
    <w:rsid w:val="002E07B3"/>
    <w:rsid w:val="002E09DD"/>
    <w:rsid w:val="002E0A0D"/>
    <w:rsid w:val="002E15BB"/>
    <w:rsid w:val="002E1714"/>
    <w:rsid w:val="002E1D89"/>
    <w:rsid w:val="002E1D93"/>
    <w:rsid w:val="002E21F8"/>
    <w:rsid w:val="002E241D"/>
    <w:rsid w:val="002E2783"/>
    <w:rsid w:val="002E28E8"/>
    <w:rsid w:val="002E2AD3"/>
    <w:rsid w:val="002E31B2"/>
    <w:rsid w:val="002E3D5C"/>
    <w:rsid w:val="002E3FC1"/>
    <w:rsid w:val="002E49F2"/>
    <w:rsid w:val="002E4C88"/>
    <w:rsid w:val="002E4E4C"/>
    <w:rsid w:val="002E4F72"/>
    <w:rsid w:val="002E50A6"/>
    <w:rsid w:val="002E54D6"/>
    <w:rsid w:val="002E57B2"/>
    <w:rsid w:val="002E597E"/>
    <w:rsid w:val="002E6263"/>
    <w:rsid w:val="002E6379"/>
    <w:rsid w:val="002E654A"/>
    <w:rsid w:val="002E6591"/>
    <w:rsid w:val="002E6678"/>
    <w:rsid w:val="002E67FA"/>
    <w:rsid w:val="002E6848"/>
    <w:rsid w:val="002E6A8E"/>
    <w:rsid w:val="002E6C6E"/>
    <w:rsid w:val="002E6C7E"/>
    <w:rsid w:val="002E6C97"/>
    <w:rsid w:val="002E7105"/>
    <w:rsid w:val="002E7A91"/>
    <w:rsid w:val="002F030E"/>
    <w:rsid w:val="002F0F2C"/>
    <w:rsid w:val="002F0F74"/>
    <w:rsid w:val="002F13E0"/>
    <w:rsid w:val="002F16A5"/>
    <w:rsid w:val="002F182A"/>
    <w:rsid w:val="002F1A01"/>
    <w:rsid w:val="002F1A0B"/>
    <w:rsid w:val="002F1A50"/>
    <w:rsid w:val="002F1CCE"/>
    <w:rsid w:val="002F23ED"/>
    <w:rsid w:val="002F297F"/>
    <w:rsid w:val="002F2F28"/>
    <w:rsid w:val="002F3297"/>
    <w:rsid w:val="002F3EFC"/>
    <w:rsid w:val="002F452F"/>
    <w:rsid w:val="002F4A1E"/>
    <w:rsid w:val="002F5017"/>
    <w:rsid w:val="002F5534"/>
    <w:rsid w:val="002F561C"/>
    <w:rsid w:val="002F568F"/>
    <w:rsid w:val="002F5D69"/>
    <w:rsid w:val="002F5D6D"/>
    <w:rsid w:val="002F612D"/>
    <w:rsid w:val="002F6148"/>
    <w:rsid w:val="002F642A"/>
    <w:rsid w:val="002F6696"/>
    <w:rsid w:val="002F670A"/>
    <w:rsid w:val="002F675E"/>
    <w:rsid w:val="002F687B"/>
    <w:rsid w:val="002F6A6F"/>
    <w:rsid w:val="002F6CEC"/>
    <w:rsid w:val="002F6DBB"/>
    <w:rsid w:val="002F6F96"/>
    <w:rsid w:val="002F74AF"/>
    <w:rsid w:val="002F76C0"/>
    <w:rsid w:val="002F7E65"/>
    <w:rsid w:val="0030005E"/>
    <w:rsid w:val="00300829"/>
    <w:rsid w:val="00300C6D"/>
    <w:rsid w:val="00301547"/>
    <w:rsid w:val="00301B18"/>
    <w:rsid w:val="00301C87"/>
    <w:rsid w:val="00301FCC"/>
    <w:rsid w:val="003021AC"/>
    <w:rsid w:val="0030258F"/>
    <w:rsid w:val="00303EBE"/>
    <w:rsid w:val="003048C4"/>
    <w:rsid w:val="0030490B"/>
    <w:rsid w:val="00304988"/>
    <w:rsid w:val="00304D2A"/>
    <w:rsid w:val="003052A0"/>
    <w:rsid w:val="0030532B"/>
    <w:rsid w:val="00305B63"/>
    <w:rsid w:val="00306A42"/>
    <w:rsid w:val="00306DCB"/>
    <w:rsid w:val="00307724"/>
    <w:rsid w:val="00307929"/>
    <w:rsid w:val="00307A5E"/>
    <w:rsid w:val="003101E2"/>
    <w:rsid w:val="003104C1"/>
    <w:rsid w:val="003107AE"/>
    <w:rsid w:val="00310BAA"/>
    <w:rsid w:val="00310E58"/>
    <w:rsid w:val="00310F39"/>
    <w:rsid w:val="00312284"/>
    <w:rsid w:val="00312D54"/>
    <w:rsid w:val="00313335"/>
    <w:rsid w:val="0031340C"/>
    <w:rsid w:val="00313761"/>
    <w:rsid w:val="00313789"/>
    <w:rsid w:val="0031399E"/>
    <w:rsid w:val="00313C76"/>
    <w:rsid w:val="00314088"/>
    <w:rsid w:val="003150B7"/>
    <w:rsid w:val="00315343"/>
    <w:rsid w:val="00315A7C"/>
    <w:rsid w:val="00315F4B"/>
    <w:rsid w:val="00316B50"/>
    <w:rsid w:val="00316CC1"/>
    <w:rsid w:val="00316F3C"/>
    <w:rsid w:val="003177CF"/>
    <w:rsid w:val="0032044C"/>
    <w:rsid w:val="00320CCA"/>
    <w:rsid w:val="0032147D"/>
    <w:rsid w:val="0032172C"/>
    <w:rsid w:val="0032184A"/>
    <w:rsid w:val="00321924"/>
    <w:rsid w:val="00321CD1"/>
    <w:rsid w:val="003222A8"/>
    <w:rsid w:val="00322C72"/>
    <w:rsid w:val="00323579"/>
    <w:rsid w:val="00324055"/>
    <w:rsid w:val="003240A2"/>
    <w:rsid w:val="00324658"/>
    <w:rsid w:val="00324D63"/>
    <w:rsid w:val="003250D7"/>
    <w:rsid w:val="0032529C"/>
    <w:rsid w:val="0032569B"/>
    <w:rsid w:val="00325A49"/>
    <w:rsid w:val="00325A62"/>
    <w:rsid w:val="00325BE1"/>
    <w:rsid w:val="00325C89"/>
    <w:rsid w:val="00325FA9"/>
    <w:rsid w:val="00326461"/>
    <w:rsid w:val="0032671F"/>
    <w:rsid w:val="003271CD"/>
    <w:rsid w:val="00327557"/>
    <w:rsid w:val="0032761C"/>
    <w:rsid w:val="003276CA"/>
    <w:rsid w:val="00330247"/>
    <w:rsid w:val="003308B9"/>
    <w:rsid w:val="00331012"/>
    <w:rsid w:val="00331205"/>
    <w:rsid w:val="00331298"/>
    <w:rsid w:val="0033174C"/>
    <w:rsid w:val="00331786"/>
    <w:rsid w:val="00331868"/>
    <w:rsid w:val="00331AC0"/>
    <w:rsid w:val="0033237B"/>
    <w:rsid w:val="003327B4"/>
    <w:rsid w:val="00332ADE"/>
    <w:rsid w:val="00332FEA"/>
    <w:rsid w:val="00333037"/>
    <w:rsid w:val="00333470"/>
    <w:rsid w:val="003335E3"/>
    <w:rsid w:val="00333CEF"/>
    <w:rsid w:val="00333EE0"/>
    <w:rsid w:val="00334B30"/>
    <w:rsid w:val="0033524C"/>
    <w:rsid w:val="003362BE"/>
    <w:rsid w:val="00336933"/>
    <w:rsid w:val="00336964"/>
    <w:rsid w:val="00336CAB"/>
    <w:rsid w:val="00336EB4"/>
    <w:rsid w:val="003377D5"/>
    <w:rsid w:val="0033781D"/>
    <w:rsid w:val="00337BC6"/>
    <w:rsid w:val="00337EEB"/>
    <w:rsid w:val="00340488"/>
    <w:rsid w:val="003404E4"/>
    <w:rsid w:val="0034070B"/>
    <w:rsid w:val="00340794"/>
    <w:rsid w:val="00341724"/>
    <w:rsid w:val="00341EB7"/>
    <w:rsid w:val="00342375"/>
    <w:rsid w:val="003426BC"/>
    <w:rsid w:val="00343251"/>
    <w:rsid w:val="00343A16"/>
    <w:rsid w:val="003441AC"/>
    <w:rsid w:val="003444EA"/>
    <w:rsid w:val="0034493A"/>
    <w:rsid w:val="00344CF0"/>
    <w:rsid w:val="00344DBC"/>
    <w:rsid w:val="00344DDC"/>
    <w:rsid w:val="00344EDD"/>
    <w:rsid w:val="00345221"/>
    <w:rsid w:val="0034576D"/>
    <w:rsid w:val="00345B35"/>
    <w:rsid w:val="00345FDC"/>
    <w:rsid w:val="0034608F"/>
    <w:rsid w:val="0034614B"/>
    <w:rsid w:val="003463C0"/>
    <w:rsid w:val="00346593"/>
    <w:rsid w:val="00346755"/>
    <w:rsid w:val="003470F8"/>
    <w:rsid w:val="0034745F"/>
    <w:rsid w:val="003475AD"/>
    <w:rsid w:val="00347D77"/>
    <w:rsid w:val="003501A3"/>
    <w:rsid w:val="003502AC"/>
    <w:rsid w:val="00350705"/>
    <w:rsid w:val="00350981"/>
    <w:rsid w:val="003509A8"/>
    <w:rsid w:val="00350C17"/>
    <w:rsid w:val="00351614"/>
    <w:rsid w:val="0035173D"/>
    <w:rsid w:val="00351862"/>
    <w:rsid w:val="003523EB"/>
    <w:rsid w:val="003535F8"/>
    <w:rsid w:val="00353894"/>
    <w:rsid w:val="00353E89"/>
    <w:rsid w:val="00354094"/>
    <w:rsid w:val="00354933"/>
    <w:rsid w:val="003549F5"/>
    <w:rsid w:val="00354D98"/>
    <w:rsid w:val="00355086"/>
    <w:rsid w:val="00355176"/>
    <w:rsid w:val="0035585D"/>
    <w:rsid w:val="00355984"/>
    <w:rsid w:val="00356565"/>
    <w:rsid w:val="00356650"/>
    <w:rsid w:val="00356A42"/>
    <w:rsid w:val="00356BD9"/>
    <w:rsid w:val="003573F8"/>
    <w:rsid w:val="0035766E"/>
    <w:rsid w:val="00357F46"/>
    <w:rsid w:val="003603AA"/>
    <w:rsid w:val="003604BA"/>
    <w:rsid w:val="003607E2"/>
    <w:rsid w:val="003612FC"/>
    <w:rsid w:val="00361582"/>
    <w:rsid w:val="00361643"/>
    <w:rsid w:val="0036197C"/>
    <w:rsid w:val="00361AC7"/>
    <w:rsid w:val="00361B11"/>
    <w:rsid w:val="00361D7D"/>
    <w:rsid w:val="00362443"/>
    <w:rsid w:val="00362A1B"/>
    <w:rsid w:val="00362DD2"/>
    <w:rsid w:val="00362ED3"/>
    <w:rsid w:val="003635C0"/>
    <w:rsid w:val="00363BD7"/>
    <w:rsid w:val="00363C35"/>
    <w:rsid w:val="00363E54"/>
    <w:rsid w:val="003642E0"/>
    <w:rsid w:val="003643DB"/>
    <w:rsid w:val="0036446D"/>
    <w:rsid w:val="003649FE"/>
    <w:rsid w:val="0036507E"/>
    <w:rsid w:val="00365305"/>
    <w:rsid w:val="00365B7C"/>
    <w:rsid w:val="00365C86"/>
    <w:rsid w:val="00365F41"/>
    <w:rsid w:val="00366510"/>
    <w:rsid w:val="00366580"/>
    <w:rsid w:val="00366860"/>
    <w:rsid w:val="00366AB1"/>
    <w:rsid w:val="00366B19"/>
    <w:rsid w:val="00367133"/>
    <w:rsid w:val="00367534"/>
    <w:rsid w:val="003679C8"/>
    <w:rsid w:val="00367E33"/>
    <w:rsid w:val="00367E9C"/>
    <w:rsid w:val="00370245"/>
    <w:rsid w:val="003702BE"/>
    <w:rsid w:val="00370880"/>
    <w:rsid w:val="00370CC3"/>
    <w:rsid w:val="00370E4C"/>
    <w:rsid w:val="003717DA"/>
    <w:rsid w:val="003719E1"/>
    <w:rsid w:val="00371BBF"/>
    <w:rsid w:val="003720B1"/>
    <w:rsid w:val="003721E6"/>
    <w:rsid w:val="00372421"/>
    <w:rsid w:val="0037248A"/>
    <w:rsid w:val="003727F4"/>
    <w:rsid w:val="00372A4F"/>
    <w:rsid w:val="00372AAC"/>
    <w:rsid w:val="00372B9B"/>
    <w:rsid w:val="00372BC7"/>
    <w:rsid w:val="00372EF4"/>
    <w:rsid w:val="00373378"/>
    <w:rsid w:val="0037352F"/>
    <w:rsid w:val="00373BD6"/>
    <w:rsid w:val="00373F50"/>
    <w:rsid w:val="003743F7"/>
    <w:rsid w:val="00374894"/>
    <w:rsid w:val="003748C8"/>
    <w:rsid w:val="00374ABE"/>
    <w:rsid w:val="00374C9E"/>
    <w:rsid w:val="0037559B"/>
    <w:rsid w:val="0037564A"/>
    <w:rsid w:val="00376013"/>
    <w:rsid w:val="003760C2"/>
    <w:rsid w:val="003765F3"/>
    <w:rsid w:val="0037664B"/>
    <w:rsid w:val="00376738"/>
    <w:rsid w:val="00376A3A"/>
    <w:rsid w:val="00376A7C"/>
    <w:rsid w:val="0037784A"/>
    <w:rsid w:val="00377CE9"/>
    <w:rsid w:val="00377F56"/>
    <w:rsid w:val="0038033A"/>
    <w:rsid w:val="00380477"/>
    <w:rsid w:val="0038051B"/>
    <w:rsid w:val="003808F6"/>
    <w:rsid w:val="00380EB1"/>
    <w:rsid w:val="00380EFD"/>
    <w:rsid w:val="00381513"/>
    <w:rsid w:val="0038199B"/>
    <w:rsid w:val="00381F51"/>
    <w:rsid w:val="00382906"/>
    <w:rsid w:val="00382C57"/>
    <w:rsid w:val="00382FDC"/>
    <w:rsid w:val="003830F0"/>
    <w:rsid w:val="00383858"/>
    <w:rsid w:val="00384667"/>
    <w:rsid w:val="003848F7"/>
    <w:rsid w:val="00384B88"/>
    <w:rsid w:val="00384C53"/>
    <w:rsid w:val="00385846"/>
    <w:rsid w:val="00385CFC"/>
    <w:rsid w:val="00385F4A"/>
    <w:rsid w:val="0038605A"/>
    <w:rsid w:val="003866AF"/>
    <w:rsid w:val="0038671B"/>
    <w:rsid w:val="00386A55"/>
    <w:rsid w:val="00386AE6"/>
    <w:rsid w:val="00386C94"/>
    <w:rsid w:val="00386CA3"/>
    <w:rsid w:val="00386EC3"/>
    <w:rsid w:val="00387177"/>
    <w:rsid w:val="00387817"/>
    <w:rsid w:val="00387F0F"/>
    <w:rsid w:val="00390F68"/>
    <w:rsid w:val="003912DE"/>
    <w:rsid w:val="00391333"/>
    <w:rsid w:val="0039150E"/>
    <w:rsid w:val="00391515"/>
    <w:rsid w:val="003918D1"/>
    <w:rsid w:val="00391BC6"/>
    <w:rsid w:val="00391C8F"/>
    <w:rsid w:val="00392175"/>
    <w:rsid w:val="003936CB"/>
    <w:rsid w:val="00393CF9"/>
    <w:rsid w:val="00393CFC"/>
    <w:rsid w:val="00393D1C"/>
    <w:rsid w:val="0039446B"/>
    <w:rsid w:val="003946CA"/>
    <w:rsid w:val="0039495C"/>
    <w:rsid w:val="00394A38"/>
    <w:rsid w:val="003955B1"/>
    <w:rsid w:val="00395D09"/>
    <w:rsid w:val="0039643D"/>
    <w:rsid w:val="00396718"/>
    <w:rsid w:val="00396930"/>
    <w:rsid w:val="00396DDB"/>
    <w:rsid w:val="003972B8"/>
    <w:rsid w:val="0039757E"/>
    <w:rsid w:val="00397678"/>
    <w:rsid w:val="003976E0"/>
    <w:rsid w:val="00397864"/>
    <w:rsid w:val="00397A5B"/>
    <w:rsid w:val="00397F5F"/>
    <w:rsid w:val="003A0012"/>
    <w:rsid w:val="003A0244"/>
    <w:rsid w:val="003A04CB"/>
    <w:rsid w:val="003A060C"/>
    <w:rsid w:val="003A0AD3"/>
    <w:rsid w:val="003A0C58"/>
    <w:rsid w:val="003A0CA7"/>
    <w:rsid w:val="003A0E2D"/>
    <w:rsid w:val="003A0EF4"/>
    <w:rsid w:val="003A1095"/>
    <w:rsid w:val="003A10A2"/>
    <w:rsid w:val="003A12CB"/>
    <w:rsid w:val="003A20B0"/>
    <w:rsid w:val="003A23E7"/>
    <w:rsid w:val="003A2409"/>
    <w:rsid w:val="003A24E7"/>
    <w:rsid w:val="003A2785"/>
    <w:rsid w:val="003A29DF"/>
    <w:rsid w:val="003A3354"/>
    <w:rsid w:val="003A3575"/>
    <w:rsid w:val="003A3722"/>
    <w:rsid w:val="003A3B2C"/>
    <w:rsid w:val="003A3BCC"/>
    <w:rsid w:val="003A412D"/>
    <w:rsid w:val="003A4876"/>
    <w:rsid w:val="003A52E8"/>
    <w:rsid w:val="003A55BA"/>
    <w:rsid w:val="003A5B4E"/>
    <w:rsid w:val="003A60FD"/>
    <w:rsid w:val="003A6847"/>
    <w:rsid w:val="003A699A"/>
    <w:rsid w:val="003A6D77"/>
    <w:rsid w:val="003A6EB7"/>
    <w:rsid w:val="003A6F0C"/>
    <w:rsid w:val="003A6FB1"/>
    <w:rsid w:val="003A7199"/>
    <w:rsid w:val="003A7484"/>
    <w:rsid w:val="003A78F1"/>
    <w:rsid w:val="003A79F9"/>
    <w:rsid w:val="003A7B67"/>
    <w:rsid w:val="003A7EA7"/>
    <w:rsid w:val="003B023E"/>
    <w:rsid w:val="003B0A7A"/>
    <w:rsid w:val="003B0BE2"/>
    <w:rsid w:val="003B0CA7"/>
    <w:rsid w:val="003B0EB2"/>
    <w:rsid w:val="003B0F5F"/>
    <w:rsid w:val="003B11D3"/>
    <w:rsid w:val="003B186B"/>
    <w:rsid w:val="003B2189"/>
    <w:rsid w:val="003B3845"/>
    <w:rsid w:val="003B392D"/>
    <w:rsid w:val="003B3B0B"/>
    <w:rsid w:val="003B3ED1"/>
    <w:rsid w:val="003B43B8"/>
    <w:rsid w:val="003B457A"/>
    <w:rsid w:val="003B50D2"/>
    <w:rsid w:val="003B5771"/>
    <w:rsid w:val="003B58C8"/>
    <w:rsid w:val="003B5E6C"/>
    <w:rsid w:val="003B6473"/>
    <w:rsid w:val="003B68CF"/>
    <w:rsid w:val="003B6A03"/>
    <w:rsid w:val="003B704A"/>
    <w:rsid w:val="003B78FE"/>
    <w:rsid w:val="003B7A75"/>
    <w:rsid w:val="003C00B3"/>
    <w:rsid w:val="003C040B"/>
    <w:rsid w:val="003C0581"/>
    <w:rsid w:val="003C07E2"/>
    <w:rsid w:val="003C0E5C"/>
    <w:rsid w:val="003C1791"/>
    <w:rsid w:val="003C2209"/>
    <w:rsid w:val="003C253B"/>
    <w:rsid w:val="003C2B10"/>
    <w:rsid w:val="003C2D28"/>
    <w:rsid w:val="003C2F84"/>
    <w:rsid w:val="003C30A1"/>
    <w:rsid w:val="003C30A8"/>
    <w:rsid w:val="003C30D4"/>
    <w:rsid w:val="003C30D9"/>
    <w:rsid w:val="003C30FC"/>
    <w:rsid w:val="003C3173"/>
    <w:rsid w:val="003C3236"/>
    <w:rsid w:val="003C433F"/>
    <w:rsid w:val="003C4451"/>
    <w:rsid w:val="003C4DCC"/>
    <w:rsid w:val="003C548F"/>
    <w:rsid w:val="003C591B"/>
    <w:rsid w:val="003C5F19"/>
    <w:rsid w:val="003C6108"/>
    <w:rsid w:val="003C696D"/>
    <w:rsid w:val="003C6C59"/>
    <w:rsid w:val="003C71E0"/>
    <w:rsid w:val="003C720A"/>
    <w:rsid w:val="003C7537"/>
    <w:rsid w:val="003C75C3"/>
    <w:rsid w:val="003C763B"/>
    <w:rsid w:val="003C78F0"/>
    <w:rsid w:val="003C7A0E"/>
    <w:rsid w:val="003C7BAE"/>
    <w:rsid w:val="003C7E9D"/>
    <w:rsid w:val="003C7FBB"/>
    <w:rsid w:val="003D010B"/>
    <w:rsid w:val="003D08E1"/>
    <w:rsid w:val="003D09C7"/>
    <w:rsid w:val="003D09CE"/>
    <w:rsid w:val="003D1964"/>
    <w:rsid w:val="003D1A3C"/>
    <w:rsid w:val="003D1A9B"/>
    <w:rsid w:val="003D1AE3"/>
    <w:rsid w:val="003D1AF0"/>
    <w:rsid w:val="003D1B62"/>
    <w:rsid w:val="003D1C00"/>
    <w:rsid w:val="003D205E"/>
    <w:rsid w:val="003D20BD"/>
    <w:rsid w:val="003D2248"/>
    <w:rsid w:val="003D253F"/>
    <w:rsid w:val="003D28C2"/>
    <w:rsid w:val="003D309B"/>
    <w:rsid w:val="003D334A"/>
    <w:rsid w:val="003D36E9"/>
    <w:rsid w:val="003D3B95"/>
    <w:rsid w:val="003D3BFF"/>
    <w:rsid w:val="003D3D3C"/>
    <w:rsid w:val="003D3EDD"/>
    <w:rsid w:val="003D441E"/>
    <w:rsid w:val="003D442E"/>
    <w:rsid w:val="003D4504"/>
    <w:rsid w:val="003D4DC5"/>
    <w:rsid w:val="003D50C4"/>
    <w:rsid w:val="003D5C6C"/>
    <w:rsid w:val="003D5E7A"/>
    <w:rsid w:val="003D603D"/>
    <w:rsid w:val="003D6616"/>
    <w:rsid w:val="003D6BA4"/>
    <w:rsid w:val="003D785C"/>
    <w:rsid w:val="003D7E0C"/>
    <w:rsid w:val="003E0738"/>
    <w:rsid w:val="003E0FB3"/>
    <w:rsid w:val="003E147E"/>
    <w:rsid w:val="003E1758"/>
    <w:rsid w:val="003E1C63"/>
    <w:rsid w:val="003E263E"/>
    <w:rsid w:val="003E2695"/>
    <w:rsid w:val="003E2EF8"/>
    <w:rsid w:val="003E3647"/>
    <w:rsid w:val="003E4EA4"/>
    <w:rsid w:val="003E5110"/>
    <w:rsid w:val="003E5204"/>
    <w:rsid w:val="003E5214"/>
    <w:rsid w:val="003E5C6C"/>
    <w:rsid w:val="003E5E7B"/>
    <w:rsid w:val="003E5FF4"/>
    <w:rsid w:val="003E6020"/>
    <w:rsid w:val="003E6168"/>
    <w:rsid w:val="003E61FA"/>
    <w:rsid w:val="003E629B"/>
    <w:rsid w:val="003E642F"/>
    <w:rsid w:val="003E678F"/>
    <w:rsid w:val="003E6878"/>
    <w:rsid w:val="003E6A5C"/>
    <w:rsid w:val="003E6BA7"/>
    <w:rsid w:val="003E6D58"/>
    <w:rsid w:val="003E760E"/>
    <w:rsid w:val="003E7613"/>
    <w:rsid w:val="003E78F4"/>
    <w:rsid w:val="003E7D43"/>
    <w:rsid w:val="003F02D4"/>
    <w:rsid w:val="003F06E0"/>
    <w:rsid w:val="003F0D14"/>
    <w:rsid w:val="003F148A"/>
    <w:rsid w:val="003F17BB"/>
    <w:rsid w:val="003F183F"/>
    <w:rsid w:val="003F1C78"/>
    <w:rsid w:val="003F20CC"/>
    <w:rsid w:val="003F21B7"/>
    <w:rsid w:val="003F2371"/>
    <w:rsid w:val="003F2526"/>
    <w:rsid w:val="003F2770"/>
    <w:rsid w:val="003F2947"/>
    <w:rsid w:val="003F2B69"/>
    <w:rsid w:val="003F2CC0"/>
    <w:rsid w:val="003F2DC4"/>
    <w:rsid w:val="003F2F58"/>
    <w:rsid w:val="003F3FD0"/>
    <w:rsid w:val="003F4280"/>
    <w:rsid w:val="003F4D7C"/>
    <w:rsid w:val="003F4ED2"/>
    <w:rsid w:val="003F537F"/>
    <w:rsid w:val="003F5437"/>
    <w:rsid w:val="003F5552"/>
    <w:rsid w:val="003F5654"/>
    <w:rsid w:val="003F5B93"/>
    <w:rsid w:val="003F6472"/>
    <w:rsid w:val="003F647E"/>
    <w:rsid w:val="003F68BD"/>
    <w:rsid w:val="003F759B"/>
    <w:rsid w:val="003F7692"/>
    <w:rsid w:val="003F78A0"/>
    <w:rsid w:val="003F78B5"/>
    <w:rsid w:val="004003D7"/>
    <w:rsid w:val="00400DD9"/>
    <w:rsid w:val="00400E87"/>
    <w:rsid w:val="00401116"/>
    <w:rsid w:val="00401155"/>
    <w:rsid w:val="00401310"/>
    <w:rsid w:val="00401335"/>
    <w:rsid w:val="00401367"/>
    <w:rsid w:val="004014E1"/>
    <w:rsid w:val="0040155B"/>
    <w:rsid w:val="004017F1"/>
    <w:rsid w:val="00401887"/>
    <w:rsid w:val="004023F1"/>
    <w:rsid w:val="00402884"/>
    <w:rsid w:val="0040297E"/>
    <w:rsid w:val="00402B97"/>
    <w:rsid w:val="00402CB2"/>
    <w:rsid w:val="004039A4"/>
    <w:rsid w:val="00403EAF"/>
    <w:rsid w:val="00404142"/>
    <w:rsid w:val="00404201"/>
    <w:rsid w:val="00404920"/>
    <w:rsid w:val="00405062"/>
    <w:rsid w:val="004051A8"/>
    <w:rsid w:val="004056C0"/>
    <w:rsid w:val="0040570A"/>
    <w:rsid w:val="004057FF"/>
    <w:rsid w:val="0040584F"/>
    <w:rsid w:val="0040585F"/>
    <w:rsid w:val="00405C6E"/>
    <w:rsid w:val="00405CEB"/>
    <w:rsid w:val="00405D6F"/>
    <w:rsid w:val="00405EEE"/>
    <w:rsid w:val="00405F2D"/>
    <w:rsid w:val="004061F2"/>
    <w:rsid w:val="004065C3"/>
    <w:rsid w:val="004069B4"/>
    <w:rsid w:val="004069FD"/>
    <w:rsid w:val="0040718D"/>
    <w:rsid w:val="0040719A"/>
    <w:rsid w:val="00410143"/>
    <w:rsid w:val="00410414"/>
    <w:rsid w:val="0041070A"/>
    <w:rsid w:val="00410770"/>
    <w:rsid w:val="00410E02"/>
    <w:rsid w:val="0041106F"/>
    <w:rsid w:val="004110F3"/>
    <w:rsid w:val="00411143"/>
    <w:rsid w:val="0041150C"/>
    <w:rsid w:val="004119BC"/>
    <w:rsid w:val="00411C66"/>
    <w:rsid w:val="00411DDB"/>
    <w:rsid w:val="00413070"/>
    <w:rsid w:val="004130E8"/>
    <w:rsid w:val="00413612"/>
    <w:rsid w:val="00413666"/>
    <w:rsid w:val="004137B2"/>
    <w:rsid w:val="004140E9"/>
    <w:rsid w:val="00414149"/>
    <w:rsid w:val="00414622"/>
    <w:rsid w:val="004146E0"/>
    <w:rsid w:val="00414843"/>
    <w:rsid w:val="00414889"/>
    <w:rsid w:val="0041541C"/>
    <w:rsid w:val="00415BA7"/>
    <w:rsid w:val="00415E3E"/>
    <w:rsid w:val="00415F7F"/>
    <w:rsid w:val="004166AB"/>
    <w:rsid w:val="00416A30"/>
    <w:rsid w:val="00416B75"/>
    <w:rsid w:val="00416BD0"/>
    <w:rsid w:val="004172D5"/>
    <w:rsid w:val="00417B4F"/>
    <w:rsid w:val="00420121"/>
    <w:rsid w:val="00420763"/>
    <w:rsid w:val="004210F2"/>
    <w:rsid w:val="00421237"/>
    <w:rsid w:val="0042167B"/>
    <w:rsid w:val="00421A1F"/>
    <w:rsid w:val="00421DD6"/>
    <w:rsid w:val="00422874"/>
    <w:rsid w:val="0042295C"/>
    <w:rsid w:val="00422AAB"/>
    <w:rsid w:val="0042340C"/>
    <w:rsid w:val="00423860"/>
    <w:rsid w:val="00423B44"/>
    <w:rsid w:val="00423BA6"/>
    <w:rsid w:val="00423DD8"/>
    <w:rsid w:val="00424279"/>
    <w:rsid w:val="0042491D"/>
    <w:rsid w:val="00425184"/>
    <w:rsid w:val="004255B1"/>
    <w:rsid w:val="00425770"/>
    <w:rsid w:val="0042596C"/>
    <w:rsid w:val="00425DF9"/>
    <w:rsid w:val="0042693F"/>
    <w:rsid w:val="0042765C"/>
    <w:rsid w:val="00427724"/>
    <w:rsid w:val="00427D84"/>
    <w:rsid w:val="00427EB9"/>
    <w:rsid w:val="00430AE1"/>
    <w:rsid w:val="00430BAE"/>
    <w:rsid w:val="00430F0F"/>
    <w:rsid w:val="00431136"/>
    <w:rsid w:val="00431303"/>
    <w:rsid w:val="0043189C"/>
    <w:rsid w:val="00431917"/>
    <w:rsid w:val="004319EC"/>
    <w:rsid w:val="00431A66"/>
    <w:rsid w:val="00431B17"/>
    <w:rsid w:val="00432024"/>
    <w:rsid w:val="00432187"/>
    <w:rsid w:val="00432B27"/>
    <w:rsid w:val="004332E8"/>
    <w:rsid w:val="00433516"/>
    <w:rsid w:val="004335F0"/>
    <w:rsid w:val="00433635"/>
    <w:rsid w:val="0043378E"/>
    <w:rsid w:val="00433A56"/>
    <w:rsid w:val="00433C5F"/>
    <w:rsid w:val="00433FAB"/>
    <w:rsid w:val="004342D5"/>
    <w:rsid w:val="004344EE"/>
    <w:rsid w:val="004349BD"/>
    <w:rsid w:val="00436B3D"/>
    <w:rsid w:val="00436E0E"/>
    <w:rsid w:val="00436F76"/>
    <w:rsid w:val="0043728C"/>
    <w:rsid w:val="0043740F"/>
    <w:rsid w:val="004376AA"/>
    <w:rsid w:val="0043785B"/>
    <w:rsid w:val="00437B2A"/>
    <w:rsid w:val="00440002"/>
    <w:rsid w:val="00440222"/>
    <w:rsid w:val="00440447"/>
    <w:rsid w:val="00440539"/>
    <w:rsid w:val="00440A7C"/>
    <w:rsid w:val="004414A1"/>
    <w:rsid w:val="004415F2"/>
    <w:rsid w:val="0044172C"/>
    <w:rsid w:val="00441AAC"/>
    <w:rsid w:val="00441CF2"/>
    <w:rsid w:val="00441E8F"/>
    <w:rsid w:val="004420BA"/>
    <w:rsid w:val="004429E7"/>
    <w:rsid w:val="00442A82"/>
    <w:rsid w:val="0044312A"/>
    <w:rsid w:val="004434FD"/>
    <w:rsid w:val="00443BCD"/>
    <w:rsid w:val="00443C60"/>
    <w:rsid w:val="0044402F"/>
    <w:rsid w:val="00444365"/>
    <w:rsid w:val="00444900"/>
    <w:rsid w:val="00445196"/>
    <w:rsid w:val="004451C7"/>
    <w:rsid w:val="004452D9"/>
    <w:rsid w:val="00445E6B"/>
    <w:rsid w:val="00445FD2"/>
    <w:rsid w:val="00446D07"/>
    <w:rsid w:val="00446EDE"/>
    <w:rsid w:val="00447168"/>
    <w:rsid w:val="0044718F"/>
    <w:rsid w:val="0044737C"/>
    <w:rsid w:val="00447651"/>
    <w:rsid w:val="00447A3B"/>
    <w:rsid w:val="00447BB8"/>
    <w:rsid w:val="00447DFB"/>
    <w:rsid w:val="00447E50"/>
    <w:rsid w:val="00447FDF"/>
    <w:rsid w:val="004501D5"/>
    <w:rsid w:val="00450405"/>
    <w:rsid w:val="0045066C"/>
    <w:rsid w:val="004506A1"/>
    <w:rsid w:val="004511FA"/>
    <w:rsid w:val="0045141E"/>
    <w:rsid w:val="00452D47"/>
    <w:rsid w:val="00453049"/>
    <w:rsid w:val="00453058"/>
    <w:rsid w:val="004533E2"/>
    <w:rsid w:val="004535A6"/>
    <w:rsid w:val="00453A85"/>
    <w:rsid w:val="00453BC5"/>
    <w:rsid w:val="00453BF4"/>
    <w:rsid w:val="00453CCE"/>
    <w:rsid w:val="00453F18"/>
    <w:rsid w:val="00453FE2"/>
    <w:rsid w:val="00454894"/>
    <w:rsid w:val="00454E4A"/>
    <w:rsid w:val="004550BD"/>
    <w:rsid w:val="00455311"/>
    <w:rsid w:val="004555B9"/>
    <w:rsid w:val="0045598B"/>
    <w:rsid w:val="004561A5"/>
    <w:rsid w:val="004565C9"/>
    <w:rsid w:val="00456BE3"/>
    <w:rsid w:val="00456BEF"/>
    <w:rsid w:val="00456D39"/>
    <w:rsid w:val="004577C8"/>
    <w:rsid w:val="0046013E"/>
    <w:rsid w:val="004604D4"/>
    <w:rsid w:val="00460722"/>
    <w:rsid w:val="004607B7"/>
    <w:rsid w:val="004608B8"/>
    <w:rsid w:val="00460D5A"/>
    <w:rsid w:val="0046219B"/>
    <w:rsid w:val="00462473"/>
    <w:rsid w:val="00462F63"/>
    <w:rsid w:val="0046312E"/>
    <w:rsid w:val="0046397E"/>
    <w:rsid w:val="00463E13"/>
    <w:rsid w:val="00464229"/>
    <w:rsid w:val="00464485"/>
    <w:rsid w:val="0046483B"/>
    <w:rsid w:val="00464DED"/>
    <w:rsid w:val="00465258"/>
    <w:rsid w:val="00465344"/>
    <w:rsid w:val="0046536E"/>
    <w:rsid w:val="004655B7"/>
    <w:rsid w:val="00465BE4"/>
    <w:rsid w:val="00465CE4"/>
    <w:rsid w:val="004661CA"/>
    <w:rsid w:val="00466510"/>
    <w:rsid w:val="00466578"/>
    <w:rsid w:val="00466A96"/>
    <w:rsid w:val="00466C34"/>
    <w:rsid w:val="00466E04"/>
    <w:rsid w:val="004671CB"/>
    <w:rsid w:val="00467493"/>
    <w:rsid w:val="004675F5"/>
    <w:rsid w:val="00467B60"/>
    <w:rsid w:val="00467C4F"/>
    <w:rsid w:val="00467D5D"/>
    <w:rsid w:val="00467ED1"/>
    <w:rsid w:val="004703FE"/>
    <w:rsid w:val="00470444"/>
    <w:rsid w:val="00470577"/>
    <w:rsid w:val="00470781"/>
    <w:rsid w:val="00470803"/>
    <w:rsid w:val="00470AC8"/>
    <w:rsid w:val="00470E45"/>
    <w:rsid w:val="004711EA"/>
    <w:rsid w:val="004712A2"/>
    <w:rsid w:val="00471DC9"/>
    <w:rsid w:val="0047201E"/>
    <w:rsid w:val="0047202B"/>
    <w:rsid w:val="0047262B"/>
    <w:rsid w:val="004729BB"/>
    <w:rsid w:val="00472B3A"/>
    <w:rsid w:val="00472BB2"/>
    <w:rsid w:val="00472CAB"/>
    <w:rsid w:val="00472EDA"/>
    <w:rsid w:val="00473619"/>
    <w:rsid w:val="00473AAC"/>
    <w:rsid w:val="00473C88"/>
    <w:rsid w:val="00473D6C"/>
    <w:rsid w:val="00474214"/>
    <w:rsid w:val="0047443D"/>
    <w:rsid w:val="0047456B"/>
    <w:rsid w:val="004745E7"/>
    <w:rsid w:val="004750C6"/>
    <w:rsid w:val="00475C32"/>
    <w:rsid w:val="00475C67"/>
    <w:rsid w:val="00476413"/>
    <w:rsid w:val="0047645E"/>
    <w:rsid w:val="0047651B"/>
    <w:rsid w:val="00476F6A"/>
    <w:rsid w:val="00476F9A"/>
    <w:rsid w:val="004773F4"/>
    <w:rsid w:val="0047748F"/>
    <w:rsid w:val="0047755A"/>
    <w:rsid w:val="00477D28"/>
    <w:rsid w:val="004807C0"/>
    <w:rsid w:val="00480804"/>
    <w:rsid w:val="00480B23"/>
    <w:rsid w:val="00480C37"/>
    <w:rsid w:val="004810DD"/>
    <w:rsid w:val="004811CB"/>
    <w:rsid w:val="00481566"/>
    <w:rsid w:val="004817CA"/>
    <w:rsid w:val="00481826"/>
    <w:rsid w:val="00481C53"/>
    <w:rsid w:val="004825E8"/>
    <w:rsid w:val="004825EC"/>
    <w:rsid w:val="0048273F"/>
    <w:rsid w:val="00482B41"/>
    <w:rsid w:val="00482BB6"/>
    <w:rsid w:val="00482DAC"/>
    <w:rsid w:val="00482E36"/>
    <w:rsid w:val="004830E6"/>
    <w:rsid w:val="00483825"/>
    <w:rsid w:val="0048400E"/>
    <w:rsid w:val="004841BB"/>
    <w:rsid w:val="00484FB3"/>
    <w:rsid w:val="004850EE"/>
    <w:rsid w:val="004855F4"/>
    <w:rsid w:val="00485AA2"/>
    <w:rsid w:val="00485F7F"/>
    <w:rsid w:val="004864B5"/>
    <w:rsid w:val="00486725"/>
    <w:rsid w:val="00487156"/>
    <w:rsid w:val="00487F3F"/>
    <w:rsid w:val="00490510"/>
    <w:rsid w:val="004909C8"/>
    <w:rsid w:val="004910A2"/>
    <w:rsid w:val="004910CA"/>
    <w:rsid w:val="00491141"/>
    <w:rsid w:val="004912C1"/>
    <w:rsid w:val="004914CD"/>
    <w:rsid w:val="00491675"/>
    <w:rsid w:val="00491C1F"/>
    <w:rsid w:val="00492127"/>
    <w:rsid w:val="0049231F"/>
    <w:rsid w:val="004928A3"/>
    <w:rsid w:val="00492B77"/>
    <w:rsid w:val="00492E5C"/>
    <w:rsid w:val="00493061"/>
    <w:rsid w:val="00493EEC"/>
    <w:rsid w:val="00493FE9"/>
    <w:rsid w:val="0049401D"/>
    <w:rsid w:val="00494348"/>
    <w:rsid w:val="00494563"/>
    <w:rsid w:val="00494AC9"/>
    <w:rsid w:val="00495127"/>
    <w:rsid w:val="00495C6F"/>
    <w:rsid w:val="0049607E"/>
    <w:rsid w:val="00496779"/>
    <w:rsid w:val="0049688E"/>
    <w:rsid w:val="00496C10"/>
    <w:rsid w:val="00496FC1"/>
    <w:rsid w:val="00497162"/>
    <w:rsid w:val="004973AE"/>
    <w:rsid w:val="00497E7B"/>
    <w:rsid w:val="00497F2F"/>
    <w:rsid w:val="00497F33"/>
    <w:rsid w:val="00497F3D"/>
    <w:rsid w:val="004A01AB"/>
    <w:rsid w:val="004A03B5"/>
    <w:rsid w:val="004A03CB"/>
    <w:rsid w:val="004A07BE"/>
    <w:rsid w:val="004A0A1A"/>
    <w:rsid w:val="004A0C23"/>
    <w:rsid w:val="004A0F3E"/>
    <w:rsid w:val="004A0FA8"/>
    <w:rsid w:val="004A102B"/>
    <w:rsid w:val="004A1096"/>
    <w:rsid w:val="004A1121"/>
    <w:rsid w:val="004A140B"/>
    <w:rsid w:val="004A15E3"/>
    <w:rsid w:val="004A195A"/>
    <w:rsid w:val="004A19FA"/>
    <w:rsid w:val="004A1ADA"/>
    <w:rsid w:val="004A1F32"/>
    <w:rsid w:val="004A1F46"/>
    <w:rsid w:val="004A254E"/>
    <w:rsid w:val="004A2683"/>
    <w:rsid w:val="004A276A"/>
    <w:rsid w:val="004A29C1"/>
    <w:rsid w:val="004A2AC1"/>
    <w:rsid w:val="004A2CE7"/>
    <w:rsid w:val="004A2DC0"/>
    <w:rsid w:val="004A2F5E"/>
    <w:rsid w:val="004A30F9"/>
    <w:rsid w:val="004A3311"/>
    <w:rsid w:val="004A339F"/>
    <w:rsid w:val="004A38FB"/>
    <w:rsid w:val="004A3A23"/>
    <w:rsid w:val="004A3B6E"/>
    <w:rsid w:val="004A4481"/>
    <w:rsid w:val="004A4572"/>
    <w:rsid w:val="004A4589"/>
    <w:rsid w:val="004A4F9F"/>
    <w:rsid w:val="004A51CD"/>
    <w:rsid w:val="004A5505"/>
    <w:rsid w:val="004A5676"/>
    <w:rsid w:val="004A5C76"/>
    <w:rsid w:val="004A5D34"/>
    <w:rsid w:val="004A5F59"/>
    <w:rsid w:val="004A62F4"/>
    <w:rsid w:val="004A6A16"/>
    <w:rsid w:val="004A6A7D"/>
    <w:rsid w:val="004A6E18"/>
    <w:rsid w:val="004A79A3"/>
    <w:rsid w:val="004A7B84"/>
    <w:rsid w:val="004B11CF"/>
    <w:rsid w:val="004B1F86"/>
    <w:rsid w:val="004B226C"/>
    <w:rsid w:val="004B2347"/>
    <w:rsid w:val="004B2648"/>
    <w:rsid w:val="004B2A44"/>
    <w:rsid w:val="004B339C"/>
    <w:rsid w:val="004B359E"/>
    <w:rsid w:val="004B37AC"/>
    <w:rsid w:val="004B3B2B"/>
    <w:rsid w:val="004B3C17"/>
    <w:rsid w:val="004B3F28"/>
    <w:rsid w:val="004B4362"/>
    <w:rsid w:val="004B448A"/>
    <w:rsid w:val="004B46EA"/>
    <w:rsid w:val="004B4A8E"/>
    <w:rsid w:val="004B4F94"/>
    <w:rsid w:val="004B5AE1"/>
    <w:rsid w:val="004B5B8D"/>
    <w:rsid w:val="004B5BBB"/>
    <w:rsid w:val="004B616A"/>
    <w:rsid w:val="004B65CB"/>
    <w:rsid w:val="004B6630"/>
    <w:rsid w:val="004B6861"/>
    <w:rsid w:val="004B6BB8"/>
    <w:rsid w:val="004B6DD6"/>
    <w:rsid w:val="004B71CD"/>
    <w:rsid w:val="004B7D0C"/>
    <w:rsid w:val="004C0237"/>
    <w:rsid w:val="004C023D"/>
    <w:rsid w:val="004C07C2"/>
    <w:rsid w:val="004C1752"/>
    <w:rsid w:val="004C1A85"/>
    <w:rsid w:val="004C218D"/>
    <w:rsid w:val="004C2218"/>
    <w:rsid w:val="004C2BA2"/>
    <w:rsid w:val="004C2BB0"/>
    <w:rsid w:val="004C31CE"/>
    <w:rsid w:val="004C331E"/>
    <w:rsid w:val="004C36F2"/>
    <w:rsid w:val="004C374C"/>
    <w:rsid w:val="004C37EA"/>
    <w:rsid w:val="004C3F86"/>
    <w:rsid w:val="004C4408"/>
    <w:rsid w:val="004C455E"/>
    <w:rsid w:val="004C5026"/>
    <w:rsid w:val="004C54D6"/>
    <w:rsid w:val="004C56CA"/>
    <w:rsid w:val="004C59EC"/>
    <w:rsid w:val="004C5DB4"/>
    <w:rsid w:val="004C5F29"/>
    <w:rsid w:val="004C66F1"/>
    <w:rsid w:val="004C6B41"/>
    <w:rsid w:val="004C6BFE"/>
    <w:rsid w:val="004C6DA7"/>
    <w:rsid w:val="004C6EF9"/>
    <w:rsid w:val="004C78D5"/>
    <w:rsid w:val="004D00C8"/>
    <w:rsid w:val="004D01C2"/>
    <w:rsid w:val="004D051D"/>
    <w:rsid w:val="004D0935"/>
    <w:rsid w:val="004D0990"/>
    <w:rsid w:val="004D0D96"/>
    <w:rsid w:val="004D116E"/>
    <w:rsid w:val="004D13E1"/>
    <w:rsid w:val="004D142F"/>
    <w:rsid w:val="004D1468"/>
    <w:rsid w:val="004D1913"/>
    <w:rsid w:val="004D1B22"/>
    <w:rsid w:val="004D1E8F"/>
    <w:rsid w:val="004D1FFD"/>
    <w:rsid w:val="004D2487"/>
    <w:rsid w:val="004D2F54"/>
    <w:rsid w:val="004D3230"/>
    <w:rsid w:val="004D3373"/>
    <w:rsid w:val="004D33A5"/>
    <w:rsid w:val="004D34E5"/>
    <w:rsid w:val="004D3C1F"/>
    <w:rsid w:val="004D3FA0"/>
    <w:rsid w:val="004D4CC6"/>
    <w:rsid w:val="004D5826"/>
    <w:rsid w:val="004D5878"/>
    <w:rsid w:val="004D5939"/>
    <w:rsid w:val="004D613A"/>
    <w:rsid w:val="004D61B0"/>
    <w:rsid w:val="004D6441"/>
    <w:rsid w:val="004D6974"/>
    <w:rsid w:val="004D69E8"/>
    <w:rsid w:val="004D6C49"/>
    <w:rsid w:val="004D703C"/>
    <w:rsid w:val="004D7178"/>
    <w:rsid w:val="004D74E8"/>
    <w:rsid w:val="004D7A58"/>
    <w:rsid w:val="004D7CEC"/>
    <w:rsid w:val="004E00D2"/>
    <w:rsid w:val="004E01C7"/>
    <w:rsid w:val="004E0392"/>
    <w:rsid w:val="004E0A27"/>
    <w:rsid w:val="004E0CBC"/>
    <w:rsid w:val="004E0E26"/>
    <w:rsid w:val="004E0EB6"/>
    <w:rsid w:val="004E1AEE"/>
    <w:rsid w:val="004E2AC6"/>
    <w:rsid w:val="004E2B06"/>
    <w:rsid w:val="004E2B41"/>
    <w:rsid w:val="004E2C95"/>
    <w:rsid w:val="004E34C2"/>
    <w:rsid w:val="004E3615"/>
    <w:rsid w:val="004E390B"/>
    <w:rsid w:val="004E3A1B"/>
    <w:rsid w:val="004E3E77"/>
    <w:rsid w:val="004E3F1E"/>
    <w:rsid w:val="004E40FB"/>
    <w:rsid w:val="004E41DF"/>
    <w:rsid w:val="004E422F"/>
    <w:rsid w:val="004E4701"/>
    <w:rsid w:val="004E577F"/>
    <w:rsid w:val="004E5D77"/>
    <w:rsid w:val="004E609C"/>
    <w:rsid w:val="004E6230"/>
    <w:rsid w:val="004E62A2"/>
    <w:rsid w:val="004E62DB"/>
    <w:rsid w:val="004E69B8"/>
    <w:rsid w:val="004E6C00"/>
    <w:rsid w:val="004E6D68"/>
    <w:rsid w:val="004E6D73"/>
    <w:rsid w:val="004E6EDF"/>
    <w:rsid w:val="004E70DA"/>
    <w:rsid w:val="004E70FE"/>
    <w:rsid w:val="004E72BF"/>
    <w:rsid w:val="004E7840"/>
    <w:rsid w:val="004E7C71"/>
    <w:rsid w:val="004F003A"/>
    <w:rsid w:val="004F008D"/>
    <w:rsid w:val="004F05CA"/>
    <w:rsid w:val="004F0C92"/>
    <w:rsid w:val="004F11F7"/>
    <w:rsid w:val="004F12F4"/>
    <w:rsid w:val="004F1778"/>
    <w:rsid w:val="004F1A07"/>
    <w:rsid w:val="004F20DB"/>
    <w:rsid w:val="004F22E0"/>
    <w:rsid w:val="004F23D6"/>
    <w:rsid w:val="004F2497"/>
    <w:rsid w:val="004F2530"/>
    <w:rsid w:val="004F3823"/>
    <w:rsid w:val="004F3D3D"/>
    <w:rsid w:val="004F3E00"/>
    <w:rsid w:val="004F3FA9"/>
    <w:rsid w:val="004F435D"/>
    <w:rsid w:val="004F4FF2"/>
    <w:rsid w:val="004F5258"/>
    <w:rsid w:val="004F5265"/>
    <w:rsid w:val="004F53F4"/>
    <w:rsid w:val="004F5434"/>
    <w:rsid w:val="004F59B4"/>
    <w:rsid w:val="004F5A85"/>
    <w:rsid w:val="004F5BDA"/>
    <w:rsid w:val="004F6054"/>
    <w:rsid w:val="004F63BB"/>
    <w:rsid w:val="004F6D2D"/>
    <w:rsid w:val="004F6D6D"/>
    <w:rsid w:val="004F6F04"/>
    <w:rsid w:val="004F7310"/>
    <w:rsid w:val="004F7747"/>
    <w:rsid w:val="004F783C"/>
    <w:rsid w:val="004F78FF"/>
    <w:rsid w:val="004F7BB4"/>
    <w:rsid w:val="00500515"/>
    <w:rsid w:val="00500768"/>
    <w:rsid w:val="00500C58"/>
    <w:rsid w:val="00500C77"/>
    <w:rsid w:val="00500F4A"/>
    <w:rsid w:val="00501565"/>
    <w:rsid w:val="005015EB"/>
    <w:rsid w:val="00501A00"/>
    <w:rsid w:val="00501DE7"/>
    <w:rsid w:val="005023E8"/>
    <w:rsid w:val="005027DC"/>
    <w:rsid w:val="0050291F"/>
    <w:rsid w:val="00502BD4"/>
    <w:rsid w:val="00502CEB"/>
    <w:rsid w:val="00502F3E"/>
    <w:rsid w:val="00503096"/>
    <w:rsid w:val="0050348D"/>
    <w:rsid w:val="00503A48"/>
    <w:rsid w:val="00503D09"/>
    <w:rsid w:val="00503F43"/>
    <w:rsid w:val="00504C31"/>
    <w:rsid w:val="00504DC5"/>
    <w:rsid w:val="005053F1"/>
    <w:rsid w:val="00506248"/>
    <w:rsid w:val="0050629A"/>
    <w:rsid w:val="00506504"/>
    <w:rsid w:val="00506542"/>
    <w:rsid w:val="005068CF"/>
    <w:rsid w:val="00506989"/>
    <w:rsid w:val="00506996"/>
    <w:rsid w:val="00506C56"/>
    <w:rsid w:val="00506E20"/>
    <w:rsid w:val="00506F7C"/>
    <w:rsid w:val="005078F4"/>
    <w:rsid w:val="00507953"/>
    <w:rsid w:val="00507AAC"/>
    <w:rsid w:val="00507CE0"/>
    <w:rsid w:val="00507FEC"/>
    <w:rsid w:val="00510346"/>
    <w:rsid w:val="0051052F"/>
    <w:rsid w:val="00510628"/>
    <w:rsid w:val="00510AC9"/>
    <w:rsid w:val="00510CCA"/>
    <w:rsid w:val="005111DA"/>
    <w:rsid w:val="005113EB"/>
    <w:rsid w:val="00511452"/>
    <w:rsid w:val="005114C6"/>
    <w:rsid w:val="00511F5C"/>
    <w:rsid w:val="005126C5"/>
    <w:rsid w:val="00512B1D"/>
    <w:rsid w:val="00512FED"/>
    <w:rsid w:val="0051311C"/>
    <w:rsid w:val="00513669"/>
    <w:rsid w:val="00513CE3"/>
    <w:rsid w:val="005142EF"/>
    <w:rsid w:val="00514A37"/>
    <w:rsid w:val="00514B70"/>
    <w:rsid w:val="00514C3B"/>
    <w:rsid w:val="00514E5C"/>
    <w:rsid w:val="0051536D"/>
    <w:rsid w:val="005153D0"/>
    <w:rsid w:val="00516091"/>
    <w:rsid w:val="00516694"/>
    <w:rsid w:val="00516DAB"/>
    <w:rsid w:val="00517632"/>
    <w:rsid w:val="00517B30"/>
    <w:rsid w:val="005200AE"/>
    <w:rsid w:val="00520A28"/>
    <w:rsid w:val="005213F7"/>
    <w:rsid w:val="005215C3"/>
    <w:rsid w:val="00521933"/>
    <w:rsid w:val="00521E1E"/>
    <w:rsid w:val="00522279"/>
    <w:rsid w:val="005228E8"/>
    <w:rsid w:val="005229A4"/>
    <w:rsid w:val="00522AED"/>
    <w:rsid w:val="00522BB3"/>
    <w:rsid w:val="00522BD4"/>
    <w:rsid w:val="00522D24"/>
    <w:rsid w:val="00522D6A"/>
    <w:rsid w:val="00522F35"/>
    <w:rsid w:val="00522FB2"/>
    <w:rsid w:val="00523421"/>
    <w:rsid w:val="005247D9"/>
    <w:rsid w:val="005250BE"/>
    <w:rsid w:val="005251CF"/>
    <w:rsid w:val="00525D8F"/>
    <w:rsid w:val="0052686A"/>
    <w:rsid w:val="00527880"/>
    <w:rsid w:val="0052794B"/>
    <w:rsid w:val="00527CF5"/>
    <w:rsid w:val="00527ED0"/>
    <w:rsid w:val="0053052D"/>
    <w:rsid w:val="00530C77"/>
    <w:rsid w:val="00530C9B"/>
    <w:rsid w:val="005317B6"/>
    <w:rsid w:val="00531874"/>
    <w:rsid w:val="005319C4"/>
    <w:rsid w:val="00531D4A"/>
    <w:rsid w:val="00531ECC"/>
    <w:rsid w:val="00532198"/>
    <w:rsid w:val="005321B6"/>
    <w:rsid w:val="0053249F"/>
    <w:rsid w:val="005338C1"/>
    <w:rsid w:val="00533923"/>
    <w:rsid w:val="00533D9A"/>
    <w:rsid w:val="00534339"/>
    <w:rsid w:val="00535259"/>
    <w:rsid w:val="0053560E"/>
    <w:rsid w:val="00535894"/>
    <w:rsid w:val="00535FCD"/>
    <w:rsid w:val="00536436"/>
    <w:rsid w:val="00536683"/>
    <w:rsid w:val="005370CE"/>
    <w:rsid w:val="005372AF"/>
    <w:rsid w:val="00537D90"/>
    <w:rsid w:val="00537ECB"/>
    <w:rsid w:val="005401A1"/>
    <w:rsid w:val="005401D8"/>
    <w:rsid w:val="005402B2"/>
    <w:rsid w:val="0054080D"/>
    <w:rsid w:val="00540AF3"/>
    <w:rsid w:val="00540CA9"/>
    <w:rsid w:val="00541A72"/>
    <w:rsid w:val="00541E07"/>
    <w:rsid w:val="00542318"/>
    <w:rsid w:val="00542364"/>
    <w:rsid w:val="005423D9"/>
    <w:rsid w:val="00542534"/>
    <w:rsid w:val="00542EAF"/>
    <w:rsid w:val="00542F04"/>
    <w:rsid w:val="005432F4"/>
    <w:rsid w:val="005432FB"/>
    <w:rsid w:val="005434C7"/>
    <w:rsid w:val="005435BF"/>
    <w:rsid w:val="005438FE"/>
    <w:rsid w:val="00543AEA"/>
    <w:rsid w:val="00543C34"/>
    <w:rsid w:val="00543C87"/>
    <w:rsid w:val="00544114"/>
    <w:rsid w:val="00544316"/>
    <w:rsid w:val="0054433B"/>
    <w:rsid w:val="005443AB"/>
    <w:rsid w:val="00544D3C"/>
    <w:rsid w:val="005456C0"/>
    <w:rsid w:val="00545D60"/>
    <w:rsid w:val="00546587"/>
    <w:rsid w:val="0054667F"/>
    <w:rsid w:val="00546760"/>
    <w:rsid w:val="005469C2"/>
    <w:rsid w:val="005472EC"/>
    <w:rsid w:val="005473D4"/>
    <w:rsid w:val="005474CF"/>
    <w:rsid w:val="00547CB2"/>
    <w:rsid w:val="00547F4D"/>
    <w:rsid w:val="00550BB3"/>
    <w:rsid w:val="00550F16"/>
    <w:rsid w:val="0055227F"/>
    <w:rsid w:val="00552402"/>
    <w:rsid w:val="005528DF"/>
    <w:rsid w:val="00552C6E"/>
    <w:rsid w:val="0055301A"/>
    <w:rsid w:val="0055334D"/>
    <w:rsid w:val="00553966"/>
    <w:rsid w:val="00553BC9"/>
    <w:rsid w:val="00553BD8"/>
    <w:rsid w:val="00553D3B"/>
    <w:rsid w:val="00555237"/>
    <w:rsid w:val="00555F77"/>
    <w:rsid w:val="00555FBB"/>
    <w:rsid w:val="00556174"/>
    <w:rsid w:val="0055621E"/>
    <w:rsid w:val="005562AE"/>
    <w:rsid w:val="005563F9"/>
    <w:rsid w:val="005564F6"/>
    <w:rsid w:val="0055669A"/>
    <w:rsid w:val="00557086"/>
    <w:rsid w:val="00557128"/>
    <w:rsid w:val="005573AD"/>
    <w:rsid w:val="0055778C"/>
    <w:rsid w:val="00560030"/>
    <w:rsid w:val="00560059"/>
    <w:rsid w:val="00560E48"/>
    <w:rsid w:val="00560E94"/>
    <w:rsid w:val="00561554"/>
    <w:rsid w:val="005615E5"/>
    <w:rsid w:val="00561969"/>
    <w:rsid w:val="00561B6A"/>
    <w:rsid w:val="00561C68"/>
    <w:rsid w:val="00561FA6"/>
    <w:rsid w:val="00562729"/>
    <w:rsid w:val="005627EA"/>
    <w:rsid w:val="00563552"/>
    <w:rsid w:val="00563E91"/>
    <w:rsid w:val="0056418F"/>
    <w:rsid w:val="005642C5"/>
    <w:rsid w:val="00564333"/>
    <w:rsid w:val="005654C0"/>
    <w:rsid w:val="005655EF"/>
    <w:rsid w:val="005656F9"/>
    <w:rsid w:val="00565A22"/>
    <w:rsid w:val="00565BC9"/>
    <w:rsid w:val="00565DE9"/>
    <w:rsid w:val="00565E2D"/>
    <w:rsid w:val="00566043"/>
    <w:rsid w:val="0056643C"/>
    <w:rsid w:val="0056644D"/>
    <w:rsid w:val="00566789"/>
    <w:rsid w:val="00567325"/>
    <w:rsid w:val="005675AC"/>
    <w:rsid w:val="0056768E"/>
    <w:rsid w:val="00570606"/>
    <w:rsid w:val="005709B2"/>
    <w:rsid w:val="00570D1A"/>
    <w:rsid w:val="00570EE0"/>
    <w:rsid w:val="005712EC"/>
    <w:rsid w:val="0057161B"/>
    <w:rsid w:val="00571BA6"/>
    <w:rsid w:val="00571DB1"/>
    <w:rsid w:val="00571EE6"/>
    <w:rsid w:val="0057213F"/>
    <w:rsid w:val="0057267F"/>
    <w:rsid w:val="005729FF"/>
    <w:rsid w:val="00572D09"/>
    <w:rsid w:val="00572E48"/>
    <w:rsid w:val="00572F49"/>
    <w:rsid w:val="005734D5"/>
    <w:rsid w:val="00573842"/>
    <w:rsid w:val="00574332"/>
    <w:rsid w:val="00574611"/>
    <w:rsid w:val="00574906"/>
    <w:rsid w:val="00574A0F"/>
    <w:rsid w:val="00574AD8"/>
    <w:rsid w:val="005751FA"/>
    <w:rsid w:val="00575241"/>
    <w:rsid w:val="005754FE"/>
    <w:rsid w:val="00576342"/>
    <w:rsid w:val="00576604"/>
    <w:rsid w:val="00576874"/>
    <w:rsid w:val="00576B17"/>
    <w:rsid w:val="00576C7F"/>
    <w:rsid w:val="005770C2"/>
    <w:rsid w:val="005770FE"/>
    <w:rsid w:val="00577291"/>
    <w:rsid w:val="00577557"/>
    <w:rsid w:val="00577760"/>
    <w:rsid w:val="00577977"/>
    <w:rsid w:val="00577B93"/>
    <w:rsid w:val="00577C78"/>
    <w:rsid w:val="00580AFE"/>
    <w:rsid w:val="00580EE4"/>
    <w:rsid w:val="005815EB"/>
    <w:rsid w:val="0058165F"/>
    <w:rsid w:val="00581A14"/>
    <w:rsid w:val="00581AAF"/>
    <w:rsid w:val="00581AE7"/>
    <w:rsid w:val="00581BFA"/>
    <w:rsid w:val="00581DC9"/>
    <w:rsid w:val="00581E93"/>
    <w:rsid w:val="00582821"/>
    <w:rsid w:val="00583B69"/>
    <w:rsid w:val="00583CA6"/>
    <w:rsid w:val="00583CF9"/>
    <w:rsid w:val="00583D4B"/>
    <w:rsid w:val="00583D60"/>
    <w:rsid w:val="0058465D"/>
    <w:rsid w:val="00584CF8"/>
    <w:rsid w:val="00586174"/>
    <w:rsid w:val="00586292"/>
    <w:rsid w:val="005864BC"/>
    <w:rsid w:val="005867B8"/>
    <w:rsid w:val="00586E3F"/>
    <w:rsid w:val="005871E0"/>
    <w:rsid w:val="00587454"/>
    <w:rsid w:val="0058753F"/>
    <w:rsid w:val="005875FE"/>
    <w:rsid w:val="00587606"/>
    <w:rsid w:val="00587638"/>
    <w:rsid w:val="00587823"/>
    <w:rsid w:val="0058791D"/>
    <w:rsid w:val="00587A19"/>
    <w:rsid w:val="00587B1B"/>
    <w:rsid w:val="00587BBB"/>
    <w:rsid w:val="005902A3"/>
    <w:rsid w:val="00591807"/>
    <w:rsid w:val="0059192C"/>
    <w:rsid w:val="00591ABE"/>
    <w:rsid w:val="00591BF2"/>
    <w:rsid w:val="005921DE"/>
    <w:rsid w:val="00592A79"/>
    <w:rsid w:val="0059334C"/>
    <w:rsid w:val="005934EF"/>
    <w:rsid w:val="00593794"/>
    <w:rsid w:val="0059412C"/>
    <w:rsid w:val="005948FD"/>
    <w:rsid w:val="00595E60"/>
    <w:rsid w:val="00595ECA"/>
    <w:rsid w:val="00595FD0"/>
    <w:rsid w:val="00596186"/>
    <w:rsid w:val="00596449"/>
    <w:rsid w:val="005964BB"/>
    <w:rsid w:val="00596934"/>
    <w:rsid w:val="0059694A"/>
    <w:rsid w:val="00596E88"/>
    <w:rsid w:val="00597321"/>
    <w:rsid w:val="00597336"/>
    <w:rsid w:val="005974A8"/>
    <w:rsid w:val="00597A09"/>
    <w:rsid w:val="00597E87"/>
    <w:rsid w:val="00597F2E"/>
    <w:rsid w:val="00597F53"/>
    <w:rsid w:val="005A06AF"/>
    <w:rsid w:val="005A0990"/>
    <w:rsid w:val="005A0FC6"/>
    <w:rsid w:val="005A10F0"/>
    <w:rsid w:val="005A1437"/>
    <w:rsid w:val="005A1828"/>
    <w:rsid w:val="005A1C53"/>
    <w:rsid w:val="005A228D"/>
    <w:rsid w:val="005A26C7"/>
    <w:rsid w:val="005A2A0F"/>
    <w:rsid w:val="005A2B0A"/>
    <w:rsid w:val="005A2C60"/>
    <w:rsid w:val="005A2DE0"/>
    <w:rsid w:val="005A2EAB"/>
    <w:rsid w:val="005A356F"/>
    <w:rsid w:val="005A3E12"/>
    <w:rsid w:val="005A3F43"/>
    <w:rsid w:val="005A4B77"/>
    <w:rsid w:val="005A4C5A"/>
    <w:rsid w:val="005A53B6"/>
    <w:rsid w:val="005A58B4"/>
    <w:rsid w:val="005A5BF7"/>
    <w:rsid w:val="005A5E02"/>
    <w:rsid w:val="005B0BC5"/>
    <w:rsid w:val="005B0D11"/>
    <w:rsid w:val="005B0DD0"/>
    <w:rsid w:val="005B125A"/>
    <w:rsid w:val="005B16DD"/>
    <w:rsid w:val="005B17A9"/>
    <w:rsid w:val="005B289D"/>
    <w:rsid w:val="005B294D"/>
    <w:rsid w:val="005B2E52"/>
    <w:rsid w:val="005B2E98"/>
    <w:rsid w:val="005B2EAE"/>
    <w:rsid w:val="005B2FD0"/>
    <w:rsid w:val="005B32BB"/>
    <w:rsid w:val="005B33BE"/>
    <w:rsid w:val="005B33F5"/>
    <w:rsid w:val="005B3598"/>
    <w:rsid w:val="005B35AB"/>
    <w:rsid w:val="005B3927"/>
    <w:rsid w:val="005B3E65"/>
    <w:rsid w:val="005B40EA"/>
    <w:rsid w:val="005B4286"/>
    <w:rsid w:val="005B459C"/>
    <w:rsid w:val="005B45C5"/>
    <w:rsid w:val="005B4B37"/>
    <w:rsid w:val="005B537B"/>
    <w:rsid w:val="005B5813"/>
    <w:rsid w:val="005B5840"/>
    <w:rsid w:val="005B5B3F"/>
    <w:rsid w:val="005B5E55"/>
    <w:rsid w:val="005B5ECE"/>
    <w:rsid w:val="005B6585"/>
    <w:rsid w:val="005B677E"/>
    <w:rsid w:val="005B6F5D"/>
    <w:rsid w:val="005B7246"/>
    <w:rsid w:val="005B73E6"/>
    <w:rsid w:val="005B762D"/>
    <w:rsid w:val="005B7700"/>
    <w:rsid w:val="005B7E00"/>
    <w:rsid w:val="005C080D"/>
    <w:rsid w:val="005C0AA0"/>
    <w:rsid w:val="005C0AB3"/>
    <w:rsid w:val="005C13A1"/>
    <w:rsid w:val="005C15CE"/>
    <w:rsid w:val="005C15E6"/>
    <w:rsid w:val="005C1ED0"/>
    <w:rsid w:val="005C20B0"/>
    <w:rsid w:val="005C212C"/>
    <w:rsid w:val="005C2AAD"/>
    <w:rsid w:val="005C2B42"/>
    <w:rsid w:val="005C2CEA"/>
    <w:rsid w:val="005C3298"/>
    <w:rsid w:val="005C39B2"/>
    <w:rsid w:val="005C3A06"/>
    <w:rsid w:val="005C4193"/>
    <w:rsid w:val="005C4256"/>
    <w:rsid w:val="005C44B7"/>
    <w:rsid w:val="005C48FF"/>
    <w:rsid w:val="005C4CFB"/>
    <w:rsid w:val="005C4D2D"/>
    <w:rsid w:val="005C52F1"/>
    <w:rsid w:val="005C55F6"/>
    <w:rsid w:val="005C616C"/>
    <w:rsid w:val="005C6B1C"/>
    <w:rsid w:val="005C6D1C"/>
    <w:rsid w:val="005C6EF7"/>
    <w:rsid w:val="005C72BE"/>
    <w:rsid w:val="005C7524"/>
    <w:rsid w:val="005C76C7"/>
    <w:rsid w:val="005C7C61"/>
    <w:rsid w:val="005C7CB2"/>
    <w:rsid w:val="005D0028"/>
    <w:rsid w:val="005D0C9E"/>
    <w:rsid w:val="005D0F71"/>
    <w:rsid w:val="005D0FB9"/>
    <w:rsid w:val="005D109B"/>
    <w:rsid w:val="005D1162"/>
    <w:rsid w:val="005D1409"/>
    <w:rsid w:val="005D18A2"/>
    <w:rsid w:val="005D1A55"/>
    <w:rsid w:val="005D1DC5"/>
    <w:rsid w:val="005D20FC"/>
    <w:rsid w:val="005D289A"/>
    <w:rsid w:val="005D2931"/>
    <w:rsid w:val="005D293E"/>
    <w:rsid w:val="005D2CDC"/>
    <w:rsid w:val="005D2E2B"/>
    <w:rsid w:val="005D31B9"/>
    <w:rsid w:val="005D329E"/>
    <w:rsid w:val="005D3404"/>
    <w:rsid w:val="005D3407"/>
    <w:rsid w:val="005D3458"/>
    <w:rsid w:val="005D37BE"/>
    <w:rsid w:val="005D39E3"/>
    <w:rsid w:val="005D3DB2"/>
    <w:rsid w:val="005D3E24"/>
    <w:rsid w:val="005D400D"/>
    <w:rsid w:val="005D415A"/>
    <w:rsid w:val="005D462C"/>
    <w:rsid w:val="005D4712"/>
    <w:rsid w:val="005D4981"/>
    <w:rsid w:val="005D51D2"/>
    <w:rsid w:val="005D52F4"/>
    <w:rsid w:val="005D541B"/>
    <w:rsid w:val="005D5EFF"/>
    <w:rsid w:val="005D5F84"/>
    <w:rsid w:val="005D5FD6"/>
    <w:rsid w:val="005D64E2"/>
    <w:rsid w:val="005D6A5D"/>
    <w:rsid w:val="005D709E"/>
    <w:rsid w:val="005D710E"/>
    <w:rsid w:val="005D713A"/>
    <w:rsid w:val="005D76FF"/>
    <w:rsid w:val="005E01FA"/>
    <w:rsid w:val="005E0734"/>
    <w:rsid w:val="005E0A6A"/>
    <w:rsid w:val="005E0ACE"/>
    <w:rsid w:val="005E1067"/>
    <w:rsid w:val="005E14AB"/>
    <w:rsid w:val="005E14CB"/>
    <w:rsid w:val="005E1553"/>
    <w:rsid w:val="005E1AD8"/>
    <w:rsid w:val="005E1DE1"/>
    <w:rsid w:val="005E1EFC"/>
    <w:rsid w:val="005E2120"/>
    <w:rsid w:val="005E2200"/>
    <w:rsid w:val="005E2CC0"/>
    <w:rsid w:val="005E2CF4"/>
    <w:rsid w:val="005E2F57"/>
    <w:rsid w:val="005E35D6"/>
    <w:rsid w:val="005E3D96"/>
    <w:rsid w:val="005E3EA0"/>
    <w:rsid w:val="005E3F27"/>
    <w:rsid w:val="005E49F1"/>
    <w:rsid w:val="005E4A63"/>
    <w:rsid w:val="005E4E32"/>
    <w:rsid w:val="005E4EA5"/>
    <w:rsid w:val="005E5036"/>
    <w:rsid w:val="005E5400"/>
    <w:rsid w:val="005E545F"/>
    <w:rsid w:val="005E59E1"/>
    <w:rsid w:val="005E5BD1"/>
    <w:rsid w:val="005E5ED3"/>
    <w:rsid w:val="005E6295"/>
    <w:rsid w:val="005E64EF"/>
    <w:rsid w:val="005E6E5C"/>
    <w:rsid w:val="005E7266"/>
    <w:rsid w:val="005E7466"/>
    <w:rsid w:val="005E7B4F"/>
    <w:rsid w:val="005E7C12"/>
    <w:rsid w:val="005E7DBC"/>
    <w:rsid w:val="005F00A9"/>
    <w:rsid w:val="005F03D0"/>
    <w:rsid w:val="005F09E0"/>
    <w:rsid w:val="005F0C2C"/>
    <w:rsid w:val="005F0ED6"/>
    <w:rsid w:val="005F1134"/>
    <w:rsid w:val="005F137A"/>
    <w:rsid w:val="005F137F"/>
    <w:rsid w:val="005F1760"/>
    <w:rsid w:val="005F17FF"/>
    <w:rsid w:val="005F26B8"/>
    <w:rsid w:val="005F2A93"/>
    <w:rsid w:val="005F3560"/>
    <w:rsid w:val="005F35B3"/>
    <w:rsid w:val="005F372C"/>
    <w:rsid w:val="005F392D"/>
    <w:rsid w:val="005F3E86"/>
    <w:rsid w:val="005F3E8F"/>
    <w:rsid w:val="005F441A"/>
    <w:rsid w:val="005F4495"/>
    <w:rsid w:val="005F4548"/>
    <w:rsid w:val="005F4773"/>
    <w:rsid w:val="005F4BB7"/>
    <w:rsid w:val="005F4C05"/>
    <w:rsid w:val="005F4D0A"/>
    <w:rsid w:val="005F5D7A"/>
    <w:rsid w:val="005F5D9B"/>
    <w:rsid w:val="005F61CD"/>
    <w:rsid w:val="005F665E"/>
    <w:rsid w:val="005F67EF"/>
    <w:rsid w:val="005F695C"/>
    <w:rsid w:val="005F7038"/>
    <w:rsid w:val="005F7067"/>
    <w:rsid w:val="005F7812"/>
    <w:rsid w:val="005F791A"/>
    <w:rsid w:val="00600138"/>
    <w:rsid w:val="0060041D"/>
    <w:rsid w:val="006005E6"/>
    <w:rsid w:val="00600698"/>
    <w:rsid w:val="00600D7A"/>
    <w:rsid w:val="00600D8B"/>
    <w:rsid w:val="00601456"/>
    <w:rsid w:val="006017AD"/>
    <w:rsid w:val="00601893"/>
    <w:rsid w:val="00601A61"/>
    <w:rsid w:val="00601B9D"/>
    <w:rsid w:val="00601BBB"/>
    <w:rsid w:val="00601BD6"/>
    <w:rsid w:val="00601CFF"/>
    <w:rsid w:val="006021B7"/>
    <w:rsid w:val="0060240C"/>
    <w:rsid w:val="006030F7"/>
    <w:rsid w:val="00603102"/>
    <w:rsid w:val="006035ED"/>
    <w:rsid w:val="006037BB"/>
    <w:rsid w:val="0060396C"/>
    <w:rsid w:val="00603A65"/>
    <w:rsid w:val="00603C8F"/>
    <w:rsid w:val="00603DC3"/>
    <w:rsid w:val="00603E68"/>
    <w:rsid w:val="00603F58"/>
    <w:rsid w:val="006040AC"/>
    <w:rsid w:val="0060414B"/>
    <w:rsid w:val="00604C45"/>
    <w:rsid w:val="00604E8A"/>
    <w:rsid w:val="006050F4"/>
    <w:rsid w:val="006056ED"/>
    <w:rsid w:val="00605A61"/>
    <w:rsid w:val="006062DA"/>
    <w:rsid w:val="006065C2"/>
    <w:rsid w:val="006065CA"/>
    <w:rsid w:val="0060720A"/>
    <w:rsid w:val="00607563"/>
    <w:rsid w:val="00607949"/>
    <w:rsid w:val="00607EC4"/>
    <w:rsid w:val="006103B5"/>
    <w:rsid w:val="006105CA"/>
    <w:rsid w:val="00610728"/>
    <w:rsid w:val="00610873"/>
    <w:rsid w:val="00610917"/>
    <w:rsid w:val="00610DD3"/>
    <w:rsid w:val="00611103"/>
    <w:rsid w:val="006113B6"/>
    <w:rsid w:val="00611692"/>
    <w:rsid w:val="00611C02"/>
    <w:rsid w:val="00611E0E"/>
    <w:rsid w:val="00612512"/>
    <w:rsid w:val="0061267F"/>
    <w:rsid w:val="00612B07"/>
    <w:rsid w:val="00612BA9"/>
    <w:rsid w:val="00612F92"/>
    <w:rsid w:val="0061343C"/>
    <w:rsid w:val="00613519"/>
    <w:rsid w:val="00613DE6"/>
    <w:rsid w:val="00613E3C"/>
    <w:rsid w:val="00613E84"/>
    <w:rsid w:val="00614073"/>
    <w:rsid w:val="00614162"/>
    <w:rsid w:val="006141B5"/>
    <w:rsid w:val="006142EB"/>
    <w:rsid w:val="006145E0"/>
    <w:rsid w:val="006147FC"/>
    <w:rsid w:val="006149D5"/>
    <w:rsid w:val="00614BF0"/>
    <w:rsid w:val="0061544E"/>
    <w:rsid w:val="006156CC"/>
    <w:rsid w:val="00615937"/>
    <w:rsid w:val="00615CBC"/>
    <w:rsid w:val="00615FEC"/>
    <w:rsid w:val="00616179"/>
    <w:rsid w:val="00616409"/>
    <w:rsid w:val="00616FBF"/>
    <w:rsid w:val="006172B9"/>
    <w:rsid w:val="00617BA9"/>
    <w:rsid w:val="006201F8"/>
    <w:rsid w:val="00620341"/>
    <w:rsid w:val="00620955"/>
    <w:rsid w:val="00620A8A"/>
    <w:rsid w:val="0062109E"/>
    <w:rsid w:val="00622405"/>
    <w:rsid w:val="0062263F"/>
    <w:rsid w:val="00622679"/>
    <w:rsid w:val="00622844"/>
    <w:rsid w:val="0062288C"/>
    <w:rsid w:val="0062334D"/>
    <w:rsid w:val="00623605"/>
    <w:rsid w:val="00623909"/>
    <w:rsid w:val="00623C09"/>
    <w:rsid w:val="00624350"/>
    <w:rsid w:val="0062448C"/>
    <w:rsid w:val="0062496A"/>
    <w:rsid w:val="00624C7C"/>
    <w:rsid w:val="00625A0F"/>
    <w:rsid w:val="00625DAB"/>
    <w:rsid w:val="00625DE9"/>
    <w:rsid w:val="00626C87"/>
    <w:rsid w:val="00626D10"/>
    <w:rsid w:val="00627B5A"/>
    <w:rsid w:val="00627B93"/>
    <w:rsid w:val="00627C7B"/>
    <w:rsid w:val="00627D28"/>
    <w:rsid w:val="00627E26"/>
    <w:rsid w:val="006300CA"/>
    <w:rsid w:val="00630C86"/>
    <w:rsid w:val="00630CB3"/>
    <w:rsid w:val="00631000"/>
    <w:rsid w:val="00631253"/>
    <w:rsid w:val="0063134C"/>
    <w:rsid w:val="00631B00"/>
    <w:rsid w:val="00631B03"/>
    <w:rsid w:val="00631B4F"/>
    <w:rsid w:val="00631C04"/>
    <w:rsid w:val="00631E2D"/>
    <w:rsid w:val="00631EED"/>
    <w:rsid w:val="00631FFB"/>
    <w:rsid w:val="00632675"/>
    <w:rsid w:val="00632BDC"/>
    <w:rsid w:val="006330EE"/>
    <w:rsid w:val="00633DA5"/>
    <w:rsid w:val="00634010"/>
    <w:rsid w:val="00634F15"/>
    <w:rsid w:val="0063529A"/>
    <w:rsid w:val="00635791"/>
    <w:rsid w:val="006359FC"/>
    <w:rsid w:val="00635DED"/>
    <w:rsid w:val="006361F4"/>
    <w:rsid w:val="006366C3"/>
    <w:rsid w:val="0063689C"/>
    <w:rsid w:val="0063694D"/>
    <w:rsid w:val="00636ABF"/>
    <w:rsid w:val="00636DD8"/>
    <w:rsid w:val="00637766"/>
    <w:rsid w:val="006378D3"/>
    <w:rsid w:val="0064088C"/>
    <w:rsid w:val="0064088E"/>
    <w:rsid w:val="00640D4E"/>
    <w:rsid w:val="0064163C"/>
    <w:rsid w:val="00641B33"/>
    <w:rsid w:val="00641DC3"/>
    <w:rsid w:val="00641DE5"/>
    <w:rsid w:val="006423BC"/>
    <w:rsid w:val="006426F2"/>
    <w:rsid w:val="00642B12"/>
    <w:rsid w:val="00643F0D"/>
    <w:rsid w:val="00643FE0"/>
    <w:rsid w:val="006445B0"/>
    <w:rsid w:val="00644884"/>
    <w:rsid w:val="00644936"/>
    <w:rsid w:val="00644A13"/>
    <w:rsid w:val="00644C2B"/>
    <w:rsid w:val="00644CE6"/>
    <w:rsid w:val="00645298"/>
    <w:rsid w:val="0064529E"/>
    <w:rsid w:val="00646AAC"/>
    <w:rsid w:val="00646EF0"/>
    <w:rsid w:val="006470F5"/>
    <w:rsid w:val="00647960"/>
    <w:rsid w:val="0065010C"/>
    <w:rsid w:val="006507BB"/>
    <w:rsid w:val="006509C3"/>
    <w:rsid w:val="00651289"/>
    <w:rsid w:val="006514B1"/>
    <w:rsid w:val="00651679"/>
    <w:rsid w:val="00651C81"/>
    <w:rsid w:val="00651CE7"/>
    <w:rsid w:val="00651E4F"/>
    <w:rsid w:val="0065210E"/>
    <w:rsid w:val="006522F0"/>
    <w:rsid w:val="00652364"/>
    <w:rsid w:val="006523FA"/>
    <w:rsid w:val="0065269F"/>
    <w:rsid w:val="006530C0"/>
    <w:rsid w:val="00653284"/>
    <w:rsid w:val="00653ED9"/>
    <w:rsid w:val="00654A8B"/>
    <w:rsid w:val="00654B69"/>
    <w:rsid w:val="00654EF4"/>
    <w:rsid w:val="00656491"/>
    <w:rsid w:val="00656931"/>
    <w:rsid w:val="00656E1D"/>
    <w:rsid w:val="0065728B"/>
    <w:rsid w:val="006575B3"/>
    <w:rsid w:val="00657998"/>
    <w:rsid w:val="006579FB"/>
    <w:rsid w:val="00657DD2"/>
    <w:rsid w:val="00657F55"/>
    <w:rsid w:val="0066007E"/>
    <w:rsid w:val="00660384"/>
    <w:rsid w:val="00660614"/>
    <w:rsid w:val="00660DC7"/>
    <w:rsid w:val="00660E9C"/>
    <w:rsid w:val="00661CFD"/>
    <w:rsid w:val="00662842"/>
    <w:rsid w:val="00662BB5"/>
    <w:rsid w:val="00662E1F"/>
    <w:rsid w:val="00662EC6"/>
    <w:rsid w:val="00663CA9"/>
    <w:rsid w:val="00663FB5"/>
    <w:rsid w:val="00663FF3"/>
    <w:rsid w:val="00664481"/>
    <w:rsid w:val="006645E8"/>
    <w:rsid w:val="00664B5A"/>
    <w:rsid w:val="006654A8"/>
    <w:rsid w:val="0066577C"/>
    <w:rsid w:val="00666276"/>
    <w:rsid w:val="00666708"/>
    <w:rsid w:val="00666AE8"/>
    <w:rsid w:val="00666D2A"/>
    <w:rsid w:val="00666D85"/>
    <w:rsid w:val="006670A1"/>
    <w:rsid w:val="00667101"/>
    <w:rsid w:val="0066712B"/>
    <w:rsid w:val="0066727C"/>
    <w:rsid w:val="0066747C"/>
    <w:rsid w:val="00667662"/>
    <w:rsid w:val="006678B8"/>
    <w:rsid w:val="00670199"/>
    <w:rsid w:val="0067030A"/>
    <w:rsid w:val="0067033B"/>
    <w:rsid w:val="00670838"/>
    <w:rsid w:val="00671378"/>
    <w:rsid w:val="006718D1"/>
    <w:rsid w:val="00671B7B"/>
    <w:rsid w:val="006721C5"/>
    <w:rsid w:val="0067229A"/>
    <w:rsid w:val="00672547"/>
    <w:rsid w:val="0067254B"/>
    <w:rsid w:val="00672A4D"/>
    <w:rsid w:val="00672AE3"/>
    <w:rsid w:val="00672E27"/>
    <w:rsid w:val="00672E9C"/>
    <w:rsid w:val="006737C8"/>
    <w:rsid w:val="00673C9C"/>
    <w:rsid w:val="00673FCD"/>
    <w:rsid w:val="00674365"/>
    <w:rsid w:val="00674940"/>
    <w:rsid w:val="00674CE6"/>
    <w:rsid w:val="00675215"/>
    <w:rsid w:val="0067536C"/>
    <w:rsid w:val="0067542F"/>
    <w:rsid w:val="00675E22"/>
    <w:rsid w:val="0067606B"/>
    <w:rsid w:val="0067645C"/>
    <w:rsid w:val="00676C2B"/>
    <w:rsid w:val="00676E27"/>
    <w:rsid w:val="00677058"/>
    <w:rsid w:val="0067705F"/>
    <w:rsid w:val="006776A2"/>
    <w:rsid w:val="00677C93"/>
    <w:rsid w:val="00677C9B"/>
    <w:rsid w:val="006801A4"/>
    <w:rsid w:val="006802AC"/>
    <w:rsid w:val="0068049D"/>
    <w:rsid w:val="00680801"/>
    <w:rsid w:val="00680A73"/>
    <w:rsid w:val="006813B6"/>
    <w:rsid w:val="006815B8"/>
    <w:rsid w:val="00681DDE"/>
    <w:rsid w:val="00682217"/>
    <w:rsid w:val="00682302"/>
    <w:rsid w:val="00682447"/>
    <w:rsid w:val="006825A2"/>
    <w:rsid w:val="00682A48"/>
    <w:rsid w:val="00682B0F"/>
    <w:rsid w:val="00682D2F"/>
    <w:rsid w:val="00683023"/>
    <w:rsid w:val="006836CC"/>
    <w:rsid w:val="00683869"/>
    <w:rsid w:val="006839CA"/>
    <w:rsid w:val="00683AC3"/>
    <w:rsid w:val="00683D42"/>
    <w:rsid w:val="00683F7C"/>
    <w:rsid w:val="00683FEA"/>
    <w:rsid w:val="0068426B"/>
    <w:rsid w:val="00684291"/>
    <w:rsid w:val="006842C2"/>
    <w:rsid w:val="0068443B"/>
    <w:rsid w:val="00684574"/>
    <w:rsid w:val="00684642"/>
    <w:rsid w:val="00684651"/>
    <w:rsid w:val="00684837"/>
    <w:rsid w:val="00684FE3"/>
    <w:rsid w:val="0068504C"/>
    <w:rsid w:val="006851F6"/>
    <w:rsid w:val="00685444"/>
    <w:rsid w:val="006854EB"/>
    <w:rsid w:val="00685D70"/>
    <w:rsid w:val="00685F46"/>
    <w:rsid w:val="00686007"/>
    <w:rsid w:val="00686204"/>
    <w:rsid w:val="00686A25"/>
    <w:rsid w:val="00686D95"/>
    <w:rsid w:val="00687199"/>
    <w:rsid w:val="00687BCB"/>
    <w:rsid w:val="00687E1C"/>
    <w:rsid w:val="006905A4"/>
    <w:rsid w:val="0069093A"/>
    <w:rsid w:val="006910E0"/>
    <w:rsid w:val="006917E5"/>
    <w:rsid w:val="00691F43"/>
    <w:rsid w:val="00692183"/>
    <w:rsid w:val="006921D8"/>
    <w:rsid w:val="0069221C"/>
    <w:rsid w:val="00692B39"/>
    <w:rsid w:val="00692B43"/>
    <w:rsid w:val="00692BB7"/>
    <w:rsid w:val="00692EE5"/>
    <w:rsid w:val="0069317B"/>
    <w:rsid w:val="006935AC"/>
    <w:rsid w:val="00694707"/>
    <w:rsid w:val="0069485F"/>
    <w:rsid w:val="00694B94"/>
    <w:rsid w:val="00694BB3"/>
    <w:rsid w:val="00694BEE"/>
    <w:rsid w:val="00694ECB"/>
    <w:rsid w:val="006950D7"/>
    <w:rsid w:val="006951C2"/>
    <w:rsid w:val="00695388"/>
    <w:rsid w:val="0069572E"/>
    <w:rsid w:val="00695900"/>
    <w:rsid w:val="00695CAD"/>
    <w:rsid w:val="00696345"/>
    <w:rsid w:val="00696508"/>
    <w:rsid w:val="0069651B"/>
    <w:rsid w:val="00696952"/>
    <w:rsid w:val="00696A00"/>
    <w:rsid w:val="00696D00"/>
    <w:rsid w:val="00696D41"/>
    <w:rsid w:val="00697502"/>
    <w:rsid w:val="00697BCA"/>
    <w:rsid w:val="00697F72"/>
    <w:rsid w:val="006A0094"/>
    <w:rsid w:val="006A01E3"/>
    <w:rsid w:val="006A0540"/>
    <w:rsid w:val="006A0A61"/>
    <w:rsid w:val="006A14CC"/>
    <w:rsid w:val="006A1567"/>
    <w:rsid w:val="006A1747"/>
    <w:rsid w:val="006A1B0E"/>
    <w:rsid w:val="006A1B37"/>
    <w:rsid w:val="006A23F9"/>
    <w:rsid w:val="006A2695"/>
    <w:rsid w:val="006A29DE"/>
    <w:rsid w:val="006A2A27"/>
    <w:rsid w:val="006A2F14"/>
    <w:rsid w:val="006A2F21"/>
    <w:rsid w:val="006A3427"/>
    <w:rsid w:val="006A3CC2"/>
    <w:rsid w:val="006A3ED8"/>
    <w:rsid w:val="006A3F80"/>
    <w:rsid w:val="006A4021"/>
    <w:rsid w:val="006A4115"/>
    <w:rsid w:val="006A43AE"/>
    <w:rsid w:val="006A43B9"/>
    <w:rsid w:val="006A460D"/>
    <w:rsid w:val="006A4C6C"/>
    <w:rsid w:val="006A4FC8"/>
    <w:rsid w:val="006A60C8"/>
    <w:rsid w:val="006A67FA"/>
    <w:rsid w:val="006A708F"/>
    <w:rsid w:val="006A7D41"/>
    <w:rsid w:val="006A7E97"/>
    <w:rsid w:val="006B0A8F"/>
    <w:rsid w:val="006B0DFC"/>
    <w:rsid w:val="006B1268"/>
    <w:rsid w:val="006B19A4"/>
    <w:rsid w:val="006B1AAA"/>
    <w:rsid w:val="006B1C72"/>
    <w:rsid w:val="006B1C94"/>
    <w:rsid w:val="006B2356"/>
    <w:rsid w:val="006B2C21"/>
    <w:rsid w:val="006B3010"/>
    <w:rsid w:val="006B3754"/>
    <w:rsid w:val="006B37FB"/>
    <w:rsid w:val="006B3B4D"/>
    <w:rsid w:val="006B3C57"/>
    <w:rsid w:val="006B3D48"/>
    <w:rsid w:val="006B3F95"/>
    <w:rsid w:val="006B4397"/>
    <w:rsid w:val="006B4858"/>
    <w:rsid w:val="006B49E0"/>
    <w:rsid w:val="006B4CFD"/>
    <w:rsid w:val="006B51C2"/>
    <w:rsid w:val="006B5D39"/>
    <w:rsid w:val="006B62E1"/>
    <w:rsid w:val="006B6596"/>
    <w:rsid w:val="006B6ACF"/>
    <w:rsid w:val="006B6B2B"/>
    <w:rsid w:val="006B7290"/>
    <w:rsid w:val="006B74C4"/>
    <w:rsid w:val="006B7CC2"/>
    <w:rsid w:val="006C00A9"/>
    <w:rsid w:val="006C01F9"/>
    <w:rsid w:val="006C0369"/>
    <w:rsid w:val="006C068B"/>
    <w:rsid w:val="006C0A16"/>
    <w:rsid w:val="006C0B33"/>
    <w:rsid w:val="006C0B66"/>
    <w:rsid w:val="006C0EDD"/>
    <w:rsid w:val="006C1620"/>
    <w:rsid w:val="006C19BE"/>
    <w:rsid w:val="006C1C84"/>
    <w:rsid w:val="006C1CFF"/>
    <w:rsid w:val="006C2077"/>
    <w:rsid w:val="006C231B"/>
    <w:rsid w:val="006C2465"/>
    <w:rsid w:val="006C2910"/>
    <w:rsid w:val="006C2A15"/>
    <w:rsid w:val="006C3546"/>
    <w:rsid w:val="006C38B7"/>
    <w:rsid w:val="006C3B3D"/>
    <w:rsid w:val="006C3C42"/>
    <w:rsid w:val="006C3DB1"/>
    <w:rsid w:val="006C3E57"/>
    <w:rsid w:val="006C3F9D"/>
    <w:rsid w:val="006C479A"/>
    <w:rsid w:val="006C4C67"/>
    <w:rsid w:val="006C4E53"/>
    <w:rsid w:val="006C4F56"/>
    <w:rsid w:val="006C5155"/>
    <w:rsid w:val="006C57ED"/>
    <w:rsid w:val="006C5B83"/>
    <w:rsid w:val="006C6549"/>
    <w:rsid w:val="006C7953"/>
    <w:rsid w:val="006C7AAC"/>
    <w:rsid w:val="006C7C44"/>
    <w:rsid w:val="006C7EAA"/>
    <w:rsid w:val="006C7EC4"/>
    <w:rsid w:val="006D03D2"/>
    <w:rsid w:val="006D0B02"/>
    <w:rsid w:val="006D0C4B"/>
    <w:rsid w:val="006D0F0C"/>
    <w:rsid w:val="006D1423"/>
    <w:rsid w:val="006D1512"/>
    <w:rsid w:val="006D17AE"/>
    <w:rsid w:val="006D19F7"/>
    <w:rsid w:val="006D1F43"/>
    <w:rsid w:val="006D26EA"/>
    <w:rsid w:val="006D2746"/>
    <w:rsid w:val="006D32CA"/>
    <w:rsid w:val="006D3AA0"/>
    <w:rsid w:val="006D3DD5"/>
    <w:rsid w:val="006D4582"/>
    <w:rsid w:val="006D4A23"/>
    <w:rsid w:val="006D4BAD"/>
    <w:rsid w:val="006D4DA4"/>
    <w:rsid w:val="006D5691"/>
    <w:rsid w:val="006D5754"/>
    <w:rsid w:val="006D63DD"/>
    <w:rsid w:val="006D65D0"/>
    <w:rsid w:val="006D687C"/>
    <w:rsid w:val="006D6DA8"/>
    <w:rsid w:val="006D6F1A"/>
    <w:rsid w:val="006D7013"/>
    <w:rsid w:val="006D7AEA"/>
    <w:rsid w:val="006D7E58"/>
    <w:rsid w:val="006D7FF5"/>
    <w:rsid w:val="006E0002"/>
    <w:rsid w:val="006E0758"/>
    <w:rsid w:val="006E09A3"/>
    <w:rsid w:val="006E0D69"/>
    <w:rsid w:val="006E1138"/>
    <w:rsid w:val="006E18E4"/>
    <w:rsid w:val="006E196C"/>
    <w:rsid w:val="006E1E53"/>
    <w:rsid w:val="006E2405"/>
    <w:rsid w:val="006E288C"/>
    <w:rsid w:val="006E29B4"/>
    <w:rsid w:val="006E2B74"/>
    <w:rsid w:val="006E3370"/>
    <w:rsid w:val="006E3BC0"/>
    <w:rsid w:val="006E3C77"/>
    <w:rsid w:val="006E3E01"/>
    <w:rsid w:val="006E42B3"/>
    <w:rsid w:val="006E4498"/>
    <w:rsid w:val="006E45AC"/>
    <w:rsid w:val="006E4837"/>
    <w:rsid w:val="006E49F1"/>
    <w:rsid w:val="006E4E4B"/>
    <w:rsid w:val="006E4FDA"/>
    <w:rsid w:val="006E5C1C"/>
    <w:rsid w:val="006E60C6"/>
    <w:rsid w:val="006E6103"/>
    <w:rsid w:val="006E610D"/>
    <w:rsid w:val="006E661F"/>
    <w:rsid w:val="006E66A2"/>
    <w:rsid w:val="006E6F14"/>
    <w:rsid w:val="006E729F"/>
    <w:rsid w:val="006E75AE"/>
    <w:rsid w:val="006E7843"/>
    <w:rsid w:val="006E7916"/>
    <w:rsid w:val="006E7928"/>
    <w:rsid w:val="006F03F0"/>
    <w:rsid w:val="006F07C7"/>
    <w:rsid w:val="006F09D2"/>
    <w:rsid w:val="006F10D4"/>
    <w:rsid w:val="006F143E"/>
    <w:rsid w:val="006F1445"/>
    <w:rsid w:val="006F1B26"/>
    <w:rsid w:val="006F1C9B"/>
    <w:rsid w:val="006F23A8"/>
    <w:rsid w:val="006F30BF"/>
    <w:rsid w:val="006F326E"/>
    <w:rsid w:val="006F3314"/>
    <w:rsid w:val="006F347C"/>
    <w:rsid w:val="006F446C"/>
    <w:rsid w:val="006F484D"/>
    <w:rsid w:val="006F4ED0"/>
    <w:rsid w:val="006F5348"/>
    <w:rsid w:val="006F5506"/>
    <w:rsid w:val="006F5571"/>
    <w:rsid w:val="006F578E"/>
    <w:rsid w:val="006F5BED"/>
    <w:rsid w:val="006F5E36"/>
    <w:rsid w:val="006F63FC"/>
    <w:rsid w:val="006F64FA"/>
    <w:rsid w:val="006F66A0"/>
    <w:rsid w:val="006F66B2"/>
    <w:rsid w:val="006F68D8"/>
    <w:rsid w:val="006F6EEE"/>
    <w:rsid w:val="006F707F"/>
    <w:rsid w:val="006F719A"/>
    <w:rsid w:val="006F7887"/>
    <w:rsid w:val="006F7F89"/>
    <w:rsid w:val="007002D4"/>
    <w:rsid w:val="00701006"/>
    <w:rsid w:val="007016E6"/>
    <w:rsid w:val="00701982"/>
    <w:rsid w:val="00701A46"/>
    <w:rsid w:val="00701CA8"/>
    <w:rsid w:val="00701ED5"/>
    <w:rsid w:val="007026EB"/>
    <w:rsid w:val="0070277B"/>
    <w:rsid w:val="00702A9F"/>
    <w:rsid w:val="0070380A"/>
    <w:rsid w:val="007040AE"/>
    <w:rsid w:val="00704162"/>
    <w:rsid w:val="00704204"/>
    <w:rsid w:val="007047A5"/>
    <w:rsid w:val="00704B92"/>
    <w:rsid w:val="00704C79"/>
    <w:rsid w:val="00704DB9"/>
    <w:rsid w:val="00704FD8"/>
    <w:rsid w:val="0070527A"/>
    <w:rsid w:val="0070599C"/>
    <w:rsid w:val="00705B0D"/>
    <w:rsid w:val="00705BD2"/>
    <w:rsid w:val="00705C1D"/>
    <w:rsid w:val="00705CF9"/>
    <w:rsid w:val="00705E63"/>
    <w:rsid w:val="00705ED6"/>
    <w:rsid w:val="00705FBF"/>
    <w:rsid w:val="00706560"/>
    <w:rsid w:val="00706762"/>
    <w:rsid w:val="00706E55"/>
    <w:rsid w:val="00706FAA"/>
    <w:rsid w:val="00707063"/>
    <w:rsid w:val="00707617"/>
    <w:rsid w:val="007076E9"/>
    <w:rsid w:val="007077B5"/>
    <w:rsid w:val="007077FE"/>
    <w:rsid w:val="007078A6"/>
    <w:rsid w:val="00707D13"/>
    <w:rsid w:val="00707FA5"/>
    <w:rsid w:val="007103F0"/>
    <w:rsid w:val="0071056F"/>
    <w:rsid w:val="007108B1"/>
    <w:rsid w:val="00710AA6"/>
    <w:rsid w:val="00711084"/>
    <w:rsid w:val="0071119A"/>
    <w:rsid w:val="00711215"/>
    <w:rsid w:val="007114C7"/>
    <w:rsid w:val="00711B9D"/>
    <w:rsid w:val="00711F19"/>
    <w:rsid w:val="00711F8A"/>
    <w:rsid w:val="007122DF"/>
    <w:rsid w:val="00712540"/>
    <w:rsid w:val="00712DBE"/>
    <w:rsid w:val="00712F07"/>
    <w:rsid w:val="007132DF"/>
    <w:rsid w:val="00713816"/>
    <w:rsid w:val="007139BC"/>
    <w:rsid w:val="007139CF"/>
    <w:rsid w:val="00713C3B"/>
    <w:rsid w:val="00713D63"/>
    <w:rsid w:val="00713E98"/>
    <w:rsid w:val="00714304"/>
    <w:rsid w:val="00714CB7"/>
    <w:rsid w:val="00715127"/>
    <w:rsid w:val="0071520C"/>
    <w:rsid w:val="0071525D"/>
    <w:rsid w:val="00715475"/>
    <w:rsid w:val="00715D75"/>
    <w:rsid w:val="00716A80"/>
    <w:rsid w:val="00716AFE"/>
    <w:rsid w:val="00716C03"/>
    <w:rsid w:val="00716C88"/>
    <w:rsid w:val="00716F81"/>
    <w:rsid w:val="00717201"/>
    <w:rsid w:val="007174E2"/>
    <w:rsid w:val="00717E4A"/>
    <w:rsid w:val="00717E85"/>
    <w:rsid w:val="00717E8E"/>
    <w:rsid w:val="00717F62"/>
    <w:rsid w:val="00720458"/>
    <w:rsid w:val="007209C6"/>
    <w:rsid w:val="00720C84"/>
    <w:rsid w:val="00721152"/>
    <w:rsid w:val="007219AF"/>
    <w:rsid w:val="00721A82"/>
    <w:rsid w:val="00721E6C"/>
    <w:rsid w:val="00721EA9"/>
    <w:rsid w:val="0072260F"/>
    <w:rsid w:val="00722B00"/>
    <w:rsid w:val="0072334E"/>
    <w:rsid w:val="007233EE"/>
    <w:rsid w:val="007234BF"/>
    <w:rsid w:val="00724169"/>
    <w:rsid w:val="007247C3"/>
    <w:rsid w:val="00724ABE"/>
    <w:rsid w:val="00724B4F"/>
    <w:rsid w:val="00725188"/>
    <w:rsid w:val="007253B5"/>
    <w:rsid w:val="0072560E"/>
    <w:rsid w:val="00725720"/>
    <w:rsid w:val="00725C59"/>
    <w:rsid w:val="00726220"/>
    <w:rsid w:val="00726CE2"/>
    <w:rsid w:val="007270E5"/>
    <w:rsid w:val="007271E5"/>
    <w:rsid w:val="0072736D"/>
    <w:rsid w:val="00727877"/>
    <w:rsid w:val="00727A20"/>
    <w:rsid w:val="00727BDC"/>
    <w:rsid w:val="00727C3E"/>
    <w:rsid w:val="00730B4D"/>
    <w:rsid w:val="00730C99"/>
    <w:rsid w:val="00730DB1"/>
    <w:rsid w:val="00730EAB"/>
    <w:rsid w:val="00731227"/>
    <w:rsid w:val="00731DBF"/>
    <w:rsid w:val="00732268"/>
    <w:rsid w:val="0073246C"/>
    <w:rsid w:val="007325F1"/>
    <w:rsid w:val="00732807"/>
    <w:rsid w:val="0073350B"/>
    <w:rsid w:val="00733569"/>
    <w:rsid w:val="007335B6"/>
    <w:rsid w:val="007336A8"/>
    <w:rsid w:val="0073387E"/>
    <w:rsid w:val="00733C2E"/>
    <w:rsid w:val="00734096"/>
    <w:rsid w:val="00734244"/>
    <w:rsid w:val="007344F4"/>
    <w:rsid w:val="0073453D"/>
    <w:rsid w:val="0073460C"/>
    <w:rsid w:val="007349C7"/>
    <w:rsid w:val="00735559"/>
    <w:rsid w:val="00735839"/>
    <w:rsid w:val="00735861"/>
    <w:rsid w:val="007359F1"/>
    <w:rsid w:val="00735FA2"/>
    <w:rsid w:val="00736188"/>
    <w:rsid w:val="007362B4"/>
    <w:rsid w:val="00736310"/>
    <w:rsid w:val="0073639D"/>
    <w:rsid w:val="007365A5"/>
    <w:rsid w:val="007369BF"/>
    <w:rsid w:val="00736F65"/>
    <w:rsid w:val="00737E93"/>
    <w:rsid w:val="00740457"/>
    <w:rsid w:val="00740CDD"/>
    <w:rsid w:val="00741057"/>
    <w:rsid w:val="0074136C"/>
    <w:rsid w:val="00741486"/>
    <w:rsid w:val="0074189F"/>
    <w:rsid w:val="0074205E"/>
    <w:rsid w:val="0074289D"/>
    <w:rsid w:val="00742BE2"/>
    <w:rsid w:val="00742C89"/>
    <w:rsid w:val="00742CB6"/>
    <w:rsid w:val="0074322B"/>
    <w:rsid w:val="00743321"/>
    <w:rsid w:val="007436D5"/>
    <w:rsid w:val="00743A1E"/>
    <w:rsid w:val="00743C5B"/>
    <w:rsid w:val="0074414F"/>
    <w:rsid w:val="0074475C"/>
    <w:rsid w:val="00744F2E"/>
    <w:rsid w:val="00744F8D"/>
    <w:rsid w:val="0074513D"/>
    <w:rsid w:val="0074514B"/>
    <w:rsid w:val="00745377"/>
    <w:rsid w:val="00745612"/>
    <w:rsid w:val="00745C07"/>
    <w:rsid w:val="00745C58"/>
    <w:rsid w:val="0074622B"/>
    <w:rsid w:val="007464D0"/>
    <w:rsid w:val="007466DC"/>
    <w:rsid w:val="00746D52"/>
    <w:rsid w:val="007470F7"/>
    <w:rsid w:val="00747354"/>
    <w:rsid w:val="007473A7"/>
    <w:rsid w:val="00747475"/>
    <w:rsid w:val="0074786B"/>
    <w:rsid w:val="00747A47"/>
    <w:rsid w:val="00750079"/>
    <w:rsid w:val="007501BE"/>
    <w:rsid w:val="007508B6"/>
    <w:rsid w:val="007508BE"/>
    <w:rsid w:val="00750EC8"/>
    <w:rsid w:val="00751135"/>
    <w:rsid w:val="00751591"/>
    <w:rsid w:val="007516C8"/>
    <w:rsid w:val="0075176A"/>
    <w:rsid w:val="00751B1D"/>
    <w:rsid w:val="00751C6D"/>
    <w:rsid w:val="00752009"/>
    <w:rsid w:val="0075212B"/>
    <w:rsid w:val="00752892"/>
    <w:rsid w:val="00752BE7"/>
    <w:rsid w:val="007530A7"/>
    <w:rsid w:val="00753150"/>
    <w:rsid w:val="00753188"/>
    <w:rsid w:val="00753237"/>
    <w:rsid w:val="00753915"/>
    <w:rsid w:val="007541BD"/>
    <w:rsid w:val="00754441"/>
    <w:rsid w:val="00754709"/>
    <w:rsid w:val="0075501D"/>
    <w:rsid w:val="00755579"/>
    <w:rsid w:val="007559E8"/>
    <w:rsid w:val="00755A91"/>
    <w:rsid w:val="0075621C"/>
    <w:rsid w:val="007562A4"/>
    <w:rsid w:val="00756547"/>
    <w:rsid w:val="00756672"/>
    <w:rsid w:val="007566D7"/>
    <w:rsid w:val="00756FCA"/>
    <w:rsid w:val="00757032"/>
    <w:rsid w:val="00757355"/>
    <w:rsid w:val="00757662"/>
    <w:rsid w:val="00757E98"/>
    <w:rsid w:val="007601A2"/>
    <w:rsid w:val="00760C38"/>
    <w:rsid w:val="0076142E"/>
    <w:rsid w:val="00761AE7"/>
    <w:rsid w:val="00762A82"/>
    <w:rsid w:val="00762B24"/>
    <w:rsid w:val="00762D0F"/>
    <w:rsid w:val="00763FEE"/>
    <w:rsid w:val="007640E6"/>
    <w:rsid w:val="00764247"/>
    <w:rsid w:val="0076458C"/>
    <w:rsid w:val="0076473D"/>
    <w:rsid w:val="00765145"/>
    <w:rsid w:val="007654CC"/>
    <w:rsid w:val="007656BE"/>
    <w:rsid w:val="00765741"/>
    <w:rsid w:val="00765869"/>
    <w:rsid w:val="00765EA9"/>
    <w:rsid w:val="00766242"/>
    <w:rsid w:val="00766BE3"/>
    <w:rsid w:val="00767373"/>
    <w:rsid w:val="007674A1"/>
    <w:rsid w:val="00767AED"/>
    <w:rsid w:val="007704E8"/>
    <w:rsid w:val="00770733"/>
    <w:rsid w:val="0077074B"/>
    <w:rsid w:val="00770783"/>
    <w:rsid w:val="00770C4F"/>
    <w:rsid w:val="00770D81"/>
    <w:rsid w:val="00770E7F"/>
    <w:rsid w:val="00770F90"/>
    <w:rsid w:val="00770FB1"/>
    <w:rsid w:val="00770FBB"/>
    <w:rsid w:val="007711FC"/>
    <w:rsid w:val="0077135B"/>
    <w:rsid w:val="0077138F"/>
    <w:rsid w:val="0077160C"/>
    <w:rsid w:val="0077184B"/>
    <w:rsid w:val="00771A1E"/>
    <w:rsid w:val="00771ADE"/>
    <w:rsid w:val="00771EE8"/>
    <w:rsid w:val="00772787"/>
    <w:rsid w:val="0077281A"/>
    <w:rsid w:val="007729EF"/>
    <w:rsid w:val="00772F4F"/>
    <w:rsid w:val="00773241"/>
    <w:rsid w:val="00773C6E"/>
    <w:rsid w:val="00773FA3"/>
    <w:rsid w:val="0077436D"/>
    <w:rsid w:val="00774752"/>
    <w:rsid w:val="00774FFE"/>
    <w:rsid w:val="00775487"/>
    <w:rsid w:val="007758D0"/>
    <w:rsid w:val="00775DEF"/>
    <w:rsid w:val="00776030"/>
    <w:rsid w:val="007762E6"/>
    <w:rsid w:val="0077647D"/>
    <w:rsid w:val="00776654"/>
    <w:rsid w:val="00776E70"/>
    <w:rsid w:val="00776FDA"/>
    <w:rsid w:val="007771C3"/>
    <w:rsid w:val="00777249"/>
    <w:rsid w:val="007773BD"/>
    <w:rsid w:val="007773CD"/>
    <w:rsid w:val="00777AC3"/>
    <w:rsid w:val="00777B4A"/>
    <w:rsid w:val="00777BE9"/>
    <w:rsid w:val="00777EA8"/>
    <w:rsid w:val="00780304"/>
    <w:rsid w:val="00780ACB"/>
    <w:rsid w:val="007810A2"/>
    <w:rsid w:val="007814B0"/>
    <w:rsid w:val="0078164B"/>
    <w:rsid w:val="007818A9"/>
    <w:rsid w:val="00781A31"/>
    <w:rsid w:val="00781BE0"/>
    <w:rsid w:val="00781C49"/>
    <w:rsid w:val="00781FB8"/>
    <w:rsid w:val="007829B1"/>
    <w:rsid w:val="00782B30"/>
    <w:rsid w:val="00782D46"/>
    <w:rsid w:val="00782F39"/>
    <w:rsid w:val="00783487"/>
    <w:rsid w:val="00783542"/>
    <w:rsid w:val="00783E62"/>
    <w:rsid w:val="00784796"/>
    <w:rsid w:val="00784DBB"/>
    <w:rsid w:val="00785E71"/>
    <w:rsid w:val="007860A3"/>
    <w:rsid w:val="0078614E"/>
    <w:rsid w:val="007863D2"/>
    <w:rsid w:val="00786729"/>
    <w:rsid w:val="00786B04"/>
    <w:rsid w:val="00787321"/>
    <w:rsid w:val="00787819"/>
    <w:rsid w:val="00787C6A"/>
    <w:rsid w:val="00787CA7"/>
    <w:rsid w:val="00787D6B"/>
    <w:rsid w:val="00787DEA"/>
    <w:rsid w:val="00787EF5"/>
    <w:rsid w:val="00790009"/>
    <w:rsid w:val="00790246"/>
    <w:rsid w:val="0079063A"/>
    <w:rsid w:val="0079098F"/>
    <w:rsid w:val="00790B79"/>
    <w:rsid w:val="00790D77"/>
    <w:rsid w:val="00790D7A"/>
    <w:rsid w:val="00791089"/>
    <w:rsid w:val="007911D4"/>
    <w:rsid w:val="00791390"/>
    <w:rsid w:val="00791595"/>
    <w:rsid w:val="00791681"/>
    <w:rsid w:val="007916B1"/>
    <w:rsid w:val="00791743"/>
    <w:rsid w:val="00791BA3"/>
    <w:rsid w:val="00791FCC"/>
    <w:rsid w:val="007923BD"/>
    <w:rsid w:val="007927E2"/>
    <w:rsid w:val="00792ED0"/>
    <w:rsid w:val="00793259"/>
    <w:rsid w:val="00793293"/>
    <w:rsid w:val="007933D7"/>
    <w:rsid w:val="007937E9"/>
    <w:rsid w:val="00793865"/>
    <w:rsid w:val="007938D5"/>
    <w:rsid w:val="00793FD4"/>
    <w:rsid w:val="0079468A"/>
    <w:rsid w:val="0079535A"/>
    <w:rsid w:val="00795A0E"/>
    <w:rsid w:val="00795F69"/>
    <w:rsid w:val="0079676E"/>
    <w:rsid w:val="007967F6"/>
    <w:rsid w:val="00796BCA"/>
    <w:rsid w:val="00796CE6"/>
    <w:rsid w:val="007973C9"/>
    <w:rsid w:val="00797633"/>
    <w:rsid w:val="007978AD"/>
    <w:rsid w:val="00797F2F"/>
    <w:rsid w:val="007A03BA"/>
    <w:rsid w:val="007A03FF"/>
    <w:rsid w:val="007A046F"/>
    <w:rsid w:val="007A06E3"/>
    <w:rsid w:val="007A0AE1"/>
    <w:rsid w:val="007A1D6D"/>
    <w:rsid w:val="007A1DA3"/>
    <w:rsid w:val="007A1DDE"/>
    <w:rsid w:val="007A1E58"/>
    <w:rsid w:val="007A255D"/>
    <w:rsid w:val="007A2B6B"/>
    <w:rsid w:val="007A2B9E"/>
    <w:rsid w:val="007A2BED"/>
    <w:rsid w:val="007A34BF"/>
    <w:rsid w:val="007A352E"/>
    <w:rsid w:val="007A3616"/>
    <w:rsid w:val="007A3AC0"/>
    <w:rsid w:val="007A3BA2"/>
    <w:rsid w:val="007A3CD6"/>
    <w:rsid w:val="007A3DD1"/>
    <w:rsid w:val="007A42AF"/>
    <w:rsid w:val="007A45C5"/>
    <w:rsid w:val="007A4883"/>
    <w:rsid w:val="007A4C22"/>
    <w:rsid w:val="007A4CE2"/>
    <w:rsid w:val="007A5218"/>
    <w:rsid w:val="007A5340"/>
    <w:rsid w:val="007A5351"/>
    <w:rsid w:val="007A53B6"/>
    <w:rsid w:val="007A559A"/>
    <w:rsid w:val="007A55F9"/>
    <w:rsid w:val="007A5609"/>
    <w:rsid w:val="007A5A8D"/>
    <w:rsid w:val="007A5E91"/>
    <w:rsid w:val="007A6442"/>
    <w:rsid w:val="007A64CE"/>
    <w:rsid w:val="007A6D17"/>
    <w:rsid w:val="007A6EB2"/>
    <w:rsid w:val="007A7879"/>
    <w:rsid w:val="007A7FB0"/>
    <w:rsid w:val="007B04A2"/>
    <w:rsid w:val="007B0777"/>
    <w:rsid w:val="007B0886"/>
    <w:rsid w:val="007B1928"/>
    <w:rsid w:val="007B1F72"/>
    <w:rsid w:val="007B24C9"/>
    <w:rsid w:val="007B2535"/>
    <w:rsid w:val="007B277E"/>
    <w:rsid w:val="007B2BF0"/>
    <w:rsid w:val="007B35BF"/>
    <w:rsid w:val="007B3651"/>
    <w:rsid w:val="007B38DA"/>
    <w:rsid w:val="007B3B33"/>
    <w:rsid w:val="007B4813"/>
    <w:rsid w:val="007B4A95"/>
    <w:rsid w:val="007B4E33"/>
    <w:rsid w:val="007B5F13"/>
    <w:rsid w:val="007B670A"/>
    <w:rsid w:val="007B6870"/>
    <w:rsid w:val="007B6C93"/>
    <w:rsid w:val="007B6D96"/>
    <w:rsid w:val="007B6DD0"/>
    <w:rsid w:val="007B6DDF"/>
    <w:rsid w:val="007B6FFE"/>
    <w:rsid w:val="007B7527"/>
    <w:rsid w:val="007B7E24"/>
    <w:rsid w:val="007C031C"/>
    <w:rsid w:val="007C0650"/>
    <w:rsid w:val="007C132B"/>
    <w:rsid w:val="007C170F"/>
    <w:rsid w:val="007C17D7"/>
    <w:rsid w:val="007C2014"/>
    <w:rsid w:val="007C22BC"/>
    <w:rsid w:val="007C26DF"/>
    <w:rsid w:val="007C274F"/>
    <w:rsid w:val="007C27AC"/>
    <w:rsid w:val="007C28D3"/>
    <w:rsid w:val="007C3039"/>
    <w:rsid w:val="007C34D0"/>
    <w:rsid w:val="007C3ECE"/>
    <w:rsid w:val="007C404B"/>
    <w:rsid w:val="007C461E"/>
    <w:rsid w:val="007C48AA"/>
    <w:rsid w:val="007C492E"/>
    <w:rsid w:val="007C554F"/>
    <w:rsid w:val="007C56FF"/>
    <w:rsid w:val="007C5A0E"/>
    <w:rsid w:val="007C5F79"/>
    <w:rsid w:val="007C6655"/>
    <w:rsid w:val="007C673E"/>
    <w:rsid w:val="007C6837"/>
    <w:rsid w:val="007C6B13"/>
    <w:rsid w:val="007C7462"/>
    <w:rsid w:val="007C7D1D"/>
    <w:rsid w:val="007D00C3"/>
    <w:rsid w:val="007D01AE"/>
    <w:rsid w:val="007D0572"/>
    <w:rsid w:val="007D05BC"/>
    <w:rsid w:val="007D07F0"/>
    <w:rsid w:val="007D0B67"/>
    <w:rsid w:val="007D0BA4"/>
    <w:rsid w:val="007D0C03"/>
    <w:rsid w:val="007D0E0D"/>
    <w:rsid w:val="007D13AA"/>
    <w:rsid w:val="007D13C5"/>
    <w:rsid w:val="007D1616"/>
    <w:rsid w:val="007D161E"/>
    <w:rsid w:val="007D169D"/>
    <w:rsid w:val="007D1757"/>
    <w:rsid w:val="007D1D58"/>
    <w:rsid w:val="007D1F96"/>
    <w:rsid w:val="007D2284"/>
    <w:rsid w:val="007D3159"/>
    <w:rsid w:val="007D391E"/>
    <w:rsid w:val="007D3C2B"/>
    <w:rsid w:val="007D3D1F"/>
    <w:rsid w:val="007D4077"/>
    <w:rsid w:val="007D40B6"/>
    <w:rsid w:val="007D4155"/>
    <w:rsid w:val="007D44C3"/>
    <w:rsid w:val="007D466A"/>
    <w:rsid w:val="007D469B"/>
    <w:rsid w:val="007D4B2A"/>
    <w:rsid w:val="007D5546"/>
    <w:rsid w:val="007D560E"/>
    <w:rsid w:val="007D57DC"/>
    <w:rsid w:val="007D61A6"/>
    <w:rsid w:val="007D67E5"/>
    <w:rsid w:val="007D6B05"/>
    <w:rsid w:val="007D6D01"/>
    <w:rsid w:val="007D7020"/>
    <w:rsid w:val="007D727D"/>
    <w:rsid w:val="007D7677"/>
    <w:rsid w:val="007D781E"/>
    <w:rsid w:val="007D7EE5"/>
    <w:rsid w:val="007D7FBF"/>
    <w:rsid w:val="007E0914"/>
    <w:rsid w:val="007E1331"/>
    <w:rsid w:val="007E140B"/>
    <w:rsid w:val="007E1606"/>
    <w:rsid w:val="007E1732"/>
    <w:rsid w:val="007E1B50"/>
    <w:rsid w:val="007E1D45"/>
    <w:rsid w:val="007E1E93"/>
    <w:rsid w:val="007E1F44"/>
    <w:rsid w:val="007E1FE9"/>
    <w:rsid w:val="007E32E8"/>
    <w:rsid w:val="007E32EF"/>
    <w:rsid w:val="007E3D54"/>
    <w:rsid w:val="007E3E46"/>
    <w:rsid w:val="007E3EBA"/>
    <w:rsid w:val="007E3F82"/>
    <w:rsid w:val="007E411D"/>
    <w:rsid w:val="007E450F"/>
    <w:rsid w:val="007E4591"/>
    <w:rsid w:val="007E4697"/>
    <w:rsid w:val="007E4A32"/>
    <w:rsid w:val="007E4EA4"/>
    <w:rsid w:val="007E51BA"/>
    <w:rsid w:val="007E56A9"/>
    <w:rsid w:val="007E5D4E"/>
    <w:rsid w:val="007E63AD"/>
    <w:rsid w:val="007E6753"/>
    <w:rsid w:val="007E67B1"/>
    <w:rsid w:val="007E67EE"/>
    <w:rsid w:val="007E690F"/>
    <w:rsid w:val="007E6ABC"/>
    <w:rsid w:val="007E6F26"/>
    <w:rsid w:val="007E7559"/>
    <w:rsid w:val="007E7C01"/>
    <w:rsid w:val="007E7D2F"/>
    <w:rsid w:val="007E7E60"/>
    <w:rsid w:val="007F0006"/>
    <w:rsid w:val="007F0915"/>
    <w:rsid w:val="007F14CF"/>
    <w:rsid w:val="007F151F"/>
    <w:rsid w:val="007F1B02"/>
    <w:rsid w:val="007F1F61"/>
    <w:rsid w:val="007F2426"/>
    <w:rsid w:val="007F2662"/>
    <w:rsid w:val="007F3F21"/>
    <w:rsid w:val="007F42E1"/>
    <w:rsid w:val="007F4ACF"/>
    <w:rsid w:val="007F4D19"/>
    <w:rsid w:val="007F50A3"/>
    <w:rsid w:val="007F5493"/>
    <w:rsid w:val="007F584B"/>
    <w:rsid w:val="007F5A85"/>
    <w:rsid w:val="007F5AB8"/>
    <w:rsid w:val="007F5B51"/>
    <w:rsid w:val="007F63BA"/>
    <w:rsid w:val="007F6A1D"/>
    <w:rsid w:val="007F6B18"/>
    <w:rsid w:val="007F7059"/>
    <w:rsid w:val="007F71DC"/>
    <w:rsid w:val="007F725B"/>
    <w:rsid w:val="007F7333"/>
    <w:rsid w:val="007F741B"/>
    <w:rsid w:val="007F7F4B"/>
    <w:rsid w:val="00800151"/>
    <w:rsid w:val="008003CE"/>
    <w:rsid w:val="008019EC"/>
    <w:rsid w:val="00801CA7"/>
    <w:rsid w:val="0080231E"/>
    <w:rsid w:val="00802F97"/>
    <w:rsid w:val="008031AF"/>
    <w:rsid w:val="00803319"/>
    <w:rsid w:val="00803533"/>
    <w:rsid w:val="00803538"/>
    <w:rsid w:val="008038A7"/>
    <w:rsid w:val="00803A47"/>
    <w:rsid w:val="00803ADF"/>
    <w:rsid w:val="00803C17"/>
    <w:rsid w:val="008043E9"/>
    <w:rsid w:val="00804C4E"/>
    <w:rsid w:val="00804CAD"/>
    <w:rsid w:val="00805169"/>
    <w:rsid w:val="00805351"/>
    <w:rsid w:val="008058DB"/>
    <w:rsid w:val="00806129"/>
    <w:rsid w:val="008066CB"/>
    <w:rsid w:val="008070C5"/>
    <w:rsid w:val="00807A06"/>
    <w:rsid w:val="00807B5A"/>
    <w:rsid w:val="00807D34"/>
    <w:rsid w:val="00810199"/>
    <w:rsid w:val="00810CD0"/>
    <w:rsid w:val="00810F7C"/>
    <w:rsid w:val="0081108B"/>
    <w:rsid w:val="00811180"/>
    <w:rsid w:val="00811211"/>
    <w:rsid w:val="00811D82"/>
    <w:rsid w:val="008121E7"/>
    <w:rsid w:val="008123E0"/>
    <w:rsid w:val="00812BE5"/>
    <w:rsid w:val="008131D6"/>
    <w:rsid w:val="00813248"/>
    <w:rsid w:val="00813F28"/>
    <w:rsid w:val="0081411C"/>
    <w:rsid w:val="00814209"/>
    <w:rsid w:val="00814806"/>
    <w:rsid w:val="00815005"/>
    <w:rsid w:val="00815311"/>
    <w:rsid w:val="008157FA"/>
    <w:rsid w:val="00815BE1"/>
    <w:rsid w:val="00815E20"/>
    <w:rsid w:val="00816256"/>
    <w:rsid w:val="00816605"/>
    <w:rsid w:val="00816692"/>
    <w:rsid w:val="008173D6"/>
    <w:rsid w:val="008174B1"/>
    <w:rsid w:val="008178E0"/>
    <w:rsid w:val="00817984"/>
    <w:rsid w:val="008179A4"/>
    <w:rsid w:val="00817B8F"/>
    <w:rsid w:val="0082025D"/>
    <w:rsid w:val="0082051F"/>
    <w:rsid w:val="00820553"/>
    <w:rsid w:val="0082088E"/>
    <w:rsid w:val="00820BE2"/>
    <w:rsid w:val="00820CB0"/>
    <w:rsid w:val="00820F99"/>
    <w:rsid w:val="0082143C"/>
    <w:rsid w:val="00821628"/>
    <w:rsid w:val="0082167E"/>
    <w:rsid w:val="00821821"/>
    <w:rsid w:val="00821B03"/>
    <w:rsid w:val="00821DC5"/>
    <w:rsid w:val="00821E07"/>
    <w:rsid w:val="0082221F"/>
    <w:rsid w:val="00822D4F"/>
    <w:rsid w:val="00823046"/>
    <w:rsid w:val="0082336D"/>
    <w:rsid w:val="00823B9C"/>
    <w:rsid w:val="00824224"/>
    <w:rsid w:val="008245D5"/>
    <w:rsid w:val="0082482D"/>
    <w:rsid w:val="0082483B"/>
    <w:rsid w:val="00824BBD"/>
    <w:rsid w:val="00824C4D"/>
    <w:rsid w:val="00824C79"/>
    <w:rsid w:val="00824F69"/>
    <w:rsid w:val="008254D6"/>
    <w:rsid w:val="0082585C"/>
    <w:rsid w:val="0082599E"/>
    <w:rsid w:val="00825B87"/>
    <w:rsid w:val="00825EE3"/>
    <w:rsid w:val="00825F5B"/>
    <w:rsid w:val="008261D5"/>
    <w:rsid w:val="008261E4"/>
    <w:rsid w:val="008263F1"/>
    <w:rsid w:val="008265C9"/>
    <w:rsid w:val="008266AF"/>
    <w:rsid w:val="00826EBA"/>
    <w:rsid w:val="00827272"/>
    <w:rsid w:val="00827559"/>
    <w:rsid w:val="008278FB"/>
    <w:rsid w:val="00827C57"/>
    <w:rsid w:val="00827F45"/>
    <w:rsid w:val="008300C7"/>
    <w:rsid w:val="00830136"/>
    <w:rsid w:val="00830E1F"/>
    <w:rsid w:val="00830FEF"/>
    <w:rsid w:val="00830FF9"/>
    <w:rsid w:val="008310CC"/>
    <w:rsid w:val="00831640"/>
    <w:rsid w:val="008316BC"/>
    <w:rsid w:val="00831A49"/>
    <w:rsid w:val="00831B18"/>
    <w:rsid w:val="00831B32"/>
    <w:rsid w:val="00831B8D"/>
    <w:rsid w:val="00831F66"/>
    <w:rsid w:val="00833712"/>
    <w:rsid w:val="0083438C"/>
    <w:rsid w:val="008345BB"/>
    <w:rsid w:val="008349E8"/>
    <w:rsid w:val="008349F9"/>
    <w:rsid w:val="00834A22"/>
    <w:rsid w:val="00834AE0"/>
    <w:rsid w:val="0083505E"/>
    <w:rsid w:val="00836015"/>
    <w:rsid w:val="00836386"/>
    <w:rsid w:val="00836ABC"/>
    <w:rsid w:val="00836C77"/>
    <w:rsid w:val="00836FE7"/>
    <w:rsid w:val="00837731"/>
    <w:rsid w:val="00837A60"/>
    <w:rsid w:val="0084023D"/>
    <w:rsid w:val="0084026F"/>
    <w:rsid w:val="00840532"/>
    <w:rsid w:val="008407D4"/>
    <w:rsid w:val="008408DD"/>
    <w:rsid w:val="008409E1"/>
    <w:rsid w:val="00840A07"/>
    <w:rsid w:val="008410C6"/>
    <w:rsid w:val="008415F4"/>
    <w:rsid w:val="00841636"/>
    <w:rsid w:val="00841813"/>
    <w:rsid w:val="00841A3F"/>
    <w:rsid w:val="00841EB6"/>
    <w:rsid w:val="00842ECC"/>
    <w:rsid w:val="0084305F"/>
    <w:rsid w:val="008433BF"/>
    <w:rsid w:val="00843567"/>
    <w:rsid w:val="0084360E"/>
    <w:rsid w:val="008437C5"/>
    <w:rsid w:val="00843B70"/>
    <w:rsid w:val="00843C60"/>
    <w:rsid w:val="00844091"/>
    <w:rsid w:val="00844579"/>
    <w:rsid w:val="00844867"/>
    <w:rsid w:val="008454B4"/>
    <w:rsid w:val="0084599B"/>
    <w:rsid w:val="00846348"/>
    <w:rsid w:val="00846506"/>
    <w:rsid w:val="00846641"/>
    <w:rsid w:val="0084682F"/>
    <w:rsid w:val="00846897"/>
    <w:rsid w:val="008468B5"/>
    <w:rsid w:val="00847004"/>
    <w:rsid w:val="008471AC"/>
    <w:rsid w:val="008477F1"/>
    <w:rsid w:val="00847836"/>
    <w:rsid w:val="00847EA7"/>
    <w:rsid w:val="008501C9"/>
    <w:rsid w:val="00850D3B"/>
    <w:rsid w:val="00851028"/>
    <w:rsid w:val="00851069"/>
    <w:rsid w:val="008518B4"/>
    <w:rsid w:val="008520C6"/>
    <w:rsid w:val="00852450"/>
    <w:rsid w:val="008524F0"/>
    <w:rsid w:val="00852DEE"/>
    <w:rsid w:val="0085380B"/>
    <w:rsid w:val="00853D16"/>
    <w:rsid w:val="00853F8F"/>
    <w:rsid w:val="008544D2"/>
    <w:rsid w:val="008547C2"/>
    <w:rsid w:val="00854C44"/>
    <w:rsid w:val="00854DED"/>
    <w:rsid w:val="00854E09"/>
    <w:rsid w:val="0085504B"/>
    <w:rsid w:val="008552CD"/>
    <w:rsid w:val="00855380"/>
    <w:rsid w:val="008559AE"/>
    <w:rsid w:val="00855E11"/>
    <w:rsid w:val="00855E23"/>
    <w:rsid w:val="0085643B"/>
    <w:rsid w:val="0085663D"/>
    <w:rsid w:val="0085669A"/>
    <w:rsid w:val="00856ED5"/>
    <w:rsid w:val="0085730E"/>
    <w:rsid w:val="0085750E"/>
    <w:rsid w:val="00857A27"/>
    <w:rsid w:val="00857B05"/>
    <w:rsid w:val="00857D77"/>
    <w:rsid w:val="00860467"/>
    <w:rsid w:val="00860494"/>
    <w:rsid w:val="0086050C"/>
    <w:rsid w:val="00860B0A"/>
    <w:rsid w:val="00860FB6"/>
    <w:rsid w:val="008610F1"/>
    <w:rsid w:val="00861206"/>
    <w:rsid w:val="0086166B"/>
    <w:rsid w:val="008620A9"/>
    <w:rsid w:val="008622FF"/>
    <w:rsid w:val="0086248D"/>
    <w:rsid w:val="008627F2"/>
    <w:rsid w:val="00862A8A"/>
    <w:rsid w:val="00862B3A"/>
    <w:rsid w:val="00862C5F"/>
    <w:rsid w:val="008633C6"/>
    <w:rsid w:val="00863B83"/>
    <w:rsid w:val="00863C19"/>
    <w:rsid w:val="00864017"/>
    <w:rsid w:val="00864090"/>
    <w:rsid w:val="00864095"/>
    <w:rsid w:val="0086418B"/>
    <w:rsid w:val="008641D4"/>
    <w:rsid w:val="0086492E"/>
    <w:rsid w:val="00864989"/>
    <w:rsid w:val="00864E4E"/>
    <w:rsid w:val="008650CF"/>
    <w:rsid w:val="0086519D"/>
    <w:rsid w:val="0086592A"/>
    <w:rsid w:val="008659BC"/>
    <w:rsid w:val="00865D3E"/>
    <w:rsid w:val="00866115"/>
    <w:rsid w:val="008676DB"/>
    <w:rsid w:val="008676EF"/>
    <w:rsid w:val="0087099E"/>
    <w:rsid w:val="00870DA6"/>
    <w:rsid w:val="00870F3B"/>
    <w:rsid w:val="00871184"/>
    <w:rsid w:val="008714D3"/>
    <w:rsid w:val="008719F2"/>
    <w:rsid w:val="008726CF"/>
    <w:rsid w:val="00873A12"/>
    <w:rsid w:val="00873A7A"/>
    <w:rsid w:val="0087402E"/>
    <w:rsid w:val="008740A0"/>
    <w:rsid w:val="00874716"/>
    <w:rsid w:val="00874787"/>
    <w:rsid w:val="00874B62"/>
    <w:rsid w:val="00874C77"/>
    <w:rsid w:val="00874CB4"/>
    <w:rsid w:val="00874CDD"/>
    <w:rsid w:val="00875083"/>
    <w:rsid w:val="008753BF"/>
    <w:rsid w:val="008757AB"/>
    <w:rsid w:val="00875FFB"/>
    <w:rsid w:val="008760BF"/>
    <w:rsid w:val="0087758E"/>
    <w:rsid w:val="008776B0"/>
    <w:rsid w:val="0088040D"/>
    <w:rsid w:val="00880643"/>
    <w:rsid w:val="008809BC"/>
    <w:rsid w:val="00880FB0"/>
    <w:rsid w:val="008813C9"/>
    <w:rsid w:val="00881647"/>
    <w:rsid w:val="00881AAB"/>
    <w:rsid w:val="00881DE5"/>
    <w:rsid w:val="00881FF2"/>
    <w:rsid w:val="00882231"/>
    <w:rsid w:val="008822F9"/>
    <w:rsid w:val="0088230B"/>
    <w:rsid w:val="00882488"/>
    <w:rsid w:val="00882704"/>
    <w:rsid w:val="00882BD2"/>
    <w:rsid w:val="00882CAA"/>
    <w:rsid w:val="008832E2"/>
    <w:rsid w:val="0088353F"/>
    <w:rsid w:val="00883591"/>
    <w:rsid w:val="00883763"/>
    <w:rsid w:val="00883798"/>
    <w:rsid w:val="00883F12"/>
    <w:rsid w:val="00883F60"/>
    <w:rsid w:val="0088453E"/>
    <w:rsid w:val="008845AD"/>
    <w:rsid w:val="00884ACD"/>
    <w:rsid w:val="00884BC6"/>
    <w:rsid w:val="00885236"/>
    <w:rsid w:val="008852FA"/>
    <w:rsid w:val="008854DC"/>
    <w:rsid w:val="00885673"/>
    <w:rsid w:val="008858E7"/>
    <w:rsid w:val="00885975"/>
    <w:rsid w:val="008859A5"/>
    <w:rsid w:val="008862AE"/>
    <w:rsid w:val="00886619"/>
    <w:rsid w:val="0088687A"/>
    <w:rsid w:val="00887488"/>
    <w:rsid w:val="00887857"/>
    <w:rsid w:val="00887A9B"/>
    <w:rsid w:val="00887F6D"/>
    <w:rsid w:val="0089005E"/>
    <w:rsid w:val="008902B2"/>
    <w:rsid w:val="008902C8"/>
    <w:rsid w:val="0089054F"/>
    <w:rsid w:val="008905D7"/>
    <w:rsid w:val="00890AFB"/>
    <w:rsid w:val="00890B4A"/>
    <w:rsid w:val="008913DC"/>
    <w:rsid w:val="008915E4"/>
    <w:rsid w:val="00891633"/>
    <w:rsid w:val="008916FE"/>
    <w:rsid w:val="008917CB"/>
    <w:rsid w:val="00891BB4"/>
    <w:rsid w:val="00891CF6"/>
    <w:rsid w:val="00892596"/>
    <w:rsid w:val="008925E3"/>
    <w:rsid w:val="00892E48"/>
    <w:rsid w:val="008930F4"/>
    <w:rsid w:val="008931A8"/>
    <w:rsid w:val="00893BA2"/>
    <w:rsid w:val="00893D9D"/>
    <w:rsid w:val="00893FCD"/>
    <w:rsid w:val="008942F2"/>
    <w:rsid w:val="008948C2"/>
    <w:rsid w:val="008949F7"/>
    <w:rsid w:val="00894B10"/>
    <w:rsid w:val="00894E2D"/>
    <w:rsid w:val="008952C7"/>
    <w:rsid w:val="00895419"/>
    <w:rsid w:val="00895713"/>
    <w:rsid w:val="00895F75"/>
    <w:rsid w:val="0089621A"/>
    <w:rsid w:val="00896465"/>
    <w:rsid w:val="00896698"/>
    <w:rsid w:val="00896AF4"/>
    <w:rsid w:val="00897262"/>
    <w:rsid w:val="00897655"/>
    <w:rsid w:val="00897795"/>
    <w:rsid w:val="008978FB"/>
    <w:rsid w:val="00897C90"/>
    <w:rsid w:val="008A0A0A"/>
    <w:rsid w:val="008A0FE5"/>
    <w:rsid w:val="008A1153"/>
    <w:rsid w:val="008A12D7"/>
    <w:rsid w:val="008A151E"/>
    <w:rsid w:val="008A17EA"/>
    <w:rsid w:val="008A1CAA"/>
    <w:rsid w:val="008A29FD"/>
    <w:rsid w:val="008A2BC7"/>
    <w:rsid w:val="008A2D53"/>
    <w:rsid w:val="008A330C"/>
    <w:rsid w:val="008A352D"/>
    <w:rsid w:val="008A3608"/>
    <w:rsid w:val="008A36B0"/>
    <w:rsid w:val="008A3BFB"/>
    <w:rsid w:val="008A3F15"/>
    <w:rsid w:val="008A3F84"/>
    <w:rsid w:val="008A4081"/>
    <w:rsid w:val="008A43E4"/>
    <w:rsid w:val="008A4604"/>
    <w:rsid w:val="008A4715"/>
    <w:rsid w:val="008A4ACF"/>
    <w:rsid w:val="008A50D6"/>
    <w:rsid w:val="008A5C64"/>
    <w:rsid w:val="008A5DF0"/>
    <w:rsid w:val="008A6519"/>
    <w:rsid w:val="008A663B"/>
    <w:rsid w:val="008A671E"/>
    <w:rsid w:val="008A673D"/>
    <w:rsid w:val="008A69FE"/>
    <w:rsid w:val="008A6A5C"/>
    <w:rsid w:val="008A719F"/>
    <w:rsid w:val="008A77D8"/>
    <w:rsid w:val="008A7A5A"/>
    <w:rsid w:val="008A7BD9"/>
    <w:rsid w:val="008A7D7A"/>
    <w:rsid w:val="008B09D5"/>
    <w:rsid w:val="008B0B7A"/>
    <w:rsid w:val="008B0D2A"/>
    <w:rsid w:val="008B10F1"/>
    <w:rsid w:val="008B1410"/>
    <w:rsid w:val="008B1C7D"/>
    <w:rsid w:val="008B203B"/>
    <w:rsid w:val="008B24BC"/>
    <w:rsid w:val="008B2636"/>
    <w:rsid w:val="008B2661"/>
    <w:rsid w:val="008B27E1"/>
    <w:rsid w:val="008B2948"/>
    <w:rsid w:val="008B2CB0"/>
    <w:rsid w:val="008B300C"/>
    <w:rsid w:val="008B3A33"/>
    <w:rsid w:val="008B3C3B"/>
    <w:rsid w:val="008B3DB4"/>
    <w:rsid w:val="008B3F22"/>
    <w:rsid w:val="008B4144"/>
    <w:rsid w:val="008B41D4"/>
    <w:rsid w:val="008B4667"/>
    <w:rsid w:val="008B483B"/>
    <w:rsid w:val="008B4A87"/>
    <w:rsid w:val="008B4B64"/>
    <w:rsid w:val="008B5029"/>
    <w:rsid w:val="008B56AD"/>
    <w:rsid w:val="008B5870"/>
    <w:rsid w:val="008B588A"/>
    <w:rsid w:val="008B593C"/>
    <w:rsid w:val="008B5A00"/>
    <w:rsid w:val="008B5DF3"/>
    <w:rsid w:val="008B6308"/>
    <w:rsid w:val="008B675B"/>
    <w:rsid w:val="008B6D30"/>
    <w:rsid w:val="008B6E28"/>
    <w:rsid w:val="008C0062"/>
    <w:rsid w:val="008C00D4"/>
    <w:rsid w:val="008C0401"/>
    <w:rsid w:val="008C096F"/>
    <w:rsid w:val="008C09C0"/>
    <w:rsid w:val="008C0C71"/>
    <w:rsid w:val="008C0C91"/>
    <w:rsid w:val="008C0CA5"/>
    <w:rsid w:val="008C0FB0"/>
    <w:rsid w:val="008C1750"/>
    <w:rsid w:val="008C1984"/>
    <w:rsid w:val="008C19C6"/>
    <w:rsid w:val="008C1A65"/>
    <w:rsid w:val="008C1C7F"/>
    <w:rsid w:val="008C2943"/>
    <w:rsid w:val="008C2986"/>
    <w:rsid w:val="008C2D37"/>
    <w:rsid w:val="008C31A5"/>
    <w:rsid w:val="008C31EB"/>
    <w:rsid w:val="008C334B"/>
    <w:rsid w:val="008C3634"/>
    <w:rsid w:val="008C3DF9"/>
    <w:rsid w:val="008C4025"/>
    <w:rsid w:val="008C4A02"/>
    <w:rsid w:val="008C4BD5"/>
    <w:rsid w:val="008C4BEF"/>
    <w:rsid w:val="008C4CEA"/>
    <w:rsid w:val="008C5E39"/>
    <w:rsid w:val="008C620D"/>
    <w:rsid w:val="008C63B6"/>
    <w:rsid w:val="008C650D"/>
    <w:rsid w:val="008C659C"/>
    <w:rsid w:val="008C6874"/>
    <w:rsid w:val="008C6B48"/>
    <w:rsid w:val="008C6D9C"/>
    <w:rsid w:val="008C7F47"/>
    <w:rsid w:val="008D0767"/>
    <w:rsid w:val="008D0C92"/>
    <w:rsid w:val="008D0DF3"/>
    <w:rsid w:val="008D10DE"/>
    <w:rsid w:val="008D14D4"/>
    <w:rsid w:val="008D1881"/>
    <w:rsid w:val="008D196F"/>
    <w:rsid w:val="008D2240"/>
    <w:rsid w:val="008D256E"/>
    <w:rsid w:val="008D36A3"/>
    <w:rsid w:val="008D3706"/>
    <w:rsid w:val="008D41A3"/>
    <w:rsid w:val="008D41DA"/>
    <w:rsid w:val="008D430E"/>
    <w:rsid w:val="008D4939"/>
    <w:rsid w:val="008D4E0F"/>
    <w:rsid w:val="008D5A11"/>
    <w:rsid w:val="008D5D38"/>
    <w:rsid w:val="008D636B"/>
    <w:rsid w:val="008D6387"/>
    <w:rsid w:val="008D6AEB"/>
    <w:rsid w:val="008D7F96"/>
    <w:rsid w:val="008E0228"/>
    <w:rsid w:val="008E0299"/>
    <w:rsid w:val="008E0313"/>
    <w:rsid w:val="008E05ED"/>
    <w:rsid w:val="008E0BCD"/>
    <w:rsid w:val="008E0D4B"/>
    <w:rsid w:val="008E1116"/>
    <w:rsid w:val="008E125A"/>
    <w:rsid w:val="008E142C"/>
    <w:rsid w:val="008E1929"/>
    <w:rsid w:val="008E1E2D"/>
    <w:rsid w:val="008E22D6"/>
    <w:rsid w:val="008E26CC"/>
    <w:rsid w:val="008E356A"/>
    <w:rsid w:val="008E38BD"/>
    <w:rsid w:val="008E3C1A"/>
    <w:rsid w:val="008E3ECA"/>
    <w:rsid w:val="008E43F9"/>
    <w:rsid w:val="008E443A"/>
    <w:rsid w:val="008E4A62"/>
    <w:rsid w:val="008E4C46"/>
    <w:rsid w:val="008E4C53"/>
    <w:rsid w:val="008E4FF7"/>
    <w:rsid w:val="008E55D7"/>
    <w:rsid w:val="008E56C3"/>
    <w:rsid w:val="008E5839"/>
    <w:rsid w:val="008E5A95"/>
    <w:rsid w:val="008E6047"/>
    <w:rsid w:val="008E6196"/>
    <w:rsid w:val="008E629F"/>
    <w:rsid w:val="008E62D0"/>
    <w:rsid w:val="008E67F7"/>
    <w:rsid w:val="008E69B4"/>
    <w:rsid w:val="008E6E0F"/>
    <w:rsid w:val="008E716F"/>
    <w:rsid w:val="008E7411"/>
    <w:rsid w:val="008E777D"/>
    <w:rsid w:val="008E795E"/>
    <w:rsid w:val="008E7BE9"/>
    <w:rsid w:val="008E7C85"/>
    <w:rsid w:val="008F0138"/>
    <w:rsid w:val="008F032E"/>
    <w:rsid w:val="008F038B"/>
    <w:rsid w:val="008F056E"/>
    <w:rsid w:val="008F087A"/>
    <w:rsid w:val="008F08FE"/>
    <w:rsid w:val="008F0B03"/>
    <w:rsid w:val="008F0B59"/>
    <w:rsid w:val="008F0BE9"/>
    <w:rsid w:val="008F0ED8"/>
    <w:rsid w:val="008F102D"/>
    <w:rsid w:val="008F1059"/>
    <w:rsid w:val="008F119B"/>
    <w:rsid w:val="008F1262"/>
    <w:rsid w:val="008F14A6"/>
    <w:rsid w:val="008F15D8"/>
    <w:rsid w:val="008F1976"/>
    <w:rsid w:val="008F1DFE"/>
    <w:rsid w:val="008F22A0"/>
    <w:rsid w:val="008F26C0"/>
    <w:rsid w:val="008F26FB"/>
    <w:rsid w:val="008F2756"/>
    <w:rsid w:val="008F2E03"/>
    <w:rsid w:val="008F3C2B"/>
    <w:rsid w:val="008F3F48"/>
    <w:rsid w:val="008F54A7"/>
    <w:rsid w:val="008F57A7"/>
    <w:rsid w:val="008F5B30"/>
    <w:rsid w:val="008F5C4E"/>
    <w:rsid w:val="008F600D"/>
    <w:rsid w:val="008F656C"/>
    <w:rsid w:val="008F66B5"/>
    <w:rsid w:val="008F6F36"/>
    <w:rsid w:val="008F7360"/>
    <w:rsid w:val="00900057"/>
    <w:rsid w:val="009009EF"/>
    <w:rsid w:val="00900B24"/>
    <w:rsid w:val="00900F93"/>
    <w:rsid w:val="0090113A"/>
    <w:rsid w:val="00901740"/>
    <w:rsid w:val="00901AB7"/>
    <w:rsid w:val="00902338"/>
    <w:rsid w:val="0090236C"/>
    <w:rsid w:val="0090259A"/>
    <w:rsid w:val="009025DB"/>
    <w:rsid w:val="009025FD"/>
    <w:rsid w:val="00902B40"/>
    <w:rsid w:val="00902B44"/>
    <w:rsid w:val="00902BC1"/>
    <w:rsid w:val="00903001"/>
    <w:rsid w:val="00903BC4"/>
    <w:rsid w:val="00903EC7"/>
    <w:rsid w:val="00903ED6"/>
    <w:rsid w:val="009041B6"/>
    <w:rsid w:val="0090442D"/>
    <w:rsid w:val="009045F2"/>
    <w:rsid w:val="009049FD"/>
    <w:rsid w:val="00904AE1"/>
    <w:rsid w:val="00904B21"/>
    <w:rsid w:val="00904F20"/>
    <w:rsid w:val="00905F9B"/>
    <w:rsid w:val="009061A0"/>
    <w:rsid w:val="00906245"/>
    <w:rsid w:val="00906AA6"/>
    <w:rsid w:val="00906CAE"/>
    <w:rsid w:val="00907057"/>
    <w:rsid w:val="00907884"/>
    <w:rsid w:val="009079E5"/>
    <w:rsid w:val="00907B54"/>
    <w:rsid w:val="00910DF5"/>
    <w:rsid w:val="0091144B"/>
    <w:rsid w:val="00911699"/>
    <w:rsid w:val="009116A4"/>
    <w:rsid w:val="009117B5"/>
    <w:rsid w:val="009119E7"/>
    <w:rsid w:val="00911DB1"/>
    <w:rsid w:val="00911EC9"/>
    <w:rsid w:val="00911F5D"/>
    <w:rsid w:val="00912798"/>
    <w:rsid w:val="009128F9"/>
    <w:rsid w:val="00912F3B"/>
    <w:rsid w:val="00913498"/>
    <w:rsid w:val="00913F81"/>
    <w:rsid w:val="0091407D"/>
    <w:rsid w:val="00914C91"/>
    <w:rsid w:val="00914F63"/>
    <w:rsid w:val="0091500E"/>
    <w:rsid w:val="0091547E"/>
    <w:rsid w:val="00915626"/>
    <w:rsid w:val="00915C85"/>
    <w:rsid w:val="00915CE0"/>
    <w:rsid w:val="009161C2"/>
    <w:rsid w:val="00916AB0"/>
    <w:rsid w:val="00916B28"/>
    <w:rsid w:val="00916B48"/>
    <w:rsid w:val="00916C11"/>
    <w:rsid w:val="00916FFF"/>
    <w:rsid w:val="00917572"/>
    <w:rsid w:val="0091760B"/>
    <w:rsid w:val="00917866"/>
    <w:rsid w:val="0091795D"/>
    <w:rsid w:val="00917A6C"/>
    <w:rsid w:val="00917C3D"/>
    <w:rsid w:val="00917C5F"/>
    <w:rsid w:val="00920371"/>
    <w:rsid w:val="00920467"/>
    <w:rsid w:val="00920DF0"/>
    <w:rsid w:val="00920FF7"/>
    <w:rsid w:val="009218BE"/>
    <w:rsid w:val="00921A1C"/>
    <w:rsid w:val="00921C74"/>
    <w:rsid w:val="0092241F"/>
    <w:rsid w:val="00923961"/>
    <w:rsid w:val="00923F97"/>
    <w:rsid w:val="00924365"/>
    <w:rsid w:val="00924E1D"/>
    <w:rsid w:val="0092526C"/>
    <w:rsid w:val="009256B4"/>
    <w:rsid w:val="00925769"/>
    <w:rsid w:val="00925A91"/>
    <w:rsid w:val="00925AFE"/>
    <w:rsid w:val="00926266"/>
    <w:rsid w:val="009262B0"/>
    <w:rsid w:val="00926534"/>
    <w:rsid w:val="0092655E"/>
    <w:rsid w:val="00927072"/>
    <w:rsid w:val="009301DF"/>
    <w:rsid w:val="00930515"/>
    <w:rsid w:val="00930746"/>
    <w:rsid w:val="00931A11"/>
    <w:rsid w:val="00931D95"/>
    <w:rsid w:val="0093311E"/>
    <w:rsid w:val="009334D2"/>
    <w:rsid w:val="00933695"/>
    <w:rsid w:val="00933FA4"/>
    <w:rsid w:val="00934226"/>
    <w:rsid w:val="00934529"/>
    <w:rsid w:val="009348A4"/>
    <w:rsid w:val="009348CF"/>
    <w:rsid w:val="00934F73"/>
    <w:rsid w:val="009350C9"/>
    <w:rsid w:val="009353C3"/>
    <w:rsid w:val="0093573B"/>
    <w:rsid w:val="0093592F"/>
    <w:rsid w:val="00935D1B"/>
    <w:rsid w:val="00935FF1"/>
    <w:rsid w:val="00936265"/>
    <w:rsid w:val="009364D3"/>
    <w:rsid w:val="0093677E"/>
    <w:rsid w:val="009367EF"/>
    <w:rsid w:val="00936992"/>
    <w:rsid w:val="00936AAE"/>
    <w:rsid w:val="00936CBA"/>
    <w:rsid w:val="00936DB6"/>
    <w:rsid w:val="0093798B"/>
    <w:rsid w:val="00937C2B"/>
    <w:rsid w:val="00937C5D"/>
    <w:rsid w:val="00937CCD"/>
    <w:rsid w:val="00937DBF"/>
    <w:rsid w:val="00937F80"/>
    <w:rsid w:val="009405E5"/>
    <w:rsid w:val="00940671"/>
    <w:rsid w:val="009408F5"/>
    <w:rsid w:val="00940B55"/>
    <w:rsid w:val="0094165C"/>
    <w:rsid w:val="0094171C"/>
    <w:rsid w:val="00941912"/>
    <w:rsid w:val="00941DF3"/>
    <w:rsid w:val="00941EF0"/>
    <w:rsid w:val="00942716"/>
    <w:rsid w:val="009428B4"/>
    <w:rsid w:val="0094330A"/>
    <w:rsid w:val="009435E1"/>
    <w:rsid w:val="009437DC"/>
    <w:rsid w:val="00943C79"/>
    <w:rsid w:val="00943D8F"/>
    <w:rsid w:val="0094445F"/>
    <w:rsid w:val="00944477"/>
    <w:rsid w:val="009444BA"/>
    <w:rsid w:val="00944A9F"/>
    <w:rsid w:val="00944D39"/>
    <w:rsid w:val="00944E1C"/>
    <w:rsid w:val="009450AB"/>
    <w:rsid w:val="00945117"/>
    <w:rsid w:val="0094511A"/>
    <w:rsid w:val="00945655"/>
    <w:rsid w:val="00945914"/>
    <w:rsid w:val="00945B05"/>
    <w:rsid w:val="00946047"/>
    <w:rsid w:val="00946289"/>
    <w:rsid w:val="00947628"/>
    <w:rsid w:val="009479CA"/>
    <w:rsid w:val="00947D1A"/>
    <w:rsid w:val="009501F4"/>
    <w:rsid w:val="00950378"/>
    <w:rsid w:val="009508DA"/>
    <w:rsid w:val="00950AAF"/>
    <w:rsid w:val="00950AD8"/>
    <w:rsid w:val="00950BCF"/>
    <w:rsid w:val="00951236"/>
    <w:rsid w:val="00951640"/>
    <w:rsid w:val="00952042"/>
    <w:rsid w:val="0095230C"/>
    <w:rsid w:val="009523CC"/>
    <w:rsid w:val="00952791"/>
    <w:rsid w:val="00952C47"/>
    <w:rsid w:val="00952C84"/>
    <w:rsid w:val="0095310F"/>
    <w:rsid w:val="0095350F"/>
    <w:rsid w:val="009536E7"/>
    <w:rsid w:val="00953A6B"/>
    <w:rsid w:val="00953DCD"/>
    <w:rsid w:val="00953F4F"/>
    <w:rsid w:val="00954112"/>
    <w:rsid w:val="00954379"/>
    <w:rsid w:val="009546BD"/>
    <w:rsid w:val="00954970"/>
    <w:rsid w:val="00954C7B"/>
    <w:rsid w:val="00954D3C"/>
    <w:rsid w:val="009553A2"/>
    <w:rsid w:val="009553B2"/>
    <w:rsid w:val="00955A1B"/>
    <w:rsid w:val="00956275"/>
    <w:rsid w:val="009568B4"/>
    <w:rsid w:val="00957775"/>
    <w:rsid w:val="00957F81"/>
    <w:rsid w:val="00960645"/>
    <w:rsid w:val="00960DED"/>
    <w:rsid w:val="00960ECF"/>
    <w:rsid w:val="0096119C"/>
    <w:rsid w:val="00961220"/>
    <w:rsid w:val="0096189C"/>
    <w:rsid w:val="00962A4B"/>
    <w:rsid w:val="00962F02"/>
    <w:rsid w:val="00963085"/>
    <w:rsid w:val="00963808"/>
    <w:rsid w:val="00963937"/>
    <w:rsid w:val="00963B02"/>
    <w:rsid w:val="00963B84"/>
    <w:rsid w:val="0096463A"/>
    <w:rsid w:val="009649A1"/>
    <w:rsid w:val="00964A1C"/>
    <w:rsid w:val="009651A5"/>
    <w:rsid w:val="009652C9"/>
    <w:rsid w:val="009653C0"/>
    <w:rsid w:val="009658CD"/>
    <w:rsid w:val="00965BA5"/>
    <w:rsid w:val="00965EE7"/>
    <w:rsid w:val="00966451"/>
    <w:rsid w:val="009672BD"/>
    <w:rsid w:val="00967476"/>
    <w:rsid w:val="009676C6"/>
    <w:rsid w:val="00967DDF"/>
    <w:rsid w:val="00967E33"/>
    <w:rsid w:val="009700AF"/>
    <w:rsid w:val="009705FB"/>
    <w:rsid w:val="00970DF7"/>
    <w:rsid w:val="00971002"/>
    <w:rsid w:val="0097120F"/>
    <w:rsid w:val="00971610"/>
    <w:rsid w:val="00971AC1"/>
    <w:rsid w:val="00971ACE"/>
    <w:rsid w:val="00971B20"/>
    <w:rsid w:val="0097260E"/>
    <w:rsid w:val="00972A6B"/>
    <w:rsid w:val="00972B5A"/>
    <w:rsid w:val="00972CD7"/>
    <w:rsid w:val="00972D41"/>
    <w:rsid w:val="00972E9A"/>
    <w:rsid w:val="00973455"/>
    <w:rsid w:val="009737E6"/>
    <w:rsid w:val="00973A74"/>
    <w:rsid w:val="0097417F"/>
    <w:rsid w:val="009743AA"/>
    <w:rsid w:val="00974477"/>
    <w:rsid w:val="0097454C"/>
    <w:rsid w:val="00974B5C"/>
    <w:rsid w:val="00974D52"/>
    <w:rsid w:val="009750BC"/>
    <w:rsid w:val="00975336"/>
    <w:rsid w:val="00975637"/>
    <w:rsid w:val="009759A6"/>
    <w:rsid w:val="00975D05"/>
    <w:rsid w:val="00975EC3"/>
    <w:rsid w:val="0097658E"/>
    <w:rsid w:val="009767FA"/>
    <w:rsid w:val="00977054"/>
    <w:rsid w:val="009777BD"/>
    <w:rsid w:val="00977809"/>
    <w:rsid w:val="00977838"/>
    <w:rsid w:val="00977B2C"/>
    <w:rsid w:val="00977F07"/>
    <w:rsid w:val="009801AA"/>
    <w:rsid w:val="00980686"/>
    <w:rsid w:val="009807C4"/>
    <w:rsid w:val="00980B97"/>
    <w:rsid w:val="0098192E"/>
    <w:rsid w:val="00981B9E"/>
    <w:rsid w:val="009820E0"/>
    <w:rsid w:val="0098210D"/>
    <w:rsid w:val="0098234D"/>
    <w:rsid w:val="00982385"/>
    <w:rsid w:val="0098287A"/>
    <w:rsid w:val="00982B13"/>
    <w:rsid w:val="00982F6A"/>
    <w:rsid w:val="00983934"/>
    <w:rsid w:val="00983C48"/>
    <w:rsid w:val="00984679"/>
    <w:rsid w:val="00984883"/>
    <w:rsid w:val="00984BF4"/>
    <w:rsid w:val="00984BFA"/>
    <w:rsid w:val="00985457"/>
    <w:rsid w:val="00985595"/>
    <w:rsid w:val="0098564D"/>
    <w:rsid w:val="009856F9"/>
    <w:rsid w:val="00985DEB"/>
    <w:rsid w:val="00985E77"/>
    <w:rsid w:val="00985FAD"/>
    <w:rsid w:val="00986749"/>
    <w:rsid w:val="009869D7"/>
    <w:rsid w:val="0098701D"/>
    <w:rsid w:val="00987EAB"/>
    <w:rsid w:val="0099077B"/>
    <w:rsid w:val="00990914"/>
    <w:rsid w:val="00990CB6"/>
    <w:rsid w:val="00990F85"/>
    <w:rsid w:val="00991D14"/>
    <w:rsid w:val="00991E7B"/>
    <w:rsid w:val="0099306C"/>
    <w:rsid w:val="00994402"/>
    <w:rsid w:val="00994782"/>
    <w:rsid w:val="00995084"/>
    <w:rsid w:val="00995431"/>
    <w:rsid w:val="0099560E"/>
    <w:rsid w:val="009958D1"/>
    <w:rsid w:val="00995B69"/>
    <w:rsid w:val="00995C97"/>
    <w:rsid w:val="00995E59"/>
    <w:rsid w:val="0099604A"/>
    <w:rsid w:val="009965E5"/>
    <w:rsid w:val="009968D7"/>
    <w:rsid w:val="00996A72"/>
    <w:rsid w:val="00997138"/>
    <w:rsid w:val="00997C35"/>
    <w:rsid w:val="009A01B3"/>
    <w:rsid w:val="009A0DD8"/>
    <w:rsid w:val="009A0E1E"/>
    <w:rsid w:val="009A0E97"/>
    <w:rsid w:val="009A1209"/>
    <w:rsid w:val="009A15C0"/>
    <w:rsid w:val="009A1829"/>
    <w:rsid w:val="009A1A9E"/>
    <w:rsid w:val="009A1B95"/>
    <w:rsid w:val="009A1F83"/>
    <w:rsid w:val="009A267F"/>
    <w:rsid w:val="009A3B8B"/>
    <w:rsid w:val="009A3C8F"/>
    <w:rsid w:val="009A3DC0"/>
    <w:rsid w:val="009A3E05"/>
    <w:rsid w:val="009A482A"/>
    <w:rsid w:val="009A4A72"/>
    <w:rsid w:val="009A4CD3"/>
    <w:rsid w:val="009A5392"/>
    <w:rsid w:val="009A5A01"/>
    <w:rsid w:val="009A6189"/>
    <w:rsid w:val="009A661F"/>
    <w:rsid w:val="009A6ADE"/>
    <w:rsid w:val="009A6F75"/>
    <w:rsid w:val="009A78C9"/>
    <w:rsid w:val="009A7A53"/>
    <w:rsid w:val="009A7E8B"/>
    <w:rsid w:val="009A7EF8"/>
    <w:rsid w:val="009B0351"/>
    <w:rsid w:val="009B06E3"/>
    <w:rsid w:val="009B196F"/>
    <w:rsid w:val="009B1D41"/>
    <w:rsid w:val="009B1FCD"/>
    <w:rsid w:val="009B2289"/>
    <w:rsid w:val="009B32C6"/>
    <w:rsid w:val="009B32C9"/>
    <w:rsid w:val="009B34D6"/>
    <w:rsid w:val="009B3726"/>
    <w:rsid w:val="009B3740"/>
    <w:rsid w:val="009B4212"/>
    <w:rsid w:val="009B4653"/>
    <w:rsid w:val="009B478F"/>
    <w:rsid w:val="009B4936"/>
    <w:rsid w:val="009B4B2A"/>
    <w:rsid w:val="009B503D"/>
    <w:rsid w:val="009B5058"/>
    <w:rsid w:val="009B50AA"/>
    <w:rsid w:val="009B5A02"/>
    <w:rsid w:val="009B5B39"/>
    <w:rsid w:val="009B5CE8"/>
    <w:rsid w:val="009B5D15"/>
    <w:rsid w:val="009B6293"/>
    <w:rsid w:val="009B6D28"/>
    <w:rsid w:val="009B70B2"/>
    <w:rsid w:val="009B73D1"/>
    <w:rsid w:val="009B7681"/>
    <w:rsid w:val="009B7AE2"/>
    <w:rsid w:val="009C0596"/>
    <w:rsid w:val="009C0837"/>
    <w:rsid w:val="009C0D07"/>
    <w:rsid w:val="009C0E8F"/>
    <w:rsid w:val="009C0F3B"/>
    <w:rsid w:val="009C12F4"/>
    <w:rsid w:val="009C17E6"/>
    <w:rsid w:val="009C1C22"/>
    <w:rsid w:val="009C1DF0"/>
    <w:rsid w:val="009C22B5"/>
    <w:rsid w:val="009C240D"/>
    <w:rsid w:val="009C2C67"/>
    <w:rsid w:val="009C384C"/>
    <w:rsid w:val="009C3859"/>
    <w:rsid w:val="009C3ADC"/>
    <w:rsid w:val="009C3C14"/>
    <w:rsid w:val="009C4A64"/>
    <w:rsid w:val="009C4D1C"/>
    <w:rsid w:val="009C5412"/>
    <w:rsid w:val="009C5B2A"/>
    <w:rsid w:val="009C5EBE"/>
    <w:rsid w:val="009C60DD"/>
    <w:rsid w:val="009C6340"/>
    <w:rsid w:val="009C6A49"/>
    <w:rsid w:val="009C6DF7"/>
    <w:rsid w:val="009C6EC2"/>
    <w:rsid w:val="009C74F1"/>
    <w:rsid w:val="009C7504"/>
    <w:rsid w:val="009C797F"/>
    <w:rsid w:val="009C7D40"/>
    <w:rsid w:val="009D005A"/>
    <w:rsid w:val="009D01B6"/>
    <w:rsid w:val="009D03E5"/>
    <w:rsid w:val="009D06C2"/>
    <w:rsid w:val="009D076E"/>
    <w:rsid w:val="009D07F9"/>
    <w:rsid w:val="009D0FB6"/>
    <w:rsid w:val="009D12D2"/>
    <w:rsid w:val="009D1630"/>
    <w:rsid w:val="009D16A3"/>
    <w:rsid w:val="009D182E"/>
    <w:rsid w:val="009D1A08"/>
    <w:rsid w:val="009D1A46"/>
    <w:rsid w:val="009D1C7E"/>
    <w:rsid w:val="009D1D3E"/>
    <w:rsid w:val="009D2335"/>
    <w:rsid w:val="009D252E"/>
    <w:rsid w:val="009D26C3"/>
    <w:rsid w:val="009D310E"/>
    <w:rsid w:val="009D32FD"/>
    <w:rsid w:val="009D3672"/>
    <w:rsid w:val="009D381B"/>
    <w:rsid w:val="009D3964"/>
    <w:rsid w:val="009D3C0F"/>
    <w:rsid w:val="009D4708"/>
    <w:rsid w:val="009D55B0"/>
    <w:rsid w:val="009D60E5"/>
    <w:rsid w:val="009D61C5"/>
    <w:rsid w:val="009D69C5"/>
    <w:rsid w:val="009D7190"/>
    <w:rsid w:val="009D72D0"/>
    <w:rsid w:val="009D7585"/>
    <w:rsid w:val="009D7731"/>
    <w:rsid w:val="009D7B7D"/>
    <w:rsid w:val="009D7C68"/>
    <w:rsid w:val="009E0122"/>
    <w:rsid w:val="009E0128"/>
    <w:rsid w:val="009E01D1"/>
    <w:rsid w:val="009E0497"/>
    <w:rsid w:val="009E050E"/>
    <w:rsid w:val="009E0E91"/>
    <w:rsid w:val="009E1270"/>
    <w:rsid w:val="009E17EB"/>
    <w:rsid w:val="009E1BF3"/>
    <w:rsid w:val="009E23A1"/>
    <w:rsid w:val="009E25E5"/>
    <w:rsid w:val="009E28CE"/>
    <w:rsid w:val="009E28E2"/>
    <w:rsid w:val="009E2CC1"/>
    <w:rsid w:val="009E3146"/>
    <w:rsid w:val="009E3A5F"/>
    <w:rsid w:val="009E404B"/>
    <w:rsid w:val="009E4272"/>
    <w:rsid w:val="009E4C03"/>
    <w:rsid w:val="009E4E93"/>
    <w:rsid w:val="009E4F0F"/>
    <w:rsid w:val="009E5370"/>
    <w:rsid w:val="009E58FB"/>
    <w:rsid w:val="009E5E54"/>
    <w:rsid w:val="009E60BF"/>
    <w:rsid w:val="009E620A"/>
    <w:rsid w:val="009E640E"/>
    <w:rsid w:val="009E6762"/>
    <w:rsid w:val="009E68BB"/>
    <w:rsid w:val="009E69AE"/>
    <w:rsid w:val="009E6A18"/>
    <w:rsid w:val="009E6A2B"/>
    <w:rsid w:val="009E6D31"/>
    <w:rsid w:val="009E7052"/>
    <w:rsid w:val="009E70F5"/>
    <w:rsid w:val="009E7412"/>
    <w:rsid w:val="009E763F"/>
    <w:rsid w:val="009E7C60"/>
    <w:rsid w:val="009E7C6E"/>
    <w:rsid w:val="009E7EB6"/>
    <w:rsid w:val="009F002E"/>
    <w:rsid w:val="009F0383"/>
    <w:rsid w:val="009F0516"/>
    <w:rsid w:val="009F0527"/>
    <w:rsid w:val="009F0760"/>
    <w:rsid w:val="009F128B"/>
    <w:rsid w:val="009F133D"/>
    <w:rsid w:val="009F184D"/>
    <w:rsid w:val="009F1971"/>
    <w:rsid w:val="009F19FE"/>
    <w:rsid w:val="009F222D"/>
    <w:rsid w:val="009F2237"/>
    <w:rsid w:val="009F3E22"/>
    <w:rsid w:val="009F40E6"/>
    <w:rsid w:val="009F43D7"/>
    <w:rsid w:val="009F4584"/>
    <w:rsid w:val="009F46A1"/>
    <w:rsid w:val="009F4B99"/>
    <w:rsid w:val="009F4CD4"/>
    <w:rsid w:val="009F51D5"/>
    <w:rsid w:val="009F51E8"/>
    <w:rsid w:val="009F53C0"/>
    <w:rsid w:val="009F5478"/>
    <w:rsid w:val="009F6212"/>
    <w:rsid w:val="009F633B"/>
    <w:rsid w:val="009F65CA"/>
    <w:rsid w:val="009F6763"/>
    <w:rsid w:val="009F6A28"/>
    <w:rsid w:val="009F6AC3"/>
    <w:rsid w:val="009F6AF7"/>
    <w:rsid w:val="009F6E36"/>
    <w:rsid w:val="009F6E64"/>
    <w:rsid w:val="009F71A9"/>
    <w:rsid w:val="009F750D"/>
    <w:rsid w:val="009F7B63"/>
    <w:rsid w:val="00A00298"/>
    <w:rsid w:val="00A01299"/>
    <w:rsid w:val="00A01945"/>
    <w:rsid w:val="00A01A84"/>
    <w:rsid w:val="00A01B1F"/>
    <w:rsid w:val="00A0221B"/>
    <w:rsid w:val="00A026B5"/>
    <w:rsid w:val="00A02729"/>
    <w:rsid w:val="00A02738"/>
    <w:rsid w:val="00A02A0C"/>
    <w:rsid w:val="00A02C07"/>
    <w:rsid w:val="00A031E2"/>
    <w:rsid w:val="00A0324F"/>
    <w:rsid w:val="00A03DCB"/>
    <w:rsid w:val="00A03FCC"/>
    <w:rsid w:val="00A0400C"/>
    <w:rsid w:val="00A04BAD"/>
    <w:rsid w:val="00A04CFF"/>
    <w:rsid w:val="00A04ED3"/>
    <w:rsid w:val="00A05445"/>
    <w:rsid w:val="00A059B7"/>
    <w:rsid w:val="00A05E97"/>
    <w:rsid w:val="00A06BE3"/>
    <w:rsid w:val="00A0707C"/>
    <w:rsid w:val="00A07937"/>
    <w:rsid w:val="00A079D4"/>
    <w:rsid w:val="00A07AC3"/>
    <w:rsid w:val="00A07AE2"/>
    <w:rsid w:val="00A07CAB"/>
    <w:rsid w:val="00A1016F"/>
    <w:rsid w:val="00A10FF8"/>
    <w:rsid w:val="00A11F89"/>
    <w:rsid w:val="00A12195"/>
    <w:rsid w:val="00A121B9"/>
    <w:rsid w:val="00A1249D"/>
    <w:rsid w:val="00A12AD4"/>
    <w:rsid w:val="00A12B5B"/>
    <w:rsid w:val="00A12C16"/>
    <w:rsid w:val="00A1346F"/>
    <w:rsid w:val="00A1354E"/>
    <w:rsid w:val="00A13A11"/>
    <w:rsid w:val="00A13D91"/>
    <w:rsid w:val="00A14295"/>
    <w:rsid w:val="00A1450C"/>
    <w:rsid w:val="00A148C2"/>
    <w:rsid w:val="00A14EEE"/>
    <w:rsid w:val="00A1544E"/>
    <w:rsid w:val="00A155E8"/>
    <w:rsid w:val="00A15691"/>
    <w:rsid w:val="00A157AB"/>
    <w:rsid w:val="00A15B3C"/>
    <w:rsid w:val="00A15D78"/>
    <w:rsid w:val="00A162A9"/>
    <w:rsid w:val="00A162C1"/>
    <w:rsid w:val="00A16441"/>
    <w:rsid w:val="00A16777"/>
    <w:rsid w:val="00A169B6"/>
    <w:rsid w:val="00A17A8D"/>
    <w:rsid w:val="00A17ED2"/>
    <w:rsid w:val="00A203B3"/>
    <w:rsid w:val="00A203E6"/>
    <w:rsid w:val="00A205B5"/>
    <w:rsid w:val="00A206EF"/>
    <w:rsid w:val="00A20844"/>
    <w:rsid w:val="00A21078"/>
    <w:rsid w:val="00A2119D"/>
    <w:rsid w:val="00A2122F"/>
    <w:rsid w:val="00A2149C"/>
    <w:rsid w:val="00A21CF7"/>
    <w:rsid w:val="00A21D4E"/>
    <w:rsid w:val="00A220A5"/>
    <w:rsid w:val="00A22256"/>
    <w:rsid w:val="00A22430"/>
    <w:rsid w:val="00A22596"/>
    <w:rsid w:val="00A22FB9"/>
    <w:rsid w:val="00A230AC"/>
    <w:rsid w:val="00A234F3"/>
    <w:rsid w:val="00A23759"/>
    <w:rsid w:val="00A24696"/>
    <w:rsid w:val="00A24804"/>
    <w:rsid w:val="00A250E0"/>
    <w:rsid w:val="00A2551B"/>
    <w:rsid w:val="00A25576"/>
    <w:rsid w:val="00A256BB"/>
    <w:rsid w:val="00A25715"/>
    <w:rsid w:val="00A257DC"/>
    <w:rsid w:val="00A2587F"/>
    <w:rsid w:val="00A25E43"/>
    <w:rsid w:val="00A25E9A"/>
    <w:rsid w:val="00A26230"/>
    <w:rsid w:val="00A2663E"/>
    <w:rsid w:val="00A26BEE"/>
    <w:rsid w:val="00A2744A"/>
    <w:rsid w:val="00A30160"/>
    <w:rsid w:val="00A30622"/>
    <w:rsid w:val="00A3078E"/>
    <w:rsid w:val="00A308B0"/>
    <w:rsid w:val="00A30C49"/>
    <w:rsid w:val="00A31126"/>
    <w:rsid w:val="00A311DC"/>
    <w:rsid w:val="00A312D2"/>
    <w:rsid w:val="00A3157F"/>
    <w:rsid w:val="00A31842"/>
    <w:rsid w:val="00A31FE2"/>
    <w:rsid w:val="00A32214"/>
    <w:rsid w:val="00A322AD"/>
    <w:rsid w:val="00A325A2"/>
    <w:rsid w:val="00A326B0"/>
    <w:rsid w:val="00A32D4A"/>
    <w:rsid w:val="00A33341"/>
    <w:rsid w:val="00A337DA"/>
    <w:rsid w:val="00A342B0"/>
    <w:rsid w:val="00A34389"/>
    <w:rsid w:val="00A343BD"/>
    <w:rsid w:val="00A346EC"/>
    <w:rsid w:val="00A348C0"/>
    <w:rsid w:val="00A35177"/>
    <w:rsid w:val="00A352C2"/>
    <w:rsid w:val="00A35827"/>
    <w:rsid w:val="00A35CC2"/>
    <w:rsid w:val="00A3623A"/>
    <w:rsid w:val="00A3653D"/>
    <w:rsid w:val="00A365F0"/>
    <w:rsid w:val="00A36677"/>
    <w:rsid w:val="00A36D5B"/>
    <w:rsid w:val="00A36FCD"/>
    <w:rsid w:val="00A372B8"/>
    <w:rsid w:val="00A37552"/>
    <w:rsid w:val="00A3764D"/>
    <w:rsid w:val="00A404CF"/>
    <w:rsid w:val="00A405EB"/>
    <w:rsid w:val="00A4077C"/>
    <w:rsid w:val="00A408D6"/>
    <w:rsid w:val="00A40B9E"/>
    <w:rsid w:val="00A41074"/>
    <w:rsid w:val="00A4124D"/>
    <w:rsid w:val="00A412BD"/>
    <w:rsid w:val="00A41C49"/>
    <w:rsid w:val="00A420C3"/>
    <w:rsid w:val="00A4230F"/>
    <w:rsid w:val="00A43199"/>
    <w:rsid w:val="00A438C6"/>
    <w:rsid w:val="00A43950"/>
    <w:rsid w:val="00A43ADA"/>
    <w:rsid w:val="00A43BA0"/>
    <w:rsid w:val="00A43F7E"/>
    <w:rsid w:val="00A43F91"/>
    <w:rsid w:val="00A44095"/>
    <w:rsid w:val="00A440B1"/>
    <w:rsid w:val="00A44536"/>
    <w:rsid w:val="00A44AA2"/>
    <w:rsid w:val="00A44CB0"/>
    <w:rsid w:val="00A458C8"/>
    <w:rsid w:val="00A45925"/>
    <w:rsid w:val="00A46499"/>
    <w:rsid w:val="00A4649A"/>
    <w:rsid w:val="00A46657"/>
    <w:rsid w:val="00A469D0"/>
    <w:rsid w:val="00A46FCA"/>
    <w:rsid w:val="00A473BB"/>
    <w:rsid w:val="00A478E6"/>
    <w:rsid w:val="00A50766"/>
    <w:rsid w:val="00A512D9"/>
    <w:rsid w:val="00A514E3"/>
    <w:rsid w:val="00A5185A"/>
    <w:rsid w:val="00A518F9"/>
    <w:rsid w:val="00A51E52"/>
    <w:rsid w:val="00A528C8"/>
    <w:rsid w:val="00A5290C"/>
    <w:rsid w:val="00A52A20"/>
    <w:rsid w:val="00A52AB3"/>
    <w:rsid w:val="00A5326D"/>
    <w:rsid w:val="00A53775"/>
    <w:rsid w:val="00A538D3"/>
    <w:rsid w:val="00A538F3"/>
    <w:rsid w:val="00A53C88"/>
    <w:rsid w:val="00A53E0E"/>
    <w:rsid w:val="00A53E33"/>
    <w:rsid w:val="00A53F48"/>
    <w:rsid w:val="00A54556"/>
    <w:rsid w:val="00A545FC"/>
    <w:rsid w:val="00A54A3B"/>
    <w:rsid w:val="00A54AB3"/>
    <w:rsid w:val="00A54D1F"/>
    <w:rsid w:val="00A551D6"/>
    <w:rsid w:val="00A5536E"/>
    <w:rsid w:val="00A55C8A"/>
    <w:rsid w:val="00A55DEC"/>
    <w:rsid w:val="00A55FD7"/>
    <w:rsid w:val="00A5603D"/>
    <w:rsid w:val="00A562E0"/>
    <w:rsid w:val="00A56373"/>
    <w:rsid w:val="00A56C64"/>
    <w:rsid w:val="00A5743F"/>
    <w:rsid w:val="00A575B9"/>
    <w:rsid w:val="00A5794A"/>
    <w:rsid w:val="00A57FA4"/>
    <w:rsid w:val="00A602E2"/>
    <w:rsid w:val="00A604F6"/>
    <w:rsid w:val="00A6085F"/>
    <w:rsid w:val="00A60A8C"/>
    <w:rsid w:val="00A60D56"/>
    <w:rsid w:val="00A60DFC"/>
    <w:rsid w:val="00A61497"/>
    <w:rsid w:val="00A61622"/>
    <w:rsid w:val="00A617F8"/>
    <w:rsid w:val="00A61FFF"/>
    <w:rsid w:val="00A624B3"/>
    <w:rsid w:val="00A62637"/>
    <w:rsid w:val="00A6288A"/>
    <w:rsid w:val="00A63171"/>
    <w:rsid w:val="00A6362D"/>
    <w:rsid w:val="00A6381F"/>
    <w:rsid w:val="00A638B9"/>
    <w:rsid w:val="00A63E4E"/>
    <w:rsid w:val="00A6419F"/>
    <w:rsid w:val="00A642A0"/>
    <w:rsid w:val="00A64D20"/>
    <w:rsid w:val="00A65092"/>
    <w:rsid w:val="00A6567A"/>
    <w:rsid w:val="00A658E5"/>
    <w:rsid w:val="00A65A25"/>
    <w:rsid w:val="00A65ADB"/>
    <w:rsid w:val="00A65F36"/>
    <w:rsid w:val="00A66303"/>
    <w:rsid w:val="00A67578"/>
    <w:rsid w:val="00A675C7"/>
    <w:rsid w:val="00A67699"/>
    <w:rsid w:val="00A67A0F"/>
    <w:rsid w:val="00A67E3F"/>
    <w:rsid w:val="00A67F25"/>
    <w:rsid w:val="00A67F6B"/>
    <w:rsid w:val="00A7013A"/>
    <w:rsid w:val="00A70295"/>
    <w:rsid w:val="00A702B7"/>
    <w:rsid w:val="00A705CB"/>
    <w:rsid w:val="00A70A73"/>
    <w:rsid w:val="00A71244"/>
    <w:rsid w:val="00A715AB"/>
    <w:rsid w:val="00A716E5"/>
    <w:rsid w:val="00A71B5D"/>
    <w:rsid w:val="00A720AC"/>
    <w:rsid w:val="00A72CA4"/>
    <w:rsid w:val="00A72D19"/>
    <w:rsid w:val="00A7315C"/>
    <w:rsid w:val="00A735C1"/>
    <w:rsid w:val="00A73915"/>
    <w:rsid w:val="00A73D51"/>
    <w:rsid w:val="00A73DA4"/>
    <w:rsid w:val="00A73ED8"/>
    <w:rsid w:val="00A74461"/>
    <w:rsid w:val="00A74FB3"/>
    <w:rsid w:val="00A75847"/>
    <w:rsid w:val="00A75CDA"/>
    <w:rsid w:val="00A75D8F"/>
    <w:rsid w:val="00A75FC3"/>
    <w:rsid w:val="00A764D0"/>
    <w:rsid w:val="00A76A03"/>
    <w:rsid w:val="00A76F8E"/>
    <w:rsid w:val="00A7713E"/>
    <w:rsid w:val="00A7796A"/>
    <w:rsid w:val="00A7796E"/>
    <w:rsid w:val="00A77B38"/>
    <w:rsid w:val="00A77D2C"/>
    <w:rsid w:val="00A77FA7"/>
    <w:rsid w:val="00A800EB"/>
    <w:rsid w:val="00A8067E"/>
    <w:rsid w:val="00A80D71"/>
    <w:rsid w:val="00A80EDB"/>
    <w:rsid w:val="00A8163F"/>
    <w:rsid w:val="00A81764"/>
    <w:rsid w:val="00A8198C"/>
    <w:rsid w:val="00A81995"/>
    <w:rsid w:val="00A81AC4"/>
    <w:rsid w:val="00A81E5A"/>
    <w:rsid w:val="00A82EAF"/>
    <w:rsid w:val="00A83540"/>
    <w:rsid w:val="00A836C8"/>
    <w:rsid w:val="00A837DE"/>
    <w:rsid w:val="00A83A64"/>
    <w:rsid w:val="00A83DF5"/>
    <w:rsid w:val="00A83E23"/>
    <w:rsid w:val="00A84207"/>
    <w:rsid w:val="00A84631"/>
    <w:rsid w:val="00A852A3"/>
    <w:rsid w:val="00A85788"/>
    <w:rsid w:val="00A85C9A"/>
    <w:rsid w:val="00A86932"/>
    <w:rsid w:val="00A86C1B"/>
    <w:rsid w:val="00A86D37"/>
    <w:rsid w:val="00A86E27"/>
    <w:rsid w:val="00A879E3"/>
    <w:rsid w:val="00A9051A"/>
    <w:rsid w:val="00A90552"/>
    <w:rsid w:val="00A906E9"/>
    <w:rsid w:val="00A90709"/>
    <w:rsid w:val="00A90FA3"/>
    <w:rsid w:val="00A9111E"/>
    <w:rsid w:val="00A9144B"/>
    <w:rsid w:val="00A9168F"/>
    <w:rsid w:val="00A922E6"/>
    <w:rsid w:val="00A9256D"/>
    <w:rsid w:val="00A92798"/>
    <w:rsid w:val="00A92D19"/>
    <w:rsid w:val="00A92D7C"/>
    <w:rsid w:val="00A92EA7"/>
    <w:rsid w:val="00A933D2"/>
    <w:rsid w:val="00A93705"/>
    <w:rsid w:val="00A93A15"/>
    <w:rsid w:val="00A93B63"/>
    <w:rsid w:val="00A93B6F"/>
    <w:rsid w:val="00A94166"/>
    <w:rsid w:val="00A94B94"/>
    <w:rsid w:val="00A94CF8"/>
    <w:rsid w:val="00A94F38"/>
    <w:rsid w:val="00A953A0"/>
    <w:rsid w:val="00A954BA"/>
    <w:rsid w:val="00A95785"/>
    <w:rsid w:val="00A957A8"/>
    <w:rsid w:val="00A959FA"/>
    <w:rsid w:val="00A95A4F"/>
    <w:rsid w:val="00A964A1"/>
    <w:rsid w:val="00A97355"/>
    <w:rsid w:val="00A97886"/>
    <w:rsid w:val="00A979FE"/>
    <w:rsid w:val="00A97CAC"/>
    <w:rsid w:val="00AA03E5"/>
    <w:rsid w:val="00AA0D4B"/>
    <w:rsid w:val="00AA15A8"/>
    <w:rsid w:val="00AA1A60"/>
    <w:rsid w:val="00AA1C4A"/>
    <w:rsid w:val="00AA1D8A"/>
    <w:rsid w:val="00AA284E"/>
    <w:rsid w:val="00AA29F3"/>
    <w:rsid w:val="00AA2A92"/>
    <w:rsid w:val="00AA2ABA"/>
    <w:rsid w:val="00AA32BE"/>
    <w:rsid w:val="00AA3454"/>
    <w:rsid w:val="00AA4628"/>
    <w:rsid w:val="00AA4642"/>
    <w:rsid w:val="00AA4C6B"/>
    <w:rsid w:val="00AA4CD7"/>
    <w:rsid w:val="00AA55CC"/>
    <w:rsid w:val="00AA582A"/>
    <w:rsid w:val="00AA66BC"/>
    <w:rsid w:val="00AA6748"/>
    <w:rsid w:val="00AA706A"/>
    <w:rsid w:val="00AA7325"/>
    <w:rsid w:val="00AA7382"/>
    <w:rsid w:val="00AA7492"/>
    <w:rsid w:val="00AA75E5"/>
    <w:rsid w:val="00AA79C5"/>
    <w:rsid w:val="00AA79FE"/>
    <w:rsid w:val="00AA7A51"/>
    <w:rsid w:val="00AA7D55"/>
    <w:rsid w:val="00AB0188"/>
    <w:rsid w:val="00AB0319"/>
    <w:rsid w:val="00AB0380"/>
    <w:rsid w:val="00AB0661"/>
    <w:rsid w:val="00AB08D7"/>
    <w:rsid w:val="00AB0AF3"/>
    <w:rsid w:val="00AB0B04"/>
    <w:rsid w:val="00AB0D67"/>
    <w:rsid w:val="00AB0F6C"/>
    <w:rsid w:val="00AB2384"/>
    <w:rsid w:val="00AB294E"/>
    <w:rsid w:val="00AB2F1C"/>
    <w:rsid w:val="00AB3042"/>
    <w:rsid w:val="00AB3417"/>
    <w:rsid w:val="00AB3CB4"/>
    <w:rsid w:val="00AB3DDE"/>
    <w:rsid w:val="00AB40F8"/>
    <w:rsid w:val="00AB4279"/>
    <w:rsid w:val="00AB467A"/>
    <w:rsid w:val="00AB4CA5"/>
    <w:rsid w:val="00AB5CAF"/>
    <w:rsid w:val="00AB5F20"/>
    <w:rsid w:val="00AB64DB"/>
    <w:rsid w:val="00AB6F15"/>
    <w:rsid w:val="00AB7833"/>
    <w:rsid w:val="00AB7AC3"/>
    <w:rsid w:val="00AB7BF8"/>
    <w:rsid w:val="00AC014D"/>
    <w:rsid w:val="00AC02D7"/>
    <w:rsid w:val="00AC057B"/>
    <w:rsid w:val="00AC09E6"/>
    <w:rsid w:val="00AC0B2C"/>
    <w:rsid w:val="00AC16D0"/>
    <w:rsid w:val="00AC1782"/>
    <w:rsid w:val="00AC191E"/>
    <w:rsid w:val="00AC2050"/>
    <w:rsid w:val="00AC28B4"/>
    <w:rsid w:val="00AC3960"/>
    <w:rsid w:val="00AC3998"/>
    <w:rsid w:val="00AC3C45"/>
    <w:rsid w:val="00AC3C4A"/>
    <w:rsid w:val="00AC3CCF"/>
    <w:rsid w:val="00AC402A"/>
    <w:rsid w:val="00AC4285"/>
    <w:rsid w:val="00AC4402"/>
    <w:rsid w:val="00AC45F8"/>
    <w:rsid w:val="00AC4BC8"/>
    <w:rsid w:val="00AC5046"/>
    <w:rsid w:val="00AC54F3"/>
    <w:rsid w:val="00AC5575"/>
    <w:rsid w:val="00AC5673"/>
    <w:rsid w:val="00AC5776"/>
    <w:rsid w:val="00AC591F"/>
    <w:rsid w:val="00AC5A52"/>
    <w:rsid w:val="00AC5AEE"/>
    <w:rsid w:val="00AC6223"/>
    <w:rsid w:val="00AC6305"/>
    <w:rsid w:val="00AC6B6E"/>
    <w:rsid w:val="00AC6D94"/>
    <w:rsid w:val="00AC6DBD"/>
    <w:rsid w:val="00AC739D"/>
    <w:rsid w:val="00AD06D8"/>
    <w:rsid w:val="00AD08D7"/>
    <w:rsid w:val="00AD0C61"/>
    <w:rsid w:val="00AD1602"/>
    <w:rsid w:val="00AD1A1A"/>
    <w:rsid w:val="00AD1B19"/>
    <w:rsid w:val="00AD1D39"/>
    <w:rsid w:val="00AD2C73"/>
    <w:rsid w:val="00AD2CF6"/>
    <w:rsid w:val="00AD31F9"/>
    <w:rsid w:val="00AD324E"/>
    <w:rsid w:val="00AD3628"/>
    <w:rsid w:val="00AD3873"/>
    <w:rsid w:val="00AD38CB"/>
    <w:rsid w:val="00AD3EDA"/>
    <w:rsid w:val="00AD4123"/>
    <w:rsid w:val="00AD4442"/>
    <w:rsid w:val="00AD47A7"/>
    <w:rsid w:val="00AD4D8E"/>
    <w:rsid w:val="00AD4FC6"/>
    <w:rsid w:val="00AD5034"/>
    <w:rsid w:val="00AD5194"/>
    <w:rsid w:val="00AD52CC"/>
    <w:rsid w:val="00AD573E"/>
    <w:rsid w:val="00AD58F4"/>
    <w:rsid w:val="00AD5F7D"/>
    <w:rsid w:val="00AD60A6"/>
    <w:rsid w:val="00AD6136"/>
    <w:rsid w:val="00AD6693"/>
    <w:rsid w:val="00AD6712"/>
    <w:rsid w:val="00AD6797"/>
    <w:rsid w:val="00AD6BDC"/>
    <w:rsid w:val="00AD6F74"/>
    <w:rsid w:val="00AD713D"/>
    <w:rsid w:val="00AD7354"/>
    <w:rsid w:val="00AD797F"/>
    <w:rsid w:val="00AD7B20"/>
    <w:rsid w:val="00AE004C"/>
    <w:rsid w:val="00AE0428"/>
    <w:rsid w:val="00AE079C"/>
    <w:rsid w:val="00AE0C34"/>
    <w:rsid w:val="00AE0C8A"/>
    <w:rsid w:val="00AE15B8"/>
    <w:rsid w:val="00AE167B"/>
    <w:rsid w:val="00AE1976"/>
    <w:rsid w:val="00AE2452"/>
    <w:rsid w:val="00AE25A1"/>
    <w:rsid w:val="00AE2B3E"/>
    <w:rsid w:val="00AE2BE0"/>
    <w:rsid w:val="00AE3324"/>
    <w:rsid w:val="00AE4658"/>
    <w:rsid w:val="00AE48FC"/>
    <w:rsid w:val="00AE4BFC"/>
    <w:rsid w:val="00AE4F6D"/>
    <w:rsid w:val="00AE4FFB"/>
    <w:rsid w:val="00AE5105"/>
    <w:rsid w:val="00AE52F1"/>
    <w:rsid w:val="00AE560F"/>
    <w:rsid w:val="00AE5ADE"/>
    <w:rsid w:val="00AE5C21"/>
    <w:rsid w:val="00AE5D55"/>
    <w:rsid w:val="00AE60AD"/>
    <w:rsid w:val="00AE6283"/>
    <w:rsid w:val="00AE68D2"/>
    <w:rsid w:val="00AE6C87"/>
    <w:rsid w:val="00AE6ECD"/>
    <w:rsid w:val="00AE75D8"/>
    <w:rsid w:val="00AE78C1"/>
    <w:rsid w:val="00AE7900"/>
    <w:rsid w:val="00AE7A80"/>
    <w:rsid w:val="00AE7D5F"/>
    <w:rsid w:val="00AE7DA4"/>
    <w:rsid w:val="00AF0260"/>
    <w:rsid w:val="00AF0647"/>
    <w:rsid w:val="00AF0663"/>
    <w:rsid w:val="00AF07A8"/>
    <w:rsid w:val="00AF0826"/>
    <w:rsid w:val="00AF0DE4"/>
    <w:rsid w:val="00AF12A6"/>
    <w:rsid w:val="00AF16DB"/>
    <w:rsid w:val="00AF1F64"/>
    <w:rsid w:val="00AF21F7"/>
    <w:rsid w:val="00AF2313"/>
    <w:rsid w:val="00AF256D"/>
    <w:rsid w:val="00AF2621"/>
    <w:rsid w:val="00AF2790"/>
    <w:rsid w:val="00AF2A28"/>
    <w:rsid w:val="00AF2DEC"/>
    <w:rsid w:val="00AF316E"/>
    <w:rsid w:val="00AF3187"/>
    <w:rsid w:val="00AF3450"/>
    <w:rsid w:val="00AF367B"/>
    <w:rsid w:val="00AF36B2"/>
    <w:rsid w:val="00AF3A18"/>
    <w:rsid w:val="00AF423D"/>
    <w:rsid w:val="00AF424C"/>
    <w:rsid w:val="00AF43FD"/>
    <w:rsid w:val="00AF4489"/>
    <w:rsid w:val="00AF4CEF"/>
    <w:rsid w:val="00AF4E28"/>
    <w:rsid w:val="00AF513E"/>
    <w:rsid w:val="00AF5239"/>
    <w:rsid w:val="00AF5725"/>
    <w:rsid w:val="00AF5831"/>
    <w:rsid w:val="00AF5E40"/>
    <w:rsid w:val="00AF64AC"/>
    <w:rsid w:val="00AF682C"/>
    <w:rsid w:val="00AF6916"/>
    <w:rsid w:val="00AF6CBF"/>
    <w:rsid w:val="00AF77C9"/>
    <w:rsid w:val="00AF7D14"/>
    <w:rsid w:val="00B0017A"/>
    <w:rsid w:val="00B001DF"/>
    <w:rsid w:val="00B00667"/>
    <w:rsid w:val="00B00A3E"/>
    <w:rsid w:val="00B00C33"/>
    <w:rsid w:val="00B00E8F"/>
    <w:rsid w:val="00B00F99"/>
    <w:rsid w:val="00B0101B"/>
    <w:rsid w:val="00B013BB"/>
    <w:rsid w:val="00B0154B"/>
    <w:rsid w:val="00B016FF"/>
    <w:rsid w:val="00B0217F"/>
    <w:rsid w:val="00B02409"/>
    <w:rsid w:val="00B02437"/>
    <w:rsid w:val="00B0243C"/>
    <w:rsid w:val="00B028A1"/>
    <w:rsid w:val="00B02939"/>
    <w:rsid w:val="00B02C15"/>
    <w:rsid w:val="00B02DD6"/>
    <w:rsid w:val="00B02E7B"/>
    <w:rsid w:val="00B03084"/>
    <w:rsid w:val="00B03C31"/>
    <w:rsid w:val="00B03D8C"/>
    <w:rsid w:val="00B03E94"/>
    <w:rsid w:val="00B04530"/>
    <w:rsid w:val="00B048DB"/>
    <w:rsid w:val="00B04913"/>
    <w:rsid w:val="00B0493F"/>
    <w:rsid w:val="00B04B29"/>
    <w:rsid w:val="00B0511F"/>
    <w:rsid w:val="00B05316"/>
    <w:rsid w:val="00B0542C"/>
    <w:rsid w:val="00B05433"/>
    <w:rsid w:val="00B05467"/>
    <w:rsid w:val="00B059A2"/>
    <w:rsid w:val="00B05E53"/>
    <w:rsid w:val="00B06012"/>
    <w:rsid w:val="00B06733"/>
    <w:rsid w:val="00B074B9"/>
    <w:rsid w:val="00B076B1"/>
    <w:rsid w:val="00B077C7"/>
    <w:rsid w:val="00B07B03"/>
    <w:rsid w:val="00B07DBD"/>
    <w:rsid w:val="00B102FA"/>
    <w:rsid w:val="00B10F4D"/>
    <w:rsid w:val="00B11286"/>
    <w:rsid w:val="00B1178C"/>
    <w:rsid w:val="00B1197A"/>
    <w:rsid w:val="00B1199B"/>
    <w:rsid w:val="00B11AB0"/>
    <w:rsid w:val="00B12319"/>
    <w:rsid w:val="00B125CC"/>
    <w:rsid w:val="00B12848"/>
    <w:rsid w:val="00B12854"/>
    <w:rsid w:val="00B12ACE"/>
    <w:rsid w:val="00B12C6E"/>
    <w:rsid w:val="00B12E0A"/>
    <w:rsid w:val="00B1333B"/>
    <w:rsid w:val="00B139C2"/>
    <w:rsid w:val="00B13B9B"/>
    <w:rsid w:val="00B13B9E"/>
    <w:rsid w:val="00B13BED"/>
    <w:rsid w:val="00B13D58"/>
    <w:rsid w:val="00B13DBE"/>
    <w:rsid w:val="00B13E2B"/>
    <w:rsid w:val="00B13EE0"/>
    <w:rsid w:val="00B14366"/>
    <w:rsid w:val="00B14545"/>
    <w:rsid w:val="00B153D6"/>
    <w:rsid w:val="00B1576D"/>
    <w:rsid w:val="00B15846"/>
    <w:rsid w:val="00B1591A"/>
    <w:rsid w:val="00B15AFF"/>
    <w:rsid w:val="00B15BAA"/>
    <w:rsid w:val="00B16667"/>
    <w:rsid w:val="00B166E7"/>
    <w:rsid w:val="00B166F1"/>
    <w:rsid w:val="00B16823"/>
    <w:rsid w:val="00B16898"/>
    <w:rsid w:val="00B16975"/>
    <w:rsid w:val="00B16BD6"/>
    <w:rsid w:val="00B16CD4"/>
    <w:rsid w:val="00B16D1C"/>
    <w:rsid w:val="00B16E03"/>
    <w:rsid w:val="00B1773A"/>
    <w:rsid w:val="00B17945"/>
    <w:rsid w:val="00B179F9"/>
    <w:rsid w:val="00B17BCD"/>
    <w:rsid w:val="00B17C01"/>
    <w:rsid w:val="00B17D53"/>
    <w:rsid w:val="00B17EF9"/>
    <w:rsid w:val="00B201DE"/>
    <w:rsid w:val="00B20E05"/>
    <w:rsid w:val="00B21357"/>
    <w:rsid w:val="00B213E6"/>
    <w:rsid w:val="00B21614"/>
    <w:rsid w:val="00B21745"/>
    <w:rsid w:val="00B21C2C"/>
    <w:rsid w:val="00B21FD9"/>
    <w:rsid w:val="00B22555"/>
    <w:rsid w:val="00B225DD"/>
    <w:rsid w:val="00B22B69"/>
    <w:rsid w:val="00B22F97"/>
    <w:rsid w:val="00B2313A"/>
    <w:rsid w:val="00B2326E"/>
    <w:rsid w:val="00B234ED"/>
    <w:rsid w:val="00B23688"/>
    <w:rsid w:val="00B245AD"/>
    <w:rsid w:val="00B249F9"/>
    <w:rsid w:val="00B24D78"/>
    <w:rsid w:val="00B259A4"/>
    <w:rsid w:val="00B25A11"/>
    <w:rsid w:val="00B25E37"/>
    <w:rsid w:val="00B25F3A"/>
    <w:rsid w:val="00B25FD4"/>
    <w:rsid w:val="00B261DF"/>
    <w:rsid w:val="00B26432"/>
    <w:rsid w:val="00B26709"/>
    <w:rsid w:val="00B26C44"/>
    <w:rsid w:val="00B26DDD"/>
    <w:rsid w:val="00B27934"/>
    <w:rsid w:val="00B27F53"/>
    <w:rsid w:val="00B27FA1"/>
    <w:rsid w:val="00B30001"/>
    <w:rsid w:val="00B30771"/>
    <w:rsid w:val="00B307AF"/>
    <w:rsid w:val="00B3089B"/>
    <w:rsid w:val="00B30DE6"/>
    <w:rsid w:val="00B31343"/>
    <w:rsid w:val="00B31625"/>
    <w:rsid w:val="00B31729"/>
    <w:rsid w:val="00B317D8"/>
    <w:rsid w:val="00B31B1D"/>
    <w:rsid w:val="00B3206D"/>
    <w:rsid w:val="00B32153"/>
    <w:rsid w:val="00B32B99"/>
    <w:rsid w:val="00B330B5"/>
    <w:rsid w:val="00B335D0"/>
    <w:rsid w:val="00B33AC9"/>
    <w:rsid w:val="00B33BD6"/>
    <w:rsid w:val="00B341DA"/>
    <w:rsid w:val="00B3454E"/>
    <w:rsid w:val="00B34A39"/>
    <w:rsid w:val="00B34AB5"/>
    <w:rsid w:val="00B351F3"/>
    <w:rsid w:val="00B35DE5"/>
    <w:rsid w:val="00B360C5"/>
    <w:rsid w:val="00B36387"/>
    <w:rsid w:val="00B363C9"/>
    <w:rsid w:val="00B36414"/>
    <w:rsid w:val="00B36574"/>
    <w:rsid w:val="00B36AD2"/>
    <w:rsid w:val="00B36DB8"/>
    <w:rsid w:val="00B3713C"/>
    <w:rsid w:val="00B372CC"/>
    <w:rsid w:val="00B37673"/>
    <w:rsid w:val="00B37B03"/>
    <w:rsid w:val="00B40181"/>
    <w:rsid w:val="00B40245"/>
    <w:rsid w:val="00B403C2"/>
    <w:rsid w:val="00B405B9"/>
    <w:rsid w:val="00B4080E"/>
    <w:rsid w:val="00B408AF"/>
    <w:rsid w:val="00B40DB3"/>
    <w:rsid w:val="00B41363"/>
    <w:rsid w:val="00B413B1"/>
    <w:rsid w:val="00B41405"/>
    <w:rsid w:val="00B4153B"/>
    <w:rsid w:val="00B422F9"/>
    <w:rsid w:val="00B428C2"/>
    <w:rsid w:val="00B431B6"/>
    <w:rsid w:val="00B431EC"/>
    <w:rsid w:val="00B4332E"/>
    <w:rsid w:val="00B43E90"/>
    <w:rsid w:val="00B43F65"/>
    <w:rsid w:val="00B44433"/>
    <w:rsid w:val="00B448B1"/>
    <w:rsid w:val="00B44992"/>
    <w:rsid w:val="00B44BE9"/>
    <w:rsid w:val="00B44C8F"/>
    <w:rsid w:val="00B44FBF"/>
    <w:rsid w:val="00B45295"/>
    <w:rsid w:val="00B454C7"/>
    <w:rsid w:val="00B459E0"/>
    <w:rsid w:val="00B45D84"/>
    <w:rsid w:val="00B460D1"/>
    <w:rsid w:val="00B461C7"/>
    <w:rsid w:val="00B4642F"/>
    <w:rsid w:val="00B467D1"/>
    <w:rsid w:val="00B46C8A"/>
    <w:rsid w:val="00B50225"/>
    <w:rsid w:val="00B50238"/>
    <w:rsid w:val="00B50974"/>
    <w:rsid w:val="00B50B64"/>
    <w:rsid w:val="00B50BCC"/>
    <w:rsid w:val="00B50D2D"/>
    <w:rsid w:val="00B50EAF"/>
    <w:rsid w:val="00B515CB"/>
    <w:rsid w:val="00B517FF"/>
    <w:rsid w:val="00B5223B"/>
    <w:rsid w:val="00B52C36"/>
    <w:rsid w:val="00B53311"/>
    <w:rsid w:val="00B5382C"/>
    <w:rsid w:val="00B53995"/>
    <w:rsid w:val="00B53DE5"/>
    <w:rsid w:val="00B53FFF"/>
    <w:rsid w:val="00B54597"/>
    <w:rsid w:val="00B54A02"/>
    <w:rsid w:val="00B54AAE"/>
    <w:rsid w:val="00B54C0B"/>
    <w:rsid w:val="00B55114"/>
    <w:rsid w:val="00B55936"/>
    <w:rsid w:val="00B55D38"/>
    <w:rsid w:val="00B55DD2"/>
    <w:rsid w:val="00B56606"/>
    <w:rsid w:val="00B566EC"/>
    <w:rsid w:val="00B56B92"/>
    <w:rsid w:val="00B56CD1"/>
    <w:rsid w:val="00B56D68"/>
    <w:rsid w:val="00B56DD0"/>
    <w:rsid w:val="00B574CE"/>
    <w:rsid w:val="00B57705"/>
    <w:rsid w:val="00B57BF1"/>
    <w:rsid w:val="00B57F59"/>
    <w:rsid w:val="00B603C9"/>
    <w:rsid w:val="00B60878"/>
    <w:rsid w:val="00B6126D"/>
    <w:rsid w:val="00B61432"/>
    <w:rsid w:val="00B61797"/>
    <w:rsid w:val="00B61C6B"/>
    <w:rsid w:val="00B61D02"/>
    <w:rsid w:val="00B62080"/>
    <w:rsid w:val="00B620A2"/>
    <w:rsid w:val="00B625C8"/>
    <w:rsid w:val="00B62634"/>
    <w:rsid w:val="00B62A23"/>
    <w:rsid w:val="00B62DA1"/>
    <w:rsid w:val="00B634AD"/>
    <w:rsid w:val="00B636EF"/>
    <w:rsid w:val="00B64937"/>
    <w:rsid w:val="00B65BBC"/>
    <w:rsid w:val="00B65D64"/>
    <w:rsid w:val="00B66055"/>
    <w:rsid w:val="00B66D4A"/>
    <w:rsid w:val="00B70369"/>
    <w:rsid w:val="00B7222F"/>
    <w:rsid w:val="00B72725"/>
    <w:rsid w:val="00B72891"/>
    <w:rsid w:val="00B72A73"/>
    <w:rsid w:val="00B72C62"/>
    <w:rsid w:val="00B72EFD"/>
    <w:rsid w:val="00B72F3F"/>
    <w:rsid w:val="00B731C1"/>
    <w:rsid w:val="00B732BF"/>
    <w:rsid w:val="00B73787"/>
    <w:rsid w:val="00B73908"/>
    <w:rsid w:val="00B73966"/>
    <w:rsid w:val="00B73BB4"/>
    <w:rsid w:val="00B73BDA"/>
    <w:rsid w:val="00B73FF6"/>
    <w:rsid w:val="00B7404C"/>
    <w:rsid w:val="00B745E4"/>
    <w:rsid w:val="00B752A1"/>
    <w:rsid w:val="00B753F6"/>
    <w:rsid w:val="00B759C8"/>
    <w:rsid w:val="00B75A42"/>
    <w:rsid w:val="00B767DF"/>
    <w:rsid w:val="00B76916"/>
    <w:rsid w:val="00B76CD9"/>
    <w:rsid w:val="00B77894"/>
    <w:rsid w:val="00B77A8D"/>
    <w:rsid w:val="00B77C75"/>
    <w:rsid w:val="00B80057"/>
    <w:rsid w:val="00B8016A"/>
    <w:rsid w:val="00B8032C"/>
    <w:rsid w:val="00B80470"/>
    <w:rsid w:val="00B80913"/>
    <w:rsid w:val="00B80F1D"/>
    <w:rsid w:val="00B811A8"/>
    <w:rsid w:val="00B81CD3"/>
    <w:rsid w:val="00B81D2E"/>
    <w:rsid w:val="00B81E50"/>
    <w:rsid w:val="00B8200C"/>
    <w:rsid w:val="00B82206"/>
    <w:rsid w:val="00B825C9"/>
    <w:rsid w:val="00B8260F"/>
    <w:rsid w:val="00B82E1D"/>
    <w:rsid w:val="00B83049"/>
    <w:rsid w:val="00B839F5"/>
    <w:rsid w:val="00B83E72"/>
    <w:rsid w:val="00B83F68"/>
    <w:rsid w:val="00B83FBD"/>
    <w:rsid w:val="00B840CC"/>
    <w:rsid w:val="00B845E6"/>
    <w:rsid w:val="00B84898"/>
    <w:rsid w:val="00B84AA3"/>
    <w:rsid w:val="00B84B35"/>
    <w:rsid w:val="00B84E73"/>
    <w:rsid w:val="00B85487"/>
    <w:rsid w:val="00B855F2"/>
    <w:rsid w:val="00B8566F"/>
    <w:rsid w:val="00B856F9"/>
    <w:rsid w:val="00B85792"/>
    <w:rsid w:val="00B85B92"/>
    <w:rsid w:val="00B85C03"/>
    <w:rsid w:val="00B85FE8"/>
    <w:rsid w:val="00B8610F"/>
    <w:rsid w:val="00B861A7"/>
    <w:rsid w:val="00B861F6"/>
    <w:rsid w:val="00B8655C"/>
    <w:rsid w:val="00B86811"/>
    <w:rsid w:val="00B86B20"/>
    <w:rsid w:val="00B86DC0"/>
    <w:rsid w:val="00B87165"/>
    <w:rsid w:val="00B872C3"/>
    <w:rsid w:val="00B8758E"/>
    <w:rsid w:val="00B8775D"/>
    <w:rsid w:val="00B87E2B"/>
    <w:rsid w:val="00B902ED"/>
    <w:rsid w:val="00B907A5"/>
    <w:rsid w:val="00B90847"/>
    <w:rsid w:val="00B909B4"/>
    <w:rsid w:val="00B913E4"/>
    <w:rsid w:val="00B915C1"/>
    <w:rsid w:val="00B91B24"/>
    <w:rsid w:val="00B91DCD"/>
    <w:rsid w:val="00B91E62"/>
    <w:rsid w:val="00B92228"/>
    <w:rsid w:val="00B92795"/>
    <w:rsid w:val="00B92CD2"/>
    <w:rsid w:val="00B92EB6"/>
    <w:rsid w:val="00B93148"/>
    <w:rsid w:val="00B933D8"/>
    <w:rsid w:val="00B933F6"/>
    <w:rsid w:val="00B93444"/>
    <w:rsid w:val="00B93D83"/>
    <w:rsid w:val="00B9406B"/>
    <w:rsid w:val="00B940A2"/>
    <w:rsid w:val="00B941F0"/>
    <w:rsid w:val="00B94333"/>
    <w:rsid w:val="00B94406"/>
    <w:rsid w:val="00B94903"/>
    <w:rsid w:val="00B94ED5"/>
    <w:rsid w:val="00B95295"/>
    <w:rsid w:val="00B964D9"/>
    <w:rsid w:val="00B96BC6"/>
    <w:rsid w:val="00B9730B"/>
    <w:rsid w:val="00B97568"/>
    <w:rsid w:val="00B975BE"/>
    <w:rsid w:val="00BA00DC"/>
    <w:rsid w:val="00BA031B"/>
    <w:rsid w:val="00BA081A"/>
    <w:rsid w:val="00BA088A"/>
    <w:rsid w:val="00BA1329"/>
    <w:rsid w:val="00BA1341"/>
    <w:rsid w:val="00BA1518"/>
    <w:rsid w:val="00BA1B1D"/>
    <w:rsid w:val="00BA2298"/>
    <w:rsid w:val="00BA291A"/>
    <w:rsid w:val="00BA2944"/>
    <w:rsid w:val="00BA2998"/>
    <w:rsid w:val="00BA2BB1"/>
    <w:rsid w:val="00BA3C9A"/>
    <w:rsid w:val="00BA45CB"/>
    <w:rsid w:val="00BA462B"/>
    <w:rsid w:val="00BA4DDF"/>
    <w:rsid w:val="00BA4E72"/>
    <w:rsid w:val="00BA5431"/>
    <w:rsid w:val="00BA55FF"/>
    <w:rsid w:val="00BA568F"/>
    <w:rsid w:val="00BA5B65"/>
    <w:rsid w:val="00BA5C0D"/>
    <w:rsid w:val="00BA5F4D"/>
    <w:rsid w:val="00BA647E"/>
    <w:rsid w:val="00BA6505"/>
    <w:rsid w:val="00BA6577"/>
    <w:rsid w:val="00BA699B"/>
    <w:rsid w:val="00BA6B5F"/>
    <w:rsid w:val="00BA6B85"/>
    <w:rsid w:val="00BA71D9"/>
    <w:rsid w:val="00BA7450"/>
    <w:rsid w:val="00BA75EB"/>
    <w:rsid w:val="00BA7876"/>
    <w:rsid w:val="00BA79A2"/>
    <w:rsid w:val="00BA7D12"/>
    <w:rsid w:val="00BB025B"/>
    <w:rsid w:val="00BB0975"/>
    <w:rsid w:val="00BB0AEE"/>
    <w:rsid w:val="00BB0D61"/>
    <w:rsid w:val="00BB0F2F"/>
    <w:rsid w:val="00BB134A"/>
    <w:rsid w:val="00BB14F1"/>
    <w:rsid w:val="00BB15EF"/>
    <w:rsid w:val="00BB189A"/>
    <w:rsid w:val="00BB198B"/>
    <w:rsid w:val="00BB1C20"/>
    <w:rsid w:val="00BB2483"/>
    <w:rsid w:val="00BB2763"/>
    <w:rsid w:val="00BB27CF"/>
    <w:rsid w:val="00BB2C01"/>
    <w:rsid w:val="00BB32E1"/>
    <w:rsid w:val="00BB3CA0"/>
    <w:rsid w:val="00BB4024"/>
    <w:rsid w:val="00BB4070"/>
    <w:rsid w:val="00BB40E9"/>
    <w:rsid w:val="00BB420D"/>
    <w:rsid w:val="00BB423B"/>
    <w:rsid w:val="00BB4AD9"/>
    <w:rsid w:val="00BB5398"/>
    <w:rsid w:val="00BB549B"/>
    <w:rsid w:val="00BB5609"/>
    <w:rsid w:val="00BB5836"/>
    <w:rsid w:val="00BB61EB"/>
    <w:rsid w:val="00BB6204"/>
    <w:rsid w:val="00BB6635"/>
    <w:rsid w:val="00BB66B1"/>
    <w:rsid w:val="00BB7170"/>
    <w:rsid w:val="00BB734A"/>
    <w:rsid w:val="00BB75F3"/>
    <w:rsid w:val="00BB78CB"/>
    <w:rsid w:val="00BB7BF2"/>
    <w:rsid w:val="00BB7BF9"/>
    <w:rsid w:val="00BB7E62"/>
    <w:rsid w:val="00BC00AF"/>
    <w:rsid w:val="00BC095B"/>
    <w:rsid w:val="00BC0962"/>
    <w:rsid w:val="00BC0ABF"/>
    <w:rsid w:val="00BC0AD9"/>
    <w:rsid w:val="00BC0F4E"/>
    <w:rsid w:val="00BC10D3"/>
    <w:rsid w:val="00BC14F7"/>
    <w:rsid w:val="00BC1D22"/>
    <w:rsid w:val="00BC20E7"/>
    <w:rsid w:val="00BC2665"/>
    <w:rsid w:val="00BC28A9"/>
    <w:rsid w:val="00BC2C07"/>
    <w:rsid w:val="00BC2E1F"/>
    <w:rsid w:val="00BC2F64"/>
    <w:rsid w:val="00BC2FF7"/>
    <w:rsid w:val="00BC3061"/>
    <w:rsid w:val="00BC30DE"/>
    <w:rsid w:val="00BC33A1"/>
    <w:rsid w:val="00BC3748"/>
    <w:rsid w:val="00BC39F3"/>
    <w:rsid w:val="00BC3ADC"/>
    <w:rsid w:val="00BC3B4B"/>
    <w:rsid w:val="00BC3C3E"/>
    <w:rsid w:val="00BC42E7"/>
    <w:rsid w:val="00BC443C"/>
    <w:rsid w:val="00BC47E8"/>
    <w:rsid w:val="00BC4ECB"/>
    <w:rsid w:val="00BC6F42"/>
    <w:rsid w:val="00BC77C2"/>
    <w:rsid w:val="00BC7821"/>
    <w:rsid w:val="00BC783A"/>
    <w:rsid w:val="00BC7A3F"/>
    <w:rsid w:val="00BC7D34"/>
    <w:rsid w:val="00BD0447"/>
    <w:rsid w:val="00BD082E"/>
    <w:rsid w:val="00BD095B"/>
    <w:rsid w:val="00BD0C78"/>
    <w:rsid w:val="00BD1501"/>
    <w:rsid w:val="00BD15E9"/>
    <w:rsid w:val="00BD16C9"/>
    <w:rsid w:val="00BD1781"/>
    <w:rsid w:val="00BD1DA3"/>
    <w:rsid w:val="00BD2F27"/>
    <w:rsid w:val="00BD3166"/>
    <w:rsid w:val="00BD3376"/>
    <w:rsid w:val="00BD3522"/>
    <w:rsid w:val="00BD356A"/>
    <w:rsid w:val="00BD37BA"/>
    <w:rsid w:val="00BD3BDB"/>
    <w:rsid w:val="00BD4D3B"/>
    <w:rsid w:val="00BD4DBA"/>
    <w:rsid w:val="00BD5389"/>
    <w:rsid w:val="00BD5733"/>
    <w:rsid w:val="00BD59FB"/>
    <w:rsid w:val="00BD5B37"/>
    <w:rsid w:val="00BD5B4D"/>
    <w:rsid w:val="00BD5D64"/>
    <w:rsid w:val="00BD6100"/>
    <w:rsid w:val="00BD643C"/>
    <w:rsid w:val="00BD68D7"/>
    <w:rsid w:val="00BD6AB0"/>
    <w:rsid w:val="00BD6DED"/>
    <w:rsid w:val="00BD702D"/>
    <w:rsid w:val="00BD761D"/>
    <w:rsid w:val="00BD7695"/>
    <w:rsid w:val="00BD77F8"/>
    <w:rsid w:val="00BD7C33"/>
    <w:rsid w:val="00BE05E5"/>
    <w:rsid w:val="00BE070B"/>
    <w:rsid w:val="00BE0729"/>
    <w:rsid w:val="00BE08DD"/>
    <w:rsid w:val="00BE1A11"/>
    <w:rsid w:val="00BE1FC9"/>
    <w:rsid w:val="00BE2146"/>
    <w:rsid w:val="00BE2653"/>
    <w:rsid w:val="00BE2AC1"/>
    <w:rsid w:val="00BE2C6C"/>
    <w:rsid w:val="00BE2D19"/>
    <w:rsid w:val="00BE2EDB"/>
    <w:rsid w:val="00BE3080"/>
    <w:rsid w:val="00BE3226"/>
    <w:rsid w:val="00BE37BD"/>
    <w:rsid w:val="00BE3A3B"/>
    <w:rsid w:val="00BE4261"/>
    <w:rsid w:val="00BE4FDF"/>
    <w:rsid w:val="00BE5430"/>
    <w:rsid w:val="00BE554B"/>
    <w:rsid w:val="00BE5818"/>
    <w:rsid w:val="00BE5C37"/>
    <w:rsid w:val="00BE619C"/>
    <w:rsid w:val="00BE62F3"/>
    <w:rsid w:val="00BE64A1"/>
    <w:rsid w:val="00BE64EC"/>
    <w:rsid w:val="00BE684D"/>
    <w:rsid w:val="00BE69F4"/>
    <w:rsid w:val="00BE6E9C"/>
    <w:rsid w:val="00BE7061"/>
    <w:rsid w:val="00BE7186"/>
    <w:rsid w:val="00BE72FE"/>
    <w:rsid w:val="00BE7755"/>
    <w:rsid w:val="00BE77B3"/>
    <w:rsid w:val="00BE7AA7"/>
    <w:rsid w:val="00BE7C55"/>
    <w:rsid w:val="00BE7D1D"/>
    <w:rsid w:val="00BE7D6D"/>
    <w:rsid w:val="00BF01E2"/>
    <w:rsid w:val="00BF031C"/>
    <w:rsid w:val="00BF09A0"/>
    <w:rsid w:val="00BF0D54"/>
    <w:rsid w:val="00BF0DBB"/>
    <w:rsid w:val="00BF0E70"/>
    <w:rsid w:val="00BF101E"/>
    <w:rsid w:val="00BF1B7A"/>
    <w:rsid w:val="00BF2148"/>
    <w:rsid w:val="00BF21B9"/>
    <w:rsid w:val="00BF23EA"/>
    <w:rsid w:val="00BF260B"/>
    <w:rsid w:val="00BF26CD"/>
    <w:rsid w:val="00BF294B"/>
    <w:rsid w:val="00BF2E5D"/>
    <w:rsid w:val="00BF2F9E"/>
    <w:rsid w:val="00BF317C"/>
    <w:rsid w:val="00BF355C"/>
    <w:rsid w:val="00BF35BC"/>
    <w:rsid w:val="00BF36EC"/>
    <w:rsid w:val="00BF39FC"/>
    <w:rsid w:val="00BF41C7"/>
    <w:rsid w:val="00BF41EB"/>
    <w:rsid w:val="00BF486B"/>
    <w:rsid w:val="00BF4B10"/>
    <w:rsid w:val="00BF501A"/>
    <w:rsid w:val="00BF505F"/>
    <w:rsid w:val="00BF50D0"/>
    <w:rsid w:val="00BF5111"/>
    <w:rsid w:val="00BF532A"/>
    <w:rsid w:val="00BF5630"/>
    <w:rsid w:val="00BF5F4A"/>
    <w:rsid w:val="00BF60A2"/>
    <w:rsid w:val="00BF62E1"/>
    <w:rsid w:val="00BF65F8"/>
    <w:rsid w:val="00BF6BE1"/>
    <w:rsid w:val="00BF6E9F"/>
    <w:rsid w:val="00BF719E"/>
    <w:rsid w:val="00BF7387"/>
    <w:rsid w:val="00BF745D"/>
    <w:rsid w:val="00BF74C1"/>
    <w:rsid w:val="00BF7B91"/>
    <w:rsid w:val="00BF7C30"/>
    <w:rsid w:val="00C001E7"/>
    <w:rsid w:val="00C0092A"/>
    <w:rsid w:val="00C0099D"/>
    <w:rsid w:val="00C0104F"/>
    <w:rsid w:val="00C010F2"/>
    <w:rsid w:val="00C01286"/>
    <w:rsid w:val="00C01383"/>
    <w:rsid w:val="00C013C4"/>
    <w:rsid w:val="00C017C9"/>
    <w:rsid w:val="00C01835"/>
    <w:rsid w:val="00C024D4"/>
    <w:rsid w:val="00C027A4"/>
    <w:rsid w:val="00C02881"/>
    <w:rsid w:val="00C02FD0"/>
    <w:rsid w:val="00C040B6"/>
    <w:rsid w:val="00C0458C"/>
    <w:rsid w:val="00C048F1"/>
    <w:rsid w:val="00C04DE0"/>
    <w:rsid w:val="00C05723"/>
    <w:rsid w:val="00C05BEE"/>
    <w:rsid w:val="00C06379"/>
    <w:rsid w:val="00C06397"/>
    <w:rsid w:val="00C0693B"/>
    <w:rsid w:val="00C06A96"/>
    <w:rsid w:val="00C06BA6"/>
    <w:rsid w:val="00C07064"/>
    <w:rsid w:val="00C070C9"/>
    <w:rsid w:val="00C07B0B"/>
    <w:rsid w:val="00C07B49"/>
    <w:rsid w:val="00C07D56"/>
    <w:rsid w:val="00C07E35"/>
    <w:rsid w:val="00C07F3A"/>
    <w:rsid w:val="00C101D7"/>
    <w:rsid w:val="00C101D9"/>
    <w:rsid w:val="00C10519"/>
    <w:rsid w:val="00C106E4"/>
    <w:rsid w:val="00C1094B"/>
    <w:rsid w:val="00C1099D"/>
    <w:rsid w:val="00C10AA2"/>
    <w:rsid w:val="00C10FBF"/>
    <w:rsid w:val="00C1108D"/>
    <w:rsid w:val="00C116C0"/>
    <w:rsid w:val="00C11A62"/>
    <w:rsid w:val="00C11AF1"/>
    <w:rsid w:val="00C11F0D"/>
    <w:rsid w:val="00C1219E"/>
    <w:rsid w:val="00C12292"/>
    <w:rsid w:val="00C125FE"/>
    <w:rsid w:val="00C1260D"/>
    <w:rsid w:val="00C126F8"/>
    <w:rsid w:val="00C12810"/>
    <w:rsid w:val="00C12B98"/>
    <w:rsid w:val="00C130F0"/>
    <w:rsid w:val="00C13103"/>
    <w:rsid w:val="00C13106"/>
    <w:rsid w:val="00C13300"/>
    <w:rsid w:val="00C135DD"/>
    <w:rsid w:val="00C13DBF"/>
    <w:rsid w:val="00C142AE"/>
    <w:rsid w:val="00C14349"/>
    <w:rsid w:val="00C14452"/>
    <w:rsid w:val="00C1453F"/>
    <w:rsid w:val="00C145BF"/>
    <w:rsid w:val="00C1475C"/>
    <w:rsid w:val="00C14A95"/>
    <w:rsid w:val="00C14BA7"/>
    <w:rsid w:val="00C14C2B"/>
    <w:rsid w:val="00C1527F"/>
    <w:rsid w:val="00C15937"/>
    <w:rsid w:val="00C15A6F"/>
    <w:rsid w:val="00C15B96"/>
    <w:rsid w:val="00C163C3"/>
    <w:rsid w:val="00C1675F"/>
    <w:rsid w:val="00C170A5"/>
    <w:rsid w:val="00C173F8"/>
    <w:rsid w:val="00C1751B"/>
    <w:rsid w:val="00C17651"/>
    <w:rsid w:val="00C17E95"/>
    <w:rsid w:val="00C2127F"/>
    <w:rsid w:val="00C21314"/>
    <w:rsid w:val="00C21752"/>
    <w:rsid w:val="00C21ABA"/>
    <w:rsid w:val="00C21B93"/>
    <w:rsid w:val="00C21BEE"/>
    <w:rsid w:val="00C22356"/>
    <w:rsid w:val="00C22713"/>
    <w:rsid w:val="00C22826"/>
    <w:rsid w:val="00C229E6"/>
    <w:rsid w:val="00C22B52"/>
    <w:rsid w:val="00C22D1D"/>
    <w:rsid w:val="00C22D45"/>
    <w:rsid w:val="00C23145"/>
    <w:rsid w:val="00C23417"/>
    <w:rsid w:val="00C237B9"/>
    <w:rsid w:val="00C23C09"/>
    <w:rsid w:val="00C2477C"/>
    <w:rsid w:val="00C24D18"/>
    <w:rsid w:val="00C24ED8"/>
    <w:rsid w:val="00C2566A"/>
    <w:rsid w:val="00C2572A"/>
    <w:rsid w:val="00C2572D"/>
    <w:rsid w:val="00C25A9A"/>
    <w:rsid w:val="00C25D8F"/>
    <w:rsid w:val="00C2612E"/>
    <w:rsid w:val="00C2642C"/>
    <w:rsid w:val="00C26457"/>
    <w:rsid w:val="00C2668E"/>
    <w:rsid w:val="00C27235"/>
    <w:rsid w:val="00C27B2F"/>
    <w:rsid w:val="00C27D37"/>
    <w:rsid w:val="00C27DB7"/>
    <w:rsid w:val="00C30411"/>
    <w:rsid w:val="00C31326"/>
    <w:rsid w:val="00C31AC6"/>
    <w:rsid w:val="00C31BAD"/>
    <w:rsid w:val="00C32866"/>
    <w:rsid w:val="00C329F4"/>
    <w:rsid w:val="00C32B94"/>
    <w:rsid w:val="00C32ED4"/>
    <w:rsid w:val="00C32FE7"/>
    <w:rsid w:val="00C33246"/>
    <w:rsid w:val="00C3324F"/>
    <w:rsid w:val="00C332AC"/>
    <w:rsid w:val="00C33647"/>
    <w:rsid w:val="00C33799"/>
    <w:rsid w:val="00C33988"/>
    <w:rsid w:val="00C33EE2"/>
    <w:rsid w:val="00C3402B"/>
    <w:rsid w:val="00C341FA"/>
    <w:rsid w:val="00C34496"/>
    <w:rsid w:val="00C34CC1"/>
    <w:rsid w:val="00C35688"/>
    <w:rsid w:val="00C35794"/>
    <w:rsid w:val="00C35AEF"/>
    <w:rsid w:val="00C35F09"/>
    <w:rsid w:val="00C3633D"/>
    <w:rsid w:val="00C36B22"/>
    <w:rsid w:val="00C36DAE"/>
    <w:rsid w:val="00C36E85"/>
    <w:rsid w:val="00C37ACA"/>
    <w:rsid w:val="00C37AD5"/>
    <w:rsid w:val="00C37F8D"/>
    <w:rsid w:val="00C40165"/>
    <w:rsid w:val="00C4047F"/>
    <w:rsid w:val="00C40C37"/>
    <w:rsid w:val="00C41427"/>
    <w:rsid w:val="00C414FD"/>
    <w:rsid w:val="00C42CB6"/>
    <w:rsid w:val="00C42D38"/>
    <w:rsid w:val="00C42F7E"/>
    <w:rsid w:val="00C42FAF"/>
    <w:rsid w:val="00C432E7"/>
    <w:rsid w:val="00C436B2"/>
    <w:rsid w:val="00C4391F"/>
    <w:rsid w:val="00C43BF1"/>
    <w:rsid w:val="00C43D48"/>
    <w:rsid w:val="00C44542"/>
    <w:rsid w:val="00C44622"/>
    <w:rsid w:val="00C446F9"/>
    <w:rsid w:val="00C4483B"/>
    <w:rsid w:val="00C449E2"/>
    <w:rsid w:val="00C44F23"/>
    <w:rsid w:val="00C450F0"/>
    <w:rsid w:val="00C45571"/>
    <w:rsid w:val="00C459B8"/>
    <w:rsid w:val="00C45B58"/>
    <w:rsid w:val="00C45CF6"/>
    <w:rsid w:val="00C45D3A"/>
    <w:rsid w:val="00C45EE2"/>
    <w:rsid w:val="00C45F6A"/>
    <w:rsid w:val="00C47071"/>
    <w:rsid w:val="00C471BF"/>
    <w:rsid w:val="00C475A5"/>
    <w:rsid w:val="00C475F6"/>
    <w:rsid w:val="00C4780F"/>
    <w:rsid w:val="00C47978"/>
    <w:rsid w:val="00C47D0B"/>
    <w:rsid w:val="00C47F1C"/>
    <w:rsid w:val="00C5044E"/>
    <w:rsid w:val="00C50960"/>
    <w:rsid w:val="00C50E23"/>
    <w:rsid w:val="00C50F40"/>
    <w:rsid w:val="00C51200"/>
    <w:rsid w:val="00C51414"/>
    <w:rsid w:val="00C5164E"/>
    <w:rsid w:val="00C51826"/>
    <w:rsid w:val="00C51AA8"/>
    <w:rsid w:val="00C51B5B"/>
    <w:rsid w:val="00C51F2B"/>
    <w:rsid w:val="00C528D7"/>
    <w:rsid w:val="00C52B01"/>
    <w:rsid w:val="00C52C9B"/>
    <w:rsid w:val="00C53109"/>
    <w:rsid w:val="00C53673"/>
    <w:rsid w:val="00C536CF"/>
    <w:rsid w:val="00C53F22"/>
    <w:rsid w:val="00C53F2A"/>
    <w:rsid w:val="00C53FC4"/>
    <w:rsid w:val="00C5431F"/>
    <w:rsid w:val="00C543C3"/>
    <w:rsid w:val="00C544F6"/>
    <w:rsid w:val="00C54580"/>
    <w:rsid w:val="00C546D7"/>
    <w:rsid w:val="00C54701"/>
    <w:rsid w:val="00C54972"/>
    <w:rsid w:val="00C54A46"/>
    <w:rsid w:val="00C550B2"/>
    <w:rsid w:val="00C551C8"/>
    <w:rsid w:val="00C55595"/>
    <w:rsid w:val="00C557D2"/>
    <w:rsid w:val="00C5585E"/>
    <w:rsid w:val="00C5586F"/>
    <w:rsid w:val="00C56231"/>
    <w:rsid w:val="00C5626D"/>
    <w:rsid w:val="00C5663D"/>
    <w:rsid w:val="00C56691"/>
    <w:rsid w:val="00C56A03"/>
    <w:rsid w:val="00C56C8C"/>
    <w:rsid w:val="00C56EDF"/>
    <w:rsid w:val="00C570DB"/>
    <w:rsid w:val="00C576CF"/>
    <w:rsid w:val="00C60B9B"/>
    <w:rsid w:val="00C60BEC"/>
    <w:rsid w:val="00C60D10"/>
    <w:rsid w:val="00C61646"/>
    <w:rsid w:val="00C61C3E"/>
    <w:rsid w:val="00C61CA1"/>
    <w:rsid w:val="00C61D1D"/>
    <w:rsid w:val="00C61D5F"/>
    <w:rsid w:val="00C61DFE"/>
    <w:rsid w:val="00C625A4"/>
    <w:rsid w:val="00C625CF"/>
    <w:rsid w:val="00C635C0"/>
    <w:rsid w:val="00C63803"/>
    <w:rsid w:val="00C63BAA"/>
    <w:rsid w:val="00C63DD0"/>
    <w:rsid w:val="00C64487"/>
    <w:rsid w:val="00C64F15"/>
    <w:rsid w:val="00C64F45"/>
    <w:rsid w:val="00C65842"/>
    <w:rsid w:val="00C65AD3"/>
    <w:rsid w:val="00C65B6F"/>
    <w:rsid w:val="00C65BAD"/>
    <w:rsid w:val="00C65D88"/>
    <w:rsid w:val="00C6647C"/>
    <w:rsid w:val="00C6703E"/>
    <w:rsid w:val="00C674EF"/>
    <w:rsid w:val="00C67D57"/>
    <w:rsid w:val="00C67FE9"/>
    <w:rsid w:val="00C70693"/>
    <w:rsid w:val="00C709AB"/>
    <w:rsid w:val="00C70A45"/>
    <w:rsid w:val="00C71A64"/>
    <w:rsid w:val="00C71E47"/>
    <w:rsid w:val="00C71EEF"/>
    <w:rsid w:val="00C71F6F"/>
    <w:rsid w:val="00C72476"/>
    <w:rsid w:val="00C72A2F"/>
    <w:rsid w:val="00C72DA0"/>
    <w:rsid w:val="00C72DBF"/>
    <w:rsid w:val="00C72F54"/>
    <w:rsid w:val="00C73394"/>
    <w:rsid w:val="00C734BD"/>
    <w:rsid w:val="00C73976"/>
    <w:rsid w:val="00C73A7A"/>
    <w:rsid w:val="00C73D3D"/>
    <w:rsid w:val="00C73EB3"/>
    <w:rsid w:val="00C74264"/>
    <w:rsid w:val="00C744BB"/>
    <w:rsid w:val="00C748CA"/>
    <w:rsid w:val="00C748EF"/>
    <w:rsid w:val="00C753C0"/>
    <w:rsid w:val="00C7590D"/>
    <w:rsid w:val="00C75EBE"/>
    <w:rsid w:val="00C7667E"/>
    <w:rsid w:val="00C76A56"/>
    <w:rsid w:val="00C76C03"/>
    <w:rsid w:val="00C77A6E"/>
    <w:rsid w:val="00C77A75"/>
    <w:rsid w:val="00C77D6C"/>
    <w:rsid w:val="00C80570"/>
    <w:rsid w:val="00C805E1"/>
    <w:rsid w:val="00C80794"/>
    <w:rsid w:val="00C80EFF"/>
    <w:rsid w:val="00C81522"/>
    <w:rsid w:val="00C8179A"/>
    <w:rsid w:val="00C81A7A"/>
    <w:rsid w:val="00C81DC7"/>
    <w:rsid w:val="00C81DFE"/>
    <w:rsid w:val="00C81E76"/>
    <w:rsid w:val="00C821EE"/>
    <w:rsid w:val="00C827F6"/>
    <w:rsid w:val="00C8305D"/>
    <w:rsid w:val="00C834EB"/>
    <w:rsid w:val="00C8353E"/>
    <w:rsid w:val="00C83C5C"/>
    <w:rsid w:val="00C83FC3"/>
    <w:rsid w:val="00C841FD"/>
    <w:rsid w:val="00C84324"/>
    <w:rsid w:val="00C846AC"/>
    <w:rsid w:val="00C84780"/>
    <w:rsid w:val="00C84CCB"/>
    <w:rsid w:val="00C85403"/>
    <w:rsid w:val="00C859DB"/>
    <w:rsid w:val="00C85E4B"/>
    <w:rsid w:val="00C85EFF"/>
    <w:rsid w:val="00C8607B"/>
    <w:rsid w:val="00C869A7"/>
    <w:rsid w:val="00C869C0"/>
    <w:rsid w:val="00C86AAD"/>
    <w:rsid w:val="00C86B27"/>
    <w:rsid w:val="00C87251"/>
    <w:rsid w:val="00C87968"/>
    <w:rsid w:val="00C879AA"/>
    <w:rsid w:val="00C87F86"/>
    <w:rsid w:val="00C90170"/>
    <w:rsid w:val="00C90349"/>
    <w:rsid w:val="00C905D1"/>
    <w:rsid w:val="00C9060A"/>
    <w:rsid w:val="00C9083F"/>
    <w:rsid w:val="00C90D36"/>
    <w:rsid w:val="00C9102B"/>
    <w:rsid w:val="00C912DB"/>
    <w:rsid w:val="00C9174D"/>
    <w:rsid w:val="00C91A08"/>
    <w:rsid w:val="00C91C33"/>
    <w:rsid w:val="00C92415"/>
    <w:rsid w:val="00C92933"/>
    <w:rsid w:val="00C92C3B"/>
    <w:rsid w:val="00C92C8A"/>
    <w:rsid w:val="00C934D5"/>
    <w:rsid w:val="00C935FC"/>
    <w:rsid w:val="00C93856"/>
    <w:rsid w:val="00C9390B"/>
    <w:rsid w:val="00C93BB1"/>
    <w:rsid w:val="00C93DB6"/>
    <w:rsid w:val="00C93E85"/>
    <w:rsid w:val="00C94175"/>
    <w:rsid w:val="00C94666"/>
    <w:rsid w:val="00C94B71"/>
    <w:rsid w:val="00C94BB0"/>
    <w:rsid w:val="00C94BED"/>
    <w:rsid w:val="00C94D3F"/>
    <w:rsid w:val="00C94E21"/>
    <w:rsid w:val="00C94F33"/>
    <w:rsid w:val="00C95270"/>
    <w:rsid w:val="00C953EC"/>
    <w:rsid w:val="00C95B2E"/>
    <w:rsid w:val="00C95BF8"/>
    <w:rsid w:val="00C95E0E"/>
    <w:rsid w:val="00C95FCE"/>
    <w:rsid w:val="00C970E9"/>
    <w:rsid w:val="00C971DE"/>
    <w:rsid w:val="00C97E88"/>
    <w:rsid w:val="00C97F1D"/>
    <w:rsid w:val="00CA02AB"/>
    <w:rsid w:val="00CA039C"/>
    <w:rsid w:val="00CA0469"/>
    <w:rsid w:val="00CA0C52"/>
    <w:rsid w:val="00CA0FE4"/>
    <w:rsid w:val="00CA10D8"/>
    <w:rsid w:val="00CA11D5"/>
    <w:rsid w:val="00CA1893"/>
    <w:rsid w:val="00CA1A7A"/>
    <w:rsid w:val="00CA1C59"/>
    <w:rsid w:val="00CA1C76"/>
    <w:rsid w:val="00CA1E5B"/>
    <w:rsid w:val="00CA1E6E"/>
    <w:rsid w:val="00CA1F46"/>
    <w:rsid w:val="00CA2220"/>
    <w:rsid w:val="00CA29A8"/>
    <w:rsid w:val="00CA2A9B"/>
    <w:rsid w:val="00CA2AA1"/>
    <w:rsid w:val="00CA2DD2"/>
    <w:rsid w:val="00CA2E39"/>
    <w:rsid w:val="00CA3D79"/>
    <w:rsid w:val="00CA41BA"/>
    <w:rsid w:val="00CA446D"/>
    <w:rsid w:val="00CA459E"/>
    <w:rsid w:val="00CA46CA"/>
    <w:rsid w:val="00CA4721"/>
    <w:rsid w:val="00CA4974"/>
    <w:rsid w:val="00CA4E18"/>
    <w:rsid w:val="00CA5768"/>
    <w:rsid w:val="00CA594D"/>
    <w:rsid w:val="00CA622D"/>
    <w:rsid w:val="00CA676D"/>
    <w:rsid w:val="00CA67DB"/>
    <w:rsid w:val="00CA6ACB"/>
    <w:rsid w:val="00CA6CBA"/>
    <w:rsid w:val="00CA6EED"/>
    <w:rsid w:val="00CA7067"/>
    <w:rsid w:val="00CA7114"/>
    <w:rsid w:val="00CA795C"/>
    <w:rsid w:val="00CA7994"/>
    <w:rsid w:val="00CA79BB"/>
    <w:rsid w:val="00CA7BBC"/>
    <w:rsid w:val="00CB006A"/>
    <w:rsid w:val="00CB044E"/>
    <w:rsid w:val="00CB06F0"/>
    <w:rsid w:val="00CB0D84"/>
    <w:rsid w:val="00CB0DF9"/>
    <w:rsid w:val="00CB15C7"/>
    <w:rsid w:val="00CB17C6"/>
    <w:rsid w:val="00CB1CA7"/>
    <w:rsid w:val="00CB2957"/>
    <w:rsid w:val="00CB2B0D"/>
    <w:rsid w:val="00CB2BAC"/>
    <w:rsid w:val="00CB2F53"/>
    <w:rsid w:val="00CB37E3"/>
    <w:rsid w:val="00CB465A"/>
    <w:rsid w:val="00CB474E"/>
    <w:rsid w:val="00CB504E"/>
    <w:rsid w:val="00CB537D"/>
    <w:rsid w:val="00CB55EC"/>
    <w:rsid w:val="00CB5BB6"/>
    <w:rsid w:val="00CB61D9"/>
    <w:rsid w:val="00CB61F4"/>
    <w:rsid w:val="00CB67A7"/>
    <w:rsid w:val="00CB69F0"/>
    <w:rsid w:val="00CB71C8"/>
    <w:rsid w:val="00CB75F4"/>
    <w:rsid w:val="00CB7C71"/>
    <w:rsid w:val="00CB7FE9"/>
    <w:rsid w:val="00CC0598"/>
    <w:rsid w:val="00CC07B8"/>
    <w:rsid w:val="00CC07D1"/>
    <w:rsid w:val="00CC0DD7"/>
    <w:rsid w:val="00CC15AE"/>
    <w:rsid w:val="00CC1937"/>
    <w:rsid w:val="00CC197A"/>
    <w:rsid w:val="00CC1BD6"/>
    <w:rsid w:val="00CC1E88"/>
    <w:rsid w:val="00CC20D6"/>
    <w:rsid w:val="00CC277C"/>
    <w:rsid w:val="00CC2EBF"/>
    <w:rsid w:val="00CC4063"/>
    <w:rsid w:val="00CC42ED"/>
    <w:rsid w:val="00CC4895"/>
    <w:rsid w:val="00CC497A"/>
    <w:rsid w:val="00CC5010"/>
    <w:rsid w:val="00CC5285"/>
    <w:rsid w:val="00CC5921"/>
    <w:rsid w:val="00CC5ACC"/>
    <w:rsid w:val="00CC5BA2"/>
    <w:rsid w:val="00CC5E8A"/>
    <w:rsid w:val="00CC60EB"/>
    <w:rsid w:val="00CC6AD5"/>
    <w:rsid w:val="00CC6D0B"/>
    <w:rsid w:val="00CC6FF5"/>
    <w:rsid w:val="00CC72EE"/>
    <w:rsid w:val="00CC73A5"/>
    <w:rsid w:val="00CD0536"/>
    <w:rsid w:val="00CD09E6"/>
    <w:rsid w:val="00CD116F"/>
    <w:rsid w:val="00CD129C"/>
    <w:rsid w:val="00CD1E43"/>
    <w:rsid w:val="00CD24A1"/>
    <w:rsid w:val="00CD28D2"/>
    <w:rsid w:val="00CD2DAE"/>
    <w:rsid w:val="00CD315C"/>
    <w:rsid w:val="00CD36F3"/>
    <w:rsid w:val="00CD3F51"/>
    <w:rsid w:val="00CD4360"/>
    <w:rsid w:val="00CD4B9B"/>
    <w:rsid w:val="00CD501A"/>
    <w:rsid w:val="00CD5110"/>
    <w:rsid w:val="00CD528D"/>
    <w:rsid w:val="00CD5B7A"/>
    <w:rsid w:val="00CD68A4"/>
    <w:rsid w:val="00CD6B0F"/>
    <w:rsid w:val="00CD6C6F"/>
    <w:rsid w:val="00CD6D68"/>
    <w:rsid w:val="00CD74FE"/>
    <w:rsid w:val="00CD7798"/>
    <w:rsid w:val="00CD7892"/>
    <w:rsid w:val="00CD78D7"/>
    <w:rsid w:val="00CD7CDE"/>
    <w:rsid w:val="00CD7FEB"/>
    <w:rsid w:val="00CE0B27"/>
    <w:rsid w:val="00CE0B43"/>
    <w:rsid w:val="00CE0BC3"/>
    <w:rsid w:val="00CE0E7C"/>
    <w:rsid w:val="00CE0F25"/>
    <w:rsid w:val="00CE17EC"/>
    <w:rsid w:val="00CE1873"/>
    <w:rsid w:val="00CE1A00"/>
    <w:rsid w:val="00CE1C7A"/>
    <w:rsid w:val="00CE1CA4"/>
    <w:rsid w:val="00CE1DD9"/>
    <w:rsid w:val="00CE23D6"/>
    <w:rsid w:val="00CE2483"/>
    <w:rsid w:val="00CE2572"/>
    <w:rsid w:val="00CE30F3"/>
    <w:rsid w:val="00CE346E"/>
    <w:rsid w:val="00CE34B7"/>
    <w:rsid w:val="00CE3715"/>
    <w:rsid w:val="00CE4108"/>
    <w:rsid w:val="00CE4240"/>
    <w:rsid w:val="00CE42C9"/>
    <w:rsid w:val="00CE4414"/>
    <w:rsid w:val="00CE44B5"/>
    <w:rsid w:val="00CE47F4"/>
    <w:rsid w:val="00CE4913"/>
    <w:rsid w:val="00CE4AFE"/>
    <w:rsid w:val="00CE51BC"/>
    <w:rsid w:val="00CE551F"/>
    <w:rsid w:val="00CE57E5"/>
    <w:rsid w:val="00CE57E8"/>
    <w:rsid w:val="00CE5BC2"/>
    <w:rsid w:val="00CE66FE"/>
    <w:rsid w:val="00CE6B70"/>
    <w:rsid w:val="00CE6C54"/>
    <w:rsid w:val="00CE6CC6"/>
    <w:rsid w:val="00CE7276"/>
    <w:rsid w:val="00CE72F1"/>
    <w:rsid w:val="00CE7340"/>
    <w:rsid w:val="00CE753A"/>
    <w:rsid w:val="00CE7877"/>
    <w:rsid w:val="00CE7CB6"/>
    <w:rsid w:val="00CE7D9D"/>
    <w:rsid w:val="00CE7EFA"/>
    <w:rsid w:val="00CE7F34"/>
    <w:rsid w:val="00CF09D2"/>
    <w:rsid w:val="00CF23F3"/>
    <w:rsid w:val="00CF276B"/>
    <w:rsid w:val="00CF2C40"/>
    <w:rsid w:val="00CF2DBF"/>
    <w:rsid w:val="00CF2EBB"/>
    <w:rsid w:val="00CF3140"/>
    <w:rsid w:val="00CF34C0"/>
    <w:rsid w:val="00CF36BE"/>
    <w:rsid w:val="00CF3D26"/>
    <w:rsid w:val="00CF4010"/>
    <w:rsid w:val="00CF41F4"/>
    <w:rsid w:val="00CF446C"/>
    <w:rsid w:val="00CF4C1A"/>
    <w:rsid w:val="00CF4F02"/>
    <w:rsid w:val="00CF55A1"/>
    <w:rsid w:val="00CF6370"/>
    <w:rsid w:val="00CF681E"/>
    <w:rsid w:val="00CF6990"/>
    <w:rsid w:val="00CF6BBF"/>
    <w:rsid w:val="00CF795B"/>
    <w:rsid w:val="00CF7B07"/>
    <w:rsid w:val="00D0022E"/>
    <w:rsid w:val="00D00B0B"/>
    <w:rsid w:val="00D00D18"/>
    <w:rsid w:val="00D01312"/>
    <w:rsid w:val="00D01367"/>
    <w:rsid w:val="00D014CB"/>
    <w:rsid w:val="00D016CF"/>
    <w:rsid w:val="00D016FA"/>
    <w:rsid w:val="00D01768"/>
    <w:rsid w:val="00D01D40"/>
    <w:rsid w:val="00D01F8C"/>
    <w:rsid w:val="00D02165"/>
    <w:rsid w:val="00D0251D"/>
    <w:rsid w:val="00D02E1F"/>
    <w:rsid w:val="00D02FAE"/>
    <w:rsid w:val="00D039D4"/>
    <w:rsid w:val="00D03B12"/>
    <w:rsid w:val="00D03BE8"/>
    <w:rsid w:val="00D04294"/>
    <w:rsid w:val="00D05163"/>
    <w:rsid w:val="00D053B8"/>
    <w:rsid w:val="00D053E6"/>
    <w:rsid w:val="00D05B41"/>
    <w:rsid w:val="00D06019"/>
    <w:rsid w:val="00D06AF5"/>
    <w:rsid w:val="00D06DB6"/>
    <w:rsid w:val="00D06F3C"/>
    <w:rsid w:val="00D07A42"/>
    <w:rsid w:val="00D07D5D"/>
    <w:rsid w:val="00D07E34"/>
    <w:rsid w:val="00D07F5A"/>
    <w:rsid w:val="00D10070"/>
    <w:rsid w:val="00D10499"/>
    <w:rsid w:val="00D104D0"/>
    <w:rsid w:val="00D109EB"/>
    <w:rsid w:val="00D10DB4"/>
    <w:rsid w:val="00D10E0E"/>
    <w:rsid w:val="00D10E8B"/>
    <w:rsid w:val="00D115B0"/>
    <w:rsid w:val="00D11859"/>
    <w:rsid w:val="00D11B6E"/>
    <w:rsid w:val="00D11C77"/>
    <w:rsid w:val="00D11F37"/>
    <w:rsid w:val="00D12355"/>
    <w:rsid w:val="00D12906"/>
    <w:rsid w:val="00D12B52"/>
    <w:rsid w:val="00D12E57"/>
    <w:rsid w:val="00D12F5C"/>
    <w:rsid w:val="00D13056"/>
    <w:rsid w:val="00D1352A"/>
    <w:rsid w:val="00D136E9"/>
    <w:rsid w:val="00D139E8"/>
    <w:rsid w:val="00D13B4F"/>
    <w:rsid w:val="00D13D29"/>
    <w:rsid w:val="00D13F71"/>
    <w:rsid w:val="00D1400F"/>
    <w:rsid w:val="00D14B37"/>
    <w:rsid w:val="00D14CCF"/>
    <w:rsid w:val="00D1532A"/>
    <w:rsid w:val="00D15335"/>
    <w:rsid w:val="00D15BA8"/>
    <w:rsid w:val="00D15DBD"/>
    <w:rsid w:val="00D16021"/>
    <w:rsid w:val="00D16377"/>
    <w:rsid w:val="00D163B3"/>
    <w:rsid w:val="00D16ADA"/>
    <w:rsid w:val="00D17321"/>
    <w:rsid w:val="00D17348"/>
    <w:rsid w:val="00D177C5"/>
    <w:rsid w:val="00D1788F"/>
    <w:rsid w:val="00D17FEB"/>
    <w:rsid w:val="00D2000B"/>
    <w:rsid w:val="00D21508"/>
    <w:rsid w:val="00D218A4"/>
    <w:rsid w:val="00D21901"/>
    <w:rsid w:val="00D22096"/>
    <w:rsid w:val="00D22467"/>
    <w:rsid w:val="00D22F8E"/>
    <w:rsid w:val="00D2327C"/>
    <w:rsid w:val="00D23539"/>
    <w:rsid w:val="00D243BB"/>
    <w:rsid w:val="00D2454A"/>
    <w:rsid w:val="00D245CE"/>
    <w:rsid w:val="00D24CBA"/>
    <w:rsid w:val="00D24DBA"/>
    <w:rsid w:val="00D254E9"/>
    <w:rsid w:val="00D25572"/>
    <w:rsid w:val="00D255D7"/>
    <w:rsid w:val="00D26004"/>
    <w:rsid w:val="00D26042"/>
    <w:rsid w:val="00D262A5"/>
    <w:rsid w:val="00D262D3"/>
    <w:rsid w:val="00D26AD1"/>
    <w:rsid w:val="00D272E6"/>
    <w:rsid w:val="00D27482"/>
    <w:rsid w:val="00D2769F"/>
    <w:rsid w:val="00D27799"/>
    <w:rsid w:val="00D27A9A"/>
    <w:rsid w:val="00D27DCB"/>
    <w:rsid w:val="00D30050"/>
    <w:rsid w:val="00D30513"/>
    <w:rsid w:val="00D305FC"/>
    <w:rsid w:val="00D30BE6"/>
    <w:rsid w:val="00D3107A"/>
    <w:rsid w:val="00D31286"/>
    <w:rsid w:val="00D314B2"/>
    <w:rsid w:val="00D31877"/>
    <w:rsid w:val="00D318C9"/>
    <w:rsid w:val="00D323C0"/>
    <w:rsid w:val="00D323C3"/>
    <w:rsid w:val="00D32633"/>
    <w:rsid w:val="00D328AD"/>
    <w:rsid w:val="00D32CB9"/>
    <w:rsid w:val="00D33068"/>
    <w:rsid w:val="00D3310E"/>
    <w:rsid w:val="00D331CA"/>
    <w:rsid w:val="00D33741"/>
    <w:rsid w:val="00D33BF0"/>
    <w:rsid w:val="00D3456C"/>
    <w:rsid w:val="00D34EF7"/>
    <w:rsid w:val="00D350BB"/>
    <w:rsid w:val="00D35F1B"/>
    <w:rsid w:val="00D3663B"/>
    <w:rsid w:val="00D36A16"/>
    <w:rsid w:val="00D36A35"/>
    <w:rsid w:val="00D36CDE"/>
    <w:rsid w:val="00D36E1A"/>
    <w:rsid w:val="00D37509"/>
    <w:rsid w:val="00D37518"/>
    <w:rsid w:val="00D37AFB"/>
    <w:rsid w:val="00D37BBD"/>
    <w:rsid w:val="00D37BED"/>
    <w:rsid w:val="00D4054B"/>
    <w:rsid w:val="00D40833"/>
    <w:rsid w:val="00D40C86"/>
    <w:rsid w:val="00D40DFA"/>
    <w:rsid w:val="00D41E1F"/>
    <w:rsid w:val="00D42593"/>
    <w:rsid w:val="00D42746"/>
    <w:rsid w:val="00D429B1"/>
    <w:rsid w:val="00D42DE8"/>
    <w:rsid w:val="00D42E6B"/>
    <w:rsid w:val="00D43654"/>
    <w:rsid w:val="00D437A8"/>
    <w:rsid w:val="00D437EF"/>
    <w:rsid w:val="00D43824"/>
    <w:rsid w:val="00D43BA2"/>
    <w:rsid w:val="00D441F8"/>
    <w:rsid w:val="00D445A4"/>
    <w:rsid w:val="00D445DC"/>
    <w:rsid w:val="00D44723"/>
    <w:rsid w:val="00D447A0"/>
    <w:rsid w:val="00D44FA5"/>
    <w:rsid w:val="00D45577"/>
    <w:rsid w:val="00D45681"/>
    <w:rsid w:val="00D4574C"/>
    <w:rsid w:val="00D45B20"/>
    <w:rsid w:val="00D45B77"/>
    <w:rsid w:val="00D45B79"/>
    <w:rsid w:val="00D45B8F"/>
    <w:rsid w:val="00D45C47"/>
    <w:rsid w:val="00D46367"/>
    <w:rsid w:val="00D4677A"/>
    <w:rsid w:val="00D46B75"/>
    <w:rsid w:val="00D46DC9"/>
    <w:rsid w:val="00D47589"/>
    <w:rsid w:val="00D47844"/>
    <w:rsid w:val="00D50014"/>
    <w:rsid w:val="00D5056A"/>
    <w:rsid w:val="00D50990"/>
    <w:rsid w:val="00D50C67"/>
    <w:rsid w:val="00D50C86"/>
    <w:rsid w:val="00D50CAE"/>
    <w:rsid w:val="00D510B4"/>
    <w:rsid w:val="00D51252"/>
    <w:rsid w:val="00D515C8"/>
    <w:rsid w:val="00D519C2"/>
    <w:rsid w:val="00D51D0B"/>
    <w:rsid w:val="00D51E17"/>
    <w:rsid w:val="00D51E34"/>
    <w:rsid w:val="00D51E4F"/>
    <w:rsid w:val="00D51FFA"/>
    <w:rsid w:val="00D520EE"/>
    <w:rsid w:val="00D525CA"/>
    <w:rsid w:val="00D53E09"/>
    <w:rsid w:val="00D53FD0"/>
    <w:rsid w:val="00D54006"/>
    <w:rsid w:val="00D54068"/>
    <w:rsid w:val="00D54880"/>
    <w:rsid w:val="00D54938"/>
    <w:rsid w:val="00D54DA2"/>
    <w:rsid w:val="00D55910"/>
    <w:rsid w:val="00D57016"/>
    <w:rsid w:val="00D571BF"/>
    <w:rsid w:val="00D57795"/>
    <w:rsid w:val="00D579B7"/>
    <w:rsid w:val="00D57B56"/>
    <w:rsid w:val="00D606EC"/>
    <w:rsid w:val="00D60999"/>
    <w:rsid w:val="00D61258"/>
    <w:rsid w:val="00D616AC"/>
    <w:rsid w:val="00D61C09"/>
    <w:rsid w:val="00D61FEC"/>
    <w:rsid w:val="00D628E9"/>
    <w:rsid w:val="00D62FD8"/>
    <w:rsid w:val="00D63524"/>
    <w:rsid w:val="00D63544"/>
    <w:rsid w:val="00D6360B"/>
    <w:rsid w:val="00D6399E"/>
    <w:rsid w:val="00D63A0E"/>
    <w:rsid w:val="00D63A62"/>
    <w:rsid w:val="00D63D74"/>
    <w:rsid w:val="00D6443A"/>
    <w:rsid w:val="00D645C7"/>
    <w:rsid w:val="00D645F2"/>
    <w:rsid w:val="00D647AC"/>
    <w:rsid w:val="00D650AA"/>
    <w:rsid w:val="00D650F9"/>
    <w:rsid w:val="00D6616F"/>
    <w:rsid w:val="00D666BA"/>
    <w:rsid w:val="00D6773F"/>
    <w:rsid w:val="00D67DDC"/>
    <w:rsid w:val="00D67F64"/>
    <w:rsid w:val="00D70494"/>
    <w:rsid w:val="00D7071C"/>
    <w:rsid w:val="00D70A3C"/>
    <w:rsid w:val="00D70E81"/>
    <w:rsid w:val="00D711B4"/>
    <w:rsid w:val="00D71471"/>
    <w:rsid w:val="00D72D71"/>
    <w:rsid w:val="00D72E52"/>
    <w:rsid w:val="00D72FDB"/>
    <w:rsid w:val="00D732E2"/>
    <w:rsid w:val="00D736B1"/>
    <w:rsid w:val="00D739E9"/>
    <w:rsid w:val="00D73C91"/>
    <w:rsid w:val="00D73CB5"/>
    <w:rsid w:val="00D73E58"/>
    <w:rsid w:val="00D753BD"/>
    <w:rsid w:val="00D75D6E"/>
    <w:rsid w:val="00D75DEE"/>
    <w:rsid w:val="00D75ECE"/>
    <w:rsid w:val="00D76256"/>
    <w:rsid w:val="00D76863"/>
    <w:rsid w:val="00D7755E"/>
    <w:rsid w:val="00D77643"/>
    <w:rsid w:val="00D778B0"/>
    <w:rsid w:val="00D77B2F"/>
    <w:rsid w:val="00D77D8D"/>
    <w:rsid w:val="00D77F12"/>
    <w:rsid w:val="00D80AD4"/>
    <w:rsid w:val="00D80C31"/>
    <w:rsid w:val="00D80EBC"/>
    <w:rsid w:val="00D80F8B"/>
    <w:rsid w:val="00D818FE"/>
    <w:rsid w:val="00D8226F"/>
    <w:rsid w:val="00D82913"/>
    <w:rsid w:val="00D82ED6"/>
    <w:rsid w:val="00D83292"/>
    <w:rsid w:val="00D835B0"/>
    <w:rsid w:val="00D83785"/>
    <w:rsid w:val="00D838B6"/>
    <w:rsid w:val="00D8394C"/>
    <w:rsid w:val="00D83B45"/>
    <w:rsid w:val="00D83BC2"/>
    <w:rsid w:val="00D83F23"/>
    <w:rsid w:val="00D841DC"/>
    <w:rsid w:val="00D84287"/>
    <w:rsid w:val="00D842B0"/>
    <w:rsid w:val="00D8445C"/>
    <w:rsid w:val="00D8466D"/>
    <w:rsid w:val="00D84C1F"/>
    <w:rsid w:val="00D859B8"/>
    <w:rsid w:val="00D85AC8"/>
    <w:rsid w:val="00D85E2C"/>
    <w:rsid w:val="00D85F93"/>
    <w:rsid w:val="00D8601B"/>
    <w:rsid w:val="00D8619C"/>
    <w:rsid w:val="00D86287"/>
    <w:rsid w:val="00D86C73"/>
    <w:rsid w:val="00D86D93"/>
    <w:rsid w:val="00D871C9"/>
    <w:rsid w:val="00D874FD"/>
    <w:rsid w:val="00D87919"/>
    <w:rsid w:val="00D87B6A"/>
    <w:rsid w:val="00D87CAB"/>
    <w:rsid w:val="00D90E2C"/>
    <w:rsid w:val="00D91C87"/>
    <w:rsid w:val="00D91E32"/>
    <w:rsid w:val="00D91E71"/>
    <w:rsid w:val="00D91E93"/>
    <w:rsid w:val="00D920AE"/>
    <w:rsid w:val="00D92B47"/>
    <w:rsid w:val="00D92F01"/>
    <w:rsid w:val="00D9338D"/>
    <w:rsid w:val="00D933BE"/>
    <w:rsid w:val="00D9359D"/>
    <w:rsid w:val="00D940AE"/>
    <w:rsid w:val="00D94261"/>
    <w:rsid w:val="00D94650"/>
    <w:rsid w:val="00D946AF"/>
    <w:rsid w:val="00D956FC"/>
    <w:rsid w:val="00D95BCE"/>
    <w:rsid w:val="00D95C5A"/>
    <w:rsid w:val="00D96302"/>
    <w:rsid w:val="00D97790"/>
    <w:rsid w:val="00D97D5F"/>
    <w:rsid w:val="00D97E99"/>
    <w:rsid w:val="00DA002F"/>
    <w:rsid w:val="00DA01BE"/>
    <w:rsid w:val="00DA056F"/>
    <w:rsid w:val="00DA080B"/>
    <w:rsid w:val="00DA0CBE"/>
    <w:rsid w:val="00DA1355"/>
    <w:rsid w:val="00DA148A"/>
    <w:rsid w:val="00DA168D"/>
    <w:rsid w:val="00DA191B"/>
    <w:rsid w:val="00DA1D3E"/>
    <w:rsid w:val="00DA24A1"/>
    <w:rsid w:val="00DA256B"/>
    <w:rsid w:val="00DA26DF"/>
    <w:rsid w:val="00DA3077"/>
    <w:rsid w:val="00DA329C"/>
    <w:rsid w:val="00DA37E5"/>
    <w:rsid w:val="00DA3C47"/>
    <w:rsid w:val="00DA3D47"/>
    <w:rsid w:val="00DA3E81"/>
    <w:rsid w:val="00DA3FD1"/>
    <w:rsid w:val="00DA4546"/>
    <w:rsid w:val="00DA4A2B"/>
    <w:rsid w:val="00DA4A80"/>
    <w:rsid w:val="00DA4FDF"/>
    <w:rsid w:val="00DA500F"/>
    <w:rsid w:val="00DA5120"/>
    <w:rsid w:val="00DA54CA"/>
    <w:rsid w:val="00DA54F2"/>
    <w:rsid w:val="00DA5753"/>
    <w:rsid w:val="00DA6110"/>
    <w:rsid w:val="00DA6714"/>
    <w:rsid w:val="00DA67D4"/>
    <w:rsid w:val="00DA68E0"/>
    <w:rsid w:val="00DA6A88"/>
    <w:rsid w:val="00DA6AD1"/>
    <w:rsid w:val="00DA6D6F"/>
    <w:rsid w:val="00DA7113"/>
    <w:rsid w:val="00DA729A"/>
    <w:rsid w:val="00DA7D28"/>
    <w:rsid w:val="00DB008F"/>
    <w:rsid w:val="00DB0120"/>
    <w:rsid w:val="00DB01B6"/>
    <w:rsid w:val="00DB0537"/>
    <w:rsid w:val="00DB2227"/>
    <w:rsid w:val="00DB2461"/>
    <w:rsid w:val="00DB2934"/>
    <w:rsid w:val="00DB2AE4"/>
    <w:rsid w:val="00DB2D79"/>
    <w:rsid w:val="00DB2DE9"/>
    <w:rsid w:val="00DB2E68"/>
    <w:rsid w:val="00DB41D6"/>
    <w:rsid w:val="00DB4726"/>
    <w:rsid w:val="00DB478C"/>
    <w:rsid w:val="00DB4C64"/>
    <w:rsid w:val="00DB4D7A"/>
    <w:rsid w:val="00DB5620"/>
    <w:rsid w:val="00DB591A"/>
    <w:rsid w:val="00DB6014"/>
    <w:rsid w:val="00DB6234"/>
    <w:rsid w:val="00DB678D"/>
    <w:rsid w:val="00DB6DA7"/>
    <w:rsid w:val="00DB701E"/>
    <w:rsid w:val="00DB772C"/>
    <w:rsid w:val="00DB7AB0"/>
    <w:rsid w:val="00DC0422"/>
    <w:rsid w:val="00DC09FD"/>
    <w:rsid w:val="00DC0D23"/>
    <w:rsid w:val="00DC10D0"/>
    <w:rsid w:val="00DC12A9"/>
    <w:rsid w:val="00DC1D0A"/>
    <w:rsid w:val="00DC200D"/>
    <w:rsid w:val="00DC245F"/>
    <w:rsid w:val="00DC24E7"/>
    <w:rsid w:val="00DC2893"/>
    <w:rsid w:val="00DC2A52"/>
    <w:rsid w:val="00DC3595"/>
    <w:rsid w:val="00DC3942"/>
    <w:rsid w:val="00DC3C0B"/>
    <w:rsid w:val="00DC4089"/>
    <w:rsid w:val="00DC433D"/>
    <w:rsid w:val="00DC4FD4"/>
    <w:rsid w:val="00DC5119"/>
    <w:rsid w:val="00DC53F4"/>
    <w:rsid w:val="00DC54D5"/>
    <w:rsid w:val="00DC5651"/>
    <w:rsid w:val="00DC58AB"/>
    <w:rsid w:val="00DC5AFF"/>
    <w:rsid w:val="00DC5D53"/>
    <w:rsid w:val="00DC6974"/>
    <w:rsid w:val="00DC6BFC"/>
    <w:rsid w:val="00DC6C79"/>
    <w:rsid w:val="00DC6C8C"/>
    <w:rsid w:val="00DC6F99"/>
    <w:rsid w:val="00DD0572"/>
    <w:rsid w:val="00DD05FF"/>
    <w:rsid w:val="00DD0672"/>
    <w:rsid w:val="00DD078F"/>
    <w:rsid w:val="00DD0D70"/>
    <w:rsid w:val="00DD1553"/>
    <w:rsid w:val="00DD2016"/>
    <w:rsid w:val="00DD214A"/>
    <w:rsid w:val="00DD22F9"/>
    <w:rsid w:val="00DD28D4"/>
    <w:rsid w:val="00DD2969"/>
    <w:rsid w:val="00DD2993"/>
    <w:rsid w:val="00DD2BB8"/>
    <w:rsid w:val="00DD2D63"/>
    <w:rsid w:val="00DD32A7"/>
    <w:rsid w:val="00DD34A6"/>
    <w:rsid w:val="00DD357C"/>
    <w:rsid w:val="00DD39CC"/>
    <w:rsid w:val="00DD3B4B"/>
    <w:rsid w:val="00DD3E6F"/>
    <w:rsid w:val="00DD3EC5"/>
    <w:rsid w:val="00DD4213"/>
    <w:rsid w:val="00DD50E2"/>
    <w:rsid w:val="00DD5272"/>
    <w:rsid w:val="00DD527E"/>
    <w:rsid w:val="00DD5558"/>
    <w:rsid w:val="00DD5F3B"/>
    <w:rsid w:val="00DD5F73"/>
    <w:rsid w:val="00DD6057"/>
    <w:rsid w:val="00DD638F"/>
    <w:rsid w:val="00DD6DB0"/>
    <w:rsid w:val="00DD6F6F"/>
    <w:rsid w:val="00DD7036"/>
    <w:rsid w:val="00DD73C0"/>
    <w:rsid w:val="00DD7670"/>
    <w:rsid w:val="00DD7B2C"/>
    <w:rsid w:val="00DD7E76"/>
    <w:rsid w:val="00DE0324"/>
    <w:rsid w:val="00DE0696"/>
    <w:rsid w:val="00DE077D"/>
    <w:rsid w:val="00DE0AFA"/>
    <w:rsid w:val="00DE0DE1"/>
    <w:rsid w:val="00DE0EC9"/>
    <w:rsid w:val="00DE128D"/>
    <w:rsid w:val="00DE1327"/>
    <w:rsid w:val="00DE15A6"/>
    <w:rsid w:val="00DE16EF"/>
    <w:rsid w:val="00DE1975"/>
    <w:rsid w:val="00DE1A86"/>
    <w:rsid w:val="00DE1C4C"/>
    <w:rsid w:val="00DE1D9D"/>
    <w:rsid w:val="00DE240D"/>
    <w:rsid w:val="00DE2955"/>
    <w:rsid w:val="00DE2C5A"/>
    <w:rsid w:val="00DE2E28"/>
    <w:rsid w:val="00DE3063"/>
    <w:rsid w:val="00DE3185"/>
    <w:rsid w:val="00DE3298"/>
    <w:rsid w:val="00DE3630"/>
    <w:rsid w:val="00DE3723"/>
    <w:rsid w:val="00DE376B"/>
    <w:rsid w:val="00DE39E4"/>
    <w:rsid w:val="00DE4861"/>
    <w:rsid w:val="00DE4D22"/>
    <w:rsid w:val="00DE4F2E"/>
    <w:rsid w:val="00DE51A4"/>
    <w:rsid w:val="00DE5781"/>
    <w:rsid w:val="00DE5A6D"/>
    <w:rsid w:val="00DE5A93"/>
    <w:rsid w:val="00DE5F22"/>
    <w:rsid w:val="00DE612D"/>
    <w:rsid w:val="00DE6BEE"/>
    <w:rsid w:val="00DE6D8B"/>
    <w:rsid w:val="00DE74BA"/>
    <w:rsid w:val="00DE77FC"/>
    <w:rsid w:val="00DE7A17"/>
    <w:rsid w:val="00DE7CBE"/>
    <w:rsid w:val="00DE7CC9"/>
    <w:rsid w:val="00DE7EE8"/>
    <w:rsid w:val="00DF02B1"/>
    <w:rsid w:val="00DF0694"/>
    <w:rsid w:val="00DF0CF3"/>
    <w:rsid w:val="00DF1350"/>
    <w:rsid w:val="00DF1ADA"/>
    <w:rsid w:val="00DF1C57"/>
    <w:rsid w:val="00DF1DEC"/>
    <w:rsid w:val="00DF244B"/>
    <w:rsid w:val="00DF261F"/>
    <w:rsid w:val="00DF2C37"/>
    <w:rsid w:val="00DF2E12"/>
    <w:rsid w:val="00DF2E38"/>
    <w:rsid w:val="00DF3658"/>
    <w:rsid w:val="00DF36CC"/>
    <w:rsid w:val="00DF38EA"/>
    <w:rsid w:val="00DF3EA6"/>
    <w:rsid w:val="00DF4038"/>
    <w:rsid w:val="00DF4382"/>
    <w:rsid w:val="00DF49E7"/>
    <w:rsid w:val="00DF4D29"/>
    <w:rsid w:val="00DF4DD2"/>
    <w:rsid w:val="00DF50A7"/>
    <w:rsid w:val="00DF5E00"/>
    <w:rsid w:val="00DF5FD8"/>
    <w:rsid w:val="00DF623D"/>
    <w:rsid w:val="00DF6549"/>
    <w:rsid w:val="00DF6939"/>
    <w:rsid w:val="00DF69A0"/>
    <w:rsid w:val="00DF6A0B"/>
    <w:rsid w:val="00DF7B0A"/>
    <w:rsid w:val="00DF7B4E"/>
    <w:rsid w:val="00DF7CB1"/>
    <w:rsid w:val="00DF7F0E"/>
    <w:rsid w:val="00E00267"/>
    <w:rsid w:val="00E005AB"/>
    <w:rsid w:val="00E00CAC"/>
    <w:rsid w:val="00E0191D"/>
    <w:rsid w:val="00E019D9"/>
    <w:rsid w:val="00E01CCE"/>
    <w:rsid w:val="00E02059"/>
    <w:rsid w:val="00E02075"/>
    <w:rsid w:val="00E02432"/>
    <w:rsid w:val="00E02710"/>
    <w:rsid w:val="00E02953"/>
    <w:rsid w:val="00E0318E"/>
    <w:rsid w:val="00E03292"/>
    <w:rsid w:val="00E0351E"/>
    <w:rsid w:val="00E03598"/>
    <w:rsid w:val="00E03F85"/>
    <w:rsid w:val="00E0439D"/>
    <w:rsid w:val="00E04451"/>
    <w:rsid w:val="00E04CEC"/>
    <w:rsid w:val="00E04D61"/>
    <w:rsid w:val="00E057A3"/>
    <w:rsid w:val="00E058B7"/>
    <w:rsid w:val="00E05DA5"/>
    <w:rsid w:val="00E05DFD"/>
    <w:rsid w:val="00E0608B"/>
    <w:rsid w:val="00E06795"/>
    <w:rsid w:val="00E06857"/>
    <w:rsid w:val="00E06A2E"/>
    <w:rsid w:val="00E06D26"/>
    <w:rsid w:val="00E0759A"/>
    <w:rsid w:val="00E076C2"/>
    <w:rsid w:val="00E076CC"/>
    <w:rsid w:val="00E07C7A"/>
    <w:rsid w:val="00E07E6F"/>
    <w:rsid w:val="00E07F39"/>
    <w:rsid w:val="00E10370"/>
    <w:rsid w:val="00E10702"/>
    <w:rsid w:val="00E108C5"/>
    <w:rsid w:val="00E10902"/>
    <w:rsid w:val="00E10B61"/>
    <w:rsid w:val="00E11274"/>
    <w:rsid w:val="00E11813"/>
    <w:rsid w:val="00E11872"/>
    <w:rsid w:val="00E11A1F"/>
    <w:rsid w:val="00E12411"/>
    <w:rsid w:val="00E125D7"/>
    <w:rsid w:val="00E127CE"/>
    <w:rsid w:val="00E128D7"/>
    <w:rsid w:val="00E12D0E"/>
    <w:rsid w:val="00E12F78"/>
    <w:rsid w:val="00E13467"/>
    <w:rsid w:val="00E138C1"/>
    <w:rsid w:val="00E14466"/>
    <w:rsid w:val="00E14569"/>
    <w:rsid w:val="00E149C0"/>
    <w:rsid w:val="00E157F6"/>
    <w:rsid w:val="00E160F1"/>
    <w:rsid w:val="00E162BA"/>
    <w:rsid w:val="00E163C5"/>
    <w:rsid w:val="00E16966"/>
    <w:rsid w:val="00E1697B"/>
    <w:rsid w:val="00E16C25"/>
    <w:rsid w:val="00E16EEC"/>
    <w:rsid w:val="00E17CCE"/>
    <w:rsid w:val="00E20444"/>
    <w:rsid w:val="00E20464"/>
    <w:rsid w:val="00E20959"/>
    <w:rsid w:val="00E21766"/>
    <w:rsid w:val="00E218AA"/>
    <w:rsid w:val="00E226F8"/>
    <w:rsid w:val="00E2274A"/>
    <w:rsid w:val="00E22951"/>
    <w:rsid w:val="00E22FAF"/>
    <w:rsid w:val="00E23367"/>
    <w:rsid w:val="00E23970"/>
    <w:rsid w:val="00E23DE1"/>
    <w:rsid w:val="00E23F1E"/>
    <w:rsid w:val="00E23F75"/>
    <w:rsid w:val="00E249EA"/>
    <w:rsid w:val="00E24AFF"/>
    <w:rsid w:val="00E250EF"/>
    <w:rsid w:val="00E25637"/>
    <w:rsid w:val="00E25662"/>
    <w:rsid w:val="00E256D2"/>
    <w:rsid w:val="00E25BB3"/>
    <w:rsid w:val="00E25E29"/>
    <w:rsid w:val="00E25E93"/>
    <w:rsid w:val="00E26100"/>
    <w:rsid w:val="00E2626F"/>
    <w:rsid w:val="00E263A8"/>
    <w:rsid w:val="00E263FD"/>
    <w:rsid w:val="00E26815"/>
    <w:rsid w:val="00E26C9F"/>
    <w:rsid w:val="00E27029"/>
    <w:rsid w:val="00E270E7"/>
    <w:rsid w:val="00E276CC"/>
    <w:rsid w:val="00E27722"/>
    <w:rsid w:val="00E277C7"/>
    <w:rsid w:val="00E300F1"/>
    <w:rsid w:val="00E302D6"/>
    <w:rsid w:val="00E3041D"/>
    <w:rsid w:val="00E304B2"/>
    <w:rsid w:val="00E3055E"/>
    <w:rsid w:val="00E30D94"/>
    <w:rsid w:val="00E314D2"/>
    <w:rsid w:val="00E31867"/>
    <w:rsid w:val="00E321D1"/>
    <w:rsid w:val="00E32413"/>
    <w:rsid w:val="00E32645"/>
    <w:rsid w:val="00E32B4E"/>
    <w:rsid w:val="00E32B88"/>
    <w:rsid w:val="00E32CB5"/>
    <w:rsid w:val="00E33287"/>
    <w:rsid w:val="00E332F9"/>
    <w:rsid w:val="00E3333E"/>
    <w:rsid w:val="00E33498"/>
    <w:rsid w:val="00E334B6"/>
    <w:rsid w:val="00E33634"/>
    <w:rsid w:val="00E336A2"/>
    <w:rsid w:val="00E33BBC"/>
    <w:rsid w:val="00E33E6D"/>
    <w:rsid w:val="00E341A6"/>
    <w:rsid w:val="00E341D8"/>
    <w:rsid w:val="00E3459B"/>
    <w:rsid w:val="00E34B1E"/>
    <w:rsid w:val="00E3551B"/>
    <w:rsid w:val="00E35648"/>
    <w:rsid w:val="00E35854"/>
    <w:rsid w:val="00E35EFA"/>
    <w:rsid w:val="00E36015"/>
    <w:rsid w:val="00E36857"/>
    <w:rsid w:val="00E36DE6"/>
    <w:rsid w:val="00E377B0"/>
    <w:rsid w:val="00E37E08"/>
    <w:rsid w:val="00E40405"/>
    <w:rsid w:val="00E409C0"/>
    <w:rsid w:val="00E41436"/>
    <w:rsid w:val="00E414E6"/>
    <w:rsid w:val="00E41764"/>
    <w:rsid w:val="00E418AE"/>
    <w:rsid w:val="00E41C86"/>
    <w:rsid w:val="00E42114"/>
    <w:rsid w:val="00E42678"/>
    <w:rsid w:val="00E4268A"/>
    <w:rsid w:val="00E4283B"/>
    <w:rsid w:val="00E42876"/>
    <w:rsid w:val="00E42AF8"/>
    <w:rsid w:val="00E42DF4"/>
    <w:rsid w:val="00E42EA3"/>
    <w:rsid w:val="00E43B9E"/>
    <w:rsid w:val="00E44326"/>
    <w:rsid w:val="00E4459F"/>
    <w:rsid w:val="00E44628"/>
    <w:rsid w:val="00E44F72"/>
    <w:rsid w:val="00E4515F"/>
    <w:rsid w:val="00E452F2"/>
    <w:rsid w:val="00E453F1"/>
    <w:rsid w:val="00E45796"/>
    <w:rsid w:val="00E45A87"/>
    <w:rsid w:val="00E45BED"/>
    <w:rsid w:val="00E45CEB"/>
    <w:rsid w:val="00E4685A"/>
    <w:rsid w:val="00E46999"/>
    <w:rsid w:val="00E46B9E"/>
    <w:rsid w:val="00E46BCE"/>
    <w:rsid w:val="00E46BF3"/>
    <w:rsid w:val="00E4730B"/>
    <w:rsid w:val="00E47D37"/>
    <w:rsid w:val="00E47DDB"/>
    <w:rsid w:val="00E51485"/>
    <w:rsid w:val="00E5158B"/>
    <w:rsid w:val="00E5184E"/>
    <w:rsid w:val="00E51E2A"/>
    <w:rsid w:val="00E52082"/>
    <w:rsid w:val="00E5208C"/>
    <w:rsid w:val="00E523EF"/>
    <w:rsid w:val="00E524CE"/>
    <w:rsid w:val="00E527E5"/>
    <w:rsid w:val="00E52C6C"/>
    <w:rsid w:val="00E52D30"/>
    <w:rsid w:val="00E52ECC"/>
    <w:rsid w:val="00E53E2A"/>
    <w:rsid w:val="00E5409F"/>
    <w:rsid w:val="00E5411F"/>
    <w:rsid w:val="00E541D3"/>
    <w:rsid w:val="00E54331"/>
    <w:rsid w:val="00E5461B"/>
    <w:rsid w:val="00E54962"/>
    <w:rsid w:val="00E54CCD"/>
    <w:rsid w:val="00E54F0D"/>
    <w:rsid w:val="00E54F2D"/>
    <w:rsid w:val="00E55654"/>
    <w:rsid w:val="00E55997"/>
    <w:rsid w:val="00E55C41"/>
    <w:rsid w:val="00E55C9E"/>
    <w:rsid w:val="00E55CFA"/>
    <w:rsid w:val="00E5645B"/>
    <w:rsid w:val="00E56CDC"/>
    <w:rsid w:val="00E56DB0"/>
    <w:rsid w:val="00E56E99"/>
    <w:rsid w:val="00E57402"/>
    <w:rsid w:val="00E5744D"/>
    <w:rsid w:val="00E5760B"/>
    <w:rsid w:val="00E57FCB"/>
    <w:rsid w:val="00E60065"/>
    <w:rsid w:val="00E601B2"/>
    <w:rsid w:val="00E60532"/>
    <w:rsid w:val="00E60C97"/>
    <w:rsid w:val="00E60D30"/>
    <w:rsid w:val="00E612B6"/>
    <w:rsid w:val="00E6142D"/>
    <w:rsid w:val="00E6160D"/>
    <w:rsid w:val="00E61B75"/>
    <w:rsid w:val="00E62163"/>
    <w:rsid w:val="00E6236C"/>
    <w:rsid w:val="00E626A1"/>
    <w:rsid w:val="00E62937"/>
    <w:rsid w:val="00E62A16"/>
    <w:rsid w:val="00E62DD2"/>
    <w:rsid w:val="00E65B5A"/>
    <w:rsid w:val="00E65BFC"/>
    <w:rsid w:val="00E65C95"/>
    <w:rsid w:val="00E65E3B"/>
    <w:rsid w:val="00E664FB"/>
    <w:rsid w:val="00E6651F"/>
    <w:rsid w:val="00E66A11"/>
    <w:rsid w:val="00E66E4B"/>
    <w:rsid w:val="00E6718F"/>
    <w:rsid w:val="00E67706"/>
    <w:rsid w:val="00E677C9"/>
    <w:rsid w:val="00E67A0D"/>
    <w:rsid w:val="00E67A80"/>
    <w:rsid w:val="00E67CAC"/>
    <w:rsid w:val="00E67D15"/>
    <w:rsid w:val="00E67F13"/>
    <w:rsid w:val="00E67F95"/>
    <w:rsid w:val="00E70247"/>
    <w:rsid w:val="00E7092A"/>
    <w:rsid w:val="00E70D37"/>
    <w:rsid w:val="00E70EE3"/>
    <w:rsid w:val="00E70F7A"/>
    <w:rsid w:val="00E70F97"/>
    <w:rsid w:val="00E71593"/>
    <w:rsid w:val="00E71806"/>
    <w:rsid w:val="00E721E2"/>
    <w:rsid w:val="00E723DF"/>
    <w:rsid w:val="00E723E4"/>
    <w:rsid w:val="00E72901"/>
    <w:rsid w:val="00E72A3C"/>
    <w:rsid w:val="00E72A9D"/>
    <w:rsid w:val="00E733CE"/>
    <w:rsid w:val="00E734D6"/>
    <w:rsid w:val="00E73887"/>
    <w:rsid w:val="00E74163"/>
    <w:rsid w:val="00E742EC"/>
    <w:rsid w:val="00E745BB"/>
    <w:rsid w:val="00E7466C"/>
    <w:rsid w:val="00E74CFC"/>
    <w:rsid w:val="00E75011"/>
    <w:rsid w:val="00E754E2"/>
    <w:rsid w:val="00E7559F"/>
    <w:rsid w:val="00E7569F"/>
    <w:rsid w:val="00E7625F"/>
    <w:rsid w:val="00E776EA"/>
    <w:rsid w:val="00E8039D"/>
    <w:rsid w:val="00E8043E"/>
    <w:rsid w:val="00E805C9"/>
    <w:rsid w:val="00E80C3B"/>
    <w:rsid w:val="00E80EED"/>
    <w:rsid w:val="00E81111"/>
    <w:rsid w:val="00E81353"/>
    <w:rsid w:val="00E816C0"/>
    <w:rsid w:val="00E819CC"/>
    <w:rsid w:val="00E819D0"/>
    <w:rsid w:val="00E81A04"/>
    <w:rsid w:val="00E82543"/>
    <w:rsid w:val="00E82596"/>
    <w:rsid w:val="00E8264F"/>
    <w:rsid w:val="00E82DEC"/>
    <w:rsid w:val="00E83039"/>
    <w:rsid w:val="00E832BE"/>
    <w:rsid w:val="00E836E3"/>
    <w:rsid w:val="00E83F24"/>
    <w:rsid w:val="00E8440A"/>
    <w:rsid w:val="00E84461"/>
    <w:rsid w:val="00E844C8"/>
    <w:rsid w:val="00E84957"/>
    <w:rsid w:val="00E84D6A"/>
    <w:rsid w:val="00E85AB7"/>
    <w:rsid w:val="00E8667A"/>
    <w:rsid w:val="00E86B5E"/>
    <w:rsid w:val="00E86E7C"/>
    <w:rsid w:val="00E870AD"/>
    <w:rsid w:val="00E87450"/>
    <w:rsid w:val="00E8774B"/>
    <w:rsid w:val="00E90226"/>
    <w:rsid w:val="00E90250"/>
    <w:rsid w:val="00E90267"/>
    <w:rsid w:val="00E90332"/>
    <w:rsid w:val="00E909F2"/>
    <w:rsid w:val="00E910C6"/>
    <w:rsid w:val="00E911A8"/>
    <w:rsid w:val="00E91F1C"/>
    <w:rsid w:val="00E9272E"/>
    <w:rsid w:val="00E92A27"/>
    <w:rsid w:val="00E92CD2"/>
    <w:rsid w:val="00E92E1A"/>
    <w:rsid w:val="00E92FA4"/>
    <w:rsid w:val="00E931B4"/>
    <w:rsid w:val="00E931E2"/>
    <w:rsid w:val="00E934AC"/>
    <w:rsid w:val="00E938C8"/>
    <w:rsid w:val="00E93C99"/>
    <w:rsid w:val="00E93CE3"/>
    <w:rsid w:val="00E93D4E"/>
    <w:rsid w:val="00E93E00"/>
    <w:rsid w:val="00E943A8"/>
    <w:rsid w:val="00E94455"/>
    <w:rsid w:val="00E94B43"/>
    <w:rsid w:val="00E94DEB"/>
    <w:rsid w:val="00E94F98"/>
    <w:rsid w:val="00E95489"/>
    <w:rsid w:val="00E95EB5"/>
    <w:rsid w:val="00E9602C"/>
    <w:rsid w:val="00E96338"/>
    <w:rsid w:val="00E969F7"/>
    <w:rsid w:val="00E96C26"/>
    <w:rsid w:val="00E96C52"/>
    <w:rsid w:val="00E9717B"/>
    <w:rsid w:val="00E976DC"/>
    <w:rsid w:val="00E97D03"/>
    <w:rsid w:val="00EA00D8"/>
    <w:rsid w:val="00EA0A2D"/>
    <w:rsid w:val="00EA0B63"/>
    <w:rsid w:val="00EA0C4C"/>
    <w:rsid w:val="00EA0F50"/>
    <w:rsid w:val="00EA1410"/>
    <w:rsid w:val="00EA162A"/>
    <w:rsid w:val="00EA1739"/>
    <w:rsid w:val="00EA178F"/>
    <w:rsid w:val="00EA1E06"/>
    <w:rsid w:val="00EA2226"/>
    <w:rsid w:val="00EA2793"/>
    <w:rsid w:val="00EA297B"/>
    <w:rsid w:val="00EA2C50"/>
    <w:rsid w:val="00EA2F58"/>
    <w:rsid w:val="00EA31AA"/>
    <w:rsid w:val="00EA32BD"/>
    <w:rsid w:val="00EA3499"/>
    <w:rsid w:val="00EA40CB"/>
    <w:rsid w:val="00EA42F2"/>
    <w:rsid w:val="00EA476C"/>
    <w:rsid w:val="00EA49B6"/>
    <w:rsid w:val="00EA4A90"/>
    <w:rsid w:val="00EA4BB7"/>
    <w:rsid w:val="00EA50D3"/>
    <w:rsid w:val="00EA5DEB"/>
    <w:rsid w:val="00EA6E4C"/>
    <w:rsid w:val="00EA74C1"/>
    <w:rsid w:val="00EA7705"/>
    <w:rsid w:val="00EA7D20"/>
    <w:rsid w:val="00EA7F17"/>
    <w:rsid w:val="00EA7FC1"/>
    <w:rsid w:val="00EB04BB"/>
    <w:rsid w:val="00EB06FD"/>
    <w:rsid w:val="00EB09EE"/>
    <w:rsid w:val="00EB0FC7"/>
    <w:rsid w:val="00EB13EF"/>
    <w:rsid w:val="00EB14F6"/>
    <w:rsid w:val="00EB17ED"/>
    <w:rsid w:val="00EB1FD3"/>
    <w:rsid w:val="00EB20F3"/>
    <w:rsid w:val="00EB210B"/>
    <w:rsid w:val="00EB258A"/>
    <w:rsid w:val="00EB2AB1"/>
    <w:rsid w:val="00EB2D2A"/>
    <w:rsid w:val="00EB30F6"/>
    <w:rsid w:val="00EB3A38"/>
    <w:rsid w:val="00EB3B1C"/>
    <w:rsid w:val="00EB413A"/>
    <w:rsid w:val="00EB427F"/>
    <w:rsid w:val="00EB49E6"/>
    <w:rsid w:val="00EB4C8E"/>
    <w:rsid w:val="00EB4C8F"/>
    <w:rsid w:val="00EB4E49"/>
    <w:rsid w:val="00EB5126"/>
    <w:rsid w:val="00EB5ADE"/>
    <w:rsid w:val="00EB600E"/>
    <w:rsid w:val="00EB6117"/>
    <w:rsid w:val="00EB64F7"/>
    <w:rsid w:val="00EB66F5"/>
    <w:rsid w:val="00EB7061"/>
    <w:rsid w:val="00EB7727"/>
    <w:rsid w:val="00EB7897"/>
    <w:rsid w:val="00EB7BFD"/>
    <w:rsid w:val="00EB7F1B"/>
    <w:rsid w:val="00EB7F44"/>
    <w:rsid w:val="00EC0601"/>
    <w:rsid w:val="00EC088E"/>
    <w:rsid w:val="00EC12FB"/>
    <w:rsid w:val="00EC1412"/>
    <w:rsid w:val="00EC1734"/>
    <w:rsid w:val="00EC1BC5"/>
    <w:rsid w:val="00EC222A"/>
    <w:rsid w:val="00EC2569"/>
    <w:rsid w:val="00EC25F8"/>
    <w:rsid w:val="00EC270A"/>
    <w:rsid w:val="00EC2B6C"/>
    <w:rsid w:val="00EC2CE0"/>
    <w:rsid w:val="00EC3152"/>
    <w:rsid w:val="00EC3235"/>
    <w:rsid w:val="00EC340F"/>
    <w:rsid w:val="00EC37A2"/>
    <w:rsid w:val="00EC3A50"/>
    <w:rsid w:val="00EC412E"/>
    <w:rsid w:val="00EC421B"/>
    <w:rsid w:val="00EC492E"/>
    <w:rsid w:val="00EC4AFF"/>
    <w:rsid w:val="00EC5CF1"/>
    <w:rsid w:val="00EC62B2"/>
    <w:rsid w:val="00EC62F8"/>
    <w:rsid w:val="00EC6D22"/>
    <w:rsid w:val="00EC7320"/>
    <w:rsid w:val="00EC7678"/>
    <w:rsid w:val="00EC7E73"/>
    <w:rsid w:val="00ED0446"/>
    <w:rsid w:val="00ED056F"/>
    <w:rsid w:val="00ED057F"/>
    <w:rsid w:val="00ED14CE"/>
    <w:rsid w:val="00ED228D"/>
    <w:rsid w:val="00ED2B30"/>
    <w:rsid w:val="00ED39B4"/>
    <w:rsid w:val="00ED3A46"/>
    <w:rsid w:val="00ED3DF4"/>
    <w:rsid w:val="00ED41A8"/>
    <w:rsid w:val="00ED42A4"/>
    <w:rsid w:val="00ED44EE"/>
    <w:rsid w:val="00ED5521"/>
    <w:rsid w:val="00ED5579"/>
    <w:rsid w:val="00ED5695"/>
    <w:rsid w:val="00ED6283"/>
    <w:rsid w:val="00ED64CE"/>
    <w:rsid w:val="00ED69A7"/>
    <w:rsid w:val="00ED6D87"/>
    <w:rsid w:val="00ED6EB2"/>
    <w:rsid w:val="00ED6ED6"/>
    <w:rsid w:val="00ED722B"/>
    <w:rsid w:val="00ED7337"/>
    <w:rsid w:val="00ED797A"/>
    <w:rsid w:val="00EE0691"/>
    <w:rsid w:val="00EE0ADC"/>
    <w:rsid w:val="00EE14E2"/>
    <w:rsid w:val="00EE1FA3"/>
    <w:rsid w:val="00EE2030"/>
    <w:rsid w:val="00EE203B"/>
    <w:rsid w:val="00EE2256"/>
    <w:rsid w:val="00EE23BB"/>
    <w:rsid w:val="00EE258A"/>
    <w:rsid w:val="00EE25BE"/>
    <w:rsid w:val="00EE2612"/>
    <w:rsid w:val="00EE2893"/>
    <w:rsid w:val="00EE2A52"/>
    <w:rsid w:val="00EE2BD2"/>
    <w:rsid w:val="00EE2C46"/>
    <w:rsid w:val="00EE35AC"/>
    <w:rsid w:val="00EE39C8"/>
    <w:rsid w:val="00EE3B6D"/>
    <w:rsid w:val="00EE471F"/>
    <w:rsid w:val="00EE4CA2"/>
    <w:rsid w:val="00EE5026"/>
    <w:rsid w:val="00EE51E1"/>
    <w:rsid w:val="00EE5892"/>
    <w:rsid w:val="00EE5BE5"/>
    <w:rsid w:val="00EE5E27"/>
    <w:rsid w:val="00EE6134"/>
    <w:rsid w:val="00EE652E"/>
    <w:rsid w:val="00EE700E"/>
    <w:rsid w:val="00EE72D0"/>
    <w:rsid w:val="00EE7389"/>
    <w:rsid w:val="00EE739D"/>
    <w:rsid w:val="00EE742B"/>
    <w:rsid w:val="00EE7510"/>
    <w:rsid w:val="00EE7B4B"/>
    <w:rsid w:val="00EE7D3C"/>
    <w:rsid w:val="00EF01E4"/>
    <w:rsid w:val="00EF069B"/>
    <w:rsid w:val="00EF1942"/>
    <w:rsid w:val="00EF2848"/>
    <w:rsid w:val="00EF3109"/>
    <w:rsid w:val="00EF322D"/>
    <w:rsid w:val="00EF35B4"/>
    <w:rsid w:val="00EF392D"/>
    <w:rsid w:val="00EF3B86"/>
    <w:rsid w:val="00EF416F"/>
    <w:rsid w:val="00EF4513"/>
    <w:rsid w:val="00EF4720"/>
    <w:rsid w:val="00EF4C16"/>
    <w:rsid w:val="00EF57F3"/>
    <w:rsid w:val="00EF58AA"/>
    <w:rsid w:val="00EF5978"/>
    <w:rsid w:val="00EF5A14"/>
    <w:rsid w:val="00EF621C"/>
    <w:rsid w:val="00EF69B5"/>
    <w:rsid w:val="00EF7169"/>
    <w:rsid w:val="00EF735C"/>
    <w:rsid w:val="00EF7504"/>
    <w:rsid w:val="00EF7523"/>
    <w:rsid w:val="00EF7967"/>
    <w:rsid w:val="00EF7ADF"/>
    <w:rsid w:val="00EF7E34"/>
    <w:rsid w:val="00F0073C"/>
    <w:rsid w:val="00F007C8"/>
    <w:rsid w:val="00F00889"/>
    <w:rsid w:val="00F00A32"/>
    <w:rsid w:val="00F00BC0"/>
    <w:rsid w:val="00F010FB"/>
    <w:rsid w:val="00F01883"/>
    <w:rsid w:val="00F018B9"/>
    <w:rsid w:val="00F01D9F"/>
    <w:rsid w:val="00F0233B"/>
    <w:rsid w:val="00F0245D"/>
    <w:rsid w:val="00F02AB4"/>
    <w:rsid w:val="00F02AF2"/>
    <w:rsid w:val="00F03162"/>
    <w:rsid w:val="00F0356C"/>
    <w:rsid w:val="00F0422E"/>
    <w:rsid w:val="00F04949"/>
    <w:rsid w:val="00F04A2A"/>
    <w:rsid w:val="00F04DE7"/>
    <w:rsid w:val="00F05467"/>
    <w:rsid w:val="00F05D95"/>
    <w:rsid w:val="00F05EE3"/>
    <w:rsid w:val="00F06403"/>
    <w:rsid w:val="00F0670D"/>
    <w:rsid w:val="00F067C7"/>
    <w:rsid w:val="00F072AE"/>
    <w:rsid w:val="00F07667"/>
    <w:rsid w:val="00F07C4B"/>
    <w:rsid w:val="00F10716"/>
    <w:rsid w:val="00F10947"/>
    <w:rsid w:val="00F10964"/>
    <w:rsid w:val="00F10D09"/>
    <w:rsid w:val="00F10D5A"/>
    <w:rsid w:val="00F10E89"/>
    <w:rsid w:val="00F10FEB"/>
    <w:rsid w:val="00F11147"/>
    <w:rsid w:val="00F1197F"/>
    <w:rsid w:val="00F11A5F"/>
    <w:rsid w:val="00F11F3B"/>
    <w:rsid w:val="00F12003"/>
    <w:rsid w:val="00F1201E"/>
    <w:rsid w:val="00F121FE"/>
    <w:rsid w:val="00F1226C"/>
    <w:rsid w:val="00F12C68"/>
    <w:rsid w:val="00F12DAB"/>
    <w:rsid w:val="00F12E94"/>
    <w:rsid w:val="00F1330D"/>
    <w:rsid w:val="00F137D0"/>
    <w:rsid w:val="00F13E03"/>
    <w:rsid w:val="00F13E10"/>
    <w:rsid w:val="00F13E85"/>
    <w:rsid w:val="00F14157"/>
    <w:rsid w:val="00F1501D"/>
    <w:rsid w:val="00F15451"/>
    <w:rsid w:val="00F155CE"/>
    <w:rsid w:val="00F1691B"/>
    <w:rsid w:val="00F16969"/>
    <w:rsid w:val="00F16A09"/>
    <w:rsid w:val="00F16E0F"/>
    <w:rsid w:val="00F17233"/>
    <w:rsid w:val="00F17873"/>
    <w:rsid w:val="00F17B2B"/>
    <w:rsid w:val="00F17C8D"/>
    <w:rsid w:val="00F2000C"/>
    <w:rsid w:val="00F2008B"/>
    <w:rsid w:val="00F20239"/>
    <w:rsid w:val="00F2041D"/>
    <w:rsid w:val="00F20461"/>
    <w:rsid w:val="00F207AA"/>
    <w:rsid w:val="00F20B0B"/>
    <w:rsid w:val="00F21E89"/>
    <w:rsid w:val="00F220FD"/>
    <w:rsid w:val="00F22362"/>
    <w:rsid w:val="00F22594"/>
    <w:rsid w:val="00F225B9"/>
    <w:rsid w:val="00F2292D"/>
    <w:rsid w:val="00F22A9F"/>
    <w:rsid w:val="00F230C8"/>
    <w:rsid w:val="00F2327A"/>
    <w:rsid w:val="00F239CD"/>
    <w:rsid w:val="00F23F76"/>
    <w:rsid w:val="00F24239"/>
    <w:rsid w:val="00F245CF"/>
    <w:rsid w:val="00F24754"/>
    <w:rsid w:val="00F249DB"/>
    <w:rsid w:val="00F24EAF"/>
    <w:rsid w:val="00F25566"/>
    <w:rsid w:val="00F2564D"/>
    <w:rsid w:val="00F25691"/>
    <w:rsid w:val="00F25CF2"/>
    <w:rsid w:val="00F2662B"/>
    <w:rsid w:val="00F2697C"/>
    <w:rsid w:val="00F26ECE"/>
    <w:rsid w:val="00F27040"/>
    <w:rsid w:val="00F2717A"/>
    <w:rsid w:val="00F27380"/>
    <w:rsid w:val="00F273E3"/>
    <w:rsid w:val="00F27770"/>
    <w:rsid w:val="00F27789"/>
    <w:rsid w:val="00F27AA5"/>
    <w:rsid w:val="00F30156"/>
    <w:rsid w:val="00F3084A"/>
    <w:rsid w:val="00F30BCC"/>
    <w:rsid w:val="00F315AB"/>
    <w:rsid w:val="00F31B81"/>
    <w:rsid w:val="00F32038"/>
    <w:rsid w:val="00F32632"/>
    <w:rsid w:val="00F32D4E"/>
    <w:rsid w:val="00F3371C"/>
    <w:rsid w:val="00F33AF5"/>
    <w:rsid w:val="00F33E4C"/>
    <w:rsid w:val="00F34AC6"/>
    <w:rsid w:val="00F34E40"/>
    <w:rsid w:val="00F35086"/>
    <w:rsid w:val="00F351FD"/>
    <w:rsid w:val="00F36926"/>
    <w:rsid w:val="00F36C6E"/>
    <w:rsid w:val="00F370DE"/>
    <w:rsid w:val="00F3723A"/>
    <w:rsid w:val="00F37854"/>
    <w:rsid w:val="00F37B74"/>
    <w:rsid w:val="00F37D61"/>
    <w:rsid w:val="00F37E57"/>
    <w:rsid w:val="00F40296"/>
    <w:rsid w:val="00F4048B"/>
    <w:rsid w:val="00F404A1"/>
    <w:rsid w:val="00F4078C"/>
    <w:rsid w:val="00F40871"/>
    <w:rsid w:val="00F42148"/>
    <w:rsid w:val="00F42208"/>
    <w:rsid w:val="00F425EE"/>
    <w:rsid w:val="00F42B6C"/>
    <w:rsid w:val="00F430EB"/>
    <w:rsid w:val="00F4323B"/>
    <w:rsid w:val="00F4336B"/>
    <w:rsid w:val="00F43480"/>
    <w:rsid w:val="00F434CA"/>
    <w:rsid w:val="00F43669"/>
    <w:rsid w:val="00F436EC"/>
    <w:rsid w:val="00F4395C"/>
    <w:rsid w:val="00F43B70"/>
    <w:rsid w:val="00F43EB3"/>
    <w:rsid w:val="00F4445B"/>
    <w:rsid w:val="00F4486A"/>
    <w:rsid w:val="00F44A30"/>
    <w:rsid w:val="00F44BCD"/>
    <w:rsid w:val="00F44C5E"/>
    <w:rsid w:val="00F453E7"/>
    <w:rsid w:val="00F4559B"/>
    <w:rsid w:val="00F45E3D"/>
    <w:rsid w:val="00F45EEA"/>
    <w:rsid w:val="00F46325"/>
    <w:rsid w:val="00F46896"/>
    <w:rsid w:val="00F474BA"/>
    <w:rsid w:val="00F47B08"/>
    <w:rsid w:val="00F47B0C"/>
    <w:rsid w:val="00F50211"/>
    <w:rsid w:val="00F50F4C"/>
    <w:rsid w:val="00F512FD"/>
    <w:rsid w:val="00F5178C"/>
    <w:rsid w:val="00F5189E"/>
    <w:rsid w:val="00F51AD7"/>
    <w:rsid w:val="00F51D72"/>
    <w:rsid w:val="00F5283E"/>
    <w:rsid w:val="00F52A75"/>
    <w:rsid w:val="00F52C8F"/>
    <w:rsid w:val="00F536B2"/>
    <w:rsid w:val="00F5484A"/>
    <w:rsid w:val="00F5580E"/>
    <w:rsid w:val="00F5619C"/>
    <w:rsid w:val="00F563A7"/>
    <w:rsid w:val="00F57468"/>
    <w:rsid w:val="00F6034C"/>
    <w:rsid w:val="00F604DB"/>
    <w:rsid w:val="00F60634"/>
    <w:rsid w:val="00F60832"/>
    <w:rsid w:val="00F60867"/>
    <w:rsid w:val="00F609DA"/>
    <w:rsid w:val="00F609FC"/>
    <w:rsid w:val="00F60B0E"/>
    <w:rsid w:val="00F60DDE"/>
    <w:rsid w:val="00F61474"/>
    <w:rsid w:val="00F6161E"/>
    <w:rsid w:val="00F61AC6"/>
    <w:rsid w:val="00F61C94"/>
    <w:rsid w:val="00F61E19"/>
    <w:rsid w:val="00F61FDA"/>
    <w:rsid w:val="00F620BD"/>
    <w:rsid w:val="00F622F3"/>
    <w:rsid w:val="00F62508"/>
    <w:rsid w:val="00F625FD"/>
    <w:rsid w:val="00F62699"/>
    <w:rsid w:val="00F628DD"/>
    <w:rsid w:val="00F629C8"/>
    <w:rsid w:val="00F62BF3"/>
    <w:rsid w:val="00F62C86"/>
    <w:rsid w:val="00F6374B"/>
    <w:rsid w:val="00F63A33"/>
    <w:rsid w:val="00F63C6E"/>
    <w:rsid w:val="00F63E2A"/>
    <w:rsid w:val="00F6408A"/>
    <w:rsid w:val="00F6475A"/>
    <w:rsid w:val="00F647A9"/>
    <w:rsid w:val="00F64B00"/>
    <w:rsid w:val="00F64D45"/>
    <w:rsid w:val="00F65711"/>
    <w:rsid w:val="00F65737"/>
    <w:rsid w:val="00F65B47"/>
    <w:rsid w:val="00F65F91"/>
    <w:rsid w:val="00F65FA8"/>
    <w:rsid w:val="00F6606A"/>
    <w:rsid w:val="00F667F0"/>
    <w:rsid w:val="00F66892"/>
    <w:rsid w:val="00F67133"/>
    <w:rsid w:val="00F6768C"/>
    <w:rsid w:val="00F679CD"/>
    <w:rsid w:val="00F67A9D"/>
    <w:rsid w:val="00F67C1E"/>
    <w:rsid w:val="00F70062"/>
    <w:rsid w:val="00F70158"/>
    <w:rsid w:val="00F702DB"/>
    <w:rsid w:val="00F70B19"/>
    <w:rsid w:val="00F7102D"/>
    <w:rsid w:val="00F711E7"/>
    <w:rsid w:val="00F713A1"/>
    <w:rsid w:val="00F71C1F"/>
    <w:rsid w:val="00F71F17"/>
    <w:rsid w:val="00F720F3"/>
    <w:rsid w:val="00F723EC"/>
    <w:rsid w:val="00F72713"/>
    <w:rsid w:val="00F727E1"/>
    <w:rsid w:val="00F72C96"/>
    <w:rsid w:val="00F73509"/>
    <w:rsid w:val="00F737A1"/>
    <w:rsid w:val="00F7383B"/>
    <w:rsid w:val="00F739AC"/>
    <w:rsid w:val="00F73B99"/>
    <w:rsid w:val="00F73EC6"/>
    <w:rsid w:val="00F742EF"/>
    <w:rsid w:val="00F746A0"/>
    <w:rsid w:val="00F746AC"/>
    <w:rsid w:val="00F74748"/>
    <w:rsid w:val="00F74D7B"/>
    <w:rsid w:val="00F74EE4"/>
    <w:rsid w:val="00F74FB8"/>
    <w:rsid w:val="00F75264"/>
    <w:rsid w:val="00F753DC"/>
    <w:rsid w:val="00F754EF"/>
    <w:rsid w:val="00F754F4"/>
    <w:rsid w:val="00F7556E"/>
    <w:rsid w:val="00F755BC"/>
    <w:rsid w:val="00F7561A"/>
    <w:rsid w:val="00F75CD1"/>
    <w:rsid w:val="00F75F40"/>
    <w:rsid w:val="00F76166"/>
    <w:rsid w:val="00F7621D"/>
    <w:rsid w:val="00F76A8F"/>
    <w:rsid w:val="00F76B88"/>
    <w:rsid w:val="00F77134"/>
    <w:rsid w:val="00F773DF"/>
    <w:rsid w:val="00F80439"/>
    <w:rsid w:val="00F80590"/>
    <w:rsid w:val="00F8096C"/>
    <w:rsid w:val="00F80DF4"/>
    <w:rsid w:val="00F81225"/>
    <w:rsid w:val="00F813D3"/>
    <w:rsid w:val="00F81781"/>
    <w:rsid w:val="00F81861"/>
    <w:rsid w:val="00F81B71"/>
    <w:rsid w:val="00F822B0"/>
    <w:rsid w:val="00F82332"/>
    <w:rsid w:val="00F823E0"/>
    <w:rsid w:val="00F825F5"/>
    <w:rsid w:val="00F8282A"/>
    <w:rsid w:val="00F82E41"/>
    <w:rsid w:val="00F843EF"/>
    <w:rsid w:val="00F843F8"/>
    <w:rsid w:val="00F844C9"/>
    <w:rsid w:val="00F84558"/>
    <w:rsid w:val="00F84593"/>
    <w:rsid w:val="00F84A36"/>
    <w:rsid w:val="00F84D12"/>
    <w:rsid w:val="00F850FD"/>
    <w:rsid w:val="00F85271"/>
    <w:rsid w:val="00F854BB"/>
    <w:rsid w:val="00F85739"/>
    <w:rsid w:val="00F85AA2"/>
    <w:rsid w:val="00F85E16"/>
    <w:rsid w:val="00F85E85"/>
    <w:rsid w:val="00F85FD3"/>
    <w:rsid w:val="00F86078"/>
    <w:rsid w:val="00F8632D"/>
    <w:rsid w:val="00F86A81"/>
    <w:rsid w:val="00F86A84"/>
    <w:rsid w:val="00F86F91"/>
    <w:rsid w:val="00F87010"/>
    <w:rsid w:val="00F872C2"/>
    <w:rsid w:val="00F874A8"/>
    <w:rsid w:val="00F876C2"/>
    <w:rsid w:val="00F8772B"/>
    <w:rsid w:val="00F87D1F"/>
    <w:rsid w:val="00F87D93"/>
    <w:rsid w:val="00F87FB1"/>
    <w:rsid w:val="00F90032"/>
    <w:rsid w:val="00F90091"/>
    <w:rsid w:val="00F900E1"/>
    <w:rsid w:val="00F90520"/>
    <w:rsid w:val="00F911E1"/>
    <w:rsid w:val="00F91284"/>
    <w:rsid w:val="00F91527"/>
    <w:rsid w:val="00F91711"/>
    <w:rsid w:val="00F91E34"/>
    <w:rsid w:val="00F92092"/>
    <w:rsid w:val="00F92396"/>
    <w:rsid w:val="00F9255C"/>
    <w:rsid w:val="00F9272A"/>
    <w:rsid w:val="00F92A72"/>
    <w:rsid w:val="00F931A6"/>
    <w:rsid w:val="00F93E89"/>
    <w:rsid w:val="00F93EA0"/>
    <w:rsid w:val="00F93F09"/>
    <w:rsid w:val="00F94221"/>
    <w:rsid w:val="00F9484F"/>
    <w:rsid w:val="00F94972"/>
    <w:rsid w:val="00F94E49"/>
    <w:rsid w:val="00F94FAA"/>
    <w:rsid w:val="00F954A1"/>
    <w:rsid w:val="00F9634D"/>
    <w:rsid w:val="00F9682C"/>
    <w:rsid w:val="00F96BC0"/>
    <w:rsid w:val="00F96BDE"/>
    <w:rsid w:val="00F96E32"/>
    <w:rsid w:val="00F976AE"/>
    <w:rsid w:val="00F97DD8"/>
    <w:rsid w:val="00F97E6C"/>
    <w:rsid w:val="00F97EE5"/>
    <w:rsid w:val="00FA02C9"/>
    <w:rsid w:val="00FA08E1"/>
    <w:rsid w:val="00FA0C0E"/>
    <w:rsid w:val="00FA0DA8"/>
    <w:rsid w:val="00FA0F42"/>
    <w:rsid w:val="00FA144F"/>
    <w:rsid w:val="00FA14FC"/>
    <w:rsid w:val="00FA155D"/>
    <w:rsid w:val="00FA1574"/>
    <w:rsid w:val="00FA1BC9"/>
    <w:rsid w:val="00FA1BD3"/>
    <w:rsid w:val="00FA25C9"/>
    <w:rsid w:val="00FA27F3"/>
    <w:rsid w:val="00FA31D6"/>
    <w:rsid w:val="00FA35C3"/>
    <w:rsid w:val="00FA390D"/>
    <w:rsid w:val="00FA3EC8"/>
    <w:rsid w:val="00FA416A"/>
    <w:rsid w:val="00FA4439"/>
    <w:rsid w:val="00FA44D6"/>
    <w:rsid w:val="00FA47D8"/>
    <w:rsid w:val="00FA4977"/>
    <w:rsid w:val="00FA4BA5"/>
    <w:rsid w:val="00FA564D"/>
    <w:rsid w:val="00FA58BA"/>
    <w:rsid w:val="00FA5D75"/>
    <w:rsid w:val="00FA7540"/>
    <w:rsid w:val="00FA7747"/>
    <w:rsid w:val="00FA7901"/>
    <w:rsid w:val="00FA7A4F"/>
    <w:rsid w:val="00FA7CB3"/>
    <w:rsid w:val="00FB03C6"/>
    <w:rsid w:val="00FB0453"/>
    <w:rsid w:val="00FB04AF"/>
    <w:rsid w:val="00FB0656"/>
    <w:rsid w:val="00FB0C25"/>
    <w:rsid w:val="00FB0EA5"/>
    <w:rsid w:val="00FB1217"/>
    <w:rsid w:val="00FB14FB"/>
    <w:rsid w:val="00FB251C"/>
    <w:rsid w:val="00FB26DC"/>
    <w:rsid w:val="00FB2E9D"/>
    <w:rsid w:val="00FB345B"/>
    <w:rsid w:val="00FB35E1"/>
    <w:rsid w:val="00FB3CB6"/>
    <w:rsid w:val="00FB3E71"/>
    <w:rsid w:val="00FB416A"/>
    <w:rsid w:val="00FB4745"/>
    <w:rsid w:val="00FB49EF"/>
    <w:rsid w:val="00FB4C4B"/>
    <w:rsid w:val="00FB508D"/>
    <w:rsid w:val="00FB513D"/>
    <w:rsid w:val="00FB532B"/>
    <w:rsid w:val="00FB56C5"/>
    <w:rsid w:val="00FB59A8"/>
    <w:rsid w:val="00FB5A28"/>
    <w:rsid w:val="00FB5D89"/>
    <w:rsid w:val="00FB5F83"/>
    <w:rsid w:val="00FB6F33"/>
    <w:rsid w:val="00FB7713"/>
    <w:rsid w:val="00FB7857"/>
    <w:rsid w:val="00FB7B90"/>
    <w:rsid w:val="00FB7BBF"/>
    <w:rsid w:val="00FC0078"/>
    <w:rsid w:val="00FC0AE5"/>
    <w:rsid w:val="00FC0DD0"/>
    <w:rsid w:val="00FC1315"/>
    <w:rsid w:val="00FC1A18"/>
    <w:rsid w:val="00FC1C44"/>
    <w:rsid w:val="00FC2DEA"/>
    <w:rsid w:val="00FC2E39"/>
    <w:rsid w:val="00FC34BD"/>
    <w:rsid w:val="00FC38F1"/>
    <w:rsid w:val="00FC3CA0"/>
    <w:rsid w:val="00FC42CA"/>
    <w:rsid w:val="00FC42CC"/>
    <w:rsid w:val="00FC43B5"/>
    <w:rsid w:val="00FC4B1A"/>
    <w:rsid w:val="00FC4CC9"/>
    <w:rsid w:val="00FC598E"/>
    <w:rsid w:val="00FC5B3C"/>
    <w:rsid w:val="00FC61A0"/>
    <w:rsid w:val="00FC626E"/>
    <w:rsid w:val="00FC6567"/>
    <w:rsid w:val="00FC68A6"/>
    <w:rsid w:val="00FC74E0"/>
    <w:rsid w:val="00FC771A"/>
    <w:rsid w:val="00FC7A9E"/>
    <w:rsid w:val="00FC7BEC"/>
    <w:rsid w:val="00FC7DE5"/>
    <w:rsid w:val="00FD0300"/>
    <w:rsid w:val="00FD038B"/>
    <w:rsid w:val="00FD0634"/>
    <w:rsid w:val="00FD10E9"/>
    <w:rsid w:val="00FD149F"/>
    <w:rsid w:val="00FD1889"/>
    <w:rsid w:val="00FD2344"/>
    <w:rsid w:val="00FD32DB"/>
    <w:rsid w:val="00FD3300"/>
    <w:rsid w:val="00FD35AE"/>
    <w:rsid w:val="00FD375A"/>
    <w:rsid w:val="00FD3932"/>
    <w:rsid w:val="00FD3D90"/>
    <w:rsid w:val="00FD470D"/>
    <w:rsid w:val="00FD4B62"/>
    <w:rsid w:val="00FD5734"/>
    <w:rsid w:val="00FD5BC1"/>
    <w:rsid w:val="00FD5D0D"/>
    <w:rsid w:val="00FD5D8C"/>
    <w:rsid w:val="00FD5FC9"/>
    <w:rsid w:val="00FD6102"/>
    <w:rsid w:val="00FD6165"/>
    <w:rsid w:val="00FD620A"/>
    <w:rsid w:val="00FD62F3"/>
    <w:rsid w:val="00FD7162"/>
    <w:rsid w:val="00FD7248"/>
    <w:rsid w:val="00FD72FA"/>
    <w:rsid w:val="00FD7C61"/>
    <w:rsid w:val="00FD7EE3"/>
    <w:rsid w:val="00FE0402"/>
    <w:rsid w:val="00FE10DB"/>
    <w:rsid w:val="00FE1123"/>
    <w:rsid w:val="00FE19FF"/>
    <w:rsid w:val="00FE1E8C"/>
    <w:rsid w:val="00FE2383"/>
    <w:rsid w:val="00FE3224"/>
    <w:rsid w:val="00FE33C4"/>
    <w:rsid w:val="00FE3958"/>
    <w:rsid w:val="00FE3993"/>
    <w:rsid w:val="00FE3B0A"/>
    <w:rsid w:val="00FE3D11"/>
    <w:rsid w:val="00FE452B"/>
    <w:rsid w:val="00FE4C62"/>
    <w:rsid w:val="00FE4F74"/>
    <w:rsid w:val="00FE5552"/>
    <w:rsid w:val="00FE5A25"/>
    <w:rsid w:val="00FE6A6C"/>
    <w:rsid w:val="00FE6C58"/>
    <w:rsid w:val="00FE6EA5"/>
    <w:rsid w:val="00FF06CD"/>
    <w:rsid w:val="00FF0A31"/>
    <w:rsid w:val="00FF0EE8"/>
    <w:rsid w:val="00FF1506"/>
    <w:rsid w:val="00FF1B2A"/>
    <w:rsid w:val="00FF1CBF"/>
    <w:rsid w:val="00FF21CB"/>
    <w:rsid w:val="00FF2B34"/>
    <w:rsid w:val="00FF2C58"/>
    <w:rsid w:val="00FF2F34"/>
    <w:rsid w:val="00FF3347"/>
    <w:rsid w:val="00FF334F"/>
    <w:rsid w:val="00FF35C1"/>
    <w:rsid w:val="00FF37A2"/>
    <w:rsid w:val="00FF3802"/>
    <w:rsid w:val="00FF3AE1"/>
    <w:rsid w:val="00FF5156"/>
    <w:rsid w:val="00FF5741"/>
    <w:rsid w:val="00FF5865"/>
    <w:rsid w:val="00FF5A74"/>
    <w:rsid w:val="00FF5B1D"/>
    <w:rsid w:val="00FF6411"/>
    <w:rsid w:val="00FF6560"/>
    <w:rsid w:val="00FF6AD3"/>
    <w:rsid w:val="00FF6BD9"/>
    <w:rsid w:val="00FF7492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D3D609"/>
  <w15:chartTrackingRefBased/>
  <w15:docId w15:val="{9D9AB55E-1CA9-4ABE-B74F-0B034139B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9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23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D23539"/>
    <w:rPr>
      <w:rFonts w:ascii="Angsana New" w:hAnsi="Angsana New"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customStyle="1" w:styleId="FSContent">
    <w:name w:val="FS_Content"/>
    <w:basedOn w:val="Normal"/>
    <w:link w:val="FSContentChar"/>
    <w:qFormat/>
    <w:rsid w:val="008F3C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8F3C2B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0F5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0F5D1B"/>
    <w:rPr>
      <w:rFonts w:ascii="Angsana New" w:eastAsia="MS Mincho" w:hAnsi="Angsana New"/>
    </w:rPr>
  </w:style>
  <w:style w:type="paragraph" w:styleId="NoSpacing">
    <w:name w:val="No Spacing"/>
    <w:uiPriority w:val="1"/>
    <w:qFormat/>
    <w:rsid w:val="00C65A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7453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83FBD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52C6C"/>
    <w:rPr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7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7C049-DB8F-4B79-ABD6-4D68183BA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20</Pages>
  <Words>2805</Words>
  <Characters>15991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18759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Santaya, Ittichai</cp:lastModifiedBy>
  <cp:revision>3</cp:revision>
  <cp:lastPrinted>2021-05-11T04:49:00Z</cp:lastPrinted>
  <dcterms:created xsi:type="dcterms:W3CDTF">2021-05-12T03:54:00Z</dcterms:created>
  <dcterms:modified xsi:type="dcterms:W3CDTF">2021-05-12T11:42:00Z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