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F436F" w14:textId="77777777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36B7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FE84D1" w14:textId="77777777" w:rsidR="00142180" w:rsidRPr="00EB0799" w:rsidRDefault="00142180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B079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23A357F" w14:textId="77777777" w:rsidR="00142180" w:rsidRDefault="00142180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E230E5F" w14:textId="77777777" w:rsidR="00275E7A" w:rsidRDefault="00275E7A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5E7A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1EB260F" w14:textId="77777777" w:rsidR="003B7FB4" w:rsidRPr="00D36B78" w:rsidRDefault="003B7FB4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B7FB4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3B7FB4">
        <w:rPr>
          <w:rFonts w:ascii="Angsana New" w:hAnsi="Angsana New" w:cs="Angsana New"/>
          <w:b w:val="0"/>
          <w:bCs/>
          <w:sz w:val="30"/>
          <w:szCs w:val="30"/>
          <w:lang w:bidi="th-TH"/>
        </w:rPr>
        <w:t>2019</w:t>
      </w:r>
      <w:r w:rsidRPr="003B7FB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(</w:t>
      </w:r>
      <w:r w:rsidRPr="003B7FB4">
        <w:rPr>
          <w:rFonts w:ascii="Angsana New" w:hAnsi="Angsana New" w:cs="Angsana New"/>
          <w:b w:val="0"/>
          <w:bCs/>
          <w:sz w:val="30"/>
          <w:szCs w:val="30"/>
          <w:lang w:bidi="th-TH"/>
        </w:rPr>
        <w:t>Covid-19</w:t>
      </w:r>
      <w:r w:rsidRPr="003B7FB4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)</w:t>
      </w:r>
    </w:p>
    <w:p w14:paraId="251FD53C" w14:textId="77777777" w:rsidR="00142180" w:rsidRPr="00D36B78" w:rsidRDefault="00142180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B8F1853" w14:textId="77777777" w:rsidR="00142180" w:rsidRPr="00D36B78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7BA50F2D" w14:textId="77777777" w:rsidR="00142180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6442830" w14:textId="77777777" w:rsidR="00142180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FC67035" w14:textId="77777777" w:rsidR="00142180" w:rsidRPr="00D36B78" w:rsidRDefault="004C169D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7ACB98FC" w14:textId="5D8C434B" w:rsidR="00142180" w:rsidRPr="00474207" w:rsidRDefault="00474207" w:rsidP="00474207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สัญญาเช่า</w:t>
      </w:r>
    </w:p>
    <w:p w14:paraId="159E8F1F" w14:textId="6A346E08" w:rsidR="00474207" w:rsidRDefault="00474207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86E1C84" w14:textId="47663153" w:rsidR="00F671FF" w:rsidRDefault="00F671F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825B4E9" w14:textId="77777777" w:rsidR="00142180" w:rsidRPr="00D36B78" w:rsidRDefault="0081513E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77777777" w:rsidR="00142180" w:rsidRPr="00D36B78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8C0BB0" w14:textId="36D8CC46" w:rsidR="00142180" w:rsidRDefault="000B7B4F" w:rsidP="00861F96">
      <w:pPr>
        <w:pStyle w:val="IndexHeading1"/>
        <w:numPr>
          <w:ilvl w:val="0"/>
          <w:numId w:val="4"/>
        </w:numPr>
        <w:tabs>
          <w:tab w:val="left" w:pos="1170"/>
        </w:tabs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013EB89B" w14:textId="77777777" w:rsidR="004818D9" w:rsidRPr="00D36B7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126F0">
        <w:rPr>
          <w:rFonts w:ascii="Angsana New" w:hAnsi="Angsana New" w:hint="cs"/>
          <w:sz w:val="30"/>
          <w:szCs w:val="30"/>
          <w:cs/>
        </w:rPr>
        <w:t>เ</w:t>
      </w:r>
      <w:r w:rsidR="004818D9" w:rsidRPr="00D36B7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D36B7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D36B7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D36B7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9BF4C2" w14:textId="46894D65" w:rsidR="004818D9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D36B78">
        <w:rPr>
          <w:rFonts w:ascii="Angsana New" w:hAnsi="Angsana New"/>
          <w:sz w:val="30"/>
          <w:szCs w:val="30"/>
          <w:cs/>
        </w:rPr>
        <w:t>คณะ</w:t>
      </w:r>
      <w:r w:rsidRPr="00D36B78">
        <w:rPr>
          <w:rFonts w:ascii="Angsana New" w:hAnsi="Angsana New"/>
          <w:sz w:val="30"/>
          <w:szCs w:val="30"/>
          <w:cs/>
        </w:rPr>
        <w:t>กรรม</w:t>
      </w:r>
      <w:r w:rsidRPr="00873A17">
        <w:rPr>
          <w:rFonts w:ascii="Angsana New" w:hAnsi="Angsana New"/>
          <w:sz w:val="30"/>
          <w:szCs w:val="30"/>
          <w:cs/>
        </w:rPr>
        <w:t>การเมื่อ</w:t>
      </w:r>
      <w:r w:rsidR="001E6792" w:rsidRPr="00873A17">
        <w:rPr>
          <w:rFonts w:ascii="Angsana New" w:hAnsi="Angsana New"/>
          <w:sz w:val="30"/>
          <w:szCs w:val="30"/>
          <w:cs/>
        </w:rPr>
        <w:t>วันที่</w:t>
      </w:r>
      <w:r w:rsidR="0071654B" w:rsidRPr="00873A17">
        <w:rPr>
          <w:rFonts w:ascii="Angsana New" w:hAnsi="Angsana New"/>
          <w:sz w:val="30"/>
          <w:szCs w:val="30"/>
          <w:cs/>
        </w:rPr>
        <w:t xml:space="preserve"> </w:t>
      </w:r>
      <w:r w:rsidR="00BF38A3" w:rsidRPr="00873A17">
        <w:rPr>
          <w:rFonts w:ascii="Angsana New" w:hAnsi="Angsana New"/>
          <w:sz w:val="30"/>
          <w:szCs w:val="30"/>
        </w:rPr>
        <w:t>1</w:t>
      </w:r>
      <w:r w:rsidR="0080109C" w:rsidRPr="00873A17">
        <w:rPr>
          <w:rFonts w:ascii="Angsana New" w:hAnsi="Angsana New"/>
          <w:sz w:val="30"/>
          <w:szCs w:val="30"/>
        </w:rPr>
        <w:t xml:space="preserve">2 </w:t>
      </w:r>
      <w:r w:rsidR="0080109C" w:rsidRPr="00873A1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F1257" w:rsidRPr="00873A17">
        <w:rPr>
          <w:rFonts w:ascii="Angsana New" w:hAnsi="Angsana New"/>
          <w:sz w:val="30"/>
          <w:szCs w:val="30"/>
        </w:rPr>
        <w:t>256</w:t>
      </w:r>
      <w:r w:rsidR="009D52ED" w:rsidRPr="00873A17">
        <w:rPr>
          <w:rFonts w:ascii="Angsana New" w:hAnsi="Angsana New"/>
          <w:sz w:val="30"/>
          <w:szCs w:val="30"/>
        </w:rPr>
        <w:t>4</w:t>
      </w:r>
    </w:p>
    <w:p w14:paraId="4309A539" w14:textId="77777777" w:rsidR="007F1257" w:rsidRPr="002C6259" w:rsidRDefault="007F1257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64144104" w14:textId="77777777"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36B78">
        <w:rPr>
          <w:rFonts w:ascii="Angsana New" w:hAnsi="Angsana New"/>
          <w:b/>
          <w:bCs/>
          <w:sz w:val="30"/>
          <w:szCs w:val="30"/>
        </w:rPr>
        <w:t>1</w:t>
      </w:r>
      <w:r w:rsidRPr="00D36B78">
        <w:rPr>
          <w:rFonts w:ascii="Angsana New" w:hAnsi="Angsana New"/>
          <w:b/>
          <w:bCs/>
          <w:sz w:val="30"/>
          <w:szCs w:val="30"/>
        </w:rPr>
        <w:tab/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0F10F7" w14:textId="77777777" w:rsidR="004818D9" w:rsidRPr="00D36B78" w:rsidRDefault="004818D9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750ABDC0" w14:textId="77777777" w:rsidR="00E5629D" w:rsidRDefault="0040378C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D36B78">
        <w:rPr>
          <w:rFonts w:ascii="Angsana New" w:hAnsi="Angsana New"/>
          <w:sz w:val="30"/>
          <w:szCs w:val="30"/>
        </w:rPr>
        <w:t>“</w:t>
      </w:r>
      <w:r w:rsidR="001561C0" w:rsidRPr="00D36B78">
        <w:rPr>
          <w:rFonts w:ascii="Angsana New" w:hAnsi="Angsana New"/>
          <w:sz w:val="30"/>
          <w:szCs w:val="30"/>
          <w:cs/>
        </w:rPr>
        <w:t>กลุ่ม</w:t>
      </w:r>
      <w:r w:rsidR="004818D9" w:rsidRPr="00D36B78">
        <w:rPr>
          <w:rFonts w:ascii="Angsana New" w:hAnsi="Angsana New"/>
          <w:sz w:val="30"/>
          <w:szCs w:val="30"/>
          <w:cs/>
        </w:rPr>
        <w:t>บริษัท</w:t>
      </w:r>
      <w:r w:rsidRPr="00D36B78">
        <w:rPr>
          <w:rFonts w:ascii="Angsana New" w:hAnsi="Angsana New"/>
          <w:sz w:val="30"/>
          <w:szCs w:val="30"/>
        </w:rPr>
        <w:t xml:space="preserve">” </w:t>
      </w:r>
      <w:r w:rsidR="004818D9" w:rsidRPr="00D36B7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ดำเนินธุรกิจหลักเกี่ยวกับการผลิตและจำหน่ายเ</w:t>
      </w:r>
      <w:r w:rsidR="00875C3C" w:rsidRPr="00D36B78">
        <w:rPr>
          <w:rFonts w:ascii="Angsana New" w:hAnsi="Angsana New"/>
          <w:sz w:val="30"/>
          <w:szCs w:val="30"/>
          <w:cs/>
        </w:rPr>
        <w:t xml:space="preserve">ครื่องดื่มน้ำอัดลม น้ำดื่ม </w:t>
      </w:r>
      <w:r w:rsidR="00B73908" w:rsidRPr="00D36B78">
        <w:rPr>
          <w:rFonts w:ascii="Angsana New" w:hAnsi="Angsana New"/>
          <w:sz w:val="30"/>
          <w:szCs w:val="30"/>
        </w:rPr>
        <w:br/>
      </w:r>
      <w:r w:rsidR="00875C3C" w:rsidRPr="00D36B78">
        <w:rPr>
          <w:rFonts w:ascii="Angsana New" w:hAnsi="Angsana New"/>
          <w:sz w:val="30"/>
          <w:szCs w:val="30"/>
          <w:cs/>
        </w:rPr>
        <w:t>โซดา</w:t>
      </w:r>
      <w:r w:rsidR="004818D9" w:rsidRPr="00D36B78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="004818D9" w:rsidRPr="00D36B78">
        <w:rPr>
          <w:rFonts w:ascii="Angsana New" w:hAnsi="Angsana New"/>
          <w:sz w:val="30"/>
          <w:szCs w:val="30"/>
        </w:rPr>
        <w:t xml:space="preserve"> </w:t>
      </w:r>
      <w:r w:rsidR="004818D9" w:rsidRPr="00D36B78">
        <w:rPr>
          <w:rFonts w:ascii="Angsana New" w:hAnsi="Angsana New"/>
          <w:sz w:val="30"/>
          <w:szCs w:val="30"/>
          <w:cs/>
        </w:rPr>
        <w:t>รวมถึง</w:t>
      </w:r>
      <w:r w:rsidR="004818D9" w:rsidRPr="00D36B78">
        <w:rPr>
          <w:rFonts w:ascii="Angsana New" w:hAnsi="Angsana New"/>
          <w:spacing w:val="-2"/>
          <w:sz w:val="30"/>
          <w:szCs w:val="30"/>
          <w:cs/>
        </w:rPr>
        <w:t>เป็นผู้จำหน่ายเครื่องดื่มบำรุงกำลัง</w:t>
      </w:r>
      <w:r w:rsidR="00866160" w:rsidRPr="00D36B78">
        <w:rPr>
          <w:rFonts w:ascii="Angsana New" w:hAnsi="Angsana New"/>
          <w:spacing w:val="-2"/>
          <w:sz w:val="30"/>
          <w:szCs w:val="30"/>
          <w:cs/>
        </w:rPr>
        <w:t>และชา</w:t>
      </w:r>
      <w:r w:rsidR="00994A34" w:rsidRPr="00D36B78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81E6FDA" w14:textId="77777777" w:rsidR="00FB2EEF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77777777" w:rsidR="004818D9" w:rsidRPr="00D36B78" w:rsidRDefault="005C3224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D36B7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4FFA503" w14:textId="77777777" w:rsidR="0012108A" w:rsidRPr="00D36B78" w:rsidRDefault="0012108A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6A32B2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(ก)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B278F89" w14:textId="77777777" w:rsidR="004818D9" w:rsidRPr="00D36B78" w:rsidRDefault="004818D9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7BA4F6F" w14:textId="6C767CD8" w:rsidR="00117F8F" w:rsidRDefault="00117F8F" w:rsidP="00117F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>
        <w:rPr>
          <w:rFonts w:ascii="Angsana New" w:hAnsi="Angsana New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1865F44" w14:textId="77777777" w:rsidR="001126F0" w:rsidRPr="002C6259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B019CFA" w14:textId="77777777" w:rsidR="000D6D2D" w:rsidRDefault="000D6D2D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2563</w:t>
      </w:r>
    </w:p>
    <w:p w14:paraId="67F00486" w14:textId="77777777" w:rsidR="000D6D2D" w:rsidRDefault="000D6D2D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7DEA837C" w14:textId="20764DB5" w:rsidR="000D6D2D" w:rsidRDefault="004017E6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4017E6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16</w:t>
      </w:r>
      <w:r w:rsidRPr="004017E6">
        <w:rPr>
          <w:rFonts w:ascii="Angsana New" w:hAnsi="Angsana New"/>
          <w:sz w:val="30"/>
          <w:szCs w:val="30"/>
          <w:cs/>
        </w:rPr>
        <w:t xml:space="preserve"> เรื่อง </w:t>
      </w:r>
      <w:r w:rsidRPr="00F820A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017E6">
        <w:rPr>
          <w:rFonts w:ascii="Angsana New" w:hAnsi="Angsana New"/>
          <w:sz w:val="30"/>
          <w:szCs w:val="30"/>
          <w:cs/>
        </w:rPr>
        <w:t xml:space="preserve"> (</w:t>
      </w:r>
      <w:r w:rsidRPr="004017E6">
        <w:rPr>
          <w:rFonts w:ascii="Angsana New" w:hAnsi="Angsana New"/>
          <w:sz w:val="30"/>
          <w:szCs w:val="30"/>
        </w:rPr>
        <w:t xml:space="preserve">TFRS </w:t>
      </w:r>
      <w:r w:rsidR="00EA7AA3">
        <w:rPr>
          <w:rFonts w:ascii="Angsana New" w:hAnsi="Angsana New"/>
          <w:sz w:val="30"/>
          <w:szCs w:val="30"/>
        </w:rPr>
        <w:t>16</w:t>
      </w:r>
      <w:r w:rsidRPr="004017E6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3B7FB4">
        <w:rPr>
          <w:rFonts w:ascii="Angsana New" w:hAnsi="Angsana New"/>
          <w:sz w:val="30"/>
          <w:szCs w:val="30"/>
        </w:rPr>
        <w:t>3</w:t>
      </w:r>
    </w:p>
    <w:p w14:paraId="758FE46E" w14:textId="77777777" w:rsidR="0079420C" w:rsidRDefault="0079420C" w:rsidP="000D6D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6E88B66D" w14:textId="081B25FB" w:rsidR="0079420C" w:rsidRDefault="0079420C" w:rsidP="007942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79420C">
        <w:rPr>
          <w:rFonts w:ascii="Angsana New" w:hAnsi="Angsana New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8C32116" w14:textId="77777777" w:rsidR="002C6259" w:rsidRDefault="002C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D91857" w14:textId="77777777" w:rsidR="0012108A" w:rsidRPr="00D36B78" w:rsidRDefault="0012108A" w:rsidP="00D25B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E5629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36B78">
        <w:rPr>
          <w:rFonts w:ascii="Angsana New" w:hAnsi="Angsana New"/>
          <w:i/>
          <w:iCs/>
          <w:sz w:val="30"/>
          <w:szCs w:val="30"/>
          <w:cs/>
        </w:rPr>
        <w:t>)</w:t>
      </w:r>
      <w:r w:rsidRPr="00D36B7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1126F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F30D6" w:rsidRPr="00D36B78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1126F0" w:rsidRPr="001126F0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0387A929" w14:textId="77777777" w:rsidR="0012108A" w:rsidRPr="00DA2D24" w:rsidRDefault="0012108A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6713E6C" w14:textId="77777777" w:rsidR="006C3DF2" w:rsidRDefault="006C3DF2" w:rsidP="006C3DF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748F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748F8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</w:t>
      </w:r>
      <w:r w:rsidRPr="00FB467E">
        <w:rPr>
          <w:rFonts w:ascii="Angsana New" w:hAnsi="Angsana New"/>
          <w:sz w:val="30"/>
          <w:szCs w:val="30"/>
          <w:cs/>
        </w:rPr>
        <w:t>คำนวณและแหล่งข้อมูลสำคัญที่ใช้ในการประมาณการซึ่งอาจมีความไม่แน่นอนนั้น</w:t>
      </w:r>
      <w:r w:rsidR="00EA7AA3" w:rsidRPr="00EA7AA3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FB467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FB467E">
        <w:rPr>
          <w:rFonts w:ascii="Angsana New" w:hAnsi="Angsana New"/>
          <w:sz w:val="30"/>
          <w:szCs w:val="30"/>
        </w:rPr>
        <w:t>3</w:t>
      </w:r>
      <w:r w:rsidRPr="00FB467E">
        <w:rPr>
          <w:rFonts w:ascii="Angsana New" w:hAnsi="Angsana New"/>
          <w:spacing w:val="6"/>
          <w:sz w:val="30"/>
          <w:szCs w:val="30"/>
        </w:rPr>
        <w:t>0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กันยายน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 w:rsidRPr="00FB467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B46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FB467E">
        <w:rPr>
          <w:rFonts w:ascii="Angsana New" w:hAnsi="Angsana New" w:hint="cs"/>
          <w:sz w:val="30"/>
          <w:szCs w:val="30"/>
          <w:cs/>
        </w:rPr>
        <w:t xml:space="preserve">ซึ่งรวมถึง หมายเหตุ </w:t>
      </w:r>
      <w:r>
        <w:rPr>
          <w:rFonts w:ascii="Angsana New" w:hAnsi="Angsana New"/>
          <w:sz w:val="30"/>
          <w:szCs w:val="30"/>
        </w:rPr>
        <w:t>1</w:t>
      </w:r>
      <w:r w:rsidR="004B769A">
        <w:rPr>
          <w:rFonts w:ascii="Angsana New" w:hAnsi="Angsana New"/>
          <w:sz w:val="30"/>
          <w:szCs w:val="30"/>
        </w:rPr>
        <w:t>1</w:t>
      </w:r>
      <w:r w:rsidRPr="00FB467E">
        <w:rPr>
          <w:rFonts w:ascii="Angsana New" w:hAnsi="Angsana New"/>
          <w:sz w:val="30"/>
          <w:szCs w:val="30"/>
        </w:rPr>
        <w:t xml:space="preserve"> </w:t>
      </w:r>
      <w:r w:rsidRPr="00FB467E">
        <w:rPr>
          <w:rFonts w:ascii="Angsana New" w:hAnsi="Angsana New" w:hint="cs"/>
          <w:sz w:val="30"/>
          <w:szCs w:val="30"/>
          <w:cs/>
        </w:rPr>
        <w:t>การใช้ประโยชน์จากผลขาดทุนทางภาษียกไป</w:t>
      </w:r>
      <w:r>
        <w:rPr>
          <w:rFonts w:ascii="Angsana New" w:hAnsi="Angsana New" w:hint="cs"/>
          <w:sz w:val="30"/>
          <w:szCs w:val="30"/>
          <w:cs/>
        </w:rPr>
        <w:t>)</w:t>
      </w:r>
      <w:r w:rsidRPr="00FB467E">
        <w:rPr>
          <w:rFonts w:ascii="Angsana New" w:hAnsi="Angsana New" w:hint="cs"/>
          <w:sz w:val="30"/>
          <w:szCs w:val="30"/>
          <w:cs/>
        </w:rPr>
        <w:t xml:space="preserve"> </w:t>
      </w:r>
      <w:r w:rsidR="00F820AD" w:rsidRPr="00F820AD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3B7FB4">
        <w:rPr>
          <w:rFonts w:ascii="Angsana New" w:hAnsi="Angsana New"/>
          <w:sz w:val="30"/>
          <w:szCs w:val="30"/>
        </w:rPr>
        <w:t>3</w:t>
      </w:r>
    </w:p>
    <w:p w14:paraId="41747560" w14:textId="77777777" w:rsidR="0015357F" w:rsidRPr="00DA2D24" w:rsidRDefault="0015357F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0" w:name="_Hlk31047958"/>
    </w:p>
    <w:p w14:paraId="2BC7A9EF" w14:textId="77777777" w:rsidR="001712BA" w:rsidRPr="00D36B78" w:rsidRDefault="003B7FB4" w:rsidP="001D3EA2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7A5C5A">
        <w:rPr>
          <w:rFonts w:ascii="Angsana New" w:hAnsi="Angsana New"/>
          <w:b/>
          <w:sz w:val="30"/>
          <w:szCs w:val="30"/>
        </w:rPr>
        <w:t>3</w:t>
      </w:r>
      <w:r w:rsidR="0015357F" w:rsidRPr="007A5C5A">
        <w:rPr>
          <w:rFonts w:ascii="Angsana New" w:hAnsi="Angsana New"/>
          <w:bCs/>
          <w:sz w:val="30"/>
          <w:szCs w:val="30"/>
        </w:rPr>
        <w:tab/>
      </w:r>
      <w:r w:rsidR="00275E7A" w:rsidRPr="007A5C5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5CF094C" w14:textId="77777777" w:rsidR="001712BA" w:rsidRPr="00DA2D24" w:rsidRDefault="001712BA" w:rsidP="0031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2A4696D" w14:textId="3F766A9A" w:rsidR="00D27D7A" w:rsidRDefault="00D27D7A" w:rsidP="00D27D7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27D7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D27D7A">
        <w:rPr>
          <w:rFonts w:asciiTheme="majorBidi" w:hAnsiTheme="majorBidi" w:cstheme="majorBidi"/>
          <w:sz w:val="30"/>
          <w:szCs w:val="30"/>
        </w:rPr>
        <w:t xml:space="preserve"> </w:t>
      </w:r>
      <w:r w:rsidR="00BC076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7D7A">
        <w:rPr>
          <w:rFonts w:asciiTheme="majorBidi" w:hAnsiTheme="majorBidi" w:cstheme="majorBidi"/>
          <w:sz w:val="30"/>
          <w:szCs w:val="30"/>
        </w:rPr>
        <w:t xml:space="preserve">2563 </w:t>
      </w:r>
      <w:r w:rsidRPr="00D27D7A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6E170C">
        <w:rPr>
          <w:rFonts w:asciiTheme="majorBidi" w:hAnsiTheme="majorBidi" w:cstheme="majorBidi"/>
          <w:sz w:val="30"/>
          <w:szCs w:val="30"/>
          <w:cs/>
        </w:rPr>
        <w:br/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27D7A">
        <w:rPr>
          <w:rFonts w:asciiTheme="majorBidi" w:hAnsiTheme="majorBidi" w:cstheme="majorBidi"/>
          <w:sz w:val="30"/>
          <w:szCs w:val="30"/>
        </w:rPr>
        <w:t xml:space="preserve">TFRS 16 </w:t>
      </w:r>
      <w:r w:rsidRPr="00D27D7A">
        <w:rPr>
          <w:rFonts w:asciiTheme="majorBidi" w:hAnsiTheme="majorBidi" w:cstheme="majorBidi" w:hint="cs"/>
          <w:sz w:val="30"/>
          <w:szCs w:val="30"/>
          <w:cs/>
        </w:rPr>
        <w:t>เป็นครั้งแร</w:t>
      </w:r>
      <w:r w:rsidRPr="00D27D7A">
        <w:rPr>
          <w:rFonts w:asciiTheme="majorBidi" w:hAnsiTheme="majorBidi" w:cstheme="majorBidi"/>
          <w:sz w:val="30"/>
          <w:szCs w:val="30"/>
          <w:cs/>
        </w:rPr>
        <w:t xml:space="preserve">ก </w:t>
      </w:r>
    </w:p>
    <w:p w14:paraId="486D32A5" w14:textId="77777777" w:rsidR="00970118" w:rsidRDefault="00970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0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990"/>
        <w:gridCol w:w="180"/>
        <w:gridCol w:w="1408"/>
        <w:gridCol w:w="180"/>
        <w:gridCol w:w="1046"/>
        <w:gridCol w:w="180"/>
        <w:gridCol w:w="1390"/>
      </w:tblGrid>
      <w:tr w:rsidR="00970118" w:rsidRPr="00043D9B" w14:paraId="5BBCC186" w14:textId="77777777" w:rsidTr="00970118">
        <w:trPr>
          <w:cantSplit/>
          <w:trHeight w:val="299"/>
          <w:tblHeader/>
        </w:trPr>
        <w:tc>
          <w:tcPr>
            <w:tcW w:w="3420" w:type="dxa"/>
            <w:vAlign w:val="bottom"/>
          </w:tcPr>
          <w:p w14:paraId="203CB8B0" w14:textId="77777777" w:rsidR="00970118" w:rsidRPr="009C6457" w:rsidRDefault="00970118" w:rsidP="00F820A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85FC1F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33261657" w14:textId="77777777" w:rsidR="00970118" w:rsidRPr="009C6457" w:rsidRDefault="00970118" w:rsidP="00F820A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733E2B8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C8D81E2" w14:textId="77777777" w:rsidR="00970118" w:rsidRPr="009C6457" w:rsidRDefault="00970118" w:rsidP="00F820AD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C64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118" w:rsidRPr="00043D9B" w14:paraId="1AAEA477" w14:textId="77777777" w:rsidTr="00970118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601DFE43" w14:textId="77777777" w:rsidR="00CB3415" w:rsidRPr="00DA67B0" w:rsidRDefault="00CB3415" w:rsidP="009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</w:t>
            </w:r>
          </w:p>
          <w:p w14:paraId="7359066C" w14:textId="303B072F" w:rsidR="00970118" w:rsidRPr="009C6457" w:rsidRDefault="009423DE" w:rsidP="00942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B3415" w:rsidRPr="00DA6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นโยบายบัญชี</w:t>
            </w:r>
          </w:p>
        </w:tc>
        <w:tc>
          <w:tcPr>
            <w:tcW w:w="810" w:type="dxa"/>
          </w:tcPr>
          <w:p w14:paraId="395847C8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C6A8E3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249CF28" w14:textId="77777777" w:rsidR="00970118" w:rsidRPr="009C6457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9CD7F8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01625E7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1CB8F379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7E6139CD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72F36D4C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FB4F850" w14:textId="77777777" w:rsidR="00970118" w:rsidRPr="009C6457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A71111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1046AAB2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020F2943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64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970118" w:rsidRPr="00043D9B" w14:paraId="574CD0E1" w14:textId="77777777" w:rsidTr="00970118">
        <w:trPr>
          <w:cantSplit/>
          <w:trHeight w:val="20"/>
          <w:tblHeader/>
        </w:trPr>
        <w:tc>
          <w:tcPr>
            <w:tcW w:w="3420" w:type="dxa"/>
          </w:tcPr>
          <w:p w14:paraId="38E83AC1" w14:textId="77777777" w:rsidR="00970118" w:rsidRPr="001B4171" w:rsidRDefault="00970118" w:rsidP="00F820AD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4022E092" w14:textId="77777777" w:rsidR="00970118" w:rsidRPr="009C6457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74" w:type="dxa"/>
            <w:gridSpan w:val="7"/>
            <w:vAlign w:val="bottom"/>
          </w:tcPr>
          <w:p w14:paraId="150E0E71" w14:textId="77777777" w:rsidR="00970118" w:rsidRPr="009C6457" w:rsidRDefault="00970118" w:rsidP="00F820AD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C64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C64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0118" w:rsidRPr="009C6457" w14:paraId="539B1E47" w14:textId="77777777" w:rsidTr="00970118">
        <w:trPr>
          <w:cantSplit/>
          <w:trHeight w:val="20"/>
        </w:trPr>
        <w:tc>
          <w:tcPr>
            <w:tcW w:w="3420" w:type="dxa"/>
          </w:tcPr>
          <w:p w14:paraId="38F61AAF" w14:textId="77777777" w:rsidR="00970118" w:rsidRPr="00ED4325" w:rsidRDefault="00970118" w:rsidP="00F820AD">
            <w:pPr>
              <w:spacing w:line="240" w:lineRule="auto"/>
              <w:ind w:left="175" w:right="-26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432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D432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546A8856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FD2024" w14:textId="23EBD4D2" w:rsidR="00970118" w:rsidRPr="00ED4325" w:rsidRDefault="009C6457" w:rsidP="0011753D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1,281,21</w:t>
            </w:r>
            <w:r w:rsidR="00CB34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2AC6B0D6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37ADE95" w14:textId="79A5FBB4" w:rsidR="00970118" w:rsidRPr="00CB3415" w:rsidRDefault="009C6457" w:rsidP="009C645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3,696,00</w:t>
            </w:r>
            <w:r w:rsidR="00CB34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BB9AFA1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D93817D" w14:textId="28C27657" w:rsidR="00970118" w:rsidRPr="00ED4325" w:rsidRDefault="009C6457" w:rsidP="007204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458,51</w:t>
            </w:r>
            <w:r w:rsidR="00CB341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EDB759E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43C2D1A" w14:textId="5B97C368" w:rsidR="00970118" w:rsidRPr="00ED4325" w:rsidRDefault="009C6457" w:rsidP="0021471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3,531,761</w:t>
            </w:r>
          </w:p>
        </w:tc>
      </w:tr>
      <w:tr w:rsidR="00970118" w:rsidRPr="009C6457" w14:paraId="20B9C7D7" w14:textId="77777777" w:rsidTr="00970118">
        <w:trPr>
          <w:cantSplit/>
          <w:trHeight w:val="254"/>
        </w:trPr>
        <w:tc>
          <w:tcPr>
            <w:tcW w:w="3420" w:type="dxa"/>
          </w:tcPr>
          <w:p w14:paraId="00E56FD9" w14:textId="77777777" w:rsidR="00970118" w:rsidRPr="00ED4325" w:rsidRDefault="00970118" w:rsidP="00F820AD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D009A71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31CD40" w14:textId="77777777" w:rsidR="00970118" w:rsidRPr="00ED4325" w:rsidRDefault="00970118" w:rsidP="001175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9BDA5A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614A12F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7876E4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875FB78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3D0123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5C616DAF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118" w:rsidRPr="009C6457" w14:paraId="2DF660DF" w14:textId="77777777" w:rsidTr="00970118">
        <w:trPr>
          <w:cantSplit/>
          <w:trHeight w:val="254"/>
        </w:trPr>
        <w:tc>
          <w:tcPr>
            <w:tcW w:w="3420" w:type="dxa"/>
          </w:tcPr>
          <w:p w14:paraId="123440D9" w14:textId="77777777" w:rsidR="00970118" w:rsidRPr="00ED4325" w:rsidRDefault="00970118" w:rsidP="00F820AD">
            <w:pPr>
              <w:tabs>
                <w:tab w:val="clear" w:pos="227"/>
              </w:tabs>
              <w:spacing w:line="240" w:lineRule="auto"/>
              <w:ind w:left="188" w:right="-85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9A89214" w14:textId="77777777" w:rsidR="00970118" w:rsidRPr="00ED432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2F913E2" w14:textId="77777777" w:rsidR="00970118" w:rsidRPr="00ED4325" w:rsidRDefault="00970118" w:rsidP="001175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7CA071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023D2A3" w14:textId="77777777" w:rsidR="00970118" w:rsidRPr="00ED4325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548AEA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B61E25C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35DBD5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E3F5040" w14:textId="77777777" w:rsidR="00970118" w:rsidRPr="00ED4325" w:rsidRDefault="00970118" w:rsidP="00F820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64D2" w:rsidRPr="009C6457" w14:paraId="67D911F0" w14:textId="77777777" w:rsidTr="00970118">
        <w:trPr>
          <w:cantSplit/>
          <w:trHeight w:val="20"/>
        </w:trPr>
        <w:tc>
          <w:tcPr>
            <w:tcW w:w="3420" w:type="dxa"/>
          </w:tcPr>
          <w:p w14:paraId="5FEF18A3" w14:textId="77777777" w:rsidR="002964D2" w:rsidRPr="00ED4325" w:rsidRDefault="002964D2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729105F2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09E01DC" w14:textId="0240932A" w:rsidR="002964D2" w:rsidRPr="00ED4325" w:rsidRDefault="00C8260D" w:rsidP="00C8260D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BA32F6" w14:textId="77777777" w:rsidR="002964D2" w:rsidRPr="00ED4325" w:rsidRDefault="002964D2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6A41B944" w14:textId="6E0DA973" w:rsidR="002964D2" w:rsidRPr="00ED4325" w:rsidRDefault="002964D2" w:rsidP="002964D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  <w:tc>
          <w:tcPr>
            <w:tcW w:w="180" w:type="dxa"/>
            <w:vAlign w:val="bottom"/>
          </w:tcPr>
          <w:p w14:paraId="766D64DA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5DC308C3" w14:textId="18FFEB47" w:rsidR="002964D2" w:rsidRPr="00ED4325" w:rsidRDefault="00C8260D" w:rsidP="00C8260D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340D90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4DF9164B" w14:textId="0657BB8E" w:rsidR="002964D2" w:rsidRPr="00ED4325" w:rsidRDefault="002964D2" w:rsidP="002964D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61,462</w:t>
            </w:r>
          </w:p>
        </w:tc>
      </w:tr>
      <w:tr w:rsidR="00C8260D" w:rsidRPr="009C6457" w14:paraId="6B6BF134" w14:textId="77777777" w:rsidTr="00970118">
        <w:trPr>
          <w:cantSplit/>
          <w:trHeight w:val="20"/>
        </w:trPr>
        <w:tc>
          <w:tcPr>
            <w:tcW w:w="3420" w:type="dxa"/>
          </w:tcPr>
          <w:p w14:paraId="0E728B38" w14:textId="5F5D5A2C" w:rsidR="00C8260D" w:rsidRPr="00ED4325" w:rsidRDefault="00C8260D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60D">
              <w:rPr>
                <w:rFonts w:asciiTheme="majorBidi" w:hAnsi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5B53A01C" w14:textId="094A2A1D" w:rsidR="00C8260D" w:rsidRPr="00ED4325" w:rsidRDefault="008F12C4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ED43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323237ED" w14:textId="63B3A30C" w:rsidR="00C8260D" w:rsidRDefault="00C8260D" w:rsidP="002964D2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4B984C33" w14:textId="77777777" w:rsidR="00C8260D" w:rsidRPr="00ED4325" w:rsidRDefault="00C8260D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8" w:type="dxa"/>
            <w:vAlign w:val="bottom"/>
          </w:tcPr>
          <w:p w14:paraId="2CB016D9" w14:textId="160B440F" w:rsidR="00C8260D" w:rsidRPr="00C8260D" w:rsidRDefault="00C8260D" w:rsidP="00C826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693FE5" w14:textId="77777777" w:rsidR="00C8260D" w:rsidRPr="00ED4325" w:rsidRDefault="00C8260D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32C535D2" w14:textId="26E0B84E" w:rsidR="00C8260D" w:rsidRDefault="00C8260D" w:rsidP="002964D2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5,268</w:t>
            </w:r>
          </w:p>
        </w:tc>
        <w:tc>
          <w:tcPr>
            <w:tcW w:w="180" w:type="dxa"/>
            <w:vAlign w:val="bottom"/>
          </w:tcPr>
          <w:p w14:paraId="52AE760E" w14:textId="77777777" w:rsidR="00C8260D" w:rsidRPr="00ED4325" w:rsidRDefault="00C8260D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09F3DCD8" w14:textId="025A5CF9" w:rsidR="00C8260D" w:rsidRPr="00ED4325" w:rsidRDefault="00C8260D" w:rsidP="00C826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64D2" w:rsidRPr="009C6457" w14:paraId="50BCA643" w14:textId="77777777" w:rsidTr="00970118">
        <w:trPr>
          <w:cantSplit/>
          <w:trHeight w:val="20"/>
        </w:trPr>
        <w:tc>
          <w:tcPr>
            <w:tcW w:w="3420" w:type="dxa"/>
          </w:tcPr>
          <w:p w14:paraId="47F971DA" w14:textId="77777777" w:rsidR="002964D2" w:rsidRPr="00ED4325" w:rsidRDefault="002964D2" w:rsidP="00296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47919435" w14:textId="77777777" w:rsidR="002964D2" w:rsidRPr="00ED4325" w:rsidRDefault="002964D2" w:rsidP="002964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EF9131" w14:textId="637A7C3B" w:rsidR="002964D2" w:rsidRPr="00ED4325" w:rsidRDefault="002964D2" w:rsidP="002964D2">
            <w:pPr>
              <w:pStyle w:val="acctfourfigures"/>
              <w:tabs>
                <w:tab w:val="clear" w:pos="765"/>
                <w:tab w:val="decimal" w:pos="370"/>
                <w:tab w:val="decimal" w:pos="460"/>
                <w:tab w:val="decimal" w:pos="1642"/>
              </w:tabs>
              <w:spacing w:line="240" w:lineRule="auto"/>
              <w:ind w:right="-3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1FA1D9C6" w14:textId="77777777" w:rsidR="002964D2" w:rsidRPr="00ED4325" w:rsidRDefault="002964D2" w:rsidP="002964D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1F2C33A9" w14:textId="4549E89E" w:rsidR="002964D2" w:rsidRPr="00ED4325" w:rsidRDefault="002964D2" w:rsidP="002964D2">
            <w:pPr>
              <w:pStyle w:val="acctfourfigures"/>
              <w:tabs>
                <w:tab w:val="clear" w:pos="765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  <w:tc>
          <w:tcPr>
            <w:tcW w:w="180" w:type="dxa"/>
            <w:vAlign w:val="bottom"/>
          </w:tcPr>
          <w:p w14:paraId="7DC68CBE" w14:textId="77777777" w:rsidR="002964D2" w:rsidRPr="00ED4325" w:rsidRDefault="002964D2" w:rsidP="002964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451257A0" w14:textId="4BCA612A" w:rsidR="002964D2" w:rsidRPr="00CB3415" w:rsidRDefault="002964D2" w:rsidP="002964D2">
            <w:pPr>
              <w:pStyle w:val="acctfourfigures"/>
              <w:tabs>
                <w:tab w:val="clear" w:pos="765"/>
                <w:tab w:val="decimal" w:pos="310"/>
                <w:tab w:val="decimal" w:pos="400"/>
                <w:tab w:val="decimal" w:pos="1642"/>
              </w:tabs>
              <w:spacing w:line="240" w:lineRule="auto"/>
              <w:ind w:right="-3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(1,054)</w:t>
            </w:r>
          </w:p>
        </w:tc>
        <w:tc>
          <w:tcPr>
            <w:tcW w:w="180" w:type="dxa"/>
            <w:vAlign w:val="bottom"/>
          </w:tcPr>
          <w:p w14:paraId="6BB85FAD" w14:textId="77777777" w:rsidR="002964D2" w:rsidRPr="00ED4325" w:rsidRDefault="002964D2" w:rsidP="002964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1B3B65CA" w14:textId="4A49EBFF" w:rsidR="002964D2" w:rsidRPr="00ED4325" w:rsidRDefault="002964D2" w:rsidP="002964D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325">
              <w:rPr>
                <w:rFonts w:asciiTheme="majorBidi" w:hAnsiTheme="majorBidi" w:cstheme="majorBidi"/>
                <w:sz w:val="30"/>
                <w:szCs w:val="30"/>
              </w:rPr>
              <w:t>(12,292)</w:t>
            </w:r>
          </w:p>
        </w:tc>
      </w:tr>
      <w:tr w:rsidR="00970118" w:rsidRPr="007F2DBF" w14:paraId="46CFC449" w14:textId="77777777" w:rsidTr="00970118">
        <w:trPr>
          <w:cantSplit/>
          <w:trHeight w:val="20"/>
        </w:trPr>
        <w:tc>
          <w:tcPr>
            <w:tcW w:w="3420" w:type="dxa"/>
          </w:tcPr>
          <w:p w14:paraId="28711D37" w14:textId="697D5205" w:rsidR="00970118" w:rsidRPr="0011753D" w:rsidRDefault="00970118" w:rsidP="00F820A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175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810" w:type="dxa"/>
            <w:vAlign w:val="bottom"/>
          </w:tcPr>
          <w:p w14:paraId="167AA086" w14:textId="77777777" w:rsidR="00970118" w:rsidRPr="0011753D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CEA7A" w14:textId="2F2C62E8" w:rsidR="00970118" w:rsidRPr="0011753D" w:rsidRDefault="0011753D" w:rsidP="0011753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84" w:right="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</w:t>
            </w:r>
            <w:r w:rsidR="00296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1175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964D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180" w:type="dxa"/>
            <w:vAlign w:val="bottom"/>
          </w:tcPr>
          <w:p w14:paraId="626C3431" w14:textId="77777777" w:rsidR="00970118" w:rsidRPr="0011753D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2EF7" w14:textId="370A05F4" w:rsidR="00970118" w:rsidRPr="0011753D" w:rsidRDefault="0011753D" w:rsidP="0011753D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3,745,17</w:t>
            </w:r>
            <w:r w:rsidR="00CB34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69E59A89" w14:textId="77777777" w:rsidR="00970118" w:rsidRPr="0011753D" w:rsidRDefault="00970118" w:rsidP="00F820A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66DAF" w14:textId="04C08D16" w:rsidR="00970118" w:rsidRPr="0011753D" w:rsidRDefault="002964D2" w:rsidP="0011753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462,724</w:t>
            </w:r>
          </w:p>
        </w:tc>
        <w:tc>
          <w:tcPr>
            <w:tcW w:w="180" w:type="dxa"/>
            <w:vAlign w:val="bottom"/>
          </w:tcPr>
          <w:p w14:paraId="7C8AAC56" w14:textId="77777777" w:rsidR="00970118" w:rsidRPr="0011753D" w:rsidRDefault="00970118" w:rsidP="00F820A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2504E" w14:textId="40C836AD" w:rsidR="00970118" w:rsidRPr="0011753D" w:rsidRDefault="002735D2" w:rsidP="0021471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4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471A">
              <w:rPr>
                <w:rFonts w:ascii="Angsana New" w:hAnsi="Angsana New"/>
                <w:b/>
                <w:bCs/>
                <w:sz w:val="30"/>
                <w:szCs w:val="30"/>
              </w:rPr>
              <w:t>3,580,931</w:t>
            </w:r>
          </w:p>
        </w:tc>
      </w:tr>
    </w:tbl>
    <w:p w14:paraId="2BA9F96A" w14:textId="77777777" w:rsidR="006E170C" w:rsidRDefault="006E170C" w:rsidP="00D27D7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229A1" w14:textId="70C47879" w:rsidR="00C36F56" w:rsidRDefault="00C36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393E253" w14:textId="77777777" w:rsidR="00970118" w:rsidRPr="00865F2D" w:rsidRDefault="00970118" w:rsidP="0097011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865F2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865F2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1B5E6604" w14:textId="77777777" w:rsidR="00970118" w:rsidRPr="00865F2D" w:rsidRDefault="00970118" w:rsidP="009701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F7C7575" w14:textId="43D44931" w:rsidR="00970118" w:rsidRPr="00465F74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465F74">
        <w:rPr>
          <w:rFonts w:ascii="Angsana New" w:hAnsi="Angsana New"/>
          <w:sz w:val="30"/>
          <w:szCs w:val="30"/>
          <w:cs/>
        </w:rPr>
        <w:t>ได้</w:t>
      </w:r>
      <w:r w:rsidRPr="00465F7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1</w:t>
      </w:r>
      <w:r w:rsidRPr="00465F7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ตุล</w:t>
      </w:r>
      <w:r w:rsidRPr="00465F74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423998">
        <w:rPr>
          <w:rFonts w:ascii="Angsana New" w:hAnsi="Angsana New"/>
          <w:sz w:val="30"/>
          <w:szCs w:val="30"/>
        </w:rPr>
        <w:t>2563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852788">
        <w:rPr>
          <w:rFonts w:asciiTheme="majorBidi" w:hAnsiTheme="majorBidi" w:cstheme="majorBidi"/>
          <w:sz w:val="30"/>
          <w:szCs w:val="30"/>
        </w:rPr>
        <w:t xml:space="preserve"> </w:t>
      </w:r>
      <w:r w:rsidRPr="00465F74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="007A5C5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7A5C5A">
        <w:rPr>
          <w:rFonts w:asciiTheme="majorBidi" w:hAnsiTheme="majorBidi" w:cstheme="majorBidi"/>
          <w:sz w:val="30"/>
          <w:szCs w:val="30"/>
        </w:rPr>
        <w:t xml:space="preserve">30 </w:t>
      </w:r>
      <w:r w:rsidR="007A5C5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A5C5A">
        <w:rPr>
          <w:rFonts w:asciiTheme="majorBidi" w:hAnsiTheme="majorBidi" w:cstheme="majorBidi"/>
          <w:sz w:val="30"/>
          <w:szCs w:val="30"/>
        </w:rPr>
        <w:t>2563</w:t>
      </w:r>
      <w:r w:rsidR="00B67A09">
        <w:rPr>
          <w:rFonts w:asciiTheme="majorBidi" w:hAnsiTheme="majorBidi" w:cstheme="majorBidi"/>
          <w:sz w:val="30"/>
          <w:szCs w:val="30"/>
        </w:rPr>
        <w:t xml:space="preserve"> </w:t>
      </w:r>
      <w:r w:rsidR="00B67A09" w:rsidRPr="003013F5">
        <w:rPr>
          <w:rFonts w:asciiTheme="majorBidi" w:hAnsiTheme="majorBidi" w:cstheme="majorBidi" w:hint="cs"/>
          <w:sz w:val="30"/>
          <w:szCs w:val="30"/>
          <w:cs/>
        </w:rPr>
        <w:t>และไม่นำข้อกำหนด</w:t>
      </w:r>
      <w:r w:rsidR="003013F5" w:rsidRPr="003013F5">
        <w:rPr>
          <w:rFonts w:asciiTheme="majorBidi" w:hAnsiTheme="majorBidi"/>
          <w:sz w:val="30"/>
          <w:szCs w:val="30"/>
          <w:cs/>
        </w:rPr>
        <w:t>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4B2C05A" w14:textId="77777777" w:rsidR="00970118" w:rsidRPr="00465F74" w:rsidRDefault="00970118" w:rsidP="0097011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88A1509" w14:textId="77777777" w:rsidR="00970118" w:rsidRPr="00465F74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65F74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465F74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465F74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14:paraId="7455DA06" w14:textId="77777777" w:rsidR="007D69CC" w:rsidRDefault="007D6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lang w:val="en-GB"/>
        </w:rPr>
      </w:pPr>
    </w:p>
    <w:p w14:paraId="1C9A1DA1" w14:textId="77777777" w:rsidR="00970118" w:rsidRDefault="00970118" w:rsidP="0031296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  <w:r w:rsidR="00B3265D" w:rsidRPr="00B3265D">
        <w:rPr>
          <w:rFonts w:ascii="Angsana New" w:hAnsi="Angsana New"/>
          <w:sz w:val="30"/>
          <w:szCs w:val="30"/>
          <w:cs/>
        </w:rPr>
        <w:t>และหนี้สินทางการเงิน</w:t>
      </w:r>
    </w:p>
    <w:p w14:paraId="5F6F704B" w14:textId="77777777" w:rsidR="007D69CC" w:rsidRPr="007D69CC" w:rsidRDefault="007D69CC" w:rsidP="007D69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133E009" w14:textId="3ECDC0DF" w:rsidR="00970118" w:rsidRDefault="00970118" w:rsidP="004168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65F7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 (“TFRS </w:t>
      </w:r>
      <w:r w:rsidRPr="00423998">
        <w:rPr>
          <w:rFonts w:ascii="Angsana New" w:hAnsi="Angsana New"/>
          <w:sz w:val="30"/>
          <w:szCs w:val="30"/>
        </w:rPr>
        <w:t>9</w:t>
      </w:r>
      <w:r w:rsidRPr="00465F74">
        <w:rPr>
          <w:rFonts w:ascii="Angsana New" w:hAnsi="Angsana New"/>
          <w:sz w:val="30"/>
          <w:szCs w:val="30"/>
        </w:rPr>
        <w:t xml:space="preserve">”) </w:t>
      </w:r>
      <w:r w:rsidRPr="00465F7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423998">
        <w:rPr>
          <w:rFonts w:ascii="Angsana New" w:hAnsi="Angsana New"/>
          <w:sz w:val="30"/>
          <w:szCs w:val="30"/>
        </w:rPr>
        <w:t>3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ประเภท ได้แก่</w:t>
      </w:r>
      <w:r w:rsidRPr="00465F74">
        <w:rPr>
          <w:rFonts w:ascii="Angsana New" w:hAnsi="Angsana New"/>
          <w:sz w:val="30"/>
          <w:szCs w:val="30"/>
        </w:rPr>
        <w:t xml:space="preserve"> </w:t>
      </w:r>
      <w:r w:rsidRPr="00465F7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465F74">
        <w:rPr>
          <w:rFonts w:ascii="Angsana New" w:hAnsi="Angsana New" w:hint="cs"/>
          <w:sz w:val="30"/>
          <w:szCs w:val="30"/>
          <w:cs/>
        </w:rPr>
        <w:t xml:space="preserve"> </w:t>
      </w:r>
      <w:r w:rsidRPr="00465F74">
        <w:rPr>
          <w:rFonts w:ascii="Angsana New" w:hAnsi="Angsana New"/>
          <w:sz w:val="30"/>
          <w:szCs w:val="30"/>
        </w:rPr>
        <w:t>(FVOCI)</w:t>
      </w:r>
      <w:r w:rsidRPr="00465F7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65F74">
        <w:rPr>
          <w:rFonts w:ascii="Angsana New" w:hAnsi="Angsana New"/>
          <w:sz w:val="30"/>
          <w:szCs w:val="30"/>
        </w:rPr>
        <w:t xml:space="preserve"> (FVTPL) </w:t>
      </w:r>
      <w:r w:rsidR="00416869" w:rsidRPr="00416869">
        <w:rPr>
          <w:rFonts w:ascii="Angsana New" w:hAnsi="Angsana New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</w:t>
      </w:r>
      <w:r w:rsidR="00BA5FF1">
        <w:rPr>
          <w:rFonts w:ascii="Angsana New" w:hAnsi="Angsana New" w:hint="cs"/>
          <w:sz w:val="30"/>
          <w:szCs w:val="30"/>
          <w:cs/>
        </w:rPr>
        <w:t xml:space="preserve"> 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ทั้งนี้เมื่อกำหนดแล้วไม่สามารถยกเลิกได้ </w:t>
      </w:r>
      <w:r w:rsidR="00416869" w:rsidRPr="00416869">
        <w:rPr>
          <w:rFonts w:ascii="Angsana New" w:hAnsi="Angsana New"/>
          <w:sz w:val="30"/>
          <w:szCs w:val="30"/>
        </w:rPr>
        <w:t xml:space="preserve">TFRS </w:t>
      </w:r>
      <w:r w:rsidR="00416869">
        <w:rPr>
          <w:rFonts w:ascii="Angsana New" w:hAnsi="Angsana New"/>
          <w:sz w:val="30"/>
          <w:szCs w:val="30"/>
        </w:rPr>
        <w:t>9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16869">
        <w:rPr>
          <w:rFonts w:ascii="Angsana New" w:hAnsi="Angsana New"/>
          <w:sz w:val="30"/>
          <w:szCs w:val="30"/>
        </w:rPr>
        <w:t>105</w:t>
      </w:r>
      <w:r w:rsidR="00416869" w:rsidRPr="00416869">
        <w:rPr>
          <w:rFonts w:ascii="Angsana New" w:hAnsi="Angsana New"/>
          <w:sz w:val="30"/>
          <w:szCs w:val="30"/>
          <w:cs/>
        </w:rPr>
        <w:t xml:space="preserve"> (</w:t>
      </w:r>
      <w:r w:rsidR="005F3C6E">
        <w:rPr>
          <w:rFonts w:ascii="Angsana New" w:hAnsi="Angsana New"/>
          <w:sz w:val="30"/>
          <w:szCs w:val="30"/>
        </w:rPr>
        <w:t>“</w:t>
      </w:r>
      <w:r w:rsidR="00416869" w:rsidRPr="00416869">
        <w:rPr>
          <w:rFonts w:ascii="Angsana New" w:hAnsi="Angsana New"/>
          <w:sz w:val="30"/>
          <w:szCs w:val="30"/>
        </w:rPr>
        <w:t xml:space="preserve">TAS </w:t>
      </w:r>
      <w:r w:rsidR="00416869">
        <w:rPr>
          <w:rFonts w:ascii="Angsana New" w:hAnsi="Angsana New"/>
          <w:sz w:val="30"/>
          <w:szCs w:val="30"/>
        </w:rPr>
        <w:t>105</w:t>
      </w:r>
      <w:r w:rsidR="005F3C6E">
        <w:rPr>
          <w:rFonts w:ascii="Angsana New" w:hAnsi="Angsana New"/>
          <w:sz w:val="30"/>
          <w:szCs w:val="30"/>
        </w:rPr>
        <w:t>”</w:t>
      </w:r>
      <w:r w:rsidR="00416869" w:rsidRPr="00416869">
        <w:rPr>
          <w:rFonts w:ascii="Angsana New" w:hAnsi="Angsana New"/>
          <w:sz w:val="30"/>
          <w:szCs w:val="30"/>
          <w:cs/>
        </w:rPr>
        <w:t>)</w:t>
      </w:r>
    </w:p>
    <w:p w14:paraId="4E269D99" w14:textId="77777777" w:rsidR="007D69CC" w:rsidRPr="00403491" w:rsidRDefault="007D69CC" w:rsidP="007D69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A78D8BD" w14:textId="77777777" w:rsidR="00970118" w:rsidRPr="00403491" w:rsidRDefault="00970118" w:rsidP="004168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403491">
        <w:rPr>
          <w:rFonts w:ascii="Angsana New" w:hAnsi="Angsana New" w:hint="cs"/>
          <w:sz w:val="30"/>
          <w:szCs w:val="30"/>
          <w:cs/>
        </w:rPr>
        <w:t>ตาม</w:t>
      </w:r>
      <w:r w:rsidRPr="00403491">
        <w:rPr>
          <w:rFonts w:ascii="Angsana New" w:hAnsi="Angsana New" w:hint="cs"/>
          <w:sz w:val="30"/>
          <w:szCs w:val="30"/>
        </w:rPr>
        <w:t xml:space="preserve"> TFRS </w:t>
      </w:r>
      <w:r w:rsidRPr="00423998">
        <w:rPr>
          <w:rFonts w:ascii="Angsana New" w:hAnsi="Angsana New" w:hint="cs"/>
          <w:sz w:val="30"/>
          <w:szCs w:val="30"/>
        </w:rPr>
        <w:t>9</w:t>
      </w:r>
      <w:r w:rsidRPr="00403491">
        <w:rPr>
          <w:rFonts w:ascii="Angsana New" w:hAnsi="Angsana New" w:hint="cs"/>
          <w:sz w:val="30"/>
          <w:szCs w:val="30"/>
        </w:rPr>
        <w:t xml:space="preserve"> </w:t>
      </w:r>
      <w:r w:rsidRPr="0040349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403491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14:paraId="491FA28D" w14:textId="472F4AF2" w:rsidR="0045726B" w:rsidRDefault="0045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ABD788" w14:textId="77777777" w:rsidR="00970118" w:rsidRPr="009557F2" w:rsidRDefault="009557F2" w:rsidP="00105094">
      <w:pPr>
        <w:tabs>
          <w:tab w:val="clear" w:pos="454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557F2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9557F2">
        <w:rPr>
          <w:rFonts w:ascii="Angsana New" w:hAnsi="Angsana New"/>
          <w:sz w:val="30"/>
          <w:szCs w:val="30"/>
        </w:rPr>
        <w:t xml:space="preserve">TAS 105 </w:t>
      </w:r>
      <w:r w:rsidRPr="009557F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557F2">
        <w:rPr>
          <w:rFonts w:ascii="Angsana New" w:hAnsi="Angsana New"/>
          <w:sz w:val="30"/>
          <w:szCs w:val="30"/>
        </w:rPr>
        <w:t>TFRS 9</w:t>
      </w:r>
    </w:p>
    <w:p w14:paraId="24787438" w14:textId="49D323A1" w:rsidR="00300BDB" w:rsidRDefault="00300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756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1260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9557F2" w:rsidRPr="009557F2" w14:paraId="32033B9B" w14:textId="77777777" w:rsidTr="003A09EA">
        <w:trPr>
          <w:tblHeader/>
        </w:trPr>
        <w:tc>
          <w:tcPr>
            <w:tcW w:w="9756" w:type="dxa"/>
            <w:gridSpan w:val="10"/>
            <w:vAlign w:val="bottom"/>
          </w:tcPr>
          <w:p w14:paraId="3C0F4CD4" w14:textId="21319E81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1" w:name="_Hlk49278226"/>
            <w:r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="000604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="00060403" w:rsidRPr="00E675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7F2" w:rsidRPr="009557F2" w14:paraId="54CDE254" w14:textId="77777777" w:rsidTr="00E675B8">
        <w:trPr>
          <w:tblHeader/>
        </w:trPr>
        <w:tc>
          <w:tcPr>
            <w:tcW w:w="4325" w:type="dxa"/>
            <w:gridSpan w:val="2"/>
            <w:tcBorders>
              <w:bottom w:val="single" w:sz="4" w:space="0" w:color="auto"/>
            </w:tcBorders>
            <w:vAlign w:val="bottom"/>
          </w:tcPr>
          <w:p w14:paraId="411273F0" w14:textId="77777777" w:rsidR="009557F2" w:rsidRPr="00E675B8" w:rsidRDefault="009557F2" w:rsidP="009557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การจัดประเภทตาม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TAS 105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30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E675B8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7BF694BA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3DB49BE8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9557F2" w:rsidRPr="009557F2" w14:paraId="31F800EE" w14:textId="77777777" w:rsidTr="00E675B8">
        <w:trPr>
          <w:tblHeader/>
        </w:trPr>
        <w:tc>
          <w:tcPr>
            <w:tcW w:w="3065" w:type="dxa"/>
            <w:tcBorders>
              <w:top w:val="single" w:sz="4" w:space="0" w:color="auto"/>
            </w:tcBorders>
            <w:vAlign w:val="bottom"/>
          </w:tcPr>
          <w:p w14:paraId="7970A28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1190CF5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6912F814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C418D2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F8E5F0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F9A041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</w:t>
            </w:r>
          </w:p>
          <w:p w14:paraId="329D1498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50" w:type="dxa"/>
            <w:vAlign w:val="bottom"/>
          </w:tcPr>
          <w:p w14:paraId="4F2BE44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1E2836A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49D855BF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0B5E4AD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3B6AEF4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0696AD5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734152B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41CD76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18080E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9DD183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557F2" w:rsidRPr="009557F2" w14:paraId="28937E42" w14:textId="77777777" w:rsidTr="003A09EA">
        <w:trPr>
          <w:tblHeader/>
        </w:trPr>
        <w:tc>
          <w:tcPr>
            <w:tcW w:w="3065" w:type="dxa"/>
          </w:tcPr>
          <w:p w14:paraId="12486E6D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91" w:type="dxa"/>
            <w:gridSpan w:val="9"/>
          </w:tcPr>
          <w:p w14:paraId="7FC0F56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675B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E675B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D3200F" w:rsidRPr="009557F2" w14:paraId="05F6492A" w14:textId="77777777" w:rsidTr="005C5FF7">
        <w:tc>
          <w:tcPr>
            <w:tcW w:w="3065" w:type="dxa"/>
          </w:tcPr>
          <w:p w14:paraId="21DAE529" w14:textId="77E95134" w:rsidR="00D3200F" w:rsidRPr="00AA2ADC" w:rsidRDefault="00203BE5" w:rsidP="003A09EA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D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659616C8" w14:textId="77777777" w:rsidR="00D3200F" w:rsidRPr="00E675B8" w:rsidRDefault="00D3200F" w:rsidP="003A09EA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49F4DC09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1AA15E4" w14:textId="77777777" w:rsidR="00D3200F" w:rsidRPr="00E675B8" w:rsidRDefault="00D3200F" w:rsidP="003A09EA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0516B6C1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36DC54E" w14:textId="77777777" w:rsidR="00D3200F" w:rsidRPr="00E675B8" w:rsidRDefault="00D3200F" w:rsidP="003A09EA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372E35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0F47E2C" w14:textId="77777777" w:rsidR="00D3200F" w:rsidRPr="00E675B8" w:rsidRDefault="00D3200F" w:rsidP="003A09EA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992C6F" w14:textId="77777777" w:rsidR="00D3200F" w:rsidRPr="00E675B8" w:rsidRDefault="00D3200F" w:rsidP="003A09EA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54A7EFC" w14:textId="77777777" w:rsidR="00D3200F" w:rsidRPr="00E675B8" w:rsidRDefault="00D3200F" w:rsidP="003A09EA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557F2" w:rsidRPr="009557F2" w14:paraId="4DDC8F89" w14:textId="77777777" w:rsidTr="00E675B8">
        <w:tc>
          <w:tcPr>
            <w:tcW w:w="3065" w:type="dxa"/>
          </w:tcPr>
          <w:p w14:paraId="26E72BE9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675B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0D8C4A29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A05C96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B0D6631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3C16287D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91C1036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4A6C86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D63CB27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754A92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6BA8DBE" w14:textId="77777777" w:rsidR="009557F2" w:rsidRPr="00E675B8" w:rsidRDefault="009557F2" w:rsidP="003A09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559F5" w:rsidRPr="009557F2" w14:paraId="14D623BF" w14:textId="77777777" w:rsidTr="005C5FF7">
        <w:tc>
          <w:tcPr>
            <w:tcW w:w="3065" w:type="dxa"/>
          </w:tcPr>
          <w:p w14:paraId="2B109DD9" w14:textId="73152815" w:rsidR="001559F5" w:rsidRPr="00E675B8" w:rsidRDefault="005C5FF7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62857559"/>
            <w:r w:rsidRPr="00E675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845E28" w14:textId="76FA0D14" w:rsidR="001559F5" w:rsidRPr="00E675B8" w:rsidRDefault="00C62D5E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</w:t>
            </w:r>
            <w:r w:rsidR="00065B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60" w:type="dxa"/>
          </w:tcPr>
          <w:p w14:paraId="6C1CF394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2DB966CF" w14:textId="0FF2E324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CA9D85C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5ADE0DFF" w14:textId="414A2D31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55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065BC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</w:t>
            </w:r>
          </w:p>
        </w:tc>
        <w:tc>
          <w:tcPr>
            <w:tcW w:w="240" w:type="dxa"/>
          </w:tcPr>
          <w:p w14:paraId="13CBE1E8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0FA634D6" w14:textId="6EF3AE84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45A804" w14:textId="77777777" w:rsidR="001559F5" w:rsidRPr="00E675B8" w:rsidRDefault="001559F5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694B9D15" w14:textId="27580EB2" w:rsidR="001559F5" w:rsidRPr="00E675B8" w:rsidRDefault="00065BCD" w:rsidP="001559F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62D5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261</w:t>
            </w:r>
          </w:p>
        </w:tc>
      </w:tr>
      <w:bookmarkEnd w:id="2"/>
      <w:tr w:rsidR="009557F2" w:rsidRPr="000B55C6" w14:paraId="689CA8B7" w14:textId="77777777" w:rsidTr="005C5FF7">
        <w:tc>
          <w:tcPr>
            <w:tcW w:w="3065" w:type="dxa"/>
          </w:tcPr>
          <w:p w14:paraId="76260630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C85B4C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632FD3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382E9ADA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EF777EE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6C0E464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1069EC7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60618F4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80842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7061879E" w14:textId="77777777" w:rsidR="009557F2" w:rsidRPr="000B55C6" w:rsidRDefault="009557F2" w:rsidP="000B5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bookmarkEnd w:id="1"/>
    <w:p w14:paraId="50FD43A4" w14:textId="3D9968B9" w:rsidR="00E66D3A" w:rsidRDefault="009557F2" w:rsidP="00D3200F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01221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กลุ่มบริษัทและบริษัท</w:t>
      </w:r>
      <w:r w:rsidRPr="00601221">
        <w:rPr>
          <w:rFonts w:ascii="Angsana New" w:hAnsi="Angsana New"/>
          <w:sz w:val="30"/>
          <w:szCs w:val="30"/>
          <w:cs/>
        </w:rPr>
        <w:t>ตั้งใจจะถือ</w:t>
      </w:r>
      <w:r w:rsidR="00C62D5E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601221">
        <w:rPr>
          <w:rFonts w:ascii="Angsana New" w:hAnsi="Angsana New"/>
          <w:sz w:val="30"/>
          <w:szCs w:val="30"/>
          <w:cs/>
        </w:rPr>
        <w:t>ตราสารทุนเพื่อวัตถุประสงค์ทางกลยุทธ์</w:t>
      </w:r>
      <w:r w:rsidRPr="00601221">
        <w:rPr>
          <w:rFonts w:ascii="Angsana New" w:hAnsi="Angsana New" w:hint="cs"/>
          <w:sz w:val="30"/>
          <w:szCs w:val="30"/>
          <w:cs/>
        </w:rPr>
        <w:t>ในระยะยาว</w:t>
      </w:r>
      <w:r w:rsidRPr="00601221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601221">
        <w:rPr>
          <w:rFonts w:ascii="Angsana New" w:hAnsi="Angsana New" w:hint="cs"/>
          <w:sz w:val="30"/>
          <w:szCs w:val="30"/>
          <w:cs/>
        </w:rPr>
        <w:t>สะสม</w:t>
      </w:r>
      <w:r w:rsidRPr="00601221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601221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66C144D1" w14:textId="77777777" w:rsidR="0045726B" w:rsidRPr="000B55C6" w:rsidRDefault="0045726B" w:rsidP="000B5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F18CA1D" w14:textId="4887E694" w:rsidR="00970118" w:rsidRPr="00D2340C" w:rsidRDefault="00970118" w:rsidP="0031296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D2340C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47F0D346" w14:textId="77777777" w:rsidR="00E66D3A" w:rsidRPr="000B55C6" w:rsidRDefault="00E66D3A" w:rsidP="000B5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063393" w14:textId="0FB0D2B9" w:rsidR="00970118" w:rsidRDefault="00E9125C" w:rsidP="003129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E9125C">
        <w:rPr>
          <w:rFonts w:asciiTheme="majorBidi" w:hAnsiTheme="majorBidi" w:cstheme="majorBidi"/>
          <w:sz w:val="30"/>
          <w:szCs w:val="30"/>
        </w:rPr>
        <w:t xml:space="preserve">TFRS 9 </w:t>
      </w:r>
      <w:r w:rsidRPr="00E9125C">
        <w:rPr>
          <w:rFonts w:asciiTheme="majorBidi" w:hAnsi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125C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9</w:t>
      </w:r>
      <w:r w:rsidRPr="00E9125C">
        <w:rPr>
          <w:rFonts w:asciiTheme="majorBidi" w:hAnsiTheme="majorBidi" w:cstheme="majorBidi"/>
          <w:sz w:val="30"/>
          <w:szCs w:val="30"/>
        </w:rPr>
        <w:t xml:space="preserve"> </w:t>
      </w:r>
      <w:r w:rsidRPr="00E9125C">
        <w:rPr>
          <w:rFonts w:asciiTheme="majorBidi" w:hAnsi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</w:t>
      </w:r>
    </w:p>
    <w:p w14:paraId="2DF5791A" w14:textId="4D7CCA2F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D33A719" w14:textId="3760C4FD" w:rsidR="00970118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43B4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C43B46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9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="001C0974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C43B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C43B46">
        <w:rPr>
          <w:rFonts w:asciiTheme="majorBidi" w:hAnsiTheme="majorBidi" w:cstheme="majorBidi"/>
          <w:sz w:val="30"/>
          <w:szCs w:val="30"/>
        </w:rPr>
        <w:t xml:space="preserve"> </w:t>
      </w:r>
      <w:r w:rsidRPr="00C43B46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C43B46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927E9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C43B46"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C43B4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19E3CF5" w14:textId="77777777" w:rsidR="00970118" w:rsidRPr="0045726B" w:rsidRDefault="00970118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260"/>
        <w:gridCol w:w="180"/>
        <w:gridCol w:w="1260"/>
      </w:tblGrid>
      <w:tr w:rsidR="00970118" w:rsidRPr="00C43B46" w14:paraId="127DB031" w14:textId="77777777" w:rsidTr="008579BF">
        <w:trPr>
          <w:cantSplit/>
          <w:tblHeader/>
        </w:trPr>
        <w:tc>
          <w:tcPr>
            <w:tcW w:w="5940" w:type="dxa"/>
            <w:shd w:val="clear" w:color="auto" w:fill="auto"/>
            <w:vAlign w:val="bottom"/>
          </w:tcPr>
          <w:p w14:paraId="2E95326F" w14:textId="77777777" w:rsidR="00970118" w:rsidRPr="00C43B46" w:rsidRDefault="00970118" w:rsidP="00F820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BCA557" w14:textId="77777777" w:rsidR="00970118" w:rsidRPr="00C43B46" w:rsidRDefault="00970118" w:rsidP="00F820AD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C1FD7DA" w14:textId="77777777" w:rsidR="00970118" w:rsidRPr="00C43B46" w:rsidRDefault="00970118" w:rsidP="00F820AD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CA8B533" w14:textId="77777777" w:rsidR="00970118" w:rsidRPr="00C43B46" w:rsidRDefault="00970118" w:rsidP="00F820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C565E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8CA431E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70118" w:rsidRPr="00C43B46" w14:paraId="2C7E3396" w14:textId="77777777" w:rsidTr="008579BF">
        <w:trPr>
          <w:cantSplit/>
          <w:tblHeader/>
        </w:trPr>
        <w:tc>
          <w:tcPr>
            <w:tcW w:w="5940" w:type="dxa"/>
          </w:tcPr>
          <w:p w14:paraId="7ADCF68E" w14:textId="77777777" w:rsidR="00970118" w:rsidRPr="00C43B46" w:rsidRDefault="00970118" w:rsidP="00F820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9EB8C9E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0118" w:rsidRPr="00C43B46" w14:paraId="735E3431" w14:textId="77777777" w:rsidTr="008579BF">
        <w:trPr>
          <w:cantSplit/>
          <w:trHeight w:val="191"/>
        </w:trPr>
        <w:tc>
          <w:tcPr>
            <w:tcW w:w="5940" w:type="dxa"/>
          </w:tcPr>
          <w:p w14:paraId="008DBF16" w14:textId="77777777" w:rsidR="00970118" w:rsidRPr="00C43B46" w:rsidRDefault="00970118" w:rsidP="00F820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B9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908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B90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8E86E4E" w14:textId="77777777" w:rsidR="00970118" w:rsidRPr="00C43B46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DC92D5" w14:textId="77777777" w:rsidR="00970118" w:rsidRPr="00C43B46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9DB49" w14:textId="77777777" w:rsidR="00970118" w:rsidRPr="00C43B46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0118" w:rsidRPr="00C43B46" w14:paraId="50670610" w14:textId="77777777" w:rsidTr="008579BF">
        <w:trPr>
          <w:cantSplit/>
          <w:trHeight w:val="191"/>
        </w:trPr>
        <w:tc>
          <w:tcPr>
            <w:tcW w:w="5940" w:type="dxa"/>
          </w:tcPr>
          <w:p w14:paraId="0005303E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3B4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18787D" w14:textId="0A12F01C" w:rsidR="00970118" w:rsidRPr="008579BF" w:rsidRDefault="005A2217" w:rsidP="00F820AD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20,506</w:t>
            </w:r>
          </w:p>
        </w:tc>
        <w:tc>
          <w:tcPr>
            <w:tcW w:w="180" w:type="dxa"/>
          </w:tcPr>
          <w:p w14:paraId="5FD33591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BAE16E" w14:textId="01D6C458" w:rsidR="00970118" w:rsidRPr="008579BF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20,506</w:t>
            </w:r>
          </w:p>
        </w:tc>
      </w:tr>
      <w:tr w:rsidR="00970118" w:rsidRPr="00C43B46" w14:paraId="3F047AB2" w14:textId="77777777" w:rsidTr="008579BF">
        <w:trPr>
          <w:cantSplit/>
          <w:trHeight w:val="191"/>
        </w:trPr>
        <w:tc>
          <w:tcPr>
            <w:tcW w:w="5940" w:type="dxa"/>
          </w:tcPr>
          <w:p w14:paraId="1B606A22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60" w:type="dxa"/>
          </w:tcPr>
          <w:p w14:paraId="5CD4576B" w14:textId="747781F8" w:rsidR="00970118" w:rsidRPr="008579BF" w:rsidRDefault="005A2217" w:rsidP="002C01E2">
            <w:pPr>
              <w:pStyle w:val="acctfourfigures"/>
              <w:tabs>
                <w:tab w:val="clear" w:pos="765"/>
                <w:tab w:val="decimal" w:pos="999"/>
                <w:tab w:val="decimal" w:pos="1642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14,270</w:t>
            </w:r>
          </w:p>
        </w:tc>
        <w:tc>
          <w:tcPr>
            <w:tcW w:w="180" w:type="dxa"/>
          </w:tcPr>
          <w:p w14:paraId="592A7F22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C1E55" w14:textId="1B56965F" w:rsidR="00970118" w:rsidRPr="008579BF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14,270</w:t>
            </w:r>
          </w:p>
        </w:tc>
      </w:tr>
      <w:tr w:rsidR="00970118" w:rsidRPr="00C43B46" w14:paraId="6AB2B736" w14:textId="77777777" w:rsidTr="008579BF">
        <w:trPr>
          <w:cantSplit/>
          <w:trHeight w:val="191"/>
        </w:trPr>
        <w:tc>
          <w:tcPr>
            <w:tcW w:w="5940" w:type="dxa"/>
          </w:tcPr>
          <w:p w14:paraId="6900720B" w14:textId="77777777" w:rsidR="00970118" w:rsidRPr="00C43B46" w:rsidRDefault="00970118" w:rsidP="00F820A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3F393" w14:textId="4D1E16B9" w:rsidR="00970118" w:rsidRPr="00B72DDE" w:rsidRDefault="005A2217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34,776</w:t>
            </w:r>
          </w:p>
        </w:tc>
        <w:tc>
          <w:tcPr>
            <w:tcW w:w="180" w:type="dxa"/>
          </w:tcPr>
          <w:p w14:paraId="6B443799" w14:textId="77777777" w:rsidR="00970118" w:rsidRPr="00B72DDE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15E9AF" w14:textId="6F529513" w:rsidR="00970118" w:rsidRPr="00B72DDE" w:rsidRDefault="005A2217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2D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34,776</w:t>
            </w:r>
          </w:p>
        </w:tc>
      </w:tr>
      <w:tr w:rsidR="00970118" w:rsidRPr="00C43B46" w14:paraId="6CA20D55" w14:textId="77777777" w:rsidTr="008579BF">
        <w:trPr>
          <w:cantSplit/>
          <w:trHeight w:val="191"/>
        </w:trPr>
        <w:tc>
          <w:tcPr>
            <w:tcW w:w="7200" w:type="dxa"/>
            <w:gridSpan w:val="2"/>
          </w:tcPr>
          <w:p w14:paraId="652B8E3F" w14:textId="727488D1" w:rsidR="00970118" w:rsidRPr="00524A79" w:rsidRDefault="00970118" w:rsidP="00F820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</w:t>
            </w:r>
            <w:r w:rsidR="005A2217"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ลดลง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B90806" w:rsidRPr="00524A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ตุลาคม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524A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</w:tcPr>
          <w:p w14:paraId="52FCFBD9" w14:textId="77777777" w:rsidR="00970118" w:rsidRPr="008579BF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6A26D" w14:textId="77777777" w:rsidR="00970118" w:rsidRPr="008579BF" w:rsidRDefault="00970118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DE6" w:rsidRPr="00C43B46" w14:paraId="03CB293D" w14:textId="77777777" w:rsidTr="008579BF">
        <w:trPr>
          <w:cantSplit/>
        </w:trPr>
        <w:tc>
          <w:tcPr>
            <w:tcW w:w="5940" w:type="dxa"/>
          </w:tcPr>
          <w:p w14:paraId="1FE658A3" w14:textId="77777777" w:rsidR="004D3DE6" w:rsidRPr="00524A79" w:rsidRDefault="004D3DE6" w:rsidP="004D3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4A7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2E32846" w14:textId="44ED9AD6" w:rsidR="004D3DE6" w:rsidRPr="008579BF" w:rsidRDefault="002C01E2" w:rsidP="002C01E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  <w:tc>
          <w:tcPr>
            <w:tcW w:w="180" w:type="dxa"/>
          </w:tcPr>
          <w:p w14:paraId="3F8CF513" w14:textId="77777777" w:rsidR="004D3DE6" w:rsidRPr="008579BF" w:rsidRDefault="004D3DE6" w:rsidP="004D3D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A2A61B" w14:textId="52848073" w:rsidR="004D3DE6" w:rsidRPr="008579BF" w:rsidRDefault="002C01E2" w:rsidP="002C01E2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-6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(5,268)</w:t>
            </w:r>
          </w:p>
        </w:tc>
      </w:tr>
      <w:tr w:rsidR="00970118" w:rsidRPr="00C43B46" w14:paraId="46F721F6" w14:textId="77777777" w:rsidTr="008579BF">
        <w:trPr>
          <w:cantSplit/>
        </w:trPr>
        <w:tc>
          <w:tcPr>
            <w:tcW w:w="5940" w:type="dxa"/>
            <w:vAlign w:val="bottom"/>
          </w:tcPr>
          <w:p w14:paraId="6D9B9DFC" w14:textId="77777777" w:rsidR="00970118" w:rsidRPr="00524A79" w:rsidRDefault="00970118" w:rsidP="00F820AD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D750EB" w:rsidRPr="00524A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ตุลาคม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24A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8BFB7" w14:textId="2EB60EB3" w:rsidR="00970118" w:rsidRPr="005A2217" w:rsidRDefault="002C01E2" w:rsidP="00F820AD">
            <w:pPr>
              <w:pStyle w:val="acctfourfigures"/>
              <w:tabs>
                <w:tab w:val="clear" w:pos="765"/>
                <w:tab w:val="decimal" w:pos="731"/>
                <w:tab w:val="left" w:pos="91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29,508</w:t>
            </w:r>
          </w:p>
        </w:tc>
        <w:tc>
          <w:tcPr>
            <w:tcW w:w="180" w:type="dxa"/>
          </w:tcPr>
          <w:p w14:paraId="18AF8A01" w14:textId="77777777" w:rsidR="00970118" w:rsidRPr="005A2217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DF685" w14:textId="7D1D80AB" w:rsidR="00970118" w:rsidRPr="005A2217" w:rsidRDefault="002C01E2" w:rsidP="00F820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29,508</w:t>
            </w:r>
          </w:p>
        </w:tc>
      </w:tr>
    </w:tbl>
    <w:p w14:paraId="11DEA573" w14:textId="77777777" w:rsidR="00970118" w:rsidRPr="0045726B" w:rsidRDefault="00970118" w:rsidP="00970118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4"/>
          <w:szCs w:val="24"/>
          <w:shd w:val="clear" w:color="auto" w:fill="D9D9D9" w:themeFill="background1" w:themeFillShade="D9"/>
        </w:rPr>
      </w:pPr>
    </w:p>
    <w:p w14:paraId="257DE068" w14:textId="69A721C4" w:rsidR="00970118" w:rsidRPr="00C43B46" w:rsidRDefault="00970118" w:rsidP="00970118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D9D9D9" w:themeFill="background1" w:themeFillShade="D9"/>
        </w:rPr>
      </w:pPr>
      <w:r w:rsidRPr="004F6323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>เลือกที่จะรับรู้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="004D3DE6">
        <w:rPr>
          <w:rFonts w:asciiTheme="majorBidi" w:hAnsiTheme="majorBidi" w:cstheme="majorBidi" w:hint="cs"/>
          <w:spacing w:val="-2"/>
          <w:sz w:val="30"/>
          <w:szCs w:val="30"/>
          <w:cs/>
        </w:rPr>
        <w:t>ลดลง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ของผลขาดทุนจากการด้อยค่าโดย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ปรับปรุงกับกำไรสะสม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br/>
        <w:t xml:space="preserve">1 </w:t>
      </w:r>
      <w:r w:rsidR="008579BF" w:rsidRPr="004F6323">
        <w:rPr>
          <w:rFonts w:asciiTheme="majorBidi" w:hAnsiTheme="majorBidi" w:cstheme="majorBidi" w:hint="cs"/>
          <w:spacing w:val="-2"/>
          <w:sz w:val="30"/>
          <w:szCs w:val="30"/>
          <w:cs/>
        </w:rPr>
        <w:t>ตุลาคม</w:t>
      </w:r>
      <w:r w:rsidRPr="004F63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F6323">
        <w:rPr>
          <w:rFonts w:asciiTheme="majorBidi" w:hAnsiTheme="majorBidi" w:cstheme="majorBidi"/>
          <w:spacing w:val="-2"/>
          <w:sz w:val="30"/>
          <w:szCs w:val="30"/>
        </w:rPr>
        <w:t>2563</w:t>
      </w:r>
    </w:p>
    <w:p w14:paraId="6916AF06" w14:textId="114D687B" w:rsidR="00E66D3A" w:rsidRDefault="00E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4570B1" w14:textId="77777777" w:rsidR="00970118" w:rsidRPr="000A16DA" w:rsidRDefault="00970118" w:rsidP="0097011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0A16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1010546" w14:textId="77777777" w:rsidR="00970118" w:rsidRPr="00E9125C" w:rsidRDefault="00970118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F343981" w14:textId="2F8634C5" w:rsidR="00970118" w:rsidRDefault="00970118" w:rsidP="009701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908D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="000A16DA">
        <w:rPr>
          <w:rFonts w:asciiTheme="majorBidi" w:hAnsiTheme="majorBidi" w:cstheme="majorBidi" w:hint="cs"/>
          <w:sz w:val="30"/>
          <w:szCs w:val="30"/>
          <w:cs/>
        </w:rPr>
        <w:t xml:space="preserve"> ตุล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E908DB">
        <w:rPr>
          <w:rFonts w:asciiTheme="majorBidi" w:hAnsiTheme="majorBidi" w:cstheme="majorBidi"/>
          <w:sz w:val="30"/>
          <w:szCs w:val="30"/>
        </w:rPr>
        <w:t xml:space="preserve">TFRS </w:t>
      </w:r>
      <w:r w:rsidRPr="00423998">
        <w:rPr>
          <w:rFonts w:asciiTheme="majorBidi" w:hAnsiTheme="majorBidi" w:cstheme="majorBidi"/>
          <w:sz w:val="30"/>
          <w:szCs w:val="30"/>
        </w:rPr>
        <w:t>16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(TAS </w:t>
      </w:r>
      <w:r w:rsidRPr="00423998">
        <w:rPr>
          <w:rFonts w:asciiTheme="majorBidi" w:hAnsiTheme="majorBidi" w:cstheme="majorBidi"/>
          <w:sz w:val="30"/>
          <w:szCs w:val="30"/>
        </w:rPr>
        <w:t>17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08D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08DB">
        <w:rPr>
          <w:rFonts w:asciiTheme="majorBidi" w:hAnsiTheme="majorBidi" w:cstheme="majorBidi"/>
          <w:sz w:val="30"/>
          <w:szCs w:val="30"/>
        </w:rPr>
        <w:t xml:space="preserve">(TFRIC </w:t>
      </w:r>
      <w:r w:rsidRPr="00423998">
        <w:rPr>
          <w:rFonts w:asciiTheme="majorBidi" w:hAnsiTheme="majorBidi" w:cstheme="majorBidi"/>
          <w:sz w:val="30"/>
          <w:szCs w:val="30"/>
        </w:rPr>
        <w:t>4</w:t>
      </w:r>
      <w:r w:rsidRPr="00E908DB">
        <w:rPr>
          <w:rFonts w:asciiTheme="majorBidi" w:hAnsiTheme="majorBidi" w:cstheme="majorBidi"/>
          <w:sz w:val="30"/>
          <w:szCs w:val="30"/>
        </w:rPr>
        <w:t xml:space="preserve">) 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908D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A3426E" w14:textId="77777777" w:rsidR="00E66D3A" w:rsidRPr="00C43B46" w:rsidRDefault="00E66D3A" w:rsidP="009701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5F413EE7" w14:textId="6427A6D5" w:rsidR="00970118" w:rsidRDefault="00970118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908D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23998">
        <w:rPr>
          <w:rFonts w:asciiTheme="majorBidi" w:eastAsia="Calibri" w:hAnsiTheme="majorBidi" w:cstheme="majorBidi"/>
          <w:sz w:val="30"/>
          <w:szCs w:val="30"/>
        </w:rPr>
        <w:t>16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</w:t>
      </w:r>
      <w:r w:rsidRPr="00E908D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Pr="00423998">
        <w:rPr>
          <w:rFonts w:asciiTheme="majorBidi" w:hAnsiTheme="majorBidi" w:cstheme="majorBidi"/>
          <w:sz w:val="30"/>
          <w:szCs w:val="30"/>
        </w:rPr>
        <w:t>1</w:t>
      </w:r>
      <w:r w:rsidRPr="00E908DB">
        <w:rPr>
          <w:rFonts w:asciiTheme="majorBidi" w:hAnsiTheme="majorBidi" w:cstheme="majorBidi"/>
          <w:sz w:val="30"/>
          <w:szCs w:val="30"/>
        </w:rPr>
        <w:t xml:space="preserve"> </w:t>
      </w:r>
      <w:r w:rsidR="00077941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E908DB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23998">
        <w:rPr>
          <w:rFonts w:asciiTheme="majorBidi" w:hAnsiTheme="majorBidi" w:cstheme="majorBidi"/>
          <w:sz w:val="30"/>
          <w:szCs w:val="30"/>
        </w:rPr>
        <w:t>2563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F4E20">
        <w:rPr>
          <w:rFonts w:asciiTheme="majorBidi" w:eastAsia="Calibri" w:hAnsiTheme="majorBidi" w:cstheme="majorBidi"/>
          <w:sz w:val="30"/>
          <w:szCs w:val="30"/>
        </w:rPr>
        <w:br/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908D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08D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7A0BE1A" w14:textId="77777777" w:rsidR="0039459C" w:rsidRDefault="0039459C" w:rsidP="009701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BE7C5D" w14:textId="77777777" w:rsidR="00970118" w:rsidRDefault="00970118" w:rsidP="00970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E329C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E329C1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4FB5D194" w14:textId="77777777" w:rsidR="00790E12" w:rsidRPr="00E9125C" w:rsidRDefault="00790E12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0D35F3C9" w14:textId="77777777" w:rsidR="00970118" w:rsidRPr="00E329C1" w:rsidRDefault="00970118" w:rsidP="0097011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23998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E329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329C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</w:p>
    <w:p w14:paraId="7ACDA865" w14:textId="5662FC36" w:rsidR="00970118" w:rsidRPr="00DA14BD" w:rsidRDefault="00970118" w:rsidP="00DA14B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DA14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14BD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3EC21D2F" w14:textId="6EF938ED" w:rsidR="00970118" w:rsidRPr="00A45130" w:rsidRDefault="00970118" w:rsidP="0097011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329C1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E329C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6A09C6B8" w14:textId="77777777" w:rsidR="00A45130" w:rsidRPr="00E329C1" w:rsidRDefault="00A45130" w:rsidP="00A45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259"/>
      </w:tblGrid>
      <w:tr w:rsidR="00970118" w:rsidRPr="00C43B46" w14:paraId="35440C54" w14:textId="77777777" w:rsidTr="005303D8"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265C043" w14:textId="77777777" w:rsidR="00970118" w:rsidRPr="006B7C15" w:rsidRDefault="00970118" w:rsidP="00F820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329C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E329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Pr="004239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E329C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48DB170" w14:textId="77777777" w:rsidR="00970118" w:rsidRPr="00C43B46" w:rsidRDefault="00970118" w:rsidP="00F820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43B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ADD137D" w14:textId="77777777" w:rsidR="00970118" w:rsidRPr="00C43B46" w:rsidRDefault="00970118" w:rsidP="00F820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E41A1B7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6E5B456" w14:textId="77777777" w:rsidR="00970118" w:rsidRPr="00C43B46" w:rsidRDefault="00970118" w:rsidP="00F820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70118" w:rsidRPr="00C43B46" w14:paraId="491680D8" w14:textId="77777777" w:rsidTr="005303D8">
        <w:trPr>
          <w:cantSplit/>
          <w:trHeight w:val="20"/>
        </w:trPr>
        <w:tc>
          <w:tcPr>
            <w:tcW w:w="6210" w:type="dxa"/>
          </w:tcPr>
          <w:p w14:paraId="0E99B821" w14:textId="77777777" w:rsidR="00970118" w:rsidRPr="00E329C1" w:rsidRDefault="00970118" w:rsidP="00F8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A3973A6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43B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118" w:rsidRPr="00C43B46" w14:paraId="78D06895" w14:textId="77777777" w:rsidTr="005303D8">
        <w:trPr>
          <w:cantSplit/>
          <w:trHeight w:val="20"/>
        </w:trPr>
        <w:tc>
          <w:tcPr>
            <w:tcW w:w="6210" w:type="dxa"/>
          </w:tcPr>
          <w:p w14:paraId="7F59BAA1" w14:textId="77777777" w:rsidR="00970118" w:rsidRPr="00E329C1" w:rsidRDefault="00970118" w:rsidP="00F8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0E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ตุลา</w:t>
            </w:r>
            <w:r w:rsidRPr="00E32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30599C5D" w14:textId="77777777" w:rsidR="00970118" w:rsidRPr="00C43B46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70118" w:rsidRPr="00C43B46" w14:paraId="183F4A4D" w14:textId="77777777" w:rsidTr="005303D8">
        <w:trPr>
          <w:cantSplit/>
          <w:trHeight w:val="20"/>
        </w:trPr>
        <w:tc>
          <w:tcPr>
            <w:tcW w:w="6210" w:type="dxa"/>
            <w:vAlign w:val="bottom"/>
          </w:tcPr>
          <w:p w14:paraId="6E49234C" w14:textId="0D765737" w:rsidR="00970118" w:rsidRPr="00E329C1" w:rsidRDefault="00E779E4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970118"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DC0E87" w14:textId="7D881D06" w:rsidR="00970118" w:rsidRPr="00C43B46" w:rsidRDefault="00B56934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6356"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vAlign w:val="bottom"/>
          </w:tcPr>
          <w:p w14:paraId="43260485" w14:textId="77777777" w:rsidR="00970118" w:rsidRPr="00C43B46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48833FE" w14:textId="77BEC62E" w:rsidR="00970118" w:rsidRPr="00C43B46" w:rsidRDefault="005C6356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970118" w:rsidRPr="00E329C1" w14:paraId="26F39751" w14:textId="77777777" w:rsidTr="005303D8">
        <w:trPr>
          <w:cantSplit/>
          <w:trHeight w:val="20"/>
        </w:trPr>
        <w:tc>
          <w:tcPr>
            <w:tcW w:w="6210" w:type="dxa"/>
          </w:tcPr>
          <w:p w14:paraId="4F123A32" w14:textId="42D71DE1" w:rsidR="00970118" w:rsidRPr="00E329C1" w:rsidRDefault="007A2D6F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094F8249" w14:textId="392662E8" w:rsidR="00970118" w:rsidRPr="007A2D6F" w:rsidRDefault="007A2D6F" w:rsidP="00FB732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(11,265)</w:t>
            </w:r>
          </w:p>
        </w:tc>
        <w:tc>
          <w:tcPr>
            <w:tcW w:w="181" w:type="dxa"/>
          </w:tcPr>
          <w:p w14:paraId="4A45D022" w14:textId="77777777" w:rsidR="00970118" w:rsidRPr="00E329C1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34E893B" w14:textId="6F33D16E" w:rsidR="00970118" w:rsidRPr="00E329C1" w:rsidRDefault="007A2D6F" w:rsidP="00FB732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(11,265)</w:t>
            </w:r>
          </w:p>
        </w:tc>
      </w:tr>
      <w:tr w:rsidR="005C6356" w:rsidRPr="00E329C1" w14:paraId="19591D8D" w14:textId="77777777" w:rsidTr="002B6613">
        <w:trPr>
          <w:cantSplit/>
          <w:trHeight w:val="20"/>
        </w:trPr>
        <w:tc>
          <w:tcPr>
            <w:tcW w:w="6210" w:type="dxa"/>
          </w:tcPr>
          <w:p w14:paraId="6A00D411" w14:textId="77777777" w:rsidR="005C6356" w:rsidRPr="00E329C1" w:rsidRDefault="005C6356" w:rsidP="005C635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329C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CD4819E" w14:textId="59758710" w:rsidR="005C6356" w:rsidRPr="006341A1" w:rsidRDefault="005C6356" w:rsidP="005C63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(323,156)</w:t>
            </w:r>
          </w:p>
        </w:tc>
        <w:tc>
          <w:tcPr>
            <w:tcW w:w="181" w:type="dxa"/>
            <w:vAlign w:val="bottom"/>
          </w:tcPr>
          <w:p w14:paraId="3F7D6463" w14:textId="77777777" w:rsidR="005C6356" w:rsidRPr="00E329C1" w:rsidRDefault="005C6356" w:rsidP="005C63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8810993" w14:textId="71A4D02D" w:rsidR="005C6356" w:rsidRPr="00E329C1" w:rsidRDefault="005C6356" w:rsidP="005C635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(318,285)</w:t>
            </w:r>
          </w:p>
        </w:tc>
      </w:tr>
    </w:tbl>
    <w:p w14:paraId="15691263" w14:textId="57A5EED8" w:rsidR="00AD5CAC" w:rsidRDefault="00AD5CAC" w:rsidP="00E9125C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1"/>
        <w:gridCol w:w="1259"/>
      </w:tblGrid>
      <w:tr w:rsidR="00970118" w:rsidRPr="00AE20B6" w14:paraId="54FD5DD6" w14:textId="77777777" w:rsidTr="00982341"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7AF31769" w14:textId="77777777" w:rsidR="00970118" w:rsidRPr="00692545" w:rsidRDefault="00970118" w:rsidP="00F820AD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D600DE" w14:textId="77777777" w:rsidR="00970118" w:rsidRPr="00692545" w:rsidRDefault="00970118" w:rsidP="00F820AD">
            <w:pPr>
              <w:ind w:left="175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6925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EEC29E0" w14:textId="77777777" w:rsidR="00970118" w:rsidRPr="00692545" w:rsidRDefault="00970118" w:rsidP="00F820AD">
            <w:pPr>
              <w:pStyle w:val="acctfourfigures"/>
              <w:tabs>
                <w:tab w:val="decimal" w:pos="731"/>
                <w:tab w:val="decimal" w:pos="1642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50F5F6D" w14:textId="77777777" w:rsidR="00970118" w:rsidRPr="00692545" w:rsidRDefault="00970118" w:rsidP="00F820AD">
            <w:pPr>
              <w:pStyle w:val="acctfourfigures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CCA566" w14:textId="77777777" w:rsidR="00970118" w:rsidRPr="00692545" w:rsidRDefault="00970118" w:rsidP="00F820AD">
            <w:pPr>
              <w:pStyle w:val="acctfourfigures"/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AF21ADD" w14:textId="77777777" w:rsidR="00970118" w:rsidRPr="00692545" w:rsidRDefault="00970118" w:rsidP="00F820AD">
            <w:pPr>
              <w:pStyle w:val="acctfourfigures"/>
              <w:tabs>
                <w:tab w:val="clear" w:pos="765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70118" w:rsidRPr="00AE20B6" w14:paraId="5585ECF8" w14:textId="77777777" w:rsidTr="00982341">
        <w:trPr>
          <w:cantSplit/>
          <w:trHeight w:val="20"/>
        </w:trPr>
        <w:tc>
          <w:tcPr>
            <w:tcW w:w="6210" w:type="dxa"/>
          </w:tcPr>
          <w:p w14:paraId="1705B482" w14:textId="77777777" w:rsidR="00970118" w:rsidRPr="00692545" w:rsidRDefault="00970118" w:rsidP="00F820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0EAA9EE" w14:textId="77777777" w:rsidR="00970118" w:rsidRPr="00692545" w:rsidRDefault="00970118" w:rsidP="00F820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0118" w:rsidRPr="00AE20B6" w14:paraId="5C924BB4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0DE0DA50" w14:textId="77777777" w:rsidR="00970118" w:rsidRPr="00692545" w:rsidRDefault="00970118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D40729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="00D40729"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D40729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0623D7FA" w14:textId="3714756B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1" w:type="dxa"/>
            <w:vAlign w:val="bottom"/>
          </w:tcPr>
          <w:p w14:paraId="28214C0B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06EFAA5" w14:textId="397E74ED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</w:rPr>
              <w:t>128,</w:t>
            </w:r>
            <w:r w:rsidR="00581DD2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970118" w:rsidRPr="00AE20B6" w14:paraId="0CD6859D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736F2855" w14:textId="77777777" w:rsidR="00970118" w:rsidRPr="00692545" w:rsidRDefault="00970118" w:rsidP="00F820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ภาระผูกพันตามสัญญาเช่าดำเนินงาน</w:t>
            </w:r>
            <w:r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  <w:r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ณ วันที่ 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 w:rsidR="00035BD2" w:rsidRPr="0069254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กันยายน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="00035BD2" w:rsidRPr="00692545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0A6B2CF5" w14:textId="7D45D67D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207,948</w:t>
            </w:r>
          </w:p>
        </w:tc>
        <w:tc>
          <w:tcPr>
            <w:tcW w:w="181" w:type="dxa"/>
            <w:vAlign w:val="bottom"/>
          </w:tcPr>
          <w:p w14:paraId="4CA87205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AFA70" w14:textId="01D92295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1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206,979</w:t>
            </w:r>
          </w:p>
        </w:tc>
      </w:tr>
      <w:tr w:rsidR="00970118" w:rsidRPr="00AE20B6" w14:paraId="39EF6806" w14:textId="77777777" w:rsidTr="00982341">
        <w:trPr>
          <w:cantSplit/>
          <w:trHeight w:val="20"/>
        </w:trPr>
        <w:tc>
          <w:tcPr>
            <w:tcW w:w="6210" w:type="dxa"/>
          </w:tcPr>
          <w:p w14:paraId="1CD0934E" w14:textId="77777777" w:rsidR="00970118" w:rsidRPr="00692545" w:rsidRDefault="00970118" w:rsidP="00F820AD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08AFE4D1" w14:textId="2925010E" w:rsidR="00970118" w:rsidRPr="0026135B" w:rsidRDefault="00D50DB1" w:rsidP="00D50DB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7968"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EE9D25B" w14:textId="77777777" w:rsidR="00970118" w:rsidRPr="0026135B" w:rsidRDefault="00970118" w:rsidP="00F820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37E23F" w14:textId="034A0BD2" w:rsidR="00970118" w:rsidRPr="0026135B" w:rsidRDefault="00D50DB1" w:rsidP="00D50DB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7968" w:rsidRPr="0026135B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0118" w:rsidRPr="00AE20B6" w14:paraId="60FFC599" w14:textId="77777777" w:rsidTr="00982341">
        <w:trPr>
          <w:cantSplit/>
          <w:trHeight w:val="20"/>
        </w:trPr>
        <w:tc>
          <w:tcPr>
            <w:tcW w:w="6210" w:type="dxa"/>
          </w:tcPr>
          <w:p w14:paraId="0A3E0536" w14:textId="77777777" w:rsidR="00970118" w:rsidRPr="00692545" w:rsidRDefault="00970118" w:rsidP="00F820AD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5A8F5C" w14:textId="7FDD0CF1" w:rsidR="00970118" w:rsidRPr="0026135B" w:rsidRDefault="00D50DB1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56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340,405</w:t>
            </w:r>
          </w:p>
        </w:tc>
        <w:tc>
          <w:tcPr>
            <w:tcW w:w="181" w:type="dxa"/>
            <w:vAlign w:val="bottom"/>
          </w:tcPr>
          <w:p w14:paraId="153A6C61" w14:textId="77777777" w:rsidR="00970118" w:rsidRPr="0026135B" w:rsidRDefault="00970118" w:rsidP="00F820A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D5C824D" w14:textId="67A62D69" w:rsidR="00970118" w:rsidRPr="0026135B" w:rsidRDefault="0026135B" w:rsidP="00F820A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907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61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6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  <w:tr w:rsidR="008C0E64" w:rsidRPr="00AE20B6" w14:paraId="6EE98963" w14:textId="77777777" w:rsidTr="00982341">
        <w:trPr>
          <w:cantSplit/>
          <w:trHeight w:val="20"/>
        </w:trPr>
        <w:tc>
          <w:tcPr>
            <w:tcW w:w="6210" w:type="dxa"/>
          </w:tcPr>
          <w:p w14:paraId="4F4C61B6" w14:textId="77777777" w:rsidR="008C0E64" w:rsidRPr="00692545" w:rsidRDefault="008C0E64" w:rsidP="008C0E6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04D68DF" w14:textId="77777777" w:rsidR="008C0E64" w:rsidRPr="00692545" w:rsidRDefault="008C0E64" w:rsidP="008C0E64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BD001C" w14:textId="4E35C371" w:rsidR="008C0E64" w:rsidRPr="000961C0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323,156</w:t>
            </w:r>
          </w:p>
        </w:tc>
        <w:tc>
          <w:tcPr>
            <w:tcW w:w="181" w:type="dxa"/>
            <w:vAlign w:val="bottom"/>
          </w:tcPr>
          <w:p w14:paraId="11BA2EDB" w14:textId="77777777" w:rsidR="008C0E64" w:rsidRPr="000961C0" w:rsidRDefault="008C0E64" w:rsidP="008C0E6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EA444A0" w14:textId="79C07E43" w:rsidR="008C0E64" w:rsidRPr="000961C0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318,285</w:t>
            </w:r>
          </w:p>
        </w:tc>
      </w:tr>
      <w:tr w:rsidR="008C0E64" w:rsidRPr="00AE20B6" w14:paraId="5350050F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5F9819AB" w14:textId="77777777" w:rsidR="008C0E64" w:rsidRPr="00692545" w:rsidRDefault="008C0E64" w:rsidP="008C0E6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925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ตุลาค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 </w:t>
            </w:r>
            <w:r w:rsidRPr="006925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DA61C" w14:textId="1198DF1D" w:rsidR="008C0E64" w:rsidRPr="008C0E64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323,156</w:t>
            </w:r>
          </w:p>
        </w:tc>
        <w:tc>
          <w:tcPr>
            <w:tcW w:w="181" w:type="dxa"/>
            <w:vAlign w:val="bottom"/>
          </w:tcPr>
          <w:p w14:paraId="317A7D14" w14:textId="77777777" w:rsidR="008C0E64" w:rsidRPr="008C0E64" w:rsidRDefault="008C0E64" w:rsidP="008C0E6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D3A3D" w14:textId="075A5023" w:rsidR="008C0E64" w:rsidRPr="008C0E64" w:rsidRDefault="008C0E64" w:rsidP="008C0E6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318,285</w:t>
            </w:r>
          </w:p>
        </w:tc>
      </w:tr>
      <w:tr w:rsidR="00692545" w:rsidRPr="00AE20B6" w14:paraId="5FE89CAA" w14:textId="77777777" w:rsidTr="00982341">
        <w:trPr>
          <w:cantSplit/>
          <w:trHeight w:val="20"/>
        </w:trPr>
        <w:tc>
          <w:tcPr>
            <w:tcW w:w="6210" w:type="dxa"/>
            <w:vAlign w:val="bottom"/>
          </w:tcPr>
          <w:p w14:paraId="3FDEF48E" w14:textId="77777777" w:rsidR="00692545" w:rsidRPr="00692545" w:rsidRDefault="00692545" w:rsidP="0069254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54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25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92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8B8D6" w14:textId="07A5BC35" w:rsidR="00692545" w:rsidRPr="008806F3" w:rsidRDefault="008806F3" w:rsidP="006925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2.00 - 4.00</w:t>
            </w:r>
          </w:p>
        </w:tc>
        <w:tc>
          <w:tcPr>
            <w:tcW w:w="181" w:type="dxa"/>
          </w:tcPr>
          <w:p w14:paraId="51B7CDFF" w14:textId="77777777" w:rsidR="00692545" w:rsidRPr="008806F3" w:rsidRDefault="00692545" w:rsidP="006925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668AD4" w14:textId="19510AC4" w:rsidR="00692545" w:rsidRPr="008806F3" w:rsidRDefault="0097362F" w:rsidP="0069254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2.0</w:t>
            </w:r>
            <w:r w:rsidR="008806F3" w:rsidRPr="00880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0 - 4.00</w:t>
            </w:r>
          </w:p>
        </w:tc>
      </w:tr>
    </w:tbl>
    <w:p w14:paraId="79CF01B1" w14:textId="77777777" w:rsidR="00FF11C7" w:rsidRDefault="00FF11C7" w:rsidP="00970118">
      <w:pPr>
        <w:tabs>
          <w:tab w:val="clear" w:pos="454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1580DEA3" w14:textId="2B64CDEA" w:rsidR="00653ED5" w:rsidRDefault="00970118" w:rsidP="00FF11C7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703B8F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703B8F">
        <w:rPr>
          <w:rFonts w:ascii="Angsana New" w:hAnsi="Angsana New" w:hint="cs"/>
          <w:sz w:val="30"/>
          <w:szCs w:val="30"/>
          <w:cs/>
        </w:rPr>
        <w:t>แสดง</w:t>
      </w:r>
      <w:r w:rsidRPr="00703B8F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7E78FF" w:rsidRPr="00703B8F">
        <w:rPr>
          <w:rFonts w:ascii="Angsana New" w:hAnsi="Angsana New" w:hint="cs"/>
          <w:sz w:val="30"/>
          <w:szCs w:val="30"/>
          <w:cs/>
        </w:rPr>
        <w:t>เครื่องดื่มประเภทอัดลม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703B8F">
        <w:rPr>
          <w:rFonts w:ascii="Angsana New" w:hAnsi="Angsana New"/>
          <w:sz w:val="30"/>
          <w:szCs w:val="30"/>
          <w:cs/>
        </w:rPr>
        <w:t>และส่วนงาน</w:t>
      </w:r>
      <w:r w:rsidR="007E78FF" w:rsidRPr="00703B8F">
        <w:rPr>
          <w:rFonts w:ascii="Angsana New" w:hAnsi="Angsana New" w:hint="cs"/>
          <w:sz w:val="30"/>
          <w:szCs w:val="30"/>
          <w:cs/>
        </w:rPr>
        <w:t>เครื่องดื่มประเภทไม่อัดลม</w:t>
      </w:r>
      <w:r w:rsidRPr="00703B8F">
        <w:rPr>
          <w:rFonts w:ascii="Angsana New" w:hAnsi="Angsana New"/>
          <w:sz w:val="30"/>
          <w:szCs w:val="30"/>
        </w:rPr>
        <w:t xml:space="preserve"> </w:t>
      </w:r>
      <w:r w:rsidRPr="00F102C8">
        <w:rPr>
          <w:rFonts w:ascii="Angsana New" w:hAnsi="Angsana New"/>
          <w:sz w:val="30"/>
          <w:szCs w:val="30"/>
          <w:cs/>
        </w:rPr>
        <w:t>ตามลำดับ</w:t>
      </w:r>
    </w:p>
    <w:p w14:paraId="553C5DA0" w14:textId="77777777" w:rsidR="00653ED5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0"/>
    <w:p w14:paraId="4CCECB9E" w14:textId="77777777" w:rsidR="003B7FB4" w:rsidRPr="00D36B78" w:rsidRDefault="003B7FB4" w:rsidP="003B7FB4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Pr="00D36B78">
        <w:rPr>
          <w:rFonts w:ascii="Angsana New" w:hAnsi="Angsana New"/>
          <w:bCs/>
          <w:sz w:val="30"/>
          <w:szCs w:val="30"/>
          <w:cs/>
        </w:rPr>
        <w:tab/>
      </w:r>
      <w:r w:rsidRPr="003B7FB4">
        <w:rPr>
          <w:rFonts w:ascii="Angsana New" w:hAnsi="Angsana New"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3B7FB4">
        <w:rPr>
          <w:rFonts w:ascii="Angsana New" w:hAnsi="Angsana New"/>
          <w:b/>
          <w:sz w:val="30"/>
          <w:szCs w:val="30"/>
        </w:rPr>
        <w:t>2019</w:t>
      </w:r>
      <w:r w:rsidRPr="003B7FB4">
        <w:rPr>
          <w:rFonts w:ascii="Angsana New" w:hAnsi="Angsana New"/>
          <w:b/>
          <w:sz w:val="30"/>
          <w:szCs w:val="30"/>
          <w:cs/>
        </w:rPr>
        <w:t xml:space="preserve"> (</w:t>
      </w:r>
      <w:r w:rsidRPr="003B7FB4">
        <w:rPr>
          <w:rFonts w:ascii="Angsana New" w:hAnsi="Angsana New"/>
          <w:b/>
          <w:sz w:val="30"/>
          <w:szCs w:val="30"/>
        </w:rPr>
        <w:t>Covid-19</w:t>
      </w:r>
      <w:r w:rsidRPr="003B7FB4">
        <w:rPr>
          <w:rFonts w:ascii="Angsana New" w:hAnsi="Angsana New"/>
          <w:b/>
          <w:sz w:val="30"/>
          <w:szCs w:val="30"/>
          <w:cs/>
        </w:rPr>
        <w:t>)</w:t>
      </w:r>
    </w:p>
    <w:p w14:paraId="34663E72" w14:textId="77777777" w:rsidR="003B7FB4" w:rsidRPr="009A4893" w:rsidRDefault="003B7FB4" w:rsidP="003B7F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767148" w14:textId="22ABF93C" w:rsidR="003B7FB4" w:rsidRDefault="003B7FB4" w:rsidP="003B7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569AD">
        <w:rPr>
          <w:rFonts w:asciiTheme="majorBidi" w:hAnsiTheme="majorBidi" w:cstheme="majorBidi"/>
          <w:sz w:val="30"/>
          <w:szCs w:val="30"/>
          <w:cs/>
        </w:rPr>
        <w:t>ในช่วงระยะเวลาใกล้สิ้น</w:t>
      </w:r>
      <w:r w:rsidRPr="004747F6">
        <w:rPr>
          <w:rFonts w:asciiTheme="majorBidi" w:hAnsiTheme="majorBidi" w:cstheme="majorBidi"/>
          <w:sz w:val="30"/>
          <w:szCs w:val="30"/>
          <w:cs/>
        </w:rPr>
        <w:t>ไตรมาสที่</w:t>
      </w:r>
      <w:r w:rsidR="004747F6">
        <w:rPr>
          <w:rFonts w:asciiTheme="majorBidi" w:hAnsiTheme="majorBidi" w:cstheme="majorBidi" w:hint="cs"/>
          <w:sz w:val="30"/>
          <w:szCs w:val="30"/>
          <w:cs/>
        </w:rPr>
        <w:t>ห</w:t>
      </w:r>
      <w:r w:rsidR="004747F6" w:rsidRPr="00232E35">
        <w:rPr>
          <w:rFonts w:asciiTheme="majorBidi" w:hAnsiTheme="majorBidi" w:cstheme="majorBidi" w:hint="cs"/>
          <w:sz w:val="30"/>
          <w:szCs w:val="30"/>
          <w:cs/>
        </w:rPr>
        <w:t>นึ่ง</w:t>
      </w:r>
      <w:r w:rsidR="00DF4E9B" w:rsidRPr="00232E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2E35">
        <w:rPr>
          <w:rFonts w:asciiTheme="majorBidi" w:hAnsiTheme="majorBidi" w:cstheme="majorBidi"/>
          <w:sz w:val="30"/>
          <w:szCs w:val="30"/>
          <w:cs/>
        </w:rPr>
        <w:t>ประเทศไทยได้</w:t>
      </w:r>
      <w:r w:rsidRPr="006569AD">
        <w:rPr>
          <w:rFonts w:asciiTheme="majorBidi" w:hAnsiTheme="majorBidi" w:cstheme="majorBidi"/>
          <w:sz w:val="30"/>
          <w:szCs w:val="30"/>
          <w:cs/>
        </w:rPr>
        <w:t>ประกาศมาตรการป้องกันหลายประการ</w:t>
      </w:r>
      <w:r w:rsidR="00474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เพื่อป้องกันการแพร่ระบาดของโรคโควิด </w:t>
      </w:r>
      <w:r w:rsidR="00DC6C2A">
        <w:rPr>
          <w:rFonts w:asciiTheme="majorBidi" w:hAnsiTheme="majorBidi" w:cstheme="majorBidi"/>
          <w:sz w:val="30"/>
          <w:szCs w:val="30"/>
        </w:rPr>
        <w:t>19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 ซึ่งส่งผลกระทบต่อการดำเนินชีวิตประจำวัน 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569AD">
        <w:rPr>
          <w:rFonts w:asciiTheme="majorBidi" w:hAnsiTheme="majorBidi" w:cstheme="majorBidi"/>
          <w:sz w:val="30"/>
          <w:szCs w:val="30"/>
          <w:cs/>
        </w:rPr>
        <w:t>การกระจาย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และการขายสินค้าในประเทศ</w:t>
      </w:r>
      <w:r w:rsidRPr="006569AD">
        <w:rPr>
          <w:rFonts w:asciiTheme="majorBidi" w:hAnsiTheme="majorBidi" w:cstheme="majorBidi"/>
          <w:sz w:val="30"/>
          <w:szCs w:val="30"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 xml:space="preserve">ทำให้ยอดขายลดลง 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สถานการณ์การแพร่ระบาดของ </w:t>
      </w:r>
      <w:r w:rsidR="009978F0" w:rsidRPr="00B27B4C">
        <w:rPr>
          <w:rFonts w:asciiTheme="majorBidi" w:hAnsiTheme="majorBidi" w:cstheme="majorBidi"/>
          <w:sz w:val="30"/>
          <w:szCs w:val="30"/>
        </w:rPr>
        <w:t>COVID-</w:t>
      </w:r>
      <w:r w:rsidR="009978F0">
        <w:rPr>
          <w:rFonts w:asciiTheme="majorBidi" w:hAnsiTheme="majorBidi" w:cstheme="majorBidi"/>
          <w:sz w:val="30"/>
          <w:szCs w:val="30"/>
        </w:rPr>
        <w:t>19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</w:t>
      </w:r>
      <w:r w:rsidR="009978F0">
        <w:rPr>
          <w:rFonts w:asciiTheme="majorBidi" w:hAnsiTheme="majorBidi"/>
          <w:sz w:val="30"/>
          <w:szCs w:val="30"/>
        </w:rPr>
        <w:t xml:space="preserve"> 2564</w:t>
      </w:r>
      <w:r w:rsidR="009978F0" w:rsidRPr="00B27B4C">
        <w:rPr>
          <w:rFonts w:asciiTheme="majorBidi" w:hAnsiTheme="majorBidi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 รวมทั้งการปรับลดค่าใช้จ่ายและทางเลือกอื่นๆ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69AD">
        <w:rPr>
          <w:rFonts w:asciiTheme="majorBidi" w:hAnsiTheme="majorBidi" w:cstheme="majorBidi"/>
          <w:sz w:val="30"/>
          <w:szCs w:val="30"/>
          <w:cs/>
        </w:rPr>
        <w:t>ตลอดจนได้มีการปรับเปลี่ยนรูปแบบการ</w:t>
      </w:r>
      <w:r w:rsidRPr="006569AD">
        <w:rPr>
          <w:rFonts w:asciiTheme="majorBidi" w:hAnsiTheme="majorBidi" w:cstheme="majorBidi" w:hint="cs"/>
          <w:sz w:val="30"/>
          <w:szCs w:val="30"/>
          <w:cs/>
        </w:rPr>
        <w:t>ขายสินค้า</w:t>
      </w:r>
      <w:r w:rsidRPr="006569AD">
        <w:rPr>
          <w:rFonts w:asciiTheme="majorBidi" w:hAnsiTheme="majorBidi" w:cstheme="majorBidi"/>
          <w:sz w:val="30"/>
          <w:szCs w:val="30"/>
          <w:cs/>
        </w:rPr>
        <w:t>และการดำเนินงานเพื่อตอบสนองต่อเหตุการณ์ดังกล่าว</w:t>
      </w:r>
    </w:p>
    <w:p w14:paraId="47E4B724" w14:textId="77777777" w:rsidR="003B7FB4" w:rsidRPr="009A4893" w:rsidRDefault="003B7FB4" w:rsidP="009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2C52ADB5" w14:textId="77777777" w:rsidR="004818D9" w:rsidRPr="00D36B78" w:rsidRDefault="00275E7A" w:rsidP="000A5908">
      <w:pPr>
        <w:pStyle w:val="BodyText2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5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9A4893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C8A9935" w14:textId="2C9F5644" w:rsidR="009A33DB" w:rsidRPr="00FF1E6E" w:rsidRDefault="009A33DB" w:rsidP="009A33D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ความสัมพันธ์ที่มีกับบริษัทร่วมและบริษัทย่อย ได้เปิดเผยในหมายเหตุข้อ </w:t>
      </w:r>
      <w:r w:rsidR="00581DD2">
        <w:rPr>
          <w:rFonts w:ascii="Angsana New" w:hAnsi="Angsana New"/>
          <w:sz w:val="30"/>
          <w:szCs w:val="30"/>
        </w:rPr>
        <w:t>6</w:t>
      </w:r>
      <w:r w:rsidRPr="00ED5E4E">
        <w:rPr>
          <w:rFonts w:ascii="Angsana New" w:hAnsi="Angsana New"/>
          <w:sz w:val="30"/>
          <w:szCs w:val="30"/>
        </w:rPr>
        <w:t xml:space="preserve"> </w:t>
      </w:r>
      <w:r w:rsidRPr="00ED5E4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81DD2">
        <w:rPr>
          <w:rFonts w:ascii="Angsana New" w:hAnsi="Angsana New"/>
          <w:sz w:val="30"/>
          <w:szCs w:val="30"/>
        </w:rPr>
        <w:t>7</w:t>
      </w:r>
      <w:r w:rsidRPr="00FF1E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</w:t>
      </w:r>
      <w:r w:rsidRPr="00FF1E6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บุคคลหรือกิจการที่เกี่ยวข้องกันอื่นไม่มีความสัมพันธ์เปลี่ยนแปลงไปอย่างมีสาระสำคัญ</w:t>
      </w:r>
    </w:p>
    <w:p w14:paraId="7C246449" w14:textId="77777777" w:rsidR="00FF1E6E" w:rsidRPr="009A4893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1B284327" w14:textId="45537CEF" w:rsidR="00FF1E6E" w:rsidRPr="00FF1E6E" w:rsidRDefault="00FF1E6E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F1E6E">
        <w:rPr>
          <w:rFonts w:ascii="Angsana New" w:hAnsi="Angsana New"/>
          <w:sz w:val="30"/>
          <w:szCs w:val="30"/>
          <w:cs/>
        </w:rPr>
        <w:t>นโยบายการกำหนดราคาในระหว่างงวดสามเดือน</w:t>
      </w:r>
      <w:r w:rsidR="00F4460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F1E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F1E6E">
        <w:rPr>
          <w:rFonts w:ascii="Angsana New" w:hAnsi="Angsana New"/>
          <w:sz w:val="30"/>
          <w:szCs w:val="30"/>
        </w:rPr>
        <w:t xml:space="preserve">31 </w:t>
      </w:r>
      <w:r w:rsidR="00F4460D">
        <w:rPr>
          <w:rFonts w:ascii="Angsana New" w:hAnsi="Angsana New" w:hint="cs"/>
          <w:sz w:val="30"/>
          <w:szCs w:val="30"/>
          <w:cs/>
        </w:rPr>
        <w:t>มีน</w:t>
      </w:r>
      <w:r w:rsidRPr="00FF1E6E">
        <w:rPr>
          <w:rFonts w:ascii="Angsana New" w:hAnsi="Angsana New"/>
          <w:sz w:val="30"/>
          <w:szCs w:val="30"/>
          <w:cs/>
        </w:rPr>
        <w:t xml:space="preserve">าคม </w:t>
      </w:r>
      <w:r w:rsidRPr="00FF1E6E">
        <w:rPr>
          <w:rFonts w:ascii="Angsana New" w:hAnsi="Angsana New"/>
          <w:sz w:val="30"/>
          <w:szCs w:val="30"/>
        </w:rPr>
        <w:t>256</w:t>
      </w:r>
      <w:r w:rsidR="00F4460D">
        <w:rPr>
          <w:rFonts w:ascii="Angsana New" w:hAnsi="Angsana New"/>
          <w:sz w:val="30"/>
          <w:szCs w:val="30"/>
        </w:rPr>
        <w:t>4</w:t>
      </w:r>
      <w:r w:rsidRPr="00FF1E6E">
        <w:rPr>
          <w:rFonts w:ascii="Angsana New" w:hAnsi="Angsana New"/>
          <w:sz w:val="30"/>
          <w:szCs w:val="30"/>
        </w:rPr>
        <w:t xml:space="preserve"> </w:t>
      </w:r>
      <w:r w:rsidRPr="00FF1E6E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</w:p>
    <w:p w14:paraId="72A4E1BE" w14:textId="77777777" w:rsidR="00FF1E6E" w:rsidRPr="009A4893" w:rsidRDefault="00FF1E6E" w:rsidP="00612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6161A7" w:rsidRPr="00356084" w14:paraId="6EF81AAD" w14:textId="77777777" w:rsidTr="00174C78">
        <w:trPr>
          <w:trHeight w:val="346"/>
          <w:tblHeader/>
        </w:trPr>
        <w:tc>
          <w:tcPr>
            <w:tcW w:w="3709" w:type="dxa"/>
          </w:tcPr>
          <w:p w14:paraId="38DD8E92" w14:textId="77777777" w:rsidR="00AB1094" w:rsidRDefault="00AB1094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46E78E21" w14:textId="669C6CF1" w:rsidR="006161A7" w:rsidRPr="00356084" w:rsidRDefault="00AB1094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6" w:type="dxa"/>
            <w:gridSpan w:val="4"/>
          </w:tcPr>
          <w:p w14:paraId="3C4475C2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966714A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5A14E73E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1A7" w:rsidRPr="00356084" w14:paraId="7BD155CB" w14:textId="77777777" w:rsidTr="00174C78">
        <w:trPr>
          <w:trHeight w:val="346"/>
          <w:tblHeader/>
        </w:trPr>
        <w:tc>
          <w:tcPr>
            <w:tcW w:w="3709" w:type="dxa"/>
          </w:tcPr>
          <w:p w14:paraId="3F2440EE" w14:textId="14404194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322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E41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="005322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185" w:type="dxa"/>
          </w:tcPr>
          <w:p w14:paraId="6CDBBB75" w14:textId="475E22D8" w:rsidR="006161A7" w:rsidRPr="00356084" w:rsidRDefault="00D914DD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11E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gridSpan w:val="2"/>
          </w:tcPr>
          <w:p w14:paraId="44B35EE8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04CB73C" w14:textId="14604ED3" w:rsidR="006161A7" w:rsidRPr="00356084" w:rsidRDefault="00D914DD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11E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0A1E412E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B74705" w14:textId="5D1CEE09" w:rsidR="006161A7" w:rsidRPr="00356084" w:rsidRDefault="00D914DD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11E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232C6555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9383189" w14:textId="156BFB02" w:rsidR="006161A7" w:rsidRPr="00356084" w:rsidRDefault="00D914DD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11ED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161A7" w:rsidRPr="00356084" w14:paraId="01B8925A" w14:textId="77777777" w:rsidTr="00174C78">
        <w:trPr>
          <w:trHeight w:val="346"/>
          <w:tblHeader/>
        </w:trPr>
        <w:tc>
          <w:tcPr>
            <w:tcW w:w="3709" w:type="dxa"/>
          </w:tcPr>
          <w:p w14:paraId="28D544DC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18BF65FE" w14:textId="77777777" w:rsidR="006161A7" w:rsidRPr="00356084" w:rsidRDefault="006161A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33DB" w:rsidRPr="00356084" w14:paraId="3B0EAF86" w14:textId="77777777" w:rsidTr="00174C78">
        <w:trPr>
          <w:trHeight w:val="346"/>
        </w:trPr>
        <w:tc>
          <w:tcPr>
            <w:tcW w:w="3709" w:type="dxa"/>
          </w:tcPr>
          <w:p w14:paraId="20D32857" w14:textId="108A1C75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2A56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5FBF5A70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AFD5A72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83A67F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997433B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AFB1A42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2B1823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6649DF76" w14:textId="77777777" w:rsidR="009A33DB" w:rsidRPr="00356084" w:rsidRDefault="009A33D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81F" w:rsidRPr="00356084" w14:paraId="311ACF4D" w14:textId="77777777" w:rsidTr="00174C78">
        <w:trPr>
          <w:trHeight w:val="346"/>
        </w:trPr>
        <w:tc>
          <w:tcPr>
            <w:tcW w:w="3709" w:type="dxa"/>
          </w:tcPr>
          <w:p w14:paraId="3D70729C" w14:textId="77777777" w:rsidR="0047081F" w:rsidRPr="00712C1C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1DE996BA" w14:textId="037782BD" w:rsidR="0047081F" w:rsidRPr="00356084" w:rsidRDefault="00A9037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63" w:type="dxa"/>
            <w:gridSpan w:val="2"/>
          </w:tcPr>
          <w:p w14:paraId="25481F0F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ADC52D9" w14:textId="7B322E87" w:rsidR="0047081F" w:rsidRPr="00373D13" w:rsidRDefault="00A9037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60" w:type="dxa"/>
          </w:tcPr>
          <w:p w14:paraId="516324D9" w14:textId="77777777" w:rsidR="0047081F" w:rsidRPr="00373D13" w:rsidRDefault="0047081F" w:rsidP="00174C7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38986C0" w14:textId="1A8E4952" w:rsidR="0047081F" w:rsidRPr="00373D13" w:rsidRDefault="00A9037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39" w:type="dxa"/>
          </w:tcPr>
          <w:p w14:paraId="2E035F80" w14:textId="77777777" w:rsidR="0047081F" w:rsidRPr="00373D1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2736C9E" w14:textId="1E9D42E6" w:rsidR="0047081F" w:rsidRPr="00373D13" w:rsidRDefault="00A9037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47081F" w:rsidRPr="00356084" w14:paraId="02B516A3" w14:textId="77777777" w:rsidTr="00174C78">
        <w:trPr>
          <w:trHeight w:val="346"/>
        </w:trPr>
        <w:tc>
          <w:tcPr>
            <w:tcW w:w="3709" w:type="dxa"/>
          </w:tcPr>
          <w:p w14:paraId="2C9299B1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0F1EF1D9" w14:textId="5229902D" w:rsidR="0047081F" w:rsidRPr="00356084" w:rsidRDefault="00A9037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63" w:type="dxa"/>
            <w:gridSpan w:val="2"/>
          </w:tcPr>
          <w:p w14:paraId="3130BD71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5E066F4" w14:textId="38AD9271" w:rsidR="0047081F" w:rsidRPr="00C1545E" w:rsidRDefault="007E1252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545E">
              <w:rPr>
                <w:rFonts w:ascii="Angsana New" w:hAnsi="Angsana New"/>
                <w:sz w:val="30"/>
                <w:szCs w:val="30"/>
              </w:rPr>
              <w:t>3,</w:t>
            </w:r>
            <w:r w:rsidR="002B6613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60" w:type="dxa"/>
          </w:tcPr>
          <w:p w14:paraId="7CDA5C61" w14:textId="77777777" w:rsidR="0047081F" w:rsidRPr="00C1545E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016E8DA" w14:textId="25E3F238" w:rsidR="0047081F" w:rsidRPr="00C1545E" w:rsidRDefault="00A9037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3,834</w:t>
            </w:r>
          </w:p>
        </w:tc>
        <w:tc>
          <w:tcPr>
            <w:tcW w:w="239" w:type="dxa"/>
          </w:tcPr>
          <w:p w14:paraId="69EFD786" w14:textId="77777777" w:rsidR="0047081F" w:rsidRPr="00C1545E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2C11D6" w14:textId="1082F3EA" w:rsidR="0047081F" w:rsidRPr="00C1545E" w:rsidRDefault="007E1252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1545E">
              <w:rPr>
                <w:rFonts w:ascii="Angsana New" w:hAnsi="Angsana New"/>
                <w:sz w:val="30"/>
                <w:szCs w:val="30"/>
              </w:rPr>
              <w:t>3,</w:t>
            </w:r>
            <w:r w:rsidR="002B6613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47081F" w:rsidRPr="009A4893" w14:paraId="27DA787D" w14:textId="77777777" w:rsidTr="00174C78">
        <w:trPr>
          <w:trHeight w:val="346"/>
        </w:trPr>
        <w:tc>
          <w:tcPr>
            <w:tcW w:w="3709" w:type="dxa"/>
          </w:tcPr>
          <w:p w14:paraId="78322129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62F19B5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47FA103E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F4DEC0B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B6553D0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94D2909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02BE2E8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255" w:type="dxa"/>
          </w:tcPr>
          <w:p w14:paraId="5EACD7AA" w14:textId="77777777" w:rsidR="0047081F" w:rsidRPr="009A4893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7081F" w:rsidRPr="00356084" w14:paraId="6D0828B1" w14:textId="77777777" w:rsidTr="00174C78">
        <w:trPr>
          <w:trHeight w:val="346"/>
        </w:trPr>
        <w:tc>
          <w:tcPr>
            <w:tcW w:w="3709" w:type="dxa"/>
          </w:tcPr>
          <w:p w14:paraId="034D2430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4171F192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B4D475B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EB74C51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F7AC9A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0A53616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18AEEC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36FB9822" w14:textId="77777777" w:rsidR="0047081F" w:rsidRPr="00356084" w:rsidRDefault="0047081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FCB" w:rsidRPr="00CC2055" w14:paraId="660B273E" w14:textId="77777777" w:rsidTr="00174C78">
        <w:trPr>
          <w:trHeight w:val="346"/>
        </w:trPr>
        <w:tc>
          <w:tcPr>
            <w:tcW w:w="3709" w:type="dxa"/>
          </w:tcPr>
          <w:p w14:paraId="6D0DEE0F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4A7294AF" w14:textId="6FF873EE" w:rsidR="00D53FCB" w:rsidRPr="00356084" w:rsidRDefault="006B7C1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28BED252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B9757F9" w14:textId="77777777" w:rsidR="00D53FCB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816D089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E4AF2E1" w14:textId="0BD89480" w:rsidR="00D53FCB" w:rsidRPr="00356084" w:rsidRDefault="00946A92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9" w:type="dxa"/>
          </w:tcPr>
          <w:p w14:paraId="7C549D24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51D7480" w14:textId="000633D0" w:rsidR="00D53FCB" w:rsidRPr="008167F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D53FCB" w:rsidRPr="00356084" w14:paraId="258152D5" w14:textId="77777777" w:rsidTr="00174C78">
        <w:trPr>
          <w:trHeight w:val="346"/>
        </w:trPr>
        <w:tc>
          <w:tcPr>
            <w:tcW w:w="3709" w:type="dxa"/>
          </w:tcPr>
          <w:p w14:paraId="54ED6012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318B779E" w14:textId="29845305" w:rsidR="00D53FCB" w:rsidRPr="00356084" w:rsidRDefault="006B7C1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4E78C383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9F14DA3" w14:textId="77777777" w:rsidR="00D53FCB" w:rsidRPr="00941748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93C1FEA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A1023D" w14:textId="45344061" w:rsidR="00D53FCB" w:rsidRPr="00356084" w:rsidRDefault="00946A92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73,048</w:t>
            </w:r>
          </w:p>
        </w:tc>
        <w:tc>
          <w:tcPr>
            <w:tcW w:w="239" w:type="dxa"/>
          </w:tcPr>
          <w:p w14:paraId="55DFBAC5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30D04E4" w14:textId="41FDBB9F" w:rsidR="00D53FCB" w:rsidRPr="008167F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D53FCB" w:rsidRPr="008167F4">
              <w:rPr>
                <w:rFonts w:ascii="Angsana New" w:hAnsi="Angsana New"/>
                <w:sz w:val="30"/>
                <w:szCs w:val="30"/>
              </w:rPr>
              <w:t>,</w:t>
            </w:r>
            <w:r w:rsidR="008167F4" w:rsidRPr="008167F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167F4" w:rsidRPr="008167F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53FCB" w:rsidRPr="00356084" w14:paraId="7484DD09" w14:textId="77777777" w:rsidTr="00174C78">
        <w:trPr>
          <w:trHeight w:val="346"/>
        </w:trPr>
        <w:tc>
          <w:tcPr>
            <w:tcW w:w="3709" w:type="dxa"/>
          </w:tcPr>
          <w:p w14:paraId="6D536B1A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5D4EF4C5" w14:textId="77777777" w:rsidR="00286F97" w:rsidRDefault="00286F9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40BE5B" w14:textId="39110AF9" w:rsidR="006B7C15" w:rsidRPr="00356084" w:rsidRDefault="006B7C1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2D370EA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49FA243" w14:textId="77777777" w:rsidR="00D53FCB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20DBB4" w14:textId="77777777" w:rsidR="00D53FCB" w:rsidRPr="00941748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6994981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4B83D19" w14:textId="77777777" w:rsidR="00946A92" w:rsidRDefault="00946A92" w:rsidP="0094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C08BC48" w14:textId="59C7C0F1" w:rsidR="00D53FCB" w:rsidRPr="00356084" w:rsidRDefault="00946A92" w:rsidP="00946A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3,419</w:t>
            </w:r>
          </w:p>
        </w:tc>
        <w:tc>
          <w:tcPr>
            <w:tcW w:w="239" w:type="dxa"/>
          </w:tcPr>
          <w:p w14:paraId="662BDBD6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B9D9E19" w14:textId="77777777" w:rsidR="00D53FCB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C6FA81" w14:textId="3BE06FBE" w:rsidR="00D53FC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53FCB">
              <w:rPr>
                <w:rFonts w:ascii="Angsana New" w:hAnsi="Angsana New"/>
                <w:sz w:val="30"/>
                <w:szCs w:val="30"/>
              </w:rPr>
              <w:t>,6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D53FCB" w:rsidRPr="00356084" w14:paraId="6714CE2E" w14:textId="77777777" w:rsidTr="00174C78">
        <w:trPr>
          <w:trHeight w:val="346"/>
        </w:trPr>
        <w:tc>
          <w:tcPr>
            <w:tcW w:w="3709" w:type="dxa"/>
          </w:tcPr>
          <w:p w14:paraId="282088A0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03261A66" w14:textId="5471AD79" w:rsidR="00D53FCB" w:rsidRPr="00356084" w:rsidRDefault="006B7C1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7CF7E57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E2EADCC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FCE1B96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1053757" w14:textId="50B5DF88" w:rsidR="00D53FCB" w:rsidRPr="00356084" w:rsidRDefault="00946A92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028C32B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6D43C2A" w14:textId="53693110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126EBB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953B88" w:rsidRPr="00356084" w14:paraId="592C90F2" w14:textId="77777777" w:rsidTr="00174C78">
        <w:trPr>
          <w:trHeight w:val="346"/>
        </w:trPr>
        <w:tc>
          <w:tcPr>
            <w:tcW w:w="3709" w:type="dxa"/>
          </w:tcPr>
          <w:p w14:paraId="0C8B2649" w14:textId="77777777" w:rsidR="00953B88" w:rsidRPr="00356084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514888C6" w14:textId="77777777" w:rsidR="00953B88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66B3EDFE" w14:textId="77777777" w:rsidR="00953B88" w:rsidRPr="00356084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FBE0FDA" w14:textId="77777777" w:rsidR="00953B88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972EB38" w14:textId="77777777" w:rsidR="00953B88" w:rsidRPr="00356084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8B6B90F" w14:textId="77777777" w:rsidR="00953B88" w:rsidRDefault="00953B88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E635A4" w14:textId="77777777" w:rsidR="00953B88" w:rsidRPr="00356084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EA4891B" w14:textId="77777777" w:rsidR="00953B88" w:rsidRDefault="00953B88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FCB" w:rsidRPr="00356084" w14:paraId="6C37B057" w14:textId="77777777" w:rsidTr="00174C78">
        <w:trPr>
          <w:trHeight w:val="346"/>
        </w:trPr>
        <w:tc>
          <w:tcPr>
            <w:tcW w:w="3709" w:type="dxa"/>
          </w:tcPr>
          <w:p w14:paraId="24369A06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85" w:type="dxa"/>
          </w:tcPr>
          <w:p w14:paraId="5DBF8D74" w14:textId="77777777" w:rsidR="00D53FCB" w:rsidRPr="00356084" w:rsidRDefault="00D53FC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8A27A9A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C462928" w14:textId="77777777" w:rsidR="00D53FCB" w:rsidRPr="00356084" w:rsidRDefault="00D53FC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AA5BAC0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FA1BB5" w14:textId="77777777" w:rsidR="00D53FCB" w:rsidRPr="00356084" w:rsidRDefault="00D53FC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05E54B" w14:textId="77777777" w:rsidR="00D53FCB" w:rsidRPr="00356084" w:rsidRDefault="00D53FC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D3A2F5B" w14:textId="77777777" w:rsidR="00D53FCB" w:rsidRPr="00356084" w:rsidRDefault="00D53FC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EBB" w:rsidRPr="00356084" w14:paraId="45E6AEC2" w14:textId="77777777" w:rsidTr="00174C78">
        <w:trPr>
          <w:trHeight w:val="346"/>
        </w:trPr>
        <w:tc>
          <w:tcPr>
            <w:tcW w:w="3709" w:type="dxa"/>
          </w:tcPr>
          <w:p w14:paraId="2F74E43B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32647131" w14:textId="1CAD36E8" w:rsidR="00126EBB" w:rsidRPr="00356084" w:rsidRDefault="000C2D51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195,412</w:t>
            </w:r>
          </w:p>
        </w:tc>
        <w:tc>
          <w:tcPr>
            <w:tcW w:w="263" w:type="dxa"/>
            <w:gridSpan w:val="2"/>
          </w:tcPr>
          <w:p w14:paraId="525742C3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8A90422" w14:textId="6C48A466" w:rsidR="00126EBB" w:rsidRPr="00941748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215,997</w:t>
            </w:r>
          </w:p>
        </w:tc>
        <w:tc>
          <w:tcPr>
            <w:tcW w:w="260" w:type="dxa"/>
          </w:tcPr>
          <w:p w14:paraId="07108FA1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162CFF5" w14:textId="54CADB66" w:rsidR="00126EBB" w:rsidRPr="00356084" w:rsidRDefault="000C2D51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192,981</w:t>
            </w:r>
          </w:p>
        </w:tc>
        <w:tc>
          <w:tcPr>
            <w:tcW w:w="239" w:type="dxa"/>
          </w:tcPr>
          <w:p w14:paraId="66D0B3E2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F91C2AF" w14:textId="2F7C2D47" w:rsidR="00126EBB" w:rsidRPr="00941748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215,997</w:t>
            </w:r>
          </w:p>
        </w:tc>
      </w:tr>
      <w:tr w:rsidR="00126EBB" w:rsidRPr="00356084" w14:paraId="55A93269" w14:textId="77777777" w:rsidTr="00174C78">
        <w:trPr>
          <w:trHeight w:val="346"/>
        </w:trPr>
        <w:tc>
          <w:tcPr>
            <w:tcW w:w="3709" w:type="dxa"/>
          </w:tcPr>
          <w:p w14:paraId="156E2577" w14:textId="0B015968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3DA00253" w14:textId="772CF0FE" w:rsidR="00126EBB" w:rsidRPr="00356084" w:rsidRDefault="000C2D51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63" w:type="dxa"/>
            <w:gridSpan w:val="2"/>
          </w:tcPr>
          <w:p w14:paraId="3E85F78E" w14:textId="77777777" w:rsidR="00126EBB" w:rsidRPr="00286F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476CE6A" w14:textId="10241984" w:rsidR="00126EBB" w:rsidRPr="00126EBB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24,000</w:t>
            </w:r>
          </w:p>
        </w:tc>
        <w:tc>
          <w:tcPr>
            <w:tcW w:w="260" w:type="dxa"/>
          </w:tcPr>
          <w:p w14:paraId="4CD98B74" w14:textId="77777777" w:rsidR="00126EBB" w:rsidRPr="00286F97" w:rsidRDefault="00126EBB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0C7BDE7" w14:textId="49142386" w:rsidR="00126EBB" w:rsidRPr="00356084" w:rsidRDefault="000C2D51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39" w:type="dxa"/>
          </w:tcPr>
          <w:p w14:paraId="19CD1BD0" w14:textId="77777777" w:rsidR="00126EBB" w:rsidRPr="00286F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CB0CCAE" w14:textId="7541F58F" w:rsidR="00126EBB" w:rsidRPr="00286F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24,000</w:t>
            </w:r>
          </w:p>
        </w:tc>
      </w:tr>
      <w:tr w:rsidR="00126EBB" w:rsidRPr="00356084" w14:paraId="45C8C0FE" w14:textId="77777777" w:rsidTr="00174C78">
        <w:trPr>
          <w:trHeight w:val="346"/>
        </w:trPr>
        <w:tc>
          <w:tcPr>
            <w:tcW w:w="3709" w:type="dxa"/>
          </w:tcPr>
          <w:p w14:paraId="3DCB13A1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32BCE872" w14:textId="5AD97EBB" w:rsidR="00126EBB" w:rsidRPr="00356084" w:rsidRDefault="000C2D51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884</w:t>
            </w:r>
          </w:p>
        </w:tc>
        <w:tc>
          <w:tcPr>
            <w:tcW w:w="263" w:type="dxa"/>
            <w:gridSpan w:val="2"/>
          </w:tcPr>
          <w:p w14:paraId="142E38E8" w14:textId="77777777" w:rsidR="00126EBB" w:rsidRPr="00286F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C49C771" w14:textId="553425FF" w:rsidR="00126EBB" w:rsidRPr="00126EBB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26E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60" w:type="dxa"/>
          </w:tcPr>
          <w:p w14:paraId="45750581" w14:textId="77777777" w:rsidR="00126EBB" w:rsidRPr="00286F97" w:rsidRDefault="00126EBB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560FC55" w14:textId="5BBCF92A" w:rsidR="00126EBB" w:rsidRPr="00356084" w:rsidRDefault="000C2D51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884</w:t>
            </w:r>
          </w:p>
        </w:tc>
        <w:tc>
          <w:tcPr>
            <w:tcW w:w="239" w:type="dxa"/>
          </w:tcPr>
          <w:p w14:paraId="64BD13E1" w14:textId="77777777" w:rsidR="00126EBB" w:rsidRPr="00286F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4B0981F" w14:textId="1F3FCC2D" w:rsidR="00126EBB" w:rsidRPr="00286F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26E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126EBB" w:rsidRPr="006D1E8A" w14:paraId="43DE488D" w14:textId="77777777" w:rsidTr="00174C78">
        <w:trPr>
          <w:trHeight w:val="346"/>
        </w:trPr>
        <w:tc>
          <w:tcPr>
            <w:tcW w:w="3709" w:type="dxa"/>
          </w:tcPr>
          <w:p w14:paraId="775AFFC7" w14:textId="77777777" w:rsidR="00126EBB" w:rsidRPr="00F23006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91359EB" w14:textId="77777777" w:rsidR="00126EBB" w:rsidRPr="006D1E8A" w:rsidRDefault="00126EBB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766D8A79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36638C5" w14:textId="77777777" w:rsidR="00126EBB" w:rsidRPr="006D1E8A" w:rsidRDefault="00126EBB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0" w:type="dxa"/>
          </w:tcPr>
          <w:p w14:paraId="639CBE4C" w14:textId="77777777" w:rsidR="00126EBB" w:rsidRPr="006D1E8A" w:rsidRDefault="00126EBB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F3D568F" w14:textId="77777777" w:rsidR="00126EBB" w:rsidRPr="006D1E8A" w:rsidRDefault="00126EBB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39" w:type="dxa"/>
          </w:tcPr>
          <w:p w14:paraId="3F2E6379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1AAE348" w14:textId="77777777" w:rsidR="00126EBB" w:rsidRPr="006D1E8A" w:rsidRDefault="00126EBB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</w:tr>
      <w:tr w:rsidR="00126EBB" w:rsidRPr="00356084" w14:paraId="267CC23D" w14:textId="77777777" w:rsidTr="00174C78">
        <w:trPr>
          <w:trHeight w:val="346"/>
        </w:trPr>
        <w:tc>
          <w:tcPr>
            <w:tcW w:w="3709" w:type="dxa"/>
          </w:tcPr>
          <w:p w14:paraId="41922BC1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1FA55F7C" w14:textId="77777777" w:rsidR="00126EBB" w:rsidRPr="00356084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64CDFC1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E30C26E" w14:textId="77777777" w:rsidR="00126EBB" w:rsidRPr="00356084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F9FF590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69C7C0B" w14:textId="77777777" w:rsidR="00126EBB" w:rsidRPr="00356084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4F6699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D1FC2B0" w14:textId="77777777" w:rsidR="00126EBB" w:rsidRPr="00356084" w:rsidRDefault="00126EBB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EBB" w:rsidRPr="00356084" w14:paraId="62DE5B9F" w14:textId="77777777" w:rsidTr="00174C78">
        <w:trPr>
          <w:trHeight w:val="346"/>
        </w:trPr>
        <w:tc>
          <w:tcPr>
            <w:tcW w:w="3709" w:type="dxa"/>
          </w:tcPr>
          <w:p w14:paraId="1B347202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46067405" w14:textId="77777777" w:rsidR="00126EBB" w:rsidRPr="00356084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09DADA0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C1A8361" w14:textId="77777777" w:rsidR="00126EBB" w:rsidRPr="00356084" w:rsidRDefault="00126EBB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02EF92D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51A2FF5" w14:textId="77777777" w:rsidR="00126EBB" w:rsidRPr="00356084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AE801A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97544D4" w14:textId="77777777" w:rsidR="00126EBB" w:rsidRPr="00356084" w:rsidRDefault="00126EBB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B6F" w:rsidRPr="00356084" w14:paraId="4FFC453B" w14:textId="77777777" w:rsidTr="00174C78">
        <w:trPr>
          <w:trHeight w:val="346"/>
        </w:trPr>
        <w:tc>
          <w:tcPr>
            <w:tcW w:w="3709" w:type="dxa"/>
          </w:tcPr>
          <w:p w14:paraId="076DBE1A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1822AF09" w14:textId="0DEF97D6" w:rsidR="00150B6F" w:rsidRPr="00356084" w:rsidRDefault="00C9730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0609">
              <w:rPr>
                <w:rFonts w:ascii="Angsana New" w:hAnsi="Angsana New"/>
                <w:sz w:val="30"/>
                <w:szCs w:val="30"/>
              </w:rPr>
              <w:t>,575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5A1999B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38E7EAA" w14:textId="1D769A7B" w:rsidR="00150B6F" w:rsidRPr="00941748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</w:p>
        </w:tc>
        <w:tc>
          <w:tcPr>
            <w:tcW w:w="260" w:type="dxa"/>
            <w:shd w:val="clear" w:color="auto" w:fill="auto"/>
          </w:tcPr>
          <w:p w14:paraId="2C9E11CE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71DE1B4" w14:textId="1AAE2759" w:rsidR="00150B6F" w:rsidRPr="00356084" w:rsidRDefault="00C9730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00609">
              <w:rPr>
                <w:rFonts w:ascii="Angsana New" w:hAnsi="Angsana New"/>
                <w:sz w:val="30"/>
                <w:szCs w:val="30"/>
              </w:rPr>
              <w:t>,575</w:t>
            </w:r>
          </w:p>
        </w:tc>
        <w:tc>
          <w:tcPr>
            <w:tcW w:w="239" w:type="dxa"/>
          </w:tcPr>
          <w:p w14:paraId="6068965F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75DAE81" w14:textId="2BBC9E14" w:rsidR="00150B6F" w:rsidRPr="00941748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</w:p>
        </w:tc>
      </w:tr>
      <w:tr w:rsidR="00150B6F" w:rsidRPr="00356084" w14:paraId="3246E8E5" w14:textId="77777777" w:rsidTr="00174C78">
        <w:trPr>
          <w:trHeight w:val="346"/>
        </w:trPr>
        <w:tc>
          <w:tcPr>
            <w:tcW w:w="3709" w:type="dxa"/>
          </w:tcPr>
          <w:p w14:paraId="1BF8D562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341EC820" w14:textId="508F5BB4" w:rsidR="00150B6F" w:rsidRPr="00356084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F03DF5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A859AAC" w14:textId="2D6FECDC" w:rsidR="00150B6F" w:rsidRPr="00941748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60" w:type="dxa"/>
            <w:shd w:val="clear" w:color="auto" w:fill="auto"/>
          </w:tcPr>
          <w:p w14:paraId="228B9AF1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0C3DCF3" w14:textId="2F9888E4" w:rsidR="00150B6F" w:rsidRPr="00356084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39" w:type="dxa"/>
          </w:tcPr>
          <w:p w14:paraId="55004878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06E8F68B" w14:textId="410F1FC7" w:rsidR="00150B6F" w:rsidRPr="00941748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150B6F" w:rsidRPr="00356084" w14:paraId="24794C8A" w14:textId="77777777" w:rsidTr="00174C78">
        <w:trPr>
          <w:trHeight w:val="346"/>
        </w:trPr>
        <w:tc>
          <w:tcPr>
            <w:tcW w:w="3709" w:type="dxa"/>
          </w:tcPr>
          <w:p w14:paraId="65616E15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65C9141D" w14:textId="26BDF81C" w:rsidR="00150B6F" w:rsidRPr="00356084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E15795E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48DE0D60" w14:textId="03C3E0A0" w:rsidR="00150B6F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B3EA07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625D353" w14:textId="09C85C30" w:rsidR="00150B6F" w:rsidRPr="00356084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04290D9E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35FC208B" w14:textId="2EC5BE0F" w:rsidR="00150B6F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0B6F" w:rsidRPr="00356084" w14:paraId="6EE8D16C" w14:textId="77777777" w:rsidTr="00174C78">
        <w:trPr>
          <w:trHeight w:val="346"/>
        </w:trPr>
        <w:tc>
          <w:tcPr>
            <w:tcW w:w="3709" w:type="dxa"/>
          </w:tcPr>
          <w:p w14:paraId="5C7A0E04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89F05" w14:textId="71B22185" w:rsidR="00150B6F" w:rsidRPr="00356084" w:rsidRDefault="00C9730A" w:rsidP="00174C78">
            <w:pPr>
              <w:tabs>
                <w:tab w:val="clear" w:pos="907"/>
                <w:tab w:val="left" w:pos="7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00609">
              <w:rPr>
                <w:rFonts w:ascii="Angsana New" w:hAnsi="Angsana New"/>
                <w:b/>
                <w:bCs/>
                <w:sz w:val="30"/>
                <w:szCs w:val="30"/>
              </w:rPr>
              <w:t>,013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B796E6A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DAC0E" w14:textId="3F4217D0" w:rsidR="00150B6F" w:rsidRPr="00941748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2,466</w:t>
            </w:r>
          </w:p>
        </w:tc>
        <w:tc>
          <w:tcPr>
            <w:tcW w:w="260" w:type="dxa"/>
            <w:shd w:val="clear" w:color="auto" w:fill="auto"/>
          </w:tcPr>
          <w:p w14:paraId="020E5CDF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8AEF" w14:textId="3F426376" w:rsidR="00150B6F" w:rsidRPr="00356084" w:rsidRDefault="00C9730A" w:rsidP="00174C78">
            <w:pPr>
              <w:tabs>
                <w:tab w:val="clear" w:pos="907"/>
                <w:tab w:val="left" w:pos="7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00609">
              <w:rPr>
                <w:rFonts w:ascii="Angsana New" w:hAnsi="Angsana New"/>
                <w:b/>
                <w:bCs/>
                <w:sz w:val="30"/>
                <w:szCs w:val="30"/>
              </w:rPr>
              <w:t>,013</w:t>
            </w:r>
          </w:p>
        </w:tc>
        <w:tc>
          <w:tcPr>
            <w:tcW w:w="239" w:type="dxa"/>
          </w:tcPr>
          <w:p w14:paraId="2E97EE4F" w14:textId="77777777" w:rsidR="00150B6F" w:rsidRPr="00356084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E2471" w14:textId="24F7B563" w:rsidR="00150B6F" w:rsidRPr="00941748" w:rsidRDefault="00150B6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2,466</w:t>
            </w:r>
          </w:p>
        </w:tc>
      </w:tr>
      <w:tr w:rsidR="00126EBB" w:rsidRPr="006D1E8A" w14:paraId="59848FE0" w14:textId="77777777" w:rsidTr="00174C78">
        <w:trPr>
          <w:trHeight w:val="346"/>
        </w:trPr>
        <w:tc>
          <w:tcPr>
            <w:tcW w:w="3709" w:type="dxa"/>
          </w:tcPr>
          <w:p w14:paraId="4095CABB" w14:textId="77777777" w:rsidR="00126EBB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D8F43A5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0C22F75F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478B69A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1602098A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734B392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BD9C9F8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D261872" w14:textId="77777777" w:rsidR="00126EBB" w:rsidRPr="006D1E8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6EBB" w:rsidRPr="00356084" w14:paraId="36FE05DC" w14:textId="77777777" w:rsidTr="00174C78">
        <w:trPr>
          <w:trHeight w:val="346"/>
        </w:trPr>
        <w:tc>
          <w:tcPr>
            <w:tcW w:w="3709" w:type="dxa"/>
          </w:tcPr>
          <w:p w14:paraId="7CEEB121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6C0E4508" w14:textId="77777777" w:rsidR="00126EBB" w:rsidRPr="00F844AA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7B4275" w14:textId="77777777" w:rsidR="00126EBB" w:rsidRPr="00AF2D3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65B17AC3" w14:textId="77777777" w:rsidR="00126EBB" w:rsidRPr="005E426A" w:rsidRDefault="00126EB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4BF7935" w14:textId="77777777" w:rsidR="00126EBB" w:rsidRPr="00AF2D3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2099D573" w14:textId="77777777" w:rsidR="00126EBB" w:rsidRPr="009C08A9" w:rsidRDefault="00126EBB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89E6588" w14:textId="77777777" w:rsidR="00126EBB" w:rsidRPr="00AF2D3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7FA9FA8E" w14:textId="77777777" w:rsidR="00126EBB" w:rsidRPr="005E426A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EBB" w:rsidRPr="00356084" w14:paraId="1C3C05BF" w14:textId="77777777" w:rsidTr="00174C78">
        <w:trPr>
          <w:trHeight w:val="346"/>
        </w:trPr>
        <w:tc>
          <w:tcPr>
            <w:tcW w:w="3709" w:type="dxa"/>
          </w:tcPr>
          <w:p w14:paraId="4A338E88" w14:textId="77777777" w:rsidR="00126EBB" w:rsidRPr="00782197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36EFC76E" w14:textId="33C7DBE1" w:rsidR="00126EBB" w:rsidRPr="00F844AA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756,165</w:t>
            </w:r>
          </w:p>
        </w:tc>
        <w:tc>
          <w:tcPr>
            <w:tcW w:w="243" w:type="dxa"/>
          </w:tcPr>
          <w:p w14:paraId="27C2A081" w14:textId="77777777" w:rsidR="00126EBB" w:rsidRPr="00AF2D3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70942AA9" w14:textId="764CEAD8" w:rsidR="00126EBB" w:rsidRPr="00A32043" w:rsidRDefault="00126EB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043">
              <w:rPr>
                <w:rFonts w:ascii="Angsana New" w:hAnsi="Angsana New"/>
                <w:sz w:val="30"/>
                <w:szCs w:val="30"/>
              </w:rPr>
              <w:t>9</w:t>
            </w:r>
            <w:r w:rsidR="00D166A0" w:rsidRPr="00A32043">
              <w:rPr>
                <w:rFonts w:ascii="Angsana New" w:hAnsi="Angsana New"/>
                <w:sz w:val="30"/>
                <w:szCs w:val="30"/>
              </w:rPr>
              <w:t>76</w:t>
            </w:r>
            <w:r w:rsidRPr="00A32043">
              <w:rPr>
                <w:rFonts w:ascii="Angsana New" w:hAnsi="Angsana New"/>
                <w:sz w:val="30"/>
                <w:szCs w:val="30"/>
              </w:rPr>
              <w:t>,</w:t>
            </w:r>
            <w:r w:rsidR="00F1072C" w:rsidRPr="00A32043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60" w:type="dxa"/>
          </w:tcPr>
          <w:p w14:paraId="7F357F44" w14:textId="77777777" w:rsidR="00126EBB" w:rsidRPr="00A3204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6046DE" w14:textId="2D2E45C4" w:rsidR="00126EBB" w:rsidRPr="00A32043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2043">
              <w:rPr>
                <w:rFonts w:ascii="Angsana New" w:hAnsi="Angsana New"/>
                <w:sz w:val="30"/>
                <w:szCs w:val="30"/>
              </w:rPr>
              <w:t>750,523</w:t>
            </w:r>
          </w:p>
        </w:tc>
        <w:tc>
          <w:tcPr>
            <w:tcW w:w="239" w:type="dxa"/>
          </w:tcPr>
          <w:p w14:paraId="028B9389" w14:textId="77777777" w:rsidR="00126EBB" w:rsidRPr="00A3204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3FA79CED" w14:textId="795FB9C3" w:rsidR="00126EBB" w:rsidRPr="00A32043" w:rsidRDefault="00300609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2043">
              <w:rPr>
                <w:rFonts w:ascii="Angsana New" w:hAnsi="Angsana New"/>
                <w:sz w:val="30"/>
                <w:szCs w:val="30"/>
              </w:rPr>
              <w:t>962,299</w:t>
            </w:r>
          </w:p>
        </w:tc>
      </w:tr>
      <w:tr w:rsidR="00126EBB" w:rsidRPr="00356084" w14:paraId="4DF8882C" w14:textId="77777777" w:rsidTr="00174C78">
        <w:trPr>
          <w:trHeight w:val="346"/>
        </w:trPr>
        <w:tc>
          <w:tcPr>
            <w:tcW w:w="3709" w:type="dxa"/>
          </w:tcPr>
          <w:p w14:paraId="45B52C1B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5269D8BB" w14:textId="1D8D42A6" w:rsidR="00126EBB" w:rsidRPr="00F844AA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21,052</w:t>
            </w:r>
          </w:p>
        </w:tc>
        <w:tc>
          <w:tcPr>
            <w:tcW w:w="243" w:type="dxa"/>
          </w:tcPr>
          <w:p w14:paraId="41AC5E5E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CAD0D39" w14:textId="36C84369" w:rsidR="00126EBB" w:rsidRPr="00373D13" w:rsidRDefault="00126EB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</w:t>
            </w:r>
            <w:r w:rsidR="00D166A0">
              <w:rPr>
                <w:rFonts w:ascii="Angsana New" w:hAnsi="Angsana New"/>
                <w:sz w:val="30"/>
                <w:szCs w:val="30"/>
              </w:rPr>
              <w:t>3</w:t>
            </w:r>
            <w:r w:rsidRPr="00373D13">
              <w:rPr>
                <w:rFonts w:ascii="Angsana New" w:hAnsi="Angsana New"/>
                <w:sz w:val="30"/>
                <w:szCs w:val="30"/>
              </w:rPr>
              <w:t>,</w:t>
            </w:r>
            <w:r w:rsidR="00D166A0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60" w:type="dxa"/>
          </w:tcPr>
          <w:p w14:paraId="65E10BB6" w14:textId="77777777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58B3451" w14:textId="09E8D4E8" w:rsidR="00126EBB" w:rsidRPr="00373D13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20,810</w:t>
            </w:r>
          </w:p>
        </w:tc>
        <w:tc>
          <w:tcPr>
            <w:tcW w:w="239" w:type="dxa"/>
          </w:tcPr>
          <w:p w14:paraId="4862A9D1" w14:textId="77777777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0C199F14" w14:textId="1345E330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1</w:t>
            </w:r>
            <w:r w:rsidR="00D166A0">
              <w:rPr>
                <w:rFonts w:ascii="Angsana New" w:hAnsi="Angsana New"/>
                <w:sz w:val="30"/>
                <w:szCs w:val="30"/>
              </w:rPr>
              <w:t>3</w:t>
            </w:r>
            <w:r w:rsidRPr="00373D13">
              <w:rPr>
                <w:rFonts w:ascii="Angsana New" w:hAnsi="Angsana New"/>
                <w:sz w:val="30"/>
                <w:szCs w:val="30"/>
              </w:rPr>
              <w:t>,</w:t>
            </w:r>
            <w:r w:rsidR="00D166A0">
              <w:rPr>
                <w:rFonts w:ascii="Angsana New" w:hAnsi="Angsana New"/>
                <w:sz w:val="30"/>
                <w:szCs w:val="30"/>
              </w:rPr>
              <w:t>09</w:t>
            </w:r>
            <w:r w:rsidRPr="00373D1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166A0" w:rsidRPr="00356084" w14:paraId="1BF2C44B" w14:textId="77777777" w:rsidTr="00174C78">
        <w:trPr>
          <w:trHeight w:val="346"/>
        </w:trPr>
        <w:tc>
          <w:tcPr>
            <w:tcW w:w="3709" w:type="dxa"/>
          </w:tcPr>
          <w:p w14:paraId="32A98BDA" w14:textId="309F3C27" w:rsidR="00D166A0" w:rsidRDefault="00D166A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2D66F174" w14:textId="4F42A5D5" w:rsidR="00D166A0" w:rsidRPr="00E75191" w:rsidRDefault="00300609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149BF03" w14:textId="77777777" w:rsidR="00D166A0" w:rsidRPr="00356084" w:rsidRDefault="00D166A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6531C80E" w14:textId="7E77AC17" w:rsidR="00D166A0" w:rsidRPr="00373D13" w:rsidRDefault="00D166A0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60" w:type="dxa"/>
          </w:tcPr>
          <w:p w14:paraId="41D4A57D" w14:textId="77777777" w:rsidR="00D166A0" w:rsidRPr="00373D13" w:rsidRDefault="00D166A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DD958A" w14:textId="443C83C6" w:rsidR="00D166A0" w:rsidRPr="00373D13" w:rsidRDefault="00300609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0BE7C89" w14:textId="77777777" w:rsidR="00D166A0" w:rsidRPr="00373D13" w:rsidRDefault="00D166A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6BC96D1" w14:textId="556A0D41" w:rsidR="00D166A0" w:rsidRPr="00373D13" w:rsidRDefault="00D166A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4,125</w:t>
            </w:r>
          </w:p>
        </w:tc>
      </w:tr>
      <w:tr w:rsidR="00126EBB" w:rsidRPr="00356084" w14:paraId="6ED22C77" w14:textId="77777777" w:rsidTr="00174C78">
        <w:trPr>
          <w:trHeight w:val="346"/>
        </w:trPr>
        <w:tc>
          <w:tcPr>
            <w:tcW w:w="3709" w:type="dxa"/>
          </w:tcPr>
          <w:p w14:paraId="6818B38D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6AD2548" w14:textId="2A454DCF" w:rsidR="00126EBB" w:rsidRPr="00E75191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0B7BF4B4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2D67640D" w14:textId="58C09AD7" w:rsidR="00126EBB" w:rsidRPr="00373D13" w:rsidRDefault="00126EB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2</w:t>
            </w:r>
            <w:r w:rsidR="00D166A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0" w:type="dxa"/>
          </w:tcPr>
          <w:p w14:paraId="72760536" w14:textId="77777777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4B2D530" w14:textId="47DC347F" w:rsidR="00126EBB" w:rsidRPr="00373D13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4BA973EB" w14:textId="77777777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ED0E446" w14:textId="5B04CA89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3D1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166A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126EBB" w:rsidRPr="00356084" w14:paraId="15074E90" w14:textId="77777777" w:rsidTr="00174C78">
        <w:trPr>
          <w:trHeight w:val="346"/>
        </w:trPr>
        <w:tc>
          <w:tcPr>
            <w:tcW w:w="3709" w:type="dxa"/>
          </w:tcPr>
          <w:p w14:paraId="1000C5AC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08AC1574" w14:textId="083FCEB1" w:rsidR="00126EBB" w:rsidRPr="00356084" w:rsidRDefault="00415A71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860,862</w:t>
            </w:r>
          </w:p>
        </w:tc>
        <w:tc>
          <w:tcPr>
            <w:tcW w:w="243" w:type="dxa"/>
          </w:tcPr>
          <w:p w14:paraId="4CBFBEEF" w14:textId="77777777" w:rsidR="00126EBB" w:rsidRPr="00356084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730CAEB6" w14:textId="5028E73A" w:rsidR="00126EBB" w:rsidRPr="00373D13" w:rsidRDefault="00126EBB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8</w:t>
            </w:r>
            <w:r w:rsidR="00D166A0">
              <w:rPr>
                <w:rFonts w:ascii="Angsana New" w:hAnsi="Angsana New"/>
                <w:sz w:val="30"/>
                <w:szCs w:val="30"/>
              </w:rPr>
              <w:t>39</w:t>
            </w:r>
            <w:r w:rsidRPr="00373D13">
              <w:rPr>
                <w:rFonts w:ascii="Angsana New" w:hAnsi="Angsana New"/>
                <w:sz w:val="30"/>
                <w:szCs w:val="30"/>
              </w:rPr>
              <w:t>,</w:t>
            </w:r>
            <w:r w:rsidR="00D166A0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60" w:type="dxa"/>
          </w:tcPr>
          <w:p w14:paraId="48977ECB" w14:textId="77777777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6E80331" w14:textId="4FBF0ECB" w:rsidR="00126EBB" w:rsidRPr="00373D13" w:rsidRDefault="00300609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09">
              <w:rPr>
                <w:rFonts w:ascii="Angsana New" w:hAnsi="Angsana New"/>
                <w:sz w:val="30"/>
                <w:szCs w:val="30"/>
              </w:rPr>
              <w:t>834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0609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39" w:type="dxa"/>
          </w:tcPr>
          <w:p w14:paraId="3DCF59A6" w14:textId="77777777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56AF100B" w14:textId="4F865E7C" w:rsidR="00126EBB" w:rsidRPr="00373D13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>81</w:t>
            </w:r>
            <w:r w:rsidR="00D166A0">
              <w:rPr>
                <w:rFonts w:ascii="Angsana New" w:hAnsi="Angsana New"/>
                <w:sz w:val="30"/>
                <w:szCs w:val="30"/>
              </w:rPr>
              <w:t>0</w:t>
            </w:r>
            <w:r w:rsidRPr="00373D13">
              <w:rPr>
                <w:rFonts w:ascii="Angsana New" w:hAnsi="Angsana New"/>
                <w:sz w:val="30"/>
                <w:szCs w:val="30"/>
              </w:rPr>
              <w:t>,</w:t>
            </w:r>
            <w:r w:rsidR="00D166A0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58194E" w:rsidRPr="00356084" w14:paraId="5D30DA76" w14:textId="77777777" w:rsidTr="0058194E">
        <w:trPr>
          <w:trHeight w:val="346"/>
        </w:trPr>
        <w:tc>
          <w:tcPr>
            <w:tcW w:w="3709" w:type="dxa"/>
          </w:tcPr>
          <w:p w14:paraId="545DB89D" w14:textId="77777777" w:rsidR="0058194E" w:rsidRPr="00356084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2A8031C2" w14:textId="67F164BC" w:rsidR="0058194E" w:rsidRPr="00415A71" w:rsidRDefault="0058194E" w:rsidP="005819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111,519</w:t>
            </w:r>
          </w:p>
        </w:tc>
        <w:tc>
          <w:tcPr>
            <w:tcW w:w="243" w:type="dxa"/>
          </w:tcPr>
          <w:p w14:paraId="1301A756" w14:textId="77777777" w:rsidR="0058194E" w:rsidRPr="00356084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17D4923" w14:textId="264D462D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126,225</w:t>
            </w:r>
          </w:p>
        </w:tc>
        <w:tc>
          <w:tcPr>
            <w:tcW w:w="260" w:type="dxa"/>
          </w:tcPr>
          <w:p w14:paraId="7E6B94B5" w14:textId="77777777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0034F186" w14:textId="4256B07A" w:rsidR="0058194E" w:rsidRPr="00373D13" w:rsidRDefault="0058194E" w:rsidP="005819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111,519</w:t>
            </w:r>
          </w:p>
        </w:tc>
        <w:tc>
          <w:tcPr>
            <w:tcW w:w="239" w:type="dxa"/>
          </w:tcPr>
          <w:p w14:paraId="0A224845" w14:textId="77777777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03B4772" w14:textId="61AD04C9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3D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126,225</w:t>
            </w:r>
          </w:p>
        </w:tc>
      </w:tr>
      <w:tr w:rsidR="0058194E" w:rsidRPr="00356084" w14:paraId="259E031C" w14:textId="77777777" w:rsidTr="0058194E">
        <w:trPr>
          <w:trHeight w:val="346"/>
        </w:trPr>
        <w:tc>
          <w:tcPr>
            <w:tcW w:w="3709" w:type="dxa"/>
          </w:tcPr>
          <w:p w14:paraId="3639CDAA" w14:textId="77777777" w:rsidR="0058194E" w:rsidRPr="00356084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6293C2B4" w14:textId="48F592AC" w:rsidR="0058194E" w:rsidRPr="00415A71" w:rsidRDefault="0058194E" w:rsidP="005819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62,521</w:t>
            </w:r>
          </w:p>
        </w:tc>
        <w:tc>
          <w:tcPr>
            <w:tcW w:w="243" w:type="dxa"/>
          </w:tcPr>
          <w:p w14:paraId="59A16C53" w14:textId="77777777" w:rsidR="0058194E" w:rsidRPr="00AF2D3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20C58C70" w14:textId="20A9C8B0" w:rsidR="0058194E" w:rsidRPr="00373D13" w:rsidRDefault="0058194E" w:rsidP="0058194E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69,349</w:t>
            </w:r>
          </w:p>
        </w:tc>
        <w:tc>
          <w:tcPr>
            <w:tcW w:w="260" w:type="dxa"/>
          </w:tcPr>
          <w:p w14:paraId="55A967D2" w14:textId="77777777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F00D9E6" w14:textId="7B06D9B5" w:rsidR="0058194E" w:rsidRPr="00373D13" w:rsidRDefault="0058194E" w:rsidP="005819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62,521</w:t>
            </w:r>
          </w:p>
        </w:tc>
        <w:tc>
          <w:tcPr>
            <w:tcW w:w="239" w:type="dxa"/>
          </w:tcPr>
          <w:p w14:paraId="3EB43B00" w14:textId="77777777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3483ECD" w14:textId="44321C69" w:rsidR="0058194E" w:rsidRPr="00373D13" w:rsidRDefault="0058194E" w:rsidP="00581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69,349</w:t>
            </w:r>
          </w:p>
        </w:tc>
      </w:tr>
      <w:tr w:rsidR="00126EBB" w:rsidRPr="00356084" w14:paraId="5E34A932" w14:textId="77777777" w:rsidTr="00174C78">
        <w:trPr>
          <w:trHeight w:val="346"/>
        </w:trPr>
        <w:tc>
          <w:tcPr>
            <w:tcW w:w="3709" w:type="dxa"/>
          </w:tcPr>
          <w:p w14:paraId="39EA0B56" w14:textId="77777777" w:rsidR="00126EBB" w:rsidRPr="00FB43D5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62C1A4A0" w14:textId="67DB200E" w:rsidR="00126EBB" w:rsidRPr="00415A71" w:rsidRDefault="006906C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394D64">
              <w:rPr>
                <w:rFonts w:ascii="Angsana New" w:hAnsi="Angsana New"/>
                <w:sz w:val="30"/>
                <w:szCs w:val="30"/>
              </w:rPr>
              <w:t>03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9D58BC8" w14:textId="77777777" w:rsidR="00126EBB" w:rsidRPr="00FB43D5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0604295" w14:textId="7A43D90A" w:rsidR="00126EBB" w:rsidRPr="00FB43D5" w:rsidRDefault="00EF6807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26,522</w:t>
            </w:r>
          </w:p>
        </w:tc>
        <w:tc>
          <w:tcPr>
            <w:tcW w:w="260" w:type="dxa"/>
          </w:tcPr>
          <w:p w14:paraId="17E7408C" w14:textId="77777777" w:rsidR="00126EBB" w:rsidRPr="00FB43D5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DA3FC59" w14:textId="0CB2D36F" w:rsidR="00126EBB" w:rsidRPr="00FB43D5" w:rsidRDefault="006906C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37,993</w:t>
            </w:r>
          </w:p>
        </w:tc>
        <w:tc>
          <w:tcPr>
            <w:tcW w:w="239" w:type="dxa"/>
          </w:tcPr>
          <w:p w14:paraId="3714B2BB" w14:textId="77777777" w:rsidR="00126EBB" w:rsidRPr="00FB43D5" w:rsidRDefault="00126EBB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301985F4" w14:textId="0590FE40" w:rsidR="00126EBB" w:rsidRPr="00FB43D5" w:rsidRDefault="00EF6807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26,369</w:t>
            </w:r>
          </w:p>
        </w:tc>
      </w:tr>
    </w:tbl>
    <w:p w14:paraId="684DA220" w14:textId="46FCF8AD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DCEABF" w14:textId="77777777" w:rsidR="006C06C8" w:rsidRDefault="006C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44" w:type="dxa"/>
        <w:tblInd w:w="450" w:type="dxa"/>
        <w:tblLook w:val="01E0" w:firstRow="1" w:lastRow="1" w:firstColumn="1" w:lastColumn="1" w:noHBand="0" w:noVBand="0"/>
      </w:tblPr>
      <w:tblGrid>
        <w:gridCol w:w="3709"/>
        <w:gridCol w:w="1185"/>
        <w:gridCol w:w="243"/>
        <w:gridCol w:w="20"/>
        <w:gridCol w:w="1248"/>
        <w:gridCol w:w="260"/>
        <w:gridCol w:w="1185"/>
        <w:gridCol w:w="239"/>
        <w:gridCol w:w="1255"/>
      </w:tblGrid>
      <w:tr w:rsidR="00FB43D5" w:rsidRPr="00356084" w14:paraId="213E8E1B" w14:textId="77777777" w:rsidTr="00174C78">
        <w:trPr>
          <w:trHeight w:val="346"/>
          <w:tblHeader/>
        </w:trPr>
        <w:tc>
          <w:tcPr>
            <w:tcW w:w="3709" w:type="dxa"/>
          </w:tcPr>
          <w:p w14:paraId="44D04830" w14:textId="77777777" w:rsid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  <w:p w14:paraId="0E43290D" w14:textId="056E2E7C" w:rsidR="00FB43D5" w:rsidRPr="00356084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96" w:type="dxa"/>
            <w:gridSpan w:val="4"/>
          </w:tcPr>
          <w:p w14:paraId="418A8C1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B2D73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9" w:type="dxa"/>
            <w:gridSpan w:val="3"/>
          </w:tcPr>
          <w:p w14:paraId="19BA759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3D5" w:rsidRPr="00356084" w14:paraId="1DBD63B3" w14:textId="77777777" w:rsidTr="00174C78">
        <w:trPr>
          <w:trHeight w:val="346"/>
          <w:tblHeader/>
        </w:trPr>
        <w:tc>
          <w:tcPr>
            <w:tcW w:w="3709" w:type="dxa"/>
          </w:tcPr>
          <w:p w14:paraId="77DE70A1" w14:textId="28E03718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85" w:type="dxa"/>
          </w:tcPr>
          <w:p w14:paraId="2B93D3F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3" w:type="dxa"/>
            <w:gridSpan w:val="2"/>
          </w:tcPr>
          <w:p w14:paraId="6138625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B2227E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7861C9D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8A3AA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3F87C2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EBE833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B43D5" w:rsidRPr="00356084" w14:paraId="4A696912" w14:textId="77777777" w:rsidTr="00174C78">
        <w:trPr>
          <w:trHeight w:val="346"/>
          <w:tblHeader/>
        </w:trPr>
        <w:tc>
          <w:tcPr>
            <w:tcW w:w="3709" w:type="dxa"/>
          </w:tcPr>
          <w:p w14:paraId="05A687D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5" w:type="dxa"/>
            <w:gridSpan w:val="8"/>
          </w:tcPr>
          <w:p w14:paraId="60B63DB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43D5" w:rsidRPr="00356084" w14:paraId="03C6A727" w14:textId="77777777" w:rsidTr="00174C78">
        <w:trPr>
          <w:trHeight w:val="346"/>
        </w:trPr>
        <w:tc>
          <w:tcPr>
            <w:tcW w:w="3709" w:type="dxa"/>
          </w:tcPr>
          <w:p w14:paraId="48F0B31A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185" w:type="dxa"/>
          </w:tcPr>
          <w:p w14:paraId="5513C4E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7276F28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842AF2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1467F7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8944A8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BFBD82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17A082C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73D13" w14:paraId="64283797" w14:textId="77777777" w:rsidTr="00174C78">
        <w:trPr>
          <w:trHeight w:val="346"/>
        </w:trPr>
        <w:tc>
          <w:tcPr>
            <w:tcW w:w="3709" w:type="dxa"/>
          </w:tcPr>
          <w:p w14:paraId="77072AE0" w14:textId="77777777" w:rsidR="00FB43D5" w:rsidRPr="00712C1C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6904DDEA" w14:textId="77375885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63" w:type="dxa"/>
            <w:gridSpan w:val="2"/>
          </w:tcPr>
          <w:p w14:paraId="7AC254AA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C36E4DD" w14:textId="1FF4EC35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1,856</w:t>
            </w:r>
          </w:p>
        </w:tc>
        <w:tc>
          <w:tcPr>
            <w:tcW w:w="260" w:type="dxa"/>
          </w:tcPr>
          <w:p w14:paraId="30F6A35D" w14:textId="77777777" w:rsidR="00FB43D5" w:rsidRPr="00FE0E0B" w:rsidRDefault="00FB43D5" w:rsidP="00174C78">
            <w:pPr>
              <w:tabs>
                <w:tab w:val="decimal" w:pos="969"/>
              </w:tabs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0E5FFA7" w14:textId="210EC157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39" w:type="dxa"/>
          </w:tcPr>
          <w:p w14:paraId="128D6D7B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6ADC9EC" w14:textId="626A7069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1,856</w:t>
            </w:r>
          </w:p>
        </w:tc>
      </w:tr>
      <w:tr w:rsidR="00FB43D5" w:rsidRPr="00373D13" w14:paraId="33F9A5C3" w14:textId="77777777" w:rsidTr="00174C78">
        <w:trPr>
          <w:trHeight w:val="346"/>
        </w:trPr>
        <w:tc>
          <w:tcPr>
            <w:tcW w:w="3709" w:type="dxa"/>
          </w:tcPr>
          <w:p w14:paraId="75E97DB5" w14:textId="77777777" w:rsidR="00FB43D5" w:rsidRPr="00712C1C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19889180" w14:textId="751CCD69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3" w:type="dxa"/>
            <w:gridSpan w:val="2"/>
          </w:tcPr>
          <w:p w14:paraId="2742A202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24DFDA5" w14:textId="4D00C858" w:rsidR="00FB43D5" w:rsidRPr="00FE0E0B" w:rsidRDefault="001C1330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5087164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FF2E9FC" w14:textId="1FB21079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55074E86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45C4CC4" w14:textId="20A37BCD" w:rsidR="00FB43D5" w:rsidRPr="00FE0E0B" w:rsidRDefault="001C1330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43D5" w:rsidRPr="00C1545E" w14:paraId="2DF4260C" w14:textId="77777777" w:rsidTr="00174C78">
        <w:trPr>
          <w:trHeight w:val="346"/>
        </w:trPr>
        <w:tc>
          <w:tcPr>
            <w:tcW w:w="3709" w:type="dxa"/>
          </w:tcPr>
          <w:p w14:paraId="0B590A47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71EBF080" w14:textId="76CE3FFE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263" w:type="dxa"/>
            <w:gridSpan w:val="2"/>
          </w:tcPr>
          <w:p w14:paraId="03764CE0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C6FCFEA" w14:textId="2E9C273A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260" w:type="dxa"/>
          </w:tcPr>
          <w:p w14:paraId="18883A19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D298EC0" w14:textId="463581F4" w:rsidR="00FB43D5" w:rsidRPr="00FE0E0B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7,668</w:t>
            </w:r>
          </w:p>
        </w:tc>
        <w:tc>
          <w:tcPr>
            <w:tcW w:w="239" w:type="dxa"/>
          </w:tcPr>
          <w:p w14:paraId="7E562207" w14:textId="77777777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647548" w14:textId="6EC15F49" w:rsidR="00FB43D5" w:rsidRPr="00FE0E0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E0E0B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</w:tr>
      <w:tr w:rsidR="00FB43D5" w:rsidRPr="00356084" w14:paraId="2785FBD8" w14:textId="77777777" w:rsidTr="00174C78">
        <w:trPr>
          <w:trHeight w:val="346"/>
        </w:trPr>
        <w:tc>
          <w:tcPr>
            <w:tcW w:w="3709" w:type="dxa"/>
          </w:tcPr>
          <w:p w14:paraId="0A645A8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</w:tcPr>
          <w:p w14:paraId="46F0A68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19328F6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43B4E30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D7721C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57575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BD5C3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6688C1F7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56084" w14:paraId="1CAEF20D" w14:textId="77777777" w:rsidTr="00174C78">
        <w:trPr>
          <w:trHeight w:val="346"/>
        </w:trPr>
        <w:tc>
          <w:tcPr>
            <w:tcW w:w="3709" w:type="dxa"/>
          </w:tcPr>
          <w:p w14:paraId="5A1B6283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79F1B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5DF483E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0874EB2B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86E979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B9E322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4B451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3DA5CCC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330" w:rsidRPr="008167F4" w14:paraId="0B97BFAB" w14:textId="77777777" w:rsidTr="00174C78">
        <w:trPr>
          <w:trHeight w:val="346"/>
        </w:trPr>
        <w:tc>
          <w:tcPr>
            <w:tcW w:w="3709" w:type="dxa"/>
          </w:tcPr>
          <w:p w14:paraId="7E888FD2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580266D8" w14:textId="70AD41AC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6F305A89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D0E3374" w14:textId="77777777" w:rsidR="001C1330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14D8C262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A5E9E4" w14:textId="1FC33261" w:rsidR="001C1330" w:rsidRPr="00356084" w:rsidRDefault="001C1330" w:rsidP="001C133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9" w:type="dxa"/>
          </w:tcPr>
          <w:p w14:paraId="2A0AA3D3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53BA0E1" w14:textId="17D99863" w:rsidR="001C1330" w:rsidRPr="008167F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1C1330" w:rsidRPr="008167F4" w14:paraId="7752ACC4" w14:textId="77777777" w:rsidTr="00174C78">
        <w:trPr>
          <w:trHeight w:val="346"/>
        </w:trPr>
        <w:tc>
          <w:tcPr>
            <w:tcW w:w="3709" w:type="dxa"/>
          </w:tcPr>
          <w:p w14:paraId="57A0B433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85" w:type="dxa"/>
          </w:tcPr>
          <w:p w14:paraId="4B2DE164" w14:textId="41BD50BB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2CA381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D894E19" w14:textId="77777777" w:rsidR="001C1330" w:rsidRPr="00941748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417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78604CC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B72FFA4" w14:textId="4D97434E" w:rsidR="001C1330" w:rsidRPr="00356084" w:rsidRDefault="001C1330" w:rsidP="001C133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158,938</w:t>
            </w:r>
          </w:p>
        </w:tc>
        <w:tc>
          <w:tcPr>
            <w:tcW w:w="239" w:type="dxa"/>
          </w:tcPr>
          <w:p w14:paraId="35C62865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E08813D" w14:textId="4AD61788" w:rsidR="001C1330" w:rsidRPr="008167F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  <w:r w:rsidRPr="008167F4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C1330" w:rsidRPr="00356084" w14:paraId="4D654286" w14:textId="77777777" w:rsidTr="00174C78">
        <w:trPr>
          <w:trHeight w:val="346"/>
        </w:trPr>
        <w:tc>
          <w:tcPr>
            <w:tcW w:w="3709" w:type="dxa"/>
          </w:tcPr>
          <w:p w14:paraId="39BAD077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16CEE97B" w14:textId="77777777" w:rsidR="001C1330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DC4969" w14:textId="1ADFDB78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73F9155C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5B570EB" w14:textId="77777777" w:rsidR="001C1330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B9C303" w14:textId="77777777" w:rsidR="001C1330" w:rsidRPr="00941748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D7B032F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2648592" w14:textId="77777777" w:rsidR="001C1330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360BA7" w14:textId="2C597D16" w:rsidR="001C1330" w:rsidRPr="00356084" w:rsidRDefault="001C1330" w:rsidP="001C133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7,127</w:t>
            </w:r>
          </w:p>
        </w:tc>
        <w:tc>
          <w:tcPr>
            <w:tcW w:w="239" w:type="dxa"/>
          </w:tcPr>
          <w:p w14:paraId="4B69B685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18BF6A5" w14:textId="77777777" w:rsidR="001C1330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81D8C1" w14:textId="4CE8A879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10,278</w:t>
            </w:r>
          </w:p>
        </w:tc>
      </w:tr>
      <w:tr w:rsidR="001C1330" w:rsidRPr="00356084" w14:paraId="15350DB1" w14:textId="77777777" w:rsidTr="00174C78">
        <w:trPr>
          <w:trHeight w:val="346"/>
        </w:trPr>
        <w:tc>
          <w:tcPr>
            <w:tcW w:w="3709" w:type="dxa"/>
          </w:tcPr>
          <w:p w14:paraId="40B5E36D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1CE290C9" w14:textId="18F33E86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3AD92DBC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BC6069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DCB7131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0C21E7E" w14:textId="1F2278F1" w:rsidR="001C1330" w:rsidRPr="00356084" w:rsidRDefault="001C1330" w:rsidP="001C133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39" w:type="dxa"/>
          </w:tcPr>
          <w:p w14:paraId="6218C2BB" w14:textId="77777777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F35C9E" w14:textId="3B0C1FE9" w:rsidR="001C1330" w:rsidRPr="00356084" w:rsidRDefault="001C1330" w:rsidP="001C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1,943</w:t>
            </w:r>
          </w:p>
        </w:tc>
      </w:tr>
      <w:tr w:rsidR="00FB43D5" w:rsidRPr="00356084" w14:paraId="565D7387" w14:textId="77777777" w:rsidTr="00174C78">
        <w:trPr>
          <w:trHeight w:val="346"/>
        </w:trPr>
        <w:tc>
          <w:tcPr>
            <w:tcW w:w="3709" w:type="dxa"/>
          </w:tcPr>
          <w:p w14:paraId="2F5AEF2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4E96942C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01BF3B5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05567C2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77A327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5EE66BA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5E7DE9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B5210DB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56084" w14:paraId="7E298A77" w14:textId="77777777" w:rsidTr="00174C78">
        <w:trPr>
          <w:trHeight w:val="346"/>
        </w:trPr>
        <w:tc>
          <w:tcPr>
            <w:tcW w:w="3709" w:type="dxa"/>
          </w:tcPr>
          <w:p w14:paraId="5A25F74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7D8D4F70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312D6F4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713C14D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EB8922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5F88EE1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8E2A0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7F0062B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941748" w14:paraId="1604B036" w14:textId="77777777" w:rsidTr="00174C78">
        <w:trPr>
          <w:trHeight w:val="346"/>
        </w:trPr>
        <w:tc>
          <w:tcPr>
            <w:tcW w:w="3709" w:type="dxa"/>
          </w:tcPr>
          <w:p w14:paraId="1AB1F82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5" w:type="dxa"/>
          </w:tcPr>
          <w:p w14:paraId="388AEDC7" w14:textId="5EAA5723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370,644</w:t>
            </w:r>
          </w:p>
        </w:tc>
        <w:tc>
          <w:tcPr>
            <w:tcW w:w="263" w:type="dxa"/>
            <w:gridSpan w:val="2"/>
          </w:tcPr>
          <w:p w14:paraId="44D0C8C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18B454B0" w14:textId="6AD4D3B5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428,631</w:t>
            </w:r>
          </w:p>
        </w:tc>
        <w:tc>
          <w:tcPr>
            <w:tcW w:w="260" w:type="dxa"/>
          </w:tcPr>
          <w:p w14:paraId="5921B33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CE4FF32" w14:textId="11B32A2F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368,213</w:t>
            </w:r>
          </w:p>
        </w:tc>
        <w:tc>
          <w:tcPr>
            <w:tcW w:w="239" w:type="dxa"/>
          </w:tcPr>
          <w:p w14:paraId="781F268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E163BE5" w14:textId="22061F0E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428,631</w:t>
            </w:r>
          </w:p>
        </w:tc>
      </w:tr>
      <w:tr w:rsidR="00FB43D5" w:rsidRPr="00286F97" w14:paraId="468F5E7E" w14:textId="77777777" w:rsidTr="00174C78">
        <w:trPr>
          <w:trHeight w:val="346"/>
        </w:trPr>
        <w:tc>
          <w:tcPr>
            <w:tcW w:w="3709" w:type="dxa"/>
          </w:tcPr>
          <w:p w14:paraId="4CE8D04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1A8BD4CB" w14:textId="070CF9BC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63" w:type="dxa"/>
            <w:gridSpan w:val="2"/>
          </w:tcPr>
          <w:p w14:paraId="016F39C8" w14:textId="77777777" w:rsidR="00FB43D5" w:rsidRPr="00286F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23084C74" w14:textId="77777777" w:rsidR="00FB43D5" w:rsidRPr="00126EB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24,000</w:t>
            </w:r>
          </w:p>
        </w:tc>
        <w:tc>
          <w:tcPr>
            <w:tcW w:w="260" w:type="dxa"/>
          </w:tcPr>
          <w:p w14:paraId="1069CAB9" w14:textId="77777777" w:rsidR="00FB43D5" w:rsidRPr="00286F97" w:rsidRDefault="00FB43D5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92CC3F" w14:textId="490AF6FB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63,000</w:t>
            </w:r>
          </w:p>
        </w:tc>
        <w:tc>
          <w:tcPr>
            <w:tcW w:w="239" w:type="dxa"/>
          </w:tcPr>
          <w:p w14:paraId="2BB27573" w14:textId="77777777" w:rsidR="00FB43D5" w:rsidRPr="00286F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85095CA" w14:textId="016FD6FA" w:rsidR="00FB43D5" w:rsidRPr="00286F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24,000</w:t>
            </w:r>
          </w:p>
        </w:tc>
      </w:tr>
      <w:tr w:rsidR="00FB43D5" w:rsidRPr="00286F97" w14:paraId="7DA11E5E" w14:textId="77777777" w:rsidTr="00174C78">
        <w:trPr>
          <w:trHeight w:val="346"/>
        </w:trPr>
        <w:tc>
          <w:tcPr>
            <w:tcW w:w="3709" w:type="dxa"/>
          </w:tcPr>
          <w:p w14:paraId="0528E83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D610A54" w14:textId="6B3D14B2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18,106</w:t>
            </w:r>
          </w:p>
        </w:tc>
        <w:tc>
          <w:tcPr>
            <w:tcW w:w="263" w:type="dxa"/>
            <w:gridSpan w:val="2"/>
          </w:tcPr>
          <w:p w14:paraId="5ED60085" w14:textId="77777777" w:rsidR="00FB43D5" w:rsidRPr="00286F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2DEDD82" w14:textId="2B59B02A" w:rsidR="00FB43D5" w:rsidRPr="00126EBB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26E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260" w:type="dxa"/>
          </w:tcPr>
          <w:p w14:paraId="4AE4B358" w14:textId="77777777" w:rsidR="00FB43D5" w:rsidRPr="00286F97" w:rsidRDefault="00FB43D5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C11F1F" w14:textId="4896D098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18,106</w:t>
            </w:r>
          </w:p>
        </w:tc>
        <w:tc>
          <w:tcPr>
            <w:tcW w:w="239" w:type="dxa"/>
          </w:tcPr>
          <w:p w14:paraId="05D3AE2C" w14:textId="77777777" w:rsidR="00FB43D5" w:rsidRPr="00286F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4CD9385" w14:textId="48D66EBE" w:rsidR="00FB43D5" w:rsidRPr="00286F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26EB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26E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FB43D5" w14:paraId="6B090F6E" w14:textId="77777777" w:rsidTr="00174C78">
        <w:trPr>
          <w:trHeight w:val="346"/>
        </w:trPr>
        <w:tc>
          <w:tcPr>
            <w:tcW w:w="3709" w:type="dxa"/>
          </w:tcPr>
          <w:p w14:paraId="2917002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185" w:type="dxa"/>
          </w:tcPr>
          <w:p w14:paraId="0FF587B6" w14:textId="77777777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6E73EB" w14:textId="59640305" w:rsidR="001C1330" w:rsidRPr="00286F97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2"/>
          </w:tcPr>
          <w:p w14:paraId="1261F9B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53B547A1" w14:textId="77777777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89D223" w14:textId="2850DA51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  <w:tc>
          <w:tcPr>
            <w:tcW w:w="260" w:type="dxa"/>
          </w:tcPr>
          <w:p w14:paraId="7E4F8312" w14:textId="77777777" w:rsidR="00FB43D5" w:rsidRPr="00356084" w:rsidRDefault="00FB43D5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661B084" w14:textId="77777777" w:rsidR="00FB43D5" w:rsidRDefault="00FB43D5" w:rsidP="00174C78">
            <w:pPr>
              <w:spacing w:line="240" w:lineRule="auto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4B643B34" w14:textId="5CBD7E4F" w:rsidR="001C1330" w:rsidRDefault="001C1330" w:rsidP="00174C78">
            <w:pPr>
              <w:spacing w:line="240" w:lineRule="auto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F4028D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BB8A5ED" w14:textId="77777777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6CABEDD" w14:textId="65C23F33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</w:tr>
      <w:tr w:rsidR="00FB43D5" w:rsidRPr="006D1E8A" w14:paraId="122A990C" w14:textId="77777777" w:rsidTr="00174C78">
        <w:trPr>
          <w:trHeight w:val="346"/>
        </w:trPr>
        <w:tc>
          <w:tcPr>
            <w:tcW w:w="3709" w:type="dxa"/>
          </w:tcPr>
          <w:p w14:paraId="55A1E56C" w14:textId="77777777" w:rsidR="00FB43D5" w:rsidRPr="00F23006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3EEB40D1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622270EF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E5366F3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60" w:type="dxa"/>
          </w:tcPr>
          <w:p w14:paraId="40A16838" w14:textId="77777777" w:rsidR="00FB43D5" w:rsidRPr="006D1E8A" w:rsidRDefault="00FB43D5" w:rsidP="00174C78">
            <w:pPr>
              <w:tabs>
                <w:tab w:val="clear" w:pos="907"/>
                <w:tab w:val="left" w:pos="628"/>
              </w:tabs>
              <w:spacing w:line="240" w:lineRule="auto"/>
              <w:ind w:right="2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B28146C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  <w:tc>
          <w:tcPr>
            <w:tcW w:w="239" w:type="dxa"/>
          </w:tcPr>
          <w:p w14:paraId="1BA4322D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25B202" w14:textId="77777777" w:rsidR="00FB43D5" w:rsidRPr="006D1E8A" w:rsidRDefault="00FB43D5" w:rsidP="00174C78">
            <w:pPr>
              <w:spacing w:line="240" w:lineRule="auto"/>
              <w:jc w:val="right"/>
              <w:rPr>
                <w:rFonts w:ascii="Angsana New" w:hAnsi="Angsana New"/>
                <w:color w:val="0D0D0D"/>
                <w:sz w:val="24"/>
                <w:szCs w:val="24"/>
              </w:rPr>
            </w:pPr>
          </w:p>
        </w:tc>
      </w:tr>
      <w:tr w:rsidR="00FB43D5" w:rsidRPr="00356084" w14:paraId="289F4A83" w14:textId="77777777" w:rsidTr="00174C78">
        <w:trPr>
          <w:trHeight w:val="346"/>
        </w:trPr>
        <w:tc>
          <w:tcPr>
            <w:tcW w:w="3709" w:type="dxa"/>
          </w:tcPr>
          <w:p w14:paraId="073E1C2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74CBDABD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4B93702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724387B9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23BABD71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E026DFE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E42903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A3CA93" w14:textId="77777777" w:rsidR="00FB43D5" w:rsidRPr="00356084" w:rsidRDefault="00FB43D5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56084" w14:paraId="1CE3B058" w14:textId="77777777" w:rsidTr="00174C78">
        <w:trPr>
          <w:trHeight w:val="346"/>
        </w:trPr>
        <w:tc>
          <w:tcPr>
            <w:tcW w:w="3709" w:type="dxa"/>
          </w:tcPr>
          <w:p w14:paraId="01FA46A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79753DF2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</w:tcPr>
          <w:p w14:paraId="21D65F7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3819D81D" w14:textId="77777777" w:rsidR="00FB43D5" w:rsidRPr="00356084" w:rsidRDefault="00FB43D5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2848FA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286C4B7" w14:textId="77777777" w:rsidR="00FB43D5" w:rsidRPr="00356084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35874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B93B716" w14:textId="77777777" w:rsidR="00FB43D5" w:rsidRPr="00356084" w:rsidRDefault="00FB43D5" w:rsidP="00174C78">
            <w:pPr>
              <w:tabs>
                <w:tab w:val="decimal" w:pos="62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941748" w14:paraId="161D76B0" w14:textId="77777777" w:rsidTr="00174C78">
        <w:trPr>
          <w:trHeight w:val="346"/>
        </w:trPr>
        <w:tc>
          <w:tcPr>
            <w:tcW w:w="3709" w:type="dxa"/>
          </w:tcPr>
          <w:p w14:paraId="65F0E26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5" w:type="dxa"/>
            <w:shd w:val="clear" w:color="auto" w:fill="auto"/>
          </w:tcPr>
          <w:p w14:paraId="652B7438" w14:textId="07A08033" w:rsidR="00FB43D5" w:rsidRPr="00356084" w:rsidRDefault="00C9730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C1330">
              <w:rPr>
                <w:rFonts w:ascii="Angsana New" w:hAnsi="Angsana New"/>
                <w:sz w:val="30"/>
                <w:szCs w:val="30"/>
              </w:rPr>
              <w:t>,430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F16758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2BA71562" w14:textId="479A1D3F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4,029</w:t>
            </w:r>
          </w:p>
        </w:tc>
        <w:tc>
          <w:tcPr>
            <w:tcW w:w="260" w:type="dxa"/>
            <w:shd w:val="clear" w:color="auto" w:fill="auto"/>
          </w:tcPr>
          <w:p w14:paraId="43EC0E91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1F7B2D5" w14:textId="18E9A35E" w:rsidR="00FB43D5" w:rsidRPr="00356084" w:rsidRDefault="00C9730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C1330">
              <w:rPr>
                <w:rFonts w:ascii="Angsana New" w:hAnsi="Angsana New"/>
                <w:sz w:val="30"/>
                <w:szCs w:val="30"/>
              </w:rPr>
              <w:t>,430</w:t>
            </w:r>
          </w:p>
        </w:tc>
        <w:tc>
          <w:tcPr>
            <w:tcW w:w="239" w:type="dxa"/>
          </w:tcPr>
          <w:p w14:paraId="26946D4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730CC61" w14:textId="07D308EA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4,029</w:t>
            </w:r>
          </w:p>
        </w:tc>
      </w:tr>
      <w:tr w:rsidR="00FB43D5" w:rsidRPr="00941748" w14:paraId="0D446C9B" w14:textId="77777777" w:rsidTr="00174C78">
        <w:trPr>
          <w:trHeight w:val="346"/>
        </w:trPr>
        <w:tc>
          <w:tcPr>
            <w:tcW w:w="3709" w:type="dxa"/>
          </w:tcPr>
          <w:p w14:paraId="035F026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85" w:type="dxa"/>
            <w:shd w:val="clear" w:color="auto" w:fill="auto"/>
          </w:tcPr>
          <w:p w14:paraId="6EECC3D2" w14:textId="49B96A93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C214049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72ABE0B2" w14:textId="54A2A4A1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60" w:type="dxa"/>
            <w:shd w:val="clear" w:color="auto" w:fill="auto"/>
          </w:tcPr>
          <w:p w14:paraId="46D8050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844A00C" w14:textId="02EC5C4F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39" w:type="dxa"/>
          </w:tcPr>
          <w:p w14:paraId="2BBCDE67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07ACDA6E" w14:textId="7EBD2519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</w:tr>
      <w:tr w:rsidR="00FB43D5" w14:paraId="551A6B33" w14:textId="77777777" w:rsidTr="00174C78">
        <w:trPr>
          <w:trHeight w:val="346"/>
        </w:trPr>
        <w:tc>
          <w:tcPr>
            <w:tcW w:w="3709" w:type="dxa"/>
          </w:tcPr>
          <w:p w14:paraId="15072418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185" w:type="dxa"/>
            <w:shd w:val="clear" w:color="auto" w:fill="auto"/>
          </w:tcPr>
          <w:p w14:paraId="4E005F85" w14:textId="693A5B26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F5D50FF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39F9451E" w14:textId="61DB42FB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60" w:type="dxa"/>
            <w:shd w:val="clear" w:color="auto" w:fill="auto"/>
          </w:tcPr>
          <w:p w14:paraId="2ADD5AC1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08EF6333" w14:textId="4C6566C2" w:rsidR="00FB43D5" w:rsidRPr="00356084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62BD6122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6444BBE" w14:textId="3096389B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FB43D5" w:rsidRPr="00941748" w14:paraId="728B3435" w14:textId="77777777" w:rsidTr="00174C78">
        <w:trPr>
          <w:trHeight w:val="346"/>
        </w:trPr>
        <w:tc>
          <w:tcPr>
            <w:tcW w:w="3709" w:type="dxa"/>
          </w:tcPr>
          <w:p w14:paraId="718F5FB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6CCD0" w14:textId="70AC7F8D" w:rsidR="00FB43D5" w:rsidRPr="00356084" w:rsidRDefault="00C9730A" w:rsidP="00174C78">
            <w:pPr>
              <w:tabs>
                <w:tab w:val="clear" w:pos="907"/>
                <w:tab w:val="left" w:pos="7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C1330">
              <w:rPr>
                <w:rFonts w:ascii="Angsana New" w:hAnsi="Angsana New"/>
                <w:b/>
                <w:bCs/>
                <w:sz w:val="30"/>
                <w:szCs w:val="30"/>
              </w:rPr>
              <w:t>,306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30FC145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61497" w14:textId="12F4D800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4,813</w:t>
            </w:r>
          </w:p>
        </w:tc>
        <w:tc>
          <w:tcPr>
            <w:tcW w:w="260" w:type="dxa"/>
            <w:shd w:val="clear" w:color="auto" w:fill="auto"/>
          </w:tcPr>
          <w:p w14:paraId="6B70D8C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8D754" w14:textId="1683B70D" w:rsidR="00FB43D5" w:rsidRPr="00356084" w:rsidRDefault="00C9730A" w:rsidP="00174C78">
            <w:pPr>
              <w:tabs>
                <w:tab w:val="clear" w:pos="907"/>
                <w:tab w:val="left" w:pos="7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C1330">
              <w:rPr>
                <w:rFonts w:ascii="Angsana New" w:hAnsi="Angsana New"/>
                <w:b/>
                <w:bCs/>
                <w:sz w:val="30"/>
                <w:szCs w:val="30"/>
              </w:rPr>
              <w:t>,306</w:t>
            </w:r>
          </w:p>
        </w:tc>
        <w:tc>
          <w:tcPr>
            <w:tcW w:w="239" w:type="dxa"/>
          </w:tcPr>
          <w:p w14:paraId="16A9A2BC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4CB62" w14:textId="274A6129" w:rsidR="00FB43D5" w:rsidRPr="00941748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4,813</w:t>
            </w:r>
          </w:p>
        </w:tc>
      </w:tr>
      <w:tr w:rsidR="00FB43D5" w:rsidRPr="006D1E8A" w14:paraId="17ED237E" w14:textId="77777777" w:rsidTr="00174C78">
        <w:trPr>
          <w:trHeight w:val="346"/>
        </w:trPr>
        <w:tc>
          <w:tcPr>
            <w:tcW w:w="3709" w:type="dxa"/>
          </w:tcPr>
          <w:p w14:paraId="615ECBA4" w14:textId="77777777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CB72C1F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gridSpan w:val="2"/>
          </w:tcPr>
          <w:p w14:paraId="6A24570F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F2CC454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</w:tcPr>
          <w:p w14:paraId="437470E1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51B4193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1AF9C70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9114E14" w14:textId="77777777" w:rsidR="00FB43D5" w:rsidRPr="006D1E8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F628A" w:rsidRPr="007F628A" w14:paraId="79779425" w14:textId="77777777" w:rsidTr="00174C78">
        <w:trPr>
          <w:trHeight w:val="346"/>
        </w:trPr>
        <w:tc>
          <w:tcPr>
            <w:tcW w:w="3709" w:type="dxa"/>
          </w:tcPr>
          <w:p w14:paraId="431A7846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984FBDB" w14:textId="77777777" w:rsidR="007F628A" w:rsidRPr="007F628A" w:rsidRDefault="007F628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BEE603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0F8AD8AF" w14:textId="77777777" w:rsidR="007F628A" w:rsidRPr="007F628A" w:rsidRDefault="007F628A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CA77203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1ECDBF06" w14:textId="77777777" w:rsidR="007F628A" w:rsidRPr="007F628A" w:rsidRDefault="007F628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6260C2A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CAD8FF0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8A" w:rsidRPr="007F628A" w14:paraId="001B8333" w14:textId="77777777" w:rsidTr="00174C78">
        <w:trPr>
          <w:trHeight w:val="346"/>
        </w:trPr>
        <w:tc>
          <w:tcPr>
            <w:tcW w:w="3709" w:type="dxa"/>
          </w:tcPr>
          <w:p w14:paraId="6FBF646B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C7C40C1" w14:textId="77777777" w:rsidR="007F628A" w:rsidRPr="007F628A" w:rsidRDefault="007F628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5CCE488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00682CFF" w14:textId="77777777" w:rsidR="007F628A" w:rsidRPr="007F628A" w:rsidRDefault="007F628A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792E238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18FD3EF0" w14:textId="77777777" w:rsidR="007F628A" w:rsidRPr="007F628A" w:rsidRDefault="007F628A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6642EB7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C60FECC" w14:textId="77777777" w:rsidR="007F628A" w:rsidRPr="007F628A" w:rsidRDefault="007F628A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5E426A" w14:paraId="4E640FA1" w14:textId="77777777" w:rsidTr="00174C78">
        <w:trPr>
          <w:trHeight w:val="346"/>
        </w:trPr>
        <w:tc>
          <w:tcPr>
            <w:tcW w:w="3709" w:type="dxa"/>
          </w:tcPr>
          <w:p w14:paraId="7F77648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22585B06" w14:textId="77777777" w:rsidR="00FB43D5" w:rsidRPr="00F844AA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A8AFDA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0C6EFA4B" w14:textId="77777777" w:rsidR="00FB43D5" w:rsidRPr="005E426A" w:rsidRDefault="00FB43D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884B649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5" w:type="dxa"/>
          </w:tcPr>
          <w:p w14:paraId="3651DA59" w14:textId="77777777" w:rsidR="00FB43D5" w:rsidRPr="009C08A9" w:rsidRDefault="00FB43D5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D325B46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  <w:vAlign w:val="center"/>
          </w:tcPr>
          <w:p w14:paraId="0FE48F8F" w14:textId="77777777" w:rsidR="00FB43D5" w:rsidRPr="005E426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43D5" w:rsidRPr="00373D13" w14:paraId="5CADA7A0" w14:textId="77777777" w:rsidTr="00174C78">
        <w:trPr>
          <w:trHeight w:val="346"/>
        </w:trPr>
        <w:tc>
          <w:tcPr>
            <w:tcW w:w="3709" w:type="dxa"/>
          </w:tcPr>
          <w:p w14:paraId="6FB8738B" w14:textId="77777777" w:rsidR="00FB43D5" w:rsidRPr="00782197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5" w:type="dxa"/>
          </w:tcPr>
          <w:p w14:paraId="12359675" w14:textId="1A142097" w:rsidR="00FB43D5" w:rsidRPr="00F844AA" w:rsidRDefault="0072206D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43" w:type="dxa"/>
          </w:tcPr>
          <w:p w14:paraId="2CD9BCD4" w14:textId="77777777" w:rsidR="00FB43D5" w:rsidRPr="00AF2D33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382DDEF1" w14:textId="6F40BE7F" w:rsidR="00FB43D5" w:rsidRPr="00511C7A" w:rsidRDefault="0072206D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1,879,735</w:t>
            </w:r>
          </w:p>
        </w:tc>
        <w:tc>
          <w:tcPr>
            <w:tcW w:w="260" w:type="dxa"/>
          </w:tcPr>
          <w:p w14:paraId="52CE99CB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AEEDD35" w14:textId="70C8B9E2" w:rsidR="00FB43D5" w:rsidRPr="00511C7A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1,431,681</w:t>
            </w:r>
          </w:p>
        </w:tc>
        <w:tc>
          <w:tcPr>
            <w:tcW w:w="239" w:type="dxa"/>
          </w:tcPr>
          <w:p w14:paraId="18A919A4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2A4964D2" w14:textId="75302C88" w:rsidR="00FB43D5" w:rsidRPr="00511C7A" w:rsidRDefault="001C133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1,844,503</w:t>
            </w:r>
          </w:p>
        </w:tc>
      </w:tr>
      <w:tr w:rsidR="00FB43D5" w:rsidRPr="00373D13" w14:paraId="4E5AB9CC" w14:textId="77777777" w:rsidTr="00174C78">
        <w:trPr>
          <w:trHeight w:val="346"/>
        </w:trPr>
        <w:tc>
          <w:tcPr>
            <w:tcW w:w="3709" w:type="dxa"/>
          </w:tcPr>
          <w:p w14:paraId="0D048F14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85" w:type="dxa"/>
          </w:tcPr>
          <w:p w14:paraId="02F19F9A" w14:textId="3C83CE97" w:rsidR="00FB43D5" w:rsidRPr="00F844AA" w:rsidRDefault="0072206D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243" w:type="dxa"/>
          </w:tcPr>
          <w:p w14:paraId="0A84864E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9210A06" w14:textId="458B514D" w:rsidR="00FB43D5" w:rsidRPr="00511C7A" w:rsidRDefault="00FB43D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24,997</w:t>
            </w:r>
          </w:p>
        </w:tc>
        <w:tc>
          <w:tcPr>
            <w:tcW w:w="260" w:type="dxa"/>
          </w:tcPr>
          <w:p w14:paraId="238A4EAE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BF930E2" w14:textId="43FF4A11" w:rsidR="00FB43D5" w:rsidRPr="00511C7A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34,689</w:t>
            </w:r>
          </w:p>
        </w:tc>
        <w:tc>
          <w:tcPr>
            <w:tcW w:w="239" w:type="dxa"/>
          </w:tcPr>
          <w:p w14:paraId="71D50AC1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150A7C99" w14:textId="3FE3C11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24,926</w:t>
            </w:r>
          </w:p>
        </w:tc>
      </w:tr>
      <w:tr w:rsidR="00FB43D5" w:rsidRPr="00373D13" w14:paraId="3B87B7B8" w14:textId="77777777" w:rsidTr="00174C78">
        <w:trPr>
          <w:trHeight w:val="346"/>
        </w:trPr>
        <w:tc>
          <w:tcPr>
            <w:tcW w:w="3709" w:type="dxa"/>
          </w:tcPr>
          <w:p w14:paraId="09969424" w14:textId="77777777" w:rsid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70BDD210" w14:textId="27993D24" w:rsidR="00FB43D5" w:rsidRPr="00E75191" w:rsidRDefault="0072206D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D30975D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C2BA5D4" w14:textId="77777777" w:rsidR="00FB43D5" w:rsidRPr="00511C7A" w:rsidRDefault="00FB43D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260" w:type="dxa"/>
          </w:tcPr>
          <w:p w14:paraId="01855DBB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4698CBF" w14:textId="4E238703" w:rsidR="00FB43D5" w:rsidRPr="00511C7A" w:rsidRDefault="001C1330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04975F9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D3F96C3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1C7A">
              <w:rPr>
                <w:rFonts w:ascii="Angsana New" w:hAnsi="Angsana New"/>
                <w:color w:val="000000"/>
                <w:sz w:val="30"/>
                <w:szCs w:val="30"/>
              </w:rPr>
              <w:t>4,125</w:t>
            </w:r>
          </w:p>
        </w:tc>
      </w:tr>
      <w:tr w:rsidR="00FB43D5" w:rsidRPr="00373D13" w14:paraId="77EAB03B" w14:textId="77777777" w:rsidTr="00174C78">
        <w:trPr>
          <w:trHeight w:val="346"/>
        </w:trPr>
        <w:tc>
          <w:tcPr>
            <w:tcW w:w="3709" w:type="dxa"/>
          </w:tcPr>
          <w:p w14:paraId="609FD181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85" w:type="dxa"/>
          </w:tcPr>
          <w:p w14:paraId="6E351C86" w14:textId="611F1A27" w:rsidR="00FB43D5" w:rsidRPr="00E75191" w:rsidRDefault="0072206D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43" w:type="dxa"/>
          </w:tcPr>
          <w:p w14:paraId="069438A5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7F4DBE12" w14:textId="17BF2A81" w:rsidR="00FB43D5" w:rsidRPr="00511C7A" w:rsidRDefault="00FB43D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0" w:type="dxa"/>
          </w:tcPr>
          <w:p w14:paraId="6481B837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F850399" w14:textId="4835AC65" w:rsidR="00FB43D5" w:rsidRPr="00511C7A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9" w:type="dxa"/>
          </w:tcPr>
          <w:p w14:paraId="0CE7FAD3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A8E15E4" w14:textId="60CF75DF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1C7A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</w:tr>
      <w:tr w:rsidR="00FB43D5" w:rsidRPr="00373D13" w14:paraId="4FE509D0" w14:textId="77777777" w:rsidTr="00174C78">
        <w:trPr>
          <w:trHeight w:val="346"/>
        </w:trPr>
        <w:tc>
          <w:tcPr>
            <w:tcW w:w="3709" w:type="dxa"/>
          </w:tcPr>
          <w:p w14:paraId="0177B090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185" w:type="dxa"/>
          </w:tcPr>
          <w:p w14:paraId="67BD31CB" w14:textId="4B108A6A" w:rsidR="00FB43D5" w:rsidRPr="00356084" w:rsidRDefault="0072206D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0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622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2206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43" w:type="dxa"/>
          </w:tcPr>
          <w:p w14:paraId="602C1C66" w14:textId="77777777" w:rsidR="00FB43D5" w:rsidRPr="00356084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74A70B0" w14:textId="4726AAC6" w:rsidR="00FB43D5" w:rsidRPr="00511C7A" w:rsidRDefault="00FB43D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1,680,791</w:t>
            </w:r>
          </w:p>
        </w:tc>
        <w:tc>
          <w:tcPr>
            <w:tcW w:w="260" w:type="dxa"/>
          </w:tcPr>
          <w:p w14:paraId="1DD1DE8A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7531C5E" w14:textId="3530CAA6" w:rsidR="00FB43D5" w:rsidRPr="00511C7A" w:rsidRDefault="001C1330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1,556,870</w:t>
            </w:r>
          </w:p>
        </w:tc>
        <w:tc>
          <w:tcPr>
            <w:tcW w:w="239" w:type="dxa"/>
          </w:tcPr>
          <w:p w14:paraId="6A73F985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7E384612" w14:textId="1C9C32BA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>1,628,523</w:t>
            </w:r>
          </w:p>
        </w:tc>
      </w:tr>
      <w:tr w:rsidR="00F02A52" w:rsidRPr="00373D13" w14:paraId="3CBC9DC6" w14:textId="77777777" w:rsidTr="0058194E">
        <w:trPr>
          <w:trHeight w:val="346"/>
        </w:trPr>
        <w:tc>
          <w:tcPr>
            <w:tcW w:w="3709" w:type="dxa"/>
          </w:tcPr>
          <w:p w14:paraId="20B65259" w14:textId="77777777" w:rsidR="00F02A52" w:rsidRPr="00356084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185" w:type="dxa"/>
            <w:shd w:val="clear" w:color="auto" w:fill="FFFFFF"/>
          </w:tcPr>
          <w:p w14:paraId="0D81D562" w14:textId="762A4E46" w:rsidR="00F02A52" w:rsidRPr="00356084" w:rsidRDefault="00F02A52" w:rsidP="00F02A5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210,466</w:t>
            </w:r>
          </w:p>
        </w:tc>
        <w:tc>
          <w:tcPr>
            <w:tcW w:w="243" w:type="dxa"/>
          </w:tcPr>
          <w:p w14:paraId="48E3DB28" w14:textId="77777777" w:rsidR="00F02A52" w:rsidRPr="00356084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gridSpan w:val="2"/>
          </w:tcPr>
          <w:p w14:paraId="685B5D1A" w14:textId="35C59DA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253,044</w:t>
            </w:r>
          </w:p>
        </w:tc>
        <w:tc>
          <w:tcPr>
            <w:tcW w:w="260" w:type="dxa"/>
          </w:tcPr>
          <w:p w14:paraId="140FAAE7" w14:textId="7777777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FFFFFF"/>
          </w:tcPr>
          <w:p w14:paraId="381C2E72" w14:textId="1549C852" w:rsidR="00F02A52" w:rsidRPr="00511C7A" w:rsidRDefault="00F02A52" w:rsidP="00F02A5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210,466</w:t>
            </w:r>
          </w:p>
        </w:tc>
        <w:tc>
          <w:tcPr>
            <w:tcW w:w="239" w:type="dxa"/>
          </w:tcPr>
          <w:p w14:paraId="2C2E8CAE" w14:textId="7777777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0D7AAB5" w14:textId="5A3555E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11C7A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sz w:val="30"/>
                <w:szCs w:val="30"/>
              </w:rPr>
              <w:t>253,044</w:t>
            </w:r>
          </w:p>
        </w:tc>
      </w:tr>
      <w:tr w:rsidR="00F02A52" w:rsidRPr="00373D13" w14:paraId="3F7848AE" w14:textId="77777777" w:rsidTr="0058194E">
        <w:trPr>
          <w:trHeight w:val="346"/>
        </w:trPr>
        <w:tc>
          <w:tcPr>
            <w:tcW w:w="3709" w:type="dxa"/>
          </w:tcPr>
          <w:p w14:paraId="2AFD7B5D" w14:textId="77777777" w:rsidR="00F02A52" w:rsidRPr="00356084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59726EBB" w14:textId="50CE6A4E" w:rsidR="00F02A52" w:rsidRPr="00AF2D33" w:rsidRDefault="00F02A52" w:rsidP="00F02A5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140,102</w:t>
            </w:r>
          </w:p>
        </w:tc>
        <w:tc>
          <w:tcPr>
            <w:tcW w:w="243" w:type="dxa"/>
          </w:tcPr>
          <w:p w14:paraId="160EF4DF" w14:textId="77777777" w:rsidR="00F02A52" w:rsidRPr="00AF2D33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gridSpan w:val="2"/>
          </w:tcPr>
          <w:p w14:paraId="56D4C8EE" w14:textId="3C8A13BD" w:rsidR="00F02A52" w:rsidRPr="00511C7A" w:rsidRDefault="00F02A52" w:rsidP="00F02A52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117,717</w:t>
            </w:r>
          </w:p>
        </w:tc>
        <w:tc>
          <w:tcPr>
            <w:tcW w:w="260" w:type="dxa"/>
          </w:tcPr>
          <w:p w14:paraId="3C2D3BF6" w14:textId="7777777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E621C9E" w14:textId="1370EF4C" w:rsidR="00F02A52" w:rsidRPr="00511C7A" w:rsidRDefault="00F02A52" w:rsidP="00F02A5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140,102</w:t>
            </w:r>
          </w:p>
        </w:tc>
        <w:tc>
          <w:tcPr>
            <w:tcW w:w="239" w:type="dxa"/>
          </w:tcPr>
          <w:p w14:paraId="04F0A17C" w14:textId="7777777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E6FBB7C" w14:textId="2919D4F7" w:rsidR="00F02A52" w:rsidRPr="00511C7A" w:rsidRDefault="00F02A52" w:rsidP="00F0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117,717</w:t>
            </w:r>
          </w:p>
        </w:tc>
      </w:tr>
      <w:tr w:rsidR="00FB43D5" w:rsidRPr="00550929" w14:paraId="54049D23" w14:textId="77777777" w:rsidTr="00174C78">
        <w:trPr>
          <w:trHeight w:val="346"/>
        </w:trPr>
        <w:tc>
          <w:tcPr>
            <w:tcW w:w="3709" w:type="dxa"/>
          </w:tcPr>
          <w:p w14:paraId="048923BD" w14:textId="77777777" w:rsidR="00FB43D5" w:rsidRP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85" w:type="dxa"/>
          </w:tcPr>
          <w:p w14:paraId="1C2CCC0D" w14:textId="4CD1AA27" w:rsidR="00FB43D5" w:rsidRPr="00FB43D5" w:rsidRDefault="006906C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65,329</w:t>
            </w:r>
          </w:p>
        </w:tc>
        <w:tc>
          <w:tcPr>
            <w:tcW w:w="243" w:type="dxa"/>
          </w:tcPr>
          <w:p w14:paraId="7D9CBFA6" w14:textId="77777777" w:rsidR="00FB43D5" w:rsidRPr="00FB43D5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171349A" w14:textId="36C8A45C" w:rsidR="00FB43D5" w:rsidRPr="00511C7A" w:rsidRDefault="00082D85" w:rsidP="00174C78">
            <w:pPr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53,382</w:t>
            </w:r>
          </w:p>
        </w:tc>
        <w:tc>
          <w:tcPr>
            <w:tcW w:w="260" w:type="dxa"/>
          </w:tcPr>
          <w:p w14:paraId="6EFB9DA2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5DB37B4" w14:textId="06AD0CB7" w:rsidR="00FB43D5" w:rsidRPr="00511C7A" w:rsidRDefault="006906C6" w:rsidP="00174C7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64,118</w:t>
            </w:r>
          </w:p>
        </w:tc>
        <w:tc>
          <w:tcPr>
            <w:tcW w:w="239" w:type="dxa"/>
          </w:tcPr>
          <w:p w14:paraId="05F4D055" w14:textId="77777777" w:rsidR="00FB43D5" w:rsidRPr="00511C7A" w:rsidRDefault="00FB43D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14:paraId="1BE8FB7D" w14:textId="22FAC0F5" w:rsidR="00FB43D5" w:rsidRPr="00511C7A" w:rsidRDefault="00082D85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52,963</w:t>
            </w:r>
          </w:p>
        </w:tc>
      </w:tr>
    </w:tbl>
    <w:p w14:paraId="77982E60" w14:textId="77777777" w:rsidR="00FB43D5" w:rsidRPr="002E4B00" w:rsidRDefault="00FB43D5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518B88" w14:textId="3E7708C4" w:rsidR="00600B8C" w:rsidRPr="00D36B78" w:rsidRDefault="00600B8C" w:rsidP="00C12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B17AE8">
        <w:rPr>
          <w:rFonts w:ascii="Angsana New" w:hAnsi="Angsana New"/>
          <w:sz w:val="30"/>
          <w:szCs w:val="30"/>
        </w:rPr>
        <w:t xml:space="preserve">31 </w:t>
      </w:r>
      <w:r w:rsidR="004F2C1E">
        <w:rPr>
          <w:rFonts w:ascii="Angsana New" w:hAnsi="Angsana New" w:hint="cs"/>
          <w:sz w:val="30"/>
          <w:szCs w:val="30"/>
          <w:cs/>
        </w:rPr>
        <w:t>มีน</w:t>
      </w:r>
      <w:r w:rsidR="00B17AE8">
        <w:rPr>
          <w:rFonts w:ascii="Angsana New" w:hAnsi="Angsana New" w:hint="cs"/>
          <w:sz w:val="30"/>
          <w:szCs w:val="30"/>
          <w:cs/>
        </w:rPr>
        <w:t>าคม</w:t>
      </w:r>
      <w:r w:rsidR="00DC24F2" w:rsidRPr="00D36B78">
        <w:rPr>
          <w:rFonts w:ascii="Angsana New" w:hAnsi="Angsana New"/>
          <w:sz w:val="30"/>
          <w:szCs w:val="30"/>
          <w:cs/>
        </w:rPr>
        <w:t xml:space="preserve"> </w:t>
      </w:r>
      <w:r w:rsidR="001B6D24">
        <w:rPr>
          <w:rFonts w:ascii="Angsana New" w:hAnsi="Angsana New"/>
          <w:sz w:val="30"/>
          <w:szCs w:val="30"/>
        </w:rPr>
        <w:t>256</w:t>
      </w:r>
      <w:r w:rsidR="004F2C1E">
        <w:rPr>
          <w:rFonts w:ascii="Angsana New" w:hAnsi="Angsana New"/>
          <w:sz w:val="30"/>
          <w:szCs w:val="30"/>
        </w:rPr>
        <w:t>4</w:t>
      </w:r>
      <w:r w:rsidR="0006029F"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และ </w:t>
      </w:r>
      <w:r w:rsidR="00122BDD" w:rsidRPr="00D36B78">
        <w:rPr>
          <w:rFonts w:ascii="Angsana New" w:hAnsi="Angsana New"/>
          <w:sz w:val="30"/>
          <w:szCs w:val="30"/>
        </w:rPr>
        <w:t>30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122BDD" w:rsidRPr="00D36B78">
        <w:rPr>
          <w:rFonts w:ascii="Angsana New" w:hAnsi="Angsana New"/>
          <w:sz w:val="30"/>
          <w:szCs w:val="30"/>
          <w:cs/>
        </w:rPr>
        <w:t>กันยายน</w:t>
      </w:r>
      <w:r w:rsidRPr="00D36B78">
        <w:rPr>
          <w:rFonts w:ascii="Angsana New" w:hAnsi="Angsana New"/>
          <w:sz w:val="30"/>
          <w:szCs w:val="30"/>
          <w:cs/>
        </w:rPr>
        <w:t xml:space="preserve"> </w:t>
      </w:r>
      <w:r w:rsidR="008963E4">
        <w:rPr>
          <w:rFonts w:ascii="Angsana New" w:hAnsi="Angsana New"/>
          <w:sz w:val="30"/>
          <w:szCs w:val="30"/>
        </w:rPr>
        <w:t>256</w:t>
      </w:r>
      <w:r w:rsidR="00563CD7">
        <w:rPr>
          <w:rFonts w:ascii="Angsana New" w:hAnsi="Angsana New"/>
          <w:sz w:val="30"/>
          <w:szCs w:val="30"/>
        </w:rPr>
        <w:t>3</w:t>
      </w:r>
      <w:r w:rsidR="003A719A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มีดังนี้</w:t>
      </w:r>
    </w:p>
    <w:p w14:paraId="24629515" w14:textId="77777777" w:rsidR="001D2534" w:rsidRPr="00AF3D08" w:rsidRDefault="001D2534" w:rsidP="00AF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4"/>
        <w:gridCol w:w="1172"/>
        <w:gridCol w:w="272"/>
        <w:gridCol w:w="1177"/>
        <w:gridCol w:w="270"/>
        <w:gridCol w:w="989"/>
        <w:gridCol w:w="270"/>
        <w:gridCol w:w="1181"/>
      </w:tblGrid>
      <w:tr w:rsidR="00600B8C" w:rsidRPr="00CC6C6D" w14:paraId="4B7F6DA0" w14:textId="77777777" w:rsidTr="00174C78">
        <w:trPr>
          <w:trHeight w:val="346"/>
          <w:tblHeader/>
        </w:trPr>
        <w:tc>
          <w:tcPr>
            <w:tcW w:w="2196" w:type="pct"/>
          </w:tcPr>
          <w:p w14:paraId="74FE14B4" w14:textId="77777777" w:rsidR="00600B8C" w:rsidRPr="00CC6C6D" w:rsidRDefault="00600B8C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9" w:type="pct"/>
            <w:gridSpan w:val="3"/>
          </w:tcPr>
          <w:p w14:paraId="526D2192" w14:textId="77777777" w:rsidR="00600B8C" w:rsidRPr="00CC6C6D" w:rsidRDefault="00600B8C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3FADB255" w14:textId="77777777" w:rsidR="00600B8C" w:rsidRPr="00CC6C6D" w:rsidRDefault="00600B8C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14:paraId="059F4DFC" w14:textId="77777777" w:rsidR="00600B8C" w:rsidRPr="00CC6C6D" w:rsidRDefault="00600B8C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C1E" w:rsidRPr="00CC6C6D" w14:paraId="6038C88C" w14:textId="77777777" w:rsidTr="00174C78">
        <w:trPr>
          <w:trHeight w:val="346"/>
          <w:tblHeader/>
        </w:trPr>
        <w:tc>
          <w:tcPr>
            <w:tcW w:w="2196" w:type="pct"/>
          </w:tcPr>
          <w:p w14:paraId="729D6BFD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C44B316" w14:textId="34B0586F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3" w:type="pct"/>
          </w:tcPr>
          <w:p w14:paraId="1297154F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91921A9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642D1F71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321C2418" w14:textId="52698751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2" w:type="pct"/>
          </w:tcPr>
          <w:p w14:paraId="7CA171B9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94D193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F2C1E" w:rsidRPr="00CC6C6D" w14:paraId="07D2133A" w14:textId="77777777" w:rsidTr="00174C78">
        <w:trPr>
          <w:trHeight w:val="346"/>
          <w:tblHeader/>
        </w:trPr>
        <w:tc>
          <w:tcPr>
            <w:tcW w:w="2196" w:type="pct"/>
          </w:tcPr>
          <w:p w14:paraId="7D727C05" w14:textId="77777777" w:rsidR="004F2C1E" w:rsidRPr="00CC6C6D" w:rsidRDefault="004F2C1E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C0CD1DD" w14:textId="0A28BD41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2DBE37B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8B29124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0576F969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4AE7C4" w14:textId="7F4A69DB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14AA3401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99D01F" w14:textId="77777777" w:rsidR="004F2C1E" w:rsidRPr="00CC6C6D" w:rsidRDefault="004F2C1E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029F" w:rsidRPr="00CC6C6D" w14:paraId="78E71242" w14:textId="77777777" w:rsidTr="00174C78">
        <w:trPr>
          <w:trHeight w:val="346"/>
          <w:tblHeader/>
        </w:trPr>
        <w:tc>
          <w:tcPr>
            <w:tcW w:w="2196" w:type="pct"/>
          </w:tcPr>
          <w:p w14:paraId="21384302" w14:textId="77777777" w:rsidR="0006029F" w:rsidRPr="00CC6C6D" w:rsidRDefault="0006029F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066F5A47" w14:textId="77777777" w:rsidR="0006029F" w:rsidRPr="00CC6C6D" w:rsidRDefault="0006029F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F11" w:rsidRPr="00CC6C6D" w14:paraId="25F629DC" w14:textId="77777777" w:rsidTr="00174C78">
        <w:trPr>
          <w:trHeight w:val="346"/>
          <w:tblHeader/>
        </w:trPr>
        <w:tc>
          <w:tcPr>
            <w:tcW w:w="2196" w:type="pct"/>
          </w:tcPr>
          <w:p w14:paraId="498F6814" w14:textId="06F8E388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17" w:type="pct"/>
          </w:tcPr>
          <w:p w14:paraId="1D98AA06" w14:textId="4D1336A6" w:rsidR="007E7F11" w:rsidRPr="00CC6C6D" w:rsidRDefault="00AF4EC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F4EC0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3" w:type="pct"/>
          </w:tcPr>
          <w:p w14:paraId="04BF6B18" w14:textId="77777777" w:rsidR="007E7F11" w:rsidRPr="00CC6C6D" w:rsidRDefault="007E7F11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46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7C3310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42" w:type="pct"/>
          </w:tcPr>
          <w:p w14:paraId="3DBFC142" w14:textId="77777777" w:rsidR="007E7F11" w:rsidRPr="00CC6C6D" w:rsidRDefault="007E7F11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14:paraId="0065CFA8" w14:textId="65F91CA7" w:rsidR="007E7F11" w:rsidRPr="00CC6C6D" w:rsidRDefault="00AF4EC0" w:rsidP="00174C7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2" w:type="pct"/>
          </w:tcPr>
          <w:p w14:paraId="5CDC08DE" w14:textId="77777777" w:rsidR="007E7F11" w:rsidRPr="00CC6C6D" w:rsidRDefault="007E7F11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004D0645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7E7F11" w:rsidRPr="00CC6C6D" w14:paraId="4B0EA877" w14:textId="77777777" w:rsidTr="00174C78">
        <w:trPr>
          <w:trHeight w:val="346"/>
          <w:tblHeader/>
        </w:trPr>
        <w:tc>
          <w:tcPr>
            <w:tcW w:w="2196" w:type="pct"/>
          </w:tcPr>
          <w:p w14:paraId="23404DD4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4F67F33" w14:textId="7151E576" w:rsidR="007E7F11" w:rsidRPr="00CC6C6D" w:rsidRDefault="00AF4EC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F4EC0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4EC0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43" w:type="pct"/>
          </w:tcPr>
          <w:p w14:paraId="2F7AC8C8" w14:textId="77777777" w:rsidR="007E7F11" w:rsidRPr="00CC6C6D" w:rsidRDefault="007E7F11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47560DF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290,430</w:t>
            </w:r>
          </w:p>
        </w:tc>
        <w:tc>
          <w:tcPr>
            <w:tcW w:w="142" w:type="pct"/>
          </w:tcPr>
          <w:p w14:paraId="76121809" w14:textId="77777777" w:rsidR="007E7F11" w:rsidRPr="00CC6C6D" w:rsidRDefault="007E7F11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2F3106FC" w14:textId="09AA18DB" w:rsidR="007E7F11" w:rsidRPr="00CC6C6D" w:rsidRDefault="00AF4EC0" w:rsidP="00174C7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4EC0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4EC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2" w:type="pct"/>
          </w:tcPr>
          <w:p w14:paraId="06E5B2D0" w14:textId="77777777" w:rsidR="007E7F11" w:rsidRPr="00CC6C6D" w:rsidRDefault="007E7F11" w:rsidP="0017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509910E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282,159</w:t>
            </w:r>
          </w:p>
        </w:tc>
      </w:tr>
      <w:tr w:rsidR="007E7F11" w:rsidRPr="00CC6C6D" w14:paraId="11073199" w14:textId="77777777" w:rsidTr="00174C78">
        <w:trPr>
          <w:trHeight w:val="346"/>
          <w:tblHeader/>
        </w:trPr>
        <w:tc>
          <w:tcPr>
            <w:tcW w:w="2196" w:type="pct"/>
          </w:tcPr>
          <w:p w14:paraId="0C61CA08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629C5BCB" w:rsidR="007E7F11" w:rsidRPr="00CC6C6D" w:rsidRDefault="00AF4EC0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4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143" w:type="pct"/>
            <w:tcBorders>
              <w:left w:val="nil"/>
            </w:tcBorders>
          </w:tcPr>
          <w:p w14:paraId="1EBA3A59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95D2240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2" w:type="pct"/>
            <w:tcBorders>
              <w:left w:val="nil"/>
            </w:tcBorders>
          </w:tcPr>
          <w:p w14:paraId="34F7DAC0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5EA0D5F4" w:rsidR="007E7F11" w:rsidRPr="00CC6C6D" w:rsidRDefault="00AF4EC0" w:rsidP="00174C7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4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142" w:type="pct"/>
            <w:tcBorders>
              <w:left w:val="nil"/>
            </w:tcBorders>
          </w:tcPr>
          <w:p w14:paraId="5DF87014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EF0A56E" w14:textId="77777777" w:rsidR="007E7F11" w:rsidRPr="00CC6C6D" w:rsidRDefault="007E7F11" w:rsidP="00174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b/>
                <w:sz w:val="30"/>
                <w:szCs w:val="30"/>
              </w:rPr>
              <w:t>282,929</w:t>
            </w:r>
          </w:p>
        </w:tc>
      </w:tr>
    </w:tbl>
    <w:p w14:paraId="5C067CBE" w14:textId="77777777" w:rsidR="00414E66" w:rsidRPr="00AF3D08" w:rsidRDefault="00414E66" w:rsidP="00AF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FEC6DC5" w14:textId="77777777" w:rsidR="003374B7" w:rsidRPr="003374B7" w:rsidRDefault="003374B7" w:rsidP="003374B7">
      <w:pPr>
        <w:spacing w:line="240" w:lineRule="auto"/>
        <w:rPr>
          <w:sz w:val="2"/>
          <w:szCs w:val="2"/>
        </w:rPr>
      </w:pPr>
    </w:p>
    <w:tbl>
      <w:tblPr>
        <w:tblW w:w="94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8"/>
        <w:gridCol w:w="1172"/>
        <w:gridCol w:w="266"/>
        <w:gridCol w:w="1174"/>
        <w:gridCol w:w="268"/>
        <w:gridCol w:w="991"/>
        <w:gridCol w:w="268"/>
        <w:gridCol w:w="1170"/>
      </w:tblGrid>
      <w:tr w:rsidR="0091081E" w:rsidRPr="00D36B78" w14:paraId="42DA6630" w14:textId="77777777" w:rsidTr="008C3E63">
        <w:trPr>
          <w:tblHeader/>
        </w:trPr>
        <w:tc>
          <w:tcPr>
            <w:tcW w:w="2205" w:type="pct"/>
          </w:tcPr>
          <w:p w14:paraId="2C3C1C39" w14:textId="77777777" w:rsidR="00DC24F2" w:rsidRPr="00D36B78" w:rsidRDefault="00BE234C" w:rsidP="00B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DC24F2"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5" w:type="pct"/>
            <w:gridSpan w:val="3"/>
          </w:tcPr>
          <w:p w14:paraId="191381B7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1C63F624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41E68072" w14:textId="77777777" w:rsidR="00DC24F2" w:rsidRPr="00D36B78" w:rsidRDefault="00DC24F2" w:rsidP="00DC2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C1E" w:rsidRPr="00D36B78" w14:paraId="50BE48A0" w14:textId="77777777" w:rsidTr="008C3E63">
        <w:trPr>
          <w:tblHeader/>
        </w:trPr>
        <w:tc>
          <w:tcPr>
            <w:tcW w:w="2205" w:type="pct"/>
          </w:tcPr>
          <w:p w14:paraId="4F8F11EF" w14:textId="77777777" w:rsidR="004F2C1E" w:rsidRPr="00D36B78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3EAFD724" w14:textId="65974AE3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0" w:type="pct"/>
          </w:tcPr>
          <w:p w14:paraId="7ADD4755" w14:textId="77777777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67E1E" w14:textId="77777777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122110A7" w14:textId="77777777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1988A2A6" w14:textId="5327FCD9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C6C6D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1" w:type="pct"/>
          </w:tcPr>
          <w:p w14:paraId="29D474D3" w14:textId="77777777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692972C" w14:textId="77777777" w:rsidR="004F2C1E" w:rsidRPr="003374B7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F2C1E" w:rsidRPr="00D36B78" w14:paraId="2D7C0590" w14:textId="77777777" w:rsidTr="008C3E63">
        <w:trPr>
          <w:tblHeader/>
        </w:trPr>
        <w:tc>
          <w:tcPr>
            <w:tcW w:w="2205" w:type="pct"/>
          </w:tcPr>
          <w:p w14:paraId="2EF51391" w14:textId="77777777" w:rsidR="004F2C1E" w:rsidRPr="00D36B78" w:rsidRDefault="004F2C1E" w:rsidP="004F2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0AFC7BAB" w14:textId="1C7B36A1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1321085F" w14:textId="77777777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4ACF4B" w14:textId="77777777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1FF6595" w14:textId="77777777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DE8F05A" w14:textId="0DD7EE30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C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7C5983C2" w14:textId="77777777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120AC3B" w14:textId="77777777" w:rsidR="004F2C1E" w:rsidRPr="00D36B78" w:rsidRDefault="004F2C1E" w:rsidP="004F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04A6" w:rsidRPr="00D36B78" w14:paraId="01ACC281" w14:textId="77777777" w:rsidTr="008C3E63">
        <w:trPr>
          <w:tblHeader/>
        </w:trPr>
        <w:tc>
          <w:tcPr>
            <w:tcW w:w="2205" w:type="pct"/>
          </w:tcPr>
          <w:p w14:paraId="09EE2CA6" w14:textId="77777777" w:rsidR="00D304A6" w:rsidRPr="00D36B78" w:rsidRDefault="00D304A6" w:rsidP="00D304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7"/>
          </w:tcPr>
          <w:p w14:paraId="11338CC9" w14:textId="77777777" w:rsidR="00D304A6" w:rsidRPr="00D36B78" w:rsidRDefault="00D304A6" w:rsidP="00D3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301" w:rsidRPr="00D36B78" w14:paraId="14B9E8EA" w14:textId="77777777" w:rsidTr="008C3E63">
        <w:tc>
          <w:tcPr>
            <w:tcW w:w="2205" w:type="pct"/>
          </w:tcPr>
          <w:p w14:paraId="0941E0F2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14:paraId="3F5F4C60" w14:textId="1F0FBD71" w:rsidR="00CB2301" w:rsidRPr="00625B0B" w:rsidRDefault="00420085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601DC03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623076" w14:textId="77777777" w:rsidR="00CB2301" w:rsidRPr="00C1266B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1EA02BF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69783818" w14:textId="51D9742D" w:rsidR="00CB2301" w:rsidRPr="00C1266B" w:rsidRDefault="00420085" w:rsidP="00FB6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20085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1" w:type="pct"/>
          </w:tcPr>
          <w:p w14:paraId="440CE156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D2D7A4E" w14:textId="77777777" w:rsidR="00CB2301" w:rsidRPr="00C1266B" w:rsidRDefault="00CB2301" w:rsidP="00FB6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CB2301" w:rsidRPr="00D36B78" w14:paraId="143E5779" w14:textId="77777777" w:rsidTr="008C3E63">
        <w:tc>
          <w:tcPr>
            <w:tcW w:w="2205" w:type="pct"/>
          </w:tcPr>
          <w:p w14:paraId="3B292609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7" w:type="pct"/>
          </w:tcPr>
          <w:p w14:paraId="34A4F69F" w14:textId="07798990" w:rsidR="00CB2301" w:rsidRPr="00D36B78" w:rsidRDefault="00420085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0085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008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0" w:type="pct"/>
          </w:tcPr>
          <w:p w14:paraId="3795F2F3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962F2B" w14:textId="77777777" w:rsidR="00CB2301" w:rsidRPr="00C1266B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41" w:type="pct"/>
          </w:tcPr>
          <w:p w14:paraId="329C44C3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006B2E6" w14:textId="6754924B" w:rsidR="00CB2301" w:rsidRPr="00C1266B" w:rsidRDefault="00420085" w:rsidP="00FB6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20085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0085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41" w:type="pct"/>
          </w:tcPr>
          <w:p w14:paraId="0C09F507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509CE5A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CB2301" w:rsidRPr="00D36B78" w14:paraId="0F89F7DB" w14:textId="77777777" w:rsidTr="008C3E63">
        <w:tc>
          <w:tcPr>
            <w:tcW w:w="2205" w:type="pct"/>
          </w:tcPr>
          <w:p w14:paraId="36AE6B57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</w:tcPr>
          <w:p w14:paraId="5C58ACCA" w14:textId="5C9F0046" w:rsidR="00CB2301" w:rsidRPr="00D36B78" w:rsidRDefault="00420085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0085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0085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40" w:type="pct"/>
          </w:tcPr>
          <w:p w14:paraId="50E9A676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EA3D7FB" w14:textId="77777777" w:rsidR="00CB2301" w:rsidRPr="00C1266B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07A8A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1" w:type="pct"/>
          </w:tcPr>
          <w:p w14:paraId="5EA18D3A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76B3CA20" w14:textId="327D3B76" w:rsidR="00CB2301" w:rsidRPr="00C1266B" w:rsidRDefault="00420085" w:rsidP="00FB6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20085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0085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41" w:type="pct"/>
          </w:tcPr>
          <w:p w14:paraId="6A5E2894" w14:textId="77777777" w:rsidR="00CB2301" w:rsidRPr="00D36B78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947B8D1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3ABB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CB2301" w:rsidRPr="00D36B78" w14:paraId="033945E3" w14:textId="77777777" w:rsidTr="008C3E63">
        <w:tc>
          <w:tcPr>
            <w:tcW w:w="2205" w:type="pct"/>
          </w:tcPr>
          <w:p w14:paraId="3AF63C70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5ADA68A7" w:rsidR="00CB2301" w:rsidRPr="006F5FD3" w:rsidRDefault="00420085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085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85"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140" w:type="pct"/>
          </w:tcPr>
          <w:p w14:paraId="34F69E30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41F7A0A" w14:textId="77777777" w:rsidR="00CB2301" w:rsidRPr="00C1266B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07A8A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1" w:type="pct"/>
          </w:tcPr>
          <w:p w14:paraId="7699D355" w14:textId="77777777" w:rsidR="00CB2301" w:rsidRPr="00D36B78" w:rsidRDefault="00CB2301" w:rsidP="00CB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095EED25" w:rsidR="00CB2301" w:rsidRPr="0087105E" w:rsidRDefault="00420085" w:rsidP="00FB6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085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20085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41" w:type="pct"/>
          </w:tcPr>
          <w:p w14:paraId="5EB271A8" w14:textId="77777777" w:rsidR="00CB2301" w:rsidRPr="00C117D6" w:rsidRDefault="00CB2301" w:rsidP="00CB2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EBF1298" w14:textId="77777777" w:rsidR="00CB2301" w:rsidRPr="00C117D6" w:rsidRDefault="00CB2301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3ABB">
              <w:rPr>
                <w:rFonts w:ascii="Angsana New" w:hAnsi="Angsana New"/>
                <w:b/>
                <w:bCs/>
                <w:sz w:val="30"/>
                <w:szCs w:val="30"/>
              </w:rPr>
              <w:t>312</w:t>
            </w:r>
          </w:p>
        </w:tc>
      </w:tr>
    </w:tbl>
    <w:p w14:paraId="0A4FAFFA" w14:textId="2E1EAE63" w:rsidR="00BA4FC0" w:rsidRPr="00A31276" w:rsidRDefault="00BA4FC0" w:rsidP="0024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9"/>
        <w:gridCol w:w="1008"/>
        <w:gridCol w:w="1089"/>
        <w:gridCol w:w="1165"/>
        <w:gridCol w:w="271"/>
        <w:gridCol w:w="1171"/>
        <w:gridCol w:w="271"/>
        <w:gridCol w:w="1061"/>
        <w:gridCol w:w="271"/>
        <w:gridCol w:w="1076"/>
      </w:tblGrid>
      <w:tr w:rsidR="001A382E" w:rsidRPr="002E2D2E" w14:paraId="164D2F9F" w14:textId="77777777" w:rsidTr="005863DF">
        <w:trPr>
          <w:trHeight w:val="346"/>
          <w:tblHeader/>
        </w:trPr>
        <w:tc>
          <w:tcPr>
            <w:tcW w:w="1103" w:type="pct"/>
          </w:tcPr>
          <w:p w14:paraId="342D6362" w14:textId="77777777" w:rsidR="00DD5AED" w:rsidRPr="002E2D2E" w:rsidRDefault="00DD5AED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เงินให้กู้ยืม</w:t>
            </w:r>
          </w:p>
        </w:tc>
        <w:tc>
          <w:tcPr>
            <w:tcW w:w="1107" w:type="pct"/>
            <w:gridSpan w:val="2"/>
          </w:tcPr>
          <w:p w14:paraId="4C4A7460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76" w:type="pct"/>
            <w:gridSpan w:val="3"/>
          </w:tcPr>
          <w:p w14:paraId="5F5F758B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6C2D3A33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E1E952A" w14:textId="77777777" w:rsidR="00DD5AED" w:rsidRPr="002E2D2E" w:rsidRDefault="00DD5AED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B56" w:rsidRPr="002E2D2E" w14:paraId="5C406ED2" w14:textId="77777777" w:rsidTr="005863DF">
        <w:trPr>
          <w:trHeight w:val="346"/>
          <w:tblHeader/>
        </w:trPr>
        <w:tc>
          <w:tcPr>
            <w:tcW w:w="1103" w:type="pct"/>
          </w:tcPr>
          <w:p w14:paraId="2A28A58E" w14:textId="77777777" w:rsidR="00633B56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532" w:type="pct"/>
          </w:tcPr>
          <w:p w14:paraId="7463F44D" w14:textId="77777777" w:rsid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9A02542" w14:textId="22E3F8B5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E2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F2C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575" w:type="pct"/>
          </w:tcPr>
          <w:p w14:paraId="4FC23569" w14:textId="77777777" w:rsid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887CE37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E2D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5" w:type="pct"/>
          </w:tcPr>
          <w:p w14:paraId="3CFF025A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E09FF87" w14:textId="5555BBDF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F2C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3" w:type="pct"/>
          </w:tcPr>
          <w:p w14:paraId="009CA6CD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B7C843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98A783F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034004A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5FBC82F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73BA0D9" w14:textId="38776210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F2C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43" w:type="pct"/>
          </w:tcPr>
          <w:p w14:paraId="15966AAB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86E0B0" w14:textId="77777777" w:rsidR="00633B56" w:rsidRPr="002E2D2E" w:rsidRDefault="002E2D2E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F668D1D" w14:textId="77777777" w:rsidR="00633B56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1081E" w:rsidRPr="002E2D2E" w14:paraId="3889BC64" w14:textId="77777777" w:rsidTr="005863DF">
        <w:trPr>
          <w:trHeight w:val="346"/>
          <w:tblHeader/>
        </w:trPr>
        <w:tc>
          <w:tcPr>
            <w:tcW w:w="1103" w:type="pct"/>
          </w:tcPr>
          <w:p w14:paraId="2EE84D99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20F5C239" w14:textId="20508170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2C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75" w:type="pct"/>
          </w:tcPr>
          <w:p w14:paraId="0F28BDCE" w14:textId="77777777" w:rsidR="00CD465F" w:rsidRPr="002E2D2E" w:rsidRDefault="00633B56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15" w:type="pct"/>
          </w:tcPr>
          <w:p w14:paraId="29064B0C" w14:textId="2AEE72CC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2C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179E293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BF60BB9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592CAED1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23B7672" w14:textId="485981C6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2C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E3BCA2E" w14:textId="77777777" w:rsidR="00CD465F" w:rsidRPr="002E2D2E" w:rsidRDefault="00CD465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C82D97" w14:textId="77777777" w:rsidR="00CD465F" w:rsidRPr="002E2D2E" w:rsidRDefault="00633B56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C1528" w:rsidRPr="002E2D2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A382E" w:rsidRPr="002E2D2E" w14:paraId="2EE11D56" w14:textId="77777777" w:rsidTr="005863DF">
        <w:trPr>
          <w:trHeight w:val="346"/>
          <w:tblHeader/>
        </w:trPr>
        <w:tc>
          <w:tcPr>
            <w:tcW w:w="1103" w:type="pct"/>
          </w:tcPr>
          <w:p w14:paraId="170D2D8F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pct"/>
            <w:gridSpan w:val="2"/>
          </w:tcPr>
          <w:p w14:paraId="6F9989A2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90" w:type="pct"/>
            <w:gridSpan w:val="7"/>
          </w:tcPr>
          <w:p w14:paraId="7041FF04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81E" w:rsidRPr="002E2D2E" w14:paraId="0F46F23A" w14:textId="77777777" w:rsidTr="005863DF">
        <w:trPr>
          <w:trHeight w:val="346"/>
        </w:trPr>
        <w:tc>
          <w:tcPr>
            <w:tcW w:w="1103" w:type="pct"/>
          </w:tcPr>
          <w:p w14:paraId="0D2F40D7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32" w:type="pct"/>
          </w:tcPr>
          <w:p w14:paraId="68D72E5A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21A2005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</w:tcPr>
          <w:p w14:paraId="5F4B13D1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41503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4E6F6FE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B9E657C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6A81F96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D099A7" w14:textId="77777777" w:rsidR="0006029F" w:rsidRPr="002E2D2E" w:rsidRDefault="0006029F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A3858B" w14:textId="77777777" w:rsidR="0006029F" w:rsidRPr="002E2D2E" w:rsidRDefault="0006029F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7349" w:rsidRPr="002E2D2E" w14:paraId="5C144621" w14:textId="77777777" w:rsidTr="005863DF">
        <w:trPr>
          <w:trHeight w:val="346"/>
        </w:trPr>
        <w:tc>
          <w:tcPr>
            <w:tcW w:w="1103" w:type="pct"/>
          </w:tcPr>
          <w:p w14:paraId="2FC74E8C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" w:type="pct"/>
          </w:tcPr>
          <w:p w14:paraId="0C1D2289" w14:textId="259D2183" w:rsidR="00F47349" w:rsidRPr="00A52A95" w:rsidRDefault="00A52A95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2A95"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575" w:type="pct"/>
          </w:tcPr>
          <w:p w14:paraId="54C294CB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615" w:type="pct"/>
          </w:tcPr>
          <w:p w14:paraId="47D32456" w14:textId="112B1FEB" w:rsidR="00F47349" w:rsidRPr="002E2D2E" w:rsidRDefault="00A52A95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25C300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65B67C9D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D773EB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14:paraId="7886D2E3" w14:textId="44280E2E" w:rsidR="00F47349" w:rsidRPr="002E2D2E" w:rsidRDefault="00A52A95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554A78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14:paraId="4E16CF1C" w14:textId="77777777" w:rsidR="00F47349" w:rsidRPr="002E2D2E" w:rsidRDefault="00F47349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</w:tr>
      <w:tr w:rsidR="00CD2D12" w:rsidRPr="002E2D2E" w14:paraId="68AA92CF" w14:textId="77777777" w:rsidTr="005863DF">
        <w:trPr>
          <w:trHeight w:val="346"/>
        </w:trPr>
        <w:tc>
          <w:tcPr>
            <w:tcW w:w="1103" w:type="pct"/>
          </w:tcPr>
          <w:p w14:paraId="7503FF25" w14:textId="77777777" w:rsidR="00CD2D12" w:rsidRPr="002E2D2E" w:rsidRDefault="00CD2D12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56016F8" w14:textId="77777777" w:rsidR="00CD2D12" w:rsidRPr="00A52A95" w:rsidRDefault="00CD2D12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425DEA8E" w14:textId="77777777" w:rsidR="00CD2D12" w:rsidRPr="002E2D2E" w:rsidRDefault="00CD2D12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7FC27D9" w14:textId="77777777" w:rsidR="00CD2D12" w:rsidRPr="002E2D2E" w:rsidRDefault="00CD2D12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9176A4" w14:textId="77777777" w:rsidR="00CD2D12" w:rsidRPr="002E2D2E" w:rsidRDefault="00CD2D12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5A813E01" w14:textId="77777777" w:rsidR="00CD2D12" w:rsidRPr="002E2D2E" w:rsidRDefault="00CD2D12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490B2" w14:textId="77777777" w:rsidR="00CD2D12" w:rsidRPr="002E2D2E" w:rsidRDefault="00CD2D12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14:paraId="1A9FB876" w14:textId="77777777" w:rsidR="00CD2D12" w:rsidRPr="002E2D2E" w:rsidRDefault="00CD2D12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743864" w14:textId="77777777" w:rsidR="00CD2D12" w:rsidRPr="002E2D2E" w:rsidRDefault="00CD2D12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14:paraId="11A45702" w14:textId="77777777" w:rsidR="00CD2D12" w:rsidRPr="002E2D2E" w:rsidRDefault="00CD2D12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7349" w:rsidRPr="002E2D2E" w14:paraId="6000B8B4" w14:textId="77777777" w:rsidTr="005863DF">
        <w:trPr>
          <w:trHeight w:val="346"/>
        </w:trPr>
        <w:tc>
          <w:tcPr>
            <w:tcW w:w="1103" w:type="pct"/>
          </w:tcPr>
          <w:p w14:paraId="10D33B7B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32" w:type="pct"/>
          </w:tcPr>
          <w:p w14:paraId="129D88D8" w14:textId="77777777" w:rsidR="00F47349" w:rsidRPr="00A52A95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09791EC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5" w:type="pct"/>
          </w:tcPr>
          <w:p w14:paraId="11C5E134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F5D52E4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18" w:type="pct"/>
          </w:tcPr>
          <w:p w14:paraId="6A41EE36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E5C7158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</w:tcPr>
          <w:p w14:paraId="3B75341B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5CC275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</w:tcPr>
          <w:p w14:paraId="739CC364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7349" w:rsidRPr="002E2D2E" w14:paraId="6FFE1F6E" w14:textId="77777777" w:rsidTr="005863DF">
        <w:trPr>
          <w:trHeight w:val="346"/>
        </w:trPr>
        <w:tc>
          <w:tcPr>
            <w:tcW w:w="1103" w:type="pct"/>
          </w:tcPr>
          <w:p w14:paraId="16BAC874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2" w:type="pct"/>
          </w:tcPr>
          <w:p w14:paraId="16A8D5AC" w14:textId="0766C236" w:rsidR="00F47349" w:rsidRPr="00A52A95" w:rsidRDefault="00A52A95" w:rsidP="00A5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2A95">
              <w:rPr>
                <w:rFonts w:asciiTheme="majorBidi" w:hAnsiTheme="majorBidi" w:cstheme="majorBidi"/>
                <w:sz w:val="30"/>
                <w:szCs w:val="30"/>
              </w:rPr>
              <w:t>2.75 - 2.80</w:t>
            </w:r>
          </w:p>
        </w:tc>
        <w:tc>
          <w:tcPr>
            <w:tcW w:w="575" w:type="pct"/>
          </w:tcPr>
          <w:p w14:paraId="6619DE8E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2.75 - 3.85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97BDAD6" w14:textId="3E7437AA" w:rsidR="00F47349" w:rsidRPr="002E2D2E" w:rsidRDefault="00A52A95" w:rsidP="00A5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86F0C6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6CFBC24" w14:textId="77777777" w:rsidR="00F47349" w:rsidRPr="009E68D3" w:rsidRDefault="00F47349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9E68D3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A716D40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C78DE42" w14:textId="4FB4C1D1" w:rsidR="00F47349" w:rsidRPr="002E2D2E" w:rsidRDefault="00A52A95" w:rsidP="00A5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3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F351B0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89179E5" w14:textId="77777777" w:rsidR="00F47349" w:rsidRPr="002E2D2E" w:rsidRDefault="00F47349" w:rsidP="00C3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E2D2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F47349" w:rsidRPr="002E2D2E" w14:paraId="43ABB188" w14:textId="77777777" w:rsidTr="005863DF">
        <w:trPr>
          <w:trHeight w:val="346"/>
        </w:trPr>
        <w:tc>
          <w:tcPr>
            <w:tcW w:w="1103" w:type="pct"/>
          </w:tcPr>
          <w:p w14:paraId="0308A59E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</w:tcPr>
          <w:p w14:paraId="7DC64C2D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75" w:type="pct"/>
          </w:tcPr>
          <w:p w14:paraId="3B6559E1" w14:textId="77777777" w:rsidR="00F47349" w:rsidRPr="002E2D2E" w:rsidRDefault="00F47349" w:rsidP="002E2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A35DD23" w14:textId="0B883E91" w:rsidR="00F47349" w:rsidRPr="009E68D3" w:rsidRDefault="00A52A95" w:rsidP="00A5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715DBC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B25BCDA" w14:textId="77777777" w:rsidR="00F47349" w:rsidRPr="009E68D3" w:rsidRDefault="00F47349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8D3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71CAE2F1" w14:textId="77777777" w:rsidR="00F47349" w:rsidRPr="002E2D2E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F711930" w14:textId="647C5739" w:rsidR="00F47349" w:rsidRPr="00C363E6" w:rsidRDefault="00A52A95" w:rsidP="00A5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DFEDA1" w14:textId="77777777" w:rsidR="00F47349" w:rsidRPr="00C363E6" w:rsidRDefault="00F47349" w:rsidP="002E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9ABECE4" w14:textId="77777777" w:rsidR="00F47349" w:rsidRPr="00C363E6" w:rsidRDefault="00F47349" w:rsidP="00C3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3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2CC6976B" w14:textId="7B88658D" w:rsidR="006C06C8" w:rsidRDefault="006C06C8" w:rsidP="002A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14:paraId="5CAFE4B8" w14:textId="54DBF37E" w:rsidR="0001622F" w:rsidRDefault="0001622F" w:rsidP="0001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01622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รายการเคลื่อนไหวของเงินให้กู้ยืมสำหรับ</w:t>
      </w:r>
      <w:r w:rsidRPr="0001622F">
        <w:rPr>
          <w:rFonts w:ascii="Angsana New" w:hAnsi="Angsana New"/>
          <w:spacing w:val="-6"/>
          <w:sz w:val="30"/>
          <w:szCs w:val="30"/>
          <w:cs/>
        </w:rPr>
        <w:t>งวดสามเดือน</w:t>
      </w:r>
      <w:r w:rsidR="004F2C1E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01622F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01622F">
        <w:rPr>
          <w:rFonts w:ascii="Angsana New" w:hAnsi="Angsana New"/>
          <w:spacing w:val="-6"/>
          <w:sz w:val="30"/>
          <w:szCs w:val="30"/>
        </w:rPr>
        <w:t xml:space="preserve"> 31 </w:t>
      </w:r>
      <w:r w:rsidR="004F2C1E">
        <w:rPr>
          <w:rFonts w:ascii="Angsana New" w:hAnsi="Angsana New" w:hint="cs"/>
          <w:spacing w:val="-6"/>
          <w:sz w:val="30"/>
          <w:szCs w:val="30"/>
          <w:cs/>
        </w:rPr>
        <w:t>มีน</w:t>
      </w:r>
      <w:r w:rsidRPr="0001622F">
        <w:rPr>
          <w:rFonts w:ascii="Angsana New" w:hAnsi="Angsana New"/>
          <w:spacing w:val="-6"/>
          <w:sz w:val="30"/>
          <w:szCs w:val="30"/>
          <w:cs/>
        </w:rPr>
        <w:t xml:space="preserve">าคม </w:t>
      </w:r>
      <w:r w:rsidRPr="0001622F">
        <w:rPr>
          <w:rFonts w:ascii="Angsana New" w:hAnsi="Angsana New"/>
          <w:spacing w:val="-6"/>
          <w:sz w:val="30"/>
          <w:szCs w:val="30"/>
        </w:rPr>
        <w:t>256</w:t>
      </w:r>
      <w:r w:rsidR="004F2C1E">
        <w:rPr>
          <w:rFonts w:ascii="Angsana New" w:hAnsi="Angsana New"/>
          <w:spacing w:val="-6"/>
          <w:sz w:val="30"/>
          <w:szCs w:val="30"/>
        </w:rPr>
        <w:t>4</w:t>
      </w:r>
      <w:r w:rsidRPr="0001622F">
        <w:rPr>
          <w:rFonts w:ascii="Angsana New" w:hAnsi="Angsana New"/>
          <w:spacing w:val="-6"/>
          <w:sz w:val="30"/>
          <w:szCs w:val="30"/>
        </w:rPr>
        <w:t xml:space="preserve"> </w:t>
      </w:r>
      <w:r w:rsidRPr="0001622F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01622F">
        <w:rPr>
          <w:rFonts w:ascii="Angsana New" w:hAnsi="Angsana New"/>
          <w:spacing w:val="-6"/>
          <w:sz w:val="30"/>
          <w:szCs w:val="30"/>
        </w:rPr>
        <w:t>256</w:t>
      </w:r>
      <w:r w:rsidR="004F2C1E">
        <w:rPr>
          <w:rFonts w:ascii="Angsana New" w:hAnsi="Angsana New"/>
          <w:spacing w:val="-6"/>
          <w:sz w:val="30"/>
          <w:szCs w:val="30"/>
        </w:rPr>
        <w:t>3</w:t>
      </w:r>
      <w:r w:rsidRPr="0001622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EA574A8" w14:textId="77777777" w:rsidR="00AD5CAC" w:rsidRPr="0001622F" w:rsidRDefault="00AD5CAC" w:rsidP="00016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66"/>
        <w:gridCol w:w="1174"/>
        <w:gridCol w:w="270"/>
        <w:gridCol w:w="1170"/>
        <w:gridCol w:w="270"/>
        <w:gridCol w:w="1348"/>
      </w:tblGrid>
      <w:tr w:rsidR="00AD5CAC" w:rsidRPr="00D36B78" w14:paraId="5B20F14E" w14:textId="77777777" w:rsidTr="005303D8">
        <w:tc>
          <w:tcPr>
            <w:tcW w:w="2000" w:type="pct"/>
          </w:tcPr>
          <w:p w14:paraId="074B496E" w14:textId="6EB2DD33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0162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0162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382" w:type="pct"/>
            <w:gridSpan w:val="3"/>
          </w:tcPr>
          <w:p w14:paraId="6E4CAE71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0ECD08B5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</w:tcPr>
          <w:p w14:paraId="6AD3D1B5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3D8" w:rsidRPr="00D36B78" w14:paraId="23A694B4" w14:textId="77777777" w:rsidTr="005303D8">
        <w:tc>
          <w:tcPr>
            <w:tcW w:w="2000" w:type="pct"/>
          </w:tcPr>
          <w:p w14:paraId="37AA8F03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53D4600" w14:textId="43D21E69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F2C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3AB334A8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F7F5E3" w14:textId="767311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F2C1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4EA0CBAC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B266E5" w14:textId="5DC97C1E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A2E0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C2217C4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14:paraId="62F672FF" w14:textId="6C4FCC4D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A2E0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5CAC" w:rsidRPr="00D36B78" w14:paraId="450096F4" w14:textId="77777777" w:rsidTr="005303D8">
        <w:tc>
          <w:tcPr>
            <w:tcW w:w="2000" w:type="pct"/>
          </w:tcPr>
          <w:p w14:paraId="48A37EBA" w14:textId="77777777" w:rsidR="00AD5CAC" w:rsidRPr="00D36B78" w:rsidRDefault="00AD5CA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0" w:type="pct"/>
            <w:gridSpan w:val="7"/>
          </w:tcPr>
          <w:p w14:paraId="43418E65" w14:textId="77777777" w:rsidR="00AD5CAC" w:rsidRPr="00D36B78" w:rsidRDefault="00AD5CAC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3D8" w:rsidRPr="00C1266B" w14:paraId="51CB746B" w14:textId="77777777" w:rsidTr="005303D8">
        <w:tc>
          <w:tcPr>
            <w:tcW w:w="2000" w:type="pct"/>
          </w:tcPr>
          <w:p w14:paraId="768BFFFA" w14:textId="30B4FEA1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162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162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1622F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620" w:type="pct"/>
            <w:shd w:val="clear" w:color="auto" w:fill="FFFFFF"/>
          </w:tcPr>
          <w:p w14:paraId="73E816B9" w14:textId="40834F6A" w:rsidR="00AD5CAC" w:rsidRPr="00D36B78" w:rsidRDefault="00A52A95" w:rsidP="009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1" w:type="pct"/>
          </w:tcPr>
          <w:p w14:paraId="29BCAF9E" w14:textId="77777777" w:rsidR="00AD5CAC" w:rsidRPr="0091081E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6AA1657" w14:textId="45172D11" w:rsidR="00AD5CAC" w:rsidRPr="00C1266B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0627EE90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44F7AD74" w14:textId="00989141" w:rsidR="00AD5CAC" w:rsidRPr="00D36B78" w:rsidRDefault="00A52A95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128,000</w:t>
            </w:r>
          </w:p>
        </w:tc>
        <w:tc>
          <w:tcPr>
            <w:tcW w:w="143" w:type="pct"/>
          </w:tcPr>
          <w:p w14:paraId="6CC61C3F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07368651" w14:textId="4B74CCAE" w:rsidR="00AD5CAC" w:rsidRPr="00C1266B" w:rsidRDefault="00AD5CAC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128,000</w:t>
            </w:r>
          </w:p>
        </w:tc>
      </w:tr>
      <w:tr w:rsidR="005303D8" w:rsidRPr="00C1266B" w14:paraId="7D51803E" w14:textId="77777777" w:rsidTr="005303D8">
        <w:tc>
          <w:tcPr>
            <w:tcW w:w="2000" w:type="pct"/>
          </w:tcPr>
          <w:p w14:paraId="053E000C" w14:textId="519C66D6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0" w:type="pct"/>
            <w:shd w:val="clear" w:color="auto" w:fill="FFFFFF"/>
          </w:tcPr>
          <w:p w14:paraId="3694714D" w14:textId="45C32AAB" w:rsidR="00AD5CAC" w:rsidRPr="00D36B78" w:rsidRDefault="00A52A95" w:rsidP="00A5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622F">
              <w:rPr>
                <w:rFonts w:ascii="Angsana New" w:hAnsi="Angsana New"/>
                <w:sz w:val="30"/>
                <w:szCs w:val="30"/>
              </w:rPr>
              <w:t>3,000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77CB5F80" w14:textId="77777777" w:rsidR="00AD5CAC" w:rsidRPr="0091081E" w:rsidRDefault="00AD5CAC" w:rsidP="00A52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80"/>
              </w:tabs>
              <w:spacing w:after="0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01BAB1C" w14:textId="1DD6B7EA" w:rsidR="00AD5CAC" w:rsidRPr="00C1266B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802384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5EDF70B1" w14:textId="6945BA6A" w:rsidR="00AD5CAC" w:rsidRPr="00D36B78" w:rsidRDefault="00A52A95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622F">
              <w:rPr>
                <w:rFonts w:ascii="Angsana New" w:hAnsi="Angsana New"/>
                <w:sz w:val="30"/>
                <w:szCs w:val="30"/>
              </w:rPr>
              <w:t>128,000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CF32C2A" w14:textId="77777777" w:rsidR="00AD5CAC" w:rsidRPr="00D36B78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57F21662" w14:textId="17398C1A" w:rsidR="00AD5CAC" w:rsidRPr="00C1266B" w:rsidRDefault="00AD5CAC" w:rsidP="00B1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162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3D8" w:rsidRPr="00C1266B" w14:paraId="7AABFACC" w14:textId="77777777" w:rsidTr="005303D8">
        <w:tc>
          <w:tcPr>
            <w:tcW w:w="2000" w:type="pct"/>
          </w:tcPr>
          <w:p w14:paraId="3AB1D823" w14:textId="3633A12F" w:rsidR="00AD5CAC" w:rsidRPr="00D36B78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16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A2E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3BD9C3E" w14:textId="6B48CB05" w:rsidR="00AD5CAC" w:rsidRPr="00AA321A" w:rsidRDefault="00A52A95" w:rsidP="00EF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C1FD516" w14:textId="77777777" w:rsidR="00AD5CAC" w:rsidRPr="00AA321A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C3E694F" w14:textId="0B6E7F34" w:rsidR="00AD5CAC" w:rsidRPr="00C1266B" w:rsidRDefault="00AD5CAC" w:rsidP="00AD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43" w:type="pct"/>
          </w:tcPr>
          <w:p w14:paraId="615ADE01" w14:textId="77777777" w:rsidR="00AD5CAC" w:rsidRPr="00AA321A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603B230" w14:textId="330D55C4" w:rsidR="00AD5CAC" w:rsidRPr="00AA321A" w:rsidRDefault="00A52A95" w:rsidP="00EF2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D7D5E0" w14:textId="77777777" w:rsidR="00AD5CAC" w:rsidRPr="00AA321A" w:rsidRDefault="00AD5CAC" w:rsidP="00AD5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1349E5C" w14:textId="70324989" w:rsidR="00AD5CAC" w:rsidRPr="00C1266B" w:rsidRDefault="00AD5CAC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622F">
              <w:rPr>
                <w:rFonts w:ascii="Angsana New" w:hAnsi="Angsana New"/>
                <w:b/>
                <w:bCs/>
                <w:sz w:val="30"/>
                <w:szCs w:val="30"/>
              </w:rPr>
              <w:t>128,000</w:t>
            </w:r>
          </w:p>
        </w:tc>
      </w:tr>
    </w:tbl>
    <w:p w14:paraId="3B80F125" w14:textId="77777777" w:rsidR="0001622F" w:rsidRDefault="0001622F" w:rsidP="00446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8"/>
        <w:gridCol w:w="1174"/>
        <w:gridCol w:w="268"/>
        <w:gridCol w:w="1170"/>
        <w:gridCol w:w="268"/>
        <w:gridCol w:w="1348"/>
      </w:tblGrid>
      <w:tr w:rsidR="0091081E" w:rsidRPr="00D36B78" w14:paraId="0E5B643A" w14:textId="77777777" w:rsidTr="009A087D">
        <w:tc>
          <w:tcPr>
            <w:tcW w:w="2002" w:type="pct"/>
          </w:tcPr>
          <w:p w14:paraId="2CFE5C44" w14:textId="77777777" w:rsidR="00715816" w:rsidRPr="00D36B78" w:rsidRDefault="00715816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82" w:type="pct"/>
            <w:gridSpan w:val="3"/>
          </w:tcPr>
          <w:p w14:paraId="352658F2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B2F1741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5" w:type="pct"/>
            <w:gridSpan w:val="3"/>
          </w:tcPr>
          <w:p w14:paraId="789BDC32" w14:textId="77777777" w:rsidR="00715816" w:rsidRPr="00D36B78" w:rsidRDefault="00715816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87D" w:rsidRPr="00D36B78" w14:paraId="296F95AA" w14:textId="77777777" w:rsidTr="009A087D">
        <w:tc>
          <w:tcPr>
            <w:tcW w:w="2002" w:type="pct"/>
          </w:tcPr>
          <w:p w14:paraId="6320B480" w14:textId="77777777" w:rsidR="009A087D" w:rsidRPr="00D36B78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8B96B83" w14:textId="1F59C8B4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2" w:type="pct"/>
          </w:tcPr>
          <w:p w14:paraId="7C5E78B2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F494B76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49E0BF04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0CCB6D" w14:textId="34F45D00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2" w:type="pct"/>
          </w:tcPr>
          <w:p w14:paraId="5BE4FFAB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14:paraId="7B31329C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A087D" w:rsidRPr="00D36B78" w14:paraId="67AA254F" w14:textId="77777777" w:rsidTr="009A087D">
        <w:tc>
          <w:tcPr>
            <w:tcW w:w="2002" w:type="pct"/>
          </w:tcPr>
          <w:p w14:paraId="38CD7280" w14:textId="77777777" w:rsidR="009A087D" w:rsidRPr="00D36B78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CAE66E0" w14:textId="7E98488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09AD7911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F0A44E9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8028047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FF146" w14:textId="34A57A06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2FD7B6DD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4" w:type="pct"/>
          </w:tcPr>
          <w:p w14:paraId="018F0B1E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83257" w:rsidRPr="00D36B78" w14:paraId="73EC8E0A" w14:textId="77777777" w:rsidTr="009A087D">
        <w:tc>
          <w:tcPr>
            <w:tcW w:w="2002" w:type="pct"/>
          </w:tcPr>
          <w:p w14:paraId="05663660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3D40A451" w14:textId="77777777"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68D3" w:rsidRPr="00D36B78" w14:paraId="58F1F75C" w14:textId="77777777" w:rsidTr="009A087D">
        <w:tc>
          <w:tcPr>
            <w:tcW w:w="2002" w:type="pct"/>
          </w:tcPr>
          <w:p w14:paraId="551214EF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31BA060B" w14:textId="36EEF2E7" w:rsidR="00780C9D" w:rsidRPr="00D36B78" w:rsidRDefault="002026A4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8869914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21" w:type="pct"/>
          </w:tcPr>
          <w:p w14:paraId="6EAB803C" w14:textId="77777777" w:rsidR="00780C9D" w:rsidRPr="00C1266B" w:rsidRDefault="00780C9D" w:rsidP="00475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63742F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shd w:val="clear" w:color="auto" w:fill="auto"/>
          </w:tcPr>
          <w:p w14:paraId="366D089D" w14:textId="03EBB7A8" w:rsidR="00780C9D" w:rsidRPr="00D36B78" w:rsidRDefault="002026A4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26A4">
              <w:rPr>
                <w:rFonts w:ascii="Angsana New" w:hAnsi="Angsana New"/>
                <w:sz w:val="30"/>
                <w:szCs w:val="30"/>
              </w:rPr>
              <w:t>263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42" w:type="pct"/>
          </w:tcPr>
          <w:p w14:paraId="0FF04B33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1081A70A" w14:textId="77777777" w:rsidR="00780C9D" w:rsidRPr="00C1266B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446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9E68D3" w:rsidRPr="00D36B78" w14:paraId="48A49490" w14:textId="77777777" w:rsidTr="009A087D">
        <w:tc>
          <w:tcPr>
            <w:tcW w:w="2002" w:type="pct"/>
          </w:tcPr>
          <w:p w14:paraId="55AB5E43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9" w:type="pct"/>
            <w:shd w:val="clear" w:color="auto" w:fill="FFFFFF"/>
          </w:tcPr>
          <w:p w14:paraId="2A4C0203" w14:textId="07E9673B" w:rsidR="00780C9D" w:rsidRPr="00D36B78" w:rsidRDefault="002026A4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26A4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2" w:type="pct"/>
          </w:tcPr>
          <w:p w14:paraId="40F6067B" w14:textId="77777777" w:rsidR="00780C9D" w:rsidRPr="0091081E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636AE9" w14:textId="77777777" w:rsidR="00780C9D" w:rsidRPr="00C1266B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2" w:type="pct"/>
          </w:tcPr>
          <w:p w14:paraId="36093866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1AC56D09" w14:textId="04683CDE" w:rsidR="00780C9D" w:rsidRPr="00D36B78" w:rsidRDefault="002026A4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26A4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2" w:type="pct"/>
          </w:tcPr>
          <w:p w14:paraId="22F4ACCA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1F9595E7" w14:textId="77777777" w:rsidR="00780C9D" w:rsidRPr="00C1266B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9E68D3" w:rsidRPr="00D36B78" w14:paraId="580620EF" w14:textId="77777777" w:rsidTr="009A087D">
        <w:tc>
          <w:tcPr>
            <w:tcW w:w="2002" w:type="pct"/>
          </w:tcPr>
          <w:p w14:paraId="6CE42363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FFFFFF"/>
          </w:tcPr>
          <w:p w14:paraId="072E8D52" w14:textId="0BBFFF78" w:rsidR="00780C9D" w:rsidRPr="00D36B78" w:rsidRDefault="002026A4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26A4">
              <w:rPr>
                <w:rFonts w:ascii="Angsana New" w:hAnsi="Angsana New"/>
                <w:sz w:val="30"/>
                <w:szCs w:val="30"/>
              </w:rPr>
              <w:t>322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2" w:type="pct"/>
          </w:tcPr>
          <w:p w14:paraId="1FF03C1D" w14:textId="77777777" w:rsidR="00780C9D" w:rsidRPr="0091081E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E3ED649" w14:textId="77777777" w:rsidR="00780C9D" w:rsidRPr="00C1266B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142" w:type="pct"/>
          </w:tcPr>
          <w:p w14:paraId="2BAF9FBD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</w:tcPr>
          <w:p w14:paraId="0B8FDABF" w14:textId="1E23D53A" w:rsidR="00780C9D" w:rsidRPr="00D36B78" w:rsidRDefault="002026A4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026A4">
              <w:rPr>
                <w:rFonts w:ascii="Angsana New" w:hAnsi="Angsana New"/>
                <w:sz w:val="30"/>
                <w:szCs w:val="30"/>
              </w:rPr>
              <w:t>309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2" w:type="pct"/>
          </w:tcPr>
          <w:p w14:paraId="28C796FF" w14:textId="77777777" w:rsidR="00780C9D" w:rsidRPr="00D36B78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</w:tcPr>
          <w:p w14:paraId="0BF884AA" w14:textId="77777777" w:rsidR="00780C9D" w:rsidRPr="00C1266B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18C9">
              <w:rPr>
                <w:rFonts w:ascii="Angsana New" w:hAnsi="Angsana New"/>
                <w:sz w:val="30"/>
                <w:szCs w:val="30"/>
              </w:rPr>
              <w:t>308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9E68D3" w:rsidRPr="00D36B78" w14:paraId="4B9E9102" w14:textId="77777777" w:rsidTr="009A087D">
        <w:tc>
          <w:tcPr>
            <w:tcW w:w="2002" w:type="pct"/>
          </w:tcPr>
          <w:p w14:paraId="7E2A4CFC" w14:textId="77777777" w:rsidR="00780C9D" w:rsidRPr="00D36B78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10948B44" w:rsidR="00780C9D" w:rsidRPr="00AA321A" w:rsidRDefault="002026A4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6A4">
              <w:rPr>
                <w:rFonts w:ascii="Angsana New" w:hAnsi="Angsana New"/>
                <w:b/>
                <w:bCs/>
                <w:sz w:val="30"/>
                <w:szCs w:val="30"/>
              </w:rPr>
              <w:t>415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42" w:type="pct"/>
          </w:tcPr>
          <w:p w14:paraId="7F858108" w14:textId="77777777" w:rsidR="00780C9D" w:rsidRPr="00AA321A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FB41714" w14:textId="77777777" w:rsidR="00780C9D" w:rsidRPr="00C1266B" w:rsidRDefault="00780C9D" w:rsidP="0078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8C9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42" w:type="pct"/>
          </w:tcPr>
          <w:p w14:paraId="7AE627D0" w14:textId="77777777" w:rsidR="00780C9D" w:rsidRPr="00AA321A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7558ABFF" w:rsidR="00780C9D" w:rsidRPr="00AA321A" w:rsidRDefault="002026A4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6A4">
              <w:rPr>
                <w:rFonts w:ascii="Angsana New" w:hAnsi="Angsana New"/>
                <w:b/>
                <w:bCs/>
                <w:sz w:val="30"/>
                <w:szCs w:val="30"/>
              </w:rPr>
              <w:t>665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026A4">
              <w:rPr>
                <w:rFonts w:ascii="Angsana New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42" w:type="pct"/>
          </w:tcPr>
          <w:p w14:paraId="0B148F28" w14:textId="77777777" w:rsidR="00780C9D" w:rsidRPr="00AA321A" w:rsidRDefault="00780C9D" w:rsidP="0078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EC4B69E" w14:textId="77777777" w:rsidR="00780C9D" w:rsidRPr="009E68D3" w:rsidRDefault="00780C9D" w:rsidP="00B16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8D3">
              <w:rPr>
                <w:rFonts w:ascii="Angsana New" w:hAnsi="Angsana New"/>
                <w:b/>
                <w:bCs/>
                <w:sz w:val="30"/>
                <w:szCs w:val="30"/>
              </w:rPr>
              <w:t>814,778</w:t>
            </w:r>
          </w:p>
        </w:tc>
      </w:tr>
    </w:tbl>
    <w:p w14:paraId="06011B8D" w14:textId="738A911D" w:rsidR="00DB40FB" w:rsidRDefault="00DB40FB" w:rsidP="00C122F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67538E" w14:textId="530A7321" w:rsidR="00DB40FB" w:rsidRDefault="00DB40FB" w:rsidP="00C122F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2EF966C" w14:textId="77777777" w:rsidR="00A31276" w:rsidRPr="00DB40FB" w:rsidRDefault="00A31276" w:rsidP="00C122F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9"/>
        <w:gridCol w:w="271"/>
        <w:gridCol w:w="1160"/>
        <w:gridCol w:w="237"/>
        <w:gridCol w:w="36"/>
        <w:gridCol w:w="1170"/>
        <w:gridCol w:w="269"/>
        <w:gridCol w:w="1352"/>
        <w:gridCol w:w="15"/>
      </w:tblGrid>
      <w:tr w:rsidR="00B83257" w:rsidRPr="00D36B78" w14:paraId="1B18DDB7" w14:textId="77777777" w:rsidTr="00E82557">
        <w:trPr>
          <w:gridAfter w:val="1"/>
          <w:wAfter w:w="8" w:type="pct"/>
        </w:trPr>
        <w:tc>
          <w:tcPr>
            <w:tcW w:w="1995" w:type="pct"/>
          </w:tcPr>
          <w:p w14:paraId="00A1A44B" w14:textId="77777777"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Pr="00D36B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9" w:type="pct"/>
            <w:gridSpan w:val="3"/>
          </w:tcPr>
          <w:p w14:paraId="5428870B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31D19ADF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3" w:type="pct"/>
            <w:gridSpan w:val="4"/>
          </w:tcPr>
          <w:p w14:paraId="512F3534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87D" w:rsidRPr="00D36B78" w14:paraId="4B7E5506" w14:textId="77777777" w:rsidTr="008F22BC">
        <w:tc>
          <w:tcPr>
            <w:tcW w:w="1995" w:type="pct"/>
          </w:tcPr>
          <w:p w14:paraId="23FE7672" w14:textId="77777777" w:rsidR="009A087D" w:rsidRPr="00D36B78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7412B965" w14:textId="5C32F2B6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3" w:type="pct"/>
          </w:tcPr>
          <w:p w14:paraId="0D5F4A8F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BC14F6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197CE003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AA80DE" w14:textId="4800035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2" w:type="pct"/>
          </w:tcPr>
          <w:p w14:paraId="361EC42D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5558D208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A087D" w:rsidRPr="00D36B78" w14:paraId="5CB265CC" w14:textId="77777777" w:rsidTr="008F22BC">
        <w:tc>
          <w:tcPr>
            <w:tcW w:w="1995" w:type="pct"/>
          </w:tcPr>
          <w:p w14:paraId="48909208" w14:textId="77777777" w:rsidR="009A087D" w:rsidRPr="00D36B78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D3F285A" w14:textId="7EE2ECD3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AFBF0AB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4CA039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7CAB64D9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48D73C" w14:textId="13BB4A3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4376031F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21628C70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83257" w:rsidRPr="00D36B78" w14:paraId="7568C952" w14:textId="77777777" w:rsidTr="00E82557">
        <w:tc>
          <w:tcPr>
            <w:tcW w:w="1995" w:type="pct"/>
          </w:tcPr>
          <w:p w14:paraId="42F83D64" w14:textId="77777777" w:rsidR="00B83257" w:rsidRPr="00D36B78" w:rsidRDefault="00B83257" w:rsidP="00632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05" w:type="pct"/>
            <w:gridSpan w:val="9"/>
          </w:tcPr>
          <w:p w14:paraId="48580FF3" w14:textId="77777777" w:rsidR="00B83257" w:rsidRPr="00D36B78" w:rsidRDefault="00B83257" w:rsidP="00632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457" w:rsidRPr="00D36B78" w14:paraId="667652C5" w14:textId="77777777" w:rsidTr="008F22BC">
        <w:trPr>
          <w:cantSplit/>
        </w:trPr>
        <w:tc>
          <w:tcPr>
            <w:tcW w:w="1995" w:type="pct"/>
          </w:tcPr>
          <w:p w14:paraId="50004C25" w14:textId="77777777" w:rsidR="00C96457" w:rsidRPr="009D06D4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23" w:type="pct"/>
          </w:tcPr>
          <w:p w14:paraId="3675FCEF" w14:textId="320E104D" w:rsidR="00C96457" w:rsidRPr="00D36B78" w:rsidRDefault="00C573A5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73A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43" w:type="pct"/>
          </w:tcPr>
          <w:p w14:paraId="67754054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31B8C0" w14:textId="77777777" w:rsidR="00C96457" w:rsidRPr="009D06D4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144" w:type="pct"/>
            <w:gridSpan w:val="2"/>
          </w:tcPr>
          <w:p w14:paraId="4689563F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DBE8714" w14:textId="160B2EBB" w:rsidR="00C96457" w:rsidRPr="00DA2137" w:rsidRDefault="00C573A5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73A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42" w:type="pct"/>
          </w:tcPr>
          <w:p w14:paraId="3150DC17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06181F52" w14:textId="77777777" w:rsidR="00C96457" w:rsidRPr="009D06D4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C96457" w:rsidRPr="00D36B78" w14:paraId="1F025F4F" w14:textId="77777777" w:rsidTr="008F22BC">
        <w:trPr>
          <w:cantSplit/>
        </w:trPr>
        <w:tc>
          <w:tcPr>
            <w:tcW w:w="1995" w:type="pct"/>
          </w:tcPr>
          <w:p w14:paraId="6452426E" w14:textId="77777777" w:rsidR="00C96457" w:rsidRPr="00D36B78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3" w:type="pct"/>
          </w:tcPr>
          <w:p w14:paraId="42CB6142" w14:textId="60943635" w:rsidR="00C96457" w:rsidRPr="00D36B78" w:rsidRDefault="00C573A5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5EFF04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69EE5B" w14:textId="77777777" w:rsidR="00C96457" w:rsidRPr="009D06D4" w:rsidRDefault="00C96457" w:rsidP="00F72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E9F1D9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5EFF50A" w14:textId="398DF560" w:rsidR="00C96457" w:rsidRPr="00DA2137" w:rsidRDefault="00C573A5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73A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2" w:type="pct"/>
          </w:tcPr>
          <w:p w14:paraId="319846FE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39E84741" w14:textId="77777777" w:rsidR="00C96457" w:rsidRPr="009D06D4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C96457" w:rsidRPr="00D36B78" w14:paraId="40A9BB59" w14:textId="77777777" w:rsidTr="00996929">
        <w:trPr>
          <w:cantSplit/>
        </w:trPr>
        <w:tc>
          <w:tcPr>
            <w:tcW w:w="1995" w:type="pct"/>
          </w:tcPr>
          <w:p w14:paraId="390F133F" w14:textId="77777777" w:rsidR="00C96457" w:rsidRPr="00D36B78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3" w:type="pct"/>
          </w:tcPr>
          <w:p w14:paraId="12621E8C" w14:textId="50463751" w:rsidR="00C96457" w:rsidRPr="00D36B78" w:rsidRDefault="00C573A5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73A5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143" w:type="pct"/>
          </w:tcPr>
          <w:p w14:paraId="593A9F59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0005E7" w14:textId="77777777" w:rsidR="00C96457" w:rsidRPr="009D06D4" w:rsidRDefault="00C96457" w:rsidP="00530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C30C1B">
              <w:rPr>
                <w:rFonts w:ascii="Angsana New" w:hAnsi="Angsana New"/>
                <w:sz w:val="30"/>
                <w:szCs w:val="30"/>
              </w:rPr>
              <w:t>164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" w:type="pct"/>
            <w:gridSpan w:val="2"/>
          </w:tcPr>
          <w:p w14:paraId="50EF5053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7E95F17" w14:textId="44D4FA2A" w:rsidR="00C96457" w:rsidRPr="00DA2137" w:rsidRDefault="00C573A5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73A5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2" w:type="pct"/>
          </w:tcPr>
          <w:p w14:paraId="1EF1AE27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</w:tcPr>
          <w:p w14:paraId="38B2DBDF" w14:textId="77777777" w:rsidR="00C96457" w:rsidRPr="009D06D4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F2F19">
              <w:rPr>
                <w:rFonts w:ascii="Angsana New" w:hAnsi="Angsana New"/>
                <w:sz w:val="30"/>
                <w:szCs w:val="30"/>
              </w:rPr>
              <w:t>162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2F1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96457" w:rsidRPr="00D36B78" w14:paraId="195C0950" w14:textId="77777777" w:rsidTr="00996929">
        <w:trPr>
          <w:cantSplit/>
          <w:trHeight w:val="424"/>
        </w:trPr>
        <w:tc>
          <w:tcPr>
            <w:tcW w:w="1995" w:type="pct"/>
          </w:tcPr>
          <w:p w14:paraId="4A852E28" w14:textId="77777777" w:rsidR="00C96457" w:rsidRPr="00D36B78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75E393C4" w:rsidR="00C96457" w:rsidRPr="00FF1E6E" w:rsidRDefault="00C573A5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3A5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143" w:type="pct"/>
          </w:tcPr>
          <w:p w14:paraId="65343C8D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03E017" w14:textId="77777777" w:rsidR="00C96457" w:rsidRPr="009D06D4" w:rsidRDefault="00C96457" w:rsidP="00C9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0C1B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4" w:type="pct"/>
            <w:gridSpan w:val="2"/>
          </w:tcPr>
          <w:p w14:paraId="4FB8974A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627886B7" w:rsidR="00C96457" w:rsidRPr="00996929" w:rsidRDefault="00C573A5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3A5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73A5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2" w:type="pct"/>
          </w:tcPr>
          <w:p w14:paraId="098542A4" w14:textId="77777777" w:rsidR="00C96457" w:rsidRPr="00D36B78" w:rsidRDefault="00C96457" w:rsidP="00C9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5A4027" w14:textId="77777777" w:rsidR="00C96457" w:rsidRPr="00DA2137" w:rsidRDefault="00C96457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137">
              <w:rPr>
                <w:rFonts w:ascii="Angsana New" w:hAnsi="Angsana New"/>
                <w:b/>
                <w:bCs/>
                <w:sz w:val="30"/>
                <w:szCs w:val="30"/>
              </w:rPr>
              <w:t>172,662</w:t>
            </w:r>
          </w:p>
        </w:tc>
      </w:tr>
    </w:tbl>
    <w:p w14:paraId="7ADE002D" w14:textId="77777777" w:rsidR="007707A9" w:rsidRPr="00924C34" w:rsidRDefault="007707A9" w:rsidP="00A31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8"/>
        <w:gridCol w:w="271"/>
        <w:gridCol w:w="1161"/>
        <w:gridCol w:w="273"/>
        <w:gridCol w:w="1171"/>
        <w:gridCol w:w="269"/>
        <w:gridCol w:w="1366"/>
        <w:gridCol w:w="15"/>
      </w:tblGrid>
      <w:tr w:rsidR="00857DF0" w:rsidRPr="00D36B78" w14:paraId="33AEBA7A" w14:textId="77777777" w:rsidTr="009A087D">
        <w:tc>
          <w:tcPr>
            <w:tcW w:w="1993" w:type="pct"/>
          </w:tcPr>
          <w:p w14:paraId="31B9AE71" w14:textId="77777777" w:rsidR="00857DF0" w:rsidRPr="00D36B78" w:rsidRDefault="007707A9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  <w:r w:rsidR="00857DF0" w:rsidRPr="00D36B7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76" w:type="pct"/>
            <w:gridSpan w:val="3"/>
          </w:tcPr>
          <w:p w14:paraId="3B65F4B3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1695416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pct"/>
            <w:gridSpan w:val="4"/>
          </w:tcPr>
          <w:p w14:paraId="50CBC0C2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87D" w:rsidRPr="00D36B78" w14:paraId="0F9FDFFE" w14:textId="77777777" w:rsidTr="009A087D">
        <w:trPr>
          <w:gridAfter w:val="1"/>
          <w:wAfter w:w="9" w:type="pct"/>
        </w:trPr>
        <w:tc>
          <w:tcPr>
            <w:tcW w:w="1993" w:type="pct"/>
          </w:tcPr>
          <w:p w14:paraId="5134B8A8" w14:textId="77777777" w:rsidR="009A087D" w:rsidRPr="00D36B78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E9CD2CE" w14:textId="445B600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3" w:type="pct"/>
          </w:tcPr>
          <w:p w14:paraId="11501782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8A294A4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202D3D2F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90F33E" w14:textId="6C1E09EA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B17AE8">
              <w:rPr>
                <w:rFonts w:ascii="Angsana New" w:hAnsi="Angsana New" w:cs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2" w:type="pct"/>
          </w:tcPr>
          <w:p w14:paraId="0DD049B9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0AA8FA88" w14:textId="77777777" w:rsidR="009A087D" w:rsidRPr="003374B7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374B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A087D" w:rsidRPr="00D36B78" w14:paraId="4480C54A" w14:textId="77777777" w:rsidTr="009A087D">
        <w:trPr>
          <w:gridAfter w:val="1"/>
          <w:wAfter w:w="9" w:type="pct"/>
        </w:trPr>
        <w:tc>
          <w:tcPr>
            <w:tcW w:w="1993" w:type="pct"/>
          </w:tcPr>
          <w:p w14:paraId="0360C9AD" w14:textId="77777777" w:rsidR="009A087D" w:rsidRPr="00D36B78" w:rsidRDefault="009A087D" w:rsidP="009A08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325A061" w14:textId="3F3862CD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5867B5C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375542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CCEA0D8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FD261A" w14:textId="65902442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23ABB705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14:paraId="0D991329" w14:textId="77777777" w:rsidR="009A087D" w:rsidRPr="00D36B78" w:rsidRDefault="009A087D" w:rsidP="009A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7DF0" w:rsidRPr="00D36B78" w14:paraId="760CF079" w14:textId="77777777" w:rsidTr="009A087D">
        <w:trPr>
          <w:gridAfter w:val="1"/>
          <w:wAfter w:w="9" w:type="pct"/>
          <w:trHeight w:val="353"/>
        </w:trPr>
        <w:tc>
          <w:tcPr>
            <w:tcW w:w="1993" w:type="pct"/>
          </w:tcPr>
          <w:p w14:paraId="1B1D86F8" w14:textId="77777777" w:rsidR="00857DF0" w:rsidRPr="00D36B78" w:rsidRDefault="00857DF0" w:rsidP="00FF7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56CF9ED3" w14:textId="77777777" w:rsidR="00857DF0" w:rsidRPr="00D36B78" w:rsidRDefault="00857DF0" w:rsidP="00FF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1DBA" w:rsidRPr="00D36B78" w14:paraId="269AD425" w14:textId="77777777" w:rsidTr="009A087D">
        <w:trPr>
          <w:gridAfter w:val="1"/>
          <w:wAfter w:w="9" w:type="pct"/>
          <w:cantSplit/>
          <w:trHeight w:val="424"/>
        </w:trPr>
        <w:tc>
          <w:tcPr>
            <w:tcW w:w="1993" w:type="pct"/>
          </w:tcPr>
          <w:p w14:paraId="69723A68" w14:textId="77777777" w:rsidR="007A1DBA" w:rsidRPr="00D36B78" w:rsidRDefault="007A1DBA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E3789B6" w14:textId="23AC3156" w:rsidR="007A1DBA" w:rsidRPr="00F7266D" w:rsidRDefault="00D94066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AAF478" w14:textId="77777777" w:rsidR="007A1DBA" w:rsidRPr="00F7266D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07161E8" w14:textId="77777777" w:rsidR="007A1DBA" w:rsidRPr="00F7266D" w:rsidRDefault="00CC4AFB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C5D19B" w14:textId="77777777" w:rsidR="007A1DBA" w:rsidRPr="00F7266D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1806F65C" w14:textId="4DADE80E" w:rsidR="007A1DBA" w:rsidRPr="00F7266D" w:rsidRDefault="00D94066" w:rsidP="007A1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2" w:type="pct"/>
          </w:tcPr>
          <w:p w14:paraId="5E25F319" w14:textId="77777777" w:rsidR="007A1DBA" w:rsidRPr="00F7266D" w:rsidRDefault="007A1DBA" w:rsidP="007A1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14:paraId="70EBF174" w14:textId="77777777" w:rsidR="007A1DBA" w:rsidRPr="00F7266D" w:rsidRDefault="00CC4AFB" w:rsidP="00DA2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66D">
              <w:rPr>
                <w:rFonts w:ascii="Angsana New" w:hAnsi="Angsana New"/>
                <w:b/>
                <w:bCs/>
                <w:sz w:val="30"/>
                <w:szCs w:val="30"/>
              </w:rPr>
              <w:t>30,968</w:t>
            </w:r>
          </w:p>
        </w:tc>
      </w:tr>
    </w:tbl>
    <w:p w14:paraId="3EF50EA9" w14:textId="77777777" w:rsidR="00A31276" w:rsidRPr="00924C34" w:rsidRDefault="00A31276" w:rsidP="009C4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05ABEE7A" w14:textId="1E87131D" w:rsidR="009C4EE4" w:rsidRDefault="007A1DBA" w:rsidP="009C4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  <w:r w:rsidRPr="002340AF">
        <w:rPr>
          <w:rFonts w:ascii="Angsana New" w:hAnsi="Angsana New" w:hint="cs"/>
          <w:color w:val="0D0D0D"/>
          <w:sz w:val="30"/>
          <w:szCs w:val="30"/>
          <w:cs/>
        </w:rPr>
        <w:t>ไม่มีรายการเคลื่อนไหวของเงินกู้ยืมระยะยาวจากกิจการที่เกี่ยวข้องกันสำหรับงวดสามเดือน</w:t>
      </w:r>
      <w:r w:rsidR="009A087D" w:rsidRPr="002340AF">
        <w:rPr>
          <w:rFonts w:ascii="Angsana New" w:hAnsi="Angsana New" w:hint="cs"/>
          <w:color w:val="0D0D0D"/>
          <w:sz w:val="30"/>
          <w:szCs w:val="30"/>
          <w:cs/>
        </w:rPr>
        <w:t>และหกเดือน</w:t>
      </w:r>
      <w:r w:rsidRPr="002340AF">
        <w:rPr>
          <w:rFonts w:ascii="Angsana New" w:hAnsi="Angsana New" w:hint="cs"/>
          <w:color w:val="0D0D0D"/>
          <w:sz w:val="30"/>
          <w:szCs w:val="30"/>
          <w:cs/>
        </w:rPr>
        <w:t xml:space="preserve">สิ้นสุดวันที่ </w:t>
      </w:r>
      <w:r w:rsidR="008F22BC" w:rsidRPr="002340AF">
        <w:rPr>
          <w:rFonts w:ascii="Angsana New" w:hAnsi="Angsana New"/>
          <w:sz w:val="30"/>
          <w:szCs w:val="30"/>
        </w:rPr>
        <w:t xml:space="preserve">31 </w:t>
      </w:r>
      <w:r w:rsidR="009A087D" w:rsidRPr="002340AF">
        <w:rPr>
          <w:rFonts w:ascii="Angsana New" w:hAnsi="Angsana New" w:hint="cs"/>
          <w:sz w:val="30"/>
          <w:szCs w:val="30"/>
          <w:cs/>
        </w:rPr>
        <w:t>มีน</w:t>
      </w:r>
      <w:r w:rsidR="008F22BC" w:rsidRPr="002340AF">
        <w:rPr>
          <w:rFonts w:ascii="Angsana New" w:hAnsi="Angsana New" w:hint="cs"/>
          <w:sz w:val="30"/>
          <w:szCs w:val="30"/>
          <w:cs/>
        </w:rPr>
        <w:t>าคม</w:t>
      </w:r>
      <w:r w:rsidR="003C66EF" w:rsidRPr="002340AF">
        <w:rPr>
          <w:rFonts w:ascii="Angsana New" w:hAnsi="Angsana New"/>
          <w:sz w:val="30"/>
          <w:szCs w:val="30"/>
        </w:rPr>
        <w:t xml:space="preserve"> </w:t>
      </w:r>
      <w:r w:rsidRPr="002340AF">
        <w:rPr>
          <w:rFonts w:ascii="Angsana New" w:hAnsi="Angsana New"/>
          <w:color w:val="0D0D0D"/>
          <w:sz w:val="30"/>
          <w:szCs w:val="30"/>
        </w:rPr>
        <w:t>256</w:t>
      </w:r>
      <w:r w:rsidR="009A087D" w:rsidRPr="002340AF">
        <w:rPr>
          <w:rFonts w:ascii="Angsana New" w:hAnsi="Angsana New"/>
          <w:color w:val="0D0D0D"/>
          <w:sz w:val="30"/>
          <w:szCs w:val="30"/>
        </w:rPr>
        <w:t>4</w:t>
      </w:r>
      <w:r w:rsidRPr="002340AF">
        <w:rPr>
          <w:rFonts w:ascii="Angsana New" w:hAnsi="Angsana New"/>
          <w:color w:val="0D0D0D"/>
          <w:sz w:val="30"/>
          <w:szCs w:val="30"/>
        </w:rPr>
        <w:t xml:space="preserve"> </w:t>
      </w:r>
      <w:r w:rsidRPr="002340AF">
        <w:rPr>
          <w:rFonts w:ascii="Angsana New" w:hAnsi="Angsana New" w:hint="cs"/>
          <w:color w:val="0D0D0D"/>
          <w:sz w:val="30"/>
          <w:szCs w:val="30"/>
          <w:cs/>
        </w:rPr>
        <w:t xml:space="preserve">และ </w:t>
      </w:r>
      <w:r w:rsidRPr="002340AF">
        <w:rPr>
          <w:rFonts w:ascii="Angsana New" w:hAnsi="Angsana New"/>
          <w:color w:val="0D0D0D"/>
          <w:sz w:val="30"/>
          <w:szCs w:val="30"/>
        </w:rPr>
        <w:t>256</w:t>
      </w:r>
      <w:r w:rsidR="009A087D" w:rsidRPr="002340AF">
        <w:rPr>
          <w:rFonts w:ascii="Angsana New" w:hAnsi="Angsana New"/>
          <w:color w:val="0D0D0D"/>
          <w:sz w:val="30"/>
          <w:szCs w:val="30"/>
        </w:rPr>
        <w:t>3</w:t>
      </w:r>
    </w:p>
    <w:p w14:paraId="03E3CAF7" w14:textId="77777777" w:rsidR="009C4EE4" w:rsidRPr="00924C34" w:rsidRDefault="009C4EE4" w:rsidP="009C4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D0D0D"/>
          <w:sz w:val="30"/>
          <w:szCs w:val="30"/>
        </w:rPr>
      </w:pPr>
    </w:p>
    <w:p w14:paraId="658661FF" w14:textId="77777777" w:rsidR="00BC2044" w:rsidRPr="00C143D3" w:rsidRDefault="00BC2044" w:rsidP="00BC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color w:val="0D0D0D"/>
          <w:sz w:val="30"/>
          <w:szCs w:val="30"/>
          <w:cs/>
        </w:rPr>
      </w:pPr>
      <w:r w:rsidRPr="00C143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</w:t>
      </w:r>
    </w:p>
    <w:p w14:paraId="6F6A5916" w14:textId="391C9633" w:rsidR="00BC2044" w:rsidRPr="00924C34" w:rsidRDefault="00BC2044" w:rsidP="00BC2044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56A48883" w14:textId="77777777" w:rsidR="0051009D" w:rsidRPr="00BC2044" w:rsidRDefault="0051009D" w:rsidP="005100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both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สัญญาให้ผลิตสินค้า </w:t>
      </w:r>
    </w:p>
    <w:p w14:paraId="0115EA2D" w14:textId="77777777" w:rsidR="0051009D" w:rsidRPr="00924C34" w:rsidRDefault="0051009D" w:rsidP="0051009D">
      <w:pPr>
        <w:rPr>
          <w:rFonts w:asciiTheme="majorBidi" w:hAnsiTheme="majorBidi" w:cstheme="majorBidi"/>
          <w:sz w:val="30"/>
          <w:szCs w:val="30"/>
        </w:rPr>
      </w:pPr>
    </w:p>
    <w:p w14:paraId="40C578FE" w14:textId="647848A7" w:rsidR="0051009D" w:rsidRPr="00BC2044" w:rsidRDefault="0051009D" w:rsidP="0051009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04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ให้เป็นผู้ผลิตน้ำดื่มภายใต้ชื่อเครื่องหมายการค้า “คริสตัล” </w:t>
      </w:r>
      <w:r w:rsidR="00566A8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</w:t>
      </w:r>
      <w:r w:rsidRPr="0051009D">
        <w:rPr>
          <w:rFonts w:asciiTheme="majorBidi" w:hAnsiTheme="majorBidi"/>
          <w:sz w:val="30"/>
          <w:szCs w:val="30"/>
          <w:cs/>
        </w:rPr>
        <w:t>สัญญาสิ้นสุดไปเมื่อวัน</w:t>
      </w:r>
      <w:r>
        <w:rPr>
          <w:rFonts w:asciiTheme="majorBidi" w:hAnsiTheme="majorBidi" w:hint="cs"/>
          <w:sz w:val="30"/>
          <w:szCs w:val="30"/>
          <w:cs/>
        </w:rPr>
        <w:t xml:space="preserve">ที่ </w:t>
      </w:r>
      <w:r w:rsidRPr="00BC2044">
        <w:rPr>
          <w:rFonts w:asciiTheme="majorBidi" w:hAnsiTheme="majorBidi" w:cstheme="majorBidi"/>
          <w:sz w:val="30"/>
          <w:szCs w:val="30"/>
        </w:rPr>
        <w:t>15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BC2044">
        <w:rPr>
          <w:rFonts w:asciiTheme="majorBidi" w:hAnsiTheme="majorBidi" w:cstheme="majorBidi"/>
          <w:sz w:val="30"/>
          <w:szCs w:val="30"/>
        </w:rPr>
        <w:t>2561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>ปัจจุบันต่ออายุสัญญาอีก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 w:rsidRPr="00BC2044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มีผลนับ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16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C2044">
        <w:rPr>
          <w:rFonts w:asciiTheme="majorBidi" w:hAnsiTheme="majorBidi" w:cstheme="majorBidi"/>
          <w:sz w:val="30"/>
          <w:szCs w:val="30"/>
        </w:rPr>
        <w:t>2561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BC2044">
        <w:rPr>
          <w:rFonts w:asciiTheme="majorBidi" w:hAnsiTheme="majorBidi" w:cstheme="majorBidi"/>
          <w:sz w:val="30"/>
          <w:szCs w:val="30"/>
        </w:rPr>
        <w:t>30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BAF061" w14:textId="5C77C9DD" w:rsidR="00924C34" w:rsidRDefault="00924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1065205D" w14:textId="77777777" w:rsidR="00C143D3" w:rsidRPr="00C143D3" w:rsidRDefault="00C143D3" w:rsidP="00C143D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143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1297509A" w14:textId="18055966" w:rsidR="00C143D3" w:rsidRPr="00924C34" w:rsidRDefault="00C143D3" w:rsidP="00C143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0D828DF" w14:textId="7AC8004E" w:rsidR="00153D09" w:rsidRDefault="00153D09" w:rsidP="00153D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044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บริษัทได้ทำสัญญากับบริษัทที่เกี่ยวข้องแห่งหนึ่งเพื่อ</w:t>
      </w:r>
      <w:r w:rsidR="001F4524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Pr="00BC2044">
        <w:rPr>
          <w:rFonts w:asciiTheme="majorBidi" w:hAnsiTheme="majorBidi" w:cstheme="majorBidi"/>
          <w:sz w:val="30"/>
          <w:szCs w:val="30"/>
          <w:cs/>
        </w:rPr>
        <w:t>เป็นผู้จัดจำหน่ายสินค้าภายใต้เครื่องหมายการค้า "</w:t>
      </w:r>
      <w:r w:rsidRPr="00BC2044">
        <w:rPr>
          <w:rFonts w:asciiTheme="majorBidi" w:hAnsiTheme="majorBidi" w:cstheme="majorBidi"/>
          <w:sz w:val="30"/>
          <w:szCs w:val="30"/>
        </w:rPr>
        <w:t xml:space="preserve">Crystal" "Ranger" </w:t>
      </w:r>
      <w:r w:rsidRPr="00BC2044">
        <w:rPr>
          <w:rFonts w:asciiTheme="majorBidi" w:hAnsiTheme="majorBidi" w:cstheme="majorBidi"/>
          <w:sz w:val="30"/>
          <w:szCs w:val="30"/>
          <w:cs/>
        </w:rPr>
        <w:t>และ "</w:t>
      </w:r>
      <w:proofErr w:type="spellStart"/>
      <w:r w:rsidRPr="00BC2044">
        <w:rPr>
          <w:rFonts w:asciiTheme="majorBidi" w:hAnsiTheme="majorBidi" w:cstheme="majorBidi"/>
          <w:sz w:val="30"/>
          <w:szCs w:val="30"/>
        </w:rPr>
        <w:t>est</w:t>
      </w:r>
      <w:proofErr w:type="spellEnd"/>
      <w:r w:rsidRPr="00BC2044">
        <w:rPr>
          <w:rFonts w:asciiTheme="majorBidi" w:hAnsiTheme="majorBidi" w:cstheme="majorBidi"/>
          <w:sz w:val="30"/>
          <w:szCs w:val="30"/>
        </w:rPr>
        <w:t xml:space="preserve">" </w:t>
      </w:r>
      <w:r w:rsidRPr="00BC2044">
        <w:rPr>
          <w:rFonts w:asciiTheme="majorBidi" w:hAnsiTheme="majorBidi" w:cstheme="majorBidi"/>
          <w:sz w:val="30"/>
          <w:szCs w:val="30"/>
          <w:cs/>
        </w:rPr>
        <w:t>โดย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C2044">
        <w:rPr>
          <w:rFonts w:asciiTheme="majorBidi" w:hAnsiTheme="majorBidi" w:cstheme="majorBidi"/>
          <w:sz w:val="30"/>
          <w:szCs w:val="30"/>
          <w:cs/>
        </w:rPr>
        <w:t>ต้องปฏิบัติตามเงื่อนไข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 xml:space="preserve">ต่างๆ </w:t>
      </w:r>
      <w:r w:rsidRPr="00BC2044">
        <w:rPr>
          <w:rFonts w:asciiTheme="majorBidi" w:hAnsiTheme="majorBidi" w:cstheme="majorBidi"/>
          <w:sz w:val="30"/>
          <w:szCs w:val="30"/>
          <w:cs/>
        </w:rPr>
        <w:t>ที่กำหนด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ในสัญญา </w:t>
      </w:r>
      <w:r w:rsidR="006A2CF7" w:rsidRPr="0051009D">
        <w:rPr>
          <w:rFonts w:asciiTheme="majorBidi" w:hAnsiTheme="majorBidi"/>
          <w:sz w:val="30"/>
          <w:szCs w:val="30"/>
          <w:cs/>
        </w:rPr>
        <w:t>สัญญาสิ้นสุดไปเมื่อ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C2044">
        <w:rPr>
          <w:rFonts w:asciiTheme="majorBidi" w:hAnsiTheme="majorBidi" w:cstheme="majorBidi"/>
          <w:sz w:val="30"/>
          <w:szCs w:val="30"/>
        </w:rPr>
        <w:t>31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z w:val="30"/>
          <w:szCs w:val="30"/>
        </w:rPr>
        <w:t>2563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ปัจจุบันต่อ</w:t>
      </w:r>
      <w:r w:rsidR="006A2CF7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สัญญาอัตโนมัติอีก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6A2CF7">
        <w:rPr>
          <w:rFonts w:asciiTheme="majorBidi" w:hAnsiTheme="majorBidi" w:cstheme="majorBidi" w:hint="cs"/>
          <w:sz w:val="30"/>
          <w:szCs w:val="30"/>
          <w:cs/>
        </w:rPr>
        <w:t>มีผลนับ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BC2044">
        <w:rPr>
          <w:rFonts w:asciiTheme="majorBidi" w:hAnsiTheme="majorBidi" w:cstheme="majorBidi"/>
          <w:sz w:val="30"/>
          <w:szCs w:val="30"/>
        </w:rPr>
        <w:t>31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3EA7E5" w14:textId="463DB3D9" w:rsidR="0087278F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143D3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บริษัทได้ทำสัญญากับบริษัทที่เกี่ยวข้องกันแห่งหนึ่งเพื่อ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เป็นผู้จัดจำหน่ายเครื่องดื่มชาเขียว </w:t>
      </w:r>
      <w:r w:rsidR="006C22C2">
        <w:rPr>
          <w:rFonts w:asciiTheme="majorBidi" w:hAnsiTheme="majorBidi" w:cstheme="majorBidi" w:hint="cs"/>
          <w:sz w:val="30"/>
          <w:szCs w:val="30"/>
          <w:cs/>
        </w:rPr>
        <w:t>สัญญาสิ้นสุดไปเมื่อ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143D3">
        <w:rPr>
          <w:rFonts w:asciiTheme="majorBidi" w:hAnsiTheme="majorBidi" w:cstheme="majorBidi"/>
          <w:sz w:val="30"/>
          <w:szCs w:val="30"/>
        </w:rPr>
        <w:t xml:space="preserve">28 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41CAB">
        <w:rPr>
          <w:rFonts w:asciiTheme="majorBidi" w:hAnsiTheme="majorBidi" w:cstheme="majorBidi"/>
          <w:sz w:val="30"/>
          <w:szCs w:val="30"/>
        </w:rPr>
        <w:t>256</w:t>
      </w:r>
      <w:r w:rsidR="00507BD5">
        <w:rPr>
          <w:rFonts w:asciiTheme="majorBidi" w:hAnsiTheme="majorBidi" w:cstheme="majorBidi"/>
          <w:sz w:val="30"/>
          <w:szCs w:val="30"/>
        </w:rPr>
        <w:t>4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 ปัจจุบันคู่สัญญาตกลงทำสัญญากันใหม่ โดย</w:t>
      </w:r>
      <w:r w:rsidRPr="00C143D3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C143D3">
        <w:rPr>
          <w:rFonts w:asciiTheme="majorBidi" w:hAnsiTheme="majorBidi" w:cstheme="majorBidi"/>
          <w:sz w:val="30"/>
          <w:szCs w:val="30"/>
        </w:rPr>
        <w:t xml:space="preserve">1 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C143D3">
        <w:rPr>
          <w:rFonts w:asciiTheme="majorBidi" w:hAnsiTheme="majorBidi" w:cstheme="majorBidi"/>
          <w:sz w:val="30"/>
          <w:szCs w:val="30"/>
        </w:rPr>
        <w:t xml:space="preserve">2564 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C143D3">
        <w:rPr>
          <w:rFonts w:asciiTheme="majorBidi" w:hAnsiTheme="majorBidi" w:cstheme="majorBidi"/>
          <w:sz w:val="30"/>
          <w:szCs w:val="30"/>
        </w:rPr>
        <w:t xml:space="preserve">29 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C143D3">
        <w:rPr>
          <w:rFonts w:asciiTheme="majorBidi" w:hAnsiTheme="majorBidi" w:cstheme="majorBidi"/>
          <w:sz w:val="30"/>
          <w:szCs w:val="30"/>
        </w:rPr>
        <w:t xml:space="preserve">2567 </w:t>
      </w:r>
      <w:r w:rsidRPr="00C143D3">
        <w:rPr>
          <w:rFonts w:asciiTheme="majorBidi" w:hAnsiTheme="majorBidi" w:cstheme="majorBidi" w:hint="cs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</w:t>
      </w:r>
      <w:r w:rsidRPr="00C143D3">
        <w:rPr>
          <w:rFonts w:asciiTheme="majorBidi" w:hAnsiTheme="majorBidi" w:cstheme="majorBidi"/>
          <w:sz w:val="30"/>
          <w:szCs w:val="30"/>
          <w:cs/>
        </w:rPr>
        <w:t>สัญญาจะมีผล</w:t>
      </w:r>
      <w:r w:rsidRPr="00C143D3">
        <w:rPr>
          <w:rFonts w:asciiTheme="majorBidi" w:hAnsiTheme="majorBidi" w:cstheme="majorBidi" w:hint="cs"/>
          <w:sz w:val="30"/>
          <w:szCs w:val="30"/>
          <w:cs/>
        </w:rPr>
        <w:t>ใช้บังคับ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อีกคราวละ </w:t>
      </w:r>
      <w:r w:rsidR="00841CAB">
        <w:rPr>
          <w:rFonts w:asciiTheme="majorBidi" w:hAnsiTheme="majorBidi" w:cstheme="majorBidi"/>
          <w:sz w:val="30"/>
          <w:szCs w:val="30"/>
        </w:rPr>
        <w:t>3</w:t>
      </w:r>
      <w:r w:rsidRPr="00C143D3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B938261" w14:textId="4DBBEAB7" w:rsidR="0023193D" w:rsidRPr="006C68BC" w:rsidRDefault="0023193D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4F904AC2" w14:textId="77777777" w:rsidR="00A15623" w:rsidRPr="00BC2044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6D90E05F" w14:textId="77777777" w:rsidR="00A15623" w:rsidRPr="006C68BC" w:rsidRDefault="00A15623" w:rsidP="00A15623">
      <w:pPr>
        <w:rPr>
          <w:rFonts w:asciiTheme="majorBidi" w:hAnsiTheme="majorBidi" w:cstheme="majorBidi"/>
          <w:sz w:val="24"/>
          <w:szCs w:val="24"/>
        </w:rPr>
      </w:pPr>
    </w:p>
    <w:p w14:paraId="69FC8BEE" w14:textId="55F27564" w:rsidR="00A15623" w:rsidRPr="00BC2044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C204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บริษัทได้ทำสัญญากับบริษัทที่เกี่ยวข้องกันแห่งหนึ่งเพื่อซื้อขายผลิตภัณฑ์เครื่องดื่มโซดา 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</w:t>
      </w:r>
      <w:r>
        <w:rPr>
          <w:rFonts w:asciiTheme="majorBidi" w:hAnsiTheme="majorBidi" w:cstheme="majorBidi" w:hint="cs"/>
          <w:sz w:val="30"/>
          <w:szCs w:val="30"/>
          <w:cs/>
        </w:rPr>
        <w:t>สัญญาสิ้นสุดไปเมื่อวันที่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/>
          <w:sz w:val="30"/>
          <w:szCs w:val="30"/>
        </w:rPr>
        <w:t xml:space="preserve">30 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C2044">
        <w:rPr>
          <w:rFonts w:asciiTheme="majorBidi" w:hAnsiTheme="majorBidi" w:cstheme="majorBidi"/>
          <w:sz w:val="30"/>
          <w:szCs w:val="30"/>
        </w:rPr>
        <w:t xml:space="preserve">2563 </w:t>
      </w:r>
      <w:r w:rsidRPr="00BC2044">
        <w:rPr>
          <w:rFonts w:asciiTheme="majorBidi" w:hAnsiTheme="majorBidi" w:cstheme="majorBidi"/>
          <w:sz w:val="30"/>
          <w:szCs w:val="30"/>
          <w:cs/>
        </w:rPr>
        <w:t>ปัจจุบันต่อ</w:t>
      </w:r>
      <w:r w:rsidR="00924C34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BC2044">
        <w:rPr>
          <w:rFonts w:asciiTheme="majorBidi" w:hAnsiTheme="majorBidi" w:cstheme="majorBidi"/>
          <w:sz w:val="30"/>
          <w:szCs w:val="30"/>
          <w:cs/>
        </w:rPr>
        <w:t>สัญญาอัตโนมัติอีก</w:t>
      </w:r>
      <w:r w:rsidR="00E673C6">
        <w:rPr>
          <w:rFonts w:asciiTheme="majorBidi" w:hAnsiTheme="majorBidi" w:cstheme="majorBidi"/>
          <w:sz w:val="30"/>
          <w:szCs w:val="30"/>
          <w:cs/>
        </w:rPr>
        <w:br/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924C34">
        <w:rPr>
          <w:rFonts w:asciiTheme="majorBidi" w:hAnsiTheme="majorBidi" w:cstheme="majorBidi" w:hint="cs"/>
          <w:sz w:val="30"/>
          <w:szCs w:val="30"/>
          <w:cs/>
        </w:rPr>
        <w:t>มีผลนับ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BC2044">
        <w:rPr>
          <w:rFonts w:asciiTheme="majorBidi" w:hAnsiTheme="majorBidi" w:cstheme="majorBidi"/>
          <w:sz w:val="30"/>
          <w:szCs w:val="30"/>
        </w:rPr>
        <w:t>2563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BC2044">
        <w:rPr>
          <w:rFonts w:asciiTheme="majorBidi" w:hAnsiTheme="majorBidi" w:cstheme="majorBidi"/>
          <w:sz w:val="30"/>
          <w:szCs w:val="30"/>
        </w:rPr>
        <w:t>30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</w:p>
    <w:p w14:paraId="18910733" w14:textId="77E2F2CB" w:rsidR="00A15623" w:rsidRPr="006C68BC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ECDEBEC" w14:textId="77777777" w:rsidR="00A15623" w:rsidRPr="00BC2044" w:rsidRDefault="00A15623" w:rsidP="00A15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C204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0CE07FA6" w14:textId="77777777" w:rsidR="00A15623" w:rsidRPr="006C68BC" w:rsidRDefault="00A15623" w:rsidP="00A15623">
      <w:pPr>
        <w:rPr>
          <w:rFonts w:asciiTheme="majorBidi" w:hAnsiTheme="majorBidi" w:cstheme="majorBidi"/>
          <w:color w:val="FF0000"/>
          <w:sz w:val="24"/>
          <w:szCs w:val="24"/>
        </w:rPr>
      </w:pPr>
    </w:p>
    <w:p w14:paraId="1B8DBEA7" w14:textId="406EC8C2" w:rsidR="00A15623" w:rsidRPr="00BC2044" w:rsidRDefault="00A15623" w:rsidP="00A15623">
      <w:pPr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ผลิตและจัดจำหน่ายเครื่องดื่มน้ำอัดลมภายใต้เครื่องหมายการค้า “เอส” </w:t>
      </w:r>
      <w:r w:rsidR="006C68BC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บริษัทต้องปฏิบัติตามเงื่อนไขต่างๆ ที่กำหนดไว้ในสัญญา </w:t>
      </w:r>
      <w:r w:rsidR="006B1B1E">
        <w:rPr>
          <w:rFonts w:asciiTheme="majorBidi" w:hAnsiTheme="majorBidi" w:cstheme="majorBidi" w:hint="cs"/>
          <w:sz w:val="30"/>
          <w:szCs w:val="30"/>
          <w:cs/>
        </w:rPr>
        <w:t>สัญญาสิ้นสุดไปเมื่อ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C68BC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BC204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/>
          <w:sz w:val="30"/>
          <w:szCs w:val="30"/>
          <w:cs/>
        </w:rPr>
        <w:t>ปัจจุบันต่อ</w:t>
      </w:r>
      <w:r w:rsidR="007D003B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BC2044">
        <w:rPr>
          <w:rFonts w:asciiTheme="majorBidi" w:hAnsiTheme="majorBidi" w:cstheme="majorBidi"/>
          <w:sz w:val="30"/>
          <w:szCs w:val="30"/>
          <w:cs/>
        </w:rPr>
        <w:t>สัญญาอัตโนมัติ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 xml:space="preserve">อีก </w:t>
      </w:r>
      <w:r w:rsidR="006C68BC">
        <w:rPr>
          <w:rFonts w:asciiTheme="majorBidi" w:hAnsiTheme="majorBidi" w:cstheme="majorBidi"/>
          <w:sz w:val="30"/>
          <w:szCs w:val="30"/>
        </w:rPr>
        <w:t xml:space="preserve">3 </w:t>
      </w:r>
      <w:r w:rsidR="006C68BC">
        <w:rPr>
          <w:rFonts w:asciiTheme="majorBidi" w:hAnsiTheme="majorBidi" w:cstheme="majorBidi" w:hint="cs"/>
          <w:sz w:val="30"/>
          <w:szCs w:val="30"/>
          <w:cs/>
        </w:rPr>
        <w:t>ปี มีผลนับ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C2044">
        <w:rPr>
          <w:rFonts w:asciiTheme="majorBidi" w:hAnsiTheme="majorBidi" w:cstheme="majorBidi"/>
          <w:sz w:val="30"/>
          <w:szCs w:val="30"/>
        </w:rPr>
        <w:t>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BC2044">
        <w:rPr>
          <w:rFonts w:asciiTheme="majorBidi" w:hAnsiTheme="majorBidi" w:cstheme="majorBidi"/>
          <w:sz w:val="30"/>
          <w:szCs w:val="30"/>
        </w:rPr>
        <w:t>2564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BC2044">
        <w:rPr>
          <w:rFonts w:asciiTheme="majorBidi" w:hAnsiTheme="majorBidi" w:cstheme="majorBidi"/>
          <w:sz w:val="30"/>
          <w:szCs w:val="30"/>
        </w:rPr>
        <w:t>31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C2044">
        <w:rPr>
          <w:rFonts w:asciiTheme="majorBidi" w:hAnsiTheme="majorBidi" w:cstheme="majorBidi"/>
          <w:sz w:val="30"/>
          <w:szCs w:val="30"/>
        </w:rPr>
        <w:t>2566</w:t>
      </w:r>
      <w:r w:rsidRPr="00BC20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2044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4D22DE6D" w14:textId="7A881852" w:rsidR="00924C34" w:rsidRPr="006C68BC" w:rsidRDefault="00924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E4ADA50" w14:textId="77777777" w:rsidR="00C143D3" w:rsidRPr="00C143D3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C143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สัญญาบริหารและกระจายสินค้า</w:t>
      </w:r>
    </w:p>
    <w:p w14:paraId="58A6120B" w14:textId="77777777" w:rsidR="00C143D3" w:rsidRPr="006C68BC" w:rsidRDefault="00C143D3" w:rsidP="00C143D3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760F07CF" w14:textId="0F478A90" w:rsidR="00C143D3" w:rsidRDefault="00C143D3" w:rsidP="00C143D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6C22C2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ทำสัญญาบริหารและกระจายสินค้าหัวเชื้อและไซรัปเครื่องดื่มชาเขียวกับบริษัทที่เกี่ยวข้องแห่งหนึ่ง </w:t>
      </w:r>
      <w:r w:rsidR="006C22C2" w:rsidRPr="00924C34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สัญญาสิ้นสุดไปเมื่อ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841CA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>ปัจจุบันต่อ</w:t>
      </w:r>
      <w:r w:rsidR="002C796A">
        <w:rPr>
          <w:rFonts w:asciiTheme="majorBidi" w:hAnsiTheme="majorBidi" w:cstheme="majorBidi" w:hint="cs"/>
          <w:spacing w:val="-4"/>
          <w:sz w:val="30"/>
          <w:szCs w:val="30"/>
          <w:cs/>
        </w:rPr>
        <w:t>อายุ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สัญญาอีก </w:t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924C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 </w:t>
      </w:r>
      <w:r w:rsidR="00F66287" w:rsidRPr="00924C34">
        <w:rPr>
          <w:rFonts w:asciiTheme="majorBidi" w:hAnsiTheme="majorBidi" w:cstheme="majorBidi" w:hint="cs"/>
          <w:spacing w:val="-4"/>
          <w:sz w:val="30"/>
          <w:szCs w:val="30"/>
          <w:cs/>
        </w:rPr>
        <w:t>มีผลนับ</w:t>
      </w:r>
      <w:r w:rsidRPr="00924C34">
        <w:rPr>
          <w:rFonts w:asciiTheme="majorBidi" w:hAnsiTheme="majorBidi" w:cstheme="majorBidi"/>
          <w:spacing w:val="-4"/>
          <w:sz w:val="30"/>
          <w:szCs w:val="30"/>
          <w:cs/>
        </w:rPr>
        <w:t>ตั้งแต่วันที่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 w:rsidR="00924C34">
        <w:rPr>
          <w:rFonts w:asciiTheme="majorBidi" w:hAnsiTheme="majorBidi" w:cstheme="majorBidi"/>
          <w:spacing w:val="-4"/>
          <w:sz w:val="30"/>
          <w:szCs w:val="30"/>
        </w:rPr>
        <w:br/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กรกฎาคม </w:t>
      </w:r>
      <w:r w:rsidRPr="00C143D3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</w:p>
    <w:p w14:paraId="31BE0E16" w14:textId="77777777" w:rsidR="00841CAB" w:rsidRPr="006C68BC" w:rsidRDefault="00841CAB" w:rsidP="00C143D3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03D3F75" w14:textId="77777777" w:rsidR="00C143D3" w:rsidRPr="00C143D3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143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สัญญาการให้บริการให้คำปรึกษา</w:t>
      </w:r>
    </w:p>
    <w:p w14:paraId="03DA38E4" w14:textId="77777777" w:rsidR="00C143D3" w:rsidRPr="006C68BC" w:rsidRDefault="00C143D3" w:rsidP="00C143D3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7D27772" w14:textId="5DB2CA1D" w:rsidR="00C143D3" w:rsidRPr="00C143D3" w:rsidRDefault="00C143D3" w:rsidP="00C143D3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ในการได้มาซึ่งสิทธิในการใช้ซอฟท์แวร์ตามจำนวนสิทธิที่กำหนดโดยสัญญา และได้รับบริการในการบำรุงรักษาระบบ สัญญาสิ้นสุด</w:t>
      </w:r>
      <w:r w:rsidR="00F66287">
        <w:rPr>
          <w:rFonts w:asciiTheme="majorBidi" w:hAnsiTheme="majorBidi" w:cstheme="majorBidi" w:hint="cs"/>
          <w:spacing w:val="-4"/>
          <w:sz w:val="30"/>
          <w:szCs w:val="30"/>
          <w:cs/>
        </w:rPr>
        <w:t>ไปเมื่อ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126A1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126A1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66287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3024D">
        <w:rPr>
          <w:rFonts w:asciiTheme="majorBidi" w:hAnsiTheme="majorBidi" w:cstheme="majorBidi" w:hint="cs"/>
          <w:spacing w:val="-4"/>
          <w:sz w:val="30"/>
          <w:szCs w:val="30"/>
          <w:cs/>
        </w:rPr>
        <w:t>ปัจจุบันต่ออายุสัญญา</w:t>
      </w:r>
      <w:r w:rsidR="00F66287">
        <w:rPr>
          <w:rFonts w:asciiTheme="majorBidi" w:hAnsiTheme="majorBidi" w:cstheme="majorBidi" w:hint="cs"/>
          <w:spacing w:val="-4"/>
          <w:sz w:val="30"/>
          <w:szCs w:val="30"/>
          <w:cs/>
        </w:rPr>
        <w:t>อีก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41CAB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มีผลนับแต่วันที่ </w:t>
      </w:r>
      <w:r w:rsidR="00841CAB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841CAB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841CA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C143D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841CAB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7DC65F81" w14:textId="77777777" w:rsidR="00C143D3" w:rsidRPr="006C68BC" w:rsidRDefault="00C143D3" w:rsidP="00C1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13B0F218" w14:textId="1BF800AD" w:rsidR="00E02D41" w:rsidRPr="00206775" w:rsidRDefault="00E02D41" w:rsidP="00465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i/>
          <w:iCs/>
          <w:sz w:val="30"/>
          <w:szCs w:val="30"/>
        </w:rPr>
      </w:pPr>
      <w:r w:rsidRPr="00206775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6C68BC" w:rsidRDefault="005704BD" w:rsidP="004D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38BF2B8" w14:textId="473B492F" w:rsidR="006C313C" w:rsidRPr="0092617E" w:rsidRDefault="00D54614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  <w:r w:rsidRPr="00A36C3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D92800">
        <w:rPr>
          <w:rFonts w:ascii="Angsana New" w:hAnsi="Angsana New"/>
          <w:sz w:val="30"/>
          <w:szCs w:val="30"/>
        </w:rPr>
        <w:t xml:space="preserve">31 </w:t>
      </w:r>
      <w:r w:rsidR="009A087D">
        <w:rPr>
          <w:rFonts w:ascii="Angsana New" w:hAnsi="Angsana New" w:hint="cs"/>
          <w:sz w:val="30"/>
          <w:szCs w:val="30"/>
          <w:cs/>
        </w:rPr>
        <w:t>มีน</w:t>
      </w:r>
      <w:r w:rsidR="00D92800">
        <w:rPr>
          <w:rFonts w:ascii="Angsana New" w:hAnsi="Angsana New" w:hint="cs"/>
          <w:sz w:val="30"/>
          <w:szCs w:val="30"/>
          <w:cs/>
        </w:rPr>
        <w:t>าคม</w:t>
      </w:r>
      <w:r w:rsidR="003C66EF" w:rsidRPr="00A36C3E">
        <w:rPr>
          <w:rFonts w:ascii="Angsana New" w:hAnsi="Angsana New" w:hint="cs"/>
          <w:sz w:val="30"/>
          <w:szCs w:val="30"/>
          <w:cs/>
        </w:rPr>
        <w:t xml:space="preserve"> </w:t>
      </w:r>
      <w:r w:rsidR="0099132B">
        <w:rPr>
          <w:rFonts w:ascii="Angsana New" w:hAnsi="Angsana New"/>
          <w:spacing w:val="-4"/>
          <w:sz w:val="30"/>
          <w:szCs w:val="30"/>
        </w:rPr>
        <w:t>256</w:t>
      </w:r>
      <w:r w:rsidR="009A087D">
        <w:rPr>
          <w:rFonts w:ascii="Angsana New" w:hAnsi="Angsana New"/>
          <w:spacing w:val="-4"/>
          <w:sz w:val="30"/>
          <w:szCs w:val="30"/>
        </w:rPr>
        <w:t>4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บริษัทมีภาระผูกพันจากคำสั่งซื้อสินค้ากับกิจการที่เกี่ยวข้องกันเป็นจำนวนเงิน </w:t>
      </w:r>
      <w:r w:rsidR="004E64A2">
        <w:rPr>
          <w:rFonts w:ascii="Angsana New" w:hAnsi="Angsana New"/>
          <w:spacing w:val="-4"/>
          <w:sz w:val="30"/>
          <w:szCs w:val="30"/>
        </w:rPr>
        <w:t>123.21</w:t>
      </w:r>
      <w:r w:rsidR="000E6A34" w:rsidRPr="00A36C3E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AC7D97" w:rsidRPr="00A36C3E">
        <w:rPr>
          <w:rFonts w:ascii="Angsana New" w:hAnsi="Angsana New"/>
          <w:spacing w:val="-4"/>
          <w:sz w:val="30"/>
          <w:szCs w:val="30"/>
        </w:rPr>
        <w:t xml:space="preserve"> </w:t>
      </w:r>
      <w:r w:rsidR="00E449C9" w:rsidRPr="00A36C3E">
        <w:rPr>
          <w:rFonts w:ascii="Angsana New" w:hAnsi="Angsana New"/>
          <w:spacing w:val="-4"/>
          <w:sz w:val="30"/>
          <w:szCs w:val="30"/>
        </w:rPr>
        <w:t>(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9320DD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กันยายน </w:t>
      </w:r>
      <w:r w:rsidR="0099132B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C3FE4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E310AF" w:rsidRPr="0059322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C7E7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593229" w:rsidRPr="00593229">
        <w:rPr>
          <w:rFonts w:ascii="Angsana New" w:hAnsi="Angsana New"/>
          <w:i/>
          <w:iCs/>
          <w:spacing w:val="-4"/>
          <w:sz w:val="30"/>
          <w:szCs w:val="30"/>
        </w:rPr>
        <w:t>242</w:t>
      </w:r>
      <w:r w:rsidR="00D92800" w:rsidRPr="0059322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593229" w:rsidRPr="00593229">
        <w:rPr>
          <w:rFonts w:ascii="Angsana New" w:hAnsi="Angsana New"/>
          <w:i/>
          <w:iCs/>
          <w:spacing w:val="-4"/>
          <w:sz w:val="30"/>
          <w:szCs w:val="30"/>
        </w:rPr>
        <w:t>51</w:t>
      </w:r>
      <w:r w:rsidR="00D9280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310AF" w:rsidRPr="00A36C3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E449C9" w:rsidRPr="00A36C3E">
        <w:rPr>
          <w:rFonts w:ascii="Angsana New" w:hAnsi="Angsana New"/>
          <w:spacing w:val="-4"/>
          <w:sz w:val="30"/>
          <w:szCs w:val="30"/>
        </w:rPr>
        <w:t>)</w:t>
      </w:r>
      <w:r w:rsidR="00AD5CAC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AEB685F" w14:textId="77777777" w:rsidR="00AB5A5D" w:rsidRPr="009D506B" w:rsidRDefault="00AB5A5D" w:rsidP="00BB6625">
      <w:pPr>
        <w:tabs>
          <w:tab w:val="clear" w:pos="907"/>
          <w:tab w:val="decimal" w:pos="612"/>
        </w:tabs>
        <w:spacing w:line="240" w:lineRule="auto"/>
        <w:ind w:left="540" w:right="387"/>
        <w:jc w:val="thaiDistribute"/>
        <w:rPr>
          <w:rFonts w:ascii="Angsana New" w:hAnsi="Angsana New"/>
          <w:color w:val="000000"/>
          <w:sz w:val="28"/>
          <w:szCs w:val="28"/>
          <w:highlight w:val="yellow"/>
          <w:cs/>
        </w:rPr>
        <w:sectPr w:rsidR="00AB5A5D" w:rsidRPr="009D506B" w:rsidSect="00C200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019" w:bottom="576" w:left="1152" w:header="720" w:footer="720" w:gutter="0"/>
          <w:paperSrc w:first="15" w:other="15"/>
          <w:pgNumType w:start="13"/>
          <w:cols w:space="720"/>
          <w:titlePg/>
          <w:docGrid w:linePitch="245"/>
        </w:sectPr>
      </w:pPr>
    </w:p>
    <w:p w14:paraId="040FAABB" w14:textId="4E08A8CA" w:rsidR="008B6F23" w:rsidRPr="00D36B78" w:rsidRDefault="0092617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8B6F23">
        <w:rPr>
          <w:rFonts w:ascii="Angsana New" w:hAnsi="Angsana New"/>
          <w:b/>
          <w:bCs/>
          <w:sz w:val="30"/>
          <w:szCs w:val="30"/>
        </w:rPr>
        <w:tab/>
      </w:r>
      <w:r w:rsidR="008B6F23" w:rsidRPr="00D36B7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68156D78" w14:textId="77777777" w:rsidR="008B6F23" w:rsidRPr="00001E34" w:rsidRDefault="008B6F23" w:rsidP="0049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6"/>
        <w:gridCol w:w="981"/>
        <w:gridCol w:w="262"/>
        <w:gridCol w:w="1002"/>
        <w:gridCol w:w="268"/>
        <w:gridCol w:w="1083"/>
        <w:gridCol w:w="271"/>
        <w:gridCol w:w="1005"/>
        <w:gridCol w:w="320"/>
        <w:gridCol w:w="968"/>
        <w:gridCol w:w="236"/>
        <w:gridCol w:w="17"/>
        <w:gridCol w:w="1014"/>
        <w:gridCol w:w="274"/>
        <w:gridCol w:w="1040"/>
        <w:gridCol w:w="239"/>
        <w:gridCol w:w="994"/>
        <w:gridCol w:w="23"/>
        <w:gridCol w:w="230"/>
        <w:gridCol w:w="23"/>
        <w:gridCol w:w="965"/>
        <w:gridCol w:w="55"/>
        <w:gridCol w:w="184"/>
        <w:gridCol w:w="55"/>
        <w:gridCol w:w="965"/>
      </w:tblGrid>
      <w:tr w:rsidR="00CB65CC" w:rsidRPr="00001E34" w14:paraId="651B66EF" w14:textId="77777777" w:rsidTr="00CB65CC">
        <w:tc>
          <w:tcPr>
            <w:tcW w:w="669" w:type="pct"/>
          </w:tcPr>
          <w:p w14:paraId="191594E0" w14:textId="77777777" w:rsidR="004914D4" w:rsidRPr="00001E34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331" w:type="pct"/>
            <w:gridSpan w:val="24"/>
          </w:tcPr>
          <w:p w14:paraId="6BFD07A6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B65CC" w:rsidRPr="00001E34" w14:paraId="5D422EB7" w14:textId="77777777" w:rsidTr="00CB65CC">
        <w:tc>
          <w:tcPr>
            <w:tcW w:w="669" w:type="pct"/>
          </w:tcPr>
          <w:p w14:paraId="6748D3EF" w14:textId="77777777" w:rsidR="00D76882" w:rsidRPr="00001E34" w:rsidRDefault="00D76882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14:paraId="6FF7745A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379C8E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3" w:type="pct"/>
          </w:tcPr>
          <w:p w14:paraId="077DB0CE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9" w:type="pct"/>
            <w:gridSpan w:val="3"/>
          </w:tcPr>
          <w:p w14:paraId="7BF491AC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0856537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11" w:type="pct"/>
          </w:tcPr>
          <w:p w14:paraId="4888D5B5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6" w:type="pct"/>
            <w:gridSpan w:val="4"/>
          </w:tcPr>
          <w:p w14:paraId="447B5BCB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7D48D2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5" w:type="pct"/>
          </w:tcPr>
          <w:p w14:paraId="205F8478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7" w:type="pct"/>
            <w:gridSpan w:val="4"/>
          </w:tcPr>
          <w:p w14:paraId="0B69C3D1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7389E2B1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88" w:type="pct"/>
            <w:gridSpan w:val="2"/>
          </w:tcPr>
          <w:p w14:paraId="0BCAA23B" w14:textId="77777777" w:rsidR="00D76882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1" w:type="pct"/>
            <w:gridSpan w:val="5"/>
          </w:tcPr>
          <w:p w14:paraId="77BE63B5" w14:textId="77777777" w:rsidR="00EB3BAB" w:rsidRPr="00001E34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="00EB3BAB"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</w:p>
          <w:p w14:paraId="5E041262" w14:textId="74700C49" w:rsidR="00D76882" w:rsidRPr="00001E34" w:rsidRDefault="00001E34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งวด</w:t>
            </w:r>
            <w:r w:rsidR="008B497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หก</w:t>
            </w:r>
            <w:r w:rsidR="00EB3BAB" w:rsidRPr="00001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CB65CC" w:rsidRPr="00001E34" w14:paraId="685F23C2" w14:textId="77777777" w:rsidTr="00CB65CC">
        <w:tc>
          <w:tcPr>
            <w:tcW w:w="669" w:type="pct"/>
          </w:tcPr>
          <w:p w14:paraId="4F06F8A6" w14:textId="77777777" w:rsidR="009A195E" w:rsidRPr="00001E34" w:rsidRDefault="009A195E" w:rsidP="009A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1" w:type="pct"/>
          </w:tcPr>
          <w:p w14:paraId="597DCDCC" w14:textId="582B1DA3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B497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91" w:type="pct"/>
          </w:tcPr>
          <w:p w14:paraId="4A4CEE9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046ADF4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3" w:type="pct"/>
          </w:tcPr>
          <w:p w14:paraId="1304129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" w:type="pct"/>
          </w:tcPr>
          <w:p w14:paraId="1E48F681" w14:textId="62565CD2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B497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94" w:type="pct"/>
          </w:tcPr>
          <w:p w14:paraId="702584AF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6A6014E6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11" w:type="pct"/>
          </w:tcPr>
          <w:p w14:paraId="030EA7F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644EF54A" w14:textId="3B9664A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B497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88" w:type="pct"/>
            <w:gridSpan w:val="2"/>
          </w:tcPr>
          <w:p w14:paraId="4424FF10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</w:tcPr>
          <w:p w14:paraId="5A59D7D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5" w:type="pct"/>
          </w:tcPr>
          <w:p w14:paraId="43BB04F6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1" w:type="pct"/>
          </w:tcPr>
          <w:p w14:paraId="78BA3CBC" w14:textId="71F039B1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B497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83" w:type="pct"/>
          </w:tcPr>
          <w:p w14:paraId="1BB903A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gridSpan w:val="2"/>
          </w:tcPr>
          <w:p w14:paraId="23CE64E8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8" w:type="pct"/>
            <w:gridSpan w:val="2"/>
          </w:tcPr>
          <w:p w14:paraId="4001CB1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  <w:gridSpan w:val="2"/>
          </w:tcPr>
          <w:p w14:paraId="1FD8C451" w14:textId="4F7BD786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B497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83" w:type="pct"/>
            <w:gridSpan w:val="2"/>
          </w:tcPr>
          <w:p w14:paraId="59F0092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" w:type="pct"/>
          </w:tcPr>
          <w:p w14:paraId="689CF490" w14:textId="66BDC4CA" w:rsidR="009A195E" w:rsidRPr="00001E34" w:rsidRDefault="007B3352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B497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</w:tr>
      <w:tr w:rsidR="00CB65CC" w:rsidRPr="00001E34" w14:paraId="08A37A4B" w14:textId="77777777" w:rsidTr="00CB65CC">
        <w:tc>
          <w:tcPr>
            <w:tcW w:w="669" w:type="pct"/>
          </w:tcPr>
          <w:p w14:paraId="24EBB573" w14:textId="77777777" w:rsidR="009A195E" w:rsidRPr="00001E34" w:rsidRDefault="009A195E" w:rsidP="009A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1" w:type="pct"/>
          </w:tcPr>
          <w:p w14:paraId="019CCCCE" w14:textId="35548D7F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8B49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1" w:type="pct"/>
          </w:tcPr>
          <w:p w14:paraId="7769AE02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2C45854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" w:type="pct"/>
          </w:tcPr>
          <w:p w14:paraId="0215DDAB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" w:type="pct"/>
          </w:tcPr>
          <w:p w14:paraId="1BE58E70" w14:textId="2EE0124F" w:rsidR="009A195E" w:rsidRPr="00001E34" w:rsidRDefault="009A195E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50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8B49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4" w:type="pct"/>
          </w:tcPr>
          <w:p w14:paraId="509623B3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2AE45FA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" w:type="pct"/>
          </w:tcPr>
          <w:p w14:paraId="16371491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5A1CB24D" w14:textId="0427EF9C" w:rsidR="009A195E" w:rsidRPr="00001E34" w:rsidRDefault="009A195E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70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8B49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8" w:type="pct"/>
            <w:gridSpan w:val="2"/>
          </w:tcPr>
          <w:p w14:paraId="19F1139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2" w:type="pct"/>
          </w:tcPr>
          <w:p w14:paraId="50890C47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" w:type="pct"/>
          </w:tcPr>
          <w:p w14:paraId="34A8CEC5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</w:tcPr>
          <w:p w14:paraId="4B112046" w14:textId="2E030AC0" w:rsidR="009A195E" w:rsidRPr="00001E34" w:rsidRDefault="009A195E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0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8B49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3" w:type="pct"/>
          </w:tcPr>
          <w:p w14:paraId="6B100CEC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" w:type="pct"/>
            <w:gridSpan w:val="2"/>
          </w:tcPr>
          <w:p w14:paraId="61CC9E5D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8" w:type="pct"/>
            <w:gridSpan w:val="2"/>
          </w:tcPr>
          <w:p w14:paraId="01E42D88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  <w:gridSpan w:val="2"/>
          </w:tcPr>
          <w:p w14:paraId="29B3626B" w14:textId="171A6ABD" w:rsidR="009A195E" w:rsidRPr="00001E34" w:rsidRDefault="009A195E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70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8B497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3" w:type="pct"/>
            <w:gridSpan w:val="2"/>
          </w:tcPr>
          <w:p w14:paraId="61D37C90" w14:textId="77777777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" w:type="pct"/>
          </w:tcPr>
          <w:p w14:paraId="095E7B0E" w14:textId="3563B268" w:rsidR="009A195E" w:rsidRPr="00001E34" w:rsidRDefault="009A195E" w:rsidP="009A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8B497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B65CC" w:rsidRPr="00001E34" w14:paraId="2BFB2035" w14:textId="77777777" w:rsidTr="00CB65CC">
        <w:tc>
          <w:tcPr>
            <w:tcW w:w="669" w:type="pct"/>
          </w:tcPr>
          <w:p w14:paraId="02973730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0" w:type="pct"/>
            <w:gridSpan w:val="3"/>
          </w:tcPr>
          <w:p w14:paraId="7E2CD8CB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" w:type="pct"/>
          </w:tcPr>
          <w:p w14:paraId="1985D1F8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8" w:type="pct"/>
            <w:gridSpan w:val="20"/>
          </w:tcPr>
          <w:p w14:paraId="3DD4E8FE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CB65CC" w:rsidRPr="00001E34" w14:paraId="167E6220" w14:textId="77777777" w:rsidTr="00CB65CC">
        <w:tc>
          <w:tcPr>
            <w:tcW w:w="669" w:type="pct"/>
          </w:tcPr>
          <w:p w14:paraId="5C0F531D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เพ็ทฟอร์ม </w:t>
            </w:r>
          </w:p>
        </w:tc>
        <w:tc>
          <w:tcPr>
            <w:tcW w:w="341" w:type="pct"/>
          </w:tcPr>
          <w:p w14:paraId="52F472C6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06E3FDB6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8" w:type="pct"/>
          </w:tcPr>
          <w:p w14:paraId="7388D22E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" w:type="pct"/>
          </w:tcPr>
          <w:p w14:paraId="62F42F36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6" w:type="pct"/>
          </w:tcPr>
          <w:p w14:paraId="4CC4183D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19E2AC09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27EEA0E0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089E6F6B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41251EA2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" w:type="pct"/>
          </w:tcPr>
          <w:p w14:paraId="4815009F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8" w:type="pct"/>
            <w:gridSpan w:val="2"/>
          </w:tcPr>
          <w:p w14:paraId="68C5B072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14:paraId="030EF9B5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" w:type="pct"/>
          </w:tcPr>
          <w:p w14:paraId="708E44A1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</w:tcPr>
          <w:p w14:paraId="1CEBD751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1EB00E87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gridSpan w:val="2"/>
          </w:tcPr>
          <w:p w14:paraId="632A0B2F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  <w:gridSpan w:val="2"/>
          </w:tcPr>
          <w:p w14:paraId="5EFC087A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" w:type="pct"/>
            <w:gridSpan w:val="2"/>
          </w:tcPr>
          <w:p w14:paraId="05DE1A93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2" w:type="pct"/>
            <w:gridSpan w:val="2"/>
          </w:tcPr>
          <w:p w14:paraId="34AE1C3F" w14:textId="77777777" w:rsidR="00D76882" w:rsidRPr="00001E34" w:rsidRDefault="00D76882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65CC" w:rsidRPr="00001E34" w14:paraId="4BEAA8FC" w14:textId="77777777" w:rsidTr="00CB65CC">
        <w:tc>
          <w:tcPr>
            <w:tcW w:w="669" w:type="pct"/>
          </w:tcPr>
          <w:p w14:paraId="098712CF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 xml:space="preserve">   (ไทยแลนด์)</w:t>
            </w:r>
            <w:r w:rsidRPr="00001E3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41" w:type="pct"/>
          </w:tcPr>
          <w:p w14:paraId="1DE956FC" w14:textId="4841EC42" w:rsidR="004A48B7" w:rsidRPr="00001E34" w:rsidRDefault="00C24759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1" w:type="pct"/>
          </w:tcPr>
          <w:p w14:paraId="1BBAB57A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48" w:type="pct"/>
          </w:tcPr>
          <w:p w14:paraId="64D0B813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D0D0D"/>
                <w:sz w:val="28"/>
                <w:szCs w:val="28"/>
              </w:rPr>
              <w:t>40</w:t>
            </w:r>
          </w:p>
        </w:tc>
        <w:tc>
          <w:tcPr>
            <w:tcW w:w="93" w:type="pct"/>
          </w:tcPr>
          <w:p w14:paraId="363297EE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76" w:type="pct"/>
          </w:tcPr>
          <w:p w14:paraId="4DFB55EF" w14:textId="5019E5E9" w:rsidR="004A48B7" w:rsidRPr="00001E34" w:rsidRDefault="00C24759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79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94" w:type="pct"/>
          </w:tcPr>
          <w:p w14:paraId="3E1C8ED0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  <w:highlight w:val="green"/>
              </w:rPr>
            </w:pPr>
          </w:p>
        </w:tc>
        <w:tc>
          <w:tcPr>
            <w:tcW w:w="349" w:type="pct"/>
          </w:tcPr>
          <w:p w14:paraId="689F84FF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111" w:type="pct"/>
          </w:tcPr>
          <w:p w14:paraId="4ABE16C2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797BEE6F" w14:textId="44E0436E" w:rsidR="004A48B7" w:rsidRPr="00001E34" w:rsidRDefault="00C24759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82" w:type="pct"/>
          </w:tcPr>
          <w:p w14:paraId="22770FFD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8" w:type="pct"/>
            <w:gridSpan w:val="2"/>
            <w:tcBorders>
              <w:bottom w:val="double" w:sz="4" w:space="0" w:color="auto"/>
            </w:tcBorders>
          </w:tcPr>
          <w:p w14:paraId="4CAD1388" w14:textId="77777777" w:rsidR="004A48B7" w:rsidRPr="00001E34" w:rsidRDefault="004A48B7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5" w:type="pct"/>
          </w:tcPr>
          <w:p w14:paraId="26D33235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pct"/>
            <w:tcBorders>
              <w:bottom w:val="double" w:sz="4" w:space="0" w:color="auto"/>
            </w:tcBorders>
            <w:shd w:val="clear" w:color="auto" w:fill="FFFFFF"/>
          </w:tcPr>
          <w:p w14:paraId="0F39E104" w14:textId="3C1626D5" w:rsidR="004A48B7" w:rsidRPr="00001E34" w:rsidRDefault="00C24759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4759">
              <w:rPr>
                <w:rFonts w:ascii="Angsana New" w:hAnsi="Angsana New"/>
                <w:b/>
                <w:bCs/>
                <w:sz w:val="28"/>
                <w:szCs w:val="28"/>
              </w:rPr>
              <w:t>802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C24759">
              <w:rPr>
                <w:rFonts w:ascii="Angsana New" w:hAnsi="Angsana New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83" w:type="pct"/>
            <w:shd w:val="clear" w:color="auto" w:fill="FFFFFF"/>
          </w:tcPr>
          <w:p w14:paraId="3A7A0E0D" w14:textId="77777777" w:rsidR="004A48B7" w:rsidRPr="00001E34" w:rsidRDefault="004A48B7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  <w:shd w:val="clear" w:color="auto" w:fill="FFFFFF"/>
          </w:tcPr>
          <w:p w14:paraId="7779DA04" w14:textId="77777777" w:rsidR="004A48B7" w:rsidRPr="00001E34" w:rsidRDefault="00E356B7" w:rsidP="00FB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802</w:t>
            </w:r>
            <w:r w:rsidR="0071670A" w:rsidRPr="00001E3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88" w:type="pct"/>
            <w:gridSpan w:val="2"/>
            <w:shd w:val="clear" w:color="auto" w:fill="FFFFFF"/>
          </w:tcPr>
          <w:p w14:paraId="18ADCEBB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3" w:type="pct"/>
            <w:gridSpan w:val="2"/>
            <w:tcBorders>
              <w:bottom w:val="double" w:sz="4" w:space="0" w:color="auto"/>
            </w:tcBorders>
            <w:shd w:val="clear" w:color="auto" w:fill="FFFFFF"/>
          </w:tcPr>
          <w:p w14:paraId="5EE09866" w14:textId="1C17D246" w:rsidR="004A48B7" w:rsidRPr="00001E34" w:rsidRDefault="00C24759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63,000</w:t>
            </w:r>
          </w:p>
        </w:tc>
        <w:tc>
          <w:tcPr>
            <w:tcW w:w="83" w:type="pct"/>
            <w:gridSpan w:val="2"/>
          </w:tcPr>
          <w:p w14:paraId="6943714C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52" w:type="pct"/>
            <w:gridSpan w:val="2"/>
            <w:tcBorders>
              <w:bottom w:val="double" w:sz="4" w:space="0" w:color="auto"/>
            </w:tcBorders>
          </w:tcPr>
          <w:p w14:paraId="5B5E4E32" w14:textId="5DB6F1D9" w:rsidR="004A48B7" w:rsidRPr="00001E34" w:rsidRDefault="00756167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24,000</w:t>
            </w:r>
          </w:p>
        </w:tc>
      </w:tr>
    </w:tbl>
    <w:p w14:paraId="046196B4" w14:textId="77777777" w:rsidR="005F6FF5" w:rsidRPr="00001E34" w:rsidRDefault="005F6FF5" w:rsidP="008B6F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14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56"/>
        <w:gridCol w:w="236"/>
        <w:gridCol w:w="1007"/>
        <w:gridCol w:w="266"/>
        <w:gridCol w:w="1045"/>
        <w:gridCol w:w="266"/>
        <w:gridCol w:w="1022"/>
        <w:gridCol w:w="237"/>
        <w:gridCol w:w="1025"/>
        <w:gridCol w:w="266"/>
        <w:gridCol w:w="996"/>
        <w:gridCol w:w="266"/>
        <w:gridCol w:w="1077"/>
        <w:gridCol w:w="266"/>
        <w:gridCol w:w="993"/>
      </w:tblGrid>
      <w:tr w:rsidR="004914D4" w:rsidRPr="00001E34" w14:paraId="237666CB" w14:textId="77777777" w:rsidTr="006A3DDB">
        <w:tc>
          <w:tcPr>
            <w:tcW w:w="1528" w:type="pct"/>
          </w:tcPr>
          <w:p w14:paraId="2EDF31FC" w14:textId="77777777" w:rsidR="004914D4" w:rsidRPr="00001E34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72" w:type="pct"/>
            <w:gridSpan w:val="15"/>
          </w:tcPr>
          <w:p w14:paraId="438D6C09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D9C" w:rsidRPr="00001E34" w14:paraId="5E5FC7A8" w14:textId="77777777" w:rsidTr="006A3DDB">
        <w:tc>
          <w:tcPr>
            <w:tcW w:w="1528" w:type="pct"/>
          </w:tcPr>
          <w:p w14:paraId="10524534" w14:textId="77777777" w:rsidR="004914D4" w:rsidRPr="00001E34" w:rsidRDefault="004914D4" w:rsidP="008B6F23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14:paraId="3F358BFF" w14:textId="77777777" w:rsidR="00E80C1A" w:rsidRPr="00001E34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44880A5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92" w:type="pct"/>
          </w:tcPr>
          <w:p w14:paraId="6C7BE699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8" w:type="pct"/>
            <w:gridSpan w:val="3"/>
          </w:tcPr>
          <w:p w14:paraId="684A5F4F" w14:textId="77777777" w:rsidR="00E80C1A" w:rsidRPr="00001E34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083750EA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82" w:type="pct"/>
          </w:tcPr>
          <w:p w14:paraId="4D27D41C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pct"/>
            <w:gridSpan w:val="3"/>
          </w:tcPr>
          <w:p w14:paraId="0C010B5E" w14:textId="77777777" w:rsidR="00E80C1A" w:rsidRPr="00001E34" w:rsidRDefault="00E80C1A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1F1DDCC8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2" w:type="pct"/>
          </w:tcPr>
          <w:p w14:paraId="57ABB102" w14:textId="77777777" w:rsidR="004914D4" w:rsidRPr="00001E34" w:rsidRDefault="004914D4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9" w:type="pct"/>
            <w:gridSpan w:val="3"/>
          </w:tcPr>
          <w:p w14:paraId="601BFD74" w14:textId="77777777" w:rsidR="00942DFA" w:rsidRDefault="00D76882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E80C1A" w:rsidRPr="00001E34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</w:p>
          <w:p w14:paraId="098F6D46" w14:textId="3E8A38AB" w:rsidR="004914D4" w:rsidRPr="00001E34" w:rsidRDefault="00E80C1A" w:rsidP="0094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AC2B5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7B3352" w:rsidRPr="00001E34" w14:paraId="6AC79B98" w14:textId="77777777" w:rsidTr="006A3DDB">
        <w:tc>
          <w:tcPr>
            <w:tcW w:w="1528" w:type="pct"/>
          </w:tcPr>
          <w:p w14:paraId="1B7B5ED6" w14:textId="77777777" w:rsidR="007B3352" w:rsidRPr="00001E34" w:rsidRDefault="007B3352" w:rsidP="007B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14:paraId="66F1F34F" w14:textId="3787CAEE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9242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82" w:type="pct"/>
          </w:tcPr>
          <w:p w14:paraId="6B10070C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60EB4008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" w:type="pct"/>
          </w:tcPr>
          <w:p w14:paraId="3C0469AB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10569B24" w14:textId="307E04D1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9242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92" w:type="pct"/>
          </w:tcPr>
          <w:p w14:paraId="658A7BA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0CB5E19A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82" w:type="pct"/>
          </w:tcPr>
          <w:p w14:paraId="389C8C11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14:paraId="68B627B6" w14:textId="230F37B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9242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92" w:type="pct"/>
          </w:tcPr>
          <w:p w14:paraId="2F1E7285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3E1C2664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2" w:type="pct"/>
          </w:tcPr>
          <w:p w14:paraId="58F9AE8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7DA88571" w14:textId="1E2F4679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63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9242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92" w:type="pct"/>
          </w:tcPr>
          <w:p w14:paraId="4514468C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35E3447F" w14:textId="15B04DE6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92422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</w:tr>
      <w:tr w:rsidR="007B3352" w:rsidRPr="00001E34" w14:paraId="1F6A7B72" w14:textId="77777777" w:rsidTr="006A3DDB">
        <w:tc>
          <w:tcPr>
            <w:tcW w:w="1528" w:type="pct"/>
          </w:tcPr>
          <w:p w14:paraId="06A8FFCC" w14:textId="77777777" w:rsidR="007B3352" w:rsidRPr="00001E34" w:rsidRDefault="007B3352" w:rsidP="007B3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6" w:type="pct"/>
          </w:tcPr>
          <w:p w14:paraId="1C69E60A" w14:textId="3D553D90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A924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" w:type="pct"/>
          </w:tcPr>
          <w:p w14:paraId="25AAD890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2642D85E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6D734FA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7BC2F09C" w14:textId="1E52385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A924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" w:type="pct"/>
          </w:tcPr>
          <w:p w14:paraId="00958D22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0453F998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" w:type="pct"/>
          </w:tcPr>
          <w:p w14:paraId="249ADE17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5" w:type="pct"/>
          </w:tcPr>
          <w:p w14:paraId="6446DB39" w14:textId="3D83A5C8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A924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" w:type="pct"/>
          </w:tcPr>
          <w:p w14:paraId="0D550379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1172E804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E356B7" w:rsidRPr="00001E3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" w:type="pct"/>
          </w:tcPr>
          <w:p w14:paraId="003B97A1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0934BB7B" w14:textId="5DB1FFDF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firstLine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A924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" w:type="pct"/>
          </w:tcPr>
          <w:p w14:paraId="470915CE" w14:textId="77777777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" w:type="pct"/>
          </w:tcPr>
          <w:p w14:paraId="429669ED" w14:textId="1F95D00B" w:rsidR="007B3352" w:rsidRPr="00001E34" w:rsidRDefault="007B3352" w:rsidP="007B3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256</w:t>
            </w:r>
            <w:r w:rsidR="00A9242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26926" w:rsidRPr="00001E34" w14:paraId="524D4A8C" w14:textId="77777777" w:rsidTr="006A3DDB">
        <w:tc>
          <w:tcPr>
            <w:tcW w:w="1528" w:type="pct"/>
          </w:tcPr>
          <w:p w14:paraId="530E8FCB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gridSpan w:val="3"/>
          </w:tcPr>
          <w:p w14:paraId="70AF2E3E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" w:type="pct"/>
          </w:tcPr>
          <w:p w14:paraId="0B8DF604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4" w:type="pct"/>
            <w:gridSpan w:val="11"/>
          </w:tcPr>
          <w:p w14:paraId="6023A3BC" w14:textId="77777777" w:rsidR="00D26926" w:rsidRPr="00001E34" w:rsidRDefault="00D26926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4A48B7" w:rsidRPr="00001E34" w14:paraId="2C50A7DA" w14:textId="77777777" w:rsidTr="006A3DDB">
        <w:tc>
          <w:tcPr>
            <w:tcW w:w="1528" w:type="pct"/>
          </w:tcPr>
          <w:p w14:paraId="7A31C23C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เพ็ทฟอร์ม (ไทยแลนด์) จำกัด</w:t>
            </w:r>
          </w:p>
        </w:tc>
        <w:tc>
          <w:tcPr>
            <w:tcW w:w="366" w:type="pct"/>
          </w:tcPr>
          <w:p w14:paraId="61F56EC8" w14:textId="7427CD2F" w:rsidR="004A48B7" w:rsidRPr="00001E34" w:rsidRDefault="00C24759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82" w:type="pct"/>
          </w:tcPr>
          <w:p w14:paraId="1FA7D995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9" w:type="pct"/>
          </w:tcPr>
          <w:p w14:paraId="0552E453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92" w:type="pct"/>
          </w:tcPr>
          <w:p w14:paraId="580E0AA9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2" w:type="pct"/>
          </w:tcPr>
          <w:p w14:paraId="2DBBCC50" w14:textId="31847DE7" w:rsidR="004A48B7" w:rsidRPr="00001E34" w:rsidRDefault="00C24759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8"/>
              <w:jc w:val="center"/>
              <w:rPr>
                <w:rFonts w:ascii="Angsana New" w:hAnsi="Angsana New" w:cs="Angsana New"/>
                <w:color w:val="0D0D0D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D0D0D"/>
                <w:sz w:val="28"/>
                <w:szCs w:val="28"/>
              </w:rPr>
              <w:t>75,000</w:t>
            </w:r>
          </w:p>
        </w:tc>
        <w:tc>
          <w:tcPr>
            <w:tcW w:w="92" w:type="pct"/>
          </w:tcPr>
          <w:p w14:paraId="1899E784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" w:type="pct"/>
          </w:tcPr>
          <w:p w14:paraId="63536D3F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  <w:r w:rsidRPr="00001E34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82" w:type="pct"/>
          </w:tcPr>
          <w:p w14:paraId="1292EFDE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5" w:type="pct"/>
            <w:tcBorders>
              <w:bottom w:val="double" w:sz="4" w:space="0" w:color="auto"/>
            </w:tcBorders>
          </w:tcPr>
          <w:p w14:paraId="2A08D34B" w14:textId="5EA7226B" w:rsidR="004A48B7" w:rsidRPr="00001E34" w:rsidRDefault="00C24759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14:paraId="2F9EAE34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5" w:type="pct"/>
            <w:tcBorders>
              <w:bottom w:val="double" w:sz="4" w:space="0" w:color="auto"/>
            </w:tcBorders>
          </w:tcPr>
          <w:p w14:paraId="758DBF14" w14:textId="77777777" w:rsidR="004A48B7" w:rsidRPr="00001E34" w:rsidRDefault="004A48B7" w:rsidP="00FB5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1E34">
              <w:rPr>
                <w:rFonts w:ascii="Angsana New" w:hAnsi="Angsan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92" w:type="pct"/>
          </w:tcPr>
          <w:p w14:paraId="59E85953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41B7B71E" w14:textId="59C9F132" w:rsidR="004A48B7" w:rsidRPr="00001E34" w:rsidRDefault="00C24759" w:rsidP="008B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"/>
              </w:tabs>
              <w:spacing w:line="240" w:lineRule="auto"/>
              <w:ind w:left="-108" w:right="-2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63,000</w:t>
            </w:r>
          </w:p>
        </w:tc>
        <w:tc>
          <w:tcPr>
            <w:tcW w:w="92" w:type="pct"/>
          </w:tcPr>
          <w:p w14:paraId="3FF8DE4D" w14:textId="77777777" w:rsidR="004A48B7" w:rsidRPr="00001E34" w:rsidRDefault="004A48B7" w:rsidP="008B6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4" w:type="pct"/>
            <w:tcBorders>
              <w:bottom w:val="double" w:sz="4" w:space="0" w:color="auto"/>
            </w:tcBorders>
          </w:tcPr>
          <w:p w14:paraId="49751919" w14:textId="0EEB1CE2" w:rsidR="004A48B7" w:rsidRPr="00001E34" w:rsidRDefault="00756167" w:rsidP="00CB6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24,000</w:t>
            </w:r>
          </w:p>
        </w:tc>
      </w:tr>
    </w:tbl>
    <w:p w14:paraId="2D4432E2" w14:textId="77777777" w:rsidR="00D1574E" w:rsidRPr="00001E34" w:rsidRDefault="00D1574E" w:rsidP="008B6F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C60D607" w14:textId="68C89ABA" w:rsidR="00D3318E" w:rsidRPr="00001E34" w:rsidRDefault="00D3318E" w:rsidP="00D331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9"/>
          <w:szCs w:val="29"/>
        </w:rPr>
      </w:pPr>
      <w:r w:rsidRPr="00001E34">
        <w:rPr>
          <w:rFonts w:asciiTheme="majorBidi" w:hAnsiTheme="majorBidi" w:cstheme="majorBidi"/>
          <w:sz w:val="29"/>
          <w:szCs w:val="29"/>
          <w:cs/>
        </w:rPr>
        <w:t xml:space="preserve">บริษัท เพ็ทฟอร์ม (ไทยแลนด์) จำกัด </w:t>
      </w:r>
      <w:r w:rsidR="00E47AD2">
        <w:rPr>
          <w:rFonts w:asciiTheme="majorBidi" w:hAnsiTheme="majorBidi" w:cstheme="majorBidi" w:hint="cs"/>
          <w:sz w:val="29"/>
          <w:szCs w:val="29"/>
          <w:cs/>
        </w:rPr>
        <w:t>จดทะเบียนจัดตั้งและ</w:t>
      </w:r>
      <w:r w:rsidRPr="00001E34">
        <w:rPr>
          <w:rFonts w:asciiTheme="majorBidi" w:hAnsiTheme="majorBidi" w:cstheme="majorBidi"/>
          <w:sz w:val="29"/>
          <w:szCs w:val="29"/>
          <w:cs/>
        </w:rPr>
        <w:t>ดำเนินธุรกิจในประเทศไทยและดำเนินธุรกิจหลักเกี่ยวกับการผลิตและจัดจำหน่ายพลาสติกขึ้นรูปขวด ฝาจุกเกลียวและขวดพลาสติก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19FFA0CA" w14:textId="77777777" w:rsidR="00D3318E" w:rsidRDefault="00D3318E" w:rsidP="00D3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9"/>
          <w:szCs w:val="29"/>
        </w:rPr>
        <w:sectPr w:rsidR="00D3318E">
          <w:pgSz w:w="16834" w:h="11909" w:orient="landscape"/>
          <w:pgMar w:top="691" w:right="904" w:bottom="576" w:left="1152" w:header="720" w:footer="720" w:gutter="0"/>
          <w:paperSrc w:first="15" w:other="15"/>
          <w:cols w:space="720"/>
        </w:sectPr>
      </w:pPr>
    </w:p>
    <w:p w14:paraId="0D0AE78B" w14:textId="77777777" w:rsidR="00495998" w:rsidRPr="00495998" w:rsidRDefault="0092617E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95998" w:rsidRPr="0049599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6616542" w14:textId="77777777" w:rsidR="00495998" w:rsidRPr="00495998" w:rsidRDefault="00495998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1"/>
        <w:jc w:val="thaiDistribute"/>
        <w:rPr>
          <w:rFonts w:ascii="Angsana New" w:hAnsi="Angsana New"/>
          <w:sz w:val="14"/>
          <w:szCs w:val="14"/>
        </w:rPr>
      </w:pPr>
    </w:p>
    <w:tbl>
      <w:tblPr>
        <w:tblW w:w="144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50"/>
        <w:gridCol w:w="2362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043"/>
        <w:gridCol w:w="180"/>
        <w:gridCol w:w="1070"/>
      </w:tblGrid>
      <w:tr w:rsidR="00495998" w:rsidRPr="00C31162" w14:paraId="2672BDDA" w14:textId="77777777" w:rsidTr="00C31162">
        <w:trPr>
          <w:cantSplit/>
          <w:tblHeader/>
        </w:trPr>
        <w:tc>
          <w:tcPr>
            <w:tcW w:w="2150" w:type="dxa"/>
            <w:vAlign w:val="center"/>
            <w:hideMark/>
          </w:tcPr>
          <w:p w14:paraId="117683C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2" w:type="dxa"/>
            <w:vAlign w:val="center"/>
            <w:hideMark/>
          </w:tcPr>
          <w:p w14:paraId="0AAAF577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5B978D3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698" w:type="dxa"/>
            <w:gridSpan w:val="16"/>
            <w:hideMark/>
          </w:tcPr>
          <w:p w14:paraId="6011D05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495998" w:rsidRPr="00C31162" w14:paraId="4E148506" w14:textId="77777777" w:rsidTr="00C31162">
        <w:trPr>
          <w:cantSplit/>
          <w:tblHeader/>
        </w:trPr>
        <w:tc>
          <w:tcPr>
            <w:tcW w:w="2150" w:type="dxa"/>
            <w:vAlign w:val="center"/>
            <w:hideMark/>
          </w:tcPr>
          <w:p w14:paraId="1AEA0DA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362" w:type="dxa"/>
            <w:vAlign w:val="center"/>
            <w:hideMark/>
          </w:tcPr>
          <w:p w14:paraId="643DCF22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01B18D0" w14:textId="1B3BE7F1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91" w:type="dxa"/>
          </w:tcPr>
          <w:p w14:paraId="4A93A62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40" w:type="dxa"/>
            <w:gridSpan w:val="3"/>
            <w:hideMark/>
          </w:tcPr>
          <w:p w14:paraId="1D940A93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D5AD22F" w14:textId="7657B3A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403E13A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296" w:type="dxa"/>
            <w:gridSpan w:val="4"/>
          </w:tcPr>
          <w:p w14:paraId="1D9AC0A6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88447C2" w14:textId="53667B73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9" w:type="dxa"/>
          </w:tcPr>
          <w:p w14:paraId="75C19465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220" w:type="dxa"/>
            <w:gridSpan w:val="3"/>
          </w:tcPr>
          <w:p w14:paraId="4ACFA6B9" w14:textId="77777777" w:rsidR="009F5500" w:rsidRPr="003351D6" w:rsidRDefault="009F5500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E66EC5E" w14:textId="54DD59EC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ราคาทุน</w:t>
            </w:r>
          </w:p>
        </w:tc>
        <w:tc>
          <w:tcPr>
            <w:tcW w:w="180" w:type="dxa"/>
          </w:tcPr>
          <w:p w14:paraId="6D86876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293" w:type="dxa"/>
            <w:gridSpan w:val="3"/>
          </w:tcPr>
          <w:p w14:paraId="01D56603" w14:textId="77777777" w:rsidR="009F5500" w:rsidRPr="003351D6" w:rsidRDefault="009F5500" w:rsidP="009F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เงินปันผลสำหรับ</w:t>
            </w:r>
          </w:p>
          <w:p w14:paraId="5D0619B1" w14:textId="13A44A38" w:rsidR="00495998" w:rsidRPr="003351D6" w:rsidRDefault="009F5500" w:rsidP="009F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งวด</w:t>
            </w:r>
            <w:r w:rsidR="00756167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หก</w:t>
            </w:r>
            <w:r w:rsidRPr="003351D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เดือนสิ้นสุดวันที่</w:t>
            </w:r>
          </w:p>
        </w:tc>
      </w:tr>
      <w:tr w:rsidR="003351D6" w:rsidRPr="00C31162" w14:paraId="3575BADF" w14:textId="77777777" w:rsidTr="009F5500">
        <w:trPr>
          <w:cantSplit/>
          <w:trHeight w:val="389"/>
          <w:tblHeader/>
        </w:trPr>
        <w:tc>
          <w:tcPr>
            <w:tcW w:w="2150" w:type="dxa"/>
          </w:tcPr>
          <w:p w14:paraId="74EFBF7D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62" w:type="dxa"/>
          </w:tcPr>
          <w:p w14:paraId="2C9220B6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7CFDBB28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2D01F3F4" w14:textId="252E0EFD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56167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270" w:type="dxa"/>
          </w:tcPr>
          <w:p w14:paraId="3EF8AC63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64FA1626" w14:textId="6C45534E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693094E1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07CC7D38" w14:textId="5D8A08B3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56167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216" w:type="dxa"/>
            <w:gridSpan w:val="2"/>
          </w:tcPr>
          <w:p w14:paraId="4AEC7C06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6D5ED23C" w14:textId="3A702092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9" w:type="dxa"/>
          </w:tcPr>
          <w:p w14:paraId="69B442C1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7" w:type="dxa"/>
          </w:tcPr>
          <w:p w14:paraId="4371C2CD" w14:textId="1BC5AB15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56167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223" w:type="dxa"/>
          </w:tcPr>
          <w:p w14:paraId="7E4B0065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1E5B1F4D" w14:textId="2778E244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>30</w:t>
            </w:r>
            <w:r w:rsidRPr="00001E34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" w:type="dxa"/>
          </w:tcPr>
          <w:p w14:paraId="28CC8326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48D008CB" w14:textId="75AFB4A0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56167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180" w:type="dxa"/>
          </w:tcPr>
          <w:p w14:paraId="6FEE323A" w14:textId="77777777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</w:tcPr>
          <w:p w14:paraId="2009DD26" w14:textId="3BDEA6EA" w:rsidR="003351D6" w:rsidRPr="003351D6" w:rsidRDefault="003351D6" w:rsidP="0033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01E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56167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001E34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</w:tr>
      <w:tr w:rsidR="00495998" w:rsidRPr="00C31162" w14:paraId="270C7B86" w14:textId="77777777" w:rsidTr="009F5500">
        <w:trPr>
          <w:cantSplit/>
          <w:trHeight w:val="389"/>
          <w:tblHeader/>
        </w:trPr>
        <w:tc>
          <w:tcPr>
            <w:tcW w:w="2150" w:type="dxa"/>
          </w:tcPr>
          <w:p w14:paraId="04401C5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62" w:type="dxa"/>
          </w:tcPr>
          <w:p w14:paraId="2A8BCAF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4FF6104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2DDBC751" w14:textId="2376CCB3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75616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37A3F7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63E2D981" w14:textId="5D5AC766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BF190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0E311D35" w14:textId="6ED2407D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75616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6" w:type="dxa"/>
            <w:gridSpan w:val="2"/>
          </w:tcPr>
          <w:p w14:paraId="0D3A3C0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0E1E37E8" w14:textId="6F61F0CC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9" w:type="dxa"/>
          </w:tcPr>
          <w:p w14:paraId="385384D1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7" w:type="dxa"/>
          </w:tcPr>
          <w:p w14:paraId="771B0EFA" w14:textId="2063487A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75616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3" w:type="dxa"/>
          </w:tcPr>
          <w:p w14:paraId="641A90D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6A338A67" w14:textId="3F307C8A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3351D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6518CC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11917AD8" w14:textId="5C81608F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75616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52262D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</w:tcPr>
          <w:p w14:paraId="6335EE86" w14:textId="56129A39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5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</w:t>
            </w:r>
            <w:r w:rsidR="0075616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495998" w:rsidRPr="00C31162" w14:paraId="779226E9" w14:textId="77777777" w:rsidTr="00C31162">
        <w:trPr>
          <w:cantSplit/>
          <w:trHeight w:val="389"/>
          <w:tblHeader/>
        </w:trPr>
        <w:tc>
          <w:tcPr>
            <w:tcW w:w="2150" w:type="dxa"/>
          </w:tcPr>
          <w:p w14:paraId="24EB8C4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62" w:type="dxa"/>
          </w:tcPr>
          <w:p w14:paraId="7B71A6B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91" w:type="dxa"/>
          </w:tcPr>
          <w:p w14:paraId="5216487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340" w:type="dxa"/>
            <w:gridSpan w:val="3"/>
            <w:hideMark/>
          </w:tcPr>
          <w:p w14:paraId="3BE628A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351D6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07B1CC4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7178" w:type="dxa"/>
            <w:gridSpan w:val="12"/>
            <w:hideMark/>
          </w:tcPr>
          <w:p w14:paraId="4AF6C28B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495998" w:rsidRPr="00C31162" w14:paraId="48712E38" w14:textId="77777777" w:rsidTr="009F5500">
        <w:trPr>
          <w:cantSplit/>
        </w:trPr>
        <w:tc>
          <w:tcPr>
            <w:tcW w:w="2150" w:type="dxa"/>
            <w:hideMark/>
          </w:tcPr>
          <w:p w14:paraId="3CEB9F5F" w14:textId="77777777" w:rsidR="00495998" w:rsidRPr="003351D6" w:rsidRDefault="00495998" w:rsidP="00495998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362" w:type="dxa"/>
          </w:tcPr>
          <w:p w14:paraId="364DDA8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91" w:type="dxa"/>
          </w:tcPr>
          <w:p w14:paraId="63C6214C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42F844C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4973CD9A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7AA36D1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6A9C73D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0F1464A9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16" w:type="dxa"/>
            <w:gridSpan w:val="2"/>
          </w:tcPr>
          <w:p w14:paraId="1C66564D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1D09969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9" w:type="dxa"/>
          </w:tcPr>
          <w:p w14:paraId="13E24DA3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</w:tcPr>
          <w:p w14:paraId="6BC91D9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23" w:type="dxa"/>
          </w:tcPr>
          <w:p w14:paraId="1D80E640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00" w:type="dxa"/>
          </w:tcPr>
          <w:p w14:paraId="750DE84F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1960E58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64B11252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7818B126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</w:tcPr>
          <w:p w14:paraId="6650E514" w14:textId="77777777" w:rsidR="00495998" w:rsidRPr="003351D6" w:rsidRDefault="00495998" w:rsidP="0049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553195" w:rsidRPr="00C31162" w14:paraId="59D87F37" w14:textId="77777777" w:rsidTr="009F5500">
        <w:trPr>
          <w:cantSplit/>
        </w:trPr>
        <w:tc>
          <w:tcPr>
            <w:tcW w:w="2150" w:type="dxa"/>
            <w:hideMark/>
          </w:tcPr>
          <w:p w14:paraId="3907012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บริษัท เสริมสุข โฮลดิ้งส์ จำกัด</w:t>
            </w:r>
          </w:p>
        </w:tc>
        <w:tc>
          <w:tcPr>
            <w:tcW w:w="2362" w:type="dxa"/>
            <w:hideMark/>
          </w:tcPr>
          <w:p w14:paraId="5CC3CA5F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การลงทุนและถือหุ้นใน</w:t>
            </w:r>
            <w:r w:rsidRPr="003351D6">
              <w:rPr>
                <w:rFonts w:ascii="Angsana New" w:hAnsi="Angsana New"/>
                <w:sz w:val="28"/>
                <w:szCs w:val="28"/>
                <w:cs/>
              </w:rPr>
              <w:br/>
              <w:t>บริษัทอื่น</w:t>
            </w:r>
          </w:p>
        </w:tc>
        <w:tc>
          <w:tcPr>
            <w:tcW w:w="191" w:type="dxa"/>
          </w:tcPr>
          <w:p w14:paraId="5E3787D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2C3F334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B521CE7" w14:textId="0F9F0BFA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182BBF5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157EBA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4F771D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23D6B2E6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3369BF29" w14:textId="77777777" w:rsidR="00553195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73820C8B" w14:textId="0439AB35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216" w:type="dxa"/>
            <w:gridSpan w:val="2"/>
          </w:tcPr>
          <w:p w14:paraId="5F28220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hideMark/>
          </w:tcPr>
          <w:p w14:paraId="21ADAE2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EFDBDB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89" w:type="dxa"/>
          </w:tcPr>
          <w:p w14:paraId="0764094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</w:tcPr>
          <w:p w14:paraId="7D2C0617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1E541C6E" w14:textId="1CF2AA4D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223" w:type="dxa"/>
          </w:tcPr>
          <w:p w14:paraId="1BD35E5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hideMark/>
          </w:tcPr>
          <w:p w14:paraId="16D7C452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6E93298B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80" w:type="dxa"/>
          </w:tcPr>
          <w:p w14:paraId="1EADBCB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63A60754" w14:textId="77777777" w:rsidR="00553195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74E4ECE9" w14:textId="737404A5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80" w:type="dxa"/>
          </w:tcPr>
          <w:p w14:paraId="0D61A61A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70" w:type="dxa"/>
            <w:hideMark/>
          </w:tcPr>
          <w:p w14:paraId="762DE5DE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/>
              </w:rPr>
              <w:br w:type="textWrapping" w:clear="all"/>
              <w:t>-</w:t>
            </w:r>
          </w:p>
        </w:tc>
      </w:tr>
      <w:tr w:rsidR="00553195" w:rsidRPr="00C31162" w14:paraId="6D39B905" w14:textId="77777777" w:rsidTr="009F5500">
        <w:trPr>
          <w:cantSplit/>
        </w:trPr>
        <w:tc>
          <w:tcPr>
            <w:tcW w:w="2150" w:type="dxa"/>
            <w:hideMark/>
          </w:tcPr>
          <w:p w14:paraId="61954DB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Great Brands Limited</w:t>
            </w:r>
          </w:p>
        </w:tc>
        <w:tc>
          <w:tcPr>
            <w:tcW w:w="2362" w:type="dxa"/>
          </w:tcPr>
          <w:p w14:paraId="37D2BB5F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2A6B023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664064CC" w14:textId="639B3FD9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4F67D32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1B7DD7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60" w:type="dxa"/>
            <w:gridSpan w:val="2"/>
          </w:tcPr>
          <w:p w14:paraId="02B78DAE" w14:textId="652F9492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51D6">
              <w:rPr>
                <w:rFonts w:ascii="Angsana New" w:hAnsi="Angsana New"/>
                <w:sz w:val="28"/>
                <w:szCs w:val="28"/>
              </w:rPr>
              <w:t>HKD 1,000</w:t>
            </w:r>
          </w:p>
        </w:tc>
        <w:tc>
          <w:tcPr>
            <w:tcW w:w="1216" w:type="dxa"/>
            <w:gridSpan w:val="3"/>
          </w:tcPr>
          <w:p w14:paraId="56C3074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351D6">
              <w:rPr>
                <w:rFonts w:ascii="Angsana New" w:hAnsi="Angsana New"/>
                <w:sz w:val="28"/>
                <w:szCs w:val="28"/>
              </w:rPr>
              <w:t>HKD 1,000</w:t>
            </w:r>
          </w:p>
        </w:tc>
        <w:tc>
          <w:tcPr>
            <w:tcW w:w="189" w:type="dxa"/>
          </w:tcPr>
          <w:p w14:paraId="12FA278E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</w:tcPr>
          <w:p w14:paraId="21CC1C06" w14:textId="2465E1C4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4,134</w:t>
            </w:r>
          </w:p>
        </w:tc>
        <w:tc>
          <w:tcPr>
            <w:tcW w:w="223" w:type="dxa"/>
          </w:tcPr>
          <w:p w14:paraId="2E5BD6D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44CD217" w14:textId="4653D5CF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4,134</w:t>
            </w:r>
          </w:p>
        </w:tc>
        <w:tc>
          <w:tcPr>
            <w:tcW w:w="180" w:type="dxa"/>
          </w:tcPr>
          <w:p w14:paraId="62247EB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</w:tcPr>
          <w:p w14:paraId="2D1F1651" w14:textId="3CCDD543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CA7EC5B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1232B1C" w14:textId="3B3B0C89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</w:tr>
      <w:tr w:rsidR="00553195" w:rsidRPr="00C31162" w14:paraId="4ADC023C" w14:textId="77777777" w:rsidTr="009F5500">
        <w:trPr>
          <w:cantSplit/>
        </w:trPr>
        <w:tc>
          <w:tcPr>
            <w:tcW w:w="2150" w:type="dxa"/>
            <w:hideMark/>
          </w:tcPr>
          <w:p w14:paraId="5A7BEBBA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บริษัท  เสริมสุข เทรนนิ่ง จำกัด</w:t>
            </w:r>
          </w:p>
        </w:tc>
        <w:tc>
          <w:tcPr>
            <w:tcW w:w="2362" w:type="dxa"/>
            <w:hideMark/>
          </w:tcPr>
          <w:p w14:paraId="5F0F2299" w14:textId="77777777" w:rsidR="00553195" w:rsidRPr="003351D6" w:rsidRDefault="00553195" w:rsidP="00553195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62AF343A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55ED535A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7A0593A" w14:textId="0CA396A4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14:paraId="6D8BE59A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AF4357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5B4CFA7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48F324E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74562EB1" w14:textId="77777777" w:rsidR="00553195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5EA198BF" w14:textId="2DF6E905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16" w:type="dxa"/>
            <w:gridSpan w:val="2"/>
          </w:tcPr>
          <w:p w14:paraId="786DC467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hideMark/>
          </w:tcPr>
          <w:p w14:paraId="2614AEA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27C6994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89" w:type="dxa"/>
          </w:tcPr>
          <w:p w14:paraId="79EAF56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93E3AA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05573F29" w14:textId="035C9A9F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23" w:type="dxa"/>
          </w:tcPr>
          <w:p w14:paraId="7F1EC57B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5A8B0BB9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234DA4C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80" w:type="dxa"/>
          </w:tcPr>
          <w:p w14:paraId="74B747B2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774D850D" w14:textId="77777777" w:rsidR="00553195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  <w:p w14:paraId="4934C89A" w14:textId="73F64605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80" w:type="dxa"/>
          </w:tcPr>
          <w:p w14:paraId="0900909E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hideMark/>
          </w:tcPr>
          <w:p w14:paraId="75B8BA9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br w:type="textWrapping" w:clear="all"/>
              <w:t>-</w:t>
            </w:r>
          </w:p>
        </w:tc>
      </w:tr>
      <w:tr w:rsidR="00553195" w:rsidRPr="00C31162" w14:paraId="169F448C" w14:textId="77777777" w:rsidTr="009F5500">
        <w:trPr>
          <w:cantSplit/>
          <w:trHeight w:val="197"/>
        </w:trPr>
        <w:tc>
          <w:tcPr>
            <w:tcW w:w="2150" w:type="dxa"/>
            <w:hideMark/>
          </w:tcPr>
          <w:p w14:paraId="754E928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2" w:type="dxa"/>
          </w:tcPr>
          <w:p w14:paraId="62586A5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91" w:type="dxa"/>
          </w:tcPr>
          <w:p w14:paraId="74F433B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  <w:vAlign w:val="bottom"/>
          </w:tcPr>
          <w:p w14:paraId="576FEDF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C08B62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  <w:vAlign w:val="bottom"/>
          </w:tcPr>
          <w:p w14:paraId="753FFFEE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34A35B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FA6DE4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" w:type="dxa"/>
          </w:tcPr>
          <w:p w14:paraId="62568C3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gridSpan w:val="2"/>
          </w:tcPr>
          <w:p w14:paraId="2D4DB8E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89" w:type="dxa"/>
          </w:tcPr>
          <w:p w14:paraId="19BC369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7E8B2" w14:textId="12A46E9A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</w:rPr>
              <w:t>606,634</w:t>
            </w:r>
          </w:p>
        </w:tc>
        <w:tc>
          <w:tcPr>
            <w:tcW w:w="223" w:type="dxa"/>
          </w:tcPr>
          <w:p w14:paraId="4CF6CF54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7C9B1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51D6">
              <w:rPr>
                <w:rFonts w:ascii="Angsana New" w:hAnsi="Angsana New"/>
                <w:b/>
                <w:bCs/>
                <w:sz w:val="28"/>
                <w:szCs w:val="28"/>
              </w:rPr>
              <w:t>606,634</w:t>
            </w:r>
          </w:p>
        </w:tc>
        <w:tc>
          <w:tcPr>
            <w:tcW w:w="180" w:type="dxa"/>
          </w:tcPr>
          <w:p w14:paraId="4E5779F5" w14:textId="77777777" w:rsidR="00553195" w:rsidRPr="003351D6" w:rsidRDefault="00553195" w:rsidP="0055319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E7E5B" w14:textId="49E92939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4720E1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692BE67" w14:textId="4BDC0A39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84" w:right="-6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553195" w:rsidRPr="00C31162" w14:paraId="074190E7" w14:textId="77777777" w:rsidTr="009F5500">
        <w:trPr>
          <w:cantSplit/>
        </w:trPr>
        <w:tc>
          <w:tcPr>
            <w:tcW w:w="2150" w:type="dxa"/>
          </w:tcPr>
          <w:p w14:paraId="2C372D4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362" w:type="dxa"/>
          </w:tcPr>
          <w:p w14:paraId="5BD18118" w14:textId="77777777" w:rsidR="00553195" w:rsidRPr="003351D6" w:rsidRDefault="00553195" w:rsidP="00553195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1" w:type="dxa"/>
          </w:tcPr>
          <w:p w14:paraId="0F52504F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</w:tcPr>
          <w:p w14:paraId="63DFB15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2BA1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C8A36B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2352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</w:tcPr>
          <w:p w14:paraId="352D3D7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</w:tcPr>
          <w:p w14:paraId="239B7EC2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1F5A965F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</w:tcPr>
          <w:p w14:paraId="71476F5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C87124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4D4238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1964AD32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5509E4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4769488B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80" w:type="dxa"/>
          </w:tcPr>
          <w:p w14:paraId="2D10D8B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7A576EC6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</w:tr>
      <w:tr w:rsidR="00553195" w:rsidRPr="00C31162" w14:paraId="48B4174D" w14:textId="77777777" w:rsidTr="009F5500">
        <w:trPr>
          <w:cantSplit/>
        </w:trPr>
        <w:tc>
          <w:tcPr>
            <w:tcW w:w="2150" w:type="dxa"/>
          </w:tcPr>
          <w:p w14:paraId="7960A1D7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เสริมสุข </w:t>
            </w:r>
            <w:r w:rsidRPr="003351D6">
              <w:rPr>
                <w:rFonts w:ascii="Angsana New" w:hAnsi="Angsana New"/>
                <w:sz w:val="28"/>
                <w:szCs w:val="28"/>
              </w:rPr>
              <w:br/>
            </w:r>
            <w:r w:rsidRPr="003351D6">
              <w:rPr>
                <w:rFonts w:ascii="Angsana New" w:hAnsi="Angsana New"/>
                <w:sz w:val="28"/>
                <w:szCs w:val="28"/>
                <w:cs/>
              </w:rPr>
              <w:t>เบเวอร์เรจ จำกัด</w:t>
            </w:r>
          </w:p>
        </w:tc>
        <w:tc>
          <w:tcPr>
            <w:tcW w:w="2362" w:type="dxa"/>
          </w:tcPr>
          <w:p w14:paraId="0B2DB097" w14:textId="77777777" w:rsidR="00553195" w:rsidRPr="003351D6" w:rsidRDefault="00553195" w:rsidP="00553195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ผลิตและจำหน่ายเครื่องดื่มชาและเครื่องดื่มเกลือแร่</w:t>
            </w:r>
          </w:p>
        </w:tc>
        <w:tc>
          <w:tcPr>
            <w:tcW w:w="191" w:type="dxa"/>
          </w:tcPr>
          <w:p w14:paraId="72DC5184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  <w:vAlign w:val="bottom"/>
          </w:tcPr>
          <w:p w14:paraId="09302BCB" w14:textId="5E069C8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14:paraId="180CC18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68DCB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1DE72FD2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  <w:vAlign w:val="bottom"/>
          </w:tcPr>
          <w:p w14:paraId="492243A3" w14:textId="3D815744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2898E7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22B6BA9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689,586</w:t>
            </w:r>
          </w:p>
        </w:tc>
        <w:tc>
          <w:tcPr>
            <w:tcW w:w="189" w:type="dxa"/>
            <w:vAlign w:val="bottom"/>
          </w:tcPr>
          <w:p w14:paraId="46CDF29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65E117B2" w14:textId="20C2C7FF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756FD6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F43336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18B77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14:paraId="0F43F68D" w14:textId="6D17ADD1" w:rsidR="00553195" w:rsidRPr="00553195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D56454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31ACAEA1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</w:tr>
      <w:tr w:rsidR="00553195" w:rsidRPr="00C31162" w14:paraId="1085D386" w14:textId="77777777" w:rsidTr="009F5500">
        <w:trPr>
          <w:cantSplit/>
        </w:trPr>
        <w:tc>
          <w:tcPr>
            <w:tcW w:w="2150" w:type="dxa"/>
          </w:tcPr>
          <w:p w14:paraId="3FEEC362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บริษัท เครื่องดื่มแรงเยอร์ (</w:t>
            </w:r>
            <w:r w:rsidRPr="003351D6">
              <w:rPr>
                <w:rFonts w:ascii="Angsana New" w:hAnsi="Angsana New"/>
                <w:sz w:val="28"/>
                <w:szCs w:val="28"/>
              </w:rPr>
              <w:t>2008)</w:t>
            </w:r>
            <w:r w:rsidRPr="003351D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62" w:type="dxa"/>
          </w:tcPr>
          <w:p w14:paraId="45CA5B58" w14:textId="77777777" w:rsidR="00553195" w:rsidRPr="003351D6" w:rsidRDefault="00553195" w:rsidP="00553195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28"/>
                <w:szCs w:val="28"/>
                <w:cs/>
              </w:rPr>
            </w:pPr>
            <w:r w:rsidRPr="003351D6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ผลิตและจำหน่ายเครื่องดื่มบำรุงกำลัง</w:t>
            </w:r>
          </w:p>
        </w:tc>
        <w:tc>
          <w:tcPr>
            <w:tcW w:w="191" w:type="dxa"/>
          </w:tcPr>
          <w:p w14:paraId="7F1F2983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990" w:type="dxa"/>
            <w:vAlign w:val="bottom"/>
          </w:tcPr>
          <w:p w14:paraId="69889207" w14:textId="3EAFDBB5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  <w:vAlign w:val="bottom"/>
          </w:tcPr>
          <w:p w14:paraId="3757181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442CB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0974DDE0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80" w:type="dxa"/>
            <w:vAlign w:val="bottom"/>
          </w:tcPr>
          <w:p w14:paraId="637088FB" w14:textId="25FDA28C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6F43DE45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9B2FC26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9" w:type="dxa"/>
            <w:vAlign w:val="bottom"/>
          </w:tcPr>
          <w:p w14:paraId="027FF3AF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1B424B2" w14:textId="6B7F5601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6F062E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7F0F4F7D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35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6978A8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14:paraId="2E467D74" w14:textId="40740C2F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1479C5C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134671BB" w14:textId="77777777" w:rsidR="00553195" w:rsidRPr="003351D6" w:rsidRDefault="00553195" w:rsidP="0055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eastAsia="en-GB" w:bidi="ar-SA"/>
              </w:rPr>
            </w:pPr>
            <w:r w:rsidRPr="003351D6">
              <w:rPr>
                <w:rFonts w:ascii="Angsana New" w:hAnsi="Angsana New"/>
                <w:sz w:val="28"/>
                <w:szCs w:val="28"/>
                <w:lang w:val="en-GB" w:eastAsia="en-GB" w:bidi="ar-SA"/>
              </w:rPr>
              <w:t>-</w:t>
            </w:r>
          </w:p>
        </w:tc>
      </w:tr>
    </w:tbl>
    <w:p w14:paraId="7910852E" w14:textId="77777777" w:rsidR="00495998" w:rsidRPr="00495998" w:rsidRDefault="00495998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p w14:paraId="09D23D2F" w14:textId="77777777" w:rsidR="00495998" w:rsidRPr="007B0097" w:rsidRDefault="00495998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7B0097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บริษัทย่อยทั้งหมดจดทะเบียนจัดตั้งและดำเนินธุรกิจในประเทศไทยยกเว้น</w:t>
      </w:r>
      <w:r w:rsidRPr="007B0097">
        <w:rPr>
          <w:rFonts w:ascii="Angsana New" w:hAnsi="Angsana New"/>
          <w:sz w:val="30"/>
          <w:szCs w:val="30"/>
        </w:rPr>
        <w:t xml:space="preserve"> Great Brands Limited </w:t>
      </w:r>
      <w:r w:rsidRPr="007B0097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Pr="007B0097">
        <w:rPr>
          <w:rFonts w:ascii="Angsana New" w:hAnsi="Angsana New" w:hint="cs"/>
          <w:sz w:val="30"/>
          <w:szCs w:val="30"/>
          <w:cs/>
        </w:rPr>
        <w:t>และ</w:t>
      </w:r>
      <w:r w:rsidRPr="007B0097">
        <w:rPr>
          <w:rFonts w:ascii="Angsana New" w:hAnsi="Angsana New"/>
          <w:sz w:val="30"/>
          <w:szCs w:val="30"/>
          <w:cs/>
        </w:rPr>
        <w:t>ดำเนินธุรกิจในประเทศฮ่องกง</w:t>
      </w:r>
    </w:p>
    <w:p w14:paraId="73BC3039" w14:textId="6181F722" w:rsidR="00C51DA5" w:rsidRPr="00D36B78" w:rsidRDefault="00C51DA5" w:rsidP="00495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  <w:sectPr w:rsidR="00C51DA5" w:rsidRPr="00D36B78" w:rsidSect="00E67BC6">
          <w:footerReference w:type="first" r:id="rId14"/>
          <w:pgSz w:w="16834" w:h="11909" w:orient="landscape" w:code="9"/>
          <w:pgMar w:top="691" w:right="1152" w:bottom="576" w:left="1152" w:header="720" w:footer="720" w:gutter="0"/>
          <w:paperSrc w:first="15" w:other="15"/>
          <w:cols w:space="720"/>
          <w:titlePg/>
        </w:sectPr>
      </w:pPr>
    </w:p>
    <w:p w14:paraId="1592F165" w14:textId="6903CBC4" w:rsidR="00B155AC" w:rsidRPr="006B2351" w:rsidRDefault="0092617E" w:rsidP="00194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194490">
        <w:rPr>
          <w:rFonts w:ascii="Angsana New" w:hAnsi="Angsana New"/>
          <w:b/>
          <w:bCs/>
          <w:sz w:val="30"/>
          <w:szCs w:val="30"/>
        </w:rPr>
        <w:tab/>
      </w:r>
      <w:r w:rsidR="004818D9" w:rsidRPr="00D36B7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41437EBE" w14:textId="77777777" w:rsidR="00210C85" w:rsidRPr="007A5148" w:rsidRDefault="00210C85" w:rsidP="00210C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</w:rPr>
      </w:pPr>
    </w:p>
    <w:p w14:paraId="55620AB3" w14:textId="159977D5" w:rsidR="0036699E" w:rsidRPr="00E30AF3" w:rsidRDefault="0036699E" w:rsidP="00DD1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18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การซื้อ จำหน่ายและโอนอาคารและอุปกรณ์ระหว่างงวด</w:t>
      </w:r>
      <w:r w:rsidR="00E86421">
        <w:rPr>
          <w:rFonts w:ascii="Angsana New" w:hAnsi="Angsana New" w:hint="cs"/>
          <w:color w:val="000000"/>
          <w:spacing w:val="4"/>
          <w:sz w:val="30"/>
          <w:szCs w:val="30"/>
          <w:cs/>
        </w:rPr>
        <w:t>หก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เดือนสิ้นสุดวันที่ </w:t>
      </w:r>
      <w:r w:rsidR="00E86C8D">
        <w:rPr>
          <w:rFonts w:ascii="Angsana New" w:hAnsi="Angsana New"/>
          <w:spacing w:val="-4"/>
          <w:sz w:val="30"/>
          <w:szCs w:val="30"/>
        </w:rPr>
        <w:t xml:space="preserve">31 </w:t>
      </w:r>
      <w:r w:rsidR="00E86421">
        <w:rPr>
          <w:rFonts w:ascii="Angsana New" w:hAnsi="Angsana New" w:hint="cs"/>
          <w:spacing w:val="-4"/>
          <w:sz w:val="30"/>
          <w:szCs w:val="30"/>
          <w:cs/>
        </w:rPr>
        <w:t>มีน</w:t>
      </w:r>
      <w:r w:rsidR="00E86C8D" w:rsidRPr="00AF36F8">
        <w:rPr>
          <w:rFonts w:ascii="Angsana New" w:hAnsi="Angsana New"/>
          <w:spacing w:val="-4"/>
          <w:sz w:val="30"/>
          <w:szCs w:val="30"/>
          <w:cs/>
        </w:rPr>
        <w:t xml:space="preserve">าคม </w:t>
      </w:r>
      <w:r w:rsidR="00E86C8D">
        <w:rPr>
          <w:rFonts w:ascii="Angsana New" w:hAnsi="Angsana New"/>
          <w:sz w:val="30"/>
          <w:szCs w:val="30"/>
        </w:rPr>
        <w:t>256</w:t>
      </w:r>
      <w:r w:rsidR="00E86421">
        <w:rPr>
          <w:rFonts w:ascii="Angsana New" w:hAnsi="Angsana New"/>
          <w:sz w:val="30"/>
          <w:szCs w:val="30"/>
        </w:rPr>
        <w:t>4</w:t>
      </w:r>
      <w:r w:rsidR="00E86C8D" w:rsidRPr="00D36B78">
        <w:rPr>
          <w:rFonts w:ascii="Angsana New" w:hAnsi="Angsana New"/>
          <w:sz w:val="30"/>
          <w:szCs w:val="30"/>
          <w:cs/>
        </w:rPr>
        <w:t xml:space="preserve"> </w:t>
      </w:r>
      <w:r w:rsidRPr="00E30AF3">
        <w:rPr>
          <w:rFonts w:ascii="Angsana New" w:hAnsi="Angsana New"/>
          <w:color w:val="000000"/>
          <w:spacing w:val="4"/>
          <w:sz w:val="30"/>
          <w:szCs w:val="30"/>
          <w:cs/>
        </w:rPr>
        <w:t>มีดังนี้</w:t>
      </w:r>
    </w:p>
    <w:p w14:paraId="2D416067" w14:textId="77777777" w:rsidR="0036699E" w:rsidRPr="00356084" w:rsidRDefault="0036699E" w:rsidP="0036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7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64"/>
        <w:gridCol w:w="6"/>
        <w:gridCol w:w="264"/>
        <w:gridCol w:w="6"/>
        <w:gridCol w:w="1170"/>
        <w:gridCol w:w="270"/>
        <w:gridCol w:w="1164"/>
        <w:gridCol w:w="6"/>
      </w:tblGrid>
      <w:tr w:rsidR="0036699E" w:rsidRPr="00356084" w14:paraId="14333309" w14:textId="77777777" w:rsidTr="00DD1F95">
        <w:trPr>
          <w:gridAfter w:val="1"/>
          <w:wAfter w:w="6" w:type="dxa"/>
        </w:trPr>
        <w:tc>
          <w:tcPr>
            <w:tcW w:w="3780" w:type="dxa"/>
          </w:tcPr>
          <w:p w14:paraId="0325E04A" w14:textId="1E6AB60D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5F1A28A2" w14:textId="2E489420" w:rsidR="0036699E" w:rsidRPr="00356084" w:rsidRDefault="0056095B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995C013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0F64EA0" w14:textId="1C4F0475" w:rsidR="0036699E" w:rsidRPr="00356084" w:rsidRDefault="0056095B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99E" w:rsidRPr="00356084" w14:paraId="24C51FCF" w14:textId="77777777" w:rsidTr="00DD1F95">
        <w:tc>
          <w:tcPr>
            <w:tcW w:w="3780" w:type="dxa"/>
          </w:tcPr>
          <w:p w14:paraId="0B398AC2" w14:textId="7ED6D760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8CE794" w14:textId="64482AAF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EDF5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861BE00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  <w:gridSpan w:val="2"/>
          </w:tcPr>
          <w:p w14:paraId="18C2D25B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CA40F" w14:textId="1871E418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E935D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1682E4D" w14:textId="77777777" w:rsidR="0036699E" w:rsidRPr="00356084" w:rsidRDefault="0036699E" w:rsidP="00DD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96E08" w:rsidRPr="00356084" w14:paraId="1FC07887" w14:textId="77777777" w:rsidTr="00DD1F95">
        <w:tc>
          <w:tcPr>
            <w:tcW w:w="3780" w:type="dxa"/>
          </w:tcPr>
          <w:p w14:paraId="396207E4" w14:textId="77777777" w:rsidR="00496E08" w:rsidRPr="00356084" w:rsidRDefault="00496E08" w:rsidP="00496E08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D57872" w14:textId="0450ABA3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87A4CE3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E45F08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  <w:gridSpan w:val="2"/>
          </w:tcPr>
          <w:p w14:paraId="221E8E96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0D611" w14:textId="3376B8F0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D310388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616730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96E08" w:rsidRPr="00356084" w14:paraId="441A6FC1" w14:textId="77777777" w:rsidTr="00DD1F95">
        <w:tc>
          <w:tcPr>
            <w:tcW w:w="3780" w:type="dxa"/>
          </w:tcPr>
          <w:p w14:paraId="35DC8F96" w14:textId="77777777" w:rsidR="00496E08" w:rsidRPr="00356084" w:rsidRDefault="00496E08" w:rsidP="00496E08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7D3E56" w14:textId="018334C5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04CD6913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744ACBB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  <w:gridSpan w:val="2"/>
          </w:tcPr>
          <w:p w14:paraId="00A36FEF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9C9D1" w14:textId="0F4BD553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27900DED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C730883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560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96E08" w:rsidRPr="00356084" w14:paraId="3F9F2882" w14:textId="77777777" w:rsidTr="00DD1F95">
        <w:tc>
          <w:tcPr>
            <w:tcW w:w="3780" w:type="dxa"/>
          </w:tcPr>
          <w:p w14:paraId="453E1F52" w14:textId="77777777" w:rsidR="00496E08" w:rsidRPr="00356084" w:rsidRDefault="00496E08" w:rsidP="00496E08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46F51" w14:textId="218C169A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B6F7129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D54F9C0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270" w:type="dxa"/>
            <w:gridSpan w:val="2"/>
          </w:tcPr>
          <w:p w14:paraId="4FFE1C02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549B9" w14:textId="6B4385D3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E6A259C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319EA0" w14:textId="77777777" w:rsidR="00496E08" w:rsidRPr="00356084" w:rsidRDefault="00496E08" w:rsidP="00496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36699E" w:rsidRPr="00356084" w14:paraId="53B2562E" w14:textId="77777777" w:rsidTr="00DD1F95">
        <w:trPr>
          <w:gridAfter w:val="1"/>
          <w:wAfter w:w="6" w:type="dxa"/>
        </w:trPr>
        <w:tc>
          <w:tcPr>
            <w:tcW w:w="3780" w:type="dxa"/>
          </w:tcPr>
          <w:p w14:paraId="57E1C889" w14:textId="77777777" w:rsidR="0036699E" w:rsidRPr="00356084" w:rsidRDefault="0036699E" w:rsidP="006A3DDB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84" w:type="dxa"/>
            <w:gridSpan w:val="9"/>
          </w:tcPr>
          <w:p w14:paraId="0BD70A49" w14:textId="77777777" w:rsidR="0036699E" w:rsidRPr="00356084" w:rsidRDefault="0036699E" w:rsidP="006A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5062" w:rsidRPr="00356084" w14:paraId="6DC4814E" w14:textId="77777777" w:rsidTr="00385062">
        <w:tc>
          <w:tcPr>
            <w:tcW w:w="3780" w:type="dxa"/>
          </w:tcPr>
          <w:p w14:paraId="7BA0FD5F" w14:textId="77777777" w:rsidR="00385062" w:rsidRPr="00356084" w:rsidRDefault="00385062" w:rsidP="00385062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0" w:type="dxa"/>
            <w:shd w:val="clear" w:color="auto" w:fill="auto"/>
          </w:tcPr>
          <w:p w14:paraId="6A251D78" w14:textId="05F4DDC9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  <w:tc>
          <w:tcPr>
            <w:tcW w:w="270" w:type="dxa"/>
            <w:shd w:val="clear" w:color="auto" w:fill="auto"/>
          </w:tcPr>
          <w:p w14:paraId="2CE87D74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E21A474" w14:textId="2E331291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AEE3C3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647FCA" w14:textId="7E3CDFF4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4,107</w:t>
            </w:r>
          </w:p>
        </w:tc>
        <w:tc>
          <w:tcPr>
            <w:tcW w:w="270" w:type="dxa"/>
            <w:shd w:val="clear" w:color="auto" w:fill="auto"/>
          </w:tcPr>
          <w:p w14:paraId="6D873AF4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ED82EC" w14:textId="4616A190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385062" w:rsidRPr="00356084" w14:paraId="0962C029" w14:textId="77777777" w:rsidTr="00385062">
        <w:tc>
          <w:tcPr>
            <w:tcW w:w="3780" w:type="dxa"/>
          </w:tcPr>
          <w:p w14:paraId="26A18AFE" w14:textId="77777777" w:rsidR="00385062" w:rsidRPr="00356084" w:rsidRDefault="00385062" w:rsidP="00385062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70" w:type="dxa"/>
            <w:shd w:val="clear" w:color="auto" w:fill="auto"/>
          </w:tcPr>
          <w:p w14:paraId="1E5DFD47" w14:textId="6D2E46DF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8,864</w:t>
            </w:r>
          </w:p>
        </w:tc>
        <w:tc>
          <w:tcPr>
            <w:tcW w:w="270" w:type="dxa"/>
            <w:shd w:val="clear" w:color="auto" w:fill="auto"/>
          </w:tcPr>
          <w:p w14:paraId="16CA5FD1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CCA924A" w14:textId="7B0DADC7" w:rsidR="00385062" w:rsidRPr="00280126" w:rsidRDefault="00385062" w:rsidP="00280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5B1805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B54A76" w14:textId="1C86ED60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8,563</w:t>
            </w:r>
          </w:p>
        </w:tc>
        <w:tc>
          <w:tcPr>
            <w:tcW w:w="270" w:type="dxa"/>
            <w:shd w:val="clear" w:color="auto" w:fill="auto"/>
          </w:tcPr>
          <w:p w14:paraId="24F6781F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E6AFC6E" w14:textId="4F82FCD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062" w:rsidRPr="00356084" w14:paraId="4785AC50" w14:textId="77777777" w:rsidTr="00385062">
        <w:tc>
          <w:tcPr>
            <w:tcW w:w="3780" w:type="dxa"/>
          </w:tcPr>
          <w:p w14:paraId="2C72A137" w14:textId="77777777" w:rsidR="00385062" w:rsidRPr="00356084" w:rsidRDefault="00385062" w:rsidP="00385062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49F76EC" w14:textId="524D4F53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70" w:type="dxa"/>
            <w:shd w:val="clear" w:color="auto" w:fill="auto"/>
          </w:tcPr>
          <w:p w14:paraId="34A22190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AEE6562" w14:textId="590A5940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B432CC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0D9FEA" w14:textId="3F727CBF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70" w:type="dxa"/>
            <w:shd w:val="clear" w:color="auto" w:fill="auto"/>
          </w:tcPr>
          <w:p w14:paraId="37BCABC0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C15B320" w14:textId="7A04E554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062" w:rsidRPr="00356084" w14:paraId="6D8459FC" w14:textId="77777777" w:rsidTr="00385062">
        <w:tc>
          <w:tcPr>
            <w:tcW w:w="3780" w:type="dxa"/>
          </w:tcPr>
          <w:p w14:paraId="6E306329" w14:textId="77777777" w:rsidR="00385062" w:rsidRPr="00356084" w:rsidRDefault="00385062" w:rsidP="00385062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158FD86" w14:textId="03508A3C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6,777</w:t>
            </w:r>
          </w:p>
        </w:tc>
        <w:tc>
          <w:tcPr>
            <w:tcW w:w="270" w:type="dxa"/>
            <w:shd w:val="clear" w:color="auto" w:fill="auto"/>
          </w:tcPr>
          <w:p w14:paraId="5E02F198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1FB2DFC" w14:textId="3214C251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1FE741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F75FC3" w14:textId="0D1F734A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3,491</w:t>
            </w:r>
          </w:p>
        </w:tc>
        <w:tc>
          <w:tcPr>
            <w:tcW w:w="270" w:type="dxa"/>
            <w:shd w:val="clear" w:color="auto" w:fill="auto"/>
          </w:tcPr>
          <w:p w14:paraId="332189B1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8AC1A94" w14:textId="50D41FBE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385062" w:rsidRPr="00356084" w14:paraId="2497ACBD" w14:textId="77777777" w:rsidTr="00385062">
        <w:tc>
          <w:tcPr>
            <w:tcW w:w="3780" w:type="dxa"/>
          </w:tcPr>
          <w:p w14:paraId="097CF78F" w14:textId="77777777" w:rsidR="00385062" w:rsidRPr="00356084" w:rsidRDefault="00385062" w:rsidP="00385062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70" w:type="dxa"/>
            <w:shd w:val="clear" w:color="auto" w:fill="auto"/>
          </w:tcPr>
          <w:p w14:paraId="1A31E8B7" w14:textId="5083B1A9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  <w:shd w:val="clear" w:color="auto" w:fill="auto"/>
          </w:tcPr>
          <w:p w14:paraId="07B97E10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225ED86" w14:textId="22A9A1FD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31,065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1612FC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31733" w14:textId="14403DF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  <w:shd w:val="clear" w:color="auto" w:fill="auto"/>
          </w:tcPr>
          <w:p w14:paraId="1BFDEE93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7B63838" w14:textId="33C722ED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31,011</w:t>
            </w:r>
          </w:p>
        </w:tc>
      </w:tr>
      <w:tr w:rsidR="00385062" w:rsidRPr="00356084" w14:paraId="009693FC" w14:textId="77777777" w:rsidTr="00385062">
        <w:tc>
          <w:tcPr>
            <w:tcW w:w="3780" w:type="dxa"/>
          </w:tcPr>
          <w:p w14:paraId="1EA6336E" w14:textId="77777777" w:rsidR="00385062" w:rsidRPr="00356084" w:rsidRDefault="00385062" w:rsidP="00385062">
            <w:pPr>
              <w:tabs>
                <w:tab w:val="clear" w:pos="1644"/>
                <w:tab w:val="left" w:pos="80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0FBDDA" w14:textId="32F8C461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35,289</w:t>
            </w:r>
          </w:p>
        </w:tc>
        <w:tc>
          <w:tcPr>
            <w:tcW w:w="270" w:type="dxa"/>
            <w:shd w:val="clear" w:color="auto" w:fill="auto"/>
          </w:tcPr>
          <w:p w14:paraId="1BF34B8F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66DFC" w14:textId="6B67D23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28,274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D64FDD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C299AA" w14:textId="4051130C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35,289</w:t>
            </w:r>
          </w:p>
        </w:tc>
        <w:tc>
          <w:tcPr>
            <w:tcW w:w="270" w:type="dxa"/>
            <w:shd w:val="clear" w:color="auto" w:fill="auto"/>
          </w:tcPr>
          <w:p w14:paraId="1A8DFA6F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D2879" w14:textId="23A5901B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80126">
              <w:rPr>
                <w:rFonts w:ascii="Angsana New" w:hAnsi="Angsana New"/>
                <w:sz w:val="30"/>
                <w:szCs w:val="30"/>
              </w:rPr>
              <w:t>26,920</w:t>
            </w:r>
          </w:p>
        </w:tc>
      </w:tr>
      <w:tr w:rsidR="00385062" w:rsidRPr="00356084" w14:paraId="2ED74C2D" w14:textId="77777777" w:rsidTr="00385062">
        <w:tc>
          <w:tcPr>
            <w:tcW w:w="3780" w:type="dxa"/>
          </w:tcPr>
          <w:p w14:paraId="2BB7DED9" w14:textId="77777777" w:rsidR="00385062" w:rsidRPr="00356084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CFC6E" w14:textId="1916AFAE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26">
              <w:rPr>
                <w:rFonts w:ascii="Angsana New" w:hAnsi="Angsana New"/>
                <w:b/>
                <w:bCs/>
                <w:sz w:val="30"/>
                <w:szCs w:val="30"/>
              </w:rPr>
              <w:t>59,348</w:t>
            </w:r>
          </w:p>
        </w:tc>
        <w:tc>
          <w:tcPr>
            <w:tcW w:w="270" w:type="dxa"/>
            <w:shd w:val="clear" w:color="auto" w:fill="auto"/>
          </w:tcPr>
          <w:p w14:paraId="699CE5E2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BF00F" w14:textId="406ACB1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26">
              <w:rPr>
                <w:rFonts w:ascii="Angsana New" w:hAnsi="Angsana New"/>
                <w:b/>
                <w:bCs/>
                <w:sz w:val="30"/>
                <w:szCs w:val="30"/>
              </w:rPr>
              <w:t>61,995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A54AF1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8AAB5" w14:textId="3DF5E83B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26">
              <w:rPr>
                <w:rFonts w:ascii="Angsana New" w:hAnsi="Angsana New"/>
                <w:b/>
                <w:bCs/>
                <w:sz w:val="30"/>
                <w:szCs w:val="30"/>
              </w:rPr>
              <w:t>54,962</w:t>
            </w:r>
          </w:p>
        </w:tc>
        <w:tc>
          <w:tcPr>
            <w:tcW w:w="270" w:type="dxa"/>
            <w:shd w:val="clear" w:color="auto" w:fill="auto"/>
          </w:tcPr>
          <w:p w14:paraId="77F9D391" w14:textId="77777777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65E95" w14:textId="7579FA03" w:rsidR="00385062" w:rsidRPr="00280126" w:rsidRDefault="00385062" w:rsidP="00385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126">
              <w:rPr>
                <w:rFonts w:ascii="Angsana New" w:hAnsi="Angsana New"/>
                <w:b/>
                <w:bCs/>
                <w:sz w:val="30"/>
                <w:szCs w:val="30"/>
              </w:rPr>
              <w:t>58,214</w:t>
            </w:r>
          </w:p>
        </w:tc>
      </w:tr>
    </w:tbl>
    <w:p w14:paraId="14923038" w14:textId="42E420AC" w:rsidR="008B6F23" w:rsidRPr="0056095B" w:rsidRDefault="008B6F23" w:rsidP="00560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9D9AF9B" w14:textId="77777777" w:rsidR="00FB556B" w:rsidRPr="00D81CB4" w:rsidRDefault="00FB556B" w:rsidP="00FB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1CB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D81CB4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D81CB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F327564" w14:textId="77777777" w:rsidR="00FB556B" w:rsidRPr="009B6F20" w:rsidRDefault="00FB556B" w:rsidP="00FB5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990"/>
        <w:gridCol w:w="1530"/>
        <w:gridCol w:w="181"/>
        <w:gridCol w:w="1439"/>
      </w:tblGrid>
      <w:tr w:rsidR="00FB556B" w:rsidRPr="009B6F20" w14:paraId="73D09E64" w14:textId="77777777" w:rsidTr="0056095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DCE8459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BB62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6B83077" w14:textId="77777777" w:rsidR="00FB556B" w:rsidRPr="009B6F20" w:rsidRDefault="00FB556B" w:rsidP="00D71F5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6327E872" w14:textId="77777777" w:rsidR="00FB556B" w:rsidRPr="00BB6272" w:rsidRDefault="00FB556B" w:rsidP="00D71F5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B62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D0D457E" w14:textId="77777777" w:rsidR="00FB556B" w:rsidRPr="00BB6272" w:rsidRDefault="00FB556B" w:rsidP="00D71F5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12FB1B6" w14:textId="77777777" w:rsidR="00FB556B" w:rsidRPr="00BB6272" w:rsidRDefault="00FB556B" w:rsidP="00D71F5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C18323" w14:textId="77777777" w:rsidR="00FB556B" w:rsidRPr="00BB6272" w:rsidRDefault="00FB556B" w:rsidP="00D71F5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B556B" w:rsidRPr="009B6F20" w14:paraId="2D7B8605" w14:textId="77777777" w:rsidTr="0056095B">
        <w:trPr>
          <w:cantSplit/>
          <w:trHeight w:val="20"/>
        </w:trPr>
        <w:tc>
          <w:tcPr>
            <w:tcW w:w="5130" w:type="dxa"/>
          </w:tcPr>
          <w:p w14:paraId="255969E0" w14:textId="77777777" w:rsidR="00FB556B" w:rsidRPr="00BB6272" w:rsidRDefault="00FB556B" w:rsidP="00D7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F807A" w14:textId="77777777" w:rsidR="00FB556B" w:rsidRPr="009B6F20" w:rsidRDefault="00FB556B" w:rsidP="00D71F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</w:t>
            </w:r>
            <w:r w:rsidRPr="00BB627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3150" w:type="dxa"/>
            <w:gridSpan w:val="3"/>
          </w:tcPr>
          <w:p w14:paraId="0930BAD0" w14:textId="77777777" w:rsidR="00FB556B" w:rsidRPr="009B6F20" w:rsidRDefault="00FB556B" w:rsidP="00D71F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62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556B" w:rsidRPr="009B6F20" w14:paraId="3CE9ADAC" w14:textId="77777777" w:rsidTr="00970D6C">
        <w:trPr>
          <w:cantSplit/>
          <w:trHeight w:val="20"/>
        </w:trPr>
        <w:tc>
          <w:tcPr>
            <w:tcW w:w="5130" w:type="dxa"/>
            <w:shd w:val="clear" w:color="auto" w:fill="auto"/>
          </w:tcPr>
          <w:p w14:paraId="76D13A17" w14:textId="77777777" w:rsidR="00FB556B" w:rsidRPr="00970D6C" w:rsidRDefault="00FB556B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0D6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70D6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70D6C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970D6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70D6C">
              <w:rPr>
                <w:rFonts w:ascii="Angsana New" w:hAnsi="Angsana New"/>
                <w:sz w:val="30"/>
                <w:szCs w:val="30"/>
              </w:rPr>
              <w:t>3</w:t>
            </w:r>
            <w:r w:rsidRPr="00970D6C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3AE811C" w14:textId="77777777" w:rsidR="00FB556B" w:rsidRPr="00970D6C" w:rsidRDefault="00FB556B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D6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689BF9A5" w14:textId="2207BE22" w:rsidR="00FB556B" w:rsidRPr="00970D6C" w:rsidRDefault="0031006A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0D6C">
              <w:rPr>
                <w:rFonts w:asciiTheme="majorBidi" w:hAnsiTheme="majorBidi" w:cstheme="majorBidi"/>
                <w:sz w:val="30"/>
                <w:szCs w:val="30"/>
              </w:rPr>
              <w:t>334,421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C50D0D" w14:textId="77777777" w:rsidR="00FB556B" w:rsidRPr="00970D6C" w:rsidRDefault="00FB556B" w:rsidP="00D71F5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1C928AF6" w14:textId="53AA7920" w:rsidR="00FB556B" w:rsidRPr="00970D6C" w:rsidRDefault="0031006A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0D6C">
              <w:rPr>
                <w:rFonts w:asciiTheme="majorBidi" w:hAnsiTheme="majorBidi" w:cstheme="majorBidi"/>
                <w:sz w:val="30"/>
                <w:szCs w:val="30"/>
              </w:rPr>
              <w:t>329,550</w:t>
            </w:r>
          </w:p>
        </w:tc>
      </w:tr>
      <w:tr w:rsidR="00BD7404" w:rsidRPr="009B6F20" w14:paraId="23849EBA" w14:textId="77777777" w:rsidTr="00970D6C">
        <w:trPr>
          <w:cantSplit/>
          <w:trHeight w:val="20"/>
        </w:trPr>
        <w:tc>
          <w:tcPr>
            <w:tcW w:w="5130" w:type="dxa"/>
            <w:shd w:val="clear" w:color="auto" w:fill="auto"/>
          </w:tcPr>
          <w:p w14:paraId="2B47D05A" w14:textId="199C1C4C" w:rsidR="00BD7404" w:rsidRPr="006A4BE7" w:rsidRDefault="006A4BE7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A4BE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7D10CEDB" w14:textId="77777777" w:rsidR="00BD7404" w:rsidRPr="00970D6C" w:rsidRDefault="00BD7404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08DC9050" w14:textId="098664CE" w:rsidR="00BD7404" w:rsidRPr="00970D6C" w:rsidRDefault="00BD7404" w:rsidP="00BD740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0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20,489</w:t>
            </w:r>
          </w:p>
        </w:tc>
        <w:tc>
          <w:tcPr>
            <w:tcW w:w="181" w:type="dxa"/>
            <w:shd w:val="clear" w:color="auto" w:fill="auto"/>
          </w:tcPr>
          <w:p w14:paraId="1098FE25" w14:textId="77777777" w:rsidR="00BD7404" w:rsidRPr="00970D6C" w:rsidRDefault="00BD7404" w:rsidP="00BD7404">
            <w:pPr>
              <w:pStyle w:val="acctfourfigures"/>
              <w:tabs>
                <w:tab w:val="decimal" w:pos="996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585A83F1" w14:textId="2116D0B7" w:rsidR="00BD7404" w:rsidRPr="00970D6C" w:rsidRDefault="00521D3B" w:rsidP="00BD7404">
            <w:pPr>
              <w:pStyle w:val="acctfourfigures"/>
              <w:tabs>
                <w:tab w:val="clear" w:pos="765"/>
                <w:tab w:val="decimal" w:pos="996"/>
                <w:tab w:val="decimal" w:pos="1090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0D6C">
              <w:rPr>
                <w:rFonts w:asciiTheme="majorBidi" w:hAnsiTheme="majorBidi" w:cstheme="majorBidi"/>
                <w:sz w:val="30"/>
                <w:szCs w:val="30"/>
              </w:rPr>
              <w:t>20,489</w:t>
            </w:r>
          </w:p>
        </w:tc>
      </w:tr>
      <w:tr w:rsidR="00FB556B" w:rsidRPr="009B6F20" w14:paraId="5D9534AE" w14:textId="77777777" w:rsidTr="00BD7404">
        <w:trPr>
          <w:cantSplit/>
          <w:trHeight w:val="20"/>
        </w:trPr>
        <w:tc>
          <w:tcPr>
            <w:tcW w:w="5130" w:type="dxa"/>
          </w:tcPr>
          <w:p w14:paraId="6BB88310" w14:textId="77777777" w:rsidR="00FB556B" w:rsidRPr="00BB6272" w:rsidRDefault="00FB556B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B62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62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B627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2088E604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ECDBD4" w14:textId="5E16FCAA" w:rsidR="00FB556B" w:rsidRPr="00D81CB4" w:rsidRDefault="00BD7404" w:rsidP="00D71F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(41,122)</w:t>
            </w:r>
          </w:p>
        </w:tc>
        <w:tc>
          <w:tcPr>
            <w:tcW w:w="181" w:type="dxa"/>
          </w:tcPr>
          <w:p w14:paraId="1FBA2C95" w14:textId="77777777" w:rsidR="00FB556B" w:rsidRPr="00D81CB4" w:rsidRDefault="00FB556B" w:rsidP="00D71F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44D1E6E" w14:textId="234A8866" w:rsidR="00FB556B" w:rsidRPr="00D81CB4" w:rsidRDefault="00521D3B" w:rsidP="00A1488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(40,553)</w:t>
            </w:r>
          </w:p>
        </w:tc>
      </w:tr>
      <w:tr w:rsidR="00FB556B" w:rsidRPr="00E329C1" w14:paraId="50CA2097" w14:textId="77777777" w:rsidTr="0056095B">
        <w:trPr>
          <w:cantSplit/>
          <w:trHeight w:val="20"/>
        </w:trPr>
        <w:tc>
          <w:tcPr>
            <w:tcW w:w="5130" w:type="dxa"/>
            <w:vAlign w:val="bottom"/>
          </w:tcPr>
          <w:p w14:paraId="4012E56E" w14:textId="19C428CE" w:rsidR="00FB556B" w:rsidRPr="00BB6272" w:rsidRDefault="00FB556B" w:rsidP="00D71F5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B6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B62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51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</w:t>
            </w:r>
            <w:r w:rsidRPr="00BB62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627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51DB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2FF88E38" w14:textId="77777777" w:rsidR="00FB556B" w:rsidRPr="009B6F20" w:rsidRDefault="00FB556B" w:rsidP="00D71F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4CB57" w14:textId="4FA97B9E" w:rsidR="00FB556B" w:rsidRPr="00D81CB4" w:rsidRDefault="00BD7404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313,788</w:t>
            </w:r>
          </w:p>
        </w:tc>
        <w:tc>
          <w:tcPr>
            <w:tcW w:w="181" w:type="dxa"/>
          </w:tcPr>
          <w:p w14:paraId="34A9B002" w14:textId="77777777" w:rsidR="00FB556B" w:rsidRPr="00D81CB4" w:rsidRDefault="00FB556B" w:rsidP="00D71F5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209AD" w14:textId="28D10436" w:rsidR="00FB556B" w:rsidRPr="00D81CB4" w:rsidRDefault="00521D3B" w:rsidP="00D71F5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309,486</w:t>
            </w:r>
          </w:p>
        </w:tc>
      </w:tr>
    </w:tbl>
    <w:p w14:paraId="0FE9727C" w14:textId="0230E4DD" w:rsidR="00285823" w:rsidRDefault="00285823" w:rsidP="0036699E">
      <w:pPr>
        <w:spacing w:line="240" w:lineRule="auto"/>
        <w:rPr>
          <w:rFonts w:ascii="Angsana New" w:hAnsi="Angsana New"/>
          <w:sz w:val="32"/>
          <w:szCs w:val="32"/>
        </w:rPr>
      </w:pPr>
    </w:p>
    <w:p w14:paraId="28C8ABC2" w14:textId="77777777" w:rsidR="00285823" w:rsidRDefault="0028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DAC876" w14:textId="77777777" w:rsidR="0036699E" w:rsidRPr="00356084" w:rsidRDefault="0036699E" w:rsidP="0036699E">
      <w:pPr>
        <w:spacing w:line="240" w:lineRule="auto"/>
        <w:rPr>
          <w:rFonts w:ascii="Angsana New" w:hAnsi="Angsana New"/>
          <w:sz w:val="2"/>
          <w:szCs w:val="2"/>
        </w:rPr>
      </w:pPr>
    </w:p>
    <w:p w14:paraId="6A492E62" w14:textId="77777777" w:rsidR="008D522A" w:rsidRPr="00D36B78" w:rsidRDefault="008D522A" w:rsidP="008D522A">
      <w:pPr>
        <w:spacing w:line="240" w:lineRule="auto"/>
        <w:rPr>
          <w:rFonts w:ascii="Angsana New" w:hAnsi="Angsana New"/>
          <w:sz w:val="2"/>
          <w:szCs w:val="2"/>
        </w:rPr>
      </w:pPr>
    </w:p>
    <w:p w14:paraId="14854570" w14:textId="31312FE7" w:rsidR="0095229B" w:rsidRDefault="0092617E" w:rsidP="0095229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95229B">
        <w:rPr>
          <w:rFonts w:ascii="Angsana New" w:hAnsi="Angsana New" w:cs="Angsana New"/>
          <w:b/>
          <w:bCs/>
          <w:sz w:val="30"/>
          <w:szCs w:val="30"/>
        </w:rPr>
        <w:tab/>
      </w:r>
      <w:r w:rsidR="0095229B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57C59960" w14:textId="77777777" w:rsidR="0095229B" w:rsidRDefault="0095229B" w:rsidP="0095229B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5299E0D9" w14:textId="77777777" w:rsidR="0095229B" w:rsidRDefault="0095229B" w:rsidP="0095229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</w:t>
      </w:r>
      <w:r>
        <w:rPr>
          <w:rFonts w:ascii="Angsana New" w:hAnsi="Angsana New" w:hint="cs"/>
          <w:spacing w:val="-10"/>
          <w:sz w:val="30"/>
          <w:szCs w:val="30"/>
          <w:cs/>
        </w:rPr>
        <w:t>มาส การดำเนินงานของแต่ละส่วนงานที่รายงานของ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กลุ่มบริษัทโดยสรุปมีดังนี้ </w:t>
      </w:r>
    </w:p>
    <w:p w14:paraId="4E86DE79" w14:textId="77777777" w:rsidR="0095229B" w:rsidRDefault="0095229B" w:rsidP="0095229B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1871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  <w:t xml:space="preserve">     ธุรกิจเครื่องดื่มประเภทอัดลม ผลิตและจัดจำหน่ายเครื่องดื่มน้ำอัดลม และเครื่องดื่มเกลือแร่</w:t>
      </w:r>
      <w:r>
        <w:rPr>
          <w:rFonts w:ascii="Angsana New" w:hAnsi="Angsana New" w:hint="cs"/>
          <w:sz w:val="30"/>
          <w:szCs w:val="30"/>
          <w:cs/>
        </w:rPr>
        <w:br/>
        <w:t>รวมถึงเป็นผู้จัดจำหน่ายโซดา</w:t>
      </w:r>
    </w:p>
    <w:p w14:paraId="27119536" w14:textId="77777777" w:rsidR="0095229B" w:rsidRDefault="0095229B" w:rsidP="0095229B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1871"/>
          <w:tab w:val="num" w:pos="1080"/>
          <w:tab w:val="left" w:pos="1800"/>
          <w:tab w:val="left" w:pos="1980"/>
        </w:tabs>
        <w:spacing w:line="240" w:lineRule="auto"/>
        <w:ind w:left="2430" w:hanging="18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>
        <w:rPr>
          <w:rFonts w:ascii="Angsana New" w:hAnsi="Angsana New" w:hint="cs"/>
          <w:spacing w:val="-4"/>
          <w:sz w:val="30"/>
          <w:szCs w:val="30"/>
          <w:cs/>
        </w:rPr>
        <w:t>ธุรกิจเครื่องดื่มประเภทไม่อัดลม ผลิตและจำหน่ายน้ำดื่ม เครื่องดื่มบำรุงกำลังและเครื่องดื่มชนิดอื่น</w:t>
      </w:r>
      <w:r>
        <w:rPr>
          <w:rFonts w:ascii="Angsana New" w:hAnsi="Angsana New" w:hint="cs"/>
          <w:sz w:val="30"/>
          <w:szCs w:val="30"/>
          <w:cs/>
        </w:rPr>
        <w:br/>
        <w:t>รวมถึงเป็นผู้จัดจำหน่ายชา</w:t>
      </w:r>
    </w:p>
    <w:p w14:paraId="6895F681" w14:textId="77777777" w:rsidR="0095229B" w:rsidRDefault="0095229B" w:rsidP="0095229B">
      <w:pPr>
        <w:spacing w:line="240" w:lineRule="auto"/>
        <w:rPr>
          <w:rFonts w:ascii="Angsana New" w:hAnsi="Angsana New"/>
          <w:sz w:val="30"/>
          <w:szCs w:val="30"/>
        </w:rPr>
      </w:pPr>
    </w:p>
    <w:p w14:paraId="5C1EB46A" w14:textId="6250D375" w:rsidR="0095229B" w:rsidRDefault="0095229B" w:rsidP="009522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ไม่มีส่วนงานการดำเนินงานอื่นใดที่เข้าเกณฑ์เชิงปริมาณเพื่อกำหนดส่วนงานที่รายงานใน</w:t>
      </w:r>
      <w:r w:rsidRPr="006C333A">
        <w:rPr>
          <w:rFonts w:ascii="Angsana New" w:hAnsi="Angsana New"/>
          <w:sz w:val="30"/>
          <w:szCs w:val="30"/>
          <w:cs/>
        </w:rPr>
        <w:t xml:space="preserve">ปี </w:t>
      </w:r>
      <w:r w:rsidRPr="006C333A">
        <w:rPr>
          <w:rFonts w:ascii="Angsana New" w:hAnsi="Angsana New"/>
          <w:sz w:val="30"/>
          <w:szCs w:val="30"/>
        </w:rPr>
        <w:t>256</w:t>
      </w:r>
      <w:r w:rsidR="006C333A" w:rsidRPr="006C333A">
        <w:rPr>
          <w:rFonts w:ascii="Angsana New" w:hAnsi="Angsana New"/>
          <w:sz w:val="30"/>
          <w:szCs w:val="30"/>
        </w:rPr>
        <w:t>4</w:t>
      </w:r>
      <w:r w:rsidRPr="006C333A">
        <w:rPr>
          <w:rFonts w:ascii="Angsana New" w:hAnsi="Angsana New"/>
          <w:sz w:val="30"/>
          <w:szCs w:val="30"/>
        </w:rPr>
        <w:t xml:space="preserve"> </w:t>
      </w:r>
      <w:r w:rsidRPr="006C333A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6C333A">
        <w:rPr>
          <w:rFonts w:ascii="Angsana New" w:hAnsi="Angsana New"/>
          <w:sz w:val="30"/>
          <w:szCs w:val="30"/>
        </w:rPr>
        <w:t>256</w:t>
      </w:r>
      <w:r w:rsidR="006C333A" w:rsidRPr="006C333A">
        <w:rPr>
          <w:rFonts w:ascii="Angsana New" w:hAnsi="Angsana New"/>
          <w:sz w:val="30"/>
          <w:szCs w:val="30"/>
        </w:rPr>
        <w:t>3</w:t>
      </w:r>
    </w:p>
    <w:p w14:paraId="20FC2286" w14:textId="77777777" w:rsidR="0095229B" w:rsidRDefault="0095229B" w:rsidP="009522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C52442" w14:textId="26F8D9B1" w:rsidR="0095229B" w:rsidRDefault="0095229B" w:rsidP="009522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ผลการดำเนินงาน</w:t>
      </w:r>
      <w:r w:rsidR="005D25A6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5D25A6">
        <w:rPr>
          <w:rFonts w:ascii="Angsana New" w:hAnsi="Angsana New" w:hint="cs"/>
          <w:sz w:val="30"/>
          <w:szCs w:val="30"/>
          <w:cs/>
        </w:rPr>
        <w:t xml:space="preserve"> </w:t>
      </w:r>
      <w:r w:rsidR="00B223C6" w:rsidRPr="006811C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F06EC0F" w14:textId="3571F12B" w:rsidR="00285823" w:rsidRDefault="00285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44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33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E4373B" w:rsidRPr="00356084" w14:paraId="4AE0E27A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579AD7AF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6A5145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356084" w14:paraId="79695FD6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</w:tcPr>
          <w:p w14:paraId="305D3C89" w14:textId="7FB1FC7E" w:rsidR="001765B9" w:rsidRDefault="00E4373B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C333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03E821EC" w14:textId="4B6CC7BD" w:rsidR="00E4373B" w:rsidRPr="00356084" w:rsidRDefault="001765B9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35608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="00E4373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="006C333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</w:t>
            </w:r>
            <w:r w:rsidR="00E4373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าคม</w:t>
            </w: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6A1F8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148016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B201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52BAF15D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68CA62E9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3741749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6522869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8914DFA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560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E4373B" w:rsidRPr="00171211" w14:paraId="36203D74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E83DC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57726" w14:textId="32C0ED74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8B9A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2FFD" w14:textId="094CA1EF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5C65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D1BF" w14:textId="2EDBF2B2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9539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23B7D0F2" w14:textId="10FFD36F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gridSpan w:val="2"/>
          </w:tcPr>
          <w:p w14:paraId="5DD7A3A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34AD883F" w14:textId="7670BAFC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509F2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2FF71CFF" w14:textId="00191E44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6C3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373B" w:rsidRPr="00171211" w14:paraId="044B37A1" w14:textId="77777777" w:rsidTr="00F03AEB">
        <w:trPr>
          <w:tblHeader/>
        </w:trPr>
        <w:tc>
          <w:tcPr>
            <w:tcW w:w="3733" w:type="dxa"/>
            <w:tcBorders>
              <w:top w:val="nil"/>
              <w:left w:val="nil"/>
              <w:right w:val="nil"/>
            </w:tcBorders>
          </w:tcPr>
          <w:p w14:paraId="0DE252B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3E8B626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7121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E4373B" w:rsidRPr="00171211" w14:paraId="46ECF35E" w14:textId="77777777" w:rsidTr="00F03AEB">
        <w:tc>
          <w:tcPr>
            <w:tcW w:w="37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A1DB0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C769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E003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AAF1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B19C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58079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8C73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2FA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5FE1C26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72EB0ED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4C41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2028D2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373B" w:rsidRPr="00171211" w14:paraId="4DF5F8FA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4148D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37ACD" w14:textId="4C7E19F6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AF47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286CD" w14:textId="399E2038" w:rsidR="00E4373B" w:rsidRPr="00171211" w:rsidRDefault="00E4373B" w:rsidP="004B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F4532">
              <w:rPr>
                <w:rFonts w:ascii="Angsana New" w:hAnsi="Angsana New"/>
                <w:sz w:val="30"/>
                <w:szCs w:val="30"/>
              </w:rPr>
              <w:t>2</w:t>
            </w:r>
            <w:r w:rsidRPr="00171211">
              <w:rPr>
                <w:rFonts w:ascii="Angsana New" w:hAnsi="Angsana New"/>
                <w:sz w:val="30"/>
                <w:szCs w:val="30"/>
              </w:rPr>
              <w:t>,</w:t>
            </w:r>
            <w:r w:rsidR="009F4532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381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5DCF6" w14:textId="3BE35C9A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A9BB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486DC" w14:textId="235F82D1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4373B" w:rsidRPr="001712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6FC6756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2B937F5C" w14:textId="67CB77BA" w:rsidR="00E4373B" w:rsidRPr="00F04D06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9BF1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4373D66D" w14:textId="48294055" w:rsidR="00E4373B" w:rsidRPr="00F04D06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4373B" w:rsidRPr="00F04D06">
              <w:rPr>
                <w:rFonts w:ascii="Angsana New" w:hAnsi="Angsana New"/>
                <w:color w:val="000000"/>
                <w:sz w:val="30"/>
                <w:szCs w:val="30"/>
              </w:rPr>
              <w:t>,7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E4373B" w:rsidRPr="00171211" w14:paraId="1B6C888E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D5F7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35CF9" w14:textId="0FF6E38F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29E1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7A5D5" w14:textId="649D67C2" w:rsidR="00E4373B" w:rsidRPr="00171211" w:rsidRDefault="009F4532" w:rsidP="004B7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4373B" w:rsidRPr="001712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1AF5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FDFEA" w14:textId="4501BA9F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E90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277C9" w14:textId="31790D18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4373B" w:rsidRPr="001712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1A083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B5BDC" w14:textId="4C5FAA3C" w:rsidR="00E4373B" w:rsidRPr="00F04D06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FF43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C8E4" w14:textId="39BF9607" w:rsidR="00E4373B" w:rsidRPr="00F04D06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E4373B" w:rsidRPr="00F04D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775</w:t>
            </w:r>
          </w:p>
        </w:tc>
      </w:tr>
      <w:tr w:rsidR="00E4373B" w:rsidRPr="00171211" w14:paraId="73D352EB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BF6C2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A3FED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4313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09373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6A6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00A7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878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9DF96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3762F0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37F6D90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02E2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0027040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73B" w:rsidRPr="00171211" w14:paraId="1129929E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20E64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422FF39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1872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9E691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F98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D79A5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9D86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FF892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433CD38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F8B339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7010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40FEFC8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73B" w:rsidRPr="00171211" w14:paraId="2CCC6E43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EA8241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7993BCB2" w14:textId="66B93638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AE4A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2283E" w14:textId="4750FA5F" w:rsidR="00E4373B" w:rsidRPr="003541A3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E4373B" w:rsidRPr="0017121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428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EA2F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62FEDA0" w14:textId="0A4F6F79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2,923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BD68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C231813" w14:textId="3FFBC2DA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4373B" w:rsidRPr="0017121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95F487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376D27CC" w14:textId="4BABD820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C9A0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FCD94A6" w14:textId="09F3963F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4373B" w:rsidRPr="00171211">
              <w:rPr>
                <w:rFonts w:ascii="Angsana New" w:hAnsi="Angsana New"/>
                <w:color w:val="000000"/>
                <w:sz w:val="30"/>
                <w:szCs w:val="30"/>
              </w:rPr>
              <w:t>,7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E4373B" w:rsidRPr="00171211" w14:paraId="37EBBA8D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AEBE8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0381A" w14:textId="6A61DD28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F5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5D3AD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4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6812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628FC" w14:textId="24743BD7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27A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054C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1D0675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318B49F" w14:textId="1A8F24BC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5E69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14:paraId="59FC1CD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73B" w:rsidRPr="00171211" w14:paraId="6A78A6D8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60878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BBA0E" w14:textId="7BCAB64C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1,963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D828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54DE8" w14:textId="6CCC5D3E" w:rsidR="00E4373B" w:rsidRPr="003541A3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E4373B"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AA77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6F5BD" w14:textId="547E9889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2,923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E436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BB369" w14:textId="79E6364C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E4373B" w:rsidRPr="00171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347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A7E8E73" w14:textId="77777777" w:rsidR="00E4373B" w:rsidRPr="0021438A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B9A50" w14:textId="3BDC860D" w:rsidR="00E4373B" w:rsidRPr="0021438A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CB9BF3" w14:textId="77777777" w:rsidR="00E4373B" w:rsidRPr="0021438A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A652F" w14:textId="02D290AC" w:rsidR="00E4373B" w:rsidRPr="0021438A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E4373B" w:rsidRPr="0021438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</w:t>
            </w:r>
          </w:p>
        </w:tc>
      </w:tr>
      <w:tr w:rsidR="00E4373B" w:rsidRPr="00171211" w14:paraId="65EF5729" w14:textId="77777777" w:rsidTr="00F03AEB">
        <w:tc>
          <w:tcPr>
            <w:tcW w:w="3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5A68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F25EC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A30E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24A56" w14:textId="77777777" w:rsidR="00E4373B" w:rsidRPr="003541A3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A7F0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B771A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FEC2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63A83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0C398FEA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1752CB7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55F3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0C319A0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73B" w:rsidRPr="00171211" w14:paraId="6AF54011" w14:textId="77777777" w:rsidTr="00F03AE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9E7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9EAAD2" w14:textId="256A00A2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C1C99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1D90C" w14:textId="2F3C3041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756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5CF29" w14:textId="5B3B13D2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9155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45BFC" w14:textId="684495CD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2CA9A0EC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028F576D" w14:textId="521B5799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9B45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5280284" w14:textId="634CF745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</w:tr>
      <w:tr w:rsidR="00E4373B" w:rsidRPr="00171211" w14:paraId="73D3D0BD" w14:textId="77777777" w:rsidTr="00F03AEB"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BC4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EE72B8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3B38C" w14:textId="77777777" w:rsidR="00E4373B" w:rsidRPr="00171211" w:rsidRDefault="00E4373B" w:rsidP="00F03AE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FBA5E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508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D735ED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C6C8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BA5E6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FB826E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8FDD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EE7FB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A55C5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3B" w:rsidRPr="00171211" w14:paraId="3B78C6C7" w14:textId="77777777" w:rsidTr="00F03AE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BD4C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50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EA259" w14:textId="15A54EFA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6F1D3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7D5B1" w14:textId="222CA1CA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E4373B" w:rsidRPr="0017121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D96F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50810" w14:textId="4E8B42A6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21E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7AD4D" w14:textId="0C1A3282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0CF0206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3185A40" w14:textId="4C200DD8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B2E9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47484B2D" w14:textId="73C18DDB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</w:tc>
      </w:tr>
      <w:tr w:rsidR="00E4373B" w:rsidRPr="00171211" w14:paraId="1629F0E3" w14:textId="77777777" w:rsidTr="00F03AEB">
        <w:tc>
          <w:tcPr>
            <w:tcW w:w="3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E9A6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65275B81" w14:textId="7A279DE2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E5322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1EF80F14" w14:textId="48790CB1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72FEF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A6AA1B" w14:textId="3F60E4DB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675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8B63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2D203E4" w14:textId="065E7227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1DEBFB00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shd w:val="clear" w:color="auto" w:fill="auto"/>
          </w:tcPr>
          <w:p w14:paraId="0108F92F" w14:textId="5F0C58B5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C2CCE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97" w:type="dxa"/>
            <w:shd w:val="clear" w:color="auto" w:fill="auto"/>
          </w:tcPr>
          <w:p w14:paraId="155FC58A" w14:textId="75B69F36" w:rsidR="00E4373B" w:rsidRPr="00171211" w:rsidRDefault="009F4532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1,301</w:t>
            </w:r>
          </w:p>
        </w:tc>
      </w:tr>
    </w:tbl>
    <w:p w14:paraId="620AFF51" w14:textId="77777777" w:rsidR="00F92927" w:rsidRDefault="00F92927" w:rsidP="00E4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</w:rPr>
      </w:pPr>
    </w:p>
    <w:p w14:paraId="5AF1B1DF" w14:textId="77777777" w:rsidR="00F92927" w:rsidRDefault="00F92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5"/>
        <w:gridCol w:w="440"/>
        <w:gridCol w:w="1099"/>
        <w:gridCol w:w="269"/>
        <w:gridCol w:w="1205"/>
      </w:tblGrid>
      <w:tr w:rsidR="00E73A25" w:rsidRPr="00171211" w14:paraId="47554533" w14:textId="77777777" w:rsidTr="0030060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C6F120" w14:textId="63D14DC9" w:rsidR="00E73A25" w:rsidRPr="00171211" w:rsidRDefault="00E73A2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71D1B62" w14:textId="77777777" w:rsidR="00E73A25" w:rsidRPr="00171211" w:rsidRDefault="00E73A25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0B179" w14:textId="46371A37" w:rsidR="00E73A25" w:rsidRPr="00171211" w:rsidRDefault="00E73A25" w:rsidP="00E73A25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5D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373B" w:rsidRPr="00171211" w14:paraId="5024E1A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341C94" w14:textId="3959654B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C73EA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1712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C73EA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</w:t>
            </w:r>
            <w:r w:rsidRPr="001712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าคม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73935EE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8D6AEF9" w14:textId="68BF3CDE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/>
                <w:sz w:val="30"/>
                <w:szCs w:val="30"/>
              </w:rPr>
              <w:t>6</w:t>
            </w:r>
            <w:r w:rsidR="00C73E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03532F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9B0BEA" w14:textId="08B4A1D2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17121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73E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373B" w:rsidRPr="00171211" w14:paraId="15B1D4A4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F2A99A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61472C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42EBD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1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373B" w:rsidRPr="00171211" w14:paraId="4CCE17FF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659B57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71211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404FDB2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5E856C21" w14:textId="637212E5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1,518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F5B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C9B914" w14:textId="562B567C" w:rsidR="00E4373B" w:rsidRPr="00171211" w:rsidRDefault="00C73EA6" w:rsidP="00B5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1,778</w:t>
            </w:r>
          </w:p>
        </w:tc>
      </w:tr>
      <w:tr w:rsidR="00E4373B" w:rsidRPr="00171211" w14:paraId="55DDC921" w14:textId="77777777" w:rsidTr="004E0603">
        <w:trPr>
          <w:trHeight w:val="82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7B6269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2D7B28A4" w14:textId="77777777" w:rsidR="00E4373B" w:rsidRPr="001765B9" w:rsidRDefault="00E4373B" w:rsidP="001765B9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8D2F4E4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3A2F8EBF" w14:textId="77777777" w:rsidR="0074406C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0009BC74" w14:textId="1B333DBF" w:rsidR="000C2DBA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(84)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8F57A7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6226D45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51C6E220" w14:textId="0933D584" w:rsidR="00E4373B" w:rsidRPr="00171211" w:rsidRDefault="001765B9" w:rsidP="0017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 xml:space="preserve">     </w:t>
            </w:r>
            <w:r w:rsidR="00E4373B" w:rsidRPr="00171211"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C73EA6">
              <w:rPr>
                <w:rFonts w:ascii="Angsana New" w:hAnsi="Angsana New"/>
                <w:color w:val="0D0D0D"/>
                <w:sz w:val="30"/>
                <w:szCs w:val="30"/>
              </w:rPr>
              <w:t>102</w:t>
            </w:r>
            <w:r w:rsidR="00E4373B" w:rsidRPr="00171211"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E4373B" w:rsidRPr="00356084" w14:paraId="0C533ECC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79D938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12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358F1834" w14:textId="77777777" w:rsidR="00E4373B" w:rsidRPr="00171211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05B15" w14:textId="2D7DA82E" w:rsidR="00E4373B" w:rsidRPr="00171211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(1,128)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D30674" w14:textId="77777777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B511B" w14:textId="7BDB2FB3" w:rsidR="00E4373B" w:rsidRPr="00171211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C73EA6">
              <w:rPr>
                <w:rFonts w:ascii="Angsana New" w:hAnsi="Angsana New"/>
                <w:color w:val="0D0D0D"/>
                <w:sz w:val="30"/>
                <w:szCs w:val="30"/>
              </w:rPr>
              <w:t>1,301</w:t>
            </w:r>
            <w:r w:rsidRPr="00171211"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E4373B" w:rsidRPr="00356084" w14:paraId="62E011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9CBE3F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83B622F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2831C" w14:textId="59892D81" w:rsidR="00E4373B" w:rsidRPr="00356084" w:rsidRDefault="00D94AA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306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DCA17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A1E7A" w14:textId="0705879D" w:rsidR="00E4373B" w:rsidRPr="00356084" w:rsidRDefault="00C73EA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375</w:t>
            </w:r>
          </w:p>
        </w:tc>
      </w:tr>
      <w:tr w:rsidR="00E4373B" w:rsidRPr="00356084" w14:paraId="5CC3F78E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90D2E67" w14:textId="5BE256C0" w:rsidR="00E4373B" w:rsidRPr="00356084" w:rsidRDefault="00E73A25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="00E4373B" w:rsidRPr="00356084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9B9EE67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B95C0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AACA04C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E4A44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73B" w:rsidRPr="00356084" w14:paraId="40476886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FCEF28" w14:textId="77777777" w:rsidR="00E4373B" w:rsidRPr="00356084" w:rsidRDefault="00E4373B" w:rsidP="00F03AEB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566FB2F0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16308020" w14:textId="54F9EAAF" w:rsidR="00E4373B" w:rsidRPr="00356084" w:rsidRDefault="000C2DBA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59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DB0046B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4A670EF" w14:textId="433ADCD6" w:rsidR="00E4373B" w:rsidRPr="00356084" w:rsidRDefault="00C73EA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70</w:t>
            </w:r>
          </w:p>
        </w:tc>
      </w:tr>
      <w:tr w:rsidR="00E4373B" w:rsidRPr="00356084" w14:paraId="70C5DF6B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81C582" w14:textId="77777777" w:rsidR="00E4373B" w:rsidRPr="00356084" w:rsidRDefault="00E4373B" w:rsidP="00F03AEB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382C420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6AAAC66E" w14:textId="3E633D62" w:rsidR="00E4373B" w:rsidRPr="00356084" w:rsidRDefault="00D94AA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(319)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8B5CC1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1721614" w14:textId="2D1D2473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</w:t>
            </w:r>
            <w:r w:rsidR="00C73EA6">
              <w:rPr>
                <w:rFonts w:ascii="Angsana New" w:hAnsi="Angsana New"/>
                <w:color w:val="0D0D0D"/>
                <w:sz w:val="30"/>
                <w:szCs w:val="30"/>
              </w:rPr>
              <w:t>400</w:t>
            </w:r>
            <w:r>
              <w:rPr>
                <w:rFonts w:ascii="Angsana New" w:hAnsi="Angsana New"/>
                <w:color w:val="0D0D0D"/>
                <w:sz w:val="30"/>
                <w:szCs w:val="30"/>
              </w:rPr>
              <w:t>)</w:t>
            </w:r>
          </w:p>
        </w:tc>
      </w:tr>
      <w:tr w:rsidR="0074406C" w:rsidRPr="00356084" w14:paraId="688D9381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131C166" w14:textId="52F0E294" w:rsidR="0074406C" w:rsidRPr="00DE38CF" w:rsidRDefault="0074406C" w:rsidP="00CB1BF5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DE38CF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CD53E05" w14:textId="77777777" w:rsidR="0074406C" w:rsidRPr="00DE38CF" w:rsidRDefault="0074406C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14:paraId="2BB92919" w14:textId="39D31499" w:rsidR="0074406C" w:rsidRPr="00DE38CF" w:rsidRDefault="00D94AA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(6)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6A7168" w14:textId="77777777" w:rsidR="0074406C" w:rsidRPr="00DE38CF" w:rsidRDefault="0074406C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38D8E02" w14:textId="1E163A4A" w:rsidR="0074406C" w:rsidRPr="00DE38CF" w:rsidRDefault="0074406C" w:rsidP="00203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DE38CF">
              <w:rPr>
                <w:rFonts w:ascii="Angsana New" w:hAnsi="Angsana New"/>
                <w:color w:val="0D0D0D"/>
                <w:sz w:val="30"/>
                <w:szCs w:val="30"/>
              </w:rPr>
              <w:t>-</w:t>
            </w:r>
          </w:p>
        </w:tc>
      </w:tr>
      <w:tr w:rsidR="00E4373B" w:rsidRPr="00356084" w14:paraId="1ADE729A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CC1E36" w14:textId="77777777" w:rsidR="00A63B83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8444B2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  <w:r w:rsidR="008444B2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  <w:r w:rsidR="00A63B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2190A1F" w14:textId="627697A5" w:rsidR="00E4373B" w:rsidRPr="00356084" w:rsidRDefault="00A63B83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63B83">
              <w:rPr>
                <w:rFonts w:ascii="Angsana New" w:hAnsi="Angsana New"/>
                <w:sz w:val="30"/>
                <w:szCs w:val="30"/>
              </w:rPr>
              <w:t>(</w:t>
            </w:r>
            <w:r w:rsidRPr="00A63B83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สุทธิจากภาษีเงินได้)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45A64A03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F5B1E" w14:textId="77777777" w:rsidR="00E4373B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17722D95" w14:textId="5C1A4C28" w:rsidR="00D94AA5" w:rsidRPr="00356084" w:rsidRDefault="00D94AA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4B7477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CA84" w14:textId="77777777" w:rsidR="00BC78B9" w:rsidRDefault="00BC78B9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  <w:p w14:paraId="73BFA9B5" w14:textId="0A00E652" w:rsidR="00E4373B" w:rsidRPr="00356084" w:rsidRDefault="00C73EA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88</w:t>
            </w:r>
          </w:p>
        </w:tc>
      </w:tr>
      <w:tr w:rsidR="00E4373B" w:rsidRPr="00356084" w14:paraId="2CCEB425" w14:textId="77777777" w:rsidTr="004E0603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2DF3C82" w14:textId="75D90AB0" w:rsidR="00E4373B" w:rsidRPr="00356084" w:rsidRDefault="00E4373B" w:rsidP="00F03AE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9213AC5" w14:textId="77777777" w:rsidR="00E4373B" w:rsidRPr="00356084" w:rsidRDefault="00E4373B" w:rsidP="00F03AEB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84E7C" w14:textId="44DED327" w:rsidR="00E4373B" w:rsidRPr="00356084" w:rsidRDefault="00D94AA5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103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47F0B8" w14:textId="77777777" w:rsidR="00E4373B" w:rsidRPr="00356084" w:rsidRDefault="00E4373B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A9E7A" w14:textId="328FE80D" w:rsidR="00E4373B" w:rsidRPr="00356084" w:rsidRDefault="00C73EA6" w:rsidP="00F0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80" w:lineRule="exact"/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133</w:t>
            </w:r>
          </w:p>
        </w:tc>
      </w:tr>
    </w:tbl>
    <w:p w14:paraId="10E1B2CE" w14:textId="77777777" w:rsidR="00E4373B" w:rsidRPr="004E0603" w:rsidRDefault="00E4373B" w:rsidP="00E4373B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3D9547A0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ส่วนงานภูมิศาสตร์</w:t>
      </w:r>
    </w:p>
    <w:p w14:paraId="22E9A735" w14:textId="77777777" w:rsidR="001765B9" w:rsidRDefault="001765B9" w:rsidP="001765B9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p w14:paraId="78C06D2C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092937C9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4DC4CF" w14:textId="77777777" w:rsidR="001765B9" w:rsidRDefault="001765B9" w:rsidP="001765B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720"/>
        </w:tabs>
        <w:ind w:left="540" w:right="288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>
        <w:rPr>
          <w:rFonts w:ascii="Angsana New" w:hAnsi="Angsana New"/>
          <w:i/>
          <w:iCs/>
          <w:sz w:val="30"/>
          <w:szCs w:val="30"/>
          <w:u w:val="none"/>
          <w:cs/>
        </w:rPr>
        <w:t>การดำเนินงานที่เป็นไปตามฤดูกาล</w:t>
      </w:r>
    </w:p>
    <w:p w14:paraId="7B83E1CF" w14:textId="77777777" w:rsidR="001765B9" w:rsidRDefault="001765B9" w:rsidP="001765B9">
      <w:pPr>
        <w:tabs>
          <w:tab w:val="clear" w:pos="227"/>
          <w:tab w:val="clear" w:pos="454"/>
          <w:tab w:val="clear" w:pos="680"/>
          <w:tab w:val="left" w:pos="720"/>
        </w:tabs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D7AAD46" w14:textId="77777777" w:rsidR="008E5E32" w:rsidRDefault="001765B9" w:rsidP="00DD15E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>
        <w:rPr>
          <w:rFonts w:ascii="Angsana New" w:hAnsi="Angsana New"/>
          <w:color w:val="FFFFFF"/>
          <w:sz w:val="30"/>
          <w:szCs w:val="30"/>
        </w:rPr>
        <w:t>.</w:t>
      </w:r>
      <w:r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36561FA3" w14:textId="34682A9D" w:rsidR="00F92927" w:rsidRDefault="00F92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B379A7C" w14:textId="3F2E4B88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E147AFE" w14:textId="22BF5344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0EA2E3F" w14:textId="44FADC3F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6E044BC" w14:textId="44B9D70F" w:rsidR="00D40E88" w:rsidRDefault="00D40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87C3078" w14:textId="77777777" w:rsidR="00D40E88" w:rsidRDefault="00D40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DE3DED2" w14:textId="2643B2D7" w:rsid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87466CE" w14:textId="77777777" w:rsidR="00190289" w:rsidRPr="0092617E" w:rsidRDefault="00190289" w:rsidP="001902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C2DA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cs="Angsana New"/>
          <w:b/>
          <w:bCs/>
          <w:sz w:val="30"/>
          <w:szCs w:val="30"/>
        </w:rPr>
        <w:t>0</w:t>
      </w:r>
      <w:r w:rsidRPr="008C2DA7">
        <w:rPr>
          <w:rFonts w:ascii="Angsana New" w:hAnsi="Angsana New" w:cs="Angsana New"/>
          <w:b/>
          <w:bCs/>
          <w:sz w:val="30"/>
          <w:szCs w:val="30"/>
        </w:rPr>
        <w:tab/>
      </w:r>
      <w:r w:rsidRPr="0092617E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0498C807" w14:textId="3F5C3327" w:rsidR="00190289" w:rsidRPr="00190289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800"/>
        <w:gridCol w:w="180"/>
        <w:gridCol w:w="1890"/>
      </w:tblGrid>
      <w:tr w:rsidR="00190289" w:rsidRPr="00FC347E" w14:paraId="4CC00D5F" w14:textId="77777777" w:rsidTr="005A58EF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43E6A30" w14:textId="62FBF1B0" w:rsidR="00190289" w:rsidRPr="00FC347E" w:rsidRDefault="00190289" w:rsidP="005A58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47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47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47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</w:tcPr>
          <w:p w14:paraId="197CB5BE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054E8B4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702173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C34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289" w:rsidRPr="00FC347E" w14:paraId="3DD51A91" w14:textId="77777777" w:rsidTr="005A58EF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7ECDD21F" w14:textId="77777777" w:rsidR="00190289" w:rsidRPr="00FC347E" w:rsidRDefault="00190289" w:rsidP="005A58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902DC95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0289" w:rsidRPr="00FC347E" w14:paraId="7C7936D9" w14:textId="77777777" w:rsidTr="005A58EF">
        <w:trPr>
          <w:cantSplit/>
          <w:trHeight w:val="144"/>
        </w:trPr>
        <w:tc>
          <w:tcPr>
            <w:tcW w:w="5490" w:type="dxa"/>
          </w:tcPr>
          <w:p w14:paraId="33690FBB" w14:textId="77777777" w:rsidR="00190289" w:rsidRPr="00FC347E" w:rsidRDefault="00190289" w:rsidP="005A58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47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0" w:type="dxa"/>
          </w:tcPr>
          <w:p w14:paraId="608D57B7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AFF11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8C8051F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0289" w:rsidRPr="00FC347E" w14:paraId="70D871E1" w14:textId="77777777" w:rsidTr="005A58EF">
        <w:trPr>
          <w:cantSplit/>
          <w:trHeight w:val="191"/>
        </w:trPr>
        <w:tc>
          <w:tcPr>
            <w:tcW w:w="5490" w:type="dxa"/>
          </w:tcPr>
          <w:p w14:paraId="513A12B3" w14:textId="123E16B5" w:rsidR="00190289" w:rsidRPr="00FC347E" w:rsidRDefault="00190289" w:rsidP="005A58EF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0" w:type="dxa"/>
          </w:tcPr>
          <w:p w14:paraId="3BEC3E36" w14:textId="52B5BBF1" w:rsidR="00190289" w:rsidRPr="006B5190" w:rsidRDefault="00CD4CC3" w:rsidP="005A58E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5,545</w:t>
            </w:r>
          </w:p>
        </w:tc>
        <w:tc>
          <w:tcPr>
            <w:tcW w:w="180" w:type="dxa"/>
          </w:tcPr>
          <w:p w14:paraId="711B67A5" w14:textId="77777777" w:rsidR="00190289" w:rsidRPr="006B5190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641077" w14:textId="13AE5E73" w:rsidR="00190289" w:rsidRPr="006B5190" w:rsidRDefault="00CD4CC3" w:rsidP="005A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</w:tr>
      <w:tr w:rsidR="00190289" w:rsidRPr="00FC347E" w14:paraId="03A1719F" w14:textId="77777777" w:rsidTr="005A58EF">
        <w:trPr>
          <w:cantSplit/>
          <w:trHeight w:val="144"/>
        </w:trPr>
        <w:tc>
          <w:tcPr>
            <w:tcW w:w="5490" w:type="dxa"/>
          </w:tcPr>
          <w:p w14:paraId="3A95BDF9" w14:textId="4F23248D" w:rsidR="00190289" w:rsidRPr="00FC347E" w:rsidRDefault="00190289" w:rsidP="005A58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34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00" w:type="dxa"/>
          </w:tcPr>
          <w:p w14:paraId="1DA5CF67" w14:textId="275A6DBE" w:rsidR="00190289" w:rsidRPr="005630AE" w:rsidRDefault="00CD4CC3" w:rsidP="005A58EF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80" w:type="dxa"/>
          </w:tcPr>
          <w:p w14:paraId="7D126301" w14:textId="77777777" w:rsidR="00190289" w:rsidRPr="00FC347E" w:rsidRDefault="00190289" w:rsidP="005A58E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6D0D3B" w14:textId="4731BFAE" w:rsidR="00190289" w:rsidRPr="00FC347E" w:rsidRDefault="00CD4CC3" w:rsidP="005A5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</w:tbl>
    <w:p w14:paraId="6390846D" w14:textId="77777777" w:rsidR="00190289" w:rsidRPr="00190289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35351F" w14:textId="25027CCC" w:rsidR="00190289" w:rsidRPr="00FC347E" w:rsidRDefault="00190289" w:rsidP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347E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B475B">
        <w:rPr>
          <w:rFonts w:ascii="Angsana New" w:hAnsi="Angsana New" w:hint="cs"/>
          <w:sz w:val="30"/>
          <w:szCs w:val="30"/>
          <w:cs/>
        </w:rPr>
        <w:t>หก</w:t>
      </w:r>
      <w:r w:rsidRPr="00FC34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2399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B475B">
        <w:rPr>
          <w:rFonts w:ascii="Angsana New" w:hAnsi="Angsana New" w:hint="cs"/>
          <w:sz w:val="30"/>
          <w:szCs w:val="30"/>
          <w:cs/>
        </w:rPr>
        <w:t>มีน</w:t>
      </w:r>
      <w:r>
        <w:rPr>
          <w:rFonts w:ascii="Angsana New" w:hAnsi="Angsana New" w:hint="cs"/>
          <w:sz w:val="30"/>
          <w:szCs w:val="30"/>
          <w:cs/>
        </w:rPr>
        <w:t>าคม</w:t>
      </w:r>
      <w:r w:rsidRPr="00FC347E">
        <w:rPr>
          <w:rFonts w:ascii="Angsana New" w:hAnsi="Angsana New"/>
          <w:sz w:val="30"/>
          <w:szCs w:val="30"/>
          <w:cs/>
        </w:rPr>
        <w:t xml:space="preserve"> </w:t>
      </w:r>
      <w:r w:rsidRPr="00423998">
        <w:rPr>
          <w:rFonts w:ascii="Angsana New" w:hAnsi="Angsana New"/>
          <w:sz w:val="30"/>
          <w:szCs w:val="30"/>
        </w:rPr>
        <w:t>256</w:t>
      </w:r>
      <w:r w:rsidR="002B475B">
        <w:rPr>
          <w:rFonts w:ascii="Angsana New" w:hAnsi="Angsana New"/>
          <w:sz w:val="30"/>
          <w:szCs w:val="30"/>
        </w:rPr>
        <w:t>4</w:t>
      </w:r>
      <w:r w:rsidRPr="00FC347E">
        <w:rPr>
          <w:rFonts w:ascii="Angsana New" w:hAnsi="Angsana New"/>
          <w:sz w:val="30"/>
          <w:szCs w:val="30"/>
          <w:cs/>
        </w:rPr>
        <w:t xml:space="preserve"> มี</w:t>
      </w:r>
      <w:r w:rsidRPr="006B5190">
        <w:rPr>
          <w:rFonts w:ascii="Angsana New" w:hAnsi="Angsana New"/>
          <w:sz w:val="30"/>
          <w:szCs w:val="30"/>
          <w:cs/>
        </w:rPr>
        <w:t xml:space="preserve">จำนวน </w:t>
      </w:r>
      <w:r w:rsidR="00974466">
        <w:rPr>
          <w:rFonts w:ascii="Angsana New" w:hAnsi="Angsana New"/>
          <w:sz w:val="30"/>
          <w:szCs w:val="30"/>
        </w:rPr>
        <w:t>37.1</w:t>
      </w:r>
      <w:r w:rsidRPr="006B5190">
        <w:rPr>
          <w:rFonts w:ascii="Angsana New" w:hAnsi="Angsana New"/>
          <w:sz w:val="30"/>
          <w:szCs w:val="30"/>
        </w:rPr>
        <w:t xml:space="preserve"> </w:t>
      </w:r>
      <w:r w:rsidRPr="006B519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74466">
        <w:rPr>
          <w:rFonts w:ascii="Angsana New" w:hAnsi="Angsana New"/>
          <w:sz w:val="30"/>
          <w:szCs w:val="30"/>
        </w:rPr>
        <w:t>36.6</w:t>
      </w:r>
      <w:r w:rsidRPr="006B5190">
        <w:rPr>
          <w:rFonts w:ascii="Angsana New" w:hAnsi="Angsana New"/>
          <w:sz w:val="30"/>
          <w:szCs w:val="30"/>
        </w:rPr>
        <w:t xml:space="preserve"> </w:t>
      </w:r>
      <w:r w:rsidRPr="009115E0">
        <w:rPr>
          <w:rFonts w:ascii="Angsana New" w:hAnsi="Angsana New"/>
          <w:sz w:val="30"/>
          <w:szCs w:val="30"/>
          <w:cs/>
        </w:rPr>
        <w:t>ล้านบาท</w:t>
      </w:r>
      <w:r w:rsidRPr="00FC347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2574A61C" w14:textId="77777777" w:rsidR="00190289" w:rsidRPr="00190289" w:rsidRDefault="0019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14:paraId="21087573" w14:textId="7267EC9D" w:rsidR="0077671F" w:rsidRPr="00B935E2" w:rsidRDefault="00E2080C" w:rsidP="00B93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080C">
        <w:rPr>
          <w:rFonts w:ascii="Angsana New" w:hAnsi="Angsana New"/>
          <w:b/>
          <w:bCs/>
          <w:sz w:val="30"/>
          <w:szCs w:val="30"/>
        </w:rPr>
        <w:t>1</w:t>
      </w:r>
      <w:r w:rsidR="006B5190">
        <w:rPr>
          <w:rFonts w:ascii="Angsana New" w:hAnsi="Angsana New"/>
          <w:b/>
          <w:bCs/>
          <w:sz w:val="30"/>
          <w:szCs w:val="30"/>
        </w:rPr>
        <w:t>1</w:t>
      </w:r>
      <w:r w:rsidRPr="00E2080C">
        <w:rPr>
          <w:rFonts w:ascii="Angsana New" w:hAnsi="Angsana New"/>
          <w:b/>
          <w:bCs/>
          <w:sz w:val="30"/>
          <w:szCs w:val="30"/>
        </w:rPr>
        <w:tab/>
      </w:r>
      <w:r w:rsidR="0077671F" w:rsidRPr="00E2080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4A6A80" w14:textId="77777777" w:rsidR="00FF5847" w:rsidRPr="00FF5847" w:rsidRDefault="00FF5847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E873211" w14:textId="5E2BFB09" w:rsidR="00A25963" w:rsidRDefault="00A334DB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ข้อสมมติหลักของผู้บริหารเกี่ยวกับการเติบโตของรายได้และการเพิ่มขึ้นของกำไรจากการดำเนินงานของกลุ่มบริษัท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บริษัทรับรู้ขาดทุนทางภาษีเป็นสินทรัพย์ภาษีเงินได้รอการตัดบัญชี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การประมาณการดังกล่าวและข้อสมมติหลักที่ส่งผลต่อมูลค่าของสินทรัพย์ภาษีเงินได้รอการตัดบัญชี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อย่างไรก็ตาม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มีความเป็นไปได้ว่าภาษีเงินได้รอการตัดบัญชีจากผลขาดทุนทางภาษียกมาทั้งหมด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หรือบางส่วนอาจหมดอายุและไม่ได้นำมาใช้ประโยชน์ในท้ายที่สุด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โดยเฉพาะอย่างยิ่งหากแผนธุรกิจของกลุ่มบริษัทไม่ประสบความสำเร็จ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ซึ่งอาจก่อให้เกิดค่าใช้จ่ายเพิ่มขึ้นในงวดจากการหมดอายุของผลขาดทุนทางภาษีดังกล่าวอย่างมีสาระสำคัญและอาจกระทบต่อผลการดำเนินงานของกลุ่มบริษัทอย่างมีสาระสำคัญได้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ผลประกอบการจริงอาจแตกต่าง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อย่างเป็นสาระสำคัญจากที่ได้ประมาณไว้โดยผู้บริหารของกลุ่มบริษัท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ทั้งนี้ขาดทุนทางภาษีจะสิ้นอายุในปี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</w:rPr>
        <w:t>2564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ถึง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-2"/>
          <w:sz w:val="30"/>
          <w:szCs w:val="30"/>
        </w:rPr>
        <w:t>2567</w:t>
      </w:r>
    </w:p>
    <w:p w14:paraId="494AD18C" w14:textId="5655B542" w:rsidR="00F671FF" w:rsidRPr="00FF5847" w:rsidRDefault="00F671FF" w:rsidP="00A334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2"/>
          <w:sz w:val="24"/>
          <w:szCs w:val="24"/>
        </w:rPr>
      </w:pPr>
    </w:p>
    <w:p w14:paraId="3117972B" w14:textId="75A0AA24" w:rsidR="00F671FF" w:rsidRPr="00F671FF" w:rsidRDefault="00F671FF" w:rsidP="00F671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671FF">
        <w:rPr>
          <w:rFonts w:asciiTheme="majorBidi" w:hAnsiTheme="majorBidi" w:cstheme="majorBidi"/>
          <w:b/>
          <w:bCs/>
          <w:sz w:val="30"/>
          <w:szCs w:val="30"/>
        </w:rPr>
        <w:t>12</w:t>
      </w:r>
      <w:r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3B8C9095" w14:textId="71053721" w:rsidR="0092617E" w:rsidRPr="00FF5847" w:rsidRDefault="0092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14:paraId="7020D97B" w14:textId="3C49C5B3" w:rsidR="00F671FF" w:rsidRDefault="00F671FF" w:rsidP="00F671F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color w:val="000000"/>
          <w:sz w:val="30"/>
          <w:szCs w:val="30"/>
          <w:lang w:bidi="th-TH"/>
        </w:rPr>
      </w:pPr>
      <w:r w:rsidRPr="00F671FF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 xml:space="preserve">รายละเอียดเงินปันผลในระหว่างปี </w:t>
      </w:r>
      <w:r w:rsidRPr="00F671FF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F671FF">
        <w:rPr>
          <w:rFonts w:asciiTheme="majorBidi" w:hAnsiTheme="majorBidi" w:cs="Angsana New"/>
          <w:color w:val="000000"/>
          <w:sz w:val="30"/>
          <w:szCs w:val="30"/>
          <w:cs/>
          <w:lang w:bidi="th-TH"/>
        </w:rPr>
        <w:t>มีดังนี้</w:t>
      </w:r>
    </w:p>
    <w:p w14:paraId="753230D3" w14:textId="218815D3" w:rsidR="00F671FF" w:rsidRPr="00FF5847" w:rsidRDefault="00F671FF" w:rsidP="00F671F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color w:val="000000"/>
          <w:sz w:val="24"/>
          <w:szCs w:val="24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620"/>
        <w:gridCol w:w="1066"/>
        <w:gridCol w:w="231"/>
        <w:gridCol w:w="1223"/>
      </w:tblGrid>
      <w:tr w:rsidR="00F671FF" w:rsidRPr="00F671FF" w14:paraId="4B93329B" w14:textId="77777777" w:rsidTr="00F671FF">
        <w:trPr>
          <w:tblHeader/>
        </w:trPr>
        <w:tc>
          <w:tcPr>
            <w:tcW w:w="3420" w:type="dxa"/>
            <w:vAlign w:val="bottom"/>
          </w:tcPr>
          <w:p w14:paraId="61073986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36B81F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742736C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B52E14E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59A5CD5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</w:tcPr>
          <w:p w14:paraId="7DE815A4" w14:textId="77777777" w:rsidR="00F671FF" w:rsidRPr="00F671FF" w:rsidDel="00D43E7A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671FF" w:rsidRPr="00F671FF" w14:paraId="5BB02380" w14:textId="77777777" w:rsidTr="00F671FF">
        <w:trPr>
          <w:tblHeader/>
        </w:trPr>
        <w:tc>
          <w:tcPr>
            <w:tcW w:w="3420" w:type="dxa"/>
          </w:tcPr>
          <w:p w14:paraId="6909523A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A466D2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094169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1F18B0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102CC9C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1370711D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671FF" w:rsidRPr="00F671FF" w14:paraId="402CB8F6" w14:textId="77777777" w:rsidTr="00F671FF">
        <w:tc>
          <w:tcPr>
            <w:tcW w:w="3420" w:type="dxa"/>
          </w:tcPr>
          <w:p w14:paraId="0F4EC7A9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671FF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</w:tcPr>
          <w:p w14:paraId="5C4E4FEC" w14:textId="19FF01DD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435CED0C" w14:textId="539FB82B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5EFEB6CE" w14:textId="77F9E181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1" w:type="dxa"/>
          </w:tcPr>
          <w:p w14:paraId="6CB7E7AE" w14:textId="77777777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63FFF29" w14:textId="1EF5293C" w:rsidR="00F671FF" w:rsidRPr="00F671FF" w:rsidRDefault="00F671FF" w:rsidP="00300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85.09</w:t>
            </w:r>
          </w:p>
        </w:tc>
      </w:tr>
    </w:tbl>
    <w:p w14:paraId="1A938923" w14:textId="3B65F137" w:rsidR="00D53523" w:rsidRPr="009343CC" w:rsidRDefault="00E2080C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F671FF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671FF" w:rsidRPr="00F671FF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475D96" w:rsidRPr="00F671FF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F671F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9C29D2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1E18A69A" w14:textId="77777777" w:rsidR="00F068CC" w:rsidRPr="0055217A" w:rsidRDefault="00F068CC" w:rsidP="00475D96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55217A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2BC1C17" w14:textId="77777777" w:rsidR="00F068CC" w:rsidRPr="009C29D2" w:rsidRDefault="00F068CC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758E7665" w14:textId="51B43595" w:rsidR="001C2C51" w:rsidRPr="00345D95" w:rsidRDefault="00F068CC" w:rsidP="00CC0F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</w:t>
      </w:r>
      <w:r w:rsidRPr="00345D95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409D3" w:rsidRPr="000409D3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560EAF0" w14:textId="6174747B" w:rsidR="00D71F54" w:rsidRDefault="00D71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114"/>
        <w:gridCol w:w="270"/>
        <w:gridCol w:w="1080"/>
        <w:gridCol w:w="270"/>
        <w:gridCol w:w="1080"/>
        <w:gridCol w:w="270"/>
        <w:gridCol w:w="1080"/>
      </w:tblGrid>
      <w:tr w:rsidR="00292CE3" w:rsidRPr="00C46A09" w14:paraId="333C273F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E6166E5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39B52EB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747" w:type="dxa"/>
            <w:gridSpan w:val="9"/>
            <w:vAlign w:val="bottom"/>
          </w:tcPr>
          <w:p w14:paraId="76CD0B6C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2CE3" w:rsidRPr="00C46A09" w14:paraId="01832F28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5BA5CDA" w14:textId="77777777" w:rsidR="00292CE3" w:rsidRPr="00C46A09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88DD2D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99FA37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820D4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5E97D2E9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92CE3" w:rsidRPr="00C46A09" w14:paraId="74738F82" w14:textId="77777777" w:rsidTr="00D71F54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0B4C456" w14:textId="08DA8A9F" w:rsidR="00292CE3" w:rsidRPr="00292CE3" w:rsidRDefault="00292CE3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DCD09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F3A07EF" w14:textId="6F950501" w:rsidR="00292CE3" w:rsidRPr="00292CE3" w:rsidRDefault="00F151BC" w:rsidP="002957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04F0EE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3FC6F4B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64657E1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F205CC3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9355F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56D11C" w14:textId="42EDE0DD" w:rsid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D84E89" w14:textId="1749A5DA" w:rsidR="00F151BC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6C6BFE" w14:textId="77777777" w:rsidR="00F151BC" w:rsidRPr="00292CE3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A0DED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99286E6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78A3372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E45A4E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693D86" w14:textId="7D77DA45" w:rsid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FD7197" w14:textId="0AFB96AF" w:rsidR="00F151BC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D06F8B" w14:textId="77777777" w:rsidR="00F151BC" w:rsidRPr="00292CE3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6A19B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368773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06D4E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214BA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5F0014" w14:textId="07541BA4" w:rsid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B504AC" w14:textId="7B8106C2" w:rsidR="00F151BC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ED3D3C" w14:textId="77777777" w:rsidR="00F151BC" w:rsidRPr="00292CE3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92FFFD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2CE3" w:rsidRPr="00C46A09" w14:paraId="0B737F4D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0555F26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62FDE17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6567F56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3ED44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56269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151BC" w:rsidRPr="00C46A09" w14:paraId="548EAF76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003EE4F4" w14:textId="4304B9E0" w:rsidR="00F151BC" w:rsidRPr="00292CE3" w:rsidRDefault="00F151BC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292C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E22190" w14:textId="77777777" w:rsidR="00F151BC" w:rsidRPr="00C46A09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400" w:type="dxa"/>
            <w:gridSpan w:val="7"/>
          </w:tcPr>
          <w:p w14:paraId="092E3848" w14:textId="77777777" w:rsidR="00F151BC" w:rsidRPr="00292CE3" w:rsidRDefault="00F151BC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31CF07" w14:textId="77777777" w:rsidR="00F151BC" w:rsidRPr="00292CE3" w:rsidRDefault="00F151BC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0AE028EC" w14:textId="77777777" w:rsidR="00F151BC" w:rsidRPr="00292CE3" w:rsidRDefault="00F151BC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2CE3" w:rsidRPr="00C46A09" w14:paraId="4FD4393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68E75462" w14:textId="77777777" w:rsidR="00292CE3" w:rsidRPr="00292CE3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D9D2246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03895C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6853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C0DF2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E9FA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0CA5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A70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68FB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3CB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08ED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6DD8E327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BA33FBB" w14:textId="77777777" w:rsidR="00292CE3" w:rsidRPr="00292CE3" w:rsidRDefault="00292CE3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0D0B97B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6887A3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85DE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A6E05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AA9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545E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7DA6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37F2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040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DF47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6D1E2A" w14:paraId="33BA996A" w14:textId="77777777" w:rsidTr="00D71F54">
        <w:trPr>
          <w:trHeight w:val="281"/>
        </w:trPr>
        <w:tc>
          <w:tcPr>
            <w:tcW w:w="2610" w:type="dxa"/>
            <w:shd w:val="clear" w:color="auto" w:fill="auto"/>
          </w:tcPr>
          <w:p w14:paraId="348F5285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95D7BD3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6440BF" w14:textId="0BBDE26A" w:rsidR="00292CE3" w:rsidRPr="00292CE3" w:rsidRDefault="00411B37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198,804</w:t>
            </w:r>
          </w:p>
        </w:tc>
        <w:tc>
          <w:tcPr>
            <w:tcW w:w="236" w:type="dxa"/>
          </w:tcPr>
          <w:p w14:paraId="2B1492D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52F9F5" w14:textId="7C3F0820" w:rsidR="00292CE3" w:rsidRPr="00292CE3" w:rsidRDefault="00411B37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55,267</w:t>
            </w:r>
          </w:p>
        </w:tc>
        <w:tc>
          <w:tcPr>
            <w:tcW w:w="270" w:type="dxa"/>
          </w:tcPr>
          <w:p w14:paraId="3D4C0565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77C1EB" w14:textId="5DF8D3CA" w:rsidR="00292CE3" w:rsidRPr="00292CE3" w:rsidRDefault="00411B37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572020" w14:textId="77777777" w:rsidR="00292CE3" w:rsidRPr="00292CE3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78379A" w14:textId="7D707300" w:rsidR="00292CE3" w:rsidRPr="00411B37" w:rsidRDefault="00411B37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B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143,537</w:t>
            </w:r>
          </w:p>
        </w:tc>
        <w:tc>
          <w:tcPr>
            <w:tcW w:w="270" w:type="dxa"/>
          </w:tcPr>
          <w:p w14:paraId="00F9EFD5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26C8A" w14:textId="002FCBE9" w:rsidR="00292CE3" w:rsidRPr="00292CE3" w:rsidRDefault="00411B37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198,804</w:t>
            </w:r>
          </w:p>
        </w:tc>
      </w:tr>
      <w:tr w:rsidR="00292CE3" w:rsidRPr="006D1E2A" w14:paraId="5513FC0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189C4E17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3F6C8AA1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20F2282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ABB97B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77ED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CB0D0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BF7B1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E302DF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F1D7B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EE4660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30EAD1D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2CE3" w:rsidRPr="006D1E2A" w14:paraId="36AB54A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7AB7EE0E" w14:textId="77777777" w:rsidR="00292CE3" w:rsidRPr="00292CE3" w:rsidRDefault="00292CE3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D348FA9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4783AE8" w14:textId="083B025D" w:rsidR="00292CE3" w:rsidRPr="00292CE3" w:rsidRDefault="00411B37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  <w:tc>
          <w:tcPr>
            <w:tcW w:w="236" w:type="dxa"/>
          </w:tcPr>
          <w:p w14:paraId="7378C180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A448ED" w14:textId="5C56A8A6" w:rsidR="00292CE3" w:rsidRPr="00292CE3" w:rsidRDefault="00411B37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8EAF00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C530F" w14:textId="6F01EB0C" w:rsidR="00292CE3" w:rsidRPr="00292CE3" w:rsidRDefault="00411B37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  <w:tc>
          <w:tcPr>
            <w:tcW w:w="270" w:type="dxa"/>
          </w:tcPr>
          <w:p w14:paraId="4E6B724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B7273" w14:textId="0390DE52" w:rsidR="00292CE3" w:rsidRPr="00292CE3" w:rsidRDefault="00411B37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24DCA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1813" w14:textId="742C0476" w:rsidR="00292CE3" w:rsidRPr="00292CE3" w:rsidRDefault="00411B37" w:rsidP="00D71F54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</w:tr>
      <w:tr w:rsidR="00292CE3" w:rsidRPr="00C46A09" w14:paraId="3480C943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65DAD2D8" w14:textId="77777777" w:rsidR="00292CE3" w:rsidRPr="00292CE3" w:rsidRDefault="00292CE3" w:rsidP="00D71F5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6D79C50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94557E" w14:textId="3CEBD858" w:rsidR="00292CE3" w:rsidRPr="00292CE3" w:rsidRDefault="00411B37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849,478</w:t>
            </w:r>
          </w:p>
        </w:tc>
        <w:tc>
          <w:tcPr>
            <w:tcW w:w="236" w:type="dxa"/>
          </w:tcPr>
          <w:p w14:paraId="1DA0B7F7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BE3581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7673C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04CA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A678E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3A334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8DC09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DE616" w14:textId="77777777" w:rsidR="00292CE3" w:rsidRPr="00292CE3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E3" w:rsidRPr="00C46A09" w14:paraId="0FA56F2C" w14:textId="77777777" w:rsidTr="00D71F54">
        <w:trPr>
          <w:trHeight w:val="261"/>
        </w:trPr>
        <w:tc>
          <w:tcPr>
            <w:tcW w:w="2610" w:type="dxa"/>
            <w:shd w:val="clear" w:color="auto" w:fill="auto"/>
          </w:tcPr>
          <w:p w14:paraId="4BB5DF10" w14:textId="77777777" w:rsidR="00292CE3" w:rsidRPr="00C46A09" w:rsidRDefault="00292CE3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B3B4CD8" w14:textId="77777777" w:rsidR="00292CE3" w:rsidRPr="00C46A09" w:rsidRDefault="00292CE3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FFC0C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A926E21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E979C71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959543A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300D8E3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28D4F9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2320BA5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4F5ABF4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FD2A8E0" w14:textId="77777777" w:rsidR="00292CE3" w:rsidRPr="00C46A09" w:rsidRDefault="00292CE3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</w:tbl>
    <w:p w14:paraId="7CB3FEDF" w14:textId="77777777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D71F54" w:rsidSect="0070222B">
          <w:headerReference w:type="default" r:id="rId15"/>
          <w:footerReference w:type="even" r:id="rId16"/>
          <w:footerReference w:type="default" r:id="rId17"/>
          <w:footerReference w:type="first" r:id="rId18"/>
          <w:pgSz w:w="11909" w:h="16834" w:code="9"/>
          <w:pgMar w:top="691" w:right="1019" w:bottom="576" w:left="1152" w:header="720" w:footer="720" w:gutter="0"/>
          <w:paperSrc w:first="7" w:other="7"/>
          <w:cols w:space="720"/>
          <w:titlePg/>
          <w:docGrid w:linePitch="36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D71F54" w:rsidRPr="00C46A09" w14:paraId="5B4EBB02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578089A9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792DF1A2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29BBA80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1F54" w:rsidRPr="00C46A09" w14:paraId="656FF165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66914F7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38562E62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D3E39BF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73A2D8D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F259E8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71F54" w:rsidRPr="00C46A09" w14:paraId="66D94150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28CA0E9" w14:textId="3FDCFAA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3805CFBB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FEFE8B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E77EA85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96CC9DC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71F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8B2B8" w14:textId="77777777" w:rsidR="00D71F54" w:rsidRPr="00D71F54" w:rsidRDefault="00D71F54" w:rsidP="00D71F5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3D26B9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5032DA5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5FAF3C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1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765E8B0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B9C7CE9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1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D70A960" w14:textId="77777777" w:rsidR="00D71F54" w:rsidRPr="00D71F54" w:rsidRDefault="00D71F54" w:rsidP="00D71F5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61E7A3A" w14:textId="77777777" w:rsidR="00D71F54" w:rsidRPr="00D71F54" w:rsidRDefault="00D71F54" w:rsidP="00D71F5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A43DF4F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DAA42E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71F54" w:rsidRPr="00C46A09" w14:paraId="6395EFF1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7AB9AA4" w14:textId="77777777" w:rsidR="00D71F54" w:rsidRPr="00D71F54" w:rsidRDefault="00D71F54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720" w:type="dxa"/>
            <w:vAlign w:val="bottom"/>
          </w:tcPr>
          <w:p w14:paraId="4D5853BA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090F1B8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71F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51BC" w:rsidRPr="00C46A09" w14:paraId="629FDB5F" w14:textId="77777777" w:rsidTr="00D71F54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531BBFC" w14:textId="1B88B249" w:rsidR="00F151BC" w:rsidRPr="00D71F54" w:rsidRDefault="00F151BC" w:rsidP="00D71F5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Pr="001B64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20" w:type="dxa"/>
            <w:vAlign w:val="bottom"/>
          </w:tcPr>
          <w:p w14:paraId="50056FC3" w14:textId="77777777" w:rsidR="00F151BC" w:rsidRPr="00D71F54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7B9D7509" w14:textId="77777777" w:rsidR="00F151BC" w:rsidRPr="00D71F54" w:rsidRDefault="00F151BC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71F54" w:rsidRPr="00C46A09" w14:paraId="610BA4CF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0A22D110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71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4BB047D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A819A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D31B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9A65E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44DA0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6D7A2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4708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CD72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261E1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5E853E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2A90A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FB936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51EC1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DB384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4EF7F8B6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16BE73F1" w14:textId="77777777" w:rsidR="00D71F54" w:rsidRPr="00D71F54" w:rsidRDefault="00D71F54" w:rsidP="00D71F5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237296C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0E386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70D3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E3584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BEF024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0F7D2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1267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6DB99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684B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CE41D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BFA09A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811E3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02D8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8F1A7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3D95070D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1A0D4D04" w14:textId="77777777" w:rsidR="00D71F54" w:rsidRPr="00D71F54" w:rsidRDefault="00D71F54" w:rsidP="00A269E0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0B503F57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9A9884" w14:textId="56D4C0FD" w:rsidR="00D71F54" w:rsidRPr="00D71F54" w:rsidRDefault="004252FB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198,804</w:t>
            </w:r>
          </w:p>
        </w:tc>
        <w:tc>
          <w:tcPr>
            <w:tcW w:w="236" w:type="dxa"/>
          </w:tcPr>
          <w:p w14:paraId="65D9C45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4EF767" w14:textId="1171E540" w:rsidR="00D71F54" w:rsidRPr="00D71F54" w:rsidRDefault="004252FB" w:rsidP="00D71F5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61F87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A47AA6" w14:textId="084612C4" w:rsidR="00D71F54" w:rsidRPr="004252FB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198,804</w:t>
            </w:r>
          </w:p>
        </w:tc>
        <w:tc>
          <w:tcPr>
            <w:tcW w:w="236" w:type="dxa"/>
          </w:tcPr>
          <w:p w14:paraId="2D020EC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FD5496" w14:textId="33F6D909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55,267</w:t>
            </w:r>
          </w:p>
        </w:tc>
        <w:tc>
          <w:tcPr>
            <w:tcW w:w="236" w:type="dxa"/>
          </w:tcPr>
          <w:p w14:paraId="0BA2E11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A2576C" w14:textId="3A0B3F73" w:rsidR="00D71F54" w:rsidRPr="00D71F54" w:rsidRDefault="004252FB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008DD2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4D84FD" w14:textId="596506DD" w:rsidR="00D71F54" w:rsidRPr="00D71F54" w:rsidRDefault="004252FB" w:rsidP="00D71F5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143,537</w:t>
            </w:r>
          </w:p>
        </w:tc>
        <w:tc>
          <w:tcPr>
            <w:tcW w:w="236" w:type="dxa"/>
          </w:tcPr>
          <w:p w14:paraId="59F3A44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F1B40B" w14:textId="37755D9C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198,804</w:t>
            </w:r>
          </w:p>
        </w:tc>
      </w:tr>
      <w:tr w:rsidR="00D71F54" w:rsidRPr="00C46A09" w14:paraId="78542EF9" w14:textId="77777777" w:rsidTr="00D71F54">
        <w:trPr>
          <w:trHeight w:val="281"/>
        </w:trPr>
        <w:tc>
          <w:tcPr>
            <w:tcW w:w="4050" w:type="dxa"/>
            <w:shd w:val="clear" w:color="auto" w:fill="auto"/>
          </w:tcPr>
          <w:p w14:paraId="193C5DB5" w14:textId="77777777" w:rsidR="00D71F54" w:rsidRPr="00D71F54" w:rsidRDefault="00D71F54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720" w:type="dxa"/>
          </w:tcPr>
          <w:p w14:paraId="3BE3B66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D887F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E5220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57B784" w14:textId="1F96C3FC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833B8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45501D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499C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8FD419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AEC5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D9AA4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77755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59E18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DD63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A80554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3E5804C9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509B10C6" w14:textId="77777777" w:rsidR="00D71F54" w:rsidRPr="00D71F54" w:rsidRDefault="00D71F54" w:rsidP="00D71F5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720" w:type="dxa"/>
          </w:tcPr>
          <w:p w14:paraId="67DF61C1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B6238B" w14:textId="17BB21ED" w:rsidR="00D71F54" w:rsidRPr="00D71F54" w:rsidRDefault="004252FB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  <w:tc>
          <w:tcPr>
            <w:tcW w:w="236" w:type="dxa"/>
          </w:tcPr>
          <w:p w14:paraId="097E840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59CF0F7" w14:textId="63B8ABE1" w:rsidR="00D71F54" w:rsidRPr="00D71F54" w:rsidRDefault="004252FB" w:rsidP="00D71F5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51272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31434F" w14:textId="17227BE5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  <w:tc>
          <w:tcPr>
            <w:tcW w:w="236" w:type="dxa"/>
          </w:tcPr>
          <w:p w14:paraId="41EFE16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A6F822" w14:textId="1FF10DBB" w:rsidR="00D71F54" w:rsidRPr="00D71F54" w:rsidRDefault="004252FB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A0C1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FDA83D" w14:textId="784CEC1E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  <w:tc>
          <w:tcPr>
            <w:tcW w:w="236" w:type="dxa"/>
          </w:tcPr>
          <w:p w14:paraId="722C119C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C8BA1" w14:textId="5C8DDEB1" w:rsidR="00D71F54" w:rsidRPr="00D71F54" w:rsidRDefault="004252FB" w:rsidP="00D71F5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75600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F0C8E6" w14:textId="6CD5AAF7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650,674</w:t>
            </w:r>
          </w:p>
        </w:tc>
      </w:tr>
      <w:tr w:rsidR="00D71F54" w:rsidRPr="00C46A09" w14:paraId="0052975A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51BC55B4" w14:textId="77777777" w:rsidR="00D71F54" w:rsidRPr="00D71F54" w:rsidRDefault="00D71F54" w:rsidP="00D71F54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130CD8E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4AA166" w14:textId="78C1D2DC" w:rsidR="00D71F54" w:rsidRPr="00D71F54" w:rsidRDefault="004252FB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849,478</w:t>
            </w:r>
          </w:p>
        </w:tc>
        <w:tc>
          <w:tcPr>
            <w:tcW w:w="236" w:type="dxa"/>
          </w:tcPr>
          <w:p w14:paraId="321E6D3E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1BD49" w14:textId="3EA6C9C1" w:rsidR="00D71F54" w:rsidRPr="00D71F54" w:rsidRDefault="004252FB" w:rsidP="00D71F5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D78A96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C7A02" w14:textId="2E7B109D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849,478</w:t>
            </w:r>
          </w:p>
        </w:tc>
        <w:tc>
          <w:tcPr>
            <w:tcW w:w="236" w:type="dxa"/>
          </w:tcPr>
          <w:p w14:paraId="4411463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BF7B41" w14:textId="61CE24EF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84D3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E6562C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84BC1D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316E1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A369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EDE40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043F4DED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7B84F5E3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36DA0D63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4063D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43C10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5519FD4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76D8A3D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05D3AA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0C3A2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7DEDF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E63C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E6EE1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79FB3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C65F3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0460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CB747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1C035084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0B9D3107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71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86E884D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6FB2A3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4E7B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D927ED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D7289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7FB787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09400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2ABBAA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6E1F4E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B3D62B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BF981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0F8116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7FDCF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30DFB8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F54" w:rsidRPr="00C46A09" w14:paraId="5D707E9E" w14:textId="77777777" w:rsidTr="00D71F54">
        <w:trPr>
          <w:trHeight w:val="261"/>
        </w:trPr>
        <w:tc>
          <w:tcPr>
            <w:tcW w:w="4050" w:type="dxa"/>
            <w:shd w:val="clear" w:color="auto" w:fill="auto"/>
          </w:tcPr>
          <w:p w14:paraId="4634940C" w14:textId="77777777" w:rsidR="00D71F54" w:rsidRPr="00D71F54" w:rsidRDefault="00D71F54" w:rsidP="00D71F5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</w:tcPr>
          <w:p w14:paraId="6A205DC2" w14:textId="77777777" w:rsidR="00D71F54" w:rsidRPr="00D71F54" w:rsidRDefault="00D71F54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B9CDAA" w14:textId="12BBA33F" w:rsidR="00D71F54" w:rsidRPr="00D71F54" w:rsidRDefault="004252FB" w:rsidP="00D71F54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13EC11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542504" w14:textId="42C8218B" w:rsidR="00D71F54" w:rsidRPr="00D71F54" w:rsidRDefault="004252FB" w:rsidP="00D71F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52F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2FB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36" w:type="dxa"/>
            <w:shd w:val="clear" w:color="auto" w:fill="auto"/>
          </w:tcPr>
          <w:p w14:paraId="2B1CBFF4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8FCC1A5" w14:textId="03443AD3" w:rsidR="00D71F54" w:rsidRPr="006B7C15" w:rsidRDefault="00BD41C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2F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2FB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36" w:type="dxa"/>
          </w:tcPr>
          <w:p w14:paraId="639D8DC9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556BA" w14:textId="1B41CA79" w:rsidR="00D71F54" w:rsidRPr="004252FB" w:rsidRDefault="004252FB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AECD6F8" w14:textId="46014D63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FFA0D1" w14:textId="2D62EE62" w:rsidR="00D71F54" w:rsidRPr="00D71F54" w:rsidRDefault="004252FB" w:rsidP="00D71F5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C938A9" w14:textId="77777777" w:rsidR="00D71F54" w:rsidRPr="00D71F54" w:rsidRDefault="00D71F54" w:rsidP="00D71F5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8F70DA" w14:textId="1FEF4A85" w:rsidR="00D71F54" w:rsidRPr="00D71F54" w:rsidRDefault="004252FB" w:rsidP="00D71F5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27,035</w:t>
            </w:r>
          </w:p>
        </w:tc>
        <w:tc>
          <w:tcPr>
            <w:tcW w:w="236" w:type="dxa"/>
          </w:tcPr>
          <w:p w14:paraId="36E943A5" w14:textId="77777777" w:rsidR="00D71F54" w:rsidRPr="00D71F54" w:rsidRDefault="00D71F54" w:rsidP="00D71F5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D4F2B9" w14:textId="6412AEEE" w:rsidR="00D71F54" w:rsidRPr="00D71F54" w:rsidRDefault="004252FB" w:rsidP="00D71F5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27,035</w:t>
            </w:r>
          </w:p>
        </w:tc>
      </w:tr>
    </w:tbl>
    <w:p w14:paraId="3202FB93" w14:textId="77777777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B30EDCD" w14:textId="07ADCFA1" w:rsidR="00D71F54" w:rsidRDefault="00D71F54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D71F54" w:rsidSect="00D71F54">
          <w:pgSz w:w="16834" w:h="11909" w:orient="landscape" w:code="9"/>
          <w:pgMar w:top="1152" w:right="691" w:bottom="1019" w:left="576" w:header="720" w:footer="720" w:gutter="0"/>
          <w:paperSrc w:first="7" w:other="7"/>
          <w:cols w:space="720"/>
          <w:titlePg/>
          <w:docGrid w:linePitch="360"/>
        </w:sect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530"/>
      </w:tblGrid>
      <w:tr w:rsidR="00EA4F36" w:rsidRPr="00475D96" w14:paraId="03FE166E" w14:textId="77777777" w:rsidTr="00AD1E18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8CFF7E7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6D662DF6" w14:textId="77777777" w:rsidR="00EA4F36" w:rsidRPr="00475D96" w:rsidRDefault="00EA4F36" w:rsidP="00AD1E1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งบการเงินรวม/</w:t>
            </w:r>
            <w:r w:rsidRPr="00475D9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4F36" w:rsidRPr="00475D96" w14:paraId="22EA21EB" w14:textId="77777777" w:rsidTr="00AD1E18">
        <w:trPr>
          <w:cantSplit/>
          <w:tblHeader/>
        </w:trPr>
        <w:tc>
          <w:tcPr>
            <w:tcW w:w="5760" w:type="dxa"/>
            <w:hideMark/>
          </w:tcPr>
          <w:p w14:paraId="45AF2857" w14:textId="77777777" w:rsidR="00EA4F36" w:rsidRPr="00475D96" w:rsidRDefault="00EA4F36" w:rsidP="00AD1E18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6BAB7C27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C6C93F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61235113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4F36" w:rsidRPr="00475D96" w14:paraId="24275410" w14:textId="77777777" w:rsidTr="00AD1E18">
        <w:trPr>
          <w:cantSplit/>
          <w:tblHeader/>
        </w:trPr>
        <w:tc>
          <w:tcPr>
            <w:tcW w:w="5760" w:type="dxa"/>
            <w:hideMark/>
          </w:tcPr>
          <w:p w14:paraId="0B23E9F3" w14:textId="77777777" w:rsidR="00EA4F36" w:rsidRPr="00475D96" w:rsidRDefault="00EA4F36" w:rsidP="00AD1E1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D2BDE1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B6031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3B361097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EA4F36" w:rsidRPr="00475D96" w14:paraId="4245EA6C" w14:textId="77777777" w:rsidTr="00AD1E18">
        <w:trPr>
          <w:cantSplit/>
          <w:tblHeader/>
        </w:trPr>
        <w:tc>
          <w:tcPr>
            <w:tcW w:w="5760" w:type="dxa"/>
          </w:tcPr>
          <w:p w14:paraId="13D0B02C" w14:textId="77777777" w:rsidR="00EA4F36" w:rsidRPr="00475D96" w:rsidRDefault="00EA4F36" w:rsidP="00AD1E1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80350F7" w14:textId="77777777" w:rsidR="00EA4F36" w:rsidRPr="00475D96" w:rsidRDefault="00EA4F36" w:rsidP="00AD1E1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F36" w:rsidRPr="00475D96" w14:paraId="48BC652C" w14:textId="77777777" w:rsidTr="00AD1E18">
        <w:trPr>
          <w:cantSplit/>
        </w:trPr>
        <w:tc>
          <w:tcPr>
            <w:tcW w:w="5760" w:type="dxa"/>
          </w:tcPr>
          <w:p w14:paraId="7CC27A18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4BD2EE3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9ABCA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104F3A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42F4FFFD" w14:textId="77777777" w:rsidTr="00AD1E18">
        <w:trPr>
          <w:cantSplit/>
        </w:trPr>
        <w:tc>
          <w:tcPr>
            <w:tcW w:w="5760" w:type="dxa"/>
          </w:tcPr>
          <w:p w14:paraId="7E82219F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10" w:type="dxa"/>
          </w:tcPr>
          <w:p w14:paraId="6150CC64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270" w:type="dxa"/>
          </w:tcPr>
          <w:p w14:paraId="73BE0D7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167E3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39D6B5D5" w14:textId="77777777" w:rsidTr="00AD1E18">
        <w:trPr>
          <w:cantSplit/>
        </w:trPr>
        <w:tc>
          <w:tcPr>
            <w:tcW w:w="5760" w:type="dxa"/>
          </w:tcPr>
          <w:p w14:paraId="4C0D57FD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10" w:type="dxa"/>
          </w:tcPr>
          <w:p w14:paraId="36F55EE6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  52,623</w:t>
            </w:r>
          </w:p>
        </w:tc>
        <w:tc>
          <w:tcPr>
            <w:tcW w:w="270" w:type="dxa"/>
          </w:tcPr>
          <w:p w14:paraId="7E467D29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3C8567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  <w:tab w:val="decimal" w:pos="14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              52,623</w:t>
            </w:r>
          </w:p>
        </w:tc>
      </w:tr>
    </w:tbl>
    <w:p w14:paraId="7D0A7821" w14:textId="77777777" w:rsidR="00EA4F36" w:rsidRPr="00475D96" w:rsidRDefault="00EA4F36" w:rsidP="00EA4F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09"/>
        <w:gridCol w:w="1451"/>
        <w:gridCol w:w="180"/>
        <w:gridCol w:w="1530"/>
        <w:gridCol w:w="270"/>
        <w:gridCol w:w="1530"/>
      </w:tblGrid>
      <w:tr w:rsidR="00EA4F36" w:rsidRPr="00475D96" w14:paraId="135B14D4" w14:textId="77777777" w:rsidTr="00AD1E18">
        <w:trPr>
          <w:cantSplit/>
        </w:trPr>
        <w:tc>
          <w:tcPr>
            <w:tcW w:w="4309" w:type="dxa"/>
          </w:tcPr>
          <w:p w14:paraId="15AF7C55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0841838D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54607450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4F36" w:rsidRPr="00475D96" w14:paraId="702222E5" w14:textId="77777777" w:rsidTr="00AD1E18">
        <w:trPr>
          <w:cantSplit/>
        </w:trPr>
        <w:tc>
          <w:tcPr>
            <w:tcW w:w="4309" w:type="dxa"/>
          </w:tcPr>
          <w:p w14:paraId="283AD4D8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74043569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820044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512C1B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3160E3B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2CC22E" w14:textId="77777777" w:rsidR="00EA4F36" w:rsidRPr="00475D96" w:rsidRDefault="00EA4F36" w:rsidP="00AD1E1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A4F36" w:rsidRPr="00475D96" w14:paraId="036C1FD9" w14:textId="77777777" w:rsidTr="00AD1E18">
        <w:trPr>
          <w:cantSplit/>
        </w:trPr>
        <w:tc>
          <w:tcPr>
            <w:tcW w:w="4309" w:type="dxa"/>
          </w:tcPr>
          <w:p w14:paraId="68A19044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19288242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219D3A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87D0F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2A3C8" w14:textId="77777777" w:rsidR="00EA4F36" w:rsidRPr="00475D96" w:rsidRDefault="00EA4F36" w:rsidP="00AD1E1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9208E5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75D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5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A4F36" w:rsidRPr="00475D96" w14:paraId="79A7EC53" w14:textId="77777777" w:rsidTr="00AD1E18">
        <w:trPr>
          <w:cantSplit/>
        </w:trPr>
        <w:tc>
          <w:tcPr>
            <w:tcW w:w="4309" w:type="dxa"/>
          </w:tcPr>
          <w:p w14:paraId="660E7576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53BD217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4"/>
          </w:tcPr>
          <w:p w14:paraId="19B96D6F" w14:textId="77777777" w:rsidR="00EA4F36" w:rsidRPr="00475D96" w:rsidRDefault="00EA4F36" w:rsidP="00AD1E1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75D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F36" w:rsidRPr="00475D96" w14:paraId="08E26135" w14:textId="77777777" w:rsidTr="00AD1E18">
        <w:trPr>
          <w:cantSplit/>
        </w:trPr>
        <w:tc>
          <w:tcPr>
            <w:tcW w:w="4309" w:type="dxa"/>
          </w:tcPr>
          <w:p w14:paraId="5FFAF3D1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51" w:type="dxa"/>
          </w:tcPr>
          <w:p w14:paraId="39687C9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8029E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58C70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9A3FF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95120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6027CC55" w14:textId="77777777" w:rsidTr="00AD1E18">
        <w:trPr>
          <w:cantSplit/>
        </w:trPr>
        <w:tc>
          <w:tcPr>
            <w:tcW w:w="5760" w:type="dxa"/>
            <w:gridSpan w:val="2"/>
          </w:tcPr>
          <w:p w14:paraId="6FB7D19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80" w:type="dxa"/>
          </w:tcPr>
          <w:p w14:paraId="79F1906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3DE94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409B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5A3ECB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2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F36" w:rsidRPr="00475D96" w14:paraId="4B44C34F" w14:textId="77777777" w:rsidTr="00AD1E18">
        <w:trPr>
          <w:cantSplit/>
        </w:trPr>
        <w:tc>
          <w:tcPr>
            <w:tcW w:w="4309" w:type="dxa"/>
          </w:tcPr>
          <w:p w14:paraId="71D6C9DE" w14:textId="77777777" w:rsidR="00EA4F36" w:rsidRPr="00475D96" w:rsidRDefault="00EA4F36" w:rsidP="00AD1E18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51" w:type="dxa"/>
          </w:tcPr>
          <w:p w14:paraId="580B468E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9E87A2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C627B8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30,968</w:t>
            </w:r>
          </w:p>
        </w:tc>
        <w:tc>
          <w:tcPr>
            <w:tcW w:w="270" w:type="dxa"/>
          </w:tcPr>
          <w:p w14:paraId="53EE9DD3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299BA5" w14:textId="77777777" w:rsidR="00EA4F36" w:rsidRPr="00475D96" w:rsidRDefault="00EA4F36" w:rsidP="00AD1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  <w:r w:rsidRPr="00475D96">
              <w:rPr>
                <w:rFonts w:asciiTheme="majorBidi" w:hAnsiTheme="majorBidi" w:cstheme="majorBidi"/>
                <w:sz w:val="30"/>
                <w:szCs w:val="30"/>
              </w:rPr>
              <w:t>27,175</w:t>
            </w:r>
          </w:p>
        </w:tc>
      </w:tr>
    </w:tbl>
    <w:p w14:paraId="071EEF53" w14:textId="77777777" w:rsidR="00EA4F36" w:rsidRDefault="00EA4F36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A39C185" w14:textId="1A995357" w:rsidR="00A63DE5" w:rsidRDefault="00A63DE5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ตราสารทุนที่เป็นหลักทรัพย์เผื่อขายเป็นเงินลงทุนในตราสารทุนของบริษัท ฝาจีบ จำกัด (มหาชน) ซึ่งจดทะเบียน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>
        <w:rPr>
          <w:rFonts w:ascii="Angsana New" w:hAnsi="Angsana New" w:cs="Angsana New"/>
          <w:sz w:val="30"/>
          <w:szCs w:val="30"/>
          <w:cs/>
          <w:lang w:bidi="th-TH"/>
        </w:rPr>
        <w:t>ตราสารทุนในตลาดหลักทรัพย์ และมีการซื้อขายอย่างสม่ำเสมอในปัจจุบัน มูลค่ายุติธรรมของเงินลงทุนดังกล่าว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 xml:space="preserve">ถูกจัดลำดับชั้นเป็นระดับ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เนื่องจากตราสารทุนดังกล่าวมีราคาซื้อขายในตลาดที่มี</w:t>
      </w:r>
      <w:r>
        <w:rPr>
          <w:rFonts w:ascii="Angsana New" w:hAnsi="Angsana New" w:cs="Angsana New"/>
          <w:sz w:val="30"/>
          <w:szCs w:val="30"/>
          <w:cs/>
          <w:lang w:bidi="th-TH"/>
        </w:rPr>
        <w:br/>
        <w:t>สภาพคล่อง ณ วันที่วัดมูลค่า ซึ่งกลุ่มบริษัทสามารถเข้าถึงตลาดนั้น ณ วันที่วัดมูลค่า</w:t>
      </w:r>
    </w:p>
    <w:p w14:paraId="14C202E8" w14:textId="4AA10AE6" w:rsidR="005576BC" w:rsidRDefault="005576BC" w:rsidP="00A63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3E73734C" w14:textId="1F32FCA9" w:rsidR="00712D31" w:rsidRDefault="003211BA" w:rsidP="003211BA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211BA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เงินลงทุนชั่วคราวเป็นเงินลงทุนในกองทุนรวมตราสารหนี้ มูลค่ายุติธรรมของเงินลงทุนดังกล่าวถูกจัดลำดับชั้นเป็นระดับที่ </w:t>
      </w:r>
      <w:r w:rsidR="0034081A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3211BA">
        <w:rPr>
          <w:rFonts w:ascii="Angsana New" w:hAnsi="Angsana New" w:cs="Angsana New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เป็นข้อมูลอื่นที่สังเกตได้โดยตรงสำหรับเงินลงทุนนั้นนอกเหนือจากราคาเสนอซื้อขาย</w:t>
      </w:r>
    </w:p>
    <w:p w14:paraId="4E904A1C" w14:textId="77777777" w:rsidR="003211BA" w:rsidRPr="009760DA" w:rsidRDefault="003211BA" w:rsidP="00A63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71F62DDC" w14:textId="52D86C57" w:rsidR="00A63DE5" w:rsidRDefault="00A63DE5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เงินกู้ยืมระยะยาวจากกิจการที่เกี่ยวข้องกันเป็นเงินกู้ยืมระยะยาวจาก</w:t>
      </w:r>
      <w:r>
        <w:rPr>
          <w:rFonts w:ascii="Angsana New" w:hAnsi="Angsana New"/>
          <w:sz w:val="30"/>
          <w:szCs w:val="30"/>
          <w:rtl/>
        </w:rPr>
        <w:t xml:space="preserve"> </w:t>
      </w:r>
      <w:r>
        <w:rPr>
          <w:rFonts w:ascii="Angsana New" w:hAnsi="Angsana New" w:cs="Angsana New"/>
          <w:sz w:val="30"/>
          <w:szCs w:val="30"/>
        </w:rPr>
        <w:t>Great Brands Limited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มูลค่ายุติธรรมของเงินกู้ยืม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ระยะยาวดังกล่าวถูกจัดลำดับชั้นเป็นระดับ </w:t>
      </w:r>
      <w:r>
        <w:rPr>
          <w:rFonts w:ascii="Angsana New" w:hAnsi="Angsana New" w:cs="Angsana New"/>
          <w:spacing w:val="-2"/>
          <w:sz w:val="30"/>
          <w:szCs w:val="30"/>
        </w:rPr>
        <w:t>3</w:t>
      </w:r>
      <w:r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เนื่องจากมูลค่ายุติธรรมของเงินกู้ยืมระยะยาว</w:t>
      </w:r>
      <w:r>
        <w:rPr>
          <w:rFonts w:ascii="Angsana New" w:hAnsi="Angsana New" w:cs="Angsana New"/>
          <w:sz w:val="30"/>
          <w:szCs w:val="30"/>
          <w:cs/>
          <w:lang w:bidi="th-TH"/>
        </w:rPr>
        <w:t>ดังกล่าวเป็นข้อมูลสำหรับหนี้สินที่ไม่สามารถสังเกตได้</w:t>
      </w:r>
    </w:p>
    <w:p w14:paraId="53C122F7" w14:textId="22EC9FD5" w:rsidR="00EA4F36" w:rsidRDefault="00EA4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BF03E73" w14:textId="2163B396" w:rsidR="00FA042E" w:rsidRDefault="00CC0C68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CC0C6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ผลขาดทุนจากการด้อยค่า</w:t>
      </w:r>
    </w:p>
    <w:p w14:paraId="08ED54BE" w14:textId="77777777" w:rsidR="00CC0C68" w:rsidRPr="00232E35" w:rsidRDefault="00CC0C68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5B5703" w14:textId="7CD4E7E3" w:rsidR="00FA042E" w:rsidRDefault="00FA042E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A042E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FA042E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FA042E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A042E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A042E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E403810" w14:textId="77777777" w:rsidR="00D47B4C" w:rsidRDefault="00D47B4C" w:rsidP="00A63DE5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530"/>
        <w:gridCol w:w="236"/>
        <w:gridCol w:w="1474"/>
        <w:gridCol w:w="240"/>
        <w:gridCol w:w="1560"/>
        <w:gridCol w:w="236"/>
        <w:gridCol w:w="1474"/>
      </w:tblGrid>
      <w:tr w:rsidR="00A41612" w:rsidRPr="006F00E7" w14:paraId="0E15D621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45993316" w14:textId="77777777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D4C7D4E" w14:textId="2A9FCBB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A6FEDB4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70" w:type="dxa"/>
            <w:gridSpan w:val="3"/>
            <w:vAlign w:val="bottom"/>
          </w:tcPr>
          <w:p w14:paraId="2E04ED71" w14:textId="374D380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1612" w:rsidRPr="006F00E7" w14:paraId="688BE119" w14:textId="77777777" w:rsidTr="00A41612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ACCBD9F" w14:textId="7B6456E0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7B9370BF" w14:textId="7AFCE176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341FE18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5BDC034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7B834A6D" w14:textId="026906DD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40" w:type="dxa"/>
          </w:tcPr>
          <w:p w14:paraId="76CB38FF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D568326" w14:textId="2C3C74F1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0D66E9C2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40227837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6F00E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56AAD6D" w14:textId="1238EF48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41612" w:rsidRPr="00FE61E4" w14:paraId="1D4E0A47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59476641" w14:textId="77777777" w:rsidR="00A41612" w:rsidRPr="00FE61E4" w:rsidRDefault="00A41612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7"/>
            <w:vAlign w:val="bottom"/>
          </w:tcPr>
          <w:p w14:paraId="6443EFA9" w14:textId="5F984C4C" w:rsidR="00A41612" w:rsidRPr="00431D7E" w:rsidRDefault="00A41612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1D7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51BC" w:rsidRPr="00FE61E4" w14:paraId="56B15918" w14:textId="77777777" w:rsidTr="001B4171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14:paraId="0DDCC1B9" w14:textId="226EC641" w:rsidR="00F151BC" w:rsidRPr="00FE61E4" w:rsidRDefault="00F151BC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61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70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50" w:type="dxa"/>
            <w:gridSpan w:val="7"/>
            <w:vAlign w:val="bottom"/>
          </w:tcPr>
          <w:p w14:paraId="69009718" w14:textId="77777777" w:rsidR="00F151BC" w:rsidRPr="00431D7E" w:rsidRDefault="00F151BC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865C5" w:rsidRPr="00FE61E4" w14:paraId="774A5145" w14:textId="77777777" w:rsidTr="00A41612">
        <w:trPr>
          <w:trHeight w:val="20"/>
        </w:trPr>
        <w:tc>
          <w:tcPr>
            <w:tcW w:w="2520" w:type="dxa"/>
          </w:tcPr>
          <w:p w14:paraId="55ECFE23" w14:textId="77777777" w:rsidR="00D865C5" w:rsidRPr="006F00E7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62827556"/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FDE7554" w14:textId="7A5F384B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647,292</w:t>
            </w:r>
          </w:p>
        </w:tc>
        <w:tc>
          <w:tcPr>
            <w:tcW w:w="236" w:type="dxa"/>
          </w:tcPr>
          <w:p w14:paraId="111301C2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1373696" w14:textId="5284893F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40" w:type="dxa"/>
          </w:tcPr>
          <w:p w14:paraId="5E35DA6D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0981CE" w14:textId="705A6A3D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643,827</w:t>
            </w:r>
          </w:p>
        </w:tc>
        <w:tc>
          <w:tcPr>
            <w:tcW w:w="236" w:type="dxa"/>
          </w:tcPr>
          <w:p w14:paraId="6992FA61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69C5A8B" w14:textId="69B99991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D865C5" w:rsidRPr="00FE61E4" w14:paraId="60062761" w14:textId="77777777" w:rsidTr="00A41612">
        <w:trPr>
          <w:trHeight w:val="20"/>
        </w:trPr>
        <w:tc>
          <w:tcPr>
            <w:tcW w:w="2520" w:type="dxa"/>
          </w:tcPr>
          <w:p w14:paraId="791CCEE8" w14:textId="77777777" w:rsidR="00D865C5" w:rsidRPr="006F00E7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613A8A72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27E85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BAC993F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7FD310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DD0EA1A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F9E30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F48104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65C5" w:rsidRPr="00FE61E4" w14:paraId="15D142D3" w14:textId="77777777" w:rsidTr="00A41612">
        <w:trPr>
          <w:trHeight w:val="20"/>
        </w:trPr>
        <w:tc>
          <w:tcPr>
            <w:tcW w:w="2520" w:type="dxa"/>
          </w:tcPr>
          <w:p w14:paraId="6721A587" w14:textId="2A835C1F" w:rsidR="00D865C5" w:rsidRPr="001D6990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81E76" w14:textId="3CCD5646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7,857</w:t>
            </w:r>
          </w:p>
        </w:tc>
        <w:tc>
          <w:tcPr>
            <w:tcW w:w="236" w:type="dxa"/>
          </w:tcPr>
          <w:p w14:paraId="1A0AAB86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62FB3D" w14:textId="0629B86F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240" w:type="dxa"/>
          </w:tcPr>
          <w:p w14:paraId="3E4D188B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EB36DFB" w14:textId="0D860216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7,857</w:t>
            </w:r>
          </w:p>
        </w:tc>
        <w:tc>
          <w:tcPr>
            <w:tcW w:w="236" w:type="dxa"/>
          </w:tcPr>
          <w:p w14:paraId="18EB5FF7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CD44B3" w14:textId="1045464A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</w:tr>
      <w:tr w:rsidR="00D865C5" w:rsidRPr="00FE61E4" w14:paraId="284D53D3" w14:textId="77777777" w:rsidTr="00A41612">
        <w:trPr>
          <w:trHeight w:val="20"/>
        </w:trPr>
        <w:tc>
          <w:tcPr>
            <w:tcW w:w="2520" w:type="dxa"/>
          </w:tcPr>
          <w:p w14:paraId="14222819" w14:textId="2FAC3842" w:rsidR="00D865C5" w:rsidRPr="001D6990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D690E43" w14:textId="5786920C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236" w:type="dxa"/>
          </w:tcPr>
          <w:p w14:paraId="68401D97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EBC1260" w14:textId="3B5B5F86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0" w:type="dxa"/>
          </w:tcPr>
          <w:p w14:paraId="1019FBFE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E4F05A" w14:textId="6BB45230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  <w:tc>
          <w:tcPr>
            <w:tcW w:w="236" w:type="dxa"/>
          </w:tcPr>
          <w:p w14:paraId="6E01F2DC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BCED1A3" w14:textId="4CA64CF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865C5" w:rsidRPr="00FE61E4" w14:paraId="288F8A96" w14:textId="77777777" w:rsidTr="00A41612">
        <w:trPr>
          <w:trHeight w:val="20"/>
        </w:trPr>
        <w:tc>
          <w:tcPr>
            <w:tcW w:w="2520" w:type="dxa"/>
          </w:tcPr>
          <w:p w14:paraId="399597ED" w14:textId="7CF70D1F" w:rsidR="00D865C5" w:rsidRPr="001D6990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22382" w14:textId="712C6DE2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18,658</w:t>
            </w:r>
          </w:p>
        </w:tc>
        <w:tc>
          <w:tcPr>
            <w:tcW w:w="236" w:type="dxa"/>
          </w:tcPr>
          <w:p w14:paraId="37F23E5F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34F9EF9" w14:textId="1D861C12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  <w:tc>
          <w:tcPr>
            <w:tcW w:w="240" w:type="dxa"/>
          </w:tcPr>
          <w:p w14:paraId="009295D8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28B3BB7" w14:textId="51F40474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18,628</w:t>
            </w:r>
          </w:p>
        </w:tc>
        <w:tc>
          <w:tcPr>
            <w:tcW w:w="236" w:type="dxa"/>
          </w:tcPr>
          <w:p w14:paraId="4BC22E33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373479F" w14:textId="22E36F88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</w:tr>
      <w:tr w:rsidR="00D865C5" w:rsidRPr="00FE61E4" w14:paraId="12A1E463" w14:textId="77777777" w:rsidTr="00A41612">
        <w:trPr>
          <w:trHeight w:val="20"/>
        </w:trPr>
        <w:tc>
          <w:tcPr>
            <w:tcW w:w="2520" w:type="dxa"/>
          </w:tcPr>
          <w:p w14:paraId="25C45EA8" w14:textId="77777777" w:rsidR="00D865C5" w:rsidRPr="006F00E7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970156A" w14:textId="4B043DF1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86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36" w:type="dxa"/>
          </w:tcPr>
          <w:p w14:paraId="3FEE245C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DF5C127" w14:textId="274E1D6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13,976</w:t>
            </w:r>
          </w:p>
        </w:tc>
        <w:tc>
          <w:tcPr>
            <w:tcW w:w="240" w:type="dxa"/>
          </w:tcPr>
          <w:p w14:paraId="47FFD168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C114D43" w14:textId="2118B608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672,064</w:t>
            </w:r>
          </w:p>
        </w:tc>
        <w:tc>
          <w:tcPr>
            <w:tcW w:w="236" w:type="dxa"/>
          </w:tcPr>
          <w:p w14:paraId="39D10924" w14:textId="77777777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3586EDD" w14:textId="0A3A790B" w:rsidR="00D865C5" w:rsidRPr="00831D38" w:rsidRDefault="00D865C5" w:rsidP="00D86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13,976</w:t>
            </w:r>
          </w:p>
        </w:tc>
      </w:tr>
      <w:bookmarkEnd w:id="3"/>
      <w:tr w:rsidR="00A41612" w:rsidRPr="00FE61E4" w14:paraId="0CA9A524" w14:textId="77777777" w:rsidTr="00A41612">
        <w:trPr>
          <w:trHeight w:val="20"/>
        </w:trPr>
        <w:tc>
          <w:tcPr>
            <w:tcW w:w="2520" w:type="dxa"/>
          </w:tcPr>
          <w:p w14:paraId="67C3641B" w14:textId="77777777" w:rsidR="00A41612" w:rsidRPr="006F00E7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F224E4" w14:textId="77777777" w:rsidR="00A41612" w:rsidRDefault="00A41612" w:rsidP="00431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FF27DD" w14:textId="49A3CDDE" w:rsidR="00CD407D" w:rsidRPr="00431D7E" w:rsidRDefault="00CD407D" w:rsidP="00431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65C5" w:rsidRPr="00D865C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865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65C5" w:rsidRPr="00D865C5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533B54B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6BBEC60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0" w:type="dxa"/>
          </w:tcPr>
          <w:p w14:paraId="10BFD4D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86FB39" w14:textId="77777777" w:rsidR="00A41612" w:rsidRDefault="00A41612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060309" w14:textId="1DCA039E" w:rsidR="00CD407D" w:rsidRPr="00431D7E" w:rsidRDefault="00CD407D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5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865C5" w:rsidRPr="00D865C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865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865C5" w:rsidRPr="00D865C5">
              <w:rPr>
                <w:rFonts w:asciiTheme="majorBidi" w:hAnsiTheme="majorBidi" w:cstheme="majorBidi"/>
                <w:sz w:val="30"/>
                <w:szCs w:val="30"/>
              </w:rPr>
              <w:t>976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8DF48A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EB29A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A41612" w:rsidRPr="00FE61E4" w14:paraId="6647C26F" w14:textId="77777777" w:rsidTr="00A41612">
        <w:trPr>
          <w:trHeight w:val="20"/>
        </w:trPr>
        <w:tc>
          <w:tcPr>
            <w:tcW w:w="2520" w:type="dxa"/>
          </w:tcPr>
          <w:p w14:paraId="633115C4" w14:textId="77777777" w:rsidR="00A41612" w:rsidRPr="00494EB8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4E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1CE92D" w14:textId="3CB1FD62" w:rsidR="00A41612" w:rsidRPr="00431D7E" w:rsidRDefault="00CD407D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661,583</w:t>
            </w:r>
          </w:p>
        </w:tc>
        <w:tc>
          <w:tcPr>
            <w:tcW w:w="236" w:type="dxa"/>
          </w:tcPr>
          <w:p w14:paraId="575E5EC6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</w:tcPr>
          <w:p w14:paraId="5A66AF37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0" w:type="dxa"/>
          </w:tcPr>
          <w:p w14:paraId="305CB04A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EE3E284" w14:textId="12CC365B" w:rsidR="00A41612" w:rsidRPr="00431D7E" w:rsidRDefault="00CD407D" w:rsidP="00A41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658,088</w:t>
            </w:r>
          </w:p>
        </w:tc>
        <w:tc>
          <w:tcPr>
            <w:tcW w:w="236" w:type="dxa"/>
          </w:tcPr>
          <w:p w14:paraId="3BD96BD2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74" w:type="dxa"/>
          </w:tcPr>
          <w:p w14:paraId="1F0A395F" w14:textId="77777777" w:rsidR="00A41612" w:rsidRPr="00B9426F" w:rsidRDefault="00A41612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14:paraId="7E8A7E09" w14:textId="2A1F2A3B" w:rsidR="00EA4F36" w:rsidRDefault="00EA4F36"/>
    <w:p w14:paraId="08A3EB09" w14:textId="77777777" w:rsidR="00EA4F36" w:rsidRDefault="00EA4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42"/>
        <w:gridCol w:w="271"/>
        <w:gridCol w:w="1343"/>
      </w:tblGrid>
      <w:tr w:rsidR="00315870" w:rsidRPr="00D36B78" w14:paraId="0EF3DB18" w14:textId="77777777" w:rsidTr="00352BC4">
        <w:trPr>
          <w:tblHeader/>
        </w:trPr>
        <w:tc>
          <w:tcPr>
            <w:tcW w:w="3351" w:type="pct"/>
          </w:tcPr>
          <w:p w14:paraId="63716196" w14:textId="77777777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96F196" w14:textId="2EC4BA7F" w:rsidR="00315870" w:rsidRP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58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78" w:type="pct"/>
          </w:tcPr>
          <w:p w14:paraId="0CBB5250" w14:textId="77777777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8FFF4F7" w14:textId="1046F1EA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E65B054" w14:textId="77777777" w:rsidR="00315870" w:rsidRPr="003374B7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0702BC06" w14:textId="73065F2E" w:rsidR="00315870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D36B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15870" w:rsidRPr="00D36B78" w14:paraId="61BC8773" w14:textId="77777777" w:rsidTr="00352BC4">
        <w:tc>
          <w:tcPr>
            <w:tcW w:w="3351" w:type="pct"/>
          </w:tcPr>
          <w:p w14:paraId="314A54C6" w14:textId="77777777" w:rsidR="00315870" w:rsidRPr="006F00E7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0B3832F" w14:textId="1F1193D6" w:rsidR="00315870" w:rsidRPr="00C37DFE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870" w:rsidRPr="00D36B78" w14:paraId="7F9BC9AB" w14:textId="77777777" w:rsidTr="005F3975">
        <w:tc>
          <w:tcPr>
            <w:tcW w:w="3351" w:type="pct"/>
          </w:tcPr>
          <w:p w14:paraId="2D30012B" w14:textId="342E6AE9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3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78" w:type="pct"/>
          </w:tcPr>
          <w:p w14:paraId="50B9E50A" w14:textId="77777777" w:rsidR="00315870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6948E5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7C7DC281" w14:textId="77777777" w:rsidR="00315870" w:rsidRPr="00C37DFE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5870" w:rsidRPr="00D36B78" w14:paraId="268B6316" w14:textId="77777777" w:rsidTr="00352BC4">
        <w:tc>
          <w:tcPr>
            <w:tcW w:w="3351" w:type="pct"/>
          </w:tcPr>
          <w:p w14:paraId="0F19968D" w14:textId="05D34A19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78" w:type="pct"/>
          </w:tcPr>
          <w:p w14:paraId="38E7DCA2" w14:textId="77777777" w:rsidR="00315870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207F6BD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15CAF7A6" w14:textId="77777777" w:rsidR="00315870" w:rsidRPr="00C37DFE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15870" w:rsidRPr="00D36B78" w14:paraId="084E2054" w14:textId="77777777" w:rsidTr="005F3975">
        <w:tc>
          <w:tcPr>
            <w:tcW w:w="3351" w:type="pct"/>
          </w:tcPr>
          <w:p w14:paraId="2CB4A11D" w14:textId="0CF6E5D5" w:rsidR="00315870" w:rsidRPr="00D36B78" w:rsidRDefault="005F3975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B9AC928" w14:textId="77777777" w:rsidR="00315870" w:rsidRPr="00E45623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291,200</w:t>
            </w:r>
          </w:p>
        </w:tc>
        <w:tc>
          <w:tcPr>
            <w:tcW w:w="146" w:type="pct"/>
          </w:tcPr>
          <w:p w14:paraId="6C23BD86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7718026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282,929</w:t>
            </w:r>
          </w:p>
        </w:tc>
      </w:tr>
      <w:tr w:rsidR="00315870" w:rsidRPr="00BC76F7" w14:paraId="34F36F75" w14:textId="77777777" w:rsidTr="005F3975">
        <w:tc>
          <w:tcPr>
            <w:tcW w:w="3351" w:type="pct"/>
          </w:tcPr>
          <w:p w14:paraId="383AE6EC" w14:textId="77777777" w:rsidR="00315870" w:rsidRPr="00BC76F7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33436540" w14:textId="77777777" w:rsidR="00315870" w:rsidRPr="00BC76F7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B900AF0" w14:textId="77777777" w:rsidR="00315870" w:rsidRPr="00BC76F7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C780F65" w14:textId="77777777" w:rsidR="00315870" w:rsidRPr="00BC76F7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870" w:rsidRPr="00D36B78" w14:paraId="28339D7B" w14:textId="77777777" w:rsidTr="00352BC4">
        <w:tc>
          <w:tcPr>
            <w:tcW w:w="3351" w:type="pct"/>
          </w:tcPr>
          <w:p w14:paraId="7A07A634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78" w:type="pct"/>
          </w:tcPr>
          <w:p w14:paraId="3B513D5C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ABD301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4729C33C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870" w:rsidRPr="00D36B78" w14:paraId="31AE7966" w14:textId="77777777" w:rsidTr="00352BC4">
        <w:trPr>
          <w:trHeight w:val="80"/>
        </w:trPr>
        <w:tc>
          <w:tcPr>
            <w:tcW w:w="3351" w:type="pct"/>
          </w:tcPr>
          <w:p w14:paraId="5F2D3280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78" w:type="pct"/>
          </w:tcPr>
          <w:p w14:paraId="3DC8CF46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241,226</w:t>
            </w:r>
          </w:p>
        </w:tc>
        <w:tc>
          <w:tcPr>
            <w:tcW w:w="146" w:type="pct"/>
          </w:tcPr>
          <w:p w14:paraId="5BC47C55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7A76913B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241,225</w:t>
            </w:r>
          </w:p>
        </w:tc>
      </w:tr>
      <w:tr w:rsidR="00315870" w:rsidRPr="00D36B78" w14:paraId="1CE9F6C1" w14:textId="77777777" w:rsidTr="00352BC4">
        <w:tc>
          <w:tcPr>
            <w:tcW w:w="3351" w:type="pct"/>
          </w:tcPr>
          <w:p w14:paraId="0D74065D" w14:textId="51AB7A8E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778" w:type="pct"/>
          </w:tcPr>
          <w:p w14:paraId="361A4BA0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D41750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4B01BE2F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870" w:rsidRPr="00D36B78" w14:paraId="33072C0D" w14:textId="77777777" w:rsidTr="00352BC4">
        <w:tc>
          <w:tcPr>
            <w:tcW w:w="3351" w:type="pct"/>
          </w:tcPr>
          <w:p w14:paraId="56AC103F" w14:textId="78059378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น้อยกว่า </w:t>
            </w:r>
            <w:r w:rsidR="00DB46A6">
              <w:rPr>
                <w:rFonts w:ascii="Angsana New" w:hAnsi="Angsana New"/>
                <w:sz w:val="30"/>
                <w:szCs w:val="30"/>
              </w:rPr>
              <w:t>3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78" w:type="pct"/>
          </w:tcPr>
          <w:p w14:paraId="32562A0A" w14:textId="1F56AFC5" w:rsidR="00315870" w:rsidRPr="00831D3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</w:t>
            </w:r>
            <w:r w:rsidR="00B17915" w:rsidRPr="00831D38">
              <w:rPr>
                <w:rFonts w:ascii="Angsana New" w:hAnsi="Angsana New"/>
                <w:sz w:val="30"/>
                <w:szCs w:val="30"/>
              </w:rPr>
              <w:t>7</w:t>
            </w:r>
            <w:r w:rsidRPr="00831D38">
              <w:rPr>
                <w:rFonts w:ascii="Angsana New" w:hAnsi="Angsana New"/>
                <w:sz w:val="30"/>
                <w:szCs w:val="30"/>
              </w:rPr>
              <w:t>,</w:t>
            </w:r>
            <w:r w:rsidR="00B17915" w:rsidRPr="00831D38">
              <w:rPr>
                <w:rFonts w:ascii="Angsana New" w:hAnsi="Angsana New"/>
                <w:sz w:val="30"/>
                <w:szCs w:val="30"/>
              </w:rPr>
              <w:t>21</w:t>
            </w:r>
            <w:r w:rsidRPr="00831D3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E9792DB" w14:textId="77777777" w:rsidR="00315870" w:rsidRPr="00831D3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060CC5A6" w14:textId="7EE1730D" w:rsidR="00315870" w:rsidRPr="00831D38" w:rsidRDefault="00B17915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831D38"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</w:tr>
      <w:tr w:rsidR="00315870" w:rsidRPr="00D36B78" w14:paraId="1363FD74" w14:textId="77777777" w:rsidTr="00352BC4">
        <w:tc>
          <w:tcPr>
            <w:tcW w:w="3351" w:type="pct"/>
          </w:tcPr>
          <w:p w14:paraId="3BAFF277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3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</w:rPr>
              <w:t>-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3243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434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78" w:type="pct"/>
          </w:tcPr>
          <w:p w14:paraId="623E0D08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  <w:tc>
          <w:tcPr>
            <w:tcW w:w="146" w:type="pct"/>
          </w:tcPr>
          <w:p w14:paraId="0186C5AD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</w:tcPr>
          <w:p w14:paraId="156D0BA2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2,936</w:t>
            </w:r>
          </w:p>
        </w:tc>
      </w:tr>
      <w:tr w:rsidR="00315870" w:rsidRPr="00D36B78" w14:paraId="2D0F8F94" w14:textId="77777777" w:rsidTr="00352BC4">
        <w:tc>
          <w:tcPr>
            <w:tcW w:w="3351" w:type="pct"/>
          </w:tcPr>
          <w:p w14:paraId="7DFEF612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6B7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มากกว่า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4F51ED92" w14:textId="77777777" w:rsidR="00315870" w:rsidRPr="00D36B78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17,641</w:t>
            </w:r>
          </w:p>
        </w:tc>
        <w:tc>
          <w:tcPr>
            <w:tcW w:w="146" w:type="pct"/>
          </w:tcPr>
          <w:p w14:paraId="1513D7C7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170B718B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17,612</w:t>
            </w:r>
          </w:p>
        </w:tc>
      </w:tr>
      <w:tr w:rsidR="00315870" w:rsidRPr="00D36B78" w14:paraId="72731F44" w14:textId="77777777" w:rsidTr="00352BC4">
        <w:tc>
          <w:tcPr>
            <w:tcW w:w="3351" w:type="pct"/>
          </w:tcPr>
          <w:p w14:paraId="4903EF71" w14:textId="77777777" w:rsidR="00315870" w:rsidRPr="00D36B78" w:rsidRDefault="00315870" w:rsidP="001B4171">
            <w:pPr>
              <w:pStyle w:val="BodyText2"/>
              <w:tabs>
                <w:tab w:val="left" w:pos="312"/>
              </w:tabs>
              <w:ind w:left="0" w:right="-43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78" w:type="pct"/>
          </w:tcPr>
          <w:p w14:paraId="45608A6A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279,018</w:t>
            </w:r>
          </w:p>
        </w:tc>
        <w:tc>
          <w:tcPr>
            <w:tcW w:w="146" w:type="pct"/>
          </w:tcPr>
          <w:p w14:paraId="23AAEA56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</w:tcPr>
          <w:p w14:paraId="05463BDC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278,988</w:t>
            </w:r>
          </w:p>
        </w:tc>
      </w:tr>
      <w:tr w:rsidR="00315870" w:rsidRPr="00D36B78" w14:paraId="72BF604D" w14:textId="77777777" w:rsidTr="00352BC4">
        <w:tc>
          <w:tcPr>
            <w:tcW w:w="3351" w:type="pct"/>
          </w:tcPr>
          <w:p w14:paraId="45836452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6B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36B7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0CC8FEDA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  <w:tc>
          <w:tcPr>
            <w:tcW w:w="146" w:type="pct"/>
          </w:tcPr>
          <w:p w14:paraId="15E59A8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8D58796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(20,506)</w:t>
            </w:r>
          </w:p>
        </w:tc>
      </w:tr>
      <w:tr w:rsidR="00315870" w:rsidRPr="00D36B78" w14:paraId="78CA6848" w14:textId="77777777" w:rsidTr="003052CC">
        <w:trPr>
          <w:trHeight w:val="352"/>
        </w:trPr>
        <w:tc>
          <w:tcPr>
            <w:tcW w:w="3351" w:type="pct"/>
          </w:tcPr>
          <w:p w14:paraId="32DE6FDF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</w:tcPr>
          <w:p w14:paraId="1F7DAFC8" w14:textId="77777777" w:rsidR="00315870" w:rsidRPr="0032434C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258,512</w:t>
            </w:r>
          </w:p>
        </w:tc>
        <w:tc>
          <w:tcPr>
            <w:tcW w:w="146" w:type="pct"/>
          </w:tcPr>
          <w:p w14:paraId="33CD58AF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382EDC69" w14:textId="77777777" w:rsidR="00315870" w:rsidRPr="00E87F60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258,482</w:t>
            </w:r>
          </w:p>
        </w:tc>
      </w:tr>
      <w:tr w:rsidR="00315870" w:rsidRPr="00BC76F7" w14:paraId="5B35D9D1" w14:textId="77777777" w:rsidTr="00352BC4">
        <w:trPr>
          <w:trHeight w:val="50"/>
        </w:trPr>
        <w:tc>
          <w:tcPr>
            <w:tcW w:w="3351" w:type="pct"/>
          </w:tcPr>
          <w:p w14:paraId="080F7E95" w14:textId="77777777" w:rsidR="00315870" w:rsidRPr="00BC76F7" w:rsidRDefault="00315870" w:rsidP="00BC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223AABC2" w14:textId="77777777" w:rsidR="00315870" w:rsidRPr="00BC76F7" w:rsidRDefault="00315870" w:rsidP="00BC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3FDC06AC" w14:textId="77777777" w:rsidR="00315870" w:rsidRPr="00BC76F7" w:rsidRDefault="00315870" w:rsidP="00BC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51984FAF" w14:textId="77777777" w:rsidR="00315870" w:rsidRPr="00BC76F7" w:rsidRDefault="00315870" w:rsidP="00BC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870" w:rsidRPr="00C37DFE" w14:paraId="69DEB44D" w14:textId="77777777" w:rsidTr="00352BC4">
        <w:tc>
          <w:tcPr>
            <w:tcW w:w="3351" w:type="pct"/>
          </w:tcPr>
          <w:p w14:paraId="3BF220AF" w14:textId="77777777" w:rsidR="00315870" w:rsidRPr="00D36B78" w:rsidRDefault="00315870" w:rsidP="001B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6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8" w:type="pct"/>
            <w:tcBorders>
              <w:bottom w:val="double" w:sz="4" w:space="0" w:color="auto"/>
            </w:tcBorders>
          </w:tcPr>
          <w:p w14:paraId="6109D5CE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549,712</w:t>
            </w:r>
          </w:p>
        </w:tc>
        <w:tc>
          <w:tcPr>
            <w:tcW w:w="146" w:type="pct"/>
          </w:tcPr>
          <w:p w14:paraId="515C2E0E" w14:textId="77777777" w:rsidR="00315870" w:rsidRPr="00D36B78" w:rsidRDefault="00315870" w:rsidP="001B4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27B51B22" w14:textId="77777777" w:rsidR="00315870" w:rsidRPr="00345D95" w:rsidRDefault="00315870" w:rsidP="00315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541,411</w:t>
            </w:r>
          </w:p>
        </w:tc>
      </w:tr>
    </w:tbl>
    <w:p w14:paraId="1FB7DCB8" w14:textId="77777777" w:rsidR="00FA042E" w:rsidRPr="00653FEE" w:rsidRDefault="00FA042E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B9B4426" w14:textId="77777777" w:rsidR="00FA042E" w:rsidRDefault="00FA042E" w:rsidP="00FA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Pr="00D36B78">
        <w:rPr>
          <w:rFonts w:ascii="Angsana New" w:hAnsi="Angsana New"/>
          <w:sz w:val="30"/>
          <w:szCs w:val="30"/>
        </w:rPr>
        <w:t xml:space="preserve">15 </w:t>
      </w:r>
      <w:r w:rsidRPr="00D36B78">
        <w:rPr>
          <w:rFonts w:ascii="Angsana New" w:hAnsi="Angsana New"/>
          <w:sz w:val="30"/>
          <w:szCs w:val="30"/>
          <w:cs/>
        </w:rPr>
        <w:t>วัน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ถึง</w:t>
      </w:r>
      <w:r w:rsidRPr="00D36B78">
        <w:rPr>
          <w:rFonts w:ascii="Angsana New" w:hAnsi="Angsana New"/>
          <w:sz w:val="30"/>
          <w:szCs w:val="30"/>
        </w:rPr>
        <w:t xml:space="preserve"> 60 </w:t>
      </w:r>
      <w:r w:rsidRPr="00D36B78">
        <w:rPr>
          <w:rFonts w:ascii="Angsana New" w:hAnsi="Angsana New"/>
          <w:sz w:val="30"/>
          <w:szCs w:val="30"/>
          <w:cs/>
        </w:rPr>
        <w:t>วัน</w:t>
      </w:r>
    </w:p>
    <w:p w14:paraId="113BA8CA" w14:textId="15B9ABD3" w:rsidR="00B9426F" w:rsidRPr="00653FEE" w:rsidRDefault="00B9426F" w:rsidP="00BC7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C4A37E0" w14:textId="66AFE265" w:rsidR="004818D9" w:rsidRPr="00105E01" w:rsidRDefault="00E2080C" w:rsidP="00E208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30"/>
          <w:szCs w:val="30"/>
        </w:rPr>
        <w:t>1</w:t>
      </w:r>
      <w:r w:rsidR="00F671FF">
        <w:rPr>
          <w:rFonts w:ascii="Angsana New" w:hAnsi="Angsana New" w:cs="Angsana New"/>
          <w:b/>
          <w:bCs/>
          <w:sz w:val="30"/>
          <w:szCs w:val="30"/>
        </w:rPr>
        <w:t>4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B269C2" w:rsidRPr="00E2080C">
        <w:rPr>
          <w:rFonts w:ascii="Angsana New" w:hAnsi="Angsana New" w:cs="Angsana New"/>
          <w:b/>
          <w:bCs/>
          <w:sz w:val="30"/>
          <w:szCs w:val="30"/>
          <w:cs/>
        </w:rPr>
        <w:t>ภ</w:t>
      </w:r>
      <w:r w:rsidR="004818D9" w:rsidRPr="00E2080C">
        <w:rPr>
          <w:rFonts w:ascii="Angsana New" w:hAnsi="Angsana New" w:cs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164E5608" w14:textId="77777777" w:rsidR="00901E79" w:rsidRPr="00653FEE" w:rsidRDefault="00901E79" w:rsidP="00BC7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9"/>
        <w:gridCol w:w="1169"/>
        <w:gridCol w:w="270"/>
        <w:gridCol w:w="1173"/>
        <w:gridCol w:w="270"/>
        <w:gridCol w:w="1163"/>
        <w:gridCol w:w="6"/>
        <w:gridCol w:w="270"/>
        <w:gridCol w:w="7"/>
        <w:gridCol w:w="1134"/>
        <w:gridCol w:w="29"/>
      </w:tblGrid>
      <w:tr w:rsidR="004818D9" w:rsidRPr="009B1737" w14:paraId="711A8621" w14:textId="77777777" w:rsidTr="00E11B62">
        <w:trPr>
          <w:gridAfter w:val="1"/>
          <w:wAfter w:w="29" w:type="dxa"/>
          <w:trHeight w:val="346"/>
          <w:tblHeader/>
        </w:trPr>
        <w:tc>
          <w:tcPr>
            <w:tcW w:w="3779" w:type="dxa"/>
          </w:tcPr>
          <w:p w14:paraId="56473996" w14:textId="77777777" w:rsidR="004818D9" w:rsidRPr="009B1737" w:rsidRDefault="004818D9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057910AE" w14:textId="77777777" w:rsidR="004818D9" w:rsidRPr="009B1737" w:rsidRDefault="00CA4A3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8186E1" w14:textId="77777777" w:rsidR="004818D9" w:rsidRPr="009B1737" w:rsidRDefault="004818D9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5"/>
          </w:tcPr>
          <w:p w14:paraId="54202AE5" w14:textId="77777777" w:rsidR="004818D9" w:rsidRPr="009B1737" w:rsidRDefault="00CA4A3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3D5" w:rsidRPr="009B1737" w14:paraId="0DCA91C5" w14:textId="77777777" w:rsidTr="00E11B62">
        <w:trPr>
          <w:gridAfter w:val="1"/>
          <w:wAfter w:w="29" w:type="dxa"/>
          <w:trHeight w:val="346"/>
          <w:tblHeader/>
        </w:trPr>
        <w:tc>
          <w:tcPr>
            <w:tcW w:w="3779" w:type="dxa"/>
          </w:tcPr>
          <w:p w14:paraId="21989242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2FA199" w14:textId="6D5EC18A" w:rsidR="00FB43D5" w:rsidRPr="009B1737" w:rsidRDefault="00FB43D5" w:rsidP="009B1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17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F57708E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85C8BC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73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F72A345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EE7923" w14:textId="0F8FE49A" w:rsidR="00FB43D5" w:rsidRPr="009B1737" w:rsidRDefault="00FB43D5" w:rsidP="009B17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173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gridSpan w:val="3"/>
          </w:tcPr>
          <w:p w14:paraId="16AA2336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8158CE3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B173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FB43D5" w:rsidRPr="009B1737" w14:paraId="1B147F91" w14:textId="77777777" w:rsidTr="00E11B62">
        <w:trPr>
          <w:gridAfter w:val="1"/>
          <w:wAfter w:w="29" w:type="dxa"/>
          <w:trHeight w:val="346"/>
          <w:tblHeader/>
        </w:trPr>
        <w:tc>
          <w:tcPr>
            <w:tcW w:w="3779" w:type="dxa"/>
          </w:tcPr>
          <w:p w14:paraId="2F46F9F9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0F0A344" w14:textId="4621159D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AB4516D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A4A7C1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C452D4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3AA864E" w14:textId="57D17A70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3" w:type="dxa"/>
            <w:gridSpan w:val="3"/>
          </w:tcPr>
          <w:p w14:paraId="0FEF1869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881EDA" w14:textId="77777777" w:rsidR="00FB43D5" w:rsidRPr="009B1737" w:rsidRDefault="00FB43D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40322" w:rsidRPr="009B1737" w14:paraId="7D4B3268" w14:textId="77777777" w:rsidTr="00E11B62">
        <w:trPr>
          <w:gridAfter w:val="1"/>
          <w:wAfter w:w="29" w:type="dxa"/>
          <w:trHeight w:val="346"/>
          <w:tblHeader/>
        </w:trPr>
        <w:tc>
          <w:tcPr>
            <w:tcW w:w="3779" w:type="dxa"/>
          </w:tcPr>
          <w:p w14:paraId="7C6EA681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2" w:type="dxa"/>
            <w:gridSpan w:val="9"/>
          </w:tcPr>
          <w:p w14:paraId="3BF691FC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22" w:rsidRPr="009B1737" w14:paraId="618E0819" w14:textId="77777777" w:rsidTr="00E11B62">
        <w:trPr>
          <w:gridAfter w:val="1"/>
          <w:wAfter w:w="29" w:type="dxa"/>
          <w:trHeight w:val="346"/>
        </w:trPr>
        <w:tc>
          <w:tcPr>
            <w:tcW w:w="3779" w:type="dxa"/>
          </w:tcPr>
          <w:p w14:paraId="48D9B305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9" w:type="dxa"/>
          </w:tcPr>
          <w:p w14:paraId="62B5AEBD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D8663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197C3A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F8513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611918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14:paraId="150C9CD7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E9A5E5" w14:textId="77777777" w:rsidR="00640322" w:rsidRPr="009B1737" w:rsidRDefault="0064032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7101" w:rsidRPr="009B1737" w14:paraId="711C4E1F" w14:textId="77777777" w:rsidTr="00E11B62">
        <w:trPr>
          <w:gridAfter w:val="1"/>
          <w:wAfter w:w="29" w:type="dxa"/>
          <w:trHeight w:val="346"/>
        </w:trPr>
        <w:tc>
          <w:tcPr>
            <w:tcW w:w="3779" w:type="dxa"/>
          </w:tcPr>
          <w:p w14:paraId="20D992FB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69" w:type="dxa"/>
          </w:tcPr>
          <w:p w14:paraId="55E8703D" w14:textId="0A500E55" w:rsidR="00447101" w:rsidRPr="009B1737" w:rsidRDefault="0056681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7,658</w:t>
            </w:r>
          </w:p>
        </w:tc>
        <w:tc>
          <w:tcPr>
            <w:tcW w:w="270" w:type="dxa"/>
          </w:tcPr>
          <w:p w14:paraId="5126B1D2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480A113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  <w:tc>
          <w:tcPr>
            <w:tcW w:w="270" w:type="dxa"/>
          </w:tcPr>
          <w:p w14:paraId="65B0434C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6129BF1" w14:textId="5F6471B3" w:rsidR="00447101" w:rsidRPr="009B1737" w:rsidRDefault="0056681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7,658</w:t>
            </w:r>
          </w:p>
        </w:tc>
        <w:tc>
          <w:tcPr>
            <w:tcW w:w="283" w:type="dxa"/>
            <w:gridSpan w:val="3"/>
          </w:tcPr>
          <w:p w14:paraId="02F54485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525F3C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</w:tr>
      <w:tr w:rsidR="00447101" w:rsidRPr="009B1737" w14:paraId="62F96E76" w14:textId="77777777" w:rsidTr="00E11B62">
        <w:trPr>
          <w:gridAfter w:val="1"/>
          <w:wAfter w:w="29" w:type="dxa"/>
          <w:trHeight w:val="346"/>
        </w:trPr>
        <w:tc>
          <w:tcPr>
            <w:tcW w:w="3779" w:type="dxa"/>
          </w:tcPr>
          <w:p w14:paraId="65EDFD7C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169" w:type="dxa"/>
          </w:tcPr>
          <w:p w14:paraId="7622728F" w14:textId="15829814" w:rsidR="00447101" w:rsidRPr="009B1737" w:rsidRDefault="0056681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6,006</w:t>
            </w:r>
          </w:p>
        </w:tc>
        <w:tc>
          <w:tcPr>
            <w:tcW w:w="270" w:type="dxa"/>
          </w:tcPr>
          <w:p w14:paraId="2291C319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CF66654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8,669</w:t>
            </w:r>
          </w:p>
        </w:tc>
        <w:tc>
          <w:tcPr>
            <w:tcW w:w="270" w:type="dxa"/>
          </w:tcPr>
          <w:p w14:paraId="23C092F6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DD2B72B" w14:textId="7B30B92A" w:rsidR="00447101" w:rsidRPr="009B1737" w:rsidRDefault="0056681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6,006</w:t>
            </w:r>
          </w:p>
        </w:tc>
        <w:tc>
          <w:tcPr>
            <w:tcW w:w="283" w:type="dxa"/>
            <w:gridSpan w:val="3"/>
          </w:tcPr>
          <w:p w14:paraId="07C9B142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A1F323" w14:textId="77777777" w:rsidR="00447101" w:rsidRPr="009B1737" w:rsidRDefault="00447101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44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sz w:val="30"/>
                <w:szCs w:val="30"/>
              </w:rPr>
              <w:t>8,669</w:t>
            </w:r>
          </w:p>
        </w:tc>
      </w:tr>
      <w:tr w:rsidR="000A44A2" w:rsidRPr="009B1737" w14:paraId="251322EF" w14:textId="77777777" w:rsidTr="00E11B62">
        <w:trPr>
          <w:gridAfter w:val="1"/>
          <w:wAfter w:w="29" w:type="dxa"/>
          <w:trHeight w:val="346"/>
        </w:trPr>
        <w:tc>
          <w:tcPr>
            <w:tcW w:w="3779" w:type="dxa"/>
          </w:tcPr>
          <w:p w14:paraId="160FA286" w14:textId="77777777" w:rsidR="000A44A2" w:rsidRPr="009B1737" w:rsidRDefault="000A44A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0DAB99B" w14:textId="7061226E" w:rsidR="000A44A2" w:rsidRPr="009B1737" w:rsidRDefault="0056681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13,664</w:t>
            </w:r>
          </w:p>
        </w:tc>
        <w:tc>
          <w:tcPr>
            <w:tcW w:w="270" w:type="dxa"/>
          </w:tcPr>
          <w:p w14:paraId="120F61BA" w14:textId="77777777" w:rsidR="000A44A2" w:rsidRPr="009B1737" w:rsidRDefault="000A44A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324DE21" w14:textId="77777777" w:rsidR="000A44A2" w:rsidRPr="009B1737" w:rsidRDefault="003F4F40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18,286</w:t>
            </w:r>
          </w:p>
        </w:tc>
        <w:tc>
          <w:tcPr>
            <w:tcW w:w="270" w:type="dxa"/>
          </w:tcPr>
          <w:p w14:paraId="686A95B7" w14:textId="77777777" w:rsidR="000A44A2" w:rsidRPr="009B1737" w:rsidRDefault="000A44A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BFE85E4" w14:textId="0B7184CE" w:rsidR="000A44A2" w:rsidRPr="009B1737" w:rsidRDefault="00566815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13,664</w:t>
            </w:r>
          </w:p>
        </w:tc>
        <w:tc>
          <w:tcPr>
            <w:tcW w:w="283" w:type="dxa"/>
            <w:gridSpan w:val="3"/>
          </w:tcPr>
          <w:p w14:paraId="4E6351B2" w14:textId="77777777" w:rsidR="000A44A2" w:rsidRPr="009B1737" w:rsidRDefault="000A44A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24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41F9A5" w14:textId="77777777" w:rsidR="000A44A2" w:rsidRPr="009B1737" w:rsidRDefault="003F4F40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18,286</w:t>
            </w:r>
          </w:p>
        </w:tc>
      </w:tr>
      <w:tr w:rsidR="00E11B62" w:rsidRPr="009B1737" w14:paraId="27BBC384" w14:textId="77777777" w:rsidTr="00E11B62">
        <w:trPr>
          <w:trHeight w:val="346"/>
          <w:tblHeader/>
        </w:trPr>
        <w:tc>
          <w:tcPr>
            <w:tcW w:w="3779" w:type="dxa"/>
          </w:tcPr>
          <w:p w14:paraId="4AD50A67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69FCEA95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035D0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6DD44AE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09210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68105B42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9DEF2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023AE04E" w14:textId="77777777" w:rsidR="00E11B62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206E0A" w:rsidRPr="009B1737" w14:paraId="051134B2" w14:textId="77777777" w:rsidTr="00E11B62">
        <w:trPr>
          <w:trHeight w:val="346"/>
          <w:tblHeader/>
        </w:trPr>
        <w:tc>
          <w:tcPr>
            <w:tcW w:w="3779" w:type="dxa"/>
          </w:tcPr>
          <w:p w14:paraId="2EEAE458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69" w:type="dxa"/>
          </w:tcPr>
          <w:p w14:paraId="0446DA97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C856F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5D7BE1B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1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4CFED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0DC980D5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014AB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F059AD2" w14:textId="77777777" w:rsidR="00206E0A" w:rsidRPr="009B1737" w:rsidRDefault="00206E0A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132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highlight w:val="yellow"/>
              </w:rPr>
            </w:pPr>
          </w:p>
        </w:tc>
      </w:tr>
      <w:tr w:rsidR="001374D3" w:rsidRPr="009B1737" w14:paraId="4B7EA92D" w14:textId="77777777" w:rsidTr="00E11B62">
        <w:trPr>
          <w:trHeight w:val="346"/>
          <w:tblHeader/>
        </w:trPr>
        <w:tc>
          <w:tcPr>
            <w:tcW w:w="3779" w:type="dxa"/>
          </w:tcPr>
          <w:p w14:paraId="11BEA3AA" w14:textId="22557A78" w:rsidR="001374D3" w:rsidRPr="009B1737" w:rsidRDefault="00E11B62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9B17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99977DD" w14:textId="4DBEA1B7" w:rsidR="001374D3" w:rsidRPr="009B1737" w:rsidRDefault="00513F80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32,607</w:t>
            </w:r>
          </w:p>
        </w:tc>
        <w:tc>
          <w:tcPr>
            <w:tcW w:w="270" w:type="dxa"/>
          </w:tcPr>
          <w:p w14:paraId="6F984D16" w14:textId="77777777" w:rsidR="001374D3" w:rsidRPr="009B1737" w:rsidRDefault="001374D3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0D22773" w14:textId="77777777" w:rsidR="001374D3" w:rsidRPr="009B1737" w:rsidRDefault="002D454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39,460</w:t>
            </w:r>
          </w:p>
        </w:tc>
        <w:tc>
          <w:tcPr>
            <w:tcW w:w="270" w:type="dxa"/>
          </w:tcPr>
          <w:p w14:paraId="59403454" w14:textId="77777777" w:rsidR="001374D3" w:rsidRPr="009B1737" w:rsidRDefault="001374D3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double" w:sz="4" w:space="0" w:color="auto"/>
            </w:tcBorders>
          </w:tcPr>
          <w:p w14:paraId="0F245448" w14:textId="5C985582" w:rsidR="001374D3" w:rsidRPr="009B1737" w:rsidRDefault="00513F80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28,331</w:t>
            </w:r>
          </w:p>
        </w:tc>
        <w:tc>
          <w:tcPr>
            <w:tcW w:w="270" w:type="dxa"/>
          </w:tcPr>
          <w:p w14:paraId="7FC218DB" w14:textId="77777777" w:rsidR="001374D3" w:rsidRPr="009B1737" w:rsidRDefault="001374D3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29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54408D6E" w14:textId="77777777" w:rsidR="001374D3" w:rsidRPr="009B1737" w:rsidRDefault="002D454D" w:rsidP="009B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17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35,184</w:t>
            </w:r>
          </w:p>
        </w:tc>
      </w:tr>
    </w:tbl>
    <w:p w14:paraId="071B74FB" w14:textId="77777777" w:rsidR="00264AE0" w:rsidRPr="00570407" w:rsidRDefault="00264AE0" w:rsidP="005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436380F3" w14:textId="344CE994" w:rsidR="00EB73ED" w:rsidRPr="007D0A53" w:rsidRDefault="00E2080C" w:rsidP="00155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F5B85">
        <w:rPr>
          <w:rFonts w:ascii="Angsana New" w:hAnsi="Angsana New" w:cs="Angsana New"/>
          <w:b/>
          <w:bCs/>
          <w:sz w:val="30"/>
          <w:szCs w:val="30"/>
        </w:rPr>
        <w:t>1</w:t>
      </w:r>
      <w:r w:rsidR="00F671FF">
        <w:rPr>
          <w:rFonts w:ascii="Angsana New" w:hAnsi="Angsana New" w:cs="Angsana New"/>
          <w:b/>
          <w:bCs/>
          <w:sz w:val="30"/>
          <w:szCs w:val="30"/>
        </w:rPr>
        <w:t>5</w:t>
      </w:r>
      <w:r w:rsidRPr="006F5B85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6F5B85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7D0A53" w:rsidRDefault="00EF6B86" w:rsidP="0015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18"/>
        <w:outlineLvl w:val="0"/>
        <w:rPr>
          <w:rFonts w:ascii="Angsana New" w:hAnsi="Angsana New"/>
          <w:sz w:val="30"/>
          <w:szCs w:val="30"/>
        </w:rPr>
      </w:pPr>
    </w:p>
    <w:p w14:paraId="2F4C8CCB" w14:textId="77777777" w:rsidR="00E40A2D" w:rsidRPr="00E40A2D" w:rsidRDefault="00E40A2D" w:rsidP="00E40A2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514298">
        <w:rPr>
          <w:rFonts w:ascii="Angsana New" w:hAnsi="Angsana New"/>
          <w:sz w:val="30"/>
          <w:szCs w:val="30"/>
        </w:rPr>
        <w:t>(</w:t>
      </w:r>
      <w:r w:rsidRPr="00514298">
        <w:rPr>
          <w:rFonts w:ascii="Angsana New" w:hAnsi="Angsana New"/>
          <w:sz w:val="30"/>
          <w:szCs w:val="30"/>
          <w:cs/>
        </w:rPr>
        <w:t xml:space="preserve">ก) </w:t>
      </w:r>
      <w:r w:rsidRPr="00514298">
        <w:rPr>
          <w:rFonts w:ascii="Angsana New" w:hAnsi="Angsana New"/>
          <w:sz w:val="30"/>
          <w:szCs w:val="30"/>
          <w:cs/>
        </w:rPr>
        <w:tab/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</w:t>
      </w:r>
      <w:r w:rsidRPr="00514298">
        <w:rPr>
          <w:rFonts w:ascii="Angsana New" w:hAnsi="Angsana New"/>
          <w:spacing w:val="-2"/>
          <w:sz w:val="30"/>
          <w:szCs w:val="30"/>
          <w:cs/>
        </w:rPr>
        <w:t xml:space="preserve">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514298">
        <w:rPr>
          <w:rFonts w:ascii="Angsana New" w:hAnsi="Angsana New"/>
          <w:spacing w:val="-2"/>
          <w:sz w:val="30"/>
          <w:szCs w:val="30"/>
        </w:rPr>
        <w:t>3</w:t>
      </w:r>
      <w:r w:rsidRPr="00514298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514298">
        <w:rPr>
          <w:rFonts w:ascii="Angsana New" w:hAnsi="Angsana New"/>
          <w:sz w:val="30"/>
          <w:szCs w:val="30"/>
          <w:cs/>
        </w:rPr>
        <w:t xml:space="preserve"> ปัจจุบันคดีความดังกล่าว</w:t>
      </w:r>
      <w:r w:rsidRPr="00E40A2D">
        <w:rPr>
          <w:rFonts w:ascii="Angsana New" w:hAnsi="Angsana New"/>
          <w:sz w:val="30"/>
          <w:szCs w:val="30"/>
          <w:cs/>
        </w:rPr>
        <w:t xml:space="preserve">อยู่ในระหว่างพิจารณาของศาลชั้นต้น ดังนั้น ณ วันที่ </w:t>
      </w:r>
      <w:r w:rsidRPr="00E40A2D">
        <w:rPr>
          <w:rFonts w:ascii="Angsana New" w:hAnsi="Angsana New"/>
          <w:sz w:val="30"/>
          <w:szCs w:val="30"/>
        </w:rPr>
        <w:t>31</w:t>
      </w:r>
      <w:r w:rsidRPr="00E40A2D">
        <w:rPr>
          <w:rFonts w:ascii="Angsana New" w:hAnsi="Angsana New"/>
          <w:sz w:val="30"/>
          <w:szCs w:val="30"/>
          <w:cs/>
        </w:rPr>
        <w:t xml:space="preserve"> </w:t>
      </w:r>
      <w:r w:rsidRPr="00E40A2D">
        <w:rPr>
          <w:rFonts w:ascii="Angsana New" w:hAnsi="Angsana New" w:hint="cs"/>
          <w:sz w:val="30"/>
          <w:szCs w:val="30"/>
          <w:cs/>
        </w:rPr>
        <w:t>มีนาคม</w:t>
      </w:r>
      <w:r w:rsidRPr="00E40A2D">
        <w:rPr>
          <w:rFonts w:ascii="Angsana New" w:hAnsi="Angsana New"/>
          <w:sz w:val="30"/>
          <w:szCs w:val="30"/>
          <w:cs/>
        </w:rPr>
        <w:t xml:space="preserve"> </w:t>
      </w:r>
      <w:r w:rsidRPr="00E40A2D">
        <w:rPr>
          <w:rFonts w:ascii="Angsana New" w:hAnsi="Angsana New"/>
          <w:sz w:val="30"/>
          <w:szCs w:val="30"/>
        </w:rPr>
        <w:t>2564</w:t>
      </w:r>
      <w:r w:rsidRPr="00E40A2D">
        <w:rPr>
          <w:rFonts w:ascii="Angsana New" w:hAnsi="Angsana New"/>
          <w:sz w:val="30"/>
          <w:szCs w:val="30"/>
          <w:cs/>
        </w:rPr>
        <w:t xml:space="preserve"> จึงยังไม่มีการตั้งประมาณการแต่อย่างใด</w:t>
      </w:r>
    </w:p>
    <w:p w14:paraId="26C21AC5" w14:textId="77777777" w:rsidR="00E40A2D" w:rsidRPr="00E40A2D" w:rsidRDefault="00E40A2D" w:rsidP="00E40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6913A" w14:textId="0839ED58" w:rsidR="00E40A2D" w:rsidRDefault="00E40A2D" w:rsidP="00E40A2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E40A2D">
        <w:rPr>
          <w:rFonts w:ascii="Angsana New" w:hAnsi="Angsana New" w:hint="cs"/>
          <w:sz w:val="30"/>
          <w:szCs w:val="30"/>
          <w:cs/>
        </w:rPr>
        <w:t>(</w:t>
      </w:r>
      <w:r w:rsidR="00E24E71">
        <w:rPr>
          <w:rFonts w:ascii="Angsana New" w:hAnsi="Angsana New" w:hint="cs"/>
          <w:sz w:val="30"/>
          <w:szCs w:val="30"/>
          <w:cs/>
        </w:rPr>
        <w:t>ข</w:t>
      </w:r>
      <w:r w:rsidRPr="00E40A2D">
        <w:rPr>
          <w:rFonts w:ascii="Angsana New" w:hAnsi="Angsana New" w:hint="cs"/>
          <w:sz w:val="30"/>
          <w:szCs w:val="30"/>
          <w:cs/>
        </w:rPr>
        <w:t xml:space="preserve">) </w:t>
      </w:r>
      <w:r w:rsidR="00E24E71" w:rsidRPr="00E24E71">
        <w:rPr>
          <w:rFonts w:ascii="Angsana New" w:hAnsi="Angsana New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="00CB7226">
        <w:rPr>
          <w:rFonts w:ascii="Angsana New" w:hAnsi="Angsana New" w:hint="cs"/>
          <w:sz w:val="30"/>
          <w:szCs w:val="30"/>
          <w:cs/>
        </w:rPr>
        <w:t xml:space="preserve"> </w:t>
      </w:r>
      <w:r w:rsidR="00602561" w:rsidRPr="00602561">
        <w:rPr>
          <w:rFonts w:ascii="Angsana New" w:hAnsi="Angsana New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="00E825BC" w:rsidRPr="00E825BC">
        <w:rPr>
          <w:rFonts w:ascii="Angsana New" w:hAnsi="Angsana New"/>
          <w:spacing w:val="-4"/>
          <w:sz w:val="30"/>
          <w:szCs w:val="30"/>
          <w:cs/>
        </w:rPr>
        <w:t>เป็นจำนวนเงินรวมประมาณ</w:t>
      </w:r>
      <w:r w:rsidR="00602561" w:rsidRPr="00A87D4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4E71" w:rsidRPr="00A87D4A">
        <w:rPr>
          <w:rFonts w:ascii="Angsana New" w:hAnsi="Angsana New"/>
          <w:spacing w:val="-4"/>
          <w:sz w:val="30"/>
          <w:szCs w:val="30"/>
        </w:rPr>
        <w:t>7.75</w:t>
      </w:r>
      <w:r w:rsidR="00602561" w:rsidRPr="00A87D4A">
        <w:rPr>
          <w:rFonts w:ascii="Angsana New" w:hAnsi="Angsana New"/>
          <w:spacing w:val="-4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อย่างไรก็ตาม</w:t>
      </w:r>
      <w:r w:rsidR="00602561" w:rsidRPr="00602561">
        <w:rPr>
          <w:rFonts w:ascii="Angsana New" w:hAnsi="Angsana New"/>
          <w:sz w:val="30"/>
          <w:szCs w:val="30"/>
          <w:cs/>
        </w:rPr>
        <w:t>บริษัทได้บันทึกประมาณการหนี้สินจากคดีความดังกล่าวตามความเห็นของฝ่ายบริหารและฝ่ายกฎหมายของบริษัทเป็นจำนวน</w:t>
      </w:r>
      <w:r w:rsidR="00CB7226">
        <w:rPr>
          <w:rFonts w:ascii="Angsana New" w:hAnsi="Angsana New" w:hint="cs"/>
          <w:sz w:val="30"/>
          <w:szCs w:val="30"/>
          <w:cs/>
        </w:rPr>
        <w:t>รวม</w:t>
      </w:r>
      <w:r w:rsidR="00602561" w:rsidRPr="00602561">
        <w:rPr>
          <w:rFonts w:ascii="Angsana New" w:hAnsi="Angsana New"/>
          <w:sz w:val="30"/>
          <w:szCs w:val="30"/>
          <w:cs/>
        </w:rPr>
        <w:t xml:space="preserve"> </w:t>
      </w:r>
      <w:r w:rsidR="00E24E71">
        <w:rPr>
          <w:rFonts w:ascii="Angsana New" w:hAnsi="Angsana New"/>
          <w:sz w:val="30"/>
          <w:szCs w:val="30"/>
        </w:rPr>
        <w:t>5.25</w:t>
      </w:r>
      <w:r w:rsidR="00340693">
        <w:rPr>
          <w:rFonts w:ascii="Angsana New" w:hAnsi="Angsana New"/>
          <w:sz w:val="30"/>
          <w:szCs w:val="30"/>
        </w:rPr>
        <w:t xml:space="preserve"> </w:t>
      </w:r>
      <w:r w:rsidR="00602561" w:rsidRPr="00602561">
        <w:rPr>
          <w:rFonts w:ascii="Angsana New" w:hAnsi="Angsana New"/>
          <w:sz w:val="30"/>
          <w:szCs w:val="30"/>
          <w:cs/>
        </w:rPr>
        <w:t xml:space="preserve">ล้านบาท </w:t>
      </w:r>
      <w:r w:rsidR="000101C4">
        <w:rPr>
          <w:rFonts w:ascii="Angsana New" w:hAnsi="Angsana New" w:hint="cs"/>
          <w:sz w:val="30"/>
          <w:szCs w:val="30"/>
          <w:cs/>
        </w:rPr>
        <w:t>ไว้</w:t>
      </w:r>
      <w:r w:rsidR="00602561" w:rsidRPr="00602561">
        <w:rPr>
          <w:rFonts w:ascii="Angsana New" w:hAnsi="Angsana New"/>
          <w:sz w:val="30"/>
          <w:szCs w:val="30"/>
          <w:cs/>
        </w:rPr>
        <w:t>ในงบการเงิน</w:t>
      </w:r>
    </w:p>
    <w:p w14:paraId="0ADEBDE5" w14:textId="77777777" w:rsidR="00E9633B" w:rsidRPr="00E40A2D" w:rsidRDefault="00E9633B" w:rsidP="00E40A2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  <w:cs/>
        </w:rPr>
      </w:pPr>
    </w:p>
    <w:p w14:paraId="1D59A4BB" w14:textId="593245E0" w:rsidR="00AC7DC7" w:rsidRPr="00AC7DC7" w:rsidRDefault="00AC7DC7" w:rsidP="00352B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70222B">
      <w:pgSz w:w="11909" w:h="16834" w:code="9"/>
      <w:pgMar w:top="691" w:right="1019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053FD" w14:textId="77777777" w:rsidR="00335FBA" w:rsidRDefault="00335FBA" w:rsidP="004956B4">
      <w:r>
        <w:separator/>
      </w:r>
    </w:p>
  </w:endnote>
  <w:endnote w:type="continuationSeparator" w:id="0">
    <w:p w14:paraId="08C1D483" w14:textId="77777777" w:rsidR="00335FBA" w:rsidRDefault="00335FB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03973" w14:textId="77777777" w:rsidR="00385062" w:rsidRPr="0047456A" w:rsidRDefault="00385062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C61CB" w14:textId="77777777" w:rsidR="00385062" w:rsidRPr="00B121B2" w:rsidRDefault="00385062">
    <w:pPr>
      <w:pStyle w:val="Footer"/>
      <w:jc w:val="center"/>
      <w:rPr>
        <w:rFonts w:ascii="Angsana New" w:hAnsi="Angsana New"/>
        <w:sz w:val="30"/>
        <w:szCs w:val="30"/>
      </w:rPr>
    </w:pPr>
    <w:r w:rsidRPr="00B121B2">
      <w:rPr>
        <w:rFonts w:ascii="Angsana New" w:hAnsi="Angsana New"/>
        <w:sz w:val="30"/>
        <w:szCs w:val="30"/>
      </w:rPr>
      <w:fldChar w:fldCharType="begin"/>
    </w:r>
    <w:r w:rsidRPr="00B121B2">
      <w:rPr>
        <w:rFonts w:ascii="Angsana New" w:hAnsi="Angsana New"/>
        <w:sz w:val="30"/>
        <w:szCs w:val="30"/>
      </w:rPr>
      <w:instrText xml:space="preserve"> PAGE   \* MERGEFORMAT </w:instrText>
    </w:r>
    <w:r w:rsidRPr="00B121B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B121B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55878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57BACD2" w14:textId="77777777" w:rsidR="00385062" w:rsidRPr="00333A2F" w:rsidRDefault="0038506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33A2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33A2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33A2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33A2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A289C" w14:textId="77777777" w:rsidR="00385062" w:rsidRPr="00907A32" w:rsidRDefault="00385062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FD49B7A" w14:textId="77777777" w:rsidR="00385062" w:rsidRPr="00907A32" w:rsidRDefault="00385062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237" w14:textId="77777777" w:rsidR="00385062" w:rsidRPr="0047456A" w:rsidRDefault="00385062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CF2F4" w14:textId="77777777" w:rsidR="00385062" w:rsidRDefault="00385062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BBAFD" w14:textId="77777777" w:rsidR="00385062" w:rsidRPr="00907A32" w:rsidRDefault="00385062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85062" w:rsidRPr="00907A32" w:rsidRDefault="00385062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85F07" w14:textId="77777777" w:rsidR="00335FBA" w:rsidRDefault="00335FBA" w:rsidP="004956B4">
      <w:r>
        <w:separator/>
      </w:r>
    </w:p>
  </w:footnote>
  <w:footnote w:type="continuationSeparator" w:id="0">
    <w:p w14:paraId="157F7ED9" w14:textId="77777777" w:rsidR="00335FBA" w:rsidRDefault="00335FB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D3667" w14:textId="77777777" w:rsidR="00385062" w:rsidRPr="00C70EC6" w:rsidRDefault="00385062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3ED07BE" w14:textId="77777777" w:rsidR="00385062" w:rsidRPr="00C70EC6" w:rsidRDefault="00385062" w:rsidP="006E07A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F748F8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6DE49E" w14:textId="77777777" w:rsidR="00385062" w:rsidRPr="0047456A" w:rsidRDefault="00385062" w:rsidP="00000D11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20D993C" w14:textId="77777777" w:rsidR="00385062" w:rsidRPr="006E07AE" w:rsidRDefault="00385062">
    <w:pPr>
      <w:pStyle w:val="Head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B8424" w14:textId="77777777" w:rsidR="00385062" w:rsidRPr="0047456A" w:rsidRDefault="0038506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26D953BD" w14:textId="77777777" w:rsidR="00385062" w:rsidRPr="0047456A" w:rsidRDefault="0038506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4745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A6E3A78" w14:textId="73FC4A8B" w:rsidR="00385062" w:rsidRPr="0047456A" w:rsidRDefault="00385062" w:rsidP="00E80C0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1C6125D" w14:textId="77777777" w:rsidR="00385062" w:rsidRPr="0047456A" w:rsidRDefault="00385062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F553" w14:textId="77777777" w:rsidR="0038677A" w:rsidRPr="009B072F" w:rsidRDefault="0038677A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21D6692" w14:textId="77777777" w:rsidR="0038677A" w:rsidRPr="009B072F" w:rsidRDefault="0038677A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F4946E" w14:textId="77777777" w:rsidR="0038677A" w:rsidRDefault="0038677A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DEF0BF2" w14:textId="77777777" w:rsidR="0038677A" w:rsidRDefault="0038677A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7BB2" w14:textId="77777777" w:rsidR="00385062" w:rsidRPr="009B072F" w:rsidRDefault="0038506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85062" w:rsidRPr="009B072F" w:rsidRDefault="0038506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77777777" w:rsidR="00385062" w:rsidRPr="0047456A" w:rsidRDefault="00385062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47456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85062" w:rsidRDefault="00385062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9C7"/>
    <w:rsid w:val="000019E4"/>
    <w:rsid w:val="00001E3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6E3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27E"/>
    <w:rsid w:val="000409D3"/>
    <w:rsid w:val="00040A86"/>
    <w:rsid w:val="00040AAF"/>
    <w:rsid w:val="000412D2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600D0"/>
    <w:rsid w:val="000601D4"/>
    <w:rsid w:val="0006029F"/>
    <w:rsid w:val="00060403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1C0"/>
    <w:rsid w:val="000966C6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4A2"/>
    <w:rsid w:val="000A4A6D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8BE"/>
    <w:rsid w:val="000D6CAA"/>
    <w:rsid w:val="000D6CD1"/>
    <w:rsid w:val="000D6CF8"/>
    <w:rsid w:val="000D6D2D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F0"/>
    <w:rsid w:val="00180EEB"/>
    <w:rsid w:val="00180FD3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8BD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4E8"/>
    <w:rsid w:val="001B559F"/>
    <w:rsid w:val="001B57CB"/>
    <w:rsid w:val="001B58BF"/>
    <w:rsid w:val="001B58E5"/>
    <w:rsid w:val="001B5AD8"/>
    <w:rsid w:val="001B5B9E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E35"/>
    <w:rsid w:val="00232F14"/>
    <w:rsid w:val="00233208"/>
    <w:rsid w:val="0023343B"/>
    <w:rsid w:val="00233594"/>
    <w:rsid w:val="00233ABB"/>
    <w:rsid w:val="00233D29"/>
    <w:rsid w:val="002340AF"/>
    <w:rsid w:val="00234100"/>
    <w:rsid w:val="002347F5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A35"/>
    <w:rsid w:val="00257E2F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D6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126"/>
    <w:rsid w:val="00280140"/>
    <w:rsid w:val="00280535"/>
    <w:rsid w:val="002805F4"/>
    <w:rsid w:val="00280985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6FA"/>
    <w:rsid w:val="002B5796"/>
    <w:rsid w:val="002B586D"/>
    <w:rsid w:val="002B5AAD"/>
    <w:rsid w:val="002B617D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B84"/>
    <w:rsid w:val="002E1D36"/>
    <w:rsid w:val="002E1F53"/>
    <w:rsid w:val="002E2301"/>
    <w:rsid w:val="002E2520"/>
    <w:rsid w:val="002E2783"/>
    <w:rsid w:val="002E2915"/>
    <w:rsid w:val="002E2A3A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609"/>
    <w:rsid w:val="00300BDB"/>
    <w:rsid w:val="00300D67"/>
    <w:rsid w:val="003013F5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10B0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77A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9EA"/>
    <w:rsid w:val="003A0E37"/>
    <w:rsid w:val="003A122B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8EA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169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CCB"/>
    <w:rsid w:val="00480E51"/>
    <w:rsid w:val="00481170"/>
    <w:rsid w:val="0048130D"/>
    <w:rsid w:val="00481699"/>
    <w:rsid w:val="004817C6"/>
    <w:rsid w:val="004818D9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6DB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69A"/>
    <w:rsid w:val="004B78A2"/>
    <w:rsid w:val="004B7A5E"/>
    <w:rsid w:val="004B7A91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42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D37"/>
    <w:rsid w:val="00547E59"/>
    <w:rsid w:val="00550929"/>
    <w:rsid w:val="005509C8"/>
    <w:rsid w:val="00550AD0"/>
    <w:rsid w:val="00551232"/>
    <w:rsid w:val="005515AC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36F"/>
    <w:rsid w:val="00554522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3DF"/>
    <w:rsid w:val="00586766"/>
    <w:rsid w:val="005867C4"/>
    <w:rsid w:val="005869E6"/>
    <w:rsid w:val="00586AD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EB4"/>
    <w:rsid w:val="005D5F30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F0"/>
    <w:rsid w:val="005F18CA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C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D03"/>
    <w:rsid w:val="006F4F4E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5D5"/>
    <w:rsid w:val="00736FAE"/>
    <w:rsid w:val="0073722D"/>
    <w:rsid w:val="007373BE"/>
    <w:rsid w:val="00737613"/>
    <w:rsid w:val="00737A7A"/>
    <w:rsid w:val="00737EB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77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0C"/>
    <w:rsid w:val="007942E3"/>
    <w:rsid w:val="007943B2"/>
    <w:rsid w:val="00794723"/>
    <w:rsid w:val="00795B85"/>
    <w:rsid w:val="007969A2"/>
    <w:rsid w:val="00796D9B"/>
    <w:rsid w:val="0079758E"/>
    <w:rsid w:val="00797AD6"/>
    <w:rsid w:val="00797BAD"/>
    <w:rsid w:val="007A09CC"/>
    <w:rsid w:val="007A0C44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71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664"/>
    <w:rsid w:val="007E6719"/>
    <w:rsid w:val="007E688A"/>
    <w:rsid w:val="007E70C7"/>
    <w:rsid w:val="007E72B2"/>
    <w:rsid w:val="007E7510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CD"/>
    <w:rsid w:val="00831B50"/>
    <w:rsid w:val="00831C93"/>
    <w:rsid w:val="00831D38"/>
    <w:rsid w:val="00831DC6"/>
    <w:rsid w:val="00832624"/>
    <w:rsid w:val="0083299D"/>
    <w:rsid w:val="00832EA4"/>
    <w:rsid w:val="00833076"/>
    <w:rsid w:val="00833089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F3"/>
    <w:rsid w:val="00880B83"/>
    <w:rsid w:val="00880E04"/>
    <w:rsid w:val="0088119C"/>
    <w:rsid w:val="0088129E"/>
    <w:rsid w:val="00881342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1A4"/>
    <w:rsid w:val="008D4357"/>
    <w:rsid w:val="008D44B0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AC1"/>
    <w:rsid w:val="00A14C19"/>
    <w:rsid w:val="00A15623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0"/>
    <w:rsid w:val="00A72E63"/>
    <w:rsid w:val="00A7353B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29"/>
    <w:rsid w:val="00B157E6"/>
    <w:rsid w:val="00B1584D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3D6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CC0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A0F"/>
    <w:rsid w:val="00DB1EE9"/>
    <w:rsid w:val="00DB234B"/>
    <w:rsid w:val="00DB2E74"/>
    <w:rsid w:val="00DB3C20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07D"/>
    <w:rsid w:val="00DE061F"/>
    <w:rsid w:val="00DE106F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545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F"/>
    <w:rsid w:val="00E22CDC"/>
    <w:rsid w:val="00E22FFD"/>
    <w:rsid w:val="00E23011"/>
    <w:rsid w:val="00E2302E"/>
    <w:rsid w:val="00E23463"/>
    <w:rsid w:val="00E23869"/>
    <w:rsid w:val="00E24D15"/>
    <w:rsid w:val="00E24E71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D73AB"/>
    <w:rsid w:val="00ED748F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49B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07"/>
    <w:rsid w:val="00EF681E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C06"/>
    <w:rsid w:val="00F02F16"/>
    <w:rsid w:val="00F02F52"/>
    <w:rsid w:val="00F02FBE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72C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B2A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3274"/>
    <w:rsid w:val="00F53878"/>
    <w:rsid w:val="00F53937"/>
    <w:rsid w:val="00F53BA0"/>
    <w:rsid w:val="00F5438D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61"/>
    <w:rsid w:val="00FB5F15"/>
    <w:rsid w:val="00FB609B"/>
    <w:rsid w:val="00FB6CCD"/>
    <w:rsid w:val="00FB6E00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AB3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27</Pages>
  <Words>6073</Words>
  <Characters>25933</Characters>
  <Application>Microsoft Office Word</Application>
  <DocSecurity>0</DocSecurity>
  <Lines>216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31943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2021-02-08T03:35:00Z</cp:lastPrinted>
  <dcterms:created xsi:type="dcterms:W3CDTF">2021-05-10T09:35:00Z</dcterms:created>
  <dcterms:modified xsi:type="dcterms:W3CDTF">2021-05-10T09:36:00Z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