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565500F6" w:rsidR="00804175" w:rsidRPr="003D337F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DE6726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DE6726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DE6726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DE672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DE6726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48D8B5A5" w14:textId="77777777" w:rsidR="00804175" w:rsidRPr="00DE6726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E6726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0556B0FF" w14:textId="248C0A12" w:rsidR="00804175" w:rsidRPr="00DE6726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การ</w:t>
      </w:r>
      <w:r w:rsidR="005D6004" w:rsidRPr="00DE6726">
        <w:rPr>
          <w:rFonts w:ascii="Angsana New" w:hAnsi="Angsana New" w:cs="Angsana New"/>
          <w:sz w:val="28"/>
          <w:szCs w:val="28"/>
          <w:cs/>
          <w:lang w:bidi="th-TH"/>
        </w:rPr>
        <w:t>ซื้อ</w:t>
      </w: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03B64113" w14:textId="4D8E6D7A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C0AB457" w14:textId="5DA66278" w:rsidR="009E3765" w:rsidRPr="00BF563A" w:rsidRDefault="009E376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F563A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</w:t>
      </w:r>
    </w:p>
    <w:p w14:paraId="2E496665" w14:textId="77777777" w:rsidR="00804175" w:rsidRPr="00A90312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90312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</w:t>
      </w:r>
      <w:r w:rsidR="00D75CE8" w:rsidRPr="00A90312">
        <w:rPr>
          <w:rFonts w:ascii="Angsana New" w:hAnsi="Angsana New" w:cs="Angsana New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A90312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90312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เงินลงทุนในบริษัทย่อย</w:t>
      </w:r>
    </w:p>
    <w:p w14:paraId="3A139E13" w14:textId="07A81A69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5709DF5F" w14:textId="3044037A" w:rsidR="0063146B" w:rsidRPr="006C7F83" w:rsidRDefault="0063146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6C7F83"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สินทรัพย์สิทธิการใช้</w:t>
      </w:r>
    </w:p>
    <w:p w14:paraId="14BB60B4" w14:textId="148EA248" w:rsidR="00E63169" w:rsidRPr="00DE6726" w:rsidRDefault="00E63169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 w:hint="cs"/>
          <w:sz w:val="28"/>
          <w:szCs w:val="28"/>
          <w:cs/>
          <w:lang w:bidi="th-TH"/>
        </w:rPr>
        <w:t>ค่าความนิยม</w:t>
      </w:r>
    </w:p>
    <w:p w14:paraId="3EF45B74" w14:textId="4F1A22A7" w:rsidR="001647E3" w:rsidRPr="00DE6726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7978EFC1" w14:textId="4E3C5844" w:rsidR="00804175" w:rsidRPr="00DE6726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DE6726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2B329EA4" w14:textId="70F0BF1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ภาษีเงินได้</w:t>
      </w:r>
    </w:p>
    <w:p w14:paraId="2EA3FFF0" w14:textId="1F9FBDBD" w:rsidR="0096673C" w:rsidRPr="00DE6726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649E5694" w14:textId="17EFFAB6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C71D5DB" w14:textId="035B9222" w:rsidR="00B11F89" w:rsidRDefault="00B11F89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5038CE">
        <w:rPr>
          <w:rFonts w:ascii="Angsana New" w:hAnsi="Angsana New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007CD67" w14:textId="77777777" w:rsidR="00804175" w:rsidRPr="00295919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29591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216B6C18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</w:t>
      </w:r>
      <w:r w:rsidR="00804175" w:rsidRPr="00F26B12">
        <w:rPr>
          <w:rFonts w:ascii="Angsana New" w:hAnsi="Angsana New" w:cs="Angsana New"/>
          <w:sz w:val="28"/>
          <w:szCs w:val="28"/>
          <w:cs/>
        </w:rPr>
        <w:t>วันที่</w:t>
      </w:r>
      <w:r w:rsidR="00261DAB" w:rsidRPr="00F26B12">
        <w:rPr>
          <w:rFonts w:ascii="Angsana New" w:hAnsi="Angsana New" w:cs="Angsana New"/>
          <w:sz w:val="28"/>
          <w:szCs w:val="28"/>
        </w:rPr>
        <w:t xml:space="preserve"> </w:t>
      </w:r>
      <w:r w:rsidR="001F2771" w:rsidRPr="001F2771">
        <w:rPr>
          <w:rFonts w:ascii="Angsana New" w:hAnsi="Angsana New" w:cs="Angsana New"/>
          <w:sz w:val="28"/>
          <w:szCs w:val="28"/>
        </w:rPr>
        <w:t>12</w:t>
      </w:r>
      <w:r w:rsidR="00261DAB" w:rsidRPr="00F26B12">
        <w:rPr>
          <w:rFonts w:ascii="Angsana New" w:hAnsi="Angsana New" w:cs="Angsana New"/>
          <w:sz w:val="28"/>
          <w:szCs w:val="28"/>
        </w:rPr>
        <w:t xml:space="preserve"> </w:t>
      </w:r>
      <w:r w:rsidR="00261DAB" w:rsidRPr="00F26B12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1F2771" w:rsidRPr="001F2771">
        <w:rPr>
          <w:rFonts w:ascii="Angsana New" w:hAnsi="Angsana New" w:cs="Angsana New"/>
          <w:sz w:val="28"/>
          <w:szCs w:val="28"/>
        </w:rPr>
        <w:t>2564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E4691B" w14:textId="77777777" w:rsidR="00804175" w:rsidRPr="009D66AF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</w:rPr>
      </w:pPr>
      <w:r w:rsidRPr="009D66AF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9B41DC8" w14:textId="1D040F7A" w:rsidR="002F0B28" w:rsidRPr="009D66AF" w:rsidRDefault="002F0B28" w:rsidP="00C05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E6726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บริษัทย่อย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บริษัทร่วมและการร่วมค้า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(รวมเรียกว่า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/>
          <w:sz w:val="28"/>
          <w:szCs w:val="28"/>
        </w:rPr>
        <w:t>“</w:t>
      </w:r>
      <w:r w:rsidRPr="009D66AF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9D66AF">
        <w:rPr>
          <w:rFonts w:ascii="Angsana New" w:hAnsi="Angsana New" w:cs="Angsana New"/>
          <w:sz w:val="28"/>
          <w:szCs w:val="28"/>
        </w:rPr>
        <w:t>”</w:t>
      </w:r>
      <w:r w:rsidR="000F4CA1" w:rsidRPr="009D66AF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Pr="009D66AF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ดำเนินธุรกิจหลักเกี่ยวกับโลจิสติกส์ครบวงจรทั้งในประเทศและต่างประเทศ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ครอบคลุมตั้งแต่ธุรกิจการขนส่งสินค้า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บริหารคลังสินค้า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ท่าพักสินค้า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บริการรับฝากสินค้า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ให้บริการบรรจุภัณฑ์และการขนย้ายสินค้าและตู้คอนเทนเนอร์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นอกจากนี้กลุ่มบริษัทยังดำเนินธุรกิจเกี่ยวกับการให้เช่าพื้นที่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การจัดเก็บรักษาเอกสารและบริการที่เกี่ยวข้อง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การบริการลานจอดรถยนต์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การขน</w:t>
      </w:r>
      <w:r w:rsidR="003B08CE">
        <w:rPr>
          <w:rFonts w:ascii="Angsana New" w:hAnsi="Angsana New" w:cs="Angsana New" w:hint="cs"/>
          <w:sz w:val="28"/>
          <w:szCs w:val="28"/>
          <w:cs/>
        </w:rPr>
        <w:t>ย้ายบ้านพักอาศัย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การจัดทำพร้อมติดตั้งโปรแกรมคอมพิวเตอร์ที่ใช้งานด้านโลจิสติกส์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 w:hint="cs"/>
          <w:sz w:val="28"/>
          <w:szCs w:val="28"/>
          <w:cs/>
        </w:rPr>
        <w:t>การให้บริการด้าน</w:t>
      </w:r>
      <w:r w:rsidR="00012208">
        <w:rPr>
          <w:rFonts w:ascii="Angsana New" w:hAnsi="Angsana New" w:cs="Angsana New" w:hint="cs"/>
          <w:sz w:val="28"/>
          <w:szCs w:val="28"/>
          <w:cs/>
        </w:rPr>
        <w:t>อาหารและ</w:t>
      </w:r>
      <w:r w:rsidRPr="009D66AF">
        <w:rPr>
          <w:rFonts w:ascii="Angsana New" w:hAnsi="Angsana New" w:cs="Angsana New" w:hint="cs"/>
          <w:sz w:val="28"/>
          <w:szCs w:val="28"/>
          <w:cs/>
        </w:rPr>
        <w:t>ห้องเย็นและบริการที่เกี่ยวข้อง</w:t>
      </w:r>
      <w:r w:rsidR="00012208">
        <w:rPr>
          <w:rFonts w:ascii="Angsana New" w:hAnsi="Angsana New" w:cs="Angsana New" w:hint="cs"/>
          <w:sz w:val="28"/>
          <w:szCs w:val="28"/>
          <w:cs/>
        </w:rPr>
        <w:t>ครบวงจร</w:t>
      </w:r>
    </w:p>
    <w:p w14:paraId="2E87912C" w14:textId="77777777" w:rsidR="00F36DBF" w:rsidRPr="009D66AF" w:rsidRDefault="00F36DB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9D66AF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28"/>
          <w:szCs w:val="28"/>
          <w:u w:val="none"/>
          <w:cs/>
          <w:lang w:val="th-TH"/>
        </w:rPr>
      </w:pPr>
      <w:r w:rsidRPr="009D66AF">
        <w:rPr>
          <w:rFonts w:ascii="Angsana New" w:hAnsi="Angsana New" w:cs="Angsana New"/>
          <w:sz w:val="28"/>
          <w:szCs w:val="28"/>
          <w:u w:val="none"/>
          <w:cs/>
          <w:lang w:val="th-TH"/>
        </w:rPr>
        <w:t>เกณฑ์การจัดทำ</w:t>
      </w:r>
      <w:r w:rsidR="00D25073" w:rsidRPr="009D66AF">
        <w:rPr>
          <w:rFonts w:ascii="Angsana New" w:hAnsi="Angsana New" w:cs="Angsana New"/>
          <w:sz w:val="28"/>
          <w:szCs w:val="28"/>
          <w:u w:val="none"/>
          <w:cs/>
          <w:lang w:val="th-TH"/>
        </w:rPr>
        <w:t>งบ</w:t>
      </w:r>
      <w:r w:rsidRPr="009D66AF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9F6C4F" w:rsidRDefault="000F4CA1" w:rsidP="000F4CA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CEBC58E" w14:textId="4BCE5044" w:rsidR="00005185" w:rsidRPr="009D66AF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  <w:cs/>
        </w:rPr>
      </w:pPr>
      <w:r w:rsidRPr="009D66AF">
        <w:rPr>
          <w:rFonts w:ascii="Angsana New" w:hAnsi="Angsana New"/>
          <w:i/>
          <w:iCs/>
          <w:sz w:val="28"/>
          <w:szCs w:val="28"/>
          <w:cs/>
        </w:rPr>
        <w:t>(ก)</w:t>
      </w:r>
      <w:r w:rsidRPr="009D66AF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F16F8A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sz w:val="28"/>
          <w:szCs w:val="28"/>
        </w:rPr>
      </w:pPr>
    </w:p>
    <w:p w14:paraId="66C456BA" w14:textId="30D490FD" w:rsidR="000F4CA1" w:rsidRPr="009D66AF" w:rsidRDefault="000F4CA1" w:rsidP="004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F2771" w:rsidRPr="001F2771">
        <w:rPr>
          <w:rFonts w:ascii="Angsana New" w:hAnsi="Angsana New" w:cs="Angsana New"/>
          <w:sz w:val="28"/>
          <w:szCs w:val="28"/>
        </w:rPr>
        <w:t>34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>เรื่อง</w:t>
      </w:r>
      <w:r w:rsidR="0000190F">
        <w:rPr>
          <w:rFonts w:ascii="Angsana New" w:hAnsi="Angsana New" w:cs="Angsana New"/>
          <w:sz w:val="28"/>
          <w:szCs w:val="28"/>
        </w:rPr>
        <w:br/>
      </w:r>
      <w:r w:rsidRPr="0000190F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4197007" w14:textId="0EEBB841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40844E6" w14:textId="7E2497C2" w:rsidR="000F4CA1" w:rsidRPr="009D66AF" w:rsidRDefault="000F4CA1" w:rsidP="0014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="001F2771" w:rsidRPr="001F2771">
        <w:rPr>
          <w:rFonts w:ascii="Angsana New" w:hAnsi="Angsana New" w:cs="Angsana New"/>
          <w:sz w:val="28"/>
          <w:szCs w:val="28"/>
        </w:rPr>
        <w:t>31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>ธันวาคม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="001F2771" w:rsidRPr="001F2771">
        <w:rPr>
          <w:rFonts w:ascii="Angsana New" w:hAnsi="Angsana New" w:cs="Angsana New"/>
          <w:sz w:val="28"/>
          <w:szCs w:val="28"/>
        </w:rPr>
        <w:t>2563</w:t>
      </w:r>
    </w:p>
    <w:p w14:paraId="00C184B9" w14:textId="77777777" w:rsidR="00BC32A3" w:rsidRPr="009D66AF" w:rsidRDefault="00BC32A3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4031C291" w14:textId="4D3F5AD7" w:rsidR="006E2972" w:rsidRPr="00BF563A" w:rsidRDefault="0014423D" w:rsidP="0014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  <w:r w:rsidRPr="00C35369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BF563A">
        <w:rPr>
          <w:rFonts w:ascii="Angsana New" w:hAnsi="Angsana New" w:cs="Angsana New"/>
          <w:sz w:val="28"/>
          <w:szCs w:val="28"/>
          <w:cs/>
        </w:rPr>
        <w:t>ได้</w:t>
      </w:r>
      <w:r w:rsidRPr="00BF563A">
        <w:rPr>
          <w:rFonts w:ascii="Angsana New" w:hAnsi="Angsana New" w:cs="Angsana New" w:hint="cs"/>
          <w:sz w:val="28"/>
          <w:szCs w:val="28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BF563A">
        <w:rPr>
          <w:rFonts w:ascii="Angsana New" w:hAnsi="Angsana New" w:cs="Angsana New"/>
          <w:sz w:val="28"/>
          <w:szCs w:val="28"/>
          <w:cs/>
        </w:rPr>
        <w:t xml:space="preserve"> </w:t>
      </w:r>
      <w:r w:rsidR="001F2771" w:rsidRPr="001F2771">
        <w:rPr>
          <w:rFonts w:ascii="Angsana New" w:hAnsi="Angsana New" w:cs="Angsana New"/>
          <w:sz w:val="28"/>
          <w:szCs w:val="28"/>
        </w:rPr>
        <w:t>1</w:t>
      </w:r>
      <w:r w:rsidRPr="00BF563A">
        <w:rPr>
          <w:rFonts w:ascii="Angsana New" w:hAnsi="Angsana New" w:cs="Angsana New"/>
          <w:sz w:val="28"/>
          <w:szCs w:val="28"/>
        </w:rPr>
        <w:t xml:space="preserve"> </w:t>
      </w:r>
      <w:r w:rsidRPr="00BF563A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BF563A">
        <w:rPr>
          <w:rFonts w:ascii="Angsana New" w:hAnsi="Angsana New" w:cs="Angsana New"/>
          <w:sz w:val="28"/>
          <w:szCs w:val="28"/>
          <w:cs/>
        </w:rPr>
        <w:t xml:space="preserve"> </w:t>
      </w:r>
      <w:r w:rsidR="001F2771" w:rsidRPr="001F2771">
        <w:rPr>
          <w:rFonts w:ascii="Angsana New" w:hAnsi="Angsana New" w:cs="Angsana New"/>
          <w:sz w:val="28"/>
          <w:szCs w:val="28"/>
        </w:rPr>
        <w:t>2564</w:t>
      </w:r>
      <w:r w:rsidRPr="00BF563A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FB7ACA" w:rsidRPr="00FB7ACA">
        <w:rPr>
          <w:rFonts w:ascii="Angsana New" w:hAnsi="Angsana New" w:cs="Angsana New" w:hint="cs"/>
          <w:sz w:val="28"/>
          <w:szCs w:val="28"/>
          <w:cs/>
        </w:rPr>
        <w:t>และถือปฏิบัติตามข้อผ่อนปรนในทางปฏิบัติเรื่องการยินยอมการลดค่าเช่าที่เกี่ยวข้องกับ</w:t>
      </w:r>
      <w:r w:rsidR="00FB7ACA" w:rsidRPr="00FB7ACA">
        <w:rPr>
          <w:rFonts w:ascii="Angsana New" w:hAnsi="Angsana New" w:cs="Angsana New"/>
          <w:sz w:val="28"/>
          <w:szCs w:val="28"/>
          <w:cs/>
        </w:rPr>
        <w:t xml:space="preserve"> </w:t>
      </w:r>
      <w:r w:rsidR="00FB7ACA" w:rsidRPr="00FB7ACA">
        <w:rPr>
          <w:rFonts w:ascii="Angsana New" w:hAnsi="Angsana New" w:cs="Angsana New"/>
          <w:sz w:val="28"/>
          <w:szCs w:val="28"/>
        </w:rPr>
        <w:t>COVID-</w:t>
      </w:r>
      <w:r w:rsidR="00FB7ACA" w:rsidRPr="00FB7ACA">
        <w:rPr>
          <w:rFonts w:ascii="Angsana New" w:hAnsi="Angsana New" w:cs="Angsana New"/>
          <w:sz w:val="28"/>
          <w:szCs w:val="28"/>
          <w:cs/>
        </w:rPr>
        <w:t xml:space="preserve">19 </w:t>
      </w:r>
      <w:r w:rsidR="00FB7ACA" w:rsidRPr="00FB7ACA">
        <w:rPr>
          <w:rFonts w:ascii="Angsana New" w:hAnsi="Angsana New" w:cs="Angsana New" w:hint="cs"/>
          <w:sz w:val="28"/>
          <w:szCs w:val="28"/>
          <w:cs/>
        </w:rPr>
        <w:t>ตามมาตรฐานการรายงานทางการเงิน</w:t>
      </w:r>
      <w:r w:rsidR="00FB7ACA" w:rsidRPr="00FB7ACA">
        <w:rPr>
          <w:rFonts w:ascii="Angsana New" w:hAnsi="Angsana New" w:cs="Angsana New"/>
          <w:sz w:val="28"/>
          <w:szCs w:val="28"/>
          <w:cs/>
        </w:rPr>
        <w:t xml:space="preserve"> </w:t>
      </w:r>
      <w:r w:rsidR="00FB7ACA" w:rsidRPr="00FB7ACA">
        <w:rPr>
          <w:rFonts w:ascii="Angsana New" w:hAnsi="Angsana New" w:cs="Angsana New" w:hint="cs"/>
          <w:sz w:val="28"/>
          <w:szCs w:val="28"/>
          <w:cs/>
        </w:rPr>
        <w:t>ฉบับที่</w:t>
      </w:r>
      <w:r w:rsidR="00FB7ACA" w:rsidRPr="00FB7ACA">
        <w:rPr>
          <w:rFonts w:ascii="Angsana New" w:hAnsi="Angsana New" w:cs="Angsana New"/>
          <w:sz w:val="28"/>
          <w:szCs w:val="28"/>
          <w:cs/>
        </w:rPr>
        <w:t xml:space="preserve"> 16 </w:t>
      </w:r>
      <w:r w:rsidR="00FB7ACA" w:rsidRPr="00FB7ACA">
        <w:rPr>
          <w:rFonts w:ascii="Angsana New" w:hAnsi="Angsana New" w:cs="Angsana New" w:hint="cs"/>
          <w:sz w:val="28"/>
          <w:szCs w:val="28"/>
          <w:cs/>
        </w:rPr>
        <w:t>เรื่อง</w:t>
      </w:r>
      <w:r w:rsidR="00FB7ACA" w:rsidRPr="00FB7ACA">
        <w:rPr>
          <w:rFonts w:ascii="Angsana New" w:hAnsi="Angsana New" w:cs="Angsana New"/>
          <w:sz w:val="28"/>
          <w:szCs w:val="28"/>
          <w:cs/>
        </w:rPr>
        <w:t xml:space="preserve"> </w:t>
      </w:r>
      <w:r w:rsidR="00FB7ACA" w:rsidRPr="00FB7ACA">
        <w:rPr>
          <w:rFonts w:ascii="Angsana New" w:hAnsi="Angsana New" w:cs="Angsana New" w:hint="cs"/>
          <w:sz w:val="28"/>
          <w:szCs w:val="28"/>
          <w:cs/>
        </w:rPr>
        <w:t>สัญญาเช่า</w:t>
      </w:r>
      <w:r w:rsidR="00FB7ACA" w:rsidRPr="00FB7ACA">
        <w:rPr>
          <w:rFonts w:ascii="Angsana New" w:hAnsi="Angsana New" w:cs="Angsana New"/>
          <w:sz w:val="28"/>
          <w:szCs w:val="28"/>
          <w:cs/>
        </w:rPr>
        <w:t xml:space="preserve"> (</w:t>
      </w:r>
      <w:r w:rsidR="00FB7ACA" w:rsidRPr="00FB7ACA">
        <w:rPr>
          <w:rFonts w:ascii="Angsana New" w:hAnsi="Angsana New" w:cs="Angsana New"/>
          <w:sz w:val="28"/>
          <w:szCs w:val="28"/>
        </w:rPr>
        <w:t xml:space="preserve">TFRS </w:t>
      </w:r>
      <w:r w:rsidR="00FB7ACA" w:rsidRPr="00FB7ACA">
        <w:rPr>
          <w:rFonts w:ascii="Angsana New" w:hAnsi="Angsana New" w:cs="Angsana New"/>
          <w:sz w:val="28"/>
          <w:szCs w:val="28"/>
          <w:cs/>
        </w:rPr>
        <w:t xml:space="preserve">16) </w:t>
      </w:r>
      <w:r w:rsidRPr="00BF563A">
        <w:rPr>
          <w:rFonts w:ascii="Angsana New" w:hAnsi="Angsana New" w:cs="Angsana New" w:hint="cs"/>
          <w:sz w:val="28"/>
          <w:szCs w:val="28"/>
          <w:cs/>
        </w:rPr>
        <w:t>ทั้งนี้ การถือปฏิบัติดังกล่าว</w:t>
      </w:r>
      <w:r w:rsidRPr="00BF563A">
        <w:rPr>
          <w:rFonts w:ascii="Angsana New" w:hAnsi="Angsana New" w:cs="Angsana New"/>
          <w:sz w:val="28"/>
          <w:szCs w:val="28"/>
          <w:cs/>
        </w:rPr>
        <w:t>ไม่มีผลกระทบ</w:t>
      </w:r>
      <w:r w:rsidRPr="00BF563A">
        <w:rPr>
          <w:rFonts w:ascii="Angsana New" w:hAnsi="Angsana New" w:cs="Angsana New" w:hint="cs"/>
          <w:sz w:val="28"/>
          <w:szCs w:val="28"/>
          <w:cs/>
        </w:rPr>
        <w:t>อย่างมีสาระสำคัญ</w:t>
      </w:r>
      <w:r w:rsidRPr="00BF563A">
        <w:rPr>
          <w:rFonts w:ascii="Angsana New" w:hAnsi="Angsana New" w:cs="Angsana New"/>
          <w:sz w:val="28"/>
          <w:szCs w:val="28"/>
          <w:cs/>
        </w:rPr>
        <w:t>ต่องบการเงิน</w:t>
      </w:r>
    </w:p>
    <w:p w14:paraId="76BAB4BD" w14:textId="77777777" w:rsidR="006E2972" w:rsidRDefault="006E2972" w:rsidP="0014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p w14:paraId="10D9D84E" w14:textId="11CF2E9E" w:rsidR="00F16F8A" w:rsidRDefault="00F16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3B37D12B" w14:textId="5998658C" w:rsidR="00804175" w:rsidRPr="009D66AF" w:rsidRDefault="00804175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A730A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14423D" w:rsidRPr="0014423D">
        <w:rPr>
          <w:rFonts w:ascii="Angsana New" w:hAnsi="Angsana New" w:hint="cs"/>
          <w:i/>
          <w:iCs/>
          <w:sz w:val="28"/>
          <w:szCs w:val="28"/>
          <w:cs/>
        </w:rPr>
        <w:t>และนโยบายการบัญชี</w:t>
      </w:r>
    </w:p>
    <w:p w14:paraId="64C42B8C" w14:textId="77777777" w:rsidR="007B1DB6" w:rsidRPr="00025426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08CC9C4" w14:textId="17F7FDFC" w:rsidR="007A0AF1" w:rsidRPr="009D66AF" w:rsidRDefault="00844784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D66AF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31</w:t>
      </w:r>
      <w:r w:rsidR="007A0AF1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1F2771">
        <w:rPr>
          <w:rFonts w:asciiTheme="majorBidi" w:hAnsiTheme="majorBidi" w:cstheme="majorBidi"/>
          <w:sz w:val="28"/>
          <w:szCs w:val="28"/>
        </w:rPr>
        <w:t>2563</w:t>
      </w:r>
      <w:r w:rsidR="00AA4B08">
        <w:rPr>
          <w:rFonts w:asciiTheme="majorBidi" w:hAnsiTheme="majorBidi" w:cstheme="majorBidi"/>
          <w:sz w:val="28"/>
          <w:szCs w:val="28"/>
        </w:rPr>
        <w:t xml:space="preserve"> </w:t>
      </w:r>
    </w:p>
    <w:p w14:paraId="54C78515" w14:textId="77777777" w:rsidR="007B1DB6" w:rsidRPr="00025426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C8A7FCE" w14:textId="7B6655F8" w:rsidR="006051C7" w:rsidRDefault="00B218BD" w:rsidP="00EC563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u w:val="none"/>
        </w:rPr>
      </w:pPr>
      <w:r w:rsidRPr="00755727">
        <w:rPr>
          <w:rFonts w:ascii="Angsana New" w:hAnsi="Angsana New" w:cs="Angsana New"/>
          <w:sz w:val="28"/>
          <w:szCs w:val="28"/>
          <w:u w:val="none"/>
          <w:cs/>
          <w:lang w:val="th-TH"/>
        </w:rPr>
        <w:t>การซื้อ</w:t>
      </w:r>
      <w:r w:rsidR="007B06F2" w:rsidRPr="007B06F2">
        <w:rPr>
          <w:rFonts w:ascii="Angsana New" w:hAnsi="Angsana New" w:cs="Angsana New" w:hint="cs"/>
          <w:sz w:val="28"/>
          <w:szCs w:val="28"/>
          <w:u w:val="none"/>
          <w:cs/>
        </w:rPr>
        <w:t>ส่วนได้เสียที่ไม่มีอำนาจควบคุม</w:t>
      </w:r>
    </w:p>
    <w:p w14:paraId="48F1292B" w14:textId="77777777" w:rsidR="00755727" w:rsidRPr="00025426" w:rsidRDefault="00755727" w:rsidP="007557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B9CB7A2" w14:textId="6BFE839B" w:rsidR="00A52441" w:rsidRPr="005B5143" w:rsidRDefault="007B12A7" w:rsidP="00A52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i/>
          <w:iCs/>
          <w:sz w:val="28"/>
          <w:szCs w:val="28"/>
          <w:highlight w:val="cyan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="00A52441" w:rsidRPr="002560A0">
        <w:rPr>
          <w:rFonts w:ascii="Angsana New" w:hAnsi="Angsana New" w:cs="Angsana New"/>
          <w:i/>
          <w:iCs/>
          <w:sz w:val="28"/>
          <w:szCs w:val="28"/>
          <w:cs/>
        </w:rPr>
        <w:t>การซื้อ</w:t>
      </w:r>
      <w:r w:rsidR="00792D74" w:rsidRPr="002560A0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เงินลงทุนใน </w:t>
      </w:r>
      <w:r w:rsidR="00792D74" w:rsidRPr="002560A0">
        <w:rPr>
          <w:rFonts w:ascii="Angsana New" w:hAnsi="Angsana New" w:cs="Angsana New"/>
          <w:i/>
          <w:iCs/>
          <w:sz w:val="28"/>
          <w:szCs w:val="28"/>
        </w:rPr>
        <w:t>EM Logistics &amp; Warehousing Pte. Ltd. (“EMLOG”)</w:t>
      </w:r>
    </w:p>
    <w:p w14:paraId="487B99BB" w14:textId="1BDB16FA" w:rsidR="00A52441" w:rsidRDefault="00A52441" w:rsidP="00A5244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7B130BB" w14:textId="168F8DCA" w:rsidR="005B5143" w:rsidRDefault="00605468" w:rsidP="00C62D87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05468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22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5468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2564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5468">
        <w:rPr>
          <w:rFonts w:asciiTheme="majorBidi" w:hAnsiTheme="majorBidi" w:cs="Angsana New" w:hint="cs"/>
          <w:sz w:val="28"/>
          <w:szCs w:val="28"/>
          <w:cs/>
        </w:rPr>
        <w:t>กลุ่มบริษัทได้มาซึ่งอำนาจควบคุมใน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5468">
        <w:rPr>
          <w:rFonts w:asciiTheme="majorBidi" w:hAnsiTheme="majorBidi" w:cstheme="majorBidi"/>
          <w:sz w:val="28"/>
          <w:szCs w:val="28"/>
        </w:rPr>
        <w:t xml:space="preserve">EM Logistics &amp; Warehousing Pte. Ltd. (“EMLOG”) </w:t>
      </w:r>
      <w:r w:rsidR="00700790">
        <w:rPr>
          <w:rFonts w:asciiTheme="majorBidi" w:hAnsiTheme="majorBidi" w:cstheme="majorBidi"/>
          <w:sz w:val="28"/>
          <w:szCs w:val="28"/>
        </w:rPr>
        <w:br/>
      </w:r>
      <w:r w:rsidRPr="00605468">
        <w:rPr>
          <w:rFonts w:asciiTheme="majorBidi" w:hAnsiTheme="majorBidi" w:cs="Angsana New" w:hint="cs"/>
          <w:sz w:val="28"/>
          <w:szCs w:val="28"/>
          <w:cs/>
        </w:rPr>
        <w:t>ซึ่งเป็นบริษัท</w:t>
      </w:r>
      <w:r w:rsidR="00025942">
        <w:rPr>
          <w:rFonts w:asciiTheme="majorBidi" w:hAnsiTheme="majorBidi" w:cs="Angsana New" w:hint="cs"/>
          <w:sz w:val="28"/>
          <w:szCs w:val="28"/>
          <w:cs/>
        </w:rPr>
        <w:t>ที่</w:t>
      </w:r>
      <w:r w:rsidR="007D7AD0">
        <w:rPr>
          <w:rFonts w:asciiTheme="majorBidi" w:hAnsiTheme="majorBidi" w:cs="Angsana New" w:hint="cs"/>
          <w:sz w:val="28"/>
          <w:szCs w:val="28"/>
          <w:cs/>
        </w:rPr>
        <w:t>จดทะเบียนใน</w:t>
      </w:r>
      <w:r w:rsidR="00B45A9F">
        <w:rPr>
          <w:rFonts w:asciiTheme="majorBidi" w:hAnsiTheme="majorBidi" w:cs="Angsana New" w:hint="cs"/>
          <w:sz w:val="28"/>
          <w:szCs w:val="28"/>
          <w:cs/>
        </w:rPr>
        <w:t>สาธารณรัฐ</w:t>
      </w:r>
      <w:r w:rsidR="007D7AD0">
        <w:rPr>
          <w:rFonts w:asciiTheme="majorBidi" w:hAnsiTheme="majorBidi" w:cs="Angsana New" w:hint="cs"/>
          <w:sz w:val="28"/>
          <w:szCs w:val="28"/>
          <w:cs/>
        </w:rPr>
        <w:t xml:space="preserve">สิงคโปร์ </w:t>
      </w:r>
      <w:r w:rsidR="007B12A7">
        <w:rPr>
          <w:rFonts w:asciiTheme="majorBidi" w:hAnsiTheme="majorBidi" w:cs="Angsana New" w:hint="cs"/>
          <w:sz w:val="28"/>
          <w:szCs w:val="28"/>
          <w:cs/>
        </w:rPr>
        <w:t>ประกอบธุรกิจ</w:t>
      </w:r>
      <w:r w:rsidRPr="00605468">
        <w:rPr>
          <w:rFonts w:asciiTheme="majorBidi" w:hAnsiTheme="majorBidi" w:cs="Angsana New" w:hint="cs"/>
          <w:sz w:val="28"/>
          <w:szCs w:val="28"/>
          <w:cs/>
        </w:rPr>
        <w:t>ลงทุนในบริษัทอื่น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5468">
        <w:rPr>
          <w:rFonts w:asciiTheme="majorBidi" w:hAnsiTheme="majorBidi" w:cs="Angsana New" w:hint="cs"/>
          <w:sz w:val="28"/>
          <w:szCs w:val="28"/>
          <w:cs/>
        </w:rPr>
        <w:t>โดยการซื้อหุ้นสามัญของบริษัทดังกล่าวจำนวนร้อยละ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10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5468">
        <w:rPr>
          <w:rFonts w:asciiTheme="majorBidi" w:hAnsiTheme="majorBidi" w:cs="Angsana New" w:hint="cs"/>
          <w:sz w:val="28"/>
          <w:szCs w:val="28"/>
          <w:cs/>
        </w:rPr>
        <w:t>จากผู้ถือหุ้นเดิมรายหนึ่ง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5468">
        <w:rPr>
          <w:rFonts w:asciiTheme="majorBidi" w:hAnsiTheme="majorBidi" w:cs="Angsana New" w:hint="cs"/>
          <w:sz w:val="28"/>
          <w:szCs w:val="28"/>
          <w:cs/>
        </w:rPr>
        <w:t>โดยชำระ</w:t>
      </w:r>
      <w:r w:rsidR="007B12A7" w:rsidRPr="007A46A5">
        <w:rPr>
          <w:rFonts w:asciiTheme="majorBidi" w:hAnsiTheme="majorBidi" w:cs="Angsana New" w:hint="cs"/>
          <w:sz w:val="28"/>
          <w:szCs w:val="28"/>
          <w:cs/>
        </w:rPr>
        <w:t>เป็น</w:t>
      </w:r>
      <w:r w:rsidRPr="007A46A5">
        <w:rPr>
          <w:rFonts w:asciiTheme="majorBidi" w:hAnsiTheme="majorBidi" w:cs="Angsana New" w:hint="cs"/>
          <w:sz w:val="28"/>
          <w:szCs w:val="28"/>
          <w:cs/>
        </w:rPr>
        <w:t>เงิน</w:t>
      </w:r>
      <w:r w:rsidR="007A46A5" w:rsidRPr="007A46A5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7B06F2" w:rsidRPr="007A46A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230AA" w:rsidRPr="007A46A5">
        <w:rPr>
          <w:rFonts w:asciiTheme="majorBidi" w:hAnsiTheme="majorBidi" w:cs="Angsana New"/>
          <w:sz w:val="28"/>
          <w:szCs w:val="28"/>
        </w:rPr>
        <w:t>20</w:t>
      </w:r>
      <w:r w:rsidR="007A46A5" w:rsidRPr="007A46A5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7A46A5">
        <w:rPr>
          <w:rFonts w:asciiTheme="majorBidi" w:hAnsiTheme="majorBidi" w:cs="Angsana New" w:hint="cs"/>
          <w:sz w:val="28"/>
          <w:szCs w:val="28"/>
          <w:cs/>
        </w:rPr>
        <w:t>ล</w:t>
      </w:r>
      <w:r w:rsidR="007A46A5" w:rsidRPr="007A46A5">
        <w:rPr>
          <w:rFonts w:asciiTheme="majorBidi" w:hAnsiTheme="majorBidi" w:cs="Angsana New" w:hint="cs"/>
          <w:sz w:val="28"/>
          <w:szCs w:val="28"/>
          <w:cs/>
        </w:rPr>
        <w:t>้</w:t>
      </w:r>
      <w:r w:rsidRPr="007A46A5">
        <w:rPr>
          <w:rFonts w:asciiTheme="majorBidi" w:hAnsiTheme="majorBidi" w:cs="Angsana New" w:hint="cs"/>
          <w:sz w:val="28"/>
          <w:szCs w:val="28"/>
          <w:cs/>
        </w:rPr>
        <w:t>านบาท</w:t>
      </w:r>
      <w:r w:rsidRPr="007A46A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A46A5">
        <w:rPr>
          <w:rFonts w:asciiTheme="majorBidi" w:hAnsiTheme="majorBidi" w:cs="Angsana New" w:hint="cs"/>
          <w:sz w:val="28"/>
          <w:szCs w:val="28"/>
          <w:cs/>
        </w:rPr>
        <w:t>มี</w:t>
      </w:r>
      <w:r w:rsidRPr="00605468">
        <w:rPr>
          <w:rFonts w:asciiTheme="majorBidi" w:hAnsiTheme="majorBidi" w:cs="Angsana New" w:hint="cs"/>
          <w:sz w:val="28"/>
          <w:szCs w:val="28"/>
          <w:cs/>
        </w:rPr>
        <w:t>ผลทำให้</w:t>
      </w:r>
      <w:r w:rsidR="007B12A7"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605468">
        <w:rPr>
          <w:rFonts w:asciiTheme="majorBidi" w:hAnsiTheme="majorBidi" w:cs="Angsana New" w:hint="cs"/>
          <w:sz w:val="28"/>
          <w:szCs w:val="28"/>
          <w:cs/>
        </w:rPr>
        <w:t>บริษัทมีสัดส่วนการถือหุ้นในบริษัทดังกล่าวเพิ่มจากร้อยละ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50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5468">
        <w:rPr>
          <w:rFonts w:asciiTheme="majorBidi" w:hAnsiTheme="majorBidi" w:cs="Angsana New" w:hint="cs"/>
          <w:sz w:val="28"/>
          <w:szCs w:val="28"/>
          <w:cs/>
        </w:rPr>
        <w:t>เป็นร้อยละ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60</w:t>
      </w:r>
      <w:r w:rsidRPr="0060546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5468">
        <w:rPr>
          <w:rFonts w:asciiTheme="majorBidi" w:hAnsiTheme="majorBidi" w:cs="Angsana New" w:hint="cs"/>
          <w:sz w:val="28"/>
          <w:szCs w:val="28"/>
          <w:cs/>
        </w:rPr>
        <w:t>และเปลี่ยนสถานะจากเงินลงทุนในการร่วมค้าเป็นเงินลงทุนในบริษัทย่อย</w:t>
      </w:r>
    </w:p>
    <w:p w14:paraId="19AA82A3" w14:textId="346F0B94" w:rsidR="00605468" w:rsidRPr="00CF6019" w:rsidRDefault="00605468" w:rsidP="005B514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155902" w14:textId="000E2B60" w:rsidR="00A52441" w:rsidRPr="009B5CC1" w:rsidRDefault="009B5CC1" w:rsidP="009B5CC1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9B5CC1">
        <w:rPr>
          <w:rFonts w:asciiTheme="majorBidi" w:hAnsiTheme="majorBidi" w:cs="Angsana New"/>
          <w:sz w:val="28"/>
          <w:szCs w:val="28"/>
        </w:rPr>
        <w:t xml:space="preserve">EMLOG </w:t>
      </w:r>
      <w:r w:rsidRPr="009B5CC1">
        <w:rPr>
          <w:rFonts w:asciiTheme="majorBidi" w:hAnsiTheme="majorBidi" w:cs="Angsana New" w:hint="cs"/>
          <w:sz w:val="28"/>
          <w:szCs w:val="28"/>
          <w:cs/>
        </w:rPr>
        <w:t xml:space="preserve">มีเงินลงทุนใน </w:t>
      </w:r>
      <w:r w:rsidRPr="009B5CC1">
        <w:rPr>
          <w:rFonts w:asciiTheme="majorBidi" w:hAnsiTheme="majorBidi" w:cs="Angsana New"/>
          <w:sz w:val="28"/>
          <w:szCs w:val="28"/>
        </w:rPr>
        <w:t xml:space="preserve">JWD Asia Logistics (Cambodia) Co., Ltd </w:t>
      </w:r>
      <w:r w:rsidR="000A3A81">
        <w:rPr>
          <w:rFonts w:asciiTheme="majorBidi" w:hAnsiTheme="majorBidi" w:cs="Angsana New"/>
          <w:sz w:val="28"/>
          <w:szCs w:val="28"/>
        </w:rPr>
        <w:t xml:space="preserve">(“JWDALC”) </w:t>
      </w:r>
      <w:r w:rsidRPr="009B5CC1">
        <w:rPr>
          <w:rFonts w:asciiTheme="majorBidi" w:hAnsiTheme="majorBidi" w:cs="Angsana New" w:hint="cs"/>
          <w:sz w:val="28"/>
          <w:szCs w:val="28"/>
          <w:cs/>
        </w:rPr>
        <w:t xml:space="preserve">โดยถือหุ้นในสัดส่วนร้อยละ </w:t>
      </w:r>
      <w:r w:rsidRPr="009B5CC1">
        <w:rPr>
          <w:rFonts w:asciiTheme="majorBidi" w:hAnsiTheme="majorBidi" w:cs="Angsana New"/>
          <w:sz w:val="28"/>
          <w:szCs w:val="28"/>
        </w:rPr>
        <w:t>100</w:t>
      </w:r>
      <w:r w:rsidRPr="009B5CC1">
        <w:rPr>
          <w:rFonts w:asciiTheme="majorBidi" w:hAnsiTheme="majorBidi" w:cs="Angsana New" w:hint="cs"/>
          <w:sz w:val="28"/>
          <w:szCs w:val="28"/>
          <w:cs/>
        </w:rPr>
        <w:t xml:space="preserve"> ดังนั้น</w:t>
      </w:r>
      <w:r w:rsidR="008C3F66" w:rsidRPr="009B5CC1">
        <w:rPr>
          <w:rFonts w:asciiTheme="majorBidi" w:hAnsiTheme="majorBidi" w:cs="Angsana New" w:hint="cs"/>
          <w:sz w:val="28"/>
          <w:szCs w:val="28"/>
          <w:cs/>
        </w:rPr>
        <w:t>การมีอำนาจควบคุมใน</w:t>
      </w:r>
      <w:r w:rsidR="008C3F66" w:rsidRPr="009B5CC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C3F66" w:rsidRPr="009B5CC1">
        <w:rPr>
          <w:rFonts w:asciiTheme="majorBidi" w:hAnsiTheme="majorBidi" w:cs="Angsana New"/>
          <w:sz w:val="28"/>
          <w:szCs w:val="28"/>
        </w:rPr>
        <w:t xml:space="preserve">EMLOG </w:t>
      </w:r>
      <w:r>
        <w:rPr>
          <w:rFonts w:asciiTheme="majorBidi" w:hAnsiTheme="majorBidi" w:cs="Angsana New" w:hint="cs"/>
          <w:sz w:val="28"/>
          <w:szCs w:val="28"/>
          <w:cs/>
        </w:rPr>
        <w:t>จะ</w:t>
      </w:r>
      <w:r w:rsidR="008C3F66" w:rsidRPr="009B5CC1">
        <w:rPr>
          <w:rFonts w:asciiTheme="majorBidi" w:hAnsiTheme="majorBidi" w:cs="Angsana New" w:hint="cs"/>
          <w:sz w:val="28"/>
          <w:szCs w:val="28"/>
          <w:cs/>
        </w:rPr>
        <w:t>เป็นการขยายธุรกิจบริการเก็บของให้เช่าและบริการขนส่งในต่างประเทศของกลุ่มบริษัท</w:t>
      </w:r>
    </w:p>
    <w:p w14:paraId="3C860C35" w14:textId="77777777" w:rsidR="008C3F66" w:rsidRPr="00CF6019" w:rsidRDefault="008C3F66" w:rsidP="00792D74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515CEE3" w14:textId="7FD67F0A" w:rsidR="008C3F66" w:rsidRDefault="008C3F66" w:rsidP="008C3F66">
      <w:pPr>
        <w:pStyle w:val="BodyText2"/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  <w:r w:rsidRPr="008C3F66">
        <w:rPr>
          <w:rFonts w:ascii="Angsana New" w:hAnsi="Angsana New" w:cs="Angsana New" w:hint="cs"/>
          <w:sz w:val="28"/>
          <w:szCs w:val="28"/>
          <w:cs/>
        </w:rPr>
        <w:t>ข้อมูลของสิ่งตอบแทนทั้งหมดที่โอนให้และมูลค่าที่รับรู้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C3F66">
        <w:rPr>
          <w:rFonts w:ascii="Angsana New" w:hAnsi="Angsana New" w:cs="Angsana New" w:hint="cs"/>
          <w:sz w:val="28"/>
          <w:szCs w:val="28"/>
          <w:cs/>
        </w:rPr>
        <w:t>ณ</w:t>
      </w:r>
      <w:r w:rsidRPr="008C3F6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C3F66">
        <w:rPr>
          <w:rFonts w:ascii="Angsana New" w:hAnsi="Angsana New" w:cs="Angsana New" w:hint="cs"/>
          <w:sz w:val="28"/>
          <w:szCs w:val="28"/>
          <w:cs/>
        </w:rPr>
        <w:t>วันที่ซื้อสำหรับสินทรัพย์ที่ได้มาและหนี้สินที่รับมาแต่ล</w:t>
      </w:r>
      <w:r>
        <w:rPr>
          <w:rFonts w:ascii="Angsana New" w:hAnsi="Angsana New" w:cs="Angsana New" w:hint="cs"/>
          <w:sz w:val="28"/>
          <w:szCs w:val="28"/>
          <w:cs/>
        </w:rPr>
        <w:t>ะ</w:t>
      </w:r>
      <w:r w:rsidRPr="008C3F66">
        <w:rPr>
          <w:rFonts w:ascii="Angsana New" w:hAnsi="Angsana New" w:cs="Angsana New" w:hint="cs"/>
          <w:sz w:val="28"/>
          <w:szCs w:val="28"/>
          <w:cs/>
        </w:rPr>
        <w:t>ประเภทที่สำคัญ</w:t>
      </w:r>
      <w:r w:rsidRPr="008C3F6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C3F66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62D4A89A" w14:textId="0FAC1AF9" w:rsidR="008C3F66" w:rsidRPr="00CF6019" w:rsidRDefault="008C3F66" w:rsidP="00792D74">
      <w:pPr>
        <w:pStyle w:val="BodyText2"/>
        <w:ind w:left="540" w:firstLine="0"/>
        <w:rPr>
          <w:rFonts w:ascii="Angsana New" w:hAnsi="Angsana New" w:cs="Angsana New"/>
          <w:sz w:val="20"/>
          <w:szCs w:val="2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5C4C49" w:rsidRPr="002D1C3F" w14:paraId="05436CF6" w14:textId="77777777" w:rsidTr="00F604B2">
        <w:tc>
          <w:tcPr>
            <w:tcW w:w="6300" w:type="dxa"/>
          </w:tcPr>
          <w:p w14:paraId="26BDBBF3" w14:textId="77777777" w:rsidR="005C4C49" w:rsidRPr="00DA7036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DA70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DA70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57E02986" w14:textId="77777777" w:rsidR="005C4C49" w:rsidRPr="00DA7036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DA5E820" w14:textId="77777777" w:rsidR="005C4C49" w:rsidRPr="00DA7036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0C6E36C" w14:textId="77777777" w:rsidR="005C4C49" w:rsidRPr="00DA7036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190F913C" w14:textId="77777777" w:rsidR="005C4C49" w:rsidRPr="00DA7036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70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E5570" w:rsidRPr="002D1C3F" w14:paraId="6A413B5A" w14:textId="77777777" w:rsidTr="00F604B2">
        <w:tc>
          <w:tcPr>
            <w:tcW w:w="6300" w:type="dxa"/>
          </w:tcPr>
          <w:p w14:paraId="06B7DBC2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6765267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4442AB6" w14:textId="79FAD77A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0B6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1627542C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D4DD78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703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A703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DA70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DA703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E5570" w:rsidRPr="002D1C3F" w14:paraId="048D7961" w14:textId="77777777" w:rsidTr="00F604B2">
        <w:trPr>
          <w:trHeight w:val="80"/>
        </w:trPr>
        <w:tc>
          <w:tcPr>
            <w:tcW w:w="6300" w:type="dxa"/>
          </w:tcPr>
          <w:p w14:paraId="638EE826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3E5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BA3E5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</w:tcPr>
          <w:p w14:paraId="7C6CEEB1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A0DE3EC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1EDDD08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453EF8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1E5570" w:rsidRPr="002D1C3F" w14:paraId="4C9B0ABA" w14:textId="77777777" w:rsidTr="00F604B2">
        <w:tc>
          <w:tcPr>
            <w:tcW w:w="6300" w:type="dxa"/>
          </w:tcPr>
          <w:p w14:paraId="42763B15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3E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BA3E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5" w:type="dxa"/>
          </w:tcPr>
          <w:p w14:paraId="4CC55AFC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A4064E4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36B5586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BCAF39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</w:tr>
      <w:tr w:rsidR="001E5570" w:rsidRPr="002D1C3F" w14:paraId="53DF6CBC" w14:textId="77777777" w:rsidTr="00F604B2">
        <w:tc>
          <w:tcPr>
            <w:tcW w:w="6300" w:type="dxa"/>
          </w:tcPr>
          <w:p w14:paraId="72F7666C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55" w:type="dxa"/>
          </w:tcPr>
          <w:p w14:paraId="182129CF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B4DA551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CBFA53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84F438E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E5570" w:rsidRPr="002D1C3F" w14:paraId="5A7D22BD" w14:textId="77777777" w:rsidTr="00F604B2">
        <w:tc>
          <w:tcPr>
            <w:tcW w:w="6300" w:type="dxa"/>
          </w:tcPr>
          <w:p w14:paraId="3D5B5372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3E5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739D0C82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AF5DE18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5563D1F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873B897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E5570" w:rsidRPr="002D1C3F" w14:paraId="1C43B1E2" w14:textId="77777777" w:rsidTr="00F604B2">
        <w:tc>
          <w:tcPr>
            <w:tcW w:w="6300" w:type="dxa"/>
          </w:tcPr>
          <w:p w14:paraId="268C9539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3E5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7A4577C2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103553" w14:textId="27295B95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46DAA810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D6E51C4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</w:tr>
      <w:tr w:rsidR="001E5570" w:rsidRPr="002D1C3F" w14:paraId="672917ED" w14:textId="77777777" w:rsidTr="00F604B2">
        <w:tc>
          <w:tcPr>
            <w:tcW w:w="6300" w:type="dxa"/>
          </w:tcPr>
          <w:p w14:paraId="6C0BF13B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3E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255" w:type="dxa"/>
          </w:tcPr>
          <w:p w14:paraId="2132653D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56291EE" w14:textId="5E8EF637" w:rsidR="001E5570" w:rsidRPr="00DA7036" w:rsidRDefault="00D33BDA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54" w:type="dxa"/>
          </w:tcPr>
          <w:p w14:paraId="518516D9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CA764B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1E5570" w:rsidRPr="002D1C3F" w14:paraId="7313DF37" w14:textId="77777777" w:rsidTr="00F604B2">
        <w:tc>
          <w:tcPr>
            <w:tcW w:w="6300" w:type="dxa"/>
          </w:tcPr>
          <w:p w14:paraId="2E87C287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3E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BA3E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5" w:type="dxa"/>
          </w:tcPr>
          <w:p w14:paraId="293E904F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032E351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47723F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F689DE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720</w:t>
            </w:r>
          </w:p>
        </w:tc>
      </w:tr>
      <w:tr w:rsidR="001E5570" w:rsidRPr="002D1C3F" w14:paraId="7C8CDE2A" w14:textId="77777777" w:rsidTr="00F604B2">
        <w:tc>
          <w:tcPr>
            <w:tcW w:w="6300" w:type="dxa"/>
          </w:tcPr>
          <w:p w14:paraId="5C672B74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3E5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CFADF52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F56595B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EAEC89B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252C643" w14:textId="77777777" w:rsidR="001E5570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</w:tr>
      <w:tr w:rsidR="001E5570" w:rsidRPr="002D1C3F" w14:paraId="1478B631" w14:textId="77777777" w:rsidTr="00F604B2">
        <w:tc>
          <w:tcPr>
            <w:tcW w:w="6300" w:type="dxa"/>
          </w:tcPr>
          <w:p w14:paraId="4333EBB1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3E5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39E5B7A6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CC326AF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5AFD713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5DAC306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</w:tr>
      <w:tr w:rsidR="001E5570" w:rsidRPr="002D1C3F" w14:paraId="1CEB6845" w14:textId="77777777" w:rsidTr="00F604B2">
        <w:tc>
          <w:tcPr>
            <w:tcW w:w="6300" w:type="dxa"/>
          </w:tcPr>
          <w:p w14:paraId="75F236B0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3E5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6828E350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A56B21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0B7626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C0939A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946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4FD1" w:rsidRPr="002D1C3F" w14:paraId="5ABFF238" w14:textId="77777777" w:rsidTr="00F604B2">
        <w:tc>
          <w:tcPr>
            <w:tcW w:w="6300" w:type="dxa"/>
          </w:tcPr>
          <w:p w14:paraId="105F7B46" w14:textId="77777777" w:rsidR="00774FD1" w:rsidRPr="00BA3E56" w:rsidRDefault="00774FD1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A08F5DC" w14:textId="77777777" w:rsidR="00774FD1" w:rsidRPr="00DA7036" w:rsidRDefault="00774FD1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4CCD311" w14:textId="77777777" w:rsidR="00774FD1" w:rsidRPr="00DA7036" w:rsidRDefault="00774FD1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0C9D3FF" w14:textId="77777777" w:rsidR="00774FD1" w:rsidRPr="00DA7036" w:rsidRDefault="00774FD1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9D6A68B" w14:textId="77777777" w:rsidR="00774FD1" w:rsidRDefault="00774FD1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570" w:rsidRPr="002D1C3F" w14:paraId="6D31C82E" w14:textId="77777777" w:rsidTr="00F604B2">
        <w:tc>
          <w:tcPr>
            <w:tcW w:w="6300" w:type="dxa"/>
          </w:tcPr>
          <w:p w14:paraId="0E0BD312" w14:textId="563CE96B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DA70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DA70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76AD0F42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82F603E" w14:textId="77777777" w:rsidR="001E5570" w:rsidRPr="00C10B69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8C21BB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26F702C3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70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E5570" w:rsidRPr="002D1C3F" w14:paraId="7ECAEA93" w14:textId="77777777" w:rsidTr="00F604B2">
        <w:tc>
          <w:tcPr>
            <w:tcW w:w="6300" w:type="dxa"/>
          </w:tcPr>
          <w:p w14:paraId="29D988A5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195BE634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59B1E92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0B6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5AF0C465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1AB2C2F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703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A703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DA70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DA703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E5570" w:rsidRPr="002D1C3F" w14:paraId="4208CA64" w14:textId="77777777" w:rsidTr="00F604B2">
        <w:tc>
          <w:tcPr>
            <w:tcW w:w="6300" w:type="dxa"/>
          </w:tcPr>
          <w:p w14:paraId="499611FF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3E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55" w:type="dxa"/>
          </w:tcPr>
          <w:p w14:paraId="1D3D4293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2FBA32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C07043B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3A0CC6" w14:textId="77777777" w:rsidR="001E5570" w:rsidRPr="00EB11C9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731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5570" w:rsidRPr="002D1C3F" w14:paraId="1C2FF44C" w14:textId="77777777" w:rsidTr="000032BA">
        <w:tc>
          <w:tcPr>
            <w:tcW w:w="6300" w:type="dxa"/>
          </w:tcPr>
          <w:p w14:paraId="66493C96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3E5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22A633AA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D18CD2F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846868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1A61993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5570" w:rsidRPr="002D1C3F" w14:paraId="3DFB4090" w14:textId="77777777" w:rsidTr="000032BA">
        <w:tc>
          <w:tcPr>
            <w:tcW w:w="6300" w:type="dxa"/>
          </w:tcPr>
          <w:p w14:paraId="76BBBD8E" w14:textId="77777777" w:rsidR="001E5570" w:rsidRPr="00BA3E56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3E5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1B63E866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2D7559D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9FC4997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EA012BA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95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337F" w:rsidRPr="002D1C3F" w14:paraId="42E5C8DA" w14:textId="77777777" w:rsidTr="003D337F">
        <w:tc>
          <w:tcPr>
            <w:tcW w:w="6300" w:type="dxa"/>
          </w:tcPr>
          <w:p w14:paraId="3D9EADA4" w14:textId="6D9E4992" w:rsidR="003D337F" w:rsidRPr="0025731B" w:rsidRDefault="003D337F" w:rsidP="003D33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3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  <w:r w:rsidR="003840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  <w:r w:rsidRPr="002573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ที่ระบุได้</w:t>
            </w:r>
          </w:p>
        </w:tc>
        <w:tc>
          <w:tcPr>
            <w:tcW w:w="255" w:type="dxa"/>
          </w:tcPr>
          <w:p w14:paraId="0B784765" w14:textId="77777777" w:rsidR="003D337F" w:rsidRPr="0025731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057A6DD" w14:textId="77777777" w:rsidR="003D337F" w:rsidRPr="0025731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DA93676" w14:textId="77777777" w:rsidR="003D337F" w:rsidRPr="0025731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F9B4654" w14:textId="1EE4A676" w:rsidR="003D337F" w:rsidRPr="00D226AC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26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20,222</w:t>
            </w:r>
          </w:p>
        </w:tc>
      </w:tr>
      <w:tr w:rsidR="003D337F" w:rsidRPr="002D1C3F" w14:paraId="312B382C" w14:textId="77777777" w:rsidTr="003D337F">
        <w:tc>
          <w:tcPr>
            <w:tcW w:w="6300" w:type="dxa"/>
          </w:tcPr>
          <w:p w14:paraId="540EA1B5" w14:textId="3B26FAD9" w:rsidR="003D337F" w:rsidRPr="0025731B" w:rsidRDefault="003D337F" w:rsidP="003D33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31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2573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ส่วนได้เสียที่ไม่มีอำนาจควบคุม (ร้อยละ</w:t>
            </w:r>
            <w:r w:rsidRPr="0025731B">
              <w:rPr>
                <w:rFonts w:asciiTheme="majorBidi" w:hAnsiTheme="majorBidi" w:cstheme="majorBidi"/>
                <w:sz w:val="28"/>
                <w:szCs w:val="28"/>
              </w:rPr>
              <w:t>40)</w:t>
            </w:r>
          </w:p>
        </w:tc>
        <w:tc>
          <w:tcPr>
            <w:tcW w:w="255" w:type="dxa"/>
          </w:tcPr>
          <w:p w14:paraId="505E6E20" w14:textId="77777777" w:rsidR="003D337F" w:rsidRPr="0025731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1B3A581" w14:textId="77777777" w:rsidR="003D337F" w:rsidRPr="0025731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3E12492" w14:textId="77777777" w:rsidR="003D337F" w:rsidRPr="0025731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1F44E5A9" w14:textId="44D2B66A" w:rsidR="003D337F" w:rsidRPr="0025731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731B">
              <w:rPr>
                <w:rFonts w:asciiTheme="majorBidi" w:hAnsiTheme="majorBidi" w:cstheme="majorBidi"/>
                <w:sz w:val="28"/>
                <w:szCs w:val="28"/>
              </w:rPr>
              <w:t>(8,089)</w:t>
            </w:r>
          </w:p>
        </w:tc>
      </w:tr>
      <w:tr w:rsidR="003D337F" w:rsidRPr="002D1C3F" w14:paraId="3E2D21B9" w14:textId="77777777" w:rsidTr="003D337F">
        <w:tc>
          <w:tcPr>
            <w:tcW w:w="6300" w:type="dxa"/>
          </w:tcPr>
          <w:p w14:paraId="6AE8A9BA" w14:textId="4C55DFDA" w:rsidR="003D337F" w:rsidRPr="0025731B" w:rsidRDefault="003D337F" w:rsidP="003D33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3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  <w:r w:rsidR="003840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  <w:r w:rsidRPr="002573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ที่ระบุได้ที่ได้รับ</w:t>
            </w:r>
          </w:p>
        </w:tc>
        <w:tc>
          <w:tcPr>
            <w:tcW w:w="255" w:type="dxa"/>
          </w:tcPr>
          <w:p w14:paraId="7AC44777" w14:textId="77777777" w:rsidR="003D337F" w:rsidRPr="0025731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F6AD05" w14:textId="77777777" w:rsidR="003D337F" w:rsidRPr="0025731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0587E58" w14:textId="77777777" w:rsidR="003D337F" w:rsidRPr="0025731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6DF3D487" w14:textId="62ACC72A" w:rsidR="003D337F" w:rsidRPr="0025731B" w:rsidRDefault="003D337F" w:rsidP="003D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3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12,133</w:t>
            </w:r>
          </w:p>
        </w:tc>
      </w:tr>
      <w:tr w:rsidR="001E5570" w:rsidRPr="009F3238" w14:paraId="6BD2EB72" w14:textId="77777777" w:rsidTr="00F604B2">
        <w:tc>
          <w:tcPr>
            <w:tcW w:w="6300" w:type="dxa"/>
          </w:tcPr>
          <w:p w14:paraId="64739896" w14:textId="77777777" w:rsidR="001E5570" w:rsidRPr="0025731B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1B19F4A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638A9D5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6D822F3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3CC1A490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5570" w:rsidRPr="009F3238" w14:paraId="3085367F" w14:textId="77777777" w:rsidTr="00F604B2">
        <w:tc>
          <w:tcPr>
            <w:tcW w:w="6300" w:type="dxa"/>
          </w:tcPr>
          <w:p w14:paraId="159F6B07" w14:textId="77777777" w:rsidR="001E5570" w:rsidRPr="0025731B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731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55" w:type="dxa"/>
          </w:tcPr>
          <w:p w14:paraId="1FD9B3B4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DCFB0CA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3BE42A0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50EB6BC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731B">
              <w:rPr>
                <w:rFonts w:asciiTheme="majorBidi" w:hAnsiTheme="majorBidi" w:cstheme="majorBidi"/>
                <w:sz w:val="28"/>
                <w:szCs w:val="28"/>
              </w:rPr>
              <w:t>95,833</w:t>
            </w:r>
          </w:p>
        </w:tc>
      </w:tr>
      <w:tr w:rsidR="001E5570" w:rsidRPr="009F3238" w14:paraId="73502EC6" w14:textId="77777777" w:rsidTr="00F604B2">
        <w:tc>
          <w:tcPr>
            <w:tcW w:w="6300" w:type="dxa"/>
          </w:tcPr>
          <w:p w14:paraId="018864B5" w14:textId="77777777" w:rsidR="001E5570" w:rsidRPr="007A46A5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6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มูลค่าตามบัญชีของส่วนได้เสียที่ถืออยู่ก่อน ณ วันที่ซื้อกิจการ </w:t>
            </w:r>
          </w:p>
        </w:tc>
        <w:tc>
          <w:tcPr>
            <w:tcW w:w="255" w:type="dxa"/>
          </w:tcPr>
          <w:p w14:paraId="688C1A91" w14:textId="77777777" w:rsidR="001E5570" w:rsidRPr="007A46A5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1E409F6" w14:textId="77777777" w:rsidR="001E5570" w:rsidRPr="007A46A5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45F0D25" w14:textId="77777777" w:rsidR="001E5570" w:rsidRPr="007A46A5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D87F1B3" w14:textId="409416AA" w:rsidR="001E5570" w:rsidRPr="007A46A5" w:rsidRDefault="00E84052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A46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514E" w:rsidRPr="007A46A5">
              <w:rPr>
                <w:rFonts w:asciiTheme="majorBidi" w:hAnsiTheme="majorBidi" w:cstheme="majorBidi"/>
                <w:sz w:val="28"/>
                <w:szCs w:val="28"/>
              </w:rPr>
              <w:t>17,245</w:t>
            </w:r>
            <w:r w:rsidRPr="007A46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5570" w:rsidRPr="009F3238" w14:paraId="7B4886AC" w14:textId="77777777" w:rsidTr="00F604B2">
        <w:tc>
          <w:tcPr>
            <w:tcW w:w="6300" w:type="dxa"/>
          </w:tcPr>
          <w:p w14:paraId="661F5E75" w14:textId="38391BDB" w:rsidR="001E5570" w:rsidRPr="007A46A5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6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กำไรจากการปรับมูลค่าเงินลงทุนที่รับรู้จากการวัดมูลค่ายุติธรรม</w:t>
            </w:r>
          </w:p>
        </w:tc>
        <w:tc>
          <w:tcPr>
            <w:tcW w:w="255" w:type="dxa"/>
          </w:tcPr>
          <w:p w14:paraId="5C77AA82" w14:textId="77777777" w:rsidR="001E5570" w:rsidRPr="007A46A5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5D52EAA" w14:textId="77777777" w:rsidR="001E5570" w:rsidRPr="007A46A5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E6C301D" w14:textId="77777777" w:rsidR="001E5570" w:rsidRPr="007A46A5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77E81DA" w14:textId="77777777" w:rsidR="001E5570" w:rsidRPr="007A46A5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5570" w:rsidRPr="009F3238" w14:paraId="417CCE06" w14:textId="77777777" w:rsidTr="00F604B2">
        <w:tc>
          <w:tcPr>
            <w:tcW w:w="6300" w:type="dxa"/>
          </w:tcPr>
          <w:p w14:paraId="286365B4" w14:textId="473109EB" w:rsidR="001E5570" w:rsidRPr="007A46A5" w:rsidRDefault="003D337F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1E5570" w:rsidRPr="007A46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ของส่วนได้เสียที่ถืออยู่ก่อน</w:t>
            </w:r>
            <w:r w:rsidR="00DD514E" w:rsidRPr="007A46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ที่รับรู้ในงบ</w:t>
            </w:r>
            <w:r w:rsidR="008B3393" w:rsidRPr="007A46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255" w:type="dxa"/>
          </w:tcPr>
          <w:p w14:paraId="08416F8E" w14:textId="77777777" w:rsidR="001E5570" w:rsidRPr="007A46A5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16140CC" w14:textId="77777777" w:rsidR="001E5570" w:rsidRPr="007A46A5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AFFC461" w14:textId="77777777" w:rsidR="001E5570" w:rsidRPr="007A46A5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14:paraId="611D70CA" w14:textId="50215838" w:rsidR="001E5570" w:rsidRPr="007A46A5" w:rsidRDefault="00DD514E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78,588</w:t>
            </w:r>
          </w:p>
        </w:tc>
      </w:tr>
      <w:tr w:rsidR="001E5570" w:rsidRPr="009F3238" w14:paraId="5FFEE28B" w14:textId="77777777" w:rsidTr="00F604B2">
        <w:tc>
          <w:tcPr>
            <w:tcW w:w="6300" w:type="dxa"/>
          </w:tcPr>
          <w:p w14:paraId="6BF89172" w14:textId="77777777" w:rsidR="001E5570" w:rsidRPr="0025731B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9F0B761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2B7CC8B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02ED533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5FB5E429" w14:textId="77777777" w:rsidR="001E5570" w:rsidRPr="0025731B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4052" w:rsidRPr="00DD514E" w14:paraId="54B4BD32" w14:textId="77777777" w:rsidTr="00E84052">
        <w:tc>
          <w:tcPr>
            <w:tcW w:w="6300" w:type="dxa"/>
          </w:tcPr>
          <w:p w14:paraId="5045CCAE" w14:textId="77777777" w:rsidR="00E84052" w:rsidRPr="0025731B" w:rsidRDefault="00E84052" w:rsidP="00E8405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31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255" w:type="dxa"/>
          </w:tcPr>
          <w:p w14:paraId="20CA156A" w14:textId="77777777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3A4540F" w14:textId="77777777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239810A" w14:textId="77777777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3184251" w14:textId="7C67A15E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731B">
              <w:rPr>
                <w:rFonts w:asciiTheme="majorBidi" w:hAnsiTheme="majorBidi" w:cstheme="majorBidi"/>
                <w:sz w:val="28"/>
                <w:szCs w:val="28"/>
              </w:rPr>
              <w:t>12,133</w:t>
            </w:r>
          </w:p>
        </w:tc>
      </w:tr>
      <w:tr w:rsidR="00E84052" w:rsidRPr="009F3238" w14:paraId="77CAFC76" w14:textId="77777777" w:rsidTr="0038408F">
        <w:tc>
          <w:tcPr>
            <w:tcW w:w="6300" w:type="dxa"/>
          </w:tcPr>
          <w:p w14:paraId="34CB019B" w14:textId="77777777" w:rsidR="00E84052" w:rsidRPr="0025731B" w:rsidRDefault="00E84052" w:rsidP="00E8405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31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255" w:type="dxa"/>
          </w:tcPr>
          <w:p w14:paraId="6B096B00" w14:textId="77777777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35ADB14" w14:textId="77777777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F9386AD" w14:textId="77777777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49A270B7" w14:textId="2D7D1A04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731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E4DB7">
              <w:rPr>
                <w:rFonts w:asciiTheme="majorBidi" w:hAnsiTheme="majorBidi" w:cstheme="majorBidi"/>
                <w:sz w:val="28"/>
                <w:szCs w:val="28"/>
              </w:rPr>
              <w:t>5,833</w:t>
            </w:r>
          </w:p>
        </w:tc>
      </w:tr>
      <w:tr w:rsidR="00E84052" w:rsidRPr="009F3238" w14:paraId="609416B3" w14:textId="77777777" w:rsidTr="0038408F">
        <w:tc>
          <w:tcPr>
            <w:tcW w:w="6300" w:type="dxa"/>
          </w:tcPr>
          <w:p w14:paraId="41442EDB" w14:textId="62FD3868" w:rsidR="00E84052" w:rsidRPr="0025731B" w:rsidRDefault="00E84052" w:rsidP="00E8405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3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5" w:type="dxa"/>
          </w:tcPr>
          <w:p w14:paraId="6FC6684A" w14:textId="77777777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99BCBD5" w14:textId="77777777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73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54" w:type="dxa"/>
          </w:tcPr>
          <w:p w14:paraId="58E7620D" w14:textId="77777777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964FD" w14:textId="5F9A861C" w:rsidR="00E84052" w:rsidRPr="0025731B" w:rsidRDefault="00E84052" w:rsidP="00E8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3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7E4D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3,700</w:t>
            </w:r>
          </w:p>
        </w:tc>
      </w:tr>
      <w:tr w:rsidR="001E5570" w:rsidRPr="009F3238" w14:paraId="65BFAB9D" w14:textId="77777777" w:rsidTr="0038408F">
        <w:tc>
          <w:tcPr>
            <w:tcW w:w="6300" w:type="dxa"/>
          </w:tcPr>
          <w:p w14:paraId="2C37B43C" w14:textId="77777777" w:rsidR="001E5570" w:rsidRPr="008E26C9" w:rsidRDefault="001E5570" w:rsidP="001E557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55" w:type="dxa"/>
          </w:tcPr>
          <w:p w14:paraId="700A2827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0B34F83" w14:textId="77777777" w:rsidR="001E5570" w:rsidRPr="00A21BC1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9FE2B6F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76D508CE" w14:textId="77777777" w:rsidR="001E5570" w:rsidRPr="00DA7036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8C4673F" w14:textId="62617A57" w:rsidR="00A52441" w:rsidRDefault="0009338A" w:rsidP="00A52441">
      <w:pPr>
        <w:pStyle w:val="BodyText2"/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  <w:r w:rsidRPr="0009338A">
        <w:rPr>
          <w:rFonts w:ascii="Angsana New" w:hAnsi="Angsana New" w:cs="Angsana New" w:hint="cs"/>
          <w:sz w:val="28"/>
          <w:szCs w:val="28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</w:t>
      </w:r>
      <w:r w:rsidR="00281832">
        <w:rPr>
          <w:rFonts w:ascii="Angsana New" w:hAnsi="Angsana New" w:cs="Angsana New" w:hint="cs"/>
          <w:sz w:val="28"/>
          <w:szCs w:val="28"/>
          <w:cs/>
        </w:rPr>
        <w:t>ั</w:t>
      </w:r>
      <w:r w:rsidRPr="0009338A">
        <w:rPr>
          <w:rFonts w:ascii="Angsana New" w:hAnsi="Angsana New" w:cs="Angsana New" w:hint="cs"/>
          <w:sz w:val="28"/>
          <w:szCs w:val="28"/>
          <w:cs/>
        </w:rPr>
        <w:t>พย์และหนี้สินที่ได้รับมา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ณ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="001F2771" w:rsidRPr="001F2771">
        <w:rPr>
          <w:rFonts w:ascii="Angsana New" w:hAnsi="Angsana New" w:cs="Angsana New"/>
          <w:sz w:val="28"/>
          <w:szCs w:val="28"/>
        </w:rPr>
        <w:t>31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="001F2771" w:rsidRPr="001F2771">
        <w:rPr>
          <w:rFonts w:ascii="Angsana New" w:hAnsi="Angsana New" w:cs="Angsana New"/>
          <w:sz w:val="28"/>
          <w:szCs w:val="28"/>
        </w:rPr>
        <w:t>2564</w:t>
      </w:r>
      <w:r w:rsidR="00A516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การประเมินมูลค่ายังอยู่ในขั้นตอนดำเนินการ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อย่างไรก็ตาม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กลุ่มบริษัทจะมีการทบทวนอย่างต่อเนื่องในระหว่างช่วงเวลาที่วัดมูลค่า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ณ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วันที่ซื้อธุรกิจ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จะทำการปรับปรุงสำรองดังกล่าว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หรือหากมีการประมาณสำรองเพิ่มเติมที่สะท้อนเหตุการณ์แวดล้อมที่มีอยู่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ณ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วันที่ซื้อธุรกิจ</w:t>
      </w:r>
      <w:r w:rsidRPr="0009338A">
        <w:rPr>
          <w:rFonts w:ascii="Angsana New" w:hAnsi="Angsana New" w:cs="Angsana New"/>
          <w:sz w:val="28"/>
          <w:szCs w:val="28"/>
          <w:cs/>
        </w:rPr>
        <w:t xml:space="preserve"> </w:t>
      </w:r>
      <w:r w:rsidRPr="0009338A">
        <w:rPr>
          <w:rFonts w:ascii="Angsana New" w:hAnsi="Angsana New" w:cs="Angsana New" w:hint="cs"/>
          <w:sz w:val="28"/>
          <w:szCs w:val="28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041C6D29" w14:textId="2DD9625D" w:rsidR="0017166C" w:rsidRDefault="0017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19F5545E" w14:textId="56386318" w:rsidR="005E6853" w:rsidRPr="003C7386" w:rsidRDefault="005E6853" w:rsidP="005E685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3C7386">
        <w:rPr>
          <w:rFonts w:ascii="Angsana New" w:hAnsi="Angsana New" w:cs="Angsana New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73B25BB5" w14:textId="58DA7B21" w:rsidR="005E6853" w:rsidRPr="00F83361" w:rsidRDefault="005E6853" w:rsidP="005E6853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BA24EDD" w14:textId="1E1F5179" w:rsidR="00A8737A" w:rsidRPr="003C7386" w:rsidRDefault="00A8737A" w:rsidP="00A8737A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C7386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ความสัมพันธ์ที่มีกับบริษัทร่วม</w:t>
      </w:r>
      <w:r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C7386">
        <w:rPr>
          <w:rFonts w:asciiTheme="majorBidi" w:hAnsiTheme="majorBidi" w:cstheme="majorBidi"/>
          <w:b/>
          <w:sz w:val="28"/>
          <w:szCs w:val="28"/>
          <w:cs/>
        </w:rPr>
        <w:t>การร่วมค้า</w:t>
      </w: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 และบริษัทย่อย</w:t>
      </w:r>
      <w:r w:rsidRPr="003C7386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Pr="003C738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2934C9">
        <w:rPr>
          <w:rFonts w:asciiTheme="majorBidi" w:hAnsiTheme="majorBidi" w:cstheme="majorBidi"/>
          <w:bCs/>
          <w:sz w:val="28"/>
          <w:szCs w:val="28"/>
        </w:rPr>
        <w:t>6</w:t>
      </w:r>
      <w:r w:rsidRPr="003C738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3C7386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3C738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2934C9">
        <w:rPr>
          <w:rFonts w:asciiTheme="majorBidi" w:hAnsiTheme="majorBidi" w:cstheme="majorBidi"/>
          <w:bCs/>
          <w:sz w:val="28"/>
          <w:szCs w:val="28"/>
        </w:rPr>
        <w:t>7</w:t>
      </w:r>
      <w:r w:rsidRPr="003C7386">
        <w:rPr>
          <w:rFonts w:asciiTheme="majorBidi" w:hAnsiTheme="majorBidi" w:cstheme="majorBidi"/>
          <w:b/>
          <w:sz w:val="28"/>
          <w:szCs w:val="28"/>
          <w:cs/>
        </w:rPr>
        <w:t xml:space="preserve"> สำหรับบุคคลหรือกิจการอื่นที่เกี่ยวข้องกันและกลุ่มบริษัทมีรายการระหว่างกันที่มีนัยสำคัญในระหว่างงวดมีดังต่อไปนี้ </w:t>
      </w:r>
    </w:p>
    <w:p w14:paraId="4CB871F1" w14:textId="77777777" w:rsidR="00A8737A" w:rsidRPr="003C7386" w:rsidRDefault="00A8737A" w:rsidP="00A8737A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5346"/>
      </w:tblGrid>
      <w:tr w:rsidR="00A8737A" w:rsidRPr="003C7386" w14:paraId="21D9697C" w14:textId="77777777" w:rsidTr="00952351">
        <w:trPr>
          <w:trHeight w:val="20"/>
          <w:tblHeader/>
        </w:trPr>
        <w:tc>
          <w:tcPr>
            <w:tcW w:w="3330" w:type="dxa"/>
          </w:tcPr>
          <w:p w14:paraId="5AF7F58D" w14:textId="77777777" w:rsidR="00A8737A" w:rsidRPr="003C7386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75941B9B" w14:textId="77777777" w:rsidR="00A8737A" w:rsidRPr="003C7386" w:rsidRDefault="00A8737A" w:rsidP="0095235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5346" w:type="dxa"/>
          </w:tcPr>
          <w:p w14:paraId="4DF3ED0A" w14:textId="77777777" w:rsidR="00A8737A" w:rsidRPr="003C7386" w:rsidRDefault="00A8737A" w:rsidP="00952351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8737A" w:rsidRPr="003C7386" w14:paraId="08247E35" w14:textId="77777777" w:rsidTr="00952351">
        <w:trPr>
          <w:trHeight w:val="20"/>
        </w:trPr>
        <w:tc>
          <w:tcPr>
            <w:tcW w:w="3330" w:type="dxa"/>
          </w:tcPr>
          <w:p w14:paraId="2CB06D26" w14:textId="77777777" w:rsidR="00A8737A" w:rsidRPr="003C7386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คิงฟิชเชอร์ โฮลดิ้ง จำกัด</w:t>
            </w:r>
          </w:p>
        </w:tc>
        <w:tc>
          <w:tcPr>
            <w:tcW w:w="1080" w:type="dxa"/>
          </w:tcPr>
          <w:p w14:paraId="07582000" w14:textId="77777777" w:rsidR="00A8737A" w:rsidRPr="003C7386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5AD067A1" w14:textId="77777777" w:rsidR="00A8737A" w:rsidRPr="003C7386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A8737A" w:rsidRPr="003C7386" w14:paraId="37EA02A7" w14:textId="77777777" w:rsidTr="00952351">
        <w:trPr>
          <w:trHeight w:val="20"/>
        </w:trPr>
        <w:tc>
          <w:tcPr>
            <w:tcW w:w="3330" w:type="dxa"/>
          </w:tcPr>
          <w:p w14:paraId="7B0A6E3F" w14:textId="77777777" w:rsidR="00A8737A" w:rsidRPr="003C7386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โชคสมุทรมารีน จำกัด</w:t>
            </w:r>
          </w:p>
        </w:tc>
        <w:tc>
          <w:tcPr>
            <w:tcW w:w="1080" w:type="dxa"/>
          </w:tcPr>
          <w:p w14:paraId="5A347387" w14:textId="77777777" w:rsidR="00A8737A" w:rsidRPr="003C7386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2940D9A3" w14:textId="77777777" w:rsidR="00A8737A" w:rsidRPr="003C7386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A8737A" w:rsidRPr="003C7386" w14:paraId="0981A60B" w14:textId="77777777" w:rsidTr="00952351">
        <w:trPr>
          <w:trHeight w:val="20"/>
        </w:trPr>
        <w:tc>
          <w:tcPr>
            <w:tcW w:w="3330" w:type="dxa"/>
          </w:tcPr>
          <w:p w14:paraId="2774A29A" w14:textId="2E83B3C1" w:rsidR="00A8737A" w:rsidRPr="003C7386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วินเนอร์ยี่ </w:t>
            </w:r>
            <w:r w:rsidR="0056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ไทยแลนด์</w:t>
            </w:r>
            <w:r w:rsidR="0056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408EB0EE" w14:textId="77777777" w:rsidR="00A8737A" w:rsidRPr="003C7386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3D268323" w14:textId="77777777" w:rsidR="00A8737A" w:rsidRPr="003C7386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A8737A" w:rsidRPr="003C7386" w14:paraId="4FCBEBC4" w14:textId="77777777" w:rsidTr="00952351">
        <w:trPr>
          <w:trHeight w:val="20"/>
        </w:trPr>
        <w:tc>
          <w:tcPr>
            <w:tcW w:w="3330" w:type="dxa"/>
          </w:tcPr>
          <w:p w14:paraId="4DCB9CAF" w14:textId="77777777" w:rsidR="00A8737A" w:rsidRPr="003C7386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ซัสเทนเอเบิล เอ็นเนอร์ยี จำกัด</w:t>
            </w:r>
          </w:p>
        </w:tc>
        <w:tc>
          <w:tcPr>
            <w:tcW w:w="1080" w:type="dxa"/>
          </w:tcPr>
          <w:p w14:paraId="1746B141" w14:textId="77777777" w:rsidR="00A8737A" w:rsidRPr="003C7386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0E0ACFA0" w14:textId="77777777" w:rsidR="00A8737A" w:rsidRPr="003C7386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A8737A" w:rsidRPr="003C7386" w14:paraId="284EEE60" w14:textId="77777777" w:rsidTr="00952351">
        <w:trPr>
          <w:trHeight w:val="20"/>
        </w:trPr>
        <w:tc>
          <w:tcPr>
            <w:tcW w:w="3330" w:type="dxa"/>
          </w:tcPr>
          <w:p w14:paraId="5D209259" w14:textId="77777777" w:rsidR="00A8737A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เซ้าท์อีสต์เอเชี่ยนแพคเกจจิ่งแอนด์</w:t>
            </w:r>
          </w:p>
          <w:p w14:paraId="459B397F" w14:textId="77777777" w:rsidR="00A8737A" w:rsidRPr="00317A6E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แคนนิ่ง จำกัด</w:t>
            </w:r>
          </w:p>
        </w:tc>
        <w:tc>
          <w:tcPr>
            <w:tcW w:w="1080" w:type="dxa"/>
          </w:tcPr>
          <w:p w14:paraId="6EF99CD1" w14:textId="77777777" w:rsidR="00A8737A" w:rsidRPr="003C7386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7901FC67" w14:textId="77777777" w:rsidR="00A8737A" w:rsidRPr="003C7386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</w:t>
            </w:r>
            <w:r w:rsidRPr="003C738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และมีผู้ถือหุ้นและกรรมการของบริษัทย่อย</w:t>
            </w:r>
          </w:p>
          <w:p w14:paraId="5C3CECA2" w14:textId="77777777" w:rsidR="00A8737A" w:rsidRPr="003C7386" w:rsidRDefault="00A8737A" w:rsidP="00952351">
            <w:pPr>
              <w:tabs>
                <w:tab w:val="clear" w:pos="227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ทางอ้อมเป็นผู้ถือหุ้น</w:t>
            </w:r>
          </w:p>
        </w:tc>
      </w:tr>
      <w:tr w:rsidR="00A8737A" w:rsidRPr="003C7386" w14:paraId="666B1D3A" w14:textId="77777777" w:rsidTr="00952351">
        <w:trPr>
          <w:trHeight w:val="20"/>
        </w:trPr>
        <w:tc>
          <w:tcPr>
            <w:tcW w:w="3330" w:type="dxa"/>
          </w:tcPr>
          <w:p w14:paraId="771BA573" w14:textId="77777777" w:rsidR="00A8737A" w:rsidRPr="003C7386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Clipper Holdings Co., Ltd.</w:t>
            </w:r>
          </w:p>
        </w:tc>
        <w:tc>
          <w:tcPr>
            <w:tcW w:w="1080" w:type="dxa"/>
            <w:shd w:val="clear" w:color="auto" w:fill="auto"/>
          </w:tcPr>
          <w:p w14:paraId="7AA71F0A" w14:textId="77777777" w:rsidR="00A8737A" w:rsidRPr="003C7386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5346" w:type="dxa"/>
            <w:shd w:val="clear" w:color="auto" w:fill="auto"/>
          </w:tcPr>
          <w:p w14:paraId="785EC2FB" w14:textId="77777777" w:rsidR="00A8737A" w:rsidRPr="003C7386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A8737A" w:rsidRPr="003C7386" w14:paraId="42592A82" w14:textId="77777777" w:rsidTr="00952351">
        <w:trPr>
          <w:trHeight w:val="20"/>
        </w:trPr>
        <w:tc>
          <w:tcPr>
            <w:tcW w:w="3330" w:type="dxa"/>
          </w:tcPr>
          <w:p w14:paraId="364D38A0" w14:textId="77777777" w:rsidR="00A8737A" w:rsidRPr="005E779F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386">
              <w:rPr>
                <w:rFonts w:asciiTheme="majorBidi" w:hAnsiTheme="majorBidi" w:cstheme="majorBidi"/>
                <w:sz w:val="28"/>
                <w:szCs w:val="28"/>
              </w:rPr>
              <w:t>Bok Seng Logistics Private Limited</w:t>
            </w:r>
          </w:p>
        </w:tc>
        <w:tc>
          <w:tcPr>
            <w:tcW w:w="1080" w:type="dxa"/>
            <w:shd w:val="clear" w:color="auto" w:fill="auto"/>
          </w:tcPr>
          <w:p w14:paraId="4B8223F2" w14:textId="77777777" w:rsidR="00A8737A" w:rsidRPr="005E779F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779F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5AA9E23D" w14:textId="77777777" w:rsidR="00A8737A" w:rsidRPr="005E779F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779F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A8737A" w:rsidRPr="003558C2" w14:paraId="08E8B2D9" w14:textId="77777777" w:rsidTr="00952351">
        <w:trPr>
          <w:trHeight w:val="20"/>
        </w:trPr>
        <w:tc>
          <w:tcPr>
            <w:tcW w:w="3330" w:type="dxa"/>
            <w:shd w:val="clear" w:color="auto" w:fill="auto"/>
          </w:tcPr>
          <w:p w14:paraId="71C089BA" w14:textId="77777777" w:rsidR="00A8737A" w:rsidRPr="003558C2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58C2">
              <w:rPr>
                <w:rFonts w:asciiTheme="majorBidi" w:hAnsiTheme="majorBidi" w:cstheme="majorBidi"/>
                <w:sz w:val="28"/>
                <w:szCs w:val="28"/>
              </w:rPr>
              <w:t>Marchetti Group Holdings Pte. Ltd.</w:t>
            </w:r>
          </w:p>
        </w:tc>
        <w:tc>
          <w:tcPr>
            <w:tcW w:w="1080" w:type="dxa"/>
            <w:shd w:val="clear" w:color="auto" w:fill="auto"/>
          </w:tcPr>
          <w:p w14:paraId="02708FDF" w14:textId="77777777" w:rsidR="00A8737A" w:rsidRPr="003558C2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58C2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334C15AF" w14:textId="77777777" w:rsidR="00A8737A" w:rsidRPr="003558C2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58C2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เป็นกิจการที่เกี่ยวข้องกันและมีผู้ถือหุ้นของบริษัทย่อยทางอ้อมร่วมกัน</w:t>
            </w:r>
          </w:p>
        </w:tc>
      </w:tr>
    </w:tbl>
    <w:p w14:paraId="0F5B6F8D" w14:textId="3A3434B9" w:rsidR="008A1AC0" w:rsidRDefault="008A1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cs/>
          <w:lang w:val="en-GB"/>
        </w:rPr>
      </w:pPr>
    </w:p>
    <w:p w14:paraId="467E3EB1" w14:textId="77777777" w:rsidR="00A8737A" w:rsidRPr="006C7CA6" w:rsidRDefault="00A8737A" w:rsidP="00A8737A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  <w:r w:rsidRPr="006C7CA6">
        <w:rPr>
          <w:rFonts w:ascii="Angsana New" w:hAnsi="Angsana New" w:cs="Angsana New" w:hint="cs"/>
          <w:b/>
          <w:sz w:val="28"/>
          <w:szCs w:val="28"/>
          <w:cs/>
          <w:lang w:bidi="th-TH"/>
        </w:rPr>
        <w:t>นโยบายการกำหนดราคาที่ในระหว่างงวด</w:t>
      </w:r>
      <w:r w:rsidRPr="006C7CA6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 xml:space="preserve">สามเดือนสิ้นสุดวันที่ </w:t>
      </w:r>
      <w:r w:rsidR="001F2771" w:rsidRPr="001F2771">
        <w:rPr>
          <w:rFonts w:ascii="Angsana New" w:hAnsi="Angsana New" w:cs="Angsana New" w:hint="cs"/>
          <w:bCs/>
          <w:sz w:val="28"/>
          <w:szCs w:val="28"/>
          <w:lang w:val="en-US" w:bidi="th-TH"/>
        </w:rPr>
        <w:t>31</w:t>
      </w:r>
      <w:r w:rsidRPr="006C7CA6">
        <w:rPr>
          <w:rFonts w:ascii="Angsana New" w:hAnsi="Angsana New" w:cs="Angsana New" w:hint="cs"/>
          <w:b/>
          <w:sz w:val="28"/>
          <w:szCs w:val="28"/>
          <w:lang w:val="en-US" w:bidi="th-TH"/>
        </w:rPr>
        <w:t xml:space="preserve"> </w:t>
      </w:r>
      <w:r w:rsidRPr="006C7CA6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 xml:space="preserve">มีนาคม </w:t>
      </w:r>
      <w:r w:rsidR="001F2771" w:rsidRPr="001F2771">
        <w:rPr>
          <w:rFonts w:ascii="Angsana New" w:hAnsi="Angsana New" w:cs="Angsana New" w:hint="cs"/>
          <w:bCs/>
          <w:sz w:val="28"/>
          <w:szCs w:val="28"/>
          <w:lang w:val="en-US" w:bidi="th-TH"/>
        </w:rPr>
        <w:t>256</w:t>
      </w:r>
      <w:r w:rsidR="001F2771" w:rsidRPr="001F2771">
        <w:rPr>
          <w:rFonts w:ascii="Angsana New" w:hAnsi="Angsana New" w:cs="Angsana New"/>
          <w:bCs/>
          <w:sz w:val="28"/>
          <w:szCs w:val="28"/>
          <w:lang w:val="en-US" w:bidi="th-TH"/>
        </w:rPr>
        <w:t>4</w:t>
      </w:r>
      <w:r w:rsidRPr="006C7CA6">
        <w:rPr>
          <w:rFonts w:ascii="Angsana New" w:hAnsi="Angsana New" w:cs="Angsana New" w:hint="cs"/>
          <w:b/>
          <w:sz w:val="28"/>
          <w:szCs w:val="28"/>
          <w:lang w:val="en-US" w:bidi="th-TH"/>
        </w:rPr>
        <w:t xml:space="preserve"> </w:t>
      </w:r>
      <w:r w:rsidRPr="006C7CA6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มี</w:t>
      </w:r>
      <w:r w:rsidRPr="006C7CA6">
        <w:rPr>
          <w:rFonts w:ascii="Angsana New" w:hAnsi="Angsana New" w:cs="Angsana New" w:hint="cs"/>
          <w:b/>
          <w:sz w:val="28"/>
          <w:szCs w:val="28"/>
          <w:cs/>
          <w:lang w:bidi="th-TH"/>
        </w:rPr>
        <w:t xml:space="preserve">ดังต่อไปนี้ </w:t>
      </w:r>
    </w:p>
    <w:p w14:paraId="7437F9D8" w14:textId="77777777" w:rsidR="00A8737A" w:rsidRPr="006C7CA6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171"/>
        <w:gridCol w:w="5586"/>
      </w:tblGrid>
      <w:tr w:rsidR="00A8737A" w:rsidRPr="006C7CA6" w14:paraId="0A261F81" w14:textId="77777777" w:rsidTr="00952351">
        <w:trPr>
          <w:tblHeader/>
        </w:trPr>
        <w:tc>
          <w:tcPr>
            <w:tcW w:w="3171" w:type="dxa"/>
          </w:tcPr>
          <w:p w14:paraId="2278C2BD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6C7CA6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5586" w:type="dxa"/>
          </w:tcPr>
          <w:p w14:paraId="0DD39C76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6C7CA6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A8737A" w:rsidRPr="006C7CA6" w14:paraId="29EC01E7" w14:textId="77777777" w:rsidTr="00952351">
        <w:tc>
          <w:tcPr>
            <w:tcW w:w="3171" w:type="dxa"/>
          </w:tcPr>
          <w:p w14:paraId="73935A06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ซื้อ 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5586" w:type="dxa"/>
          </w:tcPr>
          <w:p w14:paraId="76F180ED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ต้นทุนบวกด้วยส่วนเพิ่ม</w:t>
            </w:r>
          </w:p>
        </w:tc>
      </w:tr>
      <w:tr w:rsidR="00A8737A" w:rsidRPr="006C7CA6" w14:paraId="3758DC82" w14:textId="77777777" w:rsidTr="00952351">
        <w:tc>
          <w:tcPr>
            <w:tcW w:w="3171" w:type="dxa"/>
          </w:tcPr>
          <w:p w14:paraId="5E11D3DB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การให้บริการ 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รับบริการ</w:t>
            </w:r>
          </w:p>
        </w:tc>
        <w:tc>
          <w:tcPr>
            <w:tcW w:w="5586" w:type="dxa"/>
          </w:tcPr>
          <w:p w14:paraId="6CF969B3" w14:textId="42B10D62" w:rsidR="00A8737A" w:rsidRPr="006C7CA6" w:rsidRDefault="00076ABC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76AB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  <w:r w:rsidRPr="00076AB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/ </w:t>
            </w:r>
            <w:r w:rsidRPr="00076AB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ต้นทุนบวกด้วยส่วนเพิ่ม</w:t>
            </w:r>
          </w:p>
        </w:tc>
      </w:tr>
      <w:tr w:rsidR="00A8737A" w:rsidRPr="006C7CA6" w14:paraId="7373AB9E" w14:textId="77777777" w:rsidTr="00952351">
        <w:tc>
          <w:tcPr>
            <w:tcW w:w="3171" w:type="dxa"/>
          </w:tcPr>
          <w:p w14:paraId="67103107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การให้เช่า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/ 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การเช่า</w:t>
            </w:r>
          </w:p>
        </w:tc>
        <w:tc>
          <w:tcPr>
            <w:tcW w:w="5586" w:type="dxa"/>
          </w:tcPr>
          <w:p w14:paraId="7335D685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ราคาตลาด 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/ 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ราคาที่ตกลงกันตามที่ระบุไว้ในสัญญา</w:t>
            </w:r>
          </w:p>
        </w:tc>
      </w:tr>
      <w:tr w:rsidR="00A8737A" w:rsidRPr="006C7CA6" w14:paraId="2A8C0987" w14:textId="77777777" w:rsidTr="00952351">
        <w:tc>
          <w:tcPr>
            <w:tcW w:w="3171" w:type="dxa"/>
          </w:tcPr>
          <w:p w14:paraId="378BBD9E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5586" w:type="dxa"/>
          </w:tcPr>
          <w:p w14:paraId="06F61B90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ตามสิทธิที่จะได้รับเงินปันผล</w:t>
            </w:r>
          </w:p>
        </w:tc>
      </w:tr>
      <w:tr w:rsidR="00A8737A" w:rsidRPr="006C7CA6" w14:paraId="157209A9" w14:textId="77777777" w:rsidTr="00952351">
        <w:tc>
          <w:tcPr>
            <w:tcW w:w="3171" w:type="dxa"/>
          </w:tcPr>
          <w:p w14:paraId="59564BF2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ดอกเบี้ยรับ 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ดอกเบี้ยจ่าย</w:t>
            </w:r>
          </w:p>
        </w:tc>
        <w:tc>
          <w:tcPr>
            <w:tcW w:w="5586" w:type="dxa"/>
          </w:tcPr>
          <w:p w14:paraId="5EAC5CD4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A8737A" w:rsidRPr="006C7CA6" w14:paraId="5B9E86A2" w14:textId="77777777" w:rsidTr="00952351">
        <w:tc>
          <w:tcPr>
            <w:tcW w:w="3171" w:type="dxa"/>
          </w:tcPr>
          <w:p w14:paraId="52E9474C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ซื้อ / ขายสินทรัพย์</w:t>
            </w:r>
          </w:p>
        </w:tc>
        <w:tc>
          <w:tcPr>
            <w:tcW w:w="5586" w:type="dxa"/>
          </w:tcPr>
          <w:p w14:paraId="5A612392" w14:textId="77777777" w:rsidR="00A8737A" w:rsidRPr="006C7CA6" w:rsidRDefault="00A8737A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7CA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ราคาตามบัญชีบวกด้วยส่วนเพิ่ม</w:t>
            </w:r>
          </w:p>
        </w:tc>
      </w:tr>
      <w:tr w:rsidR="00076ABC" w:rsidRPr="006C7CA6" w14:paraId="6C767977" w14:textId="77777777" w:rsidTr="00952351">
        <w:tc>
          <w:tcPr>
            <w:tcW w:w="3171" w:type="dxa"/>
          </w:tcPr>
          <w:p w14:paraId="2206B728" w14:textId="4485D24F" w:rsidR="00076ABC" w:rsidRPr="006C7CA6" w:rsidRDefault="00076ABC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6AB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5586" w:type="dxa"/>
          </w:tcPr>
          <w:p w14:paraId="76AD2BCE" w14:textId="4DB0FA26" w:rsidR="00076ABC" w:rsidRPr="006C7CA6" w:rsidRDefault="00076ABC" w:rsidP="0095235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76AB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ราคาที่ตกลงกันตามที่ระบุไว้ในสัญญา</w:t>
            </w:r>
            <w:r w:rsidRPr="00076AB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076AB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ต้นทุนสุทธิบวกด้วยส่วนเพิ่ม</w:t>
            </w:r>
          </w:p>
        </w:tc>
      </w:tr>
    </w:tbl>
    <w:p w14:paraId="6B9FD296" w14:textId="53413501" w:rsidR="00025426" w:rsidRDefault="00025426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  <w:highlight w:val="cyan"/>
          <w:cs/>
        </w:rPr>
      </w:pPr>
      <w:r>
        <w:rPr>
          <w:rFonts w:ascii="Angsana New" w:hAnsi="Angsana New" w:cs="Angsana New"/>
          <w:color w:val="000000"/>
          <w:sz w:val="28"/>
          <w:szCs w:val="28"/>
          <w:highlight w:val="cyan"/>
          <w:cs/>
        </w:rPr>
        <w:br w:type="page"/>
      </w:r>
    </w:p>
    <w:p w14:paraId="6D5EA73F" w14:textId="4318C0DA" w:rsidR="00A8737A" w:rsidRPr="00A7085B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olor w:val="FF0000"/>
          <w:sz w:val="28"/>
          <w:szCs w:val="28"/>
        </w:rPr>
      </w:pPr>
      <w:r w:rsidRPr="003558C2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="00A859AA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3558C2">
        <w:rPr>
          <w:rFonts w:asciiTheme="majorBidi" w:hAnsiTheme="majorBidi" w:cstheme="majorBidi"/>
          <w:sz w:val="28"/>
          <w:szCs w:val="28"/>
          <w:cs/>
        </w:rPr>
        <w:t>สุดว</w:t>
      </w:r>
      <w:r w:rsidR="00A859AA">
        <w:rPr>
          <w:rFonts w:asciiTheme="majorBidi" w:hAnsiTheme="majorBidi" w:cstheme="majorBidi" w:hint="cs"/>
          <w:sz w:val="28"/>
          <w:szCs w:val="28"/>
          <w:cs/>
        </w:rPr>
        <w:t>ั</w:t>
      </w:r>
      <w:r w:rsidRPr="003558C2">
        <w:rPr>
          <w:rFonts w:asciiTheme="majorBidi" w:hAnsiTheme="majorBidi" w:cstheme="majorBidi"/>
          <w:sz w:val="28"/>
          <w:szCs w:val="28"/>
          <w:cs/>
        </w:rPr>
        <w:t xml:space="preserve">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31</w:t>
      </w:r>
      <w:r w:rsidRPr="003558C2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Pr="003558C2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6343054F" w14:textId="77777777" w:rsidR="00A8737A" w:rsidRPr="006C7CA6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  <w:highlight w:val="cyan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083"/>
        <w:gridCol w:w="270"/>
        <w:gridCol w:w="1087"/>
        <w:gridCol w:w="266"/>
        <w:gridCol w:w="1078"/>
        <w:gridCol w:w="274"/>
        <w:gridCol w:w="1076"/>
      </w:tblGrid>
      <w:tr w:rsidR="00DD682B" w:rsidRPr="00A14949" w14:paraId="06F13E1D" w14:textId="77777777" w:rsidTr="00FE7219">
        <w:trPr>
          <w:tblHeader/>
        </w:trPr>
        <w:tc>
          <w:tcPr>
            <w:tcW w:w="2204" w:type="pct"/>
            <w:shd w:val="clear" w:color="auto" w:fill="auto"/>
          </w:tcPr>
          <w:p w14:paraId="1D2F976B" w14:textId="77777777" w:rsidR="00A8737A" w:rsidRPr="004E790C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</w:tcPr>
          <w:p w14:paraId="45D0B70B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730AEC4C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05180E82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D682B" w:rsidRPr="00A14949" w14:paraId="08FA36E3" w14:textId="77777777" w:rsidTr="00FE7219">
        <w:trPr>
          <w:tblHeader/>
        </w:trPr>
        <w:tc>
          <w:tcPr>
            <w:tcW w:w="2204" w:type="pct"/>
          </w:tcPr>
          <w:p w14:paraId="6FE88A71" w14:textId="156460EF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F2771" w:rsidRPr="001F27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374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374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90" w:type="pct"/>
          </w:tcPr>
          <w:p w14:paraId="4713FBD3" w14:textId="2F297FFB" w:rsidR="00A8737A" w:rsidRPr="00A1494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64B0A158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72AA90C" w14:textId="64C970D5" w:rsidR="00A8737A" w:rsidRPr="00A1494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6AA429C4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6E3406F" w14:textId="0DF902C5" w:rsidR="00A8737A" w:rsidRPr="00A1494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9" w:type="pct"/>
          </w:tcPr>
          <w:p w14:paraId="472BC24F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4CA1E52" w14:textId="0E3BD79D" w:rsidR="00A8737A" w:rsidRPr="00A1494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8737A" w:rsidRPr="00A14949" w14:paraId="0C9BD81D" w14:textId="77777777" w:rsidTr="00FE7219">
        <w:trPr>
          <w:tblHeader/>
        </w:trPr>
        <w:tc>
          <w:tcPr>
            <w:tcW w:w="2204" w:type="pct"/>
          </w:tcPr>
          <w:p w14:paraId="02186920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7"/>
          </w:tcPr>
          <w:p w14:paraId="7D85AF1D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682B" w:rsidRPr="00A14949" w14:paraId="728BF756" w14:textId="77777777" w:rsidTr="00FE7219">
        <w:tc>
          <w:tcPr>
            <w:tcW w:w="2204" w:type="pct"/>
          </w:tcPr>
          <w:p w14:paraId="51BE7C38" w14:textId="77777777" w:rsidR="00A8737A" w:rsidRPr="00A1494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13B04637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6C826599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2" w:type="pct"/>
          </w:tcPr>
          <w:p w14:paraId="61809292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5" w:type="pct"/>
          </w:tcPr>
          <w:p w14:paraId="1C83CBC6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7" w:type="pct"/>
          </w:tcPr>
          <w:p w14:paraId="072D3184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9" w:type="pct"/>
          </w:tcPr>
          <w:p w14:paraId="6BD14C79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6" w:type="pct"/>
          </w:tcPr>
          <w:p w14:paraId="576FAEA6" w14:textId="77777777" w:rsidR="00A8737A" w:rsidRPr="00A1494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D682B" w:rsidRPr="00A14949" w14:paraId="61005661" w14:textId="77777777" w:rsidTr="00FE7219">
        <w:tc>
          <w:tcPr>
            <w:tcW w:w="2204" w:type="pct"/>
          </w:tcPr>
          <w:p w14:paraId="7E9C80B2" w14:textId="77777777" w:rsidR="00A8737A" w:rsidRPr="00A1494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90" w:type="pct"/>
          </w:tcPr>
          <w:p w14:paraId="55022094" w14:textId="77777777" w:rsidR="00A8737A" w:rsidRPr="00F26B12" w:rsidRDefault="00A8737A" w:rsidP="00C93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 w:hanging="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DA8A79B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A32B6FB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6A29492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62A99A2" w14:textId="73FA53D2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737A"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149" w:type="pct"/>
          </w:tcPr>
          <w:p w14:paraId="2B54813E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3EEF380" w14:textId="2667614D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737A" w:rsidRPr="00F26B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</w:tr>
      <w:tr w:rsidR="00DD682B" w:rsidRPr="00A14949" w14:paraId="1C5938BD" w14:textId="77777777" w:rsidTr="00FE7219">
        <w:trPr>
          <w:trHeight w:val="227"/>
        </w:trPr>
        <w:tc>
          <w:tcPr>
            <w:tcW w:w="2204" w:type="pct"/>
          </w:tcPr>
          <w:p w14:paraId="64FEC21E" w14:textId="77777777" w:rsidR="00A8737A" w:rsidRPr="00A1494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0" w:type="pct"/>
          </w:tcPr>
          <w:p w14:paraId="1C69F4E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7E5335C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EF02A6A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E97DDC0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3230643" w14:textId="612DC7DD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737A"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49" w:type="pct"/>
          </w:tcPr>
          <w:p w14:paraId="11B40764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28C5302" w14:textId="2196C5A0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737A" w:rsidRPr="00F26B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</w:tr>
      <w:tr w:rsidR="00DD682B" w:rsidRPr="00CF5411" w14:paraId="76DEC61F" w14:textId="77777777" w:rsidTr="00FE7219">
        <w:tc>
          <w:tcPr>
            <w:tcW w:w="2204" w:type="pct"/>
          </w:tcPr>
          <w:p w14:paraId="25E2694D" w14:textId="77777777" w:rsidR="00A8737A" w:rsidRPr="00A1494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79EE831D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E28EF10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36818A6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B8657FF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BEA9440" w14:textId="1415DEB0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737A"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9" w:type="pct"/>
          </w:tcPr>
          <w:p w14:paraId="41462115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A70078F" w14:textId="529C18E2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737A" w:rsidRPr="00F26B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</w:tr>
      <w:tr w:rsidR="00DD682B" w:rsidRPr="00A14949" w14:paraId="4536E1E3" w14:textId="77777777" w:rsidTr="00FE7219">
        <w:tc>
          <w:tcPr>
            <w:tcW w:w="2204" w:type="pct"/>
          </w:tcPr>
          <w:p w14:paraId="5B6396E9" w14:textId="77777777" w:rsidR="00A8737A" w:rsidRPr="00A1494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0AE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90" w:type="pct"/>
          </w:tcPr>
          <w:p w14:paraId="16A1480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4551726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F65E825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3879707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3B9BB3E" w14:textId="6F352437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58</w:t>
            </w:r>
            <w:r w:rsidR="00A8737A"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108</w:t>
            </w:r>
          </w:p>
        </w:tc>
        <w:tc>
          <w:tcPr>
            <w:tcW w:w="149" w:type="pct"/>
          </w:tcPr>
          <w:p w14:paraId="5750E8E1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602D1C9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D682B" w:rsidRPr="00A14949" w14:paraId="6759DBE6" w14:textId="77777777" w:rsidTr="00FE7219">
        <w:tc>
          <w:tcPr>
            <w:tcW w:w="2204" w:type="pct"/>
            <w:vAlign w:val="bottom"/>
          </w:tcPr>
          <w:p w14:paraId="6584A172" w14:textId="3388ABC9" w:rsidR="00A8737A" w:rsidRPr="00A37420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  <w:r w:rsidR="00A81ED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90" w:type="pct"/>
          </w:tcPr>
          <w:p w14:paraId="2C32866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95AFE27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2D4E4C1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C5877A2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8F2728B" w14:textId="4A5E48A4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A8737A"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49" w:type="pct"/>
          </w:tcPr>
          <w:p w14:paraId="18211F8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9C36080" w14:textId="3AA7F759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A8737A"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</w:tr>
      <w:tr w:rsidR="00DD682B" w:rsidRPr="00A14949" w14:paraId="5D839864" w14:textId="77777777" w:rsidTr="00FE7219">
        <w:tc>
          <w:tcPr>
            <w:tcW w:w="2204" w:type="pct"/>
            <w:vAlign w:val="bottom"/>
          </w:tcPr>
          <w:p w14:paraId="7D55F8BE" w14:textId="77777777" w:rsidR="00A8737A" w:rsidRPr="00A37420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90" w:type="pct"/>
          </w:tcPr>
          <w:p w14:paraId="66348A55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8ABBBB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F4D375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050F8F9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D6C1F4F" w14:textId="1BFB805F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8737A"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149" w:type="pct"/>
          </w:tcPr>
          <w:p w14:paraId="07F9CBAE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5078B9C" w14:textId="1BAED497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8737A"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DD682B" w:rsidRPr="00A14949" w14:paraId="70987EE0" w14:textId="77777777" w:rsidTr="00FE7219">
        <w:tc>
          <w:tcPr>
            <w:tcW w:w="2204" w:type="pct"/>
            <w:vAlign w:val="bottom"/>
          </w:tcPr>
          <w:p w14:paraId="1C7A216D" w14:textId="77777777" w:rsidR="00A8737A" w:rsidRPr="00A37420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0" w:type="pct"/>
          </w:tcPr>
          <w:p w14:paraId="1461180F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BE4B989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0AE9E8D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60562B7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7A8B1A4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3DB3AC0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0DB8560" w14:textId="2F6E6319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</w:tr>
      <w:tr w:rsidR="00DD682B" w:rsidRPr="00A14949" w14:paraId="0E2372CB" w14:textId="77777777" w:rsidTr="00FE7219">
        <w:tc>
          <w:tcPr>
            <w:tcW w:w="2204" w:type="pct"/>
            <w:vAlign w:val="bottom"/>
          </w:tcPr>
          <w:p w14:paraId="254850C3" w14:textId="77777777" w:rsidR="00A8737A" w:rsidRPr="00A37420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90" w:type="pct"/>
          </w:tcPr>
          <w:p w14:paraId="624F0634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CADF00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7DE0F0B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CF3CBF2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E3F08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468F87B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B56706B" w14:textId="538CBB6A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DD682B" w:rsidRPr="00A14949" w14:paraId="2A46C1B5" w14:textId="77777777" w:rsidTr="00FE7219">
        <w:tc>
          <w:tcPr>
            <w:tcW w:w="2204" w:type="pct"/>
            <w:vAlign w:val="bottom"/>
          </w:tcPr>
          <w:p w14:paraId="00F798E3" w14:textId="77777777" w:rsidR="00A8737A" w:rsidRPr="00A37420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</w:tcPr>
          <w:p w14:paraId="35B0E65A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E81D2C7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57FF78E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948E592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C9BC37E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0EA78E1F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D03EA77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82B" w:rsidRPr="00A14949" w14:paraId="4ABB8C29" w14:textId="77777777" w:rsidTr="00FE7219">
        <w:tc>
          <w:tcPr>
            <w:tcW w:w="2204" w:type="pct"/>
          </w:tcPr>
          <w:p w14:paraId="7781F47F" w14:textId="77777777" w:rsidR="00A8737A" w:rsidRPr="00A37420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4F8DB1BC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9E84E0B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006C02F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0E0789CB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23DE57F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B9A0E2F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01EDAC5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82B" w:rsidRPr="00A14949" w14:paraId="31682B2E" w14:textId="77777777" w:rsidTr="00FE7219">
        <w:tc>
          <w:tcPr>
            <w:tcW w:w="2204" w:type="pct"/>
          </w:tcPr>
          <w:p w14:paraId="17FCDD82" w14:textId="77777777" w:rsidR="00A8737A" w:rsidRPr="00A37420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90" w:type="pct"/>
          </w:tcPr>
          <w:p w14:paraId="5ACA8B2F" w14:textId="7DEC05C0" w:rsidR="00A8737A" w:rsidRPr="00F26B12" w:rsidRDefault="00F604B2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,837</w:t>
            </w:r>
          </w:p>
        </w:tc>
        <w:tc>
          <w:tcPr>
            <w:tcW w:w="147" w:type="pct"/>
          </w:tcPr>
          <w:p w14:paraId="274A6471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BFBF8C6" w14:textId="627C9992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677</w:t>
            </w:r>
          </w:p>
        </w:tc>
        <w:tc>
          <w:tcPr>
            <w:tcW w:w="145" w:type="pct"/>
          </w:tcPr>
          <w:p w14:paraId="3C83A6D6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1A4309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32E8EA52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C7220FC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682B" w:rsidRPr="00A14949" w14:paraId="6154FE7D" w14:textId="77777777" w:rsidTr="00FE7219">
        <w:tc>
          <w:tcPr>
            <w:tcW w:w="2204" w:type="pct"/>
            <w:vAlign w:val="bottom"/>
          </w:tcPr>
          <w:p w14:paraId="044D5011" w14:textId="77777777" w:rsidR="00A8737A" w:rsidRPr="00A37420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0" w:type="pct"/>
          </w:tcPr>
          <w:p w14:paraId="2505532D" w14:textId="21BBC114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47" w:type="pct"/>
          </w:tcPr>
          <w:p w14:paraId="5854A543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254D2DB" w14:textId="1B897EDB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A8737A"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317</w:t>
            </w:r>
          </w:p>
        </w:tc>
        <w:tc>
          <w:tcPr>
            <w:tcW w:w="145" w:type="pct"/>
          </w:tcPr>
          <w:p w14:paraId="4B29FB64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49E1162" w14:textId="7CE9AC2D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49" w:type="pct"/>
          </w:tcPr>
          <w:p w14:paraId="5F0D9F36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8A1C6D1" w14:textId="47A6C09F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365</w:t>
            </w:r>
          </w:p>
        </w:tc>
      </w:tr>
      <w:tr w:rsidR="00DD682B" w:rsidRPr="00A14949" w14:paraId="587E63B3" w14:textId="77777777" w:rsidTr="00FE7219">
        <w:tc>
          <w:tcPr>
            <w:tcW w:w="2204" w:type="pct"/>
            <w:vAlign w:val="bottom"/>
          </w:tcPr>
          <w:p w14:paraId="14B3F4F4" w14:textId="77777777" w:rsidR="00A8737A" w:rsidRPr="00A37420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56C8EB90" w14:textId="601EBBF1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47" w:type="pct"/>
          </w:tcPr>
          <w:p w14:paraId="7501D29E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1F9F966" w14:textId="1AB4067D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A8737A"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007</w:t>
            </w:r>
          </w:p>
        </w:tc>
        <w:tc>
          <w:tcPr>
            <w:tcW w:w="145" w:type="pct"/>
          </w:tcPr>
          <w:p w14:paraId="4DE19D96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3677408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2DB505E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2A6EA7D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682B" w:rsidRPr="00A14949" w14:paraId="557B0D42" w14:textId="77777777" w:rsidTr="00FE7219">
        <w:tc>
          <w:tcPr>
            <w:tcW w:w="2204" w:type="pct"/>
            <w:vAlign w:val="bottom"/>
          </w:tcPr>
          <w:p w14:paraId="03C39CE8" w14:textId="469F1B69" w:rsidR="00A8737A" w:rsidRPr="00A37420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</w:t>
            </w:r>
            <w:r w:rsidR="00BA6E7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90" w:type="pct"/>
          </w:tcPr>
          <w:p w14:paraId="0267105B" w14:textId="0459F66D" w:rsidR="00A8737A" w:rsidRPr="00F26B12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47" w:type="pct"/>
          </w:tcPr>
          <w:p w14:paraId="46EB1CA5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4B6B884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30D170E0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DE421CE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3F1D345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F42EC96" w14:textId="77777777" w:rsidR="00A8737A" w:rsidRPr="00F26B1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59BE" w:rsidRPr="00A14949" w14:paraId="03581833" w14:textId="77777777" w:rsidTr="00FE7219">
        <w:tc>
          <w:tcPr>
            <w:tcW w:w="2204" w:type="pct"/>
            <w:vAlign w:val="bottom"/>
          </w:tcPr>
          <w:p w14:paraId="442EE58A" w14:textId="77777777" w:rsidR="007859BE" w:rsidRPr="00A37420" w:rsidRDefault="007859BE" w:rsidP="0078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</w:tcPr>
          <w:p w14:paraId="5628AB55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141D1AA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05155548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E755BA3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74943B3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0B6E871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34001CA8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9BE" w:rsidRPr="00A14949" w14:paraId="6658F620" w14:textId="77777777" w:rsidTr="00FE7219">
        <w:tc>
          <w:tcPr>
            <w:tcW w:w="2204" w:type="pct"/>
          </w:tcPr>
          <w:p w14:paraId="5783E5B2" w14:textId="77777777" w:rsidR="007859BE" w:rsidRPr="00A37420" w:rsidRDefault="007859BE" w:rsidP="0078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7A0FBD1F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8D737D6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385E40A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4289F833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2038894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C9B7D9E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42EE6CD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9BE" w:rsidRPr="00A14949" w14:paraId="1C0C4C44" w14:textId="77777777" w:rsidTr="00FE7219">
        <w:tc>
          <w:tcPr>
            <w:tcW w:w="2204" w:type="pct"/>
          </w:tcPr>
          <w:p w14:paraId="7DE7178B" w14:textId="77777777" w:rsidR="007859BE" w:rsidRPr="00A37420" w:rsidRDefault="007859BE" w:rsidP="0078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90" w:type="pct"/>
          </w:tcPr>
          <w:p w14:paraId="257F1B3F" w14:textId="744B5555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11,218</w:t>
            </w:r>
          </w:p>
        </w:tc>
        <w:tc>
          <w:tcPr>
            <w:tcW w:w="147" w:type="pct"/>
          </w:tcPr>
          <w:p w14:paraId="1844FB28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963FB02" w14:textId="188EB143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671</w:t>
            </w:r>
          </w:p>
        </w:tc>
        <w:tc>
          <w:tcPr>
            <w:tcW w:w="145" w:type="pct"/>
          </w:tcPr>
          <w:p w14:paraId="7BA14E85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64E3980" w14:textId="057A1FD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49" w:type="pct"/>
          </w:tcPr>
          <w:p w14:paraId="3200E700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7AABC72" w14:textId="45058F73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  <w:tr w:rsidR="007859BE" w:rsidRPr="00A14949" w14:paraId="6B971538" w14:textId="77777777" w:rsidTr="00FE7219">
        <w:tc>
          <w:tcPr>
            <w:tcW w:w="2204" w:type="pct"/>
          </w:tcPr>
          <w:p w14:paraId="75DE3DD0" w14:textId="77777777" w:rsidR="007859BE" w:rsidRPr="00A37420" w:rsidRDefault="007859BE" w:rsidP="0078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</w:tcPr>
          <w:p w14:paraId="69F65D61" w14:textId="77777777" w:rsidR="007859BE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B694627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0B51FF0" w14:textId="77777777" w:rsidR="007859BE" w:rsidRPr="001F2771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F96DE87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9E3BE8F" w14:textId="77777777" w:rsidR="007859BE" w:rsidRPr="001F2771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11226E6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06B332D" w14:textId="77777777" w:rsidR="007859BE" w:rsidRPr="001F2771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9BE" w:rsidRPr="00A14949" w14:paraId="1CCA186D" w14:textId="77777777" w:rsidTr="007859BE">
        <w:tc>
          <w:tcPr>
            <w:tcW w:w="2204" w:type="pct"/>
          </w:tcPr>
          <w:p w14:paraId="131018DB" w14:textId="77777777" w:rsidR="007859BE" w:rsidRPr="007859BE" w:rsidRDefault="007859BE" w:rsidP="0078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59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6B9645CC" w14:textId="77777777" w:rsidR="007859BE" w:rsidRPr="00F26B12" w:rsidRDefault="007859BE" w:rsidP="0036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F00A4CF" w14:textId="77777777" w:rsidR="007859BE" w:rsidRPr="00F26B12" w:rsidRDefault="007859BE" w:rsidP="0036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6BF8339" w14:textId="77777777" w:rsidR="007859BE" w:rsidRPr="00F26B12" w:rsidRDefault="007859BE" w:rsidP="0036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C19FC73" w14:textId="77777777" w:rsidR="007859BE" w:rsidRPr="00F26B12" w:rsidRDefault="007859BE" w:rsidP="0036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BF679FA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9B2607C" w14:textId="77777777" w:rsidR="007859BE" w:rsidRPr="00F26B12" w:rsidRDefault="007859BE" w:rsidP="0036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B2C47C4" w14:textId="77777777" w:rsidR="007859BE" w:rsidRPr="00F26B12" w:rsidRDefault="007859BE" w:rsidP="0036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9BE" w:rsidRPr="00A14949" w14:paraId="4BF15C73" w14:textId="77777777" w:rsidTr="0025731B">
        <w:tc>
          <w:tcPr>
            <w:tcW w:w="2204" w:type="pct"/>
          </w:tcPr>
          <w:p w14:paraId="1017C892" w14:textId="77777777" w:rsidR="007859BE" w:rsidRPr="00A37420" w:rsidRDefault="007859BE" w:rsidP="0078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90" w:type="pct"/>
          </w:tcPr>
          <w:p w14:paraId="7B763AA3" w14:textId="77777777" w:rsidR="007859BE" w:rsidRPr="00F26B12" w:rsidRDefault="007859BE" w:rsidP="0036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47" w:type="pct"/>
          </w:tcPr>
          <w:p w14:paraId="01B488DD" w14:textId="77777777" w:rsidR="007859BE" w:rsidRPr="00F26B12" w:rsidRDefault="007859BE" w:rsidP="0036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5F32D54" w14:textId="77777777" w:rsidR="007859BE" w:rsidRPr="0025731B" w:rsidRDefault="007859BE" w:rsidP="00492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731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D1E94FB" w14:textId="77777777" w:rsidR="007859BE" w:rsidRPr="0025731B" w:rsidRDefault="007859BE" w:rsidP="00492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892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9464B1F" w14:textId="77777777" w:rsidR="007859BE" w:rsidRPr="0025731B" w:rsidRDefault="007859BE" w:rsidP="00492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73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8BCCF0A" w14:textId="77777777" w:rsidR="007859BE" w:rsidRPr="0025731B" w:rsidRDefault="007859BE" w:rsidP="00492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892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1E5F5FF8" w14:textId="77777777" w:rsidR="007859BE" w:rsidRPr="0025731B" w:rsidRDefault="007859BE" w:rsidP="00492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73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59BE" w:rsidRPr="00A14949" w14:paraId="68037B88" w14:textId="77777777" w:rsidTr="00FE7219">
        <w:tc>
          <w:tcPr>
            <w:tcW w:w="2204" w:type="pct"/>
          </w:tcPr>
          <w:p w14:paraId="1ED680EE" w14:textId="77777777" w:rsidR="007859BE" w:rsidRPr="00A37420" w:rsidRDefault="007859BE" w:rsidP="0078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61CF517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FF349E6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366CE86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A0DDFF1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15504BC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5A34E28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4FA0E4D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9BE" w:rsidRPr="00F1372A" w14:paraId="7139F127" w14:textId="77777777" w:rsidTr="00FE7219">
        <w:tc>
          <w:tcPr>
            <w:tcW w:w="2204" w:type="pct"/>
            <w:shd w:val="clear" w:color="auto" w:fill="FFFFFF"/>
          </w:tcPr>
          <w:p w14:paraId="68A70F42" w14:textId="77777777" w:rsidR="007859BE" w:rsidRPr="00446D10" w:rsidRDefault="007859BE" w:rsidP="007859BE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46D1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  <w:r w:rsidRPr="00446D1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590" w:type="pct"/>
          </w:tcPr>
          <w:p w14:paraId="6C0144AB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7B45154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BA0CB13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29B5D49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D569B01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E8534E6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6" w:type="pct"/>
          </w:tcPr>
          <w:p w14:paraId="074B5CF6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9BE" w:rsidRPr="00F1372A" w14:paraId="3905C9D4" w14:textId="77777777" w:rsidTr="00FE7219">
        <w:tc>
          <w:tcPr>
            <w:tcW w:w="2204" w:type="pct"/>
            <w:shd w:val="clear" w:color="auto" w:fill="FFFFFF"/>
          </w:tcPr>
          <w:p w14:paraId="56E55050" w14:textId="77777777" w:rsidR="007859BE" w:rsidRPr="00446D10" w:rsidRDefault="007859BE" w:rsidP="0078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6D1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0" w:type="pct"/>
          </w:tcPr>
          <w:p w14:paraId="364703AD" w14:textId="17DB3BC5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934</w:t>
            </w:r>
          </w:p>
        </w:tc>
        <w:tc>
          <w:tcPr>
            <w:tcW w:w="147" w:type="pct"/>
          </w:tcPr>
          <w:p w14:paraId="5D64CBED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EF03942" w14:textId="5354D8AA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45" w:type="pct"/>
          </w:tcPr>
          <w:p w14:paraId="60D183F9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0C0CFFB" w14:textId="679DC6C4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948</w:t>
            </w:r>
          </w:p>
        </w:tc>
        <w:tc>
          <w:tcPr>
            <w:tcW w:w="149" w:type="pct"/>
          </w:tcPr>
          <w:p w14:paraId="5FF7B8EF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D7E801E" w14:textId="7CB2D20A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  <w:tr w:rsidR="007859BE" w:rsidRPr="00F1372A" w14:paraId="6E394222" w14:textId="77777777" w:rsidTr="00FE7219">
        <w:tc>
          <w:tcPr>
            <w:tcW w:w="2204" w:type="pct"/>
            <w:shd w:val="clear" w:color="auto" w:fill="FFFFFF"/>
          </w:tcPr>
          <w:p w14:paraId="2E1C9612" w14:textId="77777777" w:rsidR="007859BE" w:rsidRPr="00446D10" w:rsidRDefault="007859BE" w:rsidP="0078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446D1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</w:tcPr>
          <w:p w14:paraId="19B5F207" w14:textId="608EA8BA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280</w:t>
            </w:r>
          </w:p>
        </w:tc>
        <w:tc>
          <w:tcPr>
            <w:tcW w:w="147" w:type="pct"/>
          </w:tcPr>
          <w:p w14:paraId="7412C6F0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F66E192" w14:textId="1F224DFF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45" w:type="pct"/>
          </w:tcPr>
          <w:p w14:paraId="78E86598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68E63F8" w14:textId="44A04F5C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143</w:t>
            </w:r>
          </w:p>
        </w:tc>
        <w:tc>
          <w:tcPr>
            <w:tcW w:w="149" w:type="pct"/>
          </w:tcPr>
          <w:p w14:paraId="1F9DDC5D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6" w:type="pct"/>
          </w:tcPr>
          <w:p w14:paraId="061BA944" w14:textId="02613D0A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  <w:tr w:rsidR="007859BE" w:rsidRPr="00F1372A" w14:paraId="16EE1A6B" w14:textId="77777777" w:rsidTr="00FE7219">
        <w:tc>
          <w:tcPr>
            <w:tcW w:w="2204" w:type="pct"/>
            <w:shd w:val="clear" w:color="auto" w:fill="FFFFFF"/>
          </w:tcPr>
          <w:p w14:paraId="25AB078B" w14:textId="77777777" w:rsidR="007859BE" w:rsidRPr="00446D10" w:rsidRDefault="007859BE" w:rsidP="0078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6D10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D4D1645" w14:textId="2D775E9E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11</w:t>
            </w:r>
            <w:r w:rsidRPr="00F26B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015C2671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73B7A91" w14:textId="35F3F26F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F26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</w:t>
            </w:r>
          </w:p>
        </w:tc>
        <w:tc>
          <w:tcPr>
            <w:tcW w:w="145" w:type="pct"/>
          </w:tcPr>
          <w:p w14:paraId="4FD9EB63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6280AAE" w14:textId="57E01C63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  <w:r w:rsidRPr="00F26B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091</w:t>
            </w:r>
          </w:p>
        </w:tc>
        <w:tc>
          <w:tcPr>
            <w:tcW w:w="149" w:type="pct"/>
          </w:tcPr>
          <w:p w14:paraId="792EAD9E" w14:textId="77777777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EC782B5" w14:textId="0D13405E" w:rsidR="007859BE" w:rsidRPr="00F26B12" w:rsidRDefault="007859BE" w:rsidP="0078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26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</w:tr>
    </w:tbl>
    <w:p w14:paraId="0668E186" w14:textId="0409A888" w:rsidR="00025426" w:rsidRDefault="00025426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74"/>
        <w:gridCol w:w="1088"/>
        <w:gridCol w:w="267"/>
        <w:gridCol w:w="1078"/>
        <w:gridCol w:w="274"/>
        <w:gridCol w:w="1086"/>
      </w:tblGrid>
      <w:tr w:rsidR="00025426" w:rsidRPr="00A14949" w14:paraId="0DA8B18C" w14:textId="77777777" w:rsidTr="001B1D03">
        <w:tc>
          <w:tcPr>
            <w:tcW w:w="2201" w:type="pct"/>
          </w:tcPr>
          <w:p w14:paraId="6019DE61" w14:textId="0676B5ED" w:rsidR="00025426" w:rsidRPr="00A37420" w:rsidRDefault="00025426" w:rsidP="0002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pct"/>
            <w:gridSpan w:val="3"/>
          </w:tcPr>
          <w:p w14:paraId="5B751810" w14:textId="132DF6EE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3628FC13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pct"/>
            <w:gridSpan w:val="3"/>
          </w:tcPr>
          <w:p w14:paraId="5D5B2BB5" w14:textId="09367D5E" w:rsidR="00025426" w:rsidRPr="00F26B12" w:rsidRDefault="00025426" w:rsidP="0017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1D03" w:rsidRPr="00A14949" w14:paraId="09D08F67" w14:textId="77777777" w:rsidTr="001B1D03">
        <w:trPr>
          <w:tblHeader/>
        </w:trPr>
        <w:tc>
          <w:tcPr>
            <w:tcW w:w="2201" w:type="pct"/>
          </w:tcPr>
          <w:p w14:paraId="0FCA9DA6" w14:textId="77777777" w:rsidR="001B1D03" w:rsidRPr="00A14949" w:rsidRDefault="001B1D03" w:rsidP="0010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F27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374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374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9" w:type="pct"/>
          </w:tcPr>
          <w:p w14:paraId="6B0EA2EC" w14:textId="77777777" w:rsidR="001B1D03" w:rsidRPr="00A14949" w:rsidRDefault="001B1D03" w:rsidP="0010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9" w:type="pct"/>
          </w:tcPr>
          <w:p w14:paraId="2B8D2BBA" w14:textId="77777777" w:rsidR="001B1D03" w:rsidRPr="00A14949" w:rsidRDefault="001B1D03" w:rsidP="0010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1D338F0" w14:textId="77777777" w:rsidR="001B1D03" w:rsidRPr="00A14949" w:rsidRDefault="001B1D03" w:rsidP="0010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7F3C3C21" w14:textId="77777777" w:rsidR="001B1D03" w:rsidRPr="00A14949" w:rsidRDefault="001B1D03" w:rsidP="0010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4DBC23D" w14:textId="77777777" w:rsidR="001B1D03" w:rsidRPr="00A14949" w:rsidRDefault="001B1D03" w:rsidP="0010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9" w:type="pct"/>
          </w:tcPr>
          <w:p w14:paraId="3DB76890" w14:textId="77777777" w:rsidR="001B1D03" w:rsidRPr="00A14949" w:rsidRDefault="001B1D03" w:rsidP="0010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0334450" w14:textId="77777777" w:rsidR="001B1D03" w:rsidRPr="00A14949" w:rsidRDefault="001B1D03" w:rsidP="0010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B0129" w:rsidRPr="00A14949" w14:paraId="526AC425" w14:textId="77777777" w:rsidTr="001B1D03">
        <w:tc>
          <w:tcPr>
            <w:tcW w:w="2201" w:type="pct"/>
          </w:tcPr>
          <w:p w14:paraId="0225AF5E" w14:textId="26CAF368" w:rsidR="002B0129" w:rsidRPr="00A37420" w:rsidRDefault="002B0129" w:rsidP="0002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9" w:type="pct"/>
            <w:gridSpan w:val="7"/>
          </w:tcPr>
          <w:p w14:paraId="31BD9E32" w14:textId="5C19AC87" w:rsidR="002B0129" w:rsidRPr="00F26B12" w:rsidRDefault="002B0129" w:rsidP="002B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4E63" w:rsidRPr="00A14949" w14:paraId="5F3E0E73" w14:textId="77777777" w:rsidTr="001B1D03">
        <w:tc>
          <w:tcPr>
            <w:tcW w:w="2201" w:type="pct"/>
          </w:tcPr>
          <w:p w14:paraId="3E22C03C" w14:textId="6BF73950" w:rsidR="00224E63" w:rsidRPr="00224E63" w:rsidRDefault="00224E63" w:rsidP="00224E6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none"/>
                <w:cs/>
                <w:lang w:val="th-TH"/>
              </w:rPr>
            </w:pPr>
            <w:r w:rsidRPr="003C7386">
              <w:rPr>
                <w:rFonts w:ascii="Angsana New" w:hAnsi="Angsana New" w:cs="Angsana New"/>
                <w:sz w:val="28"/>
                <w:szCs w:val="28"/>
                <w:u w:val="none"/>
                <w:cs/>
                <w:lang w:val="th-TH"/>
              </w:rPr>
              <w:t>บุคคลหรือ</w:t>
            </w:r>
            <w:r w:rsidRPr="006F01E1">
              <w:rPr>
                <w:rFonts w:ascii="Angsana New" w:hAnsi="Angsana New" w:cs="Angsana New"/>
                <w:sz w:val="28"/>
                <w:szCs w:val="28"/>
                <w:u w:val="none"/>
                <w:cs/>
                <w:lang w:val="th-TH"/>
              </w:rPr>
              <w:t>กิจการ</w:t>
            </w:r>
            <w:r w:rsidR="00A13EE3" w:rsidRPr="006F01E1">
              <w:rPr>
                <w:rFonts w:ascii="Angsana New" w:hAnsi="Angsana New" w:cs="Angsana New" w:hint="cs"/>
                <w:sz w:val="28"/>
                <w:szCs w:val="28"/>
                <w:u w:val="none"/>
                <w:cs/>
                <w:lang w:val="th-TH"/>
              </w:rPr>
              <w:t>อื่น</w:t>
            </w:r>
            <w:r w:rsidRPr="006F01E1">
              <w:rPr>
                <w:rFonts w:ascii="Angsana New" w:hAnsi="Angsana New" w:cs="Angsana New"/>
                <w:sz w:val="28"/>
                <w:szCs w:val="28"/>
                <w:u w:val="none"/>
                <w:cs/>
                <w:lang w:val="th-TH"/>
              </w:rPr>
              <w:t>ที่เกี่ยวข้อง</w:t>
            </w:r>
            <w:r w:rsidRPr="003C7386">
              <w:rPr>
                <w:rFonts w:ascii="Angsana New" w:hAnsi="Angsana New" w:cs="Angsana New"/>
                <w:sz w:val="28"/>
                <w:szCs w:val="28"/>
                <w:u w:val="none"/>
                <w:cs/>
                <w:lang w:val="th-TH"/>
              </w:rPr>
              <w:t>กัน</w:t>
            </w:r>
          </w:p>
        </w:tc>
        <w:tc>
          <w:tcPr>
            <w:tcW w:w="2799" w:type="pct"/>
            <w:gridSpan w:val="7"/>
          </w:tcPr>
          <w:p w14:paraId="56358BB9" w14:textId="77777777" w:rsidR="00224E63" w:rsidRPr="00A14949" w:rsidRDefault="00224E63" w:rsidP="002B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25426" w:rsidRPr="00A14949" w14:paraId="6A1DBFF8" w14:textId="77777777" w:rsidTr="001B1D03">
        <w:tc>
          <w:tcPr>
            <w:tcW w:w="2201" w:type="pct"/>
            <w:shd w:val="clear" w:color="auto" w:fill="auto"/>
            <w:vAlign w:val="bottom"/>
          </w:tcPr>
          <w:p w14:paraId="1BB005D4" w14:textId="77777777" w:rsidR="00025426" w:rsidRPr="00A37420" w:rsidRDefault="00025426" w:rsidP="0002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4ADC51CF" w14:textId="6AA7BF0B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 w:hanging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49" w:type="pct"/>
          </w:tcPr>
          <w:p w14:paraId="013B4A18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A9630AA" w14:textId="37174C7E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723</w:t>
            </w:r>
          </w:p>
        </w:tc>
        <w:tc>
          <w:tcPr>
            <w:tcW w:w="145" w:type="pct"/>
          </w:tcPr>
          <w:p w14:paraId="4ED5E192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E3B6DFC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48F7557B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5397301E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5426" w:rsidRPr="00A14949" w14:paraId="1A85CC14" w14:textId="77777777" w:rsidTr="001B1D03">
        <w:tc>
          <w:tcPr>
            <w:tcW w:w="2201" w:type="pct"/>
            <w:shd w:val="clear" w:color="auto" w:fill="auto"/>
            <w:vAlign w:val="bottom"/>
          </w:tcPr>
          <w:p w14:paraId="125A7B77" w14:textId="77777777" w:rsidR="00025426" w:rsidRPr="00A37420" w:rsidRDefault="00025426" w:rsidP="0002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343F4D10" w14:textId="32E81985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149" w:type="pct"/>
          </w:tcPr>
          <w:p w14:paraId="7B7C2791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506CDD3" w14:textId="58CAD73B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171</w:t>
            </w:r>
          </w:p>
        </w:tc>
        <w:tc>
          <w:tcPr>
            <w:tcW w:w="145" w:type="pct"/>
          </w:tcPr>
          <w:p w14:paraId="51130413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190205F" w14:textId="4B03543B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149" w:type="pct"/>
          </w:tcPr>
          <w:p w14:paraId="7136C3AF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5CFE1559" w14:textId="070074F4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171</w:t>
            </w:r>
          </w:p>
        </w:tc>
      </w:tr>
      <w:tr w:rsidR="00025426" w:rsidRPr="00A14949" w14:paraId="3FCA1E34" w14:textId="77777777" w:rsidTr="001B1D03">
        <w:tc>
          <w:tcPr>
            <w:tcW w:w="2201" w:type="pct"/>
            <w:shd w:val="clear" w:color="auto" w:fill="auto"/>
            <w:vAlign w:val="bottom"/>
          </w:tcPr>
          <w:p w14:paraId="19F2DF74" w14:textId="77777777" w:rsidR="00025426" w:rsidRPr="00A37420" w:rsidRDefault="00025426" w:rsidP="0002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89" w:type="pct"/>
          </w:tcPr>
          <w:p w14:paraId="157323DC" w14:textId="2DF31786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149" w:type="pct"/>
          </w:tcPr>
          <w:p w14:paraId="7D3363AB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7839287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4D99252D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7340AEA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</w:tcPr>
          <w:p w14:paraId="72936522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1B9BB70D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5426" w:rsidRPr="00A14949" w14:paraId="6B9FDFA2" w14:textId="77777777" w:rsidTr="001B1D03">
        <w:tc>
          <w:tcPr>
            <w:tcW w:w="2201" w:type="pct"/>
            <w:shd w:val="clear" w:color="auto" w:fill="auto"/>
            <w:vAlign w:val="bottom"/>
          </w:tcPr>
          <w:p w14:paraId="47F5785F" w14:textId="77777777" w:rsidR="00025426" w:rsidRPr="00A37420" w:rsidRDefault="00025426" w:rsidP="0002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89" w:type="pct"/>
          </w:tcPr>
          <w:p w14:paraId="2F17B94B" w14:textId="33665301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F26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="Angsana New"/>
                <w:sz w:val="28"/>
                <w:szCs w:val="28"/>
              </w:rPr>
              <w:t>04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49" w:type="pct"/>
          </w:tcPr>
          <w:p w14:paraId="3C2C317C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6734794" w14:textId="2C7E5F0A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F26B12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175</w:t>
            </w:r>
          </w:p>
        </w:tc>
        <w:tc>
          <w:tcPr>
            <w:tcW w:w="145" w:type="pct"/>
          </w:tcPr>
          <w:p w14:paraId="0F8DB0F7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9CAB00C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FD09EA9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0163C597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5426" w:rsidRPr="00A14949" w14:paraId="73512990" w14:textId="77777777" w:rsidTr="001B1D03">
        <w:tc>
          <w:tcPr>
            <w:tcW w:w="2201" w:type="pct"/>
            <w:shd w:val="clear" w:color="auto" w:fill="auto"/>
            <w:vAlign w:val="bottom"/>
          </w:tcPr>
          <w:p w14:paraId="6F534961" w14:textId="77777777" w:rsidR="00025426" w:rsidRPr="00A37420" w:rsidRDefault="00025426" w:rsidP="0002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4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6932F975" w14:textId="29380A0D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49" w:type="pct"/>
          </w:tcPr>
          <w:p w14:paraId="6398FB02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EE25F14" w14:textId="0DB033CE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</w:rPr>
              <w:t>178</w:t>
            </w:r>
          </w:p>
        </w:tc>
        <w:tc>
          <w:tcPr>
            <w:tcW w:w="145" w:type="pct"/>
          </w:tcPr>
          <w:p w14:paraId="4D667CEC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FD350E8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8D3D90F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123AC2D5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5426" w:rsidRPr="00A14949" w14:paraId="23A94A8E" w14:textId="77777777" w:rsidTr="001B1D03">
        <w:tc>
          <w:tcPr>
            <w:tcW w:w="2201" w:type="pct"/>
            <w:shd w:val="clear" w:color="auto" w:fill="auto"/>
            <w:vAlign w:val="bottom"/>
          </w:tcPr>
          <w:p w14:paraId="0BB45E65" w14:textId="77777777" w:rsidR="00025426" w:rsidRPr="00A37420" w:rsidRDefault="00025426" w:rsidP="0002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2195FD85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22B8CF8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BCBBBAB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1EB6417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E6B9F71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1D0B122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3E281B3A" w14:textId="77777777" w:rsidR="00025426" w:rsidRPr="00F26B12" w:rsidRDefault="00025426" w:rsidP="0002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54C5ED1" w14:textId="7B830726" w:rsidR="00A8737A" w:rsidRPr="00A14949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14949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31</w:t>
      </w:r>
      <w:r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Pr="00A14949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1F2771" w:rsidRPr="001F2771">
        <w:rPr>
          <w:rFonts w:asciiTheme="majorBidi" w:hAnsiTheme="majorBidi" w:cstheme="majorBidi"/>
          <w:sz w:val="28"/>
          <w:szCs w:val="28"/>
        </w:rPr>
        <w:t>2564</w:t>
      </w:r>
      <w:r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Pr="00A14949">
        <w:rPr>
          <w:rFonts w:asciiTheme="majorBidi" w:hAnsiTheme="majorBidi" w:cstheme="majorBidi"/>
          <w:sz w:val="28"/>
          <w:szCs w:val="28"/>
          <w:cs/>
        </w:rPr>
        <w:t>และ</w:t>
      </w:r>
      <w:r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31</w:t>
      </w:r>
      <w:r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Pr="00A1494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1F2771">
        <w:rPr>
          <w:rFonts w:asciiTheme="majorBidi" w:hAnsiTheme="majorBidi" w:cstheme="majorBidi"/>
          <w:sz w:val="28"/>
          <w:szCs w:val="28"/>
        </w:rPr>
        <w:t>2563</w:t>
      </w:r>
      <w:r w:rsidRPr="00A14949">
        <w:rPr>
          <w:rFonts w:asciiTheme="majorBidi" w:hAnsiTheme="majorBidi" w:cstheme="majorBidi"/>
          <w:sz w:val="28"/>
          <w:szCs w:val="28"/>
        </w:rPr>
        <w:t xml:space="preserve"> </w:t>
      </w:r>
      <w:r w:rsidRPr="00A1494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DDE6E2A" w14:textId="77777777" w:rsidR="00A8737A" w:rsidRPr="00A7085B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1"/>
        <w:gridCol w:w="270"/>
        <w:gridCol w:w="1088"/>
        <w:gridCol w:w="266"/>
        <w:gridCol w:w="1072"/>
        <w:gridCol w:w="251"/>
        <w:gridCol w:w="1097"/>
      </w:tblGrid>
      <w:tr w:rsidR="00A8737A" w:rsidRPr="00A7085B" w14:paraId="6ED6A4FF" w14:textId="77777777" w:rsidTr="00DC3461">
        <w:trPr>
          <w:tblHeader/>
        </w:trPr>
        <w:tc>
          <w:tcPr>
            <w:tcW w:w="2207" w:type="pct"/>
            <w:shd w:val="clear" w:color="auto" w:fill="auto"/>
          </w:tcPr>
          <w:p w14:paraId="19350CDD" w14:textId="77777777" w:rsidR="00A8737A" w:rsidRPr="00A7085B" w:rsidRDefault="00A8737A" w:rsidP="00952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233B3854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8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31ECB147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6059C490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8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461" w:rsidRPr="00A7085B" w14:paraId="596B93E4" w14:textId="77777777" w:rsidTr="00DC3461">
        <w:trPr>
          <w:tblHeader/>
        </w:trPr>
        <w:tc>
          <w:tcPr>
            <w:tcW w:w="2207" w:type="pct"/>
            <w:shd w:val="clear" w:color="auto" w:fill="auto"/>
          </w:tcPr>
          <w:p w14:paraId="3B84BEED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E9D6056" w14:textId="27F91F2A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685C612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50C59B5" w14:textId="348440D9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75DA654B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66CE7DB" w14:textId="5195AD3B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2B078EE8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C0225A8" w14:textId="4D00AB27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C3461" w:rsidRPr="00A7085B" w14:paraId="2CFC6842" w14:textId="77777777" w:rsidTr="00DC3461">
        <w:trPr>
          <w:tblHeader/>
        </w:trPr>
        <w:tc>
          <w:tcPr>
            <w:tcW w:w="2207" w:type="pct"/>
            <w:shd w:val="clear" w:color="auto" w:fill="auto"/>
          </w:tcPr>
          <w:p w14:paraId="0F158752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08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7F50112" w14:textId="25BF8DF1" w:rsidR="00A8737A" w:rsidRPr="00A7085B" w:rsidRDefault="001F2771" w:rsidP="009B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 w:firstLine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36F6CB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0A688C2" w14:textId="7F6D9C42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6FD97176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3E2A6CB" w14:textId="362FFE2F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29257504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D06E7EE" w14:textId="5D68735D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8737A" w:rsidRPr="00A7085B" w14:paraId="10811D0C" w14:textId="77777777" w:rsidTr="00DC3461">
        <w:trPr>
          <w:tblHeader/>
        </w:trPr>
        <w:tc>
          <w:tcPr>
            <w:tcW w:w="2207" w:type="pct"/>
            <w:shd w:val="clear" w:color="auto" w:fill="auto"/>
          </w:tcPr>
          <w:p w14:paraId="6A387ACD" w14:textId="77777777" w:rsidR="00A8737A" w:rsidRPr="00A7085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pct"/>
            <w:gridSpan w:val="7"/>
            <w:shd w:val="clear" w:color="auto" w:fill="auto"/>
          </w:tcPr>
          <w:p w14:paraId="13CBE79D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08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3461" w:rsidRPr="00A7085B" w14:paraId="74317233" w14:textId="77777777" w:rsidTr="00DC3461">
        <w:trPr>
          <w:trHeight w:val="144"/>
        </w:trPr>
        <w:tc>
          <w:tcPr>
            <w:tcW w:w="2207" w:type="pct"/>
            <w:shd w:val="clear" w:color="auto" w:fill="auto"/>
          </w:tcPr>
          <w:p w14:paraId="444412E0" w14:textId="77777777" w:rsidR="00A8737A" w:rsidRPr="00A7085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8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0294FA17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8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84AE83F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CBC92F4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7085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95E71DB" w14:textId="77777777" w:rsidR="00A8737A" w:rsidRPr="00A7085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742C8E2" w14:textId="53642610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37" w:type="pct"/>
            <w:shd w:val="clear" w:color="auto" w:fill="auto"/>
          </w:tcPr>
          <w:p w14:paraId="68215646" w14:textId="77777777" w:rsidR="00A8737A" w:rsidRPr="00A7085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61F7A2E7" w14:textId="2F607397" w:rsidR="00A8737A" w:rsidRPr="00A7085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DC3461" w:rsidRPr="00A7085B" w14:paraId="19AF6112" w14:textId="77777777" w:rsidTr="00DC3461">
        <w:trPr>
          <w:trHeight w:val="144"/>
        </w:trPr>
        <w:tc>
          <w:tcPr>
            <w:tcW w:w="2207" w:type="pct"/>
            <w:shd w:val="clear" w:color="auto" w:fill="auto"/>
          </w:tcPr>
          <w:p w14:paraId="27F6F927" w14:textId="77777777" w:rsidR="00A8737A" w:rsidRPr="00A7085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8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89" w:type="pct"/>
            <w:shd w:val="clear" w:color="auto" w:fill="auto"/>
          </w:tcPr>
          <w:p w14:paraId="48C112ED" w14:textId="6FAB5CA0" w:rsidR="00A8737A" w:rsidRPr="00A7085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47" w:type="pct"/>
            <w:shd w:val="clear" w:color="auto" w:fill="auto"/>
          </w:tcPr>
          <w:p w14:paraId="31FFEC0F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20FCCBF" w14:textId="0D23D1ED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145" w:type="pct"/>
            <w:shd w:val="clear" w:color="auto" w:fill="auto"/>
          </w:tcPr>
          <w:p w14:paraId="732E984C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D957E70" w14:textId="49777220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37" w:type="pct"/>
            <w:shd w:val="clear" w:color="auto" w:fill="auto"/>
          </w:tcPr>
          <w:p w14:paraId="4B207F01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38B52DEB" w14:textId="3308C8F9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737A" w:rsidRPr="00A708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</w:tr>
      <w:tr w:rsidR="00DC3461" w:rsidRPr="00A7085B" w14:paraId="0648DF67" w14:textId="77777777" w:rsidTr="00DC3461">
        <w:trPr>
          <w:trHeight w:val="144"/>
        </w:trPr>
        <w:tc>
          <w:tcPr>
            <w:tcW w:w="2207" w:type="pct"/>
            <w:shd w:val="clear" w:color="auto" w:fill="auto"/>
          </w:tcPr>
          <w:p w14:paraId="782BBB10" w14:textId="77777777" w:rsidR="00A8737A" w:rsidRPr="00A7085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85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shd w:val="clear" w:color="auto" w:fill="auto"/>
          </w:tcPr>
          <w:p w14:paraId="40B4589D" w14:textId="796E4B9E" w:rsidR="00A8737A" w:rsidRPr="00A7085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47" w:type="pct"/>
            <w:shd w:val="clear" w:color="auto" w:fill="auto"/>
          </w:tcPr>
          <w:p w14:paraId="61B845FE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561FBA2" w14:textId="7796D7D2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45" w:type="pct"/>
            <w:shd w:val="clear" w:color="auto" w:fill="auto"/>
          </w:tcPr>
          <w:p w14:paraId="4AFF784D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5B704F4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8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945DC76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282749D9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2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08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3461" w:rsidRPr="00A7085B" w14:paraId="63C990DB" w14:textId="77777777" w:rsidTr="00DC3461">
        <w:tc>
          <w:tcPr>
            <w:tcW w:w="2207" w:type="pct"/>
            <w:shd w:val="clear" w:color="auto" w:fill="auto"/>
          </w:tcPr>
          <w:p w14:paraId="34AF3687" w14:textId="77777777" w:rsidR="00A8737A" w:rsidRPr="00A7085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08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BB727" w14:textId="216A9526" w:rsidR="00A8737A" w:rsidRPr="00A7085B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A8737A" w:rsidRPr="00A708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147" w:type="pct"/>
            <w:shd w:val="clear" w:color="auto" w:fill="auto"/>
          </w:tcPr>
          <w:p w14:paraId="623E3266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06E17" w14:textId="41DDA0B4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A8737A" w:rsidRPr="00A708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145" w:type="pct"/>
            <w:shd w:val="clear" w:color="auto" w:fill="auto"/>
          </w:tcPr>
          <w:p w14:paraId="022C2593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A3B3C" w14:textId="3DBFEBDA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8737A" w:rsidRPr="00A708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137" w:type="pct"/>
            <w:shd w:val="clear" w:color="auto" w:fill="auto"/>
          </w:tcPr>
          <w:p w14:paraId="07AF6DE8" w14:textId="77777777" w:rsidR="00A8737A" w:rsidRPr="00A7085B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8001F" w14:textId="059CB479" w:rsidR="00A8737A" w:rsidRPr="00A7085B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8737A" w:rsidRPr="00A708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</w:tr>
    </w:tbl>
    <w:p w14:paraId="1A797832" w14:textId="61E68A31" w:rsidR="00F83361" w:rsidRDefault="00F8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1"/>
        <w:gridCol w:w="270"/>
        <w:gridCol w:w="1102"/>
        <w:gridCol w:w="270"/>
        <w:gridCol w:w="1078"/>
        <w:gridCol w:w="250"/>
        <w:gridCol w:w="1080"/>
      </w:tblGrid>
      <w:tr w:rsidR="00A8737A" w:rsidRPr="00F35A59" w14:paraId="547D7664" w14:textId="77777777" w:rsidTr="00F83361">
        <w:trPr>
          <w:tblHeader/>
        </w:trPr>
        <w:tc>
          <w:tcPr>
            <w:tcW w:w="2206" w:type="pct"/>
            <w:shd w:val="clear" w:color="auto" w:fill="auto"/>
          </w:tcPr>
          <w:p w14:paraId="5F759260" w14:textId="77777777" w:rsidR="00A8737A" w:rsidRPr="00F35A59" w:rsidRDefault="00A8737A" w:rsidP="00952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3C7D472A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D1FEB61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3C95A8E7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461" w:rsidRPr="00F35A59" w14:paraId="71C40EF9" w14:textId="77777777" w:rsidTr="00F83361">
        <w:trPr>
          <w:tblHeader/>
        </w:trPr>
        <w:tc>
          <w:tcPr>
            <w:tcW w:w="2206" w:type="pct"/>
            <w:shd w:val="clear" w:color="auto" w:fill="auto"/>
          </w:tcPr>
          <w:p w14:paraId="6C33B750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70C61DD" w14:textId="6C80C206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113210B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65E780F4" w14:textId="7D4DE4F7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7D4B084C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28A4EE2" w14:textId="694F51E0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4F0116EE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7D998B3" w14:textId="0F378181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C3461" w:rsidRPr="00F35A59" w14:paraId="7EECC4DD" w14:textId="77777777" w:rsidTr="00F83361">
        <w:trPr>
          <w:tblHeader/>
        </w:trPr>
        <w:tc>
          <w:tcPr>
            <w:tcW w:w="2206" w:type="pct"/>
            <w:shd w:val="clear" w:color="auto" w:fill="auto"/>
          </w:tcPr>
          <w:p w14:paraId="097F61B8" w14:textId="548654F2" w:rsidR="00A8737A" w:rsidRPr="00BD3502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35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6D47BAC" w14:textId="2C9CEF3C" w:rsidR="00A8737A" w:rsidRPr="00F35A59" w:rsidRDefault="001F2771" w:rsidP="00DC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 w:firstLine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0997FA7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2BC30169" w14:textId="60703183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7319E784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3D3B301" w14:textId="659D1C8B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2B87178A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89ECB5E" w14:textId="210B5D16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8737A" w:rsidRPr="00F35A59" w14:paraId="015E1384" w14:textId="77777777" w:rsidTr="00F83361">
        <w:trPr>
          <w:tblHeader/>
        </w:trPr>
        <w:tc>
          <w:tcPr>
            <w:tcW w:w="2206" w:type="pct"/>
            <w:shd w:val="clear" w:color="auto" w:fill="auto"/>
          </w:tcPr>
          <w:p w14:paraId="5C494BE4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4" w:type="pct"/>
            <w:gridSpan w:val="7"/>
            <w:shd w:val="clear" w:color="auto" w:fill="auto"/>
          </w:tcPr>
          <w:p w14:paraId="02F1628B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3461" w:rsidRPr="00F35A59" w14:paraId="783A0F01" w14:textId="77777777" w:rsidTr="00F83361">
        <w:trPr>
          <w:trHeight w:val="144"/>
        </w:trPr>
        <w:tc>
          <w:tcPr>
            <w:tcW w:w="2206" w:type="pct"/>
            <w:shd w:val="clear" w:color="auto" w:fill="auto"/>
          </w:tcPr>
          <w:p w14:paraId="111F5818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7A835079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AB33524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80A6371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195DD2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D534CF0" w14:textId="16EDFC86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136" w:type="pct"/>
            <w:shd w:val="clear" w:color="auto" w:fill="auto"/>
          </w:tcPr>
          <w:p w14:paraId="1FBB463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E817A34" w14:textId="0D52C008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  <w:tr w:rsidR="00DC3461" w:rsidRPr="00F35A59" w14:paraId="5BCF32BD" w14:textId="77777777" w:rsidTr="00F83361">
        <w:trPr>
          <w:trHeight w:val="144"/>
        </w:trPr>
        <w:tc>
          <w:tcPr>
            <w:tcW w:w="2206" w:type="pct"/>
            <w:shd w:val="clear" w:color="auto" w:fill="auto"/>
          </w:tcPr>
          <w:p w14:paraId="665E8BC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89" w:type="pct"/>
            <w:shd w:val="clear" w:color="auto" w:fill="auto"/>
          </w:tcPr>
          <w:p w14:paraId="54253938" w14:textId="78F65326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47" w:type="pct"/>
            <w:shd w:val="clear" w:color="auto" w:fill="auto"/>
          </w:tcPr>
          <w:p w14:paraId="3310F0B6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BEF4804" w14:textId="4E580003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47" w:type="pct"/>
            <w:shd w:val="clear" w:color="auto" w:fill="auto"/>
          </w:tcPr>
          <w:p w14:paraId="15AA8963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A655CD4" w14:textId="4B70C65F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6" w:type="pct"/>
            <w:shd w:val="clear" w:color="auto" w:fill="auto"/>
          </w:tcPr>
          <w:p w14:paraId="2DA6FDE5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A66FB9A" w14:textId="7C3554B1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DC3461" w:rsidRPr="00F35A59" w14:paraId="50F76EE9" w14:textId="77777777" w:rsidTr="00F83361">
        <w:trPr>
          <w:trHeight w:val="144"/>
        </w:trPr>
        <w:tc>
          <w:tcPr>
            <w:tcW w:w="2206" w:type="pct"/>
            <w:shd w:val="clear" w:color="auto" w:fill="auto"/>
          </w:tcPr>
          <w:p w14:paraId="36DA56CD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140BDA7" w14:textId="411E2B1D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47" w:type="pct"/>
            <w:shd w:val="clear" w:color="auto" w:fill="auto"/>
          </w:tcPr>
          <w:p w14:paraId="5BB89EEF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4B62CFC" w14:textId="67B8A33B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47" w:type="pct"/>
            <w:shd w:val="clear" w:color="auto" w:fill="auto"/>
          </w:tcPr>
          <w:p w14:paraId="6BE8AA8B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7E37F05" w14:textId="4D8EA78D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36" w:type="pct"/>
            <w:shd w:val="clear" w:color="auto" w:fill="auto"/>
          </w:tcPr>
          <w:p w14:paraId="4D8CCBA4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D6D30D7" w14:textId="0AE91070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DC3461" w:rsidRPr="00F35A59" w14:paraId="0B926E75" w14:textId="77777777" w:rsidTr="00F83361">
        <w:tc>
          <w:tcPr>
            <w:tcW w:w="2206" w:type="pct"/>
            <w:shd w:val="clear" w:color="auto" w:fill="auto"/>
          </w:tcPr>
          <w:p w14:paraId="3F66D36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A2DA7" w14:textId="30E902A1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147" w:type="pct"/>
            <w:shd w:val="clear" w:color="auto" w:fill="auto"/>
          </w:tcPr>
          <w:p w14:paraId="754641D2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8138C" w14:textId="5B7C00F3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147" w:type="pct"/>
            <w:shd w:val="clear" w:color="auto" w:fill="auto"/>
          </w:tcPr>
          <w:p w14:paraId="04F297E3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99184" w14:textId="60117385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136" w:type="pct"/>
            <w:shd w:val="clear" w:color="auto" w:fill="auto"/>
          </w:tcPr>
          <w:p w14:paraId="0F105BAF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9FD2E" w14:textId="31224E41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</w:t>
            </w:r>
          </w:p>
        </w:tc>
      </w:tr>
    </w:tbl>
    <w:p w14:paraId="0BA44072" w14:textId="20ED0217" w:rsidR="00A47AD7" w:rsidRDefault="00A47AD7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3F75FDF4" w14:textId="77777777" w:rsidR="00A47AD7" w:rsidRDefault="00A47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2"/>
        <w:gridCol w:w="266"/>
        <w:gridCol w:w="1098"/>
        <w:gridCol w:w="270"/>
        <w:gridCol w:w="1078"/>
        <w:gridCol w:w="252"/>
        <w:gridCol w:w="1058"/>
      </w:tblGrid>
      <w:tr w:rsidR="00A8737A" w:rsidRPr="00F35A59" w14:paraId="252EAD9B" w14:textId="77777777" w:rsidTr="00A47AD7">
        <w:tc>
          <w:tcPr>
            <w:tcW w:w="2204" w:type="pct"/>
            <w:shd w:val="clear" w:color="auto" w:fill="auto"/>
          </w:tcPr>
          <w:p w14:paraId="08BA2B00" w14:textId="77777777" w:rsidR="00A8737A" w:rsidRPr="00F35A59" w:rsidRDefault="00A8737A" w:rsidP="00952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shd w:val="clear" w:color="auto" w:fill="auto"/>
          </w:tcPr>
          <w:p w14:paraId="691042D0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FE01F06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4412ED84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37A" w:rsidRPr="00F35A59" w14:paraId="27CCA745" w14:textId="77777777" w:rsidTr="00A47AD7">
        <w:tc>
          <w:tcPr>
            <w:tcW w:w="2204" w:type="pct"/>
            <w:shd w:val="clear" w:color="auto" w:fill="auto"/>
          </w:tcPr>
          <w:p w14:paraId="0AC6E62F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B794882" w14:textId="47E4F70A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6DF55E1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0EE6A7D" w14:textId="599D55BF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577F767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65B1AE2" w14:textId="0F7F3F17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20234E0F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57655F7" w14:textId="764C3E82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8737A" w:rsidRPr="00F35A59" w14:paraId="4169D929" w14:textId="77777777" w:rsidTr="00A47AD7">
        <w:tc>
          <w:tcPr>
            <w:tcW w:w="2204" w:type="pct"/>
            <w:shd w:val="clear" w:color="auto" w:fill="auto"/>
          </w:tcPr>
          <w:p w14:paraId="7139C0EE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FAB5383" w14:textId="5D7E285C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AAF958A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D08BDE1" w14:textId="4F0972CA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13692633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3EB349D" w14:textId="7943DAF7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314E4CD1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3E5C957" w14:textId="5D817E15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8737A" w:rsidRPr="00F35A59" w14:paraId="27FDEC77" w14:textId="77777777" w:rsidTr="00A47AD7">
        <w:tc>
          <w:tcPr>
            <w:tcW w:w="2204" w:type="pct"/>
            <w:shd w:val="clear" w:color="auto" w:fill="auto"/>
          </w:tcPr>
          <w:p w14:paraId="14BCC979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2989D6B0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737A" w:rsidRPr="00F35A59" w14:paraId="6BCC1FF6" w14:textId="77777777" w:rsidTr="00A47AD7">
        <w:trPr>
          <w:trHeight w:val="144"/>
        </w:trPr>
        <w:tc>
          <w:tcPr>
            <w:tcW w:w="2204" w:type="pct"/>
            <w:shd w:val="clear" w:color="auto" w:fill="auto"/>
          </w:tcPr>
          <w:p w14:paraId="5365527E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711A8DA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9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2B83BD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10DDA086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right="-365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163E53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05DFD40" w14:textId="65849559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37" w:type="pct"/>
            <w:shd w:val="clear" w:color="auto" w:fill="auto"/>
          </w:tcPr>
          <w:p w14:paraId="00C93A8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42D7CC79" w14:textId="1943D17C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  <w:tr w:rsidR="00A8737A" w:rsidRPr="00F35A59" w14:paraId="1DC67A2D" w14:textId="77777777" w:rsidTr="00A47AD7">
        <w:tc>
          <w:tcPr>
            <w:tcW w:w="2204" w:type="pct"/>
            <w:shd w:val="clear" w:color="auto" w:fill="auto"/>
          </w:tcPr>
          <w:p w14:paraId="10F31C2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BBA57" w14:textId="77777777" w:rsidR="00A8737A" w:rsidRPr="00B47A05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A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07881F5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E727E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D1B011F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6E8B1" w14:textId="74B3B991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137" w:type="pct"/>
            <w:shd w:val="clear" w:color="auto" w:fill="auto"/>
          </w:tcPr>
          <w:p w14:paraId="44198D64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20CEC" w14:textId="75DFDF12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</w:p>
        </w:tc>
      </w:tr>
    </w:tbl>
    <w:p w14:paraId="6249CBEA" w14:textId="77777777" w:rsidR="00A8737A" w:rsidRPr="00F35A59" w:rsidRDefault="00A8737A" w:rsidP="00A8737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113"/>
        <w:gridCol w:w="241"/>
        <w:gridCol w:w="1096"/>
        <w:gridCol w:w="270"/>
        <w:gridCol w:w="1080"/>
        <w:gridCol w:w="253"/>
        <w:gridCol w:w="1080"/>
      </w:tblGrid>
      <w:tr w:rsidR="00A8737A" w:rsidRPr="00F35A59" w14:paraId="3F036D3E" w14:textId="77777777" w:rsidTr="001D5663">
        <w:tc>
          <w:tcPr>
            <w:tcW w:w="2205" w:type="pct"/>
            <w:shd w:val="clear" w:color="auto" w:fill="auto"/>
          </w:tcPr>
          <w:p w14:paraId="4420B95B" w14:textId="77777777" w:rsidR="00A8737A" w:rsidRPr="00F35A59" w:rsidRDefault="00A8737A" w:rsidP="00952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3673C0BC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11B5BCA0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0411EED1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37A" w:rsidRPr="00F35A59" w14:paraId="3A7E7A92" w14:textId="77777777" w:rsidTr="001D5663">
        <w:tc>
          <w:tcPr>
            <w:tcW w:w="2205" w:type="pct"/>
            <w:shd w:val="clear" w:color="auto" w:fill="auto"/>
          </w:tcPr>
          <w:p w14:paraId="0182A889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C884E6A" w14:textId="0F397B44" w:rsidR="00A8737A" w:rsidRPr="00F35A59" w:rsidRDefault="001F2771" w:rsidP="001D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 w:hanging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434E64A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C73898C" w14:textId="00136A10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770AE27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8D5F665" w14:textId="250157A1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35A4D91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A5E9B74" w14:textId="68D6422B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8737A" w:rsidRPr="00F35A59" w14:paraId="13D49007" w14:textId="77777777" w:rsidTr="001D5663">
        <w:tc>
          <w:tcPr>
            <w:tcW w:w="2205" w:type="pct"/>
            <w:shd w:val="clear" w:color="auto" w:fill="auto"/>
          </w:tcPr>
          <w:p w14:paraId="21310D2E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1D364E4" w14:textId="2228E704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55D26E18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4D684E2" w14:textId="48CCB66A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34B496BD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F0792D3" w14:textId="4C74868C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0986B0A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24F35EC" w14:textId="06B0838B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8737A" w:rsidRPr="00F35A59" w14:paraId="04FD7DF1" w14:textId="77777777" w:rsidTr="001D5663">
        <w:tc>
          <w:tcPr>
            <w:tcW w:w="2205" w:type="pct"/>
            <w:shd w:val="clear" w:color="auto" w:fill="auto"/>
          </w:tcPr>
          <w:p w14:paraId="5CA62898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5" w:type="pct"/>
            <w:gridSpan w:val="7"/>
            <w:shd w:val="clear" w:color="auto" w:fill="auto"/>
          </w:tcPr>
          <w:p w14:paraId="6D703711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737A" w:rsidRPr="00F35A59" w14:paraId="18A8D78C" w14:textId="77777777" w:rsidTr="001D5663">
        <w:trPr>
          <w:trHeight w:val="144"/>
        </w:trPr>
        <w:tc>
          <w:tcPr>
            <w:tcW w:w="2205" w:type="pct"/>
            <w:shd w:val="clear" w:color="auto" w:fill="auto"/>
          </w:tcPr>
          <w:p w14:paraId="0BD53649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0D9036A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08E98D6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98A2B9A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4B76F1D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C2E7FE7" w14:textId="75C6D8FA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38" w:type="pct"/>
            <w:shd w:val="clear" w:color="auto" w:fill="auto"/>
          </w:tcPr>
          <w:p w14:paraId="1EEDAEFD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F5EF34F" w14:textId="736228DF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8737A" w:rsidRPr="00F35A59" w14:paraId="4069140F" w14:textId="77777777" w:rsidTr="001D5663">
        <w:trPr>
          <w:trHeight w:val="144"/>
        </w:trPr>
        <w:tc>
          <w:tcPr>
            <w:tcW w:w="2205" w:type="pct"/>
            <w:shd w:val="clear" w:color="auto" w:fill="auto"/>
          </w:tcPr>
          <w:p w14:paraId="2061D20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6" w:type="pct"/>
            <w:shd w:val="clear" w:color="auto" w:fill="auto"/>
          </w:tcPr>
          <w:p w14:paraId="63C32AE9" w14:textId="223DEAC5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131" w:type="pct"/>
            <w:shd w:val="clear" w:color="auto" w:fill="auto"/>
          </w:tcPr>
          <w:p w14:paraId="51521AB7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5D7B1CD" w14:textId="47506C96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147" w:type="pct"/>
            <w:shd w:val="clear" w:color="auto" w:fill="auto"/>
          </w:tcPr>
          <w:p w14:paraId="4ECCDEB6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488D2C5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right="-3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00AA390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331968B" w14:textId="44789E47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</w:tr>
      <w:tr w:rsidR="00A8737A" w:rsidRPr="00F35A59" w14:paraId="7FCF40A2" w14:textId="77777777" w:rsidTr="001D5663">
        <w:trPr>
          <w:trHeight w:val="144"/>
        </w:trPr>
        <w:tc>
          <w:tcPr>
            <w:tcW w:w="2205" w:type="pct"/>
            <w:shd w:val="clear" w:color="auto" w:fill="auto"/>
          </w:tcPr>
          <w:p w14:paraId="1A335AD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shd w:val="clear" w:color="auto" w:fill="auto"/>
          </w:tcPr>
          <w:p w14:paraId="3F2FD5D3" w14:textId="2681877A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31" w:type="pct"/>
            <w:shd w:val="clear" w:color="auto" w:fill="auto"/>
          </w:tcPr>
          <w:p w14:paraId="292AC796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937875A" w14:textId="401C475B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147" w:type="pct"/>
            <w:shd w:val="clear" w:color="auto" w:fill="auto"/>
          </w:tcPr>
          <w:p w14:paraId="12507AF0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4890A9A" w14:textId="103CE698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38" w:type="pct"/>
            <w:shd w:val="clear" w:color="auto" w:fill="auto"/>
          </w:tcPr>
          <w:p w14:paraId="08687F61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BEB6004" w14:textId="29A85039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A8737A" w:rsidRPr="00F35A59" w14:paraId="602BB2FD" w14:textId="77777777" w:rsidTr="001D5663">
        <w:tc>
          <w:tcPr>
            <w:tcW w:w="2205" w:type="pct"/>
            <w:shd w:val="clear" w:color="auto" w:fill="auto"/>
          </w:tcPr>
          <w:p w14:paraId="4CEF761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35310" w14:textId="03F2BC18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131" w:type="pct"/>
            <w:shd w:val="clear" w:color="auto" w:fill="auto"/>
          </w:tcPr>
          <w:p w14:paraId="43E65172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F6AF0" w14:textId="42A62231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147" w:type="pct"/>
            <w:shd w:val="clear" w:color="auto" w:fill="auto"/>
          </w:tcPr>
          <w:p w14:paraId="314661F0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80BA0" w14:textId="4BAA9479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830</w:t>
            </w:r>
          </w:p>
        </w:tc>
        <w:tc>
          <w:tcPr>
            <w:tcW w:w="138" w:type="pct"/>
            <w:shd w:val="clear" w:color="auto" w:fill="auto"/>
          </w:tcPr>
          <w:p w14:paraId="3F52F85B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E7F04" w14:textId="3EA88BF1" w:rsidR="00A8737A" w:rsidRPr="00F35A59" w:rsidRDefault="001F2771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764</w:t>
            </w:r>
          </w:p>
        </w:tc>
      </w:tr>
    </w:tbl>
    <w:p w14:paraId="077E7B8A" w14:textId="77777777" w:rsidR="00A8737A" w:rsidRPr="00075B2F" w:rsidRDefault="00A8737A" w:rsidP="00A8737A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A8737A" w:rsidRPr="00124898" w14:paraId="0800A68B" w14:textId="77777777" w:rsidTr="00C93F02">
        <w:trPr>
          <w:tblHeader/>
        </w:trPr>
        <w:tc>
          <w:tcPr>
            <w:tcW w:w="2112" w:type="dxa"/>
            <w:vAlign w:val="bottom"/>
          </w:tcPr>
          <w:p w14:paraId="1A5618A1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3FB9481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7D05A9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784EF457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A8737A" w:rsidRPr="00124898" w14:paraId="5D89428B" w14:textId="77777777" w:rsidTr="00C93F02">
        <w:tc>
          <w:tcPr>
            <w:tcW w:w="2112" w:type="dxa"/>
            <w:shd w:val="clear" w:color="auto" w:fill="auto"/>
            <w:vAlign w:val="bottom"/>
          </w:tcPr>
          <w:p w14:paraId="1C01DC91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0E7777C0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839C8C2" w14:textId="6F5D1507" w:rsidR="00A8737A" w:rsidRPr="009777AF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7BD7834E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15D53675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2F96E85E" w14:textId="5546D0BA" w:rsidR="00A8737A" w:rsidRPr="009777AF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4B5D2B06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0486CF4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588BC70" w14:textId="71252BB3" w:rsidR="00A8737A" w:rsidRPr="009777AF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9B1C876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64644469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75A15F69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AD6353B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16C4FC77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1E162784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2F6B4F7" w14:textId="3E42EDCE" w:rsidR="00A8737A" w:rsidRPr="009777AF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A8737A" w:rsidRPr="00124898" w14:paraId="5E553A25" w14:textId="77777777" w:rsidTr="00C93F02">
        <w:tc>
          <w:tcPr>
            <w:tcW w:w="2112" w:type="dxa"/>
            <w:vAlign w:val="bottom"/>
          </w:tcPr>
          <w:p w14:paraId="75CAAE07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7605D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  <w:vAlign w:val="bottom"/>
          </w:tcPr>
          <w:p w14:paraId="7B833315" w14:textId="2D274E3D" w:rsidR="00A8737A" w:rsidRPr="009777AF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4" w:type="dxa"/>
            <w:vAlign w:val="bottom"/>
          </w:tcPr>
          <w:p w14:paraId="734BA63C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38354482" w14:textId="5BC9885E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6E91FAAD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14ABBAD" w14:textId="46A9101E" w:rsidR="00A8737A" w:rsidRPr="009777AF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vAlign w:val="bottom"/>
          </w:tcPr>
          <w:p w14:paraId="5B0ECD5D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61E949D1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DC1B962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BF1B201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2469C31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09E2D6C0" w14:textId="3CE045AE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8737A" w:rsidRPr="00124898" w14:paraId="11D1BF00" w14:textId="77777777" w:rsidTr="00C93F02">
        <w:tc>
          <w:tcPr>
            <w:tcW w:w="2112" w:type="dxa"/>
          </w:tcPr>
          <w:p w14:paraId="06A498B4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3"/>
          </w:tcPr>
          <w:p w14:paraId="7382DD25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E6AD7A3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7"/>
          </w:tcPr>
          <w:p w14:paraId="63DF8A83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9777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8737A" w:rsidRPr="007D6DEA" w14:paraId="1A4326F2" w14:textId="77777777" w:rsidTr="00C93F02">
        <w:tc>
          <w:tcPr>
            <w:tcW w:w="2112" w:type="dxa"/>
          </w:tcPr>
          <w:p w14:paraId="36991CB2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7D6DEA">
              <w:rPr>
                <w:rFonts w:asciiTheme="majorBidi" w:hAnsiTheme="majorBidi" w:cstheme="majorBidi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978" w:type="dxa"/>
          </w:tcPr>
          <w:p w14:paraId="2AEEAD42" w14:textId="3A7EC168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70902" w:rsidRPr="007D6DE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4" w:type="dxa"/>
          </w:tcPr>
          <w:p w14:paraId="21799997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105FCD0" w14:textId="2EB8F8A4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A8737A" w:rsidRPr="007D6DE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F2771">
              <w:rPr>
                <w:rFonts w:asciiTheme="majorBidi" w:hAnsiTheme="majorBidi" w:cs="Angsana New"/>
                <w:sz w:val="24"/>
                <w:szCs w:val="24"/>
              </w:rPr>
              <w:t>05</w:t>
            </w:r>
            <w:r w:rsidR="00C70902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="00A8737A" w:rsidRPr="007D6DE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C70902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1F2771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A8737A" w:rsidRPr="007D6DE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F2771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6DC091EC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FAB0D30" w14:textId="57A3D7C5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235" w:type="dxa"/>
          </w:tcPr>
          <w:p w14:paraId="3025A70E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F869BE7" w14:textId="66F94F98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="Angsana New"/>
                <w:sz w:val="24"/>
                <w:szCs w:val="24"/>
              </w:rPr>
              <w:t>185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235" w:type="dxa"/>
          </w:tcPr>
          <w:p w14:paraId="5A17C243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5C8459E8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5C7A03C1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FEEE139" w14:textId="1EB00A51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="Angsana New"/>
                <w:sz w:val="24"/>
                <w:szCs w:val="24"/>
              </w:rPr>
              <w:t>297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="Angsana New"/>
                <w:sz w:val="24"/>
                <w:szCs w:val="24"/>
              </w:rPr>
              <w:t>320</w:t>
            </w:r>
          </w:p>
        </w:tc>
      </w:tr>
      <w:tr w:rsidR="00A8737A" w:rsidRPr="00124898" w14:paraId="52D3CE30" w14:textId="77777777" w:rsidTr="00C93F02">
        <w:tc>
          <w:tcPr>
            <w:tcW w:w="2112" w:type="dxa"/>
          </w:tcPr>
          <w:p w14:paraId="1D39C039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6D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8" w:type="dxa"/>
          </w:tcPr>
          <w:p w14:paraId="4B9007EC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6F8CD1EE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14:paraId="085E9891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0FA4F4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337F9E8" w14:textId="2B0E4B03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  <w:r w:rsidR="00A8737A" w:rsidRPr="007D6D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235" w:type="dxa"/>
          </w:tcPr>
          <w:p w14:paraId="757B2E3E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11A9EF1F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3F472FA2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28FB3C9C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4950EF95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10408D6" w14:textId="34924CED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297</w:t>
            </w:r>
            <w:r w:rsidR="00A8737A" w:rsidRPr="007D6D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</w:p>
        </w:tc>
      </w:tr>
    </w:tbl>
    <w:p w14:paraId="2299D61D" w14:textId="1764BD91" w:rsidR="00075B2F" w:rsidRDefault="00075B2F" w:rsidP="00A8737A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2"/>
        <w:gridCol w:w="1014"/>
        <w:gridCol w:w="234"/>
        <w:gridCol w:w="1017"/>
        <w:gridCol w:w="236"/>
        <w:gridCol w:w="1011"/>
        <w:gridCol w:w="235"/>
        <w:gridCol w:w="922"/>
        <w:gridCol w:w="235"/>
        <w:gridCol w:w="918"/>
        <w:gridCol w:w="235"/>
        <w:gridCol w:w="1014"/>
      </w:tblGrid>
      <w:tr w:rsidR="00A8737A" w:rsidRPr="00BD3502" w14:paraId="6C712EF8" w14:textId="77777777" w:rsidTr="00952351">
        <w:trPr>
          <w:tblHeader/>
        </w:trPr>
        <w:tc>
          <w:tcPr>
            <w:tcW w:w="2082" w:type="dxa"/>
            <w:vAlign w:val="bottom"/>
          </w:tcPr>
          <w:p w14:paraId="02B7E5BD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5" w:type="dxa"/>
            <w:gridSpan w:val="3"/>
            <w:vAlign w:val="bottom"/>
          </w:tcPr>
          <w:p w14:paraId="63F536E9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35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1486BC7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70" w:type="dxa"/>
            <w:gridSpan w:val="7"/>
            <w:vAlign w:val="bottom"/>
          </w:tcPr>
          <w:p w14:paraId="625B87AF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35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8737A" w:rsidRPr="00BD3502" w14:paraId="1C40C550" w14:textId="77777777" w:rsidTr="00952351">
        <w:trPr>
          <w:trHeight w:val="689"/>
        </w:trPr>
        <w:tc>
          <w:tcPr>
            <w:tcW w:w="2082" w:type="dxa"/>
            <w:shd w:val="clear" w:color="auto" w:fill="auto"/>
            <w:vAlign w:val="bottom"/>
          </w:tcPr>
          <w:p w14:paraId="4D23DD99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014" w:type="dxa"/>
            <w:vAlign w:val="bottom"/>
          </w:tcPr>
          <w:p w14:paraId="73F91A02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667C05A" w14:textId="3AA4DAE8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454B1FD3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6E10C767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4BEADE3" w14:textId="74105CF9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72218D7E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C3E052D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42594020" w14:textId="4B70A3F8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4FDEEFA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CC5E77A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5F4E1A7F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25B588C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1560C79B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3CD6497E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3CE4BDB" w14:textId="692A5947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A8737A" w:rsidRPr="00BD3502" w14:paraId="45668F82" w14:textId="77777777" w:rsidTr="00952351">
        <w:tc>
          <w:tcPr>
            <w:tcW w:w="2082" w:type="dxa"/>
            <w:vAlign w:val="bottom"/>
          </w:tcPr>
          <w:p w14:paraId="7BDE3CBD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D35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1014" w:type="dxa"/>
            <w:vAlign w:val="bottom"/>
          </w:tcPr>
          <w:p w14:paraId="17CD2516" w14:textId="7C826F69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4" w:type="dxa"/>
            <w:vAlign w:val="bottom"/>
          </w:tcPr>
          <w:p w14:paraId="34146B60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0E680610" w14:textId="19472A3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47BD5287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513E028" w14:textId="47FCEEAF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vAlign w:val="bottom"/>
          </w:tcPr>
          <w:p w14:paraId="268B3394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5466E76" w14:textId="69B40526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A087976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228807A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350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ปรับมูลค่า</w:t>
            </w:r>
          </w:p>
        </w:tc>
        <w:tc>
          <w:tcPr>
            <w:tcW w:w="235" w:type="dxa"/>
            <w:vAlign w:val="bottom"/>
          </w:tcPr>
          <w:p w14:paraId="16D5B5A5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1FA62F05" w14:textId="164871E2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8737A" w:rsidRPr="00BD3502" w14:paraId="030181EF" w14:textId="77777777" w:rsidTr="00952351">
        <w:tc>
          <w:tcPr>
            <w:tcW w:w="2082" w:type="dxa"/>
          </w:tcPr>
          <w:p w14:paraId="0A9C4D04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dxa"/>
            <w:gridSpan w:val="3"/>
          </w:tcPr>
          <w:p w14:paraId="29433D50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393FC02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0" w:type="dxa"/>
            <w:gridSpan w:val="7"/>
          </w:tcPr>
          <w:p w14:paraId="2F379951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737A" w:rsidRPr="00BD3502" w14:paraId="49061370" w14:textId="77777777" w:rsidTr="00952351">
        <w:tc>
          <w:tcPr>
            <w:tcW w:w="2082" w:type="dxa"/>
          </w:tcPr>
          <w:p w14:paraId="6BE26891" w14:textId="77777777" w:rsidR="00A8737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D26C1A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14" w:type="dxa"/>
          </w:tcPr>
          <w:p w14:paraId="0E8A01BB" w14:textId="22C74930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34" w:type="dxa"/>
          </w:tcPr>
          <w:p w14:paraId="5F712611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2CE50CA" w14:textId="4B7C893B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36" w:type="dxa"/>
          </w:tcPr>
          <w:p w14:paraId="0FFE1D78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2BD2E08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9BAD8A" w14:textId="18C35ABD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235" w:type="dxa"/>
          </w:tcPr>
          <w:p w14:paraId="455D6FA8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C9168C8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6D97F2" w14:textId="703B740D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446B1035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A598D4E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ED130" w14:textId="64E9B7C2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235" w:type="dxa"/>
          </w:tcPr>
          <w:p w14:paraId="59FBEED6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1065DC3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47C965" w14:textId="09EFE1B4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</w:tr>
      <w:tr w:rsidR="00A8737A" w:rsidRPr="00BD3502" w14:paraId="02AC99F5" w14:textId="77777777" w:rsidTr="00952351">
        <w:tc>
          <w:tcPr>
            <w:tcW w:w="2082" w:type="dxa"/>
          </w:tcPr>
          <w:p w14:paraId="0924912C" w14:textId="77777777" w:rsidR="00A8737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E20486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014" w:type="dxa"/>
          </w:tcPr>
          <w:p w14:paraId="2BD463B8" w14:textId="0B9AC9F5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>, LIBOR+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4" w:type="dxa"/>
          </w:tcPr>
          <w:p w14:paraId="0E0257EC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AF3B68E" w14:textId="2DE93A45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>, LIBOR+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2AF1371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5189B62F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1F04A3" w14:textId="6E08663A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235" w:type="dxa"/>
          </w:tcPr>
          <w:p w14:paraId="6001B9B4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D3E1C16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C84ED6" w14:textId="59841070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D35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Pr="00BD350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29852F3A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571827C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A7B4A7" w14:textId="1534C26A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235" w:type="dxa"/>
          </w:tcPr>
          <w:p w14:paraId="22CA29D6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40B3AEF0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4B0FDE" w14:textId="0B0E2013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A8737A" w:rsidRPr="00BD35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</w:tr>
      <w:tr w:rsidR="00A8737A" w:rsidRPr="00BD3502" w14:paraId="52AC2B81" w14:textId="77777777" w:rsidTr="00952351">
        <w:tc>
          <w:tcPr>
            <w:tcW w:w="2082" w:type="dxa"/>
          </w:tcPr>
          <w:p w14:paraId="329B0B78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35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14" w:type="dxa"/>
          </w:tcPr>
          <w:p w14:paraId="0113CEAB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6FEC38F4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14:paraId="5451E9BE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810233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213E591D" w14:textId="3B85284C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  <w:r w:rsidR="00A8737A" w:rsidRPr="00BD35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235" w:type="dxa"/>
          </w:tcPr>
          <w:p w14:paraId="6FED674D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14:paraId="01A0F6E7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72CAE33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2823896F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765C416C" w14:textId="77777777" w:rsidR="00A8737A" w:rsidRPr="00BD350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4C46C97A" w14:textId="5FF1EDDE" w:rsidR="00A8737A" w:rsidRPr="00BD3502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124</w:t>
            </w:r>
            <w:r w:rsidR="00A8737A" w:rsidRPr="00BD35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466</w:t>
            </w:r>
          </w:p>
        </w:tc>
      </w:tr>
    </w:tbl>
    <w:p w14:paraId="320DDA11" w14:textId="2C06D58F" w:rsidR="003D032E" w:rsidRDefault="003D032E" w:rsidP="00A8737A">
      <w:pPr>
        <w:rPr>
          <w:rFonts w:asciiTheme="majorBidi" w:hAnsiTheme="majorBidi" w:cstheme="majorBidi"/>
          <w:sz w:val="28"/>
          <w:szCs w:val="28"/>
          <w:cs/>
        </w:rPr>
      </w:pPr>
    </w:p>
    <w:p w14:paraId="1D3B9B61" w14:textId="77777777" w:rsidR="003D032E" w:rsidRDefault="003D0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7"/>
        <w:gridCol w:w="1010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A8737A" w:rsidRPr="007D6DEA" w14:paraId="46A70D7C" w14:textId="77777777" w:rsidTr="00952351">
        <w:trPr>
          <w:tblHeader/>
        </w:trPr>
        <w:tc>
          <w:tcPr>
            <w:tcW w:w="2112" w:type="dxa"/>
            <w:vAlign w:val="bottom"/>
          </w:tcPr>
          <w:p w14:paraId="34B29193" w14:textId="77777777" w:rsidR="00A8737A" w:rsidRPr="009777A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4"/>
            <w:vAlign w:val="bottom"/>
          </w:tcPr>
          <w:p w14:paraId="41877A89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6D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574B436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6932384F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6D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</w:t>
            </w:r>
            <w:r w:rsidRPr="007D6DE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A8737A" w:rsidRPr="007D6DEA" w14:paraId="437A6E2F" w14:textId="77777777" w:rsidTr="00952351">
        <w:tc>
          <w:tcPr>
            <w:tcW w:w="2112" w:type="dxa"/>
            <w:shd w:val="clear" w:color="auto" w:fill="auto"/>
            <w:vAlign w:val="bottom"/>
          </w:tcPr>
          <w:p w14:paraId="11BD1F46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1F657003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186E3AE" w14:textId="057685D5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7ED953B6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726D7496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6C1E87EA" w14:textId="1F869130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7D6DE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A510BB9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23BB1D1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7217133" w14:textId="328E3AC9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290075F0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1B94BD0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0C9E12F4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749CA72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54E84CE8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6EDB43C9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6CC45840" w14:textId="5365081A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7D6DE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A8737A" w:rsidRPr="007D6DEA" w14:paraId="25CDAA68" w14:textId="77777777" w:rsidTr="00952351">
        <w:tc>
          <w:tcPr>
            <w:tcW w:w="2112" w:type="dxa"/>
            <w:vAlign w:val="bottom"/>
          </w:tcPr>
          <w:p w14:paraId="4AE1E04F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D6DEA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</w:t>
            </w:r>
            <w:r w:rsidRPr="007D6DEA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ระยะยาว</w:t>
            </w:r>
          </w:p>
        </w:tc>
        <w:tc>
          <w:tcPr>
            <w:tcW w:w="978" w:type="dxa"/>
            <w:vAlign w:val="bottom"/>
          </w:tcPr>
          <w:p w14:paraId="56670B5E" w14:textId="1890D8F4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4" w:type="dxa"/>
            <w:vAlign w:val="bottom"/>
          </w:tcPr>
          <w:p w14:paraId="4A2BF8BA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13F1E0C6" w14:textId="2FAAA0C4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4148C04E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F0648E7" w14:textId="0254B3C9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vAlign w:val="bottom"/>
          </w:tcPr>
          <w:p w14:paraId="4F279438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3C6DFB11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2458308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FC0AB2A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D733B41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08B51405" w14:textId="3DE955AA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8737A" w:rsidRPr="007D6DEA" w14:paraId="6AAEC587" w14:textId="77777777" w:rsidTr="00952351">
        <w:tc>
          <w:tcPr>
            <w:tcW w:w="2112" w:type="dxa"/>
          </w:tcPr>
          <w:p w14:paraId="5E0F2029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9" w:type="dxa"/>
            <w:gridSpan w:val="4"/>
          </w:tcPr>
          <w:p w14:paraId="0551B092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9EF8531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7"/>
          </w:tcPr>
          <w:p w14:paraId="64D56C76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7D6DE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7D6DE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8737A" w:rsidRPr="007D6DEA" w14:paraId="1C4FC876" w14:textId="77777777" w:rsidTr="00A147C1">
        <w:tc>
          <w:tcPr>
            <w:tcW w:w="2112" w:type="dxa"/>
          </w:tcPr>
          <w:p w14:paraId="4DDCC401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7D6DEA">
              <w:rPr>
                <w:rFonts w:asciiTheme="majorBidi" w:hAnsiTheme="majorBidi" w:cstheme="majorBidi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978" w:type="dxa"/>
          </w:tcPr>
          <w:p w14:paraId="29582CC9" w14:textId="59FF9A9F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41" w:type="dxa"/>
            <w:gridSpan w:val="2"/>
          </w:tcPr>
          <w:p w14:paraId="36BAED5E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C30FA87" w14:textId="2CC0518B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3E07DC8B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EA48F9F" w14:textId="2A68CEC5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5" w:type="dxa"/>
          </w:tcPr>
          <w:p w14:paraId="1A269969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55D81208" w14:textId="1BF655E1" w:rsidR="00A8737A" w:rsidRPr="007D6DEA" w:rsidRDefault="00BF64B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71,952</w:t>
            </w:r>
          </w:p>
        </w:tc>
        <w:tc>
          <w:tcPr>
            <w:tcW w:w="235" w:type="dxa"/>
          </w:tcPr>
          <w:p w14:paraId="5D38A248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0B69B24" w14:textId="30B35BF3" w:rsidR="00A8737A" w:rsidRPr="007D6DEA" w:rsidRDefault="001C6BAF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F64BA">
              <w:rPr>
                <w:rFonts w:asciiTheme="majorBidi" w:hAnsiTheme="majorBidi" w:cstheme="majorBidi"/>
                <w:sz w:val="24"/>
                <w:szCs w:val="24"/>
              </w:rPr>
              <w:t>1,002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586A9F00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0D62A48F" w14:textId="3C073A03" w:rsidR="00A8737A" w:rsidRPr="007D6DEA" w:rsidRDefault="00CD2BEE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127,950</w:t>
            </w:r>
          </w:p>
        </w:tc>
      </w:tr>
      <w:tr w:rsidR="00A8737A" w:rsidRPr="007D6DEA" w14:paraId="12FDD611" w14:textId="77777777" w:rsidTr="00A147C1">
        <w:tc>
          <w:tcPr>
            <w:tcW w:w="2112" w:type="dxa"/>
          </w:tcPr>
          <w:p w14:paraId="3BCA076C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B88AF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7D6DE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ร่วมและการร่วมค้า</w:t>
            </w:r>
          </w:p>
        </w:tc>
        <w:tc>
          <w:tcPr>
            <w:tcW w:w="978" w:type="dxa"/>
          </w:tcPr>
          <w:p w14:paraId="1407823C" w14:textId="0B094E09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D6DEA">
              <w:rPr>
                <w:rFonts w:asciiTheme="majorBidi" w:hAnsiTheme="majorBidi" w:cstheme="majorBidi"/>
                <w:sz w:val="24"/>
                <w:szCs w:val="24"/>
              </w:rPr>
              <w:t>, MLR-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D6DE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41" w:type="dxa"/>
            <w:gridSpan w:val="2"/>
          </w:tcPr>
          <w:p w14:paraId="7F1BF768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6EEF5926" w14:textId="3EFE95EC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</w:rPr>
              <w:t>LIBOR+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D6DEA">
              <w:rPr>
                <w:rFonts w:asciiTheme="majorBidi" w:hAnsiTheme="majorBidi" w:cstheme="majorBidi"/>
                <w:sz w:val="24"/>
                <w:szCs w:val="24"/>
              </w:rPr>
              <w:t>, MLR-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D6DE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6F3BF71F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A8444E3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53B691" w14:textId="5EE0EEFB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235" w:type="dxa"/>
          </w:tcPr>
          <w:p w14:paraId="798FCD69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1CC83559" w14:textId="77777777" w:rsidR="00A8737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B36914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48D304A0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265383A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2AFB8F" w14:textId="1C325BC6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7D6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7D6DE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6C018BC4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25BD0D9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67C502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737A" w:rsidRPr="007D6DEA" w14:paraId="201EC719" w14:textId="77777777" w:rsidTr="00A147C1">
        <w:tc>
          <w:tcPr>
            <w:tcW w:w="2112" w:type="dxa"/>
          </w:tcPr>
          <w:p w14:paraId="2F09F2B7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</w:tcPr>
          <w:p w14:paraId="2BB11439" w14:textId="2E1C8A53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</w:rPr>
              <w:t xml:space="preserve"> LIBOR+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1" w:type="dxa"/>
            <w:gridSpan w:val="2"/>
          </w:tcPr>
          <w:p w14:paraId="43619BF5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2A8EA43" w14:textId="701585DB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</w:rPr>
              <w:t xml:space="preserve"> LIBOR+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52FC129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4124445" w14:textId="2E813F3A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235" w:type="dxa"/>
          </w:tcPr>
          <w:p w14:paraId="0BD1E702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0E97E656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46C23F7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3ACB9CE" w14:textId="49C9F591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D6DE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D6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Pr="007D6DE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44611670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5BA6913D" w14:textId="12518E48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A8737A" w:rsidRPr="007D6D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</w:tr>
      <w:tr w:rsidR="00A8737A" w:rsidRPr="007D6DEA" w14:paraId="6C328B87" w14:textId="77777777" w:rsidTr="00A147C1">
        <w:tc>
          <w:tcPr>
            <w:tcW w:w="2112" w:type="dxa"/>
          </w:tcPr>
          <w:p w14:paraId="57C8E02C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6D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8" w:type="dxa"/>
          </w:tcPr>
          <w:p w14:paraId="504CECDF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32280EA4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45C66512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045EB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C27352A" w14:textId="54BC4029" w:rsidR="00A8737A" w:rsidRPr="007D6DEA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</w:t>
            </w:r>
            <w:r w:rsidR="00A8737A" w:rsidRPr="007D6D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</w:t>
            </w:r>
          </w:p>
        </w:tc>
        <w:tc>
          <w:tcPr>
            <w:tcW w:w="235" w:type="dxa"/>
          </w:tcPr>
          <w:p w14:paraId="672F8291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24B0ED9D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329859F5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19BFCF24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6E7A6853" w14:textId="77777777" w:rsidR="00A8737A" w:rsidRPr="007D6DEA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9012698" w14:textId="355FFF7C" w:rsidR="00A8737A" w:rsidRPr="007D6DEA" w:rsidRDefault="00CD2BEE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222,830</w:t>
            </w:r>
          </w:p>
        </w:tc>
      </w:tr>
    </w:tbl>
    <w:p w14:paraId="6A1FB2FA" w14:textId="77777777" w:rsidR="00A8737A" w:rsidRPr="00075B2F" w:rsidRDefault="00A8737A" w:rsidP="00A8737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11"/>
        <w:gridCol w:w="241"/>
        <w:gridCol w:w="1103"/>
        <w:gridCol w:w="250"/>
        <w:gridCol w:w="1078"/>
        <w:gridCol w:w="253"/>
        <w:gridCol w:w="1096"/>
      </w:tblGrid>
      <w:tr w:rsidR="00562520" w:rsidRPr="00F35A59" w14:paraId="2330891F" w14:textId="77777777" w:rsidTr="00562520">
        <w:trPr>
          <w:tblHeader/>
        </w:trPr>
        <w:tc>
          <w:tcPr>
            <w:tcW w:w="2205" w:type="pct"/>
            <w:vMerge w:val="restart"/>
            <w:shd w:val="clear" w:color="auto" w:fill="auto"/>
          </w:tcPr>
          <w:p w14:paraId="5D22014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C96EBA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37" w:type="pct"/>
            <w:gridSpan w:val="3"/>
            <w:shd w:val="clear" w:color="auto" w:fill="auto"/>
          </w:tcPr>
          <w:p w14:paraId="44DC86F2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5B31BAD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1DD8DA04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2520" w:rsidRPr="00F35A59" w14:paraId="604BF6C8" w14:textId="77777777" w:rsidTr="00562520">
        <w:trPr>
          <w:tblHeader/>
        </w:trPr>
        <w:tc>
          <w:tcPr>
            <w:tcW w:w="2205" w:type="pct"/>
            <w:vMerge/>
            <w:shd w:val="clear" w:color="auto" w:fill="auto"/>
          </w:tcPr>
          <w:p w14:paraId="1809308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33982CDF" w14:textId="60C1F299" w:rsidR="00A8737A" w:rsidRPr="00F35A59" w:rsidRDefault="001F2771" w:rsidP="0056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FFE41D2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08301B31" w14:textId="7E8B7766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" w:type="pct"/>
            <w:shd w:val="clear" w:color="auto" w:fill="auto"/>
          </w:tcPr>
          <w:p w14:paraId="388FCAB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F5FC25C" w14:textId="44439611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7B0505D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207CCE2" w14:textId="20AF699A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62520" w:rsidRPr="00F35A59" w14:paraId="70E22632" w14:textId="77777777" w:rsidTr="00562520">
        <w:trPr>
          <w:tblHeader/>
        </w:trPr>
        <w:tc>
          <w:tcPr>
            <w:tcW w:w="2205" w:type="pct"/>
            <w:shd w:val="clear" w:color="auto" w:fill="auto"/>
          </w:tcPr>
          <w:p w14:paraId="5D473A16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108C3942" w14:textId="0AD4240C" w:rsidR="00A8737A" w:rsidRPr="00F35A59" w:rsidRDefault="001F2771" w:rsidP="0008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E7D559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59498009" w14:textId="131B9726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73C1AE9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854929A" w14:textId="33CEFCFE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F890892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71A8EBA" w14:textId="0C99EB2F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8613A" w:rsidRPr="00F35A59" w14:paraId="22398122" w14:textId="77777777" w:rsidTr="00562520">
        <w:trPr>
          <w:tblHeader/>
        </w:trPr>
        <w:tc>
          <w:tcPr>
            <w:tcW w:w="2205" w:type="pct"/>
            <w:shd w:val="clear" w:color="auto" w:fill="auto"/>
          </w:tcPr>
          <w:p w14:paraId="2EE047F2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7"/>
            <w:shd w:val="clear" w:color="auto" w:fill="auto"/>
          </w:tcPr>
          <w:p w14:paraId="6D34EB73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2520" w:rsidRPr="00F35A59" w14:paraId="3DD044D0" w14:textId="77777777" w:rsidTr="00562520">
        <w:trPr>
          <w:trHeight w:val="144"/>
        </w:trPr>
        <w:tc>
          <w:tcPr>
            <w:tcW w:w="2205" w:type="pct"/>
            <w:shd w:val="clear" w:color="auto" w:fill="auto"/>
          </w:tcPr>
          <w:p w14:paraId="131BADA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7E0966A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DF71854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B6D34B8" w14:textId="77777777" w:rsidR="00A8737A" w:rsidRPr="00F35A59" w:rsidRDefault="00A8737A" w:rsidP="0069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78C4764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B9BAB49" w14:textId="57D70860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eastAsia="Calibri" w:hAnsiTheme="majorBidi" w:cstheme="majorBidi"/>
                <w:sz w:val="28"/>
                <w:szCs w:val="28"/>
              </w:rPr>
              <w:t>38</w:t>
            </w:r>
            <w:r w:rsidR="00A8737A"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eastAsia="Calibr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138" w:type="pct"/>
            <w:shd w:val="clear" w:color="auto" w:fill="auto"/>
          </w:tcPr>
          <w:p w14:paraId="6E06CED5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1639ADE1" w14:textId="338F25AA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eastAsia="Calibri" w:hAnsiTheme="majorBidi" w:cstheme="majorBidi"/>
                <w:sz w:val="28"/>
                <w:szCs w:val="28"/>
              </w:rPr>
              <w:t>38</w:t>
            </w:r>
            <w:r w:rsidR="00A8737A"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eastAsia="Calibri" w:hAnsiTheme="majorBidi" w:cstheme="majorBidi"/>
                <w:sz w:val="28"/>
                <w:szCs w:val="28"/>
              </w:rPr>
              <w:t>975</w:t>
            </w:r>
          </w:p>
        </w:tc>
      </w:tr>
      <w:tr w:rsidR="00562520" w:rsidRPr="00F35A59" w14:paraId="75E06F7C" w14:textId="77777777" w:rsidTr="00562520">
        <w:trPr>
          <w:trHeight w:val="144"/>
        </w:trPr>
        <w:tc>
          <w:tcPr>
            <w:tcW w:w="2205" w:type="pct"/>
            <w:shd w:val="clear" w:color="auto" w:fill="auto"/>
          </w:tcPr>
          <w:p w14:paraId="79ECC29D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AF30630" w14:textId="6D1F8A3A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31" w:type="pct"/>
            <w:shd w:val="clear" w:color="auto" w:fill="auto"/>
          </w:tcPr>
          <w:p w14:paraId="28410A6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6237BB6C" w14:textId="0C65280C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36" w:type="pct"/>
            <w:shd w:val="clear" w:color="auto" w:fill="auto"/>
          </w:tcPr>
          <w:p w14:paraId="0F1E011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D1BB30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AB0FDAB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300844D" w14:textId="77777777" w:rsidR="00A8737A" w:rsidRPr="00F35A59" w:rsidRDefault="00A8737A" w:rsidP="0069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562520" w:rsidRPr="00F35A59" w14:paraId="0979AE31" w14:textId="77777777" w:rsidTr="00562520">
        <w:tc>
          <w:tcPr>
            <w:tcW w:w="2205" w:type="pct"/>
            <w:shd w:val="clear" w:color="auto" w:fill="auto"/>
          </w:tcPr>
          <w:p w14:paraId="3E21EF7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BA495" w14:textId="12A46D83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131" w:type="pct"/>
            <w:shd w:val="clear" w:color="auto" w:fill="auto"/>
          </w:tcPr>
          <w:p w14:paraId="0915BC8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D4235" w14:textId="2A5A4BF6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136" w:type="pct"/>
            <w:shd w:val="clear" w:color="auto" w:fill="auto"/>
          </w:tcPr>
          <w:p w14:paraId="2611BE93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8E6A5" w14:textId="6D5070AA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38</w:t>
            </w:r>
            <w:r w:rsidR="00A8737A"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988</w:t>
            </w:r>
          </w:p>
        </w:tc>
        <w:tc>
          <w:tcPr>
            <w:tcW w:w="138" w:type="pct"/>
            <w:shd w:val="clear" w:color="auto" w:fill="auto"/>
          </w:tcPr>
          <w:p w14:paraId="6345083A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9936D" w14:textId="740DDEB7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38</w:t>
            </w:r>
            <w:r w:rsidR="00A8737A"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975</w:t>
            </w:r>
          </w:p>
        </w:tc>
      </w:tr>
    </w:tbl>
    <w:p w14:paraId="1C1C4F5E" w14:textId="65C96F0D" w:rsidR="00075B2F" w:rsidRDefault="00075B2F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07"/>
        <w:gridCol w:w="270"/>
        <w:gridCol w:w="1100"/>
        <w:gridCol w:w="270"/>
        <w:gridCol w:w="1036"/>
        <w:gridCol w:w="270"/>
        <w:gridCol w:w="1081"/>
      </w:tblGrid>
      <w:tr w:rsidR="001D5663" w:rsidRPr="00F35A59" w14:paraId="40BF4C38" w14:textId="77777777" w:rsidTr="00D732C9">
        <w:trPr>
          <w:tblHeader/>
        </w:trPr>
        <w:tc>
          <w:tcPr>
            <w:tcW w:w="2204" w:type="pct"/>
            <w:vMerge w:val="restart"/>
            <w:shd w:val="clear" w:color="auto" w:fill="auto"/>
          </w:tcPr>
          <w:p w14:paraId="051D7A28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6E3FC1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49" w:type="pct"/>
            <w:gridSpan w:val="3"/>
            <w:shd w:val="clear" w:color="auto" w:fill="auto"/>
          </w:tcPr>
          <w:p w14:paraId="0349E01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4275409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33CFAA26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D5663" w:rsidRPr="00F35A59" w14:paraId="0A74596A" w14:textId="77777777" w:rsidTr="00D732C9">
        <w:trPr>
          <w:tblHeader/>
        </w:trPr>
        <w:tc>
          <w:tcPr>
            <w:tcW w:w="2204" w:type="pct"/>
            <w:vMerge/>
            <w:shd w:val="clear" w:color="auto" w:fill="auto"/>
          </w:tcPr>
          <w:p w14:paraId="05DBE713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03C7880" w14:textId="03267E94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AE7B3F9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5F01964" w14:textId="096412D7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170B0B8A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1DC66A80" w14:textId="55AE15BB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FF08145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89C2CED" w14:textId="7F334A46" w:rsidR="00A8737A" w:rsidRPr="00F35A59" w:rsidRDefault="001F2771" w:rsidP="001D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8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D5663" w:rsidRPr="00F35A59" w14:paraId="43DC15B0" w14:textId="77777777" w:rsidTr="00D732C9">
        <w:trPr>
          <w:tblHeader/>
        </w:trPr>
        <w:tc>
          <w:tcPr>
            <w:tcW w:w="2204" w:type="pct"/>
            <w:shd w:val="clear" w:color="auto" w:fill="auto"/>
          </w:tcPr>
          <w:p w14:paraId="2C96FEC4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7B87514" w14:textId="3E7DFD81" w:rsidR="00A8737A" w:rsidRPr="00F35A59" w:rsidRDefault="001F2771" w:rsidP="00C9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A704BDE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11B680E" w14:textId="12E89702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1373A3DA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56618F9A" w14:textId="16405E8F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7CEEF2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8B8C7F6" w14:textId="29C5D656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8737A" w:rsidRPr="00F35A59" w14:paraId="3263236E" w14:textId="77777777" w:rsidTr="00D732C9">
        <w:trPr>
          <w:tblHeader/>
        </w:trPr>
        <w:tc>
          <w:tcPr>
            <w:tcW w:w="2204" w:type="pct"/>
            <w:shd w:val="clear" w:color="auto" w:fill="auto"/>
          </w:tcPr>
          <w:p w14:paraId="6D38DB4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3941F50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5663" w:rsidRPr="00F35A59" w14:paraId="102C642E" w14:textId="77777777" w:rsidTr="00D732C9">
        <w:trPr>
          <w:trHeight w:val="144"/>
        </w:trPr>
        <w:tc>
          <w:tcPr>
            <w:tcW w:w="2204" w:type="pct"/>
            <w:shd w:val="clear" w:color="auto" w:fill="auto"/>
          </w:tcPr>
          <w:p w14:paraId="20530AC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2CD149A3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402C7C8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9B72E22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71862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5352C2F" w14:textId="7687F6AA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eastAsia="Calibri" w:hAnsiTheme="majorBidi" w:cstheme="majorBidi"/>
                <w:sz w:val="28"/>
                <w:szCs w:val="28"/>
              </w:rPr>
              <w:t>29</w:t>
            </w:r>
            <w:r w:rsidR="00A8737A"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eastAsia="Calibr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47" w:type="pct"/>
            <w:shd w:val="clear" w:color="auto" w:fill="auto"/>
          </w:tcPr>
          <w:p w14:paraId="43ECFDF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5D89080" w14:textId="2A79DEF0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eastAsia="Calibri" w:hAnsiTheme="majorBidi" w:cstheme="majorBidi"/>
                <w:sz w:val="28"/>
                <w:szCs w:val="28"/>
              </w:rPr>
              <w:t>24</w:t>
            </w:r>
            <w:r w:rsidR="00A8737A"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eastAsia="Calibri" w:hAnsiTheme="majorBidi" w:cstheme="majorBidi"/>
                <w:sz w:val="28"/>
                <w:szCs w:val="28"/>
              </w:rPr>
              <w:t>579</w:t>
            </w:r>
          </w:p>
        </w:tc>
      </w:tr>
      <w:tr w:rsidR="001D5663" w:rsidRPr="00F35A59" w14:paraId="56A17AF9" w14:textId="77777777" w:rsidTr="00D732C9">
        <w:trPr>
          <w:trHeight w:val="144"/>
        </w:trPr>
        <w:tc>
          <w:tcPr>
            <w:tcW w:w="2204" w:type="pct"/>
            <w:shd w:val="clear" w:color="auto" w:fill="auto"/>
          </w:tcPr>
          <w:p w14:paraId="120BFEE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3" w:type="pct"/>
            <w:shd w:val="clear" w:color="auto" w:fill="auto"/>
          </w:tcPr>
          <w:p w14:paraId="713F5EC6" w14:textId="1DE8F759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2723D73B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504AB4E" w14:textId="611620BF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3F2CA40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E9C9DF2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640FC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EBD137E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5663" w:rsidRPr="00F35A59" w14:paraId="41E56BD8" w14:textId="77777777" w:rsidTr="00D732C9">
        <w:trPr>
          <w:trHeight w:val="144"/>
        </w:trPr>
        <w:tc>
          <w:tcPr>
            <w:tcW w:w="2204" w:type="pct"/>
            <w:shd w:val="clear" w:color="auto" w:fill="auto"/>
          </w:tcPr>
          <w:p w14:paraId="0BF7972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46D52FC" w14:textId="3D44E51E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47" w:type="pct"/>
            <w:shd w:val="clear" w:color="auto" w:fill="auto"/>
          </w:tcPr>
          <w:p w14:paraId="6115556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0A7A31AE" w14:textId="57024595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47" w:type="pct"/>
            <w:shd w:val="clear" w:color="auto" w:fill="auto"/>
          </w:tcPr>
          <w:p w14:paraId="0CD08AD9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376B67D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E7CA2F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E84A61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1D5663" w:rsidRPr="00F35A59" w14:paraId="02A30F17" w14:textId="77777777" w:rsidTr="00D732C9">
        <w:tc>
          <w:tcPr>
            <w:tcW w:w="2204" w:type="pct"/>
            <w:shd w:val="clear" w:color="auto" w:fill="auto"/>
          </w:tcPr>
          <w:p w14:paraId="1967180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C214" w14:textId="196BD944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</w:t>
            </w:r>
          </w:p>
        </w:tc>
        <w:tc>
          <w:tcPr>
            <w:tcW w:w="147" w:type="pct"/>
            <w:shd w:val="clear" w:color="auto" w:fill="auto"/>
          </w:tcPr>
          <w:p w14:paraId="21AC4FC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E8A2B" w14:textId="3462A7BB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  <w:tc>
          <w:tcPr>
            <w:tcW w:w="147" w:type="pct"/>
            <w:shd w:val="clear" w:color="auto" w:fill="auto"/>
          </w:tcPr>
          <w:p w14:paraId="138788E3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B2A34" w14:textId="15E70086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29</w:t>
            </w:r>
            <w:r w:rsidR="00A8737A"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147" w:type="pct"/>
            <w:shd w:val="clear" w:color="auto" w:fill="auto"/>
          </w:tcPr>
          <w:p w14:paraId="48AF008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3391D" w14:textId="11B9D051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24</w:t>
            </w:r>
            <w:r w:rsidR="00A8737A"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579</w:t>
            </w:r>
          </w:p>
        </w:tc>
      </w:tr>
    </w:tbl>
    <w:p w14:paraId="44869B14" w14:textId="55A6BFD1" w:rsidR="005C11FD" w:rsidRDefault="005C11FD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19A4A4" w14:textId="77777777" w:rsidR="005C11FD" w:rsidRDefault="005C1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1"/>
        <w:gridCol w:w="266"/>
        <w:gridCol w:w="1096"/>
        <w:gridCol w:w="266"/>
        <w:gridCol w:w="1080"/>
        <w:gridCol w:w="252"/>
        <w:gridCol w:w="1059"/>
      </w:tblGrid>
      <w:tr w:rsidR="00A8737A" w:rsidRPr="00F35A59" w14:paraId="41B7705E" w14:textId="77777777" w:rsidTr="00336AC2">
        <w:trPr>
          <w:tblHeader/>
        </w:trPr>
        <w:tc>
          <w:tcPr>
            <w:tcW w:w="2206" w:type="pct"/>
            <w:vMerge w:val="restart"/>
            <w:shd w:val="clear" w:color="auto" w:fill="auto"/>
          </w:tcPr>
          <w:p w14:paraId="7AF8312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E834CD6" w14:textId="192DC370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47" w:type="pct"/>
            <w:gridSpan w:val="3"/>
            <w:shd w:val="clear" w:color="auto" w:fill="auto"/>
          </w:tcPr>
          <w:p w14:paraId="2E277E4B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3C24C0D6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14:paraId="6906B76B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37A" w:rsidRPr="00F35A59" w14:paraId="5A671462" w14:textId="77777777" w:rsidTr="00336AC2">
        <w:trPr>
          <w:tblHeader/>
        </w:trPr>
        <w:tc>
          <w:tcPr>
            <w:tcW w:w="2206" w:type="pct"/>
            <w:vMerge/>
            <w:shd w:val="clear" w:color="auto" w:fill="auto"/>
          </w:tcPr>
          <w:p w14:paraId="355EA096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A437D8D" w14:textId="7E6AB398" w:rsidR="00A8737A" w:rsidRPr="00F35A59" w:rsidRDefault="001F2771" w:rsidP="0023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A3442A4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1ED852A" w14:textId="59DEEAA3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301A7234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19BF57C" w14:textId="3BC86EC8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725393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4A0FC78C" w14:textId="4E1B7C94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8737A" w:rsidRPr="00F35A59" w14:paraId="64967B4A" w14:textId="77777777" w:rsidTr="00336AC2">
        <w:trPr>
          <w:tblHeader/>
        </w:trPr>
        <w:tc>
          <w:tcPr>
            <w:tcW w:w="2206" w:type="pct"/>
            <w:shd w:val="clear" w:color="auto" w:fill="auto"/>
          </w:tcPr>
          <w:p w14:paraId="3F85DB3A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D3821EE" w14:textId="49BE13FE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D7A637B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B472C1E" w14:textId="733C8F72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14744ADA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C683967" w14:textId="4AAEC568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56F04B3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1F143087" w14:textId="5462D100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8737A" w:rsidRPr="00F35A59" w14:paraId="5D0C4A22" w14:textId="77777777" w:rsidTr="00336AC2">
        <w:trPr>
          <w:tblHeader/>
        </w:trPr>
        <w:tc>
          <w:tcPr>
            <w:tcW w:w="2206" w:type="pct"/>
            <w:shd w:val="clear" w:color="auto" w:fill="auto"/>
          </w:tcPr>
          <w:p w14:paraId="7C04B453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4" w:type="pct"/>
            <w:gridSpan w:val="7"/>
            <w:shd w:val="clear" w:color="auto" w:fill="auto"/>
          </w:tcPr>
          <w:p w14:paraId="5B86CA5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737A" w:rsidRPr="00F35A59" w14:paraId="355280A1" w14:textId="77777777" w:rsidTr="00336AC2">
        <w:trPr>
          <w:trHeight w:val="144"/>
        </w:trPr>
        <w:tc>
          <w:tcPr>
            <w:tcW w:w="2206" w:type="pct"/>
            <w:shd w:val="clear" w:color="auto" w:fill="auto"/>
          </w:tcPr>
          <w:p w14:paraId="3B84E9D8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5" w:type="pct"/>
            <w:shd w:val="clear" w:color="auto" w:fill="auto"/>
          </w:tcPr>
          <w:p w14:paraId="750BE818" w14:textId="77777777" w:rsidR="00A8737A" w:rsidRPr="00084DC2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84DC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4D3DEB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F15334F" w14:textId="096560EC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45" w:type="pct"/>
            <w:shd w:val="clear" w:color="auto" w:fill="auto"/>
          </w:tcPr>
          <w:p w14:paraId="5B5E2315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574BE1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AAE1E13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74C499F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737A" w:rsidRPr="00F35A59" w14:paraId="084DF6AB" w14:textId="77777777" w:rsidTr="00336AC2">
        <w:trPr>
          <w:trHeight w:val="144"/>
        </w:trPr>
        <w:tc>
          <w:tcPr>
            <w:tcW w:w="2206" w:type="pct"/>
            <w:shd w:val="clear" w:color="auto" w:fill="auto"/>
          </w:tcPr>
          <w:p w14:paraId="391D5E74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6BD6A4C" w14:textId="589E27B0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45" w:type="pct"/>
            <w:shd w:val="clear" w:color="auto" w:fill="auto"/>
          </w:tcPr>
          <w:p w14:paraId="1BA3BD8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3A9B3CF" w14:textId="68FE573C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45" w:type="pct"/>
            <w:shd w:val="clear" w:color="auto" w:fill="auto"/>
          </w:tcPr>
          <w:p w14:paraId="50640402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7FAABA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697E0D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B9A44C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A8737A" w:rsidRPr="00F35A59" w14:paraId="654A94BF" w14:textId="77777777" w:rsidTr="00336AC2">
        <w:tc>
          <w:tcPr>
            <w:tcW w:w="2206" w:type="pct"/>
            <w:shd w:val="clear" w:color="auto" w:fill="auto"/>
          </w:tcPr>
          <w:p w14:paraId="31FCA635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11FE9" w14:textId="72F904AA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145" w:type="pct"/>
            <w:shd w:val="clear" w:color="auto" w:fill="auto"/>
          </w:tcPr>
          <w:p w14:paraId="28B213A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79CC4" w14:textId="683CDE6D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45" w:type="pct"/>
            <w:shd w:val="clear" w:color="auto" w:fill="auto"/>
          </w:tcPr>
          <w:p w14:paraId="0335FB86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F01D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9F798B5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A60A6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35A5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2A51C31" w14:textId="77777777" w:rsidR="0023434C" w:rsidRPr="00075B2F" w:rsidRDefault="0023434C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965"/>
        <w:gridCol w:w="233"/>
        <w:gridCol w:w="998"/>
        <w:gridCol w:w="235"/>
        <w:gridCol w:w="1026"/>
        <w:gridCol w:w="236"/>
        <w:gridCol w:w="928"/>
        <w:gridCol w:w="234"/>
        <w:gridCol w:w="922"/>
        <w:gridCol w:w="234"/>
        <w:gridCol w:w="1037"/>
      </w:tblGrid>
      <w:tr w:rsidR="00A8737A" w:rsidRPr="00F35A59" w14:paraId="28496DE3" w14:textId="77777777" w:rsidTr="00A147C1">
        <w:trPr>
          <w:tblHeader/>
        </w:trPr>
        <w:tc>
          <w:tcPr>
            <w:tcW w:w="2132" w:type="dxa"/>
            <w:vAlign w:val="bottom"/>
          </w:tcPr>
          <w:p w14:paraId="7939586C" w14:textId="0894F4AC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28021CC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741797C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7"/>
            <w:vAlign w:val="bottom"/>
          </w:tcPr>
          <w:p w14:paraId="48275735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737A" w:rsidRPr="00F35A59" w14:paraId="693D0CDA" w14:textId="77777777" w:rsidTr="00A147C1">
        <w:trPr>
          <w:tblHeader/>
        </w:trPr>
        <w:tc>
          <w:tcPr>
            <w:tcW w:w="2132" w:type="dxa"/>
            <w:shd w:val="clear" w:color="auto" w:fill="auto"/>
            <w:vAlign w:val="bottom"/>
          </w:tcPr>
          <w:p w14:paraId="24096AF1" w14:textId="77777777" w:rsidR="00A8737A" w:rsidRPr="00F35A59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18587259" w14:textId="77777777" w:rsidR="00A8737A" w:rsidRPr="00F35A59" w:rsidRDefault="00A8737A" w:rsidP="00A1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4278F29" w14:textId="241BDD9D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4CABCEAB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624477E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D790A7" w14:textId="2AE89C7B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5" w:type="dxa"/>
            <w:vAlign w:val="bottom"/>
          </w:tcPr>
          <w:p w14:paraId="30D53574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E70745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B2CE9BB" w14:textId="69C30CF0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50F6B99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B9F9D0D" w14:textId="4136DFA5" w:rsidR="00A8737A" w:rsidRPr="00F35A59" w:rsidRDefault="006014EF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</w:t>
            </w:r>
          </w:p>
        </w:tc>
        <w:tc>
          <w:tcPr>
            <w:tcW w:w="234" w:type="dxa"/>
            <w:vAlign w:val="bottom"/>
          </w:tcPr>
          <w:p w14:paraId="3558FF13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323E3F6A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1913923D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1EDDE1A3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25FBE3" w14:textId="39996E2A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A8737A" w:rsidRPr="00F35A59" w14:paraId="7A23727F" w14:textId="77777777" w:rsidTr="00A147C1">
        <w:trPr>
          <w:tblHeader/>
        </w:trPr>
        <w:tc>
          <w:tcPr>
            <w:tcW w:w="2132" w:type="dxa"/>
            <w:vAlign w:val="bottom"/>
          </w:tcPr>
          <w:p w14:paraId="6622FBC8" w14:textId="56DEA185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="00F8336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965" w:type="dxa"/>
            <w:vAlign w:val="bottom"/>
          </w:tcPr>
          <w:p w14:paraId="672219C5" w14:textId="6F1FA8FE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vAlign w:val="bottom"/>
          </w:tcPr>
          <w:p w14:paraId="22438CE9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481812B" w14:textId="0705FC9F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5" w:type="dxa"/>
            <w:vAlign w:val="bottom"/>
          </w:tcPr>
          <w:p w14:paraId="4744FCC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CA233F0" w14:textId="56717957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35AF4944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209A8FB2" w14:textId="36837E1E" w:rsidR="00A8737A" w:rsidRPr="00F35A59" w:rsidRDefault="00F93F50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234" w:type="dxa"/>
            <w:vAlign w:val="bottom"/>
          </w:tcPr>
          <w:p w14:paraId="648758E8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376AB3CB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138041B9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A661AEB" w14:textId="3825B944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8737A" w:rsidRPr="00F35A59" w14:paraId="5B841E10" w14:textId="77777777" w:rsidTr="00A147C1">
        <w:trPr>
          <w:tblHeader/>
        </w:trPr>
        <w:tc>
          <w:tcPr>
            <w:tcW w:w="2132" w:type="dxa"/>
            <w:vAlign w:val="bottom"/>
          </w:tcPr>
          <w:p w14:paraId="3CEC7D2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578932BA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456BFE4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7" w:type="dxa"/>
            <w:gridSpan w:val="7"/>
          </w:tcPr>
          <w:p w14:paraId="5B07F663" w14:textId="4C4533EE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9621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35A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8737A" w:rsidRPr="00F35A59" w14:paraId="4246B40B" w14:textId="77777777" w:rsidTr="00A147C1">
        <w:tc>
          <w:tcPr>
            <w:tcW w:w="2132" w:type="dxa"/>
          </w:tcPr>
          <w:p w14:paraId="76822D7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65" w:type="dxa"/>
          </w:tcPr>
          <w:p w14:paraId="7B163BE3" w14:textId="462418ED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33" w:type="dxa"/>
          </w:tcPr>
          <w:p w14:paraId="1F046CC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07CDC4C5" w14:textId="4A65C0F0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35" w:type="dxa"/>
          </w:tcPr>
          <w:p w14:paraId="7C026F10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46BAD2E" w14:textId="50DD7A80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8737A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31DF74A2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648A4A29" w14:textId="48508A79" w:rsidR="00A8737A" w:rsidRPr="0010013B" w:rsidRDefault="00D56689" w:rsidP="00D5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13,675</w:t>
            </w:r>
          </w:p>
        </w:tc>
        <w:tc>
          <w:tcPr>
            <w:tcW w:w="234" w:type="dxa"/>
          </w:tcPr>
          <w:p w14:paraId="284BE289" w14:textId="77777777" w:rsidR="00A8737A" w:rsidRPr="0010013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</w:tcPr>
          <w:p w14:paraId="023E5ADE" w14:textId="77777777" w:rsidR="00A8737A" w:rsidRPr="0010013B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00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2D30B9D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41570424" w14:textId="00B4BAA3" w:rsidR="00A8737A" w:rsidRPr="00F35A59" w:rsidRDefault="00D56689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32,675</w:t>
            </w:r>
          </w:p>
        </w:tc>
      </w:tr>
      <w:tr w:rsidR="00A8737A" w:rsidRPr="00F35A59" w14:paraId="6143D00E" w14:textId="77777777" w:rsidTr="00A147C1">
        <w:tc>
          <w:tcPr>
            <w:tcW w:w="2132" w:type="dxa"/>
          </w:tcPr>
          <w:p w14:paraId="2D75D11B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1BE3BAB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0A80053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C558C16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28EC1829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467B397" w14:textId="37C29B4A" w:rsidR="00A8737A" w:rsidRPr="00F35A59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A8737A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19616167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47E27313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56584C1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</w:tcPr>
          <w:p w14:paraId="32A2CCAF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2A9336FC" w14:textId="77777777" w:rsidR="00A8737A" w:rsidRPr="00F35A59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CB11A1E" w14:textId="49614D7D" w:rsidR="00A8737A" w:rsidRPr="00F35A59" w:rsidRDefault="00D56689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32,675</w:t>
            </w:r>
          </w:p>
        </w:tc>
      </w:tr>
    </w:tbl>
    <w:p w14:paraId="01919D4E" w14:textId="77777777" w:rsidR="00A8737A" w:rsidRPr="00075B2F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</w:p>
    <w:p w14:paraId="4A4C623F" w14:textId="77777777" w:rsidR="00A8737A" w:rsidRPr="00A147C1" w:rsidRDefault="00A8737A" w:rsidP="00A1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A147C1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สัญญาสำคัญที่ทำกับบุคคลหรือกิจการที่เกี่ยวข้องกัน </w:t>
      </w:r>
    </w:p>
    <w:p w14:paraId="55D13169" w14:textId="77777777" w:rsidR="00A147C1" w:rsidRPr="00075B2F" w:rsidRDefault="00A147C1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sz w:val="28"/>
          <w:szCs w:val="28"/>
        </w:rPr>
      </w:pPr>
    </w:p>
    <w:p w14:paraId="6F61EB78" w14:textId="64ACD76C" w:rsidR="00A8737A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6A39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สัญญาเงินให้กู้ยืมระยะสั้น</w:t>
      </w:r>
    </w:p>
    <w:p w14:paraId="1A934512" w14:textId="77777777" w:rsidR="00A8737A" w:rsidRPr="00075B2F" w:rsidRDefault="00A8737A" w:rsidP="002A10CD">
      <w:pPr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ECD7B5D" w14:textId="4E8D4800" w:rsidR="00A8737A" w:rsidRPr="0081662B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81662B">
        <w:rPr>
          <w:rFonts w:asciiTheme="majorBidi" w:hAnsiTheme="majorBidi" w:cs="Angsana New" w:hint="cs"/>
          <w:sz w:val="28"/>
          <w:szCs w:val="28"/>
          <w:cs/>
        </w:rPr>
        <w:t>ในระหว่างงวดสามเดือนสิ้นสุดวันที่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31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2564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บริษัทมีสัญญาเงิน</w:t>
      </w:r>
      <w:r w:rsidR="00CA4652">
        <w:rPr>
          <w:rFonts w:asciiTheme="majorBidi" w:hAnsiTheme="majorBidi" w:cs="Angsana New" w:hint="cs"/>
          <w:sz w:val="28"/>
          <w:szCs w:val="28"/>
          <w:cs/>
        </w:rPr>
        <w:t>ให้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กู้ยืมระยะสั้นกับบริษัทย่อยแห่งหนึ่ง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br/>
      </w:r>
      <w:r w:rsidRPr="0081662B">
        <w:rPr>
          <w:rFonts w:asciiTheme="majorBidi" w:hAnsiTheme="majorBidi" w:cs="Angsana New" w:hint="cs"/>
          <w:sz w:val="28"/>
          <w:szCs w:val="28"/>
          <w:cs/>
        </w:rPr>
        <w:t>เบญจพรแลนด์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1662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120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2</w:t>
      </w:r>
      <w:r>
        <w:rPr>
          <w:rFonts w:asciiTheme="majorBidi" w:hAnsiTheme="majorBidi" w:cs="Angsana New"/>
          <w:sz w:val="28"/>
          <w:szCs w:val="28"/>
        </w:rPr>
        <w:t>.</w:t>
      </w:r>
      <w:r w:rsidR="001F2771" w:rsidRPr="001F2771">
        <w:rPr>
          <w:rFonts w:asciiTheme="majorBidi" w:hAnsiTheme="majorBidi" w:cs="Angsana New"/>
          <w:sz w:val="28"/>
          <w:szCs w:val="28"/>
        </w:rPr>
        <w:t>60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4</w:t>
      </w:r>
      <w:r>
        <w:rPr>
          <w:rFonts w:asciiTheme="majorBidi" w:hAnsiTheme="majorBidi" w:cs="Angsana New"/>
          <w:sz w:val="28"/>
          <w:szCs w:val="28"/>
        </w:rPr>
        <w:t>.</w:t>
      </w:r>
      <w:r w:rsidR="001F2771" w:rsidRPr="001F2771">
        <w:rPr>
          <w:rFonts w:asciiTheme="majorBidi" w:hAnsiTheme="majorBidi" w:cs="Angsana New"/>
          <w:sz w:val="28"/>
          <w:szCs w:val="28"/>
        </w:rPr>
        <w:t>25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และมีกำหนดชำระเมื่อทวงถาม</w:t>
      </w:r>
    </w:p>
    <w:p w14:paraId="4351530B" w14:textId="77777777" w:rsidR="00561043" w:rsidRDefault="00561043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11F4F0AD" w14:textId="477B1981" w:rsidR="00A8737A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81662B">
        <w:rPr>
          <w:rFonts w:asciiTheme="majorBidi" w:hAnsiTheme="majorBidi" w:cs="Angsana New" w:hint="cs"/>
          <w:sz w:val="28"/>
          <w:szCs w:val="28"/>
          <w:cs/>
        </w:rPr>
        <w:t>ในระหว่างงวดสามเดือนสิ้นสุดวันที่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31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2564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บริษัทมีสัญญาเงิน</w:t>
      </w:r>
      <w:r w:rsidR="00CA4652">
        <w:rPr>
          <w:rFonts w:asciiTheme="majorBidi" w:hAnsiTheme="majorBidi" w:cs="Angsana New" w:hint="cs"/>
          <w:sz w:val="28"/>
          <w:szCs w:val="28"/>
          <w:cs/>
        </w:rPr>
        <w:t>ให้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กู้ยืมระยะสั้นกับบริษัทย่อยแห่งหนึ่ง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บริษัท</w:t>
      </w:r>
      <w:r>
        <w:rPr>
          <w:rFonts w:asciiTheme="majorBidi" w:hAnsiTheme="majorBidi" w:cs="Angsana New"/>
          <w:sz w:val="28"/>
          <w:szCs w:val="28"/>
        </w:rPr>
        <w:br/>
      </w:r>
      <w:r w:rsidRPr="0081662B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1662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60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76EEA">
        <w:rPr>
          <w:rFonts w:asciiTheme="majorBidi" w:hAnsiTheme="majorBidi" w:cs="Angsana New"/>
          <w:sz w:val="28"/>
          <w:szCs w:val="28"/>
        </w:rPr>
        <w:t>4.25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และมีกำหนดชำระเมื่อทวงถาม</w:t>
      </w:r>
    </w:p>
    <w:p w14:paraId="7CC1DA6F" w14:textId="77777777" w:rsidR="00A8737A" w:rsidRPr="00C23F95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3E5E05E" w14:textId="1E4C301E" w:rsidR="00A8737A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81662B">
        <w:rPr>
          <w:rFonts w:asciiTheme="majorBidi" w:hAnsiTheme="majorBidi" w:cs="Angsana New" w:hint="cs"/>
          <w:sz w:val="28"/>
          <w:szCs w:val="28"/>
          <w:cs/>
        </w:rPr>
        <w:t>ในระหว่างงวดสามเดือนสิ้นสุดวันที่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31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2564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บริษัทมีสัญญาเงิน</w:t>
      </w:r>
      <w:r w:rsidR="00CA4652">
        <w:rPr>
          <w:rFonts w:asciiTheme="majorBidi" w:hAnsiTheme="majorBidi" w:cs="Angsana New" w:hint="cs"/>
          <w:sz w:val="28"/>
          <w:szCs w:val="28"/>
          <w:cs/>
        </w:rPr>
        <w:t>ให้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กู้ยืมระยะสั้นกับบริษัทย่อยแห่งหนึ่ง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บริษัท</w:t>
      </w:r>
      <w:r>
        <w:rPr>
          <w:rFonts w:asciiTheme="majorBidi" w:hAnsiTheme="majorBidi" w:cs="Angsana New"/>
          <w:sz w:val="28"/>
          <w:szCs w:val="28"/>
        </w:rPr>
        <w:br/>
      </w:r>
      <w:r w:rsidRPr="0081662B">
        <w:rPr>
          <w:rFonts w:asciiTheme="majorBidi" w:hAnsiTheme="majorBidi" w:cs="Angsana New" w:hint="cs"/>
          <w:sz w:val="28"/>
          <w:szCs w:val="28"/>
          <w:cs/>
        </w:rPr>
        <w:t>โกลบอล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ฟู้ดเซอร์วิส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เน็ตเวิร์ก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1662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0</w:t>
      </w:r>
      <w:r>
        <w:rPr>
          <w:rFonts w:asciiTheme="majorBidi" w:hAnsiTheme="majorBidi" w:cs="Angsana New"/>
          <w:sz w:val="28"/>
          <w:szCs w:val="28"/>
        </w:rPr>
        <w:t>.</w:t>
      </w:r>
      <w:r w:rsidR="001F2771" w:rsidRPr="001F2771">
        <w:rPr>
          <w:rFonts w:asciiTheme="majorBidi" w:hAnsiTheme="majorBidi" w:cs="Angsana New"/>
          <w:sz w:val="28"/>
          <w:szCs w:val="28"/>
        </w:rPr>
        <w:t>7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4</w:t>
      </w:r>
      <w:r>
        <w:rPr>
          <w:rFonts w:asciiTheme="majorBidi" w:hAnsiTheme="majorBidi" w:cs="Angsana New"/>
          <w:sz w:val="28"/>
          <w:szCs w:val="28"/>
        </w:rPr>
        <w:t>.</w:t>
      </w:r>
      <w:r w:rsidR="001F2771" w:rsidRPr="001F2771">
        <w:rPr>
          <w:rFonts w:asciiTheme="majorBidi" w:hAnsiTheme="majorBidi" w:cs="Angsana New"/>
          <w:sz w:val="28"/>
          <w:szCs w:val="28"/>
        </w:rPr>
        <w:t>25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และมีกำหนดชำระ</w:t>
      </w:r>
      <w:r>
        <w:rPr>
          <w:rFonts w:asciiTheme="majorBidi" w:hAnsiTheme="majorBidi" w:cs="Angsana New"/>
          <w:sz w:val="28"/>
          <w:szCs w:val="28"/>
        </w:rPr>
        <w:br/>
      </w:r>
      <w:r w:rsidRPr="0081662B">
        <w:rPr>
          <w:rFonts w:asciiTheme="majorBidi" w:hAnsiTheme="majorBidi" w:cs="Angsana New" w:hint="cs"/>
          <w:sz w:val="28"/>
          <w:szCs w:val="28"/>
          <w:cs/>
        </w:rPr>
        <w:t>เมื่อทวงถาม</w:t>
      </w:r>
    </w:p>
    <w:p w14:paraId="14DD3C5C" w14:textId="77777777" w:rsidR="00A8737A" w:rsidRPr="00C23F95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6615078" w14:textId="3354954B" w:rsidR="00A8737A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1662B">
        <w:rPr>
          <w:rFonts w:asciiTheme="majorBidi" w:hAnsiTheme="majorBidi" w:cs="Angsana New" w:hint="cs"/>
          <w:sz w:val="28"/>
          <w:szCs w:val="28"/>
          <w:cs/>
        </w:rPr>
        <w:t>ในระหว่างงวดสามเดือนสิ้นสุดวันที่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31</w:t>
      </w:r>
      <w:r w:rsidRPr="0081662B">
        <w:rPr>
          <w:rFonts w:asciiTheme="majorBidi" w:hAnsiTheme="majorBidi" w:cstheme="majorBidi"/>
          <w:sz w:val="28"/>
          <w:szCs w:val="28"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2564</w:t>
      </w:r>
      <w:r w:rsidRPr="0081662B">
        <w:rPr>
          <w:rFonts w:asciiTheme="majorBidi" w:hAnsiTheme="majorBidi" w:cstheme="majorBidi"/>
          <w:sz w:val="28"/>
          <w:szCs w:val="28"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บริษัทมีสัญญาเงิน</w:t>
      </w:r>
      <w:r w:rsidR="00CA4652">
        <w:rPr>
          <w:rFonts w:asciiTheme="majorBidi" w:hAnsiTheme="majorBidi" w:cs="Angsana New" w:hint="cs"/>
          <w:sz w:val="28"/>
          <w:szCs w:val="28"/>
          <w:cs/>
        </w:rPr>
        <w:t>ให้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กู้ยืมระยะสั้นกับบริษัทย่อยแห่งหนึ่ง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บริษัท</w:t>
      </w:r>
      <w:r>
        <w:rPr>
          <w:rFonts w:asciiTheme="majorBidi" w:hAnsiTheme="majorBidi" w:cs="Angsana New"/>
          <w:sz w:val="28"/>
          <w:szCs w:val="28"/>
        </w:rPr>
        <w:br/>
      </w:r>
      <w:r w:rsidRPr="0081662B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อาร์ท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สเปซ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1662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4</w:t>
      </w:r>
      <w:r w:rsidRPr="0081662B">
        <w:rPr>
          <w:rFonts w:asciiTheme="majorBidi" w:hAnsiTheme="majorBidi" w:cstheme="majorBidi"/>
          <w:sz w:val="28"/>
          <w:szCs w:val="28"/>
        </w:rPr>
        <w:t>.</w:t>
      </w:r>
      <w:r w:rsidR="001F2771" w:rsidRPr="001F2771">
        <w:rPr>
          <w:rFonts w:asciiTheme="majorBidi" w:hAnsiTheme="majorBidi" w:cstheme="majorBidi"/>
          <w:sz w:val="28"/>
          <w:szCs w:val="28"/>
        </w:rPr>
        <w:t>25</w:t>
      </w:r>
      <w:r w:rsidRPr="0081662B">
        <w:rPr>
          <w:rFonts w:asciiTheme="majorBidi" w:hAnsiTheme="majorBidi" w:cstheme="majorBidi"/>
          <w:sz w:val="28"/>
          <w:szCs w:val="28"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และมีกำหนดชำระเมื่อทวงถาม</w:t>
      </w:r>
    </w:p>
    <w:p w14:paraId="5E58C42A" w14:textId="67CE211C" w:rsidR="005C11FD" w:rsidRDefault="005C1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E6A5E6C" w14:textId="77777777" w:rsidR="00A8737A" w:rsidRPr="007D6DEA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7D6DEA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สัญญาเงินให้กู้ยืมระยะ</w:t>
      </w:r>
      <w:r w:rsidRPr="007D6DEA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ยาว</w:t>
      </w:r>
    </w:p>
    <w:p w14:paraId="21B4FC93" w14:textId="77777777" w:rsidR="00A8737A" w:rsidRPr="00C23F95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74A54BE" w14:textId="13BF8C9A" w:rsidR="00A8737A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9C21CD">
        <w:rPr>
          <w:rFonts w:asciiTheme="majorBidi" w:hAnsiTheme="majorBidi" w:cs="Angsana New" w:hint="cs"/>
          <w:sz w:val="28"/>
          <w:szCs w:val="28"/>
          <w:cs/>
        </w:rPr>
        <w:t>ในระหว่างงวดสามเดือนสิ้นสุดวันที่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31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21CD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2564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21CD">
        <w:rPr>
          <w:rFonts w:asciiTheme="majorBidi" w:hAnsiTheme="majorBidi" w:cs="Angsana New" w:hint="cs"/>
          <w:sz w:val="28"/>
          <w:szCs w:val="28"/>
          <w:cs/>
        </w:rPr>
        <w:t>บริษัทมีสัญญาเงินให้กู้ยืมระยะยาวกับบริษัทย่อยแห่งหนึ่ง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9C21CD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br/>
      </w:r>
      <w:r w:rsidRPr="009C21CD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21CD">
        <w:rPr>
          <w:rFonts w:asciiTheme="majorBidi" w:hAnsiTheme="majorBidi" w:cs="Angsana New" w:hint="cs"/>
          <w:sz w:val="28"/>
          <w:szCs w:val="28"/>
          <w:cs/>
        </w:rPr>
        <w:t>เอเชีย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21CD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9C21CD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9C21CD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50</w:t>
      </w:r>
      <w:r>
        <w:rPr>
          <w:rFonts w:asciiTheme="majorBidi" w:hAnsiTheme="majorBidi" w:cs="Angsana New"/>
          <w:sz w:val="28"/>
          <w:szCs w:val="28"/>
        </w:rPr>
        <w:t>.</w:t>
      </w:r>
      <w:r w:rsidR="001F2771" w:rsidRPr="001F2771">
        <w:rPr>
          <w:rFonts w:asciiTheme="majorBidi" w:hAnsiTheme="majorBidi" w:cs="Angsana New"/>
          <w:sz w:val="28"/>
          <w:szCs w:val="28"/>
        </w:rPr>
        <w:t>19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21CD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21CD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4</w:t>
      </w:r>
      <w:r>
        <w:rPr>
          <w:rFonts w:asciiTheme="majorBidi" w:hAnsiTheme="majorBidi" w:cs="Angsana New"/>
          <w:sz w:val="28"/>
          <w:szCs w:val="28"/>
        </w:rPr>
        <w:t>.</w:t>
      </w:r>
      <w:r w:rsidR="001F2771" w:rsidRPr="001F2771">
        <w:rPr>
          <w:rFonts w:asciiTheme="majorBidi" w:hAnsiTheme="majorBidi" w:cs="Angsana New"/>
          <w:sz w:val="28"/>
          <w:szCs w:val="28"/>
        </w:rPr>
        <w:t>25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21CD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21CD">
        <w:rPr>
          <w:rFonts w:asciiTheme="majorBidi" w:hAnsiTheme="majorBidi" w:cs="Angsana New" w:hint="cs"/>
          <w:sz w:val="28"/>
          <w:szCs w:val="28"/>
          <w:cs/>
        </w:rPr>
        <w:t>โดยต้องชำระคืนทั้งหมดภายในวันที่</w:t>
      </w:r>
      <w:r w:rsidR="00387034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4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C21CD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Pr="009C21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2569</w:t>
      </w:r>
    </w:p>
    <w:p w14:paraId="505F0989" w14:textId="0E0E0138" w:rsidR="00DC4284" w:rsidRDefault="00DC4284" w:rsidP="00940101">
      <w:pPr>
        <w:pStyle w:val="NormalWeb"/>
        <w:ind w:left="540" w:right="-45"/>
        <w:jc w:val="thaiDistribute"/>
        <w:rPr>
          <w:rFonts w:ascii="Segoe UI" w:hAnsi="Segoe UI" w:cs="Segoe UI"/>
          <w:sz w:val="21"/>
          <w:szCs w:val="21"/>
        </w:rPr>
      </w:pPr>
      <w:r>
        <w:rPr>
          <w:rFonts w:ascii="Angsana New" w:hAnsi="Angsana New" w:cs="Angsana New" w:hint="cs"/>
          <w:sz w:val="28"/>
          <w:szCs w:val="28"/>
          <w:cs/>
        </w:rPr>
        <w:t>บริษัทมีเงินให้กู้ยืมระยะยาวกับการร่วมค้าแห่งหนึ่ง (</w:t>
      </w:r>
      <w:r>
        <w:rPr>
          <w:rFonts w:ascii="Angsana New" w:hAnsi="Angsana New" w:cs="Angsana New" w:hint="cs"/>
          <w:sz w:val="28"/>
          <w:szCs w:val="28"/>
        </w:rPr>
        <w:t xml:space="preserve">“EMLOG”) </w:t>
      </w:r>
      <w:r>
        <w:rPr>
          <w:rFonts w:ascii="Angsana New" w:hAnsi="Angsana New" w:cs="Angsana New" w:hint="cs"/>
          <w:sz w:val="28"/>
          <w:szCs w:val="28"/>
          <w:cs/>
        </w:rPr>
        <w:t>เป็นจำนวน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 w:rsidRPr="00DC4284">
        <w:rPr>
          <w:rFonts w:ascii="Angsana New" w:hAnsi="Angsana New" w:cs="Angsana New" w:hint="cs"/>
          <w:sz w:val="28"/>
          <w:szCs w:val="28"/>
        </w:rPr>
        <w:t>0.2</w:t>
      </w:r>
      <w:r w:rsidRPr="00DC4284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ล้านเหรียญสหรัฐฯ เทียบเท่ากับ </w:t>
      </w:r>
      <w:r>
        <w:rPr>
          <w:rFonts w:ascii="Angsana New" w:hAnsi="Angsana New" w:cs="Angsana New" w:hint="cs"/>
          <w:sz w:val="28"/>
          <w:szCs w:val="28"/>
        </w:rPr>
        <w:t>7.</w:t>
      </w:r>
      <w:r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ล้านบาท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 w:cs="Angsana New" w:hint="cs"/>
          <w:sz w:val="28"/>
          <w:szCs w:val="28"/>
        </w:rPr>
        <w:t xml:space="preserve">22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 w:hint="cs"/>
          <w:sz w:val="28"/>
          <w:szCs w:val="28"/>
        </w:rPr>
        <w:t xml:space="preserve">2564 </w:t>
      </w:r>
      <w:r>
        <w:rPr>
          <w:rFonts w:ascii="Angsana New" w:hAnsi="Angsana New" w:cs="Angsana New" w:hint="cs"/>
          <w:sz w:val="28"/>
          <w:szCs w:val="28"/>
          <w:cs/>
        </w:rPr>
        <w:t>บริษัทได้เข้าทำสัญญา</w:t>
      </w:r>
      <w:r w:rsidR="00620678">
        <w:rPr>
          <w:rFonts w:ascii="Angsana New" w:hAnsi="Angsana New" w:cs="Angsana New" w:hint="cs"/>
          <w:sz w:val="28"/>
          <w:szCs w:val="28"/>
          <w:cs/>
        </w:rPr>
        <w:t>เงินกู้ยืมระยะยาว</w:t>
      </w:r>
      <w:r>
        <w:rPr>
          <w:rFonts w:ascii="Angsana New" w:hAnsi="Angsana New" w:cs="Angsana New" w:hint="cs"/>
          <w:sz w:val="28"/>
          <w:szCs w:val="28"/>
          <w:cs/>
        </w:rPr>
        <w:t>กับบริษัทย่อย</w:t>
      </w:r>
      <w:r w:rsidR="005F50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C6B0F">
        <w:rPr>
          <w:rFonts w:ascii="Angsana New" w:hAnsi="Angsana New" w:cs="Angsana New"/>
          <w:sz w:val="28"/>
          <w:szCs w:val="28"/>
        </w:rPr>
        <w:t>(“</w:t>
      </w:r>
      <w:r>
        <w:rPr>
          <w:rFonts w:ascii="Angsana New" w:hAnsi="Angsana New" w:cs="Angsana New" w:hint="cs"/>
          <w:sz w:val="28"/>
          <w:szCs w:val="28"/>
        </w:rPr>
        <w:t>JWDAH</w:t>
      </w:r>
      <w:r w:rsidR="000C6B0F">
        <w:rPr>
          <w:rFonts w:ascii="Angsana New" w:hAnsi="Angsana New" w:cs="Angsana New"/>
          <w:sz w:val="28"/>
          <w:szCs w:val="28"/>
        </w:rPr>
        <w:t>”)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เนื้อหาของสัญญาระบุให้ </w:t>
      </w:r>
      <w:r>
        <w:rPr>
          <w:rFonts w:ascii="Angsana New" w:hAnsi="Angsana New" w:cs="Angsana New" w:hint="cs"/>
          <w:sz w:val="28"/>
          <w:szCs w:val="28"/>
        </w:rPr>
        <w:t xml:space="preserve">JWDAH </w:t>
      </w:r>
      <w:r>
        <w:rPr>
          <w:rFonts w:ascii="Angsana New" w:hAnsi="Angsana New" w:cs="Angsana New" w:hint="cs"/>
          <w:sz w:val="28"/>
          <w:szCs w:val="28"/>
          <w:cs/>
        </w:rPr>
        <w:t xml:space="preserve">รับโอนภาระหนี้สินที่ </w:t>
      </w:r>
      <w:r>
        <w:rPr>
          <w:rFonts w:ascii="Angsana New" w:hAnsi="Angsana New" w:cs="Angsana New" w:hint="cs"/>
          <w:sz w:val="28"/>
          <w:szCs w:val="28"/>
        </w:rPr>
        <w:t xml:space="preserve">EMLOG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มีกับบริษัทในจำนวนเดียวกัน </w:t>
      </w:r>
      <w:r w:rsidR="000C6B0F">
        <w:rPr>
          <w:rFonts w:ascii="Angsana New" w:hAnsi="Angsana New" w:cs="Angsana New" w:hint="cs"/>
          <w:sz w:val="28"/>
          <w:szCs w:val="28"/>
          <w:cs/>
        </w:rPr>
        <w:t xml:space="preserve">เพื่อแลกกับหุ้นสามัญใน </w:t>
      </w:r>
      <w:r w:rsidR="000C6B0F">
        <w:rPr>
          <w:rFonts w:ascii="Angsana New" w:hAnsi="Angsana New" w:cs="Angsana New" w:hint="cs"/>
          <w:sz w:val="28"/>
          <w:szCs w:val="28"/>
        </w:rPr>
        <w:t xml:space="preserve">EMLOG </w:t>
      </w:r>
      <w:r w:rsidR="000C6B0F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0C6B0F">
        <w:rPr>
          <w:rFonts w:ascii="Angsana New" w:hAnsi="Angsana New" w:cs="Angsana New"/>
          <w:sz w:val="28"/>
          <w:szCs w:val="28"/>
        </w:rPr>
        <w:t>241,400</w:t>
      </w:r>
      <w:r w:rsidR="000C6B0F">
        <w:rPr>
          <w:rFonts w:ascii="Angsana New" w:hAnsi="Angsana New" w:cs="Angsana New" w:hint="cs"/>
          <w:sz w:val="28"/>
          <w:szCs w:val="28"/>
        </w:rPr>
        <w:t xml:space="preserve"> </w:t>
      </w:r>
      <w:r w:rsidR="000C6B0F">
        <w:rPr>
          <w:rFonts w:ascii="Angsana New" w:hAnsi="Angsana New" w:cs="Angsana New" w:hint="cs"/>
          <w:sz w:val="28"/>
          <w:szCs w:val="28"/>
          <w:cs/>
        </w:rPr>
        <w:t xml:space="preserve">หุ้น </w:t>
      </w:r>
      <w:r>
        <w:rPr>
          <w:rFonts w:ascii="Angsana New" w:hAnsi="Angsana New" w:cs="Angsana New" w:hint="cs"/>
          <w:sz w:val="28"/>
          <w:szCs w:val="28"/>
          <w:cs/>
        </w:rPr>
        <w:t>โดย</w:t>
      </w:r>
      <w:r w:rsidR="005F5020">
        <w:rPr>
          <w:rFonts w:ascii="Angsana New" w:hAnsi="Angsana New" w:cs="Angsana New" w:hint="cs"/>
          <w:sz w:val="28"/>
          <w:szCs w:val="28"/>
          <w:cs/>
        </w:rPr>
        <w:t>สัญญา</w:t>
      </w:r>
      <w:r>
        <w:rPr>
          <w:rFonts w:ascii="Angsana New" w:hAnsi="Angsana New" w:cs="Angsana New" w:hint="cs"/>
          <w:sz w:val="28"/>
          <w:szCs w:val="28"/>
          <w:cs/>
        </w:rPr>
        <w:t>มี</w:t>
      </w:r>
      <w:r w:rsidRPr="000C6B0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อัตราดอกเบี้ยร้อยละ </w:t>
      </w:r>
      <w:r w:rsidRPr="000C6B0F">
        <w:rPr>
          <w:rFonts w:ascii="Angsana New" w:hAnsi="Angsana New" w:cs="Angsana New"/>
          <w:spacing w:val="-2"/>
          <w:sz w:val="28"/>
          <w:szCs w:val="28"/>
        </w:rPr>
        <w:t xml:space="preserve">LIBOR </w:t>
      </w:r>
      <w:r w:rsidRPr="000C6B0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บวกร้อยละ </w:t>
      </w:r>
      <w:r w:rsidRPr="000C6B0F">
        <w:rPr>
          <w:rFonts w:ascii="Angsana New" w:hAnsi="Angsana New" w:cs="Angsana New"/>
          <w:spacing w:val="-2"/>
          <w:sz w:val="28"/>
          <w:szCs w:val="28"/>
        </w:rPr>
        <w:t xml:space="preserve">3 </w:t>
      </w:r>
      <w:r w:rsidRPr="000C6B0F">
        <w:rPr>
          <w:rFonts w:ascii="Angsana New" w:hAnsi="Angsana New" w:cs="Angsana New" w:hint="cs"/>
          <w:spacing w:val="-2"/>
          <w:sz w:val="28"/>
          <w:szCs w:val="28"/>
          <w:cs/>
        </w:rPr>
        <w:t>ต่อปี</w:t>
      </w:r>
      <w:r w:rsidR="000C6B0F" w:rsidRPr="000C6B0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0C6B0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และมีเงื่อนไขชำระคืนเงินต้นเป็นรายไตรมาส </w:t>
      </w:r>
      <w:r w:rsidR="00BC7CB9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="005F5020">
        <w:rPr>
          <w:rFonts w:ascii="Angsana New" w:hAnsi="Angsana New" w:cs="Angsana New"/>
          <w:spacing w:val="-2"/>
          <w:sz w:val="28"/>
          <w:szCs w:val="28"/>
        </w:rPr>
        <w:t>(</w:t>
      </w:r>
      <w:r w:rsidR="005F5020">
        <w:rPr>
          <w:rFonts w:ascii="Angsana New" w:hAnsi="Angsana New" w:cs="Angsana New" w:hint="cs"/>
          <w:spacing w:val="-2"/>
          <w:sz w:val="28"/>
          <w:szCs w:val="28"/>
          <w:cs/>
        </w:rPr>
        <w:t>ดูหมายเหตุข้อ</w:t>
      </w:r>
      <w:r w:rsidR="005F5020">
        <w:rPr>
          <w:rFonts w:ascii="Angsana New" w:hAnsi="Angsana New" w:cs="Angsana New"/>
          <w:spacing w:val="-2"/>
          <w:sz w:val="28"/>
          <w:szCs w:val="28"/>
        </w:rPr>
        <w:t xml:space="preserve"> 6)</w:t>
      </w:r>
    </w:p>
    <w:p w14:paraId="68FDAC00" w14:textId="6E036197" w:rsidR="00DC4284" w:rsidRDefault="00DC4284" w:rsidP="00940101">
      <w:pPr>
        <w:pStyle w:val="NormalWeb"/>
        <w:ind w:left="540" w:right="-45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บริษัทมีเงินให้กู้ยืมระยะยาว</w:t>
      </w:r>
      <w:r w:rsidR="007F0C17">
        <w:rPr>
          <w:rFonts w:ascii="Angsana New" w:hAnsi="Angsana New" w:cs="Angsana New" w:hint="cs"/>
          <w:sz w:val="28"/>
          <w:szCs w:val="28"/>
          <w:cs/>
        </w:rPr>
        <w:t>กับ</w:t>
      </w:r>
      <w:r>
        <w:rPr>
          <w:rFonts w:ascii="Angsana New" w:hAnsi="Angsana New" w:cs="Angsana New" w:hint="cs"/>
          <w:sz w:val="28"/>
          <w:szCs w:val="28"/>
          <w:cs/>
        </w:rPr>
        <w:t xml:space="preserve">การร่วมค้าแห่งหนึ่ง </w:t>
      </w:r>
      <w:r>
        <w:rPr>
          <w:rFonts w:ascii="Angsana New" w:hAnsi="Angsana New" w:cs="Angsana New"/>
          <w:sz w:val="28"/>
          <w:szCs w:val="28"/>
        </w:rPr>
        <w:t>(“</w:t>
      </w:r>
      <w:r>
        <w:rPr>
          <w:rFonts w:ascii="Angsana New" w:hAnsi="Angsana New" w:cs="Angsana New" w:hint="cs"/>
          <w:sz w:val="28"/>
          <w:szCs w:val="28"/>
        </w:rPr>
        <w:t>JWDALC</w:t>
      </w:r>
      <w:r>
        <w:rPr>
          <w:rFonts w:ascii="Angsana New" w:hAnsi="Angsana New" w:cs="Angsana New"/>
          <w:sz w:val="28"/>
          <w:szCs w:val="28"/>
        </w:rPr>
        <w:t>”)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เป็นจำนวน </w:t>
      </w:r>
      <w:r>
        <w:rPr>
          <w:rFonts w:ascii="Angsana New" w:hAnsi="Angsana New" w:cs="Angsana New" w:hint="cs"/>
          <w:sz w:val="28"/>
          <w:szCs w:val="28"/>
        </w:rPr>
        <w:t>0.4</w:t>
      </w:r>
      <w:r>
        <w:rPr>
          <w:rFonts w:ascii="Angsana New" w:hAnsi="Angsana New" w:cs="Angsana New"/>
          <w:sz w:val="28"/>
          <w:szCs w:val="28"/>
        </w:rPr>
        <w:t>8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ล้านเหรียญสหรัฐฯ เทียบเท่ากับ </w:t>
      </w:r>
      <w:r>
        <w:rPr>
          <w:rFonts w:ascii="Angsana New" w:hAnsi="Angsana New" w:cs="Angsana New"/>
          <w:sz w:val="28"/>
          <w:szCs w:val="28"/>
        </w:rPr>
        <w:t>14.51</w:t>
      </w:r>
      <w:r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 xml:space="preserve">ล้านบาทตามลำดับ เมื่อวันที่ </w:t>
      </w:r>
      <w:r>
        <w:rPr>
          <w:rFonts w:ascii="Angsana New" w:hAnsi="Angsana New" w:cs="Angsana New" w:hint="cs"/>
          <w:sz w:val="28"/>
          <w:szCs w:val="28"/>
        </w:rPr>
        <w:t xml:space="preserve">22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 w:hint="cs"/>
          <w:sz w:val="28"/>
          <w:szCs w:val="28"/>
        </w:rPr>
        <w:t xml:space="preserve">2564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กลุ่มบริษัทได้ซื้อเงินลงทุนใน </w:t>
      </w:r>
      <w:r>
        <w:rPr>
          <w:rFonts w:ascii="Angsana New" w:hAnsi="Angsana New" w:cs="Angsana New" w:hint="cs"/>
          <w:sz w:val="28"/>
          <w:szCs w:val="28"/>
        </w:rPr>
        <w:t xml:space="preserve">EMLOG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เพิ่มร้อยละ </w:t>
      </w:r>
      <w:r>
        <w:rPr>
          <w:rFonts w:ascii="Angsana New" w:hAnsi="Angsana New" w:cs="Angsana New" w:hint="cs"/>
          <w:sz w:val="28"/>
          <w:szCs w:val="28"/>
        </w:rPr>
        <w:t xml:space="preserve">10 </w:t>
      </w:r>
      <w:r>
        <w:rPr>
          <w:rFonts w:ascii="Angsana New" w:hAnsi="Angsana New" w:cs="Angsana New" w:hint="cs"/>
          <w:sz w:val="28"/>
          <w:szCs w:val="28"/>
          <w:cs/>
        </w:rPr>
        <w:t xml:space="preserve">ทำให้สัดส่วนเงินลงทุนในบริษัทดังกล่าวเปลี่ยนจากร้อยละ </w:t>
      </w:r>
      <w:r>
        <w:rPr>
          <w:rFonts w:ascii="Angsana New" w:hAnsi="Angsana New" w:cs="Angsana New" w:hint="cs"/>
          <w:sz w:val="28"/>
          <w:szCs w:val="28"/>
        </w:rPr>
        <w:t xml:space="preserve">50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เป็นร้อยละ </w:t>
      </w:r>
      <w:r>
        <w:rPr>
          <w:rFonts w:ascii="Angsana New" w:hAnsi="Angsana New" w:cs="Angsana New" w:hint="cs"/>
          <w:sz w:val="28"/>
          <w:szCs w:val="28"/>
        </w:rPr>
        <w:t xml:space="preserve">60 </w:t>
      </w:r>
      <w:r>
        <w:rPr>
          <w:rFonts w:ascii="Angsana New" w:hAnsi="Angsana New" w:cs="Angsana New" w:hint="cs"/>
          <w:sz w:val="28"/>
          <w:szCs w:val="28"/>
          <w:cs/>
        </w:rPr>
        <w:t>ดังนั้น เงินให้กู้ยืมระยะยาวแก่การร่วมค้าจึงได้เปลี่ยนสถานะเป็นเงินให้กู้ยืมระยะยาวแก่บริษัทย่อย</w:t>
      </w:r>
    </w:p>
    <w:p w14:paraId="5DEA409A" w14:textId="77777777" w:rsidR="00A8737A" w:rsidRPr="003F5ED7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3F5ED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7EBD2C5B" w14:textId="77777777" w:rsidR="00A8737A" w:rsidRPr="00C23F95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A5BAC26" w14:textId="3256F60F" w:rsidR="00A8737A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72DE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11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Pr="00472DED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2564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Pr="00472DED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72DED"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Pr="00472DED">
        <w:rPr>
          <w:rFonts w:asciiTheme="majorBidi" w:hAnsiTheme="majorBidi" w:cstheme="majorBidi"/>
          <w:sz w:val="28"/>
          <w:szCs w:val="28"/>
        </w:rPr>
        <w:t>(“</w:t>
      </w:r>
      <w:r w:rsidRPr="00472DED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Pr="00472DED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Pr="00472DED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472DED">
        <w:rPr>
          <w:rFonts w:asciiTheme="majorBidi" w:hAnsiTheme="majorBidi" w:cstheme="majorBidi"/>
          <w:sz w:val="28"/>
          <w:szCs w:val="28"/>
        </w:rPr>
        <w:t>”</w:t>
      </w:r>
      <w:r w:rsidRPr="00472DED">
        <w:rPr>
          <w:rFonts w:asciiTheme="majorBidi" w:hAnsiTheme="majorBidi" w:cstheme="majorBidi" w:hint="cs"/>
          <w:sz w:val="28"/>
          <w:szCs w:val="28"/>
          <w:cs/>
        </w:rPr>
        <w:t>)</w:t>
      </w:r>
      <w:r w:rsidRPr="00472DED">
        <w:rPr>
          <w:rFonts w:asciiTheme="majorBidi" w:hAnsiTheme="majorBidi" w:cstheme="majorBidi"/>
          <w:sz w:val="28"/>
          <w:szCs w:val="28"/>
          <w:cs/>
        </w:rPr>
        <w:t xml:space="preserve"> ทำสัญญาเช่าดำเนินงานเพื่อเช่าพื้นที่จอดรถกับบริษัท</w:t>
      </w:r>
      <w:r w:rsidRPr="00472DED">
        <w:rPr>
          <w:rFonts w:asciiTheme="majorBidi" w:hAnsiTheme="majorBidi" w:cstheme="majorBidi" w:hint="cs"/>
          <w:sz w:val="28"/>
          <w:szCs w:val="28"/>
          <w:cs/>
        </w:rPr>
        <w:t xml:space="preserve">ย่อย </w:t>
      </w:r>
      <w:r w:rsidRPr="00472DED">
        <w:rPr>
          <w:rFonts w:asciiTheme="majorBidi" w:hAnsiTheme="majorBidi" w:cstheme="majorBidi"/>
          <w:sz w:val="28"/>
          <w:szCs w:val="28"/>
        </w:rPr>
        <w:t>(“</w:t>
      </w:r>
      <w:r w:rsidRPr="00472DED">
        <w:rPr>
          <w:rFonts w:asciiTheme="majorBidi" w:hAnsiTheme="majorBidi" w:cstheme="majorBidi"/>
          <w:sz w:val="28"/>
          <w:szCs w:val="28"/>
          <w:cs/>
        </w:rPr>
        <w:t>บริษัท กีลเลี่ยน จำกัด</w:t>
      </w:r>
      <w:r w:rsidRPr="00472DED">
        <w:rPr>
          <w:rFonts w:asciiTheme="majorBidi" w:hAnsiTheme="majorBidi" w:cstheme="majorBidi"/>
          <w:sz w:val="28"/>
          <w:szCs w:val="28"/>
        </w:rPr>
        <w:t>”)</w:t>
      </w:r>
      <w:r w:rsidRPr="00472DED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 </w:t>
      </w:r>
      <w:r w:rsidR="001F2771" w:rsidRPr="001F2771">
        <w:rPr>
          <w:rFonts w:asciiTheme="majorBidi" w:hAnsiTheme="majorBidi" w:cstheme="majorBidi"/>
          <w:sz w:val="28"/>
          <w:szCs w:val="28"/>
        </w:rPr>
        <w:t>1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Pr="00472DED">
        <w:rPr>
          <w:rFonts w:asciiTheme="majorBidi" w:hAnsiTheme="majorBidi" w:cstheme="majorBidi"/>
          <w:sz w:val="28"/>
          <w:szCs w:val="28"/>
          <w:cs/>
        </w:rPr>
        <w:t>ปี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Pr="00472DED">
        <w:rPr>
          <w:rFonts w:asciiTheme="majorBidi" w:hAnsiTheme="majorBidi" w:cstheme="majorBidi"/>
          <w:sz w:val="28"/>
          <w:szCs w:val="28"/>
          <w:cs/>
        </w:rPr>
        <w:t xml:space="preserve">โดยมีค่าเช่าและค่าบริการในอัตราเดือนละ </w:t>
      </w:r>
      <w:r w:rsidR="001F2771" w:rsidRPr="001F2771">
        <w:rPr>
          <w:rFonts w:asciiTheme="majorBidi" w:hAnsiTheme="majorBidi" w:cstheme="majorBidi"/>
          <w:sz w:val="28"/>
          <w:szCs w:val="28"/>
        </w:rPr>
        <w:t>0</w:t>
      </w:r>
      <w:r w:rsidRPr="00472DED">
        <w:rPr>
          <w:rFonts w:asciiTheme="majorBidi" w:hAnsiTheme="majorBidi" w:cstheme="majorBidi"/>
          <w:sz w:val="28"/>
          <w:szCs w:val="28"/>
        </w:rPr>
        <w:t>.</w:t>
      </w:r>
      <w:r w:rsidR="001F2771" w:rsidRPr="001F2771">
        <w:rPr>
          <w:rFonts w:asciiTheme="majorBidi" w:hAnsiTheme="majorBidi" w:cstheme="majorBidi"/>
          <w:sz w:val="28"/>
          <w:szCs w:val="28"/>
        </w:rPr>
        <w:t>30</w:t>
      </w:r>
      <w:r w:rsidRPr="00472DED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4D2A6096" w14:textId="77777777" w:rsidR="00C23F95" w:rsidRPr="00472DED" w:rsidRDefault="00C23F95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5A8148C" w14:textId="77777777" w:rsidR="00A8737A" w:rsidRPr="00472DED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72DED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</w:p>
    <w:p w14:paraId="1C28FCAD" w14:textId="77777777" w:rsidR="00A8737A" w:rsidRPr="00C23F95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B724D11" w14:textId="67DE72C1" w:rsidR="00C23F95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72DE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1</w:t>
      </w:r>
      <w:r w:rsidRPr="00472DED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1F2771">
        <w:rPr>
          <w:rFonts w:asciiTheme="majorBidi" w:hAnsiTheme="majorBidi" w:cstheme="majorBidi"/>
          <w:sz w:val="28"/>
          <w:szCs w:val="28"/>
        </w:rPr>
        <w:t>2564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Pr="00472DED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72DED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472DED">
        <w:rPr>
          <w:rFonts w:asciiTheme="majorBidi" w:hAnsiTheme="majorBidi" w:cstheme="majorBidi"/>
          <w:sz w:val="28"/>
          <w:szCs w:val="28"/>
          <w:cs/>
        </w:rPr>
        <w:t>ทำสัญญาเช่าดำเนินงานหลายฉบับ เพื่อเช่าสำนักงาน คลังสินค้าและการบริการ กับบริษัท</w:t>
      </w:r>
      <w:r w:rsidRPr="00472DED"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Pr="00472DED">
        <w:rPr>
          <w:rFonts w:asciiTheme="majorBidi" w:hAnsiTheme="majorBidi" w:cstheme="majorBidi"/>
          <w:sz w:val="28"/>
          <w:szCs w:val="28"/>
        </w:rPr>
        <w:t>(“</w:t>
      </w:r>
      <w:r w:rsidRPr="00472DED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Pr="00472DED">
        <w:rPr>
          <w:rFonts w:asciiTheme="majorBidi" w:hAnsiTheme="majorBidi" w:cstheme="majorBidi"/>
          <w:sz w:val="28"/>
          <w:szCs w:val="28"/>
          <w:cs/>
        </w:rPr>
        <w:t>เบญจพรแลนด์ จำกัด</w:t>
      </w:r>
      <w:r w:rsidRPr="00472DED">
        <w:rPr>
          <w:rFonts w:asciiTheme="majorBidi" w:hAnsiTheme="majorBidi" w:cstheme="majorBidi"/>
          <w:sz w:val="28"/>
          <w:szCs w:val="28"/>
        </w:rPr>
        <w:t>”)</w:t>
      </w:r>
      <w:r w:rsidRPr="00472DED">
        <w:rPr>
          <w:rFonts w:asciiTheme="majorBidi" w:hAnsiTheme="majorBidi" w:cstheme="majorBidi"/>
          <w:sz w:val="28"/>
          <w:szCs w:val="28"/>
          <w:cs/>
        </w:rPr>
        <w:t xml:space="preserve"> โดยมีค่าเช่าและค่าบริการในอัตราเดือนละ </w:t>
      </w:r>
      <w:r w:rsidR="001F2771" w:rsidRPr="001F2771">
        <w:rPr>
          <w:rFonts w:asciiTheme="majorBidi" w:hAnsiTheme="majorBidi" w:cstheme="majorBidi"/>
          <w:sz w:val="28"/>
          <w:szCs w:val="28"/>
        </w:rPr>
        <w:t>0</w:t>
      </w:r>
      <w:r w:rsidRPr="00472DED">
        <w:rPr>
          <w:rFonts w:asciiTheme="majorBidi" w:hAnsiTheme="majorBidi" w:cstheme="majorBidi"/>
          <w:sz w:val="28"/>
          <w:szCs w:val="28"/>
        </w:rPr>
        <w:t>.</w:t>
      </w:r>
      <w:r w:rsidR="001F2771" w:rsidRPr="001F2771">
        <w:rPr>
          <w:rFonts w:asciiTheme="majorBidi" w:hAnsiTheme="majorBidi" w:cstheme="majorBidi"/>
          <w:sz w:val="28"/>
          <w:szCs w:val="28"/>
        </w:rPr>
        <w:t>34</w:t>
      </w:r>
      <w:r w:rsidRPr="00472D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72DED">
        <w:rPr>
          <w:rFonts w:asciiTheme="majorBidi" w:hAnsiTheme="majorBidi" w:cstheme="majorBidi"/>
          <w:sz w:val="28"/>
          <w:szCs w:val="28"/>
        </w:rPr>
        <w:t>-</w:t>
      </w:r>
      <w:r w:rsidRPr="00472D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3</w:t>
      </w:r>
      <w:r w:rsidRPr="00472DED">
        <w:rPr>
          <w:rFonts w:asciiTheme="majorBidi" w:hAnsiTheme="majorBidi" w:cstheme="majorBidi"/>
          <w:sz w:val="28"/>
          <w:szCs w:val="28"/>
        </w:rPr>
        <w:t>.</w:t>
      </w:r>
      <w:r w:rsidR="001F2771" w:rsidRPr="001F2771">
        <w:rPr>
          <w:rFonts w:asciiTheme="majorBidi" w:hAnsiTheme="majorBidi" w:cstheme="majorBidi"/>
          <w:sz w:val="28"/>
          <w:szCs w:val="28"/>
        </w:rPr>
        <w:t>91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Pr="00472DE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Pr="00472DED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1F2771" w:rsidRPr="001F2771">
        <w:rPr>
          <w:rFonts w:asciiTheme="majorBidi" w:hAnsiTheme="majorBidi" w:cstheme="majorBidi"/>
          <w:sz w:val="28"/>
          <w:szCs w:val="28"/>
        </w:rPr>
        <w:t>1</w:t>
      </w:r>
      <w:r w:rsidRPr="00472DED">
        <w:rPr>
          <w:rFonts w:asciiTheme="majorBidi" w:hAnsiTheme="majorBidi" w:cstheme="majorBidi"/>
          <w:sz w:val="28"/>
          <w:szCs w:val="28"/>
        </w:rPr>
        <w:t xml:space="preserve"> </w:t>
      </w:r>
      <w:r w:rsidRPr="00472DED">
        <w:rPr>
          <w:rFonts w:asciiTheme="majorBidi" w:hAnsiTheme="majorBidi" w:cstheme="majorBidi"/>
          <w:sz w:val="28"/>
          <w:szCs w:val="28"/>
          <w:cs/>
        </w:rPr>
        <w:t>ปี</w:t>
      </w:r>
    </w:p>
    <w:p w14:paraId="5BE54F0C" w14:textId="77777777" w:rsidR="00C23F95" w:rsidRDefault="00C23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CD4A17B" w14:textId="61CB6BCC" w:rsidR="002D3026" w:rsidRPr="003C7386" w:rsidRDefault="002D3026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ลูกหนี้การค้า</w:t>
      </w:r>
    </w:p>
    <w:p w14:paraId="441BE9BB" w14:textId="77777777" w:rsidR="00CC04EE" w:rsidRDefault="00CC04EE" w:rsidP="00CC0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C04EE" w:rsidRPr="00F35A59" w14:paraId="6C782CFE" w14:textId="77777777" w:rsidTr="00057A80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DE2800D" w14:textId="77777777" w:rsidR="00CC04EE" w:rsidRPr="00F35A59" w:rsidRDefault="00CC04EE" w:rsidP="00EC56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5576536" w14:textId="77777777" w:rsidR="00CC04EE" w:rsidRPr="00F35A59" w:rsidRDefault="00CC04EE" w:rsidP="00EC56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5A5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D2B770" w14:textId="77777777" w:rsidR="00CC04EE" w:rsidRPr="00F35A59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2D4100B" w14:textId="77777777" w:rsidR="00CC04EE" w:rsidRPr="00F35A59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C04EE" w:rsidRPr="00F35A59" w14:paraId="3866042D" w14:textId="77777777" w:rsidTr="00057A80">
        <w:trPr>
          <w:cantSplit/>
          <w:tblHeader/>
        </w:trPr>
        <w:tc>
          <w:tcPr>
            <w:tcW w:w="4050" w:type="dxa"/>
            <w:vAlign w:val="bottom"/>
          </w:tcPr>
          <w:p w14:paraId="5962F28D" w14:textId="77777777" w:rsidR="00CC04EE" w:rsidRPr="00F35A59" w:rsidRDefault="00CC04EE" w:rsidP="00EC56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3FFE2D0" w14:textId="43F6D281" w:rsidR="00CC04EE" w:rsidRPr="00F35A59" w:rsidRDefault="001F2771" w:rsidP="009234F7">
            <w:pPr>
              <w:pStyle w:val="acctmergecolhdg"/>
              <w:spacing w:line="240" w:lineRule="auto"/>
              <w:ind w:left="-83" w:right="-79" w:firstLine="9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31</w:t>
            </w:r>
            <w:r w:rsidR="00CC04EE" w:rsidRPr="00F35A59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 </w:t>
            </w:r>
            <w:r w:rsidR="00CC04EE" w:rsidRPr="00F35A5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มีนาคม </w:t>
            </w:r>
            <w:r w:rsidRPr="001F2771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4AAD2C5D" w14:textId="77777777" w:rsidR="00CC04EE" w:rsidRPr="00F35A59" w:rsidRDefault="00CC04EE" w:rsidP="00EC56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8BCDB7" w14:textId="02980B03" w:rsidR="00CC04EE" w:rsidRPr="00F35A59" w:rsidRDefault="001F2771" w:rsidP="00EC563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="00CC04EE" w:rsidRPr="00F35A5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="00CC04EE" w:rsidRPr="00F35A5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="00CC04EE" w:rsidRPr="00F35A5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1F2771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3E5FCED5" w14:textId="77777777" w:rsidR="00CC04EE" w:rsidRPr="00F35A59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8E83D6" w14:textId="711C6DF4" w:rsidR="00CC04EE" w:rsidRPr="00F35A59" w:rsidRDefault="001F2771" w:rsidP="00EC563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CC04EE" w:rsidRPr="00F35A5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CC04EE" w:rsidRPr="00F35A5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มีนาคม </w:t>
            </w:r>
            <w:r w:rsidRPr="001F277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  <w:r w:rsidR="00CA4652" w:rsidRPr="00CA4652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  <w:r w:rsidRPr="001F2771">
              <w:rPr>
                <w:rFonts w:asciiTheme="majorBidi" w:hAnsiTheme="majorBidi" w:cstheme="majorBidi"/>
                <w:bCs/>
                <w:sz w:val="28"/>
                <w:szCs w:val="28"/>
              </w:rPr>
              <w:t>64</w:t>
            </w:r>
          </w:p>
        </w:tc>
        <w:tc>
          <w:tcPr>
            <w:tcW w:w="270" w:type="dxa"/>
            <w:vAlign w:val="bottom"/>
          </w:tcPr>
          <w:p w14:paraId="0264AD5F" w14:textId="77777777" w:rsidR="00CC04EE" w:rsidRPr="00F35A59" w:rsidRDefault="00CC04EE" w:rsidP="00EC56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5BB61A" w14:textId="7444F88A" w:rsidR="00CC04EE" w:rsidRPr="00F35A59" w:rsidRDefault="001F2771" w:rsidP="00EC563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="00CC04EE" w:rsidRPr="00F35A5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="00CC04EE" w:rsidRPr="00F35A5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="00CC04EE" w:rsidRPr="00F35A5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1F2771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CC04EE" w:rsidRPr="00F35A59" w14:paraId="30A49596" w14:textId="77777777" w:rsidTr="00057A80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CBAFF26" w14:textId="77777777" w:rsidR="00CC04EE" w:rsidRPr="00F35A59" w:rsidRDefault="00CC04EE" w:rsidP="00EC56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6CDB359C" w14:textId="77777777" w:rsidR="00CC04EE" w:rsidRPr="00F35A59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C04EE" w:rsidRPr="00F35A59" w14:paraId="0ACC46E3" w14:textId="77777777" w:rsidTr="00057A80">
        <w:trPr>
          <w:cantSplit/>
        </w:trPr>
        <w:tc>
          <w:tcPr>
            <w:tcW w:w="4050" w:type="dxa"/>
            <w:hideMark/>
          </w:tcPr>
          <w:p w14:paraId="350B7555" w14:textId="77777777" w:rsidR="00CC04EE" w:rsidRPr="00F35A59" w:rsidRDefault="00CC04EE" w:rsidP="00653AAD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3A10F8E" w14:textId="1A4B5E6A" w:rsidR="00CC04EE" w:rsidRPr="00000146" w:rsidRDefault="001F2771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01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B7FCA" w:rsidRPr="000001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66,247</w:t>
            </w:r>
          </w:p>
        </w:tc>
        <w:tc>
          <w:tcPr>
            <w:tcW w:w="270" w:type="dxa"/>
          </w:tcPr>
          <w:p w14:paraId="24DE6D9D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1FEE44" w14:textId="3BBFC50D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</w:t>
            </w:r>
            <w:r w:rsidR="00CC04EE" w:rsidRPr="00F35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270" w:type="dxa"/>
          </w:tcPr>
          <w:p w14:paraId="58044C17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800B2" w14:textId="62EFEFD6" w:rsidR="00CC04EE" w:rsidRPr="00F35A59" w:rsidRDefault="001F2771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CC04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270" w:type="dxa"/>
          </w:tcPr>
          <w:p w14:paraId="5A6F8D8C" w14:textId="77777777" w:rsidR="00CC04EE" w:rsidRPr="00F35A59" w:rsidRDefault="00CC04EE" w:rsidP="00EC5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60862" w14:textId="1B7488FF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CC04EE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</w:tr>
      <w:tr w:rsidR="00CC04EE" w:rsidRPr="00F35A59" w14:paraId="6BD2C339" w14:textId="77777777" w:rsidTr="00057A80">
        <w:trPr>
          <w:cantSplit/>
        </w:trPr>
        <w:tc>
          <w:tcPr>
            <w:tcW w:w="4050" w:type="dxa"/>
            <w:hideMark/>
          </w:tcPr>
          <w:p w14:paraId="59C8172E" w14:textId="77777777" w:rsidR="00CC04EE" w:rsidRPr="00F35A59" w:rsidRDefault="00CC04EE" w:rsidP="00653AAD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6C2E19B3" w14:textId="77777777" w:rsidR="00CC04EE" w:rsidRPr="00000146" w:rsidRDefault="00CC04EE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9CC7A3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A3895C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D983C3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094B3" w14:textId="77777777" w:rsidR="00CC04EE" w:rsidRPr="00F35A59" w:rsidRDefault="00CC04EE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756E19" w14:textId="77777777" w:rsidR="00CC04EE" w:rsidRPr="00F35A59" w:rsidRDefault="00CC04EE" w:rsidP="00EC5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0D6B1B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04EE" w:rsidRPr="00F35A59" w14:paraId="002C69A0" w14:textId="77777777" w:rsidTr="00057A80">
        <w:trPr>
          <w:cantSplit/>
        </w:trPr>
        <w:tc>
          <w:tcPr>
            <w:tcW w:w="4050" w:type="dxa"/>
            <w:hideMark/>
          </w:tcPr>
          <w:p w14:paraId="0F984870" w14:textId="0B14D0C4" w:rsidR="00CC04EE" w:rsidRPr="00F35A59" w:rsidRDefault="00CC04EE" w:rsidP="00653AAD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601FA55C" w14:textId="631523D0" w:rsidR="00CC04EE" w:rsidRPr="00000146" w:rsidRDefault="00CA0308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01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="00EB7FCA" w:rsidRPr="000001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60,540</w:t>
            </w:r>
          </w:p>
        </w:tc>
        <w:tc>
          <w:tcPr>
            <w:tcW w:w="270" w:type="dxa"/>
          </w:tcPr>
          <w:p w14:paraId="3917AEDC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9C1219" w14:textId="57222A61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="00CC04EE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270" w:type="dxa"/>
          </w:tcPr>
          <w:p w14:paraId="6A6F43AA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83B0E4" w14:textId="7EF6D182" w:rsidR="00CC04EE" w:rsidRPr="00F35A59" w:rsidRDefault="001F2771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CC04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</w:p>
        </w:tc>
        <w:tc>
          <w:tcPr>
            <w:tcW w:w="270" w:type="dxa"/>
          </w:tcPr>
          <w:p w14:paraId="5C25F664" w14:textId="77777777" w:rsidR="00CC04EE" w:rsidRPr="00F35A59" w:rsidRDefault="00CC04EE" w:rsidP="00EC5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A32D2" w14:textId="213FDEBF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CC04EE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</w:tr>
      <w:tr w:rsidR="00CC04EE" w:rsidRPr="00F35A59" w14:paraId="2E7FAD4C" w14:textId="77777777" w:rsidTr="00057A80">
        <w:trPr>
          <w:cantSplit/>
        </w:trPr>
        <w:tc>
          <w:tcPr>
            <w:tcW w:w="4050" w:type="dxa"/>
            <w:hideMark/>
          </w:tcPr>
          <w:p w14:paraId="42DCCF9B" w14:textId="7F42A9A2" w:rsidR="00CC04EE" w:rsidRPr="00F35A59" w:rsidRDefault="00CC04EE" w:rsidP="00653AAD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2C1534CB" w14:textId="2A8733B3" w:rsidR="00CC04EE" w:rsidRPr="00000146" w:rsidRDefault="001F2771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C04EE" w:rsidRPr="00000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</w:p>
        </w:tc>
        <w:tc>
          <w:tcPr>
            <w:tcW w:w="270" w:type="dxa"/>
          </w:tcPr>
          <w:p w14:paraId="44971C8C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2F07AA" w14:textId="42972EC0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C04EE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270" w:type="dxa"/>
          </w:tcPr>
          <w:p w14:paraId="4B45F8AC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61B853" w14:textId="3B75AD48" w:rsidR="00CC04EE" w:rsidRPr="00F35A59" w:rsidRDefault="001F2771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C04EE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270" w:type="dxa"/>
          </w:tcPr>
          <w:p w14:paraId="7DE919D2" w14:textId="77777777" w:rsidR="00CC04EE" w:rsidRPr="00F35A59" w:rsidRDefault="00CC04EE" w:rsidP="00EC5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08D0A" w14:textId="09F5858D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C04EE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</w:tr>
      <w:tr w:rsidR="00CC04EE" w:rsidRPr="00F35A59" w14:paraId="761089C0" w14:textId="77777777" w:rsidTr="00057A80">
        <w:trPr>
          <w:cantSplit/>
        </w:trPr>
        <w:tc>
          <w:tcPr>
            <w:tcW w:w="4050" w:type="dxa"/>
            <w:hideMark/>
          </w:tcPr>
          <w:p w14:paraId="73280F67" w14:textId="17193FD2" w:rsidR="00CC04EE" w:rsidRPr="00F35A59" w:rsidRDefault="00CC04EE" w:rsidP="00653AAD">
            <w:pPr>
              <w:spacing w:line="240" w:lineRule="auto"/>
              <w:ind w:left="17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F35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62E3D79B" w14:textId="4AFA200B" w:rsidR="00CC04EE" w:rsidRPr="00000146" w:rsidRDefault="001F2771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C04EE" w:rsidRPr="000001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270" w:type="dxa"/>
          </w:tcPr>
          <w:p w14:paraId="59D33271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4310CA" w14:textId="2EA244FF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C04EE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  <w:tc>
          <w:tcPr>
            <w:tcW w:w="270" w:type="dxa"/>
          </w:tcPr>
          <w:p w14:paraId="25E7D2E7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2A044" w14:textId="7A618444" w:rsidR="00CC04EE" w:rsidRPr="00F35A59" w:rsidRDefault="001F2771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  <w:tc>
          <w:tcPr>
            <w:tcW w:w="270" w:type="dxa"/>
          </w:tcPr>
          <w:p w14:paraId="191B1AF6" w14:textId="77777777" w:rsidR="00CC04EE" w:rsidRPr="00F35A59" w:rsidRDefault="00CC04EE" w:rsidP="00EC5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E60311" w14:textId="71FAA9E5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</w:tr>
      <w:tr w:rsidR="00CC04EE" w:rsidRPr="00F35A59" w14:paraId="7CE0D736" w14:textId="77777777" w:rsidTr="00057A80">
        <w:trPr>
          <w:cantSplit/>
        </w:trPr>
        <w:tc>
          <w:tcPr>
            <w:tcW w:w="4050" w:type="dxa"/>
            <w:hideMark/>
          </w:tcPr>
          <w:p w14:paraId="73817E23" w14:textId="53150289" w:rsidR="00CC04EE" w:rsidRPr="00F35A59" w:rsidRDefault="00CC04EE" w:rsidP="00653AAD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F35A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0FA6D" w14:textId="1CDC3BE6" w:rsidR="00CC04EE" w:rsidRPr="00000146" w:rsidRDefault="00CA0308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01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19,773</w:t>
            </w:r>
          </w:p>
        </w:tc>
        <w:tc>
          <w:tcPr>
            <w:tcW w:w="270" w:type="dxa"/>
          </w:tcPr>
          <w:p w14:paraId="71240F39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8DF91" w14:textId="4610307C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C04EE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  <w:tc>
          <w:tcPr>
            <w:tcW w:w="270" w:type="dxa"/>
          </w:tcPr>
          <w:p w14:paraId="455579D8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027D6" w14:textId="13D97454" w:rsidR="00CC04EE" w:rsidRPr="00F35A59" w:rsidRDefault="001F2771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270" w:type="dxa"/>
          </w:tcPr>
          <w:p w14:paraId="01752AD1" w14:textId="77777777" w:rsidR="00CC04EE" w:rsidRPr="00F35A59" w:rsidRDefault="00CC04EE" w:rsidP="00EC5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840F6" w14:textId="65898258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</w:tr>
      <w:tr w:rsidR="00CC04EE" w:rsidRPr="00F35A59" w14:paraId="0B787FA7" w14:textId="77777777" w:rsidTr="00057A80">
        <w:trPr>
          <w:cantSplit/>
        </w:trPr>
        <w:tc>
          <w:tcPr>
            <w:tcW w:w="4050" w:type="dxa"/>
            <w:hideMark/>
          </w:tcPr>
          <w:p w14:paraId="58AD20A6" w14:textId="77777777" w:rsidR="00CC04EE" w:rsidRPr="00F35A59" w:rsidRDefault="00CC04EE" w:rsidP="00653AAD">
            <w:pPr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A6370" w14:textId="722F160D" w:rsidR="00CC04EE" w:rsidRPr="00000146" w:rsidRDefault="001F2771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01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655</w:t>
            </w:r>
            <w:r w:rsidR="00CC04EE" w:rsidRPr="00000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001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588</w:t>
            </w:r>
          </w:p>
        </w:tc>
        <w:tc>
          <w:tcPr>
            <w:tcW w:w="270" w:type="dxa"/>
          </w:tcPr>
          <w:p w14:paraId="63557F13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8EF5D" w14:textId="644DB3A1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613</w:t>
            </w:r>
            <w:r w:rsidR="00CC04EE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215</w:t>
            </w:r>
          </w:p>
        </w:tc>
        <w:tc>
          <w:tcPr>
            <w:tcW w:w="270" w:type="dxa"/>
          </w:tcPr>
          <w:p w14:paraId="2603BF78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51BA8" w14:textId="2580AE68" w:rsidR="00CC04EE" w:rsidRPr="00F35A59" w:rsidRDefault="001F2771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112</w:t>
            </w:r>
            <w:r w:rsidR="00CC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903</w:t>
            </w:r>
          </w:p>
        </w:tc>
        <w:tc>
          <w:tcPr>
            <w:tcW w:w="270" w:type="dxa"/>
          </w:tcPr>
          <w:p w14:paraId="2292FDA9" w14:textId="77777777" w:rsidR="00CC04EE" w:rsidRPr="00F35A59" w:rsidRDefault="00CC04EE" w:rsidP="00EC563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C19F928" w14:textId="7083012A" w:rsidR="00CC04EE" w:rsidRPr="00F35A59" w:rsidRDefault="001F2771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="00CC04EE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496</w:t>
            </w:r>
          </w:p>
        </w:tc>
      </w:tr>
      <w:tr w:rsidR="00CC04EE" w:rsidRPr="00F35A59" w14:paraId="64F842A8" w14:textId="77777777" w:rsidTr="00057A80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28C5D08F" w14:textId="77777777" w:rsidR="00CC04EE" w:rsidRPr="000E5ADB" w:rsidRDefault="00CC04EE" w:rsidP="00653AAD">
            <w:pPr>
              <w:spacing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E5AD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0E5A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0E5AD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จะเ</w:t>
            </w:r>
            <w:r w:rsidRPr="000E5A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EBBD7" w14:textId="79C69C9A" w:rsidR="00CC04EE" w:rsidRPr="00F2026D" w:rsidRDefault="00CC04EE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-80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202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202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F202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6D9024B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9D343" w14:textId="0AF79A84" w:rsidR="00CC04EE" w:rsidRPr="00F2026D" w:rsidRDefault="00CC04EE" w:rsidP="00FC5012">
            <w:pPr>
              <w:pStyle w:val="acctfourfigures"/>
              <w:tabs>
                <w:tab w:val="clear" w:pos="765"/>
                <w:tab w:val="decimal" w:pos="465"/>
                <w:tab w:val="decimal" w:pos="640"/>
              </w:tabs>
              <w:spacing w:line="240" w:lineRule="auto"/>
              <w:ind w:left="-83" w:right="-80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2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202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  <w:r w:rsidRPr="00F202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B6A66EA" w14:textId="77777777" w:rsidR="00CC04EE" w:rsidRPr="00F2026D" w:rsidRDefault="00CC04EE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AF3FB" w14:textId="2BC80BF2" w:rsidR="00CC04EE" w:rsidRPr="00F2026D" w:rsidRDefault="00CC04EE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2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  <w:r w:rsidRPr="00F202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56E96EA" w14:textId="77777777" w:rsidR="00CC04EE" w:rsidRPr="00F2026D" w:rsidRDefault="00CC04EE" w:rsidP="00EC5638">
            <w:pPr>
              <w:pStyle w:val="acctfourfigures"/>
              <w:tabs>
                <w:tab w:val="decimal" w:pos="465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EA0415B" w14:textId="199337A0" w:rsidR="00CC04EE" w:rsidRPr="00F2026D" w:rsidRDefault="00CC04EE" w:rsidP="00EC5638">
            <w:pPr>
              <w:pStyle w:val="acctfourfigures"/>
              <w:tabs>
                <w:tab w:val="decimal" w:pos="465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2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  <w:r w:rsidRPr="00F202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04EE" w:rsidRPr="00F35A59" w14:paraId="1DDB3563" w14:textId="77777777" w:rsidTr="00057A80">
        <w:trPr>
          <w:cantSplit/>
        </w:trPr>
        <w:tc>
          <w:tcPr>
            <w:tcW w:w="4050" w:type="dxa"/>
            <w:hideMark/>
          </w:tcPr>
          <w:p w14:paraId="232217F3" w14:textId="77777777" w:rsidR="00CC04EE" w:rsidRPr="00F35A59" w:rsidRDefault="00CC04EE" w:rsidP="00653AAD">
            <w:pPr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FD94D9" w14:textId="2070FE62" w:rsidR="00CC04EE" w:rsidRPr="00F35A59" w:rsidRDefault="001F2771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652</w:t>
            </w:r>
            <w:r w:rsidR="00CC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766</w:t>
            </w:r>
          </w:p>
        </w:tc>
        <w:tc>
          <w:tcPr>
            <w:tcW w:w="270" w:type="dxa"/>
          </w:tcPr>
          <w:p w14:paraId="3444454A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2F67C" w14:textId="1B4EAF07" w:rsidR="00CC04EE" w:rsidRPr="00F35A59" w:rsidRDefault="001F2771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</w:t>
            </w:r>
            <w:r w:rsidR="00CC04EE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336</w:t>
            </w:r>
          </w:p>
        </w:tc>
        <w:tc>
          <w:tcPr>
            <w:tcW w:w="270" w:type="dxa"/>
          </w:tcPr>
          <w:p w14:paraId="6A56BB47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B7088" w14:textId="16130FA0" w:rsidR="00CC04EE" w:rsidRPr="00F35A59" w:rsidRDefault="001F2771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112</w:t>
            </w:r>
            <w:r w:rsidR="00CC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580</w:t>
            </w:r>
          </w:p>
        </w:tc>
        <w:tc>
          <w:tcPr>
            <w:tcW w:w="270" w:type="dxa"/>
          </w:tcPr>
          <w:p w14:paraId="7AF8CDCC" w14:textId="77777777" w:rsidR="00CC04EE" w:rsidRPr="00F35A59" w:rsidRDefault="00CC04EE" w:rsidP="00EC563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35FBF462" w14:textId="016DC2C7" w:rsidR="00CC04EE" w:rsidRPr="00F35A59" w:rsidRDefault="001F2771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="00CC04EE" w:rsidRPr="00F35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</w:p>
        </w:tc>
      </w:tr>
    </w:tbl>
    <w:p w14:paraId="7D9BCC03" w14:textId="77777777" w:rsidR="00CC04EE" w:rsidRPr="00472DED" w:rsidRDefault="00CC04EE" w:rsidP="00CC0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7"/>
        <w:gridCol w:w="13"/>
      </w:tblGrid>
      <w:tr w:rsidR="00CC04EE" w:rsidRPr="00F35A59" w14:paraId="4CBF28EE" w14:textId="77777777" w:rsidTr="00057A80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CEE8001" w14:textId="7453A532" w:rsidR="00CC04EE" w:rsidRPr="00F35A59" w:rsidRDefault="009831CD" w:rsidP="00EC563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9831CD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44B19C60" w14:textId="77777777" w:rsidR="00CC04EE" w:rsidRPr="00F35A59" w:rsidRDefault="00CC04EE" w:rsidP="00EC56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5A5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CC8EBEF" w14:textId="77777777" w:rsidR="00CC04EE" w:rsidRPr="00F35A59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73102097" w14:textId="77777777" w:rsidR="00CC04EE" w:rsidRPr="00F35A59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C04EE" w:rsidRPr="00F35A59" w14:paraId="70EB9906" w14:textId="77777777" w:rsidTr="00057A80">
        <w:trPr>
          <w:cantSplit/>
          <w:tblHeader/>
        </w:trPr>
        <w:tc>
          <w:tcPr>
            <w:tcW w:w="4050" w:type="dxa"/>
            <w:vAlign w:val="bottom"/>
          </w:tcPr>
          <w:p w14:paraId="5C9217D6" w14:textId="28F214F3" w:rsidR="00CC04EE" w:rsidRPr="00F35A59" w:rsidRDefault="00CC04EE" w:rsidP="00057A80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  <w:cs/>
              </w:rPr>
            </w:pPr>
            <w:r w:rsidRPr="00F35A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="00057A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F35A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F35A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6BA963BA" w14:textId="799F3996" w:rsidR="00CC04EE" w:rsidRPr="00C23F95" w:rsidRDefault="001F2771" w:rsidP="009234F7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23F9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C63C17E" w14:textId="77777777" w:rsidR="00CC04EE" w:rsidRPr="00C23F95" w:rsidRDefault="00CC04EE" w:rsidP="00EC56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02E067" w14:textId="4A6B3200" w:rsidR="00CC04EE" w:rsidRPr="00C23F95" w:rsidRDefault="001F2771" w:rsidP="00EC563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23F9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B67C341" w14:textId="77777777" w:rsidR="00CC04EE" w:rsidRPr="00C23F95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BA8DEC" w14:textId="388690BE" w:rsidR="00CC04EE" w:rsidRPr="00C23F95" w:rsidRDefault="001F2771" w:rsidP="00EC563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23F95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2DE3737F" w14:textId="77777777" w:rsidR="00CC04EE" w:rsidRPr="00C23F95" w:rsidRDefault="00CC04EE" w:rsidP="00EC56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9D2A409" w14:textId="436B1FF1" w:rsidR="00CC04EE" w:rsidRPr="00C23F95" w:rsidRDefault="001F2771" w:rsidP="00EC563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23F9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CC04EE" w:rsidRPr="00F35A59" w14:paraId="3E183251" w14:textId="77777777" w:rsidTr="00057A80">
        <w:trPr>
          <w:gridAfter w:val="1"/>
          <w:wAfter w:w="13" w:type="dxa"/>
          <w:cantSplit/>
          <w:tblHeader/>
        </w:trPr>
        <w:tc>
          <w:tcPr>
            <w:tcW w:w="4050" w:type="dxa"/>
            <w:vAlign w:val="bottom"/>
            <w:hideMark/>
          </w:tcPr>
          <w:p w14:paraId="195A7E62" w14:textId="77777777" w:rsidR="00CC04EE" w:rsidRPr="00F35A59" w:rsidRDefault="00CC04EE" w:rsidP="00057A80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17" w:type="dxa"/>
            <w:gridSpan w:val="7"/>
            <w:vAlign w:val="bottom"/>
            <w:hideMark/>
          </w:tcPr>
          <w:p w14:paraId="3FAF2B2D" w14:textId="77777777" w:rsidR="00CC04EE" w:rsidRPr="00F35A59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35A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C04EE" w:rsidRPr="00F35A59" w14:paraId="3340B8CE" w14:textId="77777777" w:rsidTr="00057A80">
        <w:trPr>
          <w:cantSplit/>
        </w:trPr>
        <w:tc>
          <w:tcPr>
            <w:tcW w:w="4050" w:type="dxa"/>
          </w:tcPr>
          <w:p w14:paraId="414F2684" w14:textId="07476452" w:rsidR="00CC04EE" w:rsidRPr="00374AB8" w:rsidRDefault="00CC04EE" w:rsidP="00057A80">
            <w:pPr>
              <w:tabs>
                <w:tab w:val="clear" w:pos="227"/>
                <w:tab w:val="left" w:pos="190"/>
              </w:tabs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AB8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กลับรายการผลขาดทุนด้านเครดิตที่คาดว่า</w:t>
            </w:r>
          </w:p>
        </w:tc>
        <w:tc>
          <w:tcPr>
            <w:tcW w:w="1080" w:type="dxa"/>
          </w:tcPr>
          <w:p w14:paraId="5DF3725B" w14:textId="6DD8465A" w:rsidR="00CC04EE" w:rsidRPr="00F35A59" w:rsidRDefault="00CC04EE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FDE6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2A1E5" w14:textId="0264BDF6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99C58" w14:textId="77777777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6DC36" w14:textId="68A0F85C" w:rsidR="00CC04EE" w:rsidRPr="00F35A59" w:rsidRDefault="00CC04EE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6AE41F" w14:textId="77777777" w:rsidR="00CC04EE" w:rsidRPr="00F35A59" w:rsidRDefault="00CC04EE" w:rsidP="00EC5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2019F15" w14:textId="79C07DA4" w:rsidR="00CC04EE" w:rsidRPr="00F35A59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43D5" w:rsidRPr="00F35A59" w14:paraId="2F46070D" w14:textId="77777777" w:rsidTr="00057A80">
        <w:trPr>
          <w:cantSplit/>
        </w:trPr>
        <w:tc>
          <w:tcPr>
            <w:tcW w:w="4050" w:type="dxa"/>
          </w:tcPr>
          <w:p w14:paraId="0B9B54AC" w14:textId="4C5159E9" w:rsidR="005243D5" w:rsidRPr="00374AB8" w:rsidRDefault="005243D5" w:rsidP="00057A80">
            <w:pPr>
              <w:tabs>
                <w:tab w:val="clear" w:pos="227"/>
                <w:tab w:val="left" w:pos="190"/>
              </w:tabs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74AB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</w:tcPr>
          <w:p w14:paraId="610C0A2C" w14:textId="2F4CFE61" w:rsidR="005243D5" w:rsidRDefault="001F2771" w:rsidP="005243D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270" w:type="dxa"/>
          </w:tcPr>
          <w:p w14:paraId="25EF22F6" w14:textId="77777777" w:rsidR="005243D5" w:rsidRPr="00F35A59" w:rsidRDefault="005243D5" w:rsidP="005243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CFD33" w14:textId="7E839A67" w:rsidR="005243D5" w:rsidRDefault="001F2771" w:rsidP="005243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243D5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270" w:type="dxa"/>
          </w:tcPr>
          <w:p w14:paraId="0D2A7276" w14:textId="77777777" w:rsidR="005243D5" w:rsidRPr="00F35A59" w:rsidRDefault="005243D5" w:rsidP="005243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75BFAE" w14:textId="1296CFE3" w:rsidR="005243D5" w:rsidRDefault="001F2771" w:rsidP="005243D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047537F" w14:textId="77777777" w:rsidR="005243D5" w:rsidRPr="00F35A59" w:rsidRDefault="005243D5" w:rsidP="005243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B5B0E72" w14:textId="4E96E2CB" w:rsidR="005243D5" w:rsidRPr="00E54825" w:rsidRDefault="001F2771" w:rsidP="005243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243D5" w:rsidRPr="00F35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</w:tr>
    </w:tbl>
    <w:p w14:paraId="54FE77F3" w14:textId="77777777" w:rsidR="00CC04EE" w:rsidRDefault="00CC04EE" w:rsidP="00CC0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BC0982B" w14:textId="77777777" w:rsidR="00BB564D" w:rsidRDefault="00AB4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BB564D" w:rsidSect="00E60E72">
          <w:headerReference w:type="even" r:id="rId8"/>
          <w:headerReference w:type="default" r:id="rId9"/>
          <w:footerReference w:type="default" r:id="rId10"/>
          <w:footerReference w:type="first" r:id="rId11"/>
          <w:type w:val="continuous"/>
          <w:pgSz w:w="11909" w:h="16834" w:code="9"/>
          <w:pgMar w:top="691" w:right="1152" w:bottom="1354" w:left="1152" w:header="720" w:footer="720" w:gutter="0"/>
          <w:pgNumType w:start="15"/>
          <w:cols w:space="720"/>
          <w:docGrid w:linePitch="360"/>
        </w:sect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0953CD" w14:textId="65C10DFB" w:rsidR="00804175" w:rsidRPr="00E20F25" w:rsidRDefault="00D75CE8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E20F25">
        <w:rPr>
          <w:rFonts w:ascii="Angsana New" w:hAnsi="Angsana New" w:cs="Angsana New"/>
          <w:sz w:val="28"/>
          <w:szCs w:val="28"/>
          <w:u w:val="none"/>
          <w:cs/>
          <w:lang w:val="th-TH"/>
        </w:rPr>
        <w:t>เงินลงทุนในบริษัทร่วมและการร่วมค้า</w:t>
      </w:r>
      <w:r w:rsidR="00804175" w:rsidRPr="00E20F25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 </w:t>
      </w:r>
    </w:p>
    <w:p w14:paraId="4800BEFB" w14:textId="00D5A360" w:rsidR="00B162EE" w:rsidRDefault="00B162EE" w:rsidP="00B162EE">
      <w:pPr>
        <w:rPr>
          <w:rFonts w:asciiTheme="majorBidi" w:hAnsiTheme="majorBidi" w:cs="Angsana New"/>
          <w:sz w:val="17"/>
          <w:szCs w:val="17"/>
          <w:cs/>
          <w:lang w:val="th-TH"/>
        </w:rPr>
      </w:pPr>
    </w:p>
    <w:tbl>
      <w:tblPr>
        <w:tblW w:w="1431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8"/>
        <w:gridCol w:w="2051"/>
        <w:gridCol w:w="821"/>
        <w:gridCol w:w="300"/>
        <w:gridCol w:w="828"/>
        <w:gridCol w:w="248"/>
        <w:gridCol w:w="1063"/>
        <w:gridCol w:w="312"/>
        <w:gridCol w:w="1208"/>
        <w:gridCol w:w="10"/>
        <w:gridCol w:w="238"/>
        <w:gridCol w:w="884"/>
        <w:gridCol w:w="248"/>
        <w:gridCol w:w="864"/>
        <w:gridCol w:w="248"/>
        <w:gridCol w:w="758"/>
        <w:gridCol w:w="343"/>
        <w:gridCol w:w="874"/>
        <w:gridCol w:w="223"/>
      </w:tblGrid>
      <w:tr w:rsidR="00F41A6E" w:rsidRPr="007F4BE0" w14:paraId="0E1247D2" w14:textId="77777777" w:rsidTr="003F2701">
        <w:trPr>
          <w:cantSplit/>
          <w:trHeight w:val="58"/>
          <w:tblHeader/>
        </w:trPr>
        <w:tc>
          <w:tcPr>
            <w:tcW w:w="9629" w:type="dxa"/>
            <w:gridSpan w:val="9"/>
          </w:tcPr>
          <w:p w14:paraId="7699EF41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A7C8AB6" w14:textId="77777777" w:rsidR="00F41A6E" w:rsidRPr="007F4BE0" w:rsidRDefault="00F41A6E" w:rsidP="003F27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442" w:type="dxa"/>
            <w:gridSpan w:val="8"/>
          </w:tcPr>
          <w:p w14:paraId="66E22E2C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งบการเงินรวม </w:t>
            </w:r>
          </w:p>
        </w:tc>
      </w:tr>
      <w:tr w:rsidR="00F41A6E" w:rsidRPr="007F4BE0" w14:paraId="0C93E6F7" w14:textId="77777777" w:rsidTr="003F2701">
        <w:trPr>
          <w:cantSplit/>
          <w:trHeight w:val="440"/>
          <w:tblHeader/>
        </w:trPr>
        <w:tc>
          <w:tcPr>
            <w:tcW w:w="2798" w:type="dxa"/>
          </w:tcPr>
          <w:p w14:paraId="6E5A0419" w14:textId="77777777" w:rsidR="00F41A6E" w:rsidRPr="007F4BE0" w:rsidRDefault="00F41A6E" w:rsidP="003F270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  <w:vAlign w:val="bottom"/>
          </w:tcPr>
          <w:p w14:paraId="0E5C37DC" w14:textId="77777777" w:rsidR="00F41A6E" w:rsidRPr="007F4BE0" w:rsidRDefault="00F41A6E" w:rsidP="003F270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02D7A14E" w14:textId="77777777" w:rsidR="00F41A6E" w:rsidRPr="007F4BE0" w:rsidRDefault="00F41A6E" w:rsidP="003F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2553F186" w14:textId="77777777" w:rsidR="00F41A6E" w:rsidRPr="007F4BE0" w:rsidRDefault="00F41A6E" w:rsidP="003F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48" w:type="dxa"/>
          </w:tcPr>
          <w:p w14:paraId="20656066" w14:textId="77777777" w:rsidR="00F41A6E" w:rsidRPr="007F4BE0" w:rsidRDefault="00F41A6E" w:rsidP="003F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83" w:type="dxa"/>
            <w:gridSpan w:val="3"/>
          </w:tcPr>
          <w:p w14:paraId="6C2FF4CE" w14:textId="77777777" w:rsidR="00F41A6E" w:rsidRPr="007F4BE0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6CF752E" w14:textId="77777777" w:rsidR="00F41A6E" w:rsidRPr="007F4BE0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7F4BE0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48" w:type="dxa"/>
            <w:gridSpan w:val="2"/>
          </w:tcPr>
          <w:p w14:paraId="5FCF2061" w14:textId="77777777" w:rsidR="00F41A6E" w:rsidRPr="007F4BE0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96" w:type="dxa"/>
            <w:gridSpan w:val="3"/>
          </w:tcPr>
          <w:p w14:paraId="281A0BB2" w14:textId="77777777" w:rsidR="00F41A6E" w:rsidRPr="007F4BE0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3F7912" w14:textId="77777777" w:rsidR="00F41A6E" w:rsidRPr="007F4BE0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40144D01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75" w:type="dxa"/>
            <w:gridSpan w:val="3"/>
          </w:tcPr>
          <w:p w14:paraId="65DAF24F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1B8E9D77" w14:textId="77777777" w:rsidR="00F41A6E" w:rsidRPr="007F4BE0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7F4BE0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23" w:type="dxa"/>
          </w:tcPr>
          <w:p w14:paraId="493B8CC3" w14:textId="77777777" w:rsidR="00F41A6E" w:rsidRPr="007F4BE0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F41A6E" w:rsidRPr="007F4BE0" w14:paraId="55098EC0" w14:textId="77777777" w:rsidTr="006B3A5A">
        <w:trPr>
          <w:cantSplit/>
          <w:trHeight w:val="58"/>
          <w:tblHeader/>
        </w:trPr>
        <w:tc>
          <w:tcPr>
            <w:tcW w:w="2798" w:type="dxa"/>
          </w:tcPr>
          <w:p w14:paraId="21104835" w14:textId="77777777" w:rsidR="00F41A6E" w:rsidRPr="007F4BE0" w:rsidRDefault="00F41A6E" w:rsidP="003F2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51" w:type="dxa"/>
          </w:tcPr>
          <w:p w14:paraId="08AECEC2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53E901D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21" w:type="dxa"/>
            <w:vAlign w:val="bottom"/>
          </w:tcPr>
          <w:p w14:paraId="3C2B85BF" w14:textId="52A6285E" w:rsidR="00F41A6E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3F270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3F270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มีนาคม</w:t>
            </w:r>
          </w:p>
          <w:p w14:paraId="6CB6C8BA" w14:textId="0F75CFA8" w:rsidR="00F41A6E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300" w:type="dxa"/>
            <w:vAlign w:val="bottom"/>
          </w:tcPr>
          <w:p w14:paraId="3B3F6754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0A6BE0C1" w14:textId="5AD7BD90" w:rsidR="00F41A6E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F41A6E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F41A6E"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799FA6B" w14:textId="27DF4399" w:rsidR="00F41A6E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1928BE74" w14:textId="77777777" w:rsidR="00F41A6E" w:rsidRPr="007F4BE0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63" w:type="dxa"/>
            <w:vAlign w:val="bottom"/>
          </w:tcPr>
          <w:p w14:paraId="43956377" w14:textId="2DA7B948" w:rsidR="003F2701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3F270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3F270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มีนาคม</w:t>
            </w:r>
          </w:p>
          <w:p w14:paraId="05C09390" w14:textId="623E76E2" w:rsidR="00F41A6E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312" w:type="dxa"/>
            <w:vAlign w:val="bottom"/>
          </w:tcPr>
          <w:p w14:paraId="47E9AD84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7039EE73" w14:textId="25A59E50" w:rsidR="003F2701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3F2701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3F2701"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A62E355" w14:textId="3952F87C" w:rsidR="00F41A6E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gridSpan w:val="2"/>
            <w:vAlign w:val="bottom"/>
          </w:tcPr>
          <w:p w14:paraId="1EB8221A" w14:textId="77777777" w:rsidR="00F41A6E" w:rsidRPr="007F4BE0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84" w:type="dxa"/>
            <w:vAlign w:val="bottom"/>
          </w:tcPr>
          <w:p w14:paraId="5F53AE43" w14:textId="41047AC9" w:rsidR="003F2701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3F270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3F270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มีนาคม</w:t>
            </w:r>
          </w:p>
          <w:p w14:paraId="5590AC9A" w14:textId="696178B3" w:rsidR="00F41A6E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8" w:type="dxa"/>
            <w:vAlign w:val="bottom"/>
          </w:tcPr>
          <w:p w14:paraId="2A3A7759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02640EE4" w14:textId="3A5AF52A" w:rsidR="003F2701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3F2701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3F2701"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F8ADEE6" w14:textId="17A365CC" w:rsidR="00F41A6E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3D96093A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8" w:type="dxa"/>
            <w:vAlign w:val="bottom"/>
          </w:tcPr>
          <w:p w14:paraId="26518C48" w14:textId="056E7B9B" w:rsidR="003F2701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3F270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3F270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มีนาคม</w:t>
            </w:r>
          </w:p>
          <w:p w14:paraId="7B0DAE05" w14:textId="7344FB08" w:rsidR="00F41A6E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343" w:type="dxa"/>
            <w:vAlign w:val="bottom"/>
          </w:tcPr>
          <w:p w14:paraId="56D9F2B9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16431EEB" w14:textId="637B3924" w:rsidR="003F2701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3F2701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3F2701"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43C147C" w14:textId="3AF0C433" w:rsidR="00F41A6E" w:rsidRPr="007F4BE0" w:rsidRDefault="001F2771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FEA92AC" w14:textId="77777777" w:rsidR="00F41A6E" w:rsidRPr="007F4BE0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F41A6E" w:rsidRPr="00472DED" w14:paraId="5D422F96" w14:textId="77777777" w:rsidTr="00982C0C">
        <w:trPr>
          <w:cantSplit/>
          <w:trHeight w:val="58"/>
        </w:trPr>
        <w:tc>
          <w:tcPr>
            <w:tcW w:w="2798" w:type="dxa"/>
          </w:tcPr>
          <w:p w14:paraId="6AB6336A" w14:textId="77777777" w:rsidR="00F41A6E" w:rsidRPr="00472DED" w:rsidRDefault="00F41A6E" w:rsidP="003F27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6ADF5747" w14:textId="77777777" w:rsidR="00F41A6E" w:rsidRPr="00472DED" w:rsidRDefault="00F41A6E" w:rsidP="003F27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15241C9B" w14:textId="77777777" w:rsidR="00F41A6E" w:rsidRPr="00472DED" w:rsidRDefault="00F41A6E" w:rsidP="003F27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8" w:type="dxa"/>
          </w:tcPr>
          <w:p w14:paraId="256A29AC" w14:textId="77777777" w:rsidR="00F41A6E" w:rsidRPr="00472DED" w:rsidRDefault="00F41A6E" w:rsidP="003F270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593" w:type="dxa"/>
            <w:gridSpan w:val="4"/>
          </w:tcPr>
          <w:p w14:paraId="74CD6A45" w14:textId="1563C655" w:rsidR="00F41A6E" w:rsidRPr="00982C0C" w:rsidRDefault="00982C0C" w:rsidP="00982C0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644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พัน</w:t>
            </w:r>
            <w:r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4680" w:type="dxa"/>
            <w:gridSpan w:val="9"/>
          </w:tcPr>
          <w:p w14:paraId="0772E184" w14:textId="77777777" w:rsidR="00F41A6E" w:rsidRPr="00472DED" w:rsidRDefault="00F41A6E" w:rsidP="003F27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472DED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472DE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F41A6E" w:rsidRPr="00472DED" w14:paraId="20A9A5F3" w14:textId="77777777" w:rsidTr="006B3A5A">
        <w:trPr>
          <w:cantSplit/>
          <w:trHeight w:val="58"/>
        </w:trPr>
        <w:tc>
          <w:tcPr>
            <w:tcW w:w="2798" w:type="dxa"/>
          </w:tcPr>
          <w:p w14:paraId="4F2874E5" w14:textId="77777777" w:rsidR="00F41A6E" w:rsidRPr="00472DED" w:rsidRDefault="00F41A6E" w:rsidP="003F27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051" w:type="dxa"/>
          </w:tcPr>
          <w:p w14:paraId="5E194224" w14:textId="77777777" w:rsidR="00F41A6E" w:rsidRPr="00472DED" w:rsidRDefault="00F41A6E" w:rsidP="003F270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1" w:type="dxa"/>
          </w:tcPr>
          <w:p w14:paraId="0A0B4DD3" w14:textId="77777777" w:rsidR="00F41A6E" w:rsidRPr="00472DED" w:rsidRDefault="00F41A6E" w:rsidP="003F270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00" w:type="dxa"/>
          </w:tcPr>
          <w:p w14:paraId="6EB55CF5" w14:textId="77777777" w:rsidR="00F41A6E" w:rsidRPr="00472DED" w:rsidRDefault="00F41A6E" w:rsidP="003F270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8" w:type="dxa"/>
          </w:tcPr>
          <w:p w14:paraId="3EBC23E2" w14:textId="77777777" w:rsidR="00F41A6E" w:rsidRPr="00472DED" w:rsidRDefault="00F41A6E" w:rsidP="003F270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8" w:type="dxa"/>
          </w:tcPr>
          <w:p w14:paraId="52B958C3" w14:textId="77777777" w:rsidR="00F41A6E" w:rsidRPr="00472DED" w:rsidRDefault="00F41A6E" w:rsidP="003F270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2B8F0B81" w14:textId="77777777" w:rsidR="00F41A6E" w:rsidRPr="00472DED" w:rsidRDefault="00F41A6E" w:rsidP="003F27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12" w:type="dxa"/>
          </w:tcPr>
          <w:p w14:paraId="29B92576" w14:textId="77777777" w:rsidR="00F41A6E" w:rsidRPr="00472DED" w:rsidRDefault="00F41A6E" w:rsidP="003F2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EDEF24A" w14:textId="77777777" w:rsidR="00F41A6E" w:rsidRPr="00472DED" w:rsidRDefault="00F41A6E" w:rsidP="003F27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gridSpan w:val="2"/>
          </w:tcPr>
          <w:p w14:paraId="0A01D33C" w14:textId="77777777" w:rsidR="00F41A6E" w:rsidRPr="00472DED" w:rsidRDefault="00F41A6E" w:rsidP="003F2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</w:tcPr>
          <w:p w14:paraId="031149D1" w14:textId="77777777" w:rsidR="00F41A6E" w:rsidRPr="00472DED" w:rsidRDefault="00F41A6E" w:rsidP="003F270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49498010" w14:textId="77777777" w:rsidR="00F41A6E" w:rsidRPr="00472DED" w:rsidRDefault="00F41A6E" w:rsidP="003F270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23C2B4F1" w14:textId="77777777" w:rsidR="00F41A6E" w:rsidRPr="00472DED" w:rsidRDefault="00F41A6E" w:rsidP="003F270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7FA444D5" w14:textId="77777777" w:rsidR="00F41A6E" w:rsidRPr="00472DED" w:rsidRDefault="00F41A6E" w:rsidP="003F270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8" w:type="dxa"/>
          </w:tcPr>
          <w:p w14:paraId="5BF1A3ED" w14:textId="77777777" w:rsidR="00F41A6E" w:rsidRPr="00472DED" w:rsidRDefault="00F41A6E" w:rsidP="003F270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3" w:type="dxa"/>
          </w:tcPr>
          <w:p w14:paraId="602AA160" w14:textId="77777777" w:rsidR="00F41A6E" w:rsidRPr="00472DED" w:rsidRDefault="00F41A6E" w:rsidP="003F270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5E7DB764" w14:textId="77777777" w:rsidR="00F41A6E" w:rsidRPr="00472DED" w:rsidRDefault="00F41A6E" w:rsidP="003F270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3" w:type="dxa"/>
          </w:tcPr>
          <w:p w14:paraId="17F1572A" w14:textId="77777777" w:rsidR="00F41A6E" w:rsidRPr="00472DED" w:rsidRDefault="00F41A6E" w:rsidP="003F270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B3A5A" w:rsidRPr="00472DED" w14:paraId="771FF633" w14:textId="77777777" w:rsidTr="006B3A5A">
        <w:trPr>
          <w:cantSplit/>
          <w:trHeight w:val="58"/>
        </w:trPr>
        <w:tc>
          <w:tcPr>
            <w:tcW w:w="2798" w:type="dxa"/>
          </w:tcPr>
          <w:p w14:paraId="27501DE4" w14:textId="77777777" w:rsidR="006B3A5A" w:rsidRPr="00472DED" w:rsidRDefault="006B3A5A" w:rsidP="006B3A5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</w:rPr>
              <w:t xml:space="preserve">JVK - Naga Movers Ltd. </w:t>
            </w:r>
          </w:p>
        </w:tc>
        <w:tc>
          <w:tcPr>
            <w:tcW w:w="2051" w:type="dxa"/>
          </w:tcPr>
          <w:p w14:paraId="479779A9" w14:textId="77777777" w:rsidR="006B3A5A" w:rsidRPr="00472DED" w:rsidRDefault="006B3A5A" w:rsidP="006B3A5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19232D53" w14:textId="58AE81FF" w:rsidR="006B3A5A" w:rsidRPr="00472DED" w:rsidRDefault="001F2771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58E9653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7A29F1CC" w14:textId="13D96991" w:rsidR="006B3A5A" w:rsidRPr="00472DED" w:rsidRDefault="001F2771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362E24DB" w14:textId="77777777" w:rsidR="006B3A5A" w:rsidRPr="00472DED" w:rsidRDefault="006B3A5A" w:rsidP="006B3A5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2348C83E" w14:textId="6A7FF254" w:rsidR="006B3A5A" w:rsidRPr="00472DED" w:rsidRDefault="006B3A5A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312" w:type="dxa"/>
          </w:tcPr>
          <w:p w14:paraId="3A36AE77" w14:textId="77777777" w:rsidR="006B3A5A" w:rsidRPr="00472DED" w:rsidRDefault="006B3A5A" w:rsidP="006B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5ECFF10E" w14:textId="61302C04" w:rsidR="006B3A5A" w:rsidRPr="00472DED" w:rsidRDefault="006B3A5A" w:rsidP="006B3A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  <w:gridSpan w:val="2"/>
          </w:tcPr>
          <w:p w14:paraId="6A5FA084" w14:textId="77777777" w:rsidR="006B3A5A" w:rsidRPr="00472DED" w:rsidRDefault="006B3A5A" w:rsidP="006B3A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719DE083" w14:textId="2E33B239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8" w:type="dxa"/>
          </w:tcPr>
          <w:p w14:paraId="50BAE565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CFF2B6F" w14:textId="588FAEC4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8" w:type="dxa"/>
          </w:tcPr>
          <w:p w14:paraId="54320FB3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1F911FB8" w14:textId="3AC081C6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6B3A5A"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181</w:t>
            </w:r>
          </w:p>
        </w:tc>
        <w:tc>
          <w:tcPr>
            <w:tcW w:w="343" w:type="dxa"/>
          </w:tcPr>
          <w:p w14:paraId="1D7A9995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0362A467" w14:textId="229D5370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524</w:t>
            </w:r>
          </w:p>
        </w:tc>
        <w:tc>
          <w:tcPr>
            <w:tcW w:w="223" w:type="dxa"/>
          </w:tcPr>
          <w:p w14:paraId="7A49AA87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B3A5A" w:rsidRPr="00472DED" w14:paraId="45A3170D" w14:textId="77777777" w:rsidTr="006B3A5A">
        <w:trPr>
          <w:cantSplit/>
          <w:trHeight w:val="58"/>
        </w:trPr>
        <w:tc>
          <w:tcPr>
            <w:tcW w:w="2798" w:type="dxa"/>
          </w:tcPr>
          <w:p w14:paraId="2034F7CB" w14:textId="77777777" w:rsidR="006B3A5A" w:rsidRPr="00472DED" w:rsidRDefault="006B3A5A" w:rsidP="006B3A5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</w:rPr>
              <w:t xml:space="preserve">JVK - Naga Movers, LDA </w:t>
            </w:r>
          </w:p>
        </w:tc>
        <w:tc>
          <w:tcPr>
            <w:tcW w:w="2051" w:type="dxa"/>
          </w:tcPr>
          <w:p w14:paraId="2B12E490" w14:textId="77777777" w:rsidR="006B3A5A" w:rsidRPr="00472DED" w:rsidRDefault="006B3A5A" w:rsidP="006B3A5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ED73C89" w14:textId="1B1E7E6A" w:rsidR="006B3A5A" w:rsidRPr="00472DED" w:rsidRDefault="001F2771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23A0D89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82642B2" w14:textId="09787BA1" w:rsidR="006B3A5A" w:rsidRPr="00472DED" w:rsidRDefault="001F2771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ED97F4E" w14:textId="77777777" w:rsidR="006B3A5A" w:rsidRPr="00472DED" w:rsidRDefault="006B3A5A" w:rsidP="006B3A5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68F5A89A" w14:textId="48661AF2" w:rsidR="006B3A5A" w:rsidRPr="00472DED" w:rsidRDefault="006B3A5A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312" w:type="dxa"/>
          </w:tcPr>
          <w:p w14:paraId="335210E9" w14:textId="77777777" w:rsidR="006B3A5A" w:rsidRPr="00472DED" w:rsidRDefault="006B3A5A" w:rsidP="006B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6E5F82DF" w14:textId="664CA98A" w:rsidR="006B3A5A" w:rsidRPr="00472DED" w:rsidRDefault="006B3A5A" w:rsidP="006B3A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  <w:gridSpan w:val="2"/>
          </w:tcPr>
          <w:p w14:paraId="612CA91C" w14:textId="77777777" w:rsidR="006B3A5A" w:rsidRPr="00982C0C" w:rsidRDefault="006B3A5A" w:rsidP="006B3A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09607A02" w14:textId="74D67881" w:rsidR="006B3A5A" w:rsidRPr="00982C0C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8" w:type="dxa"/>
          </w:tcPr>
          <w:p w14:paraId="5535423E" w14:textId="77777777" w:rsidR="006B3A5A" w:rsidRPr="00982C0C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73B221B" w14:textId="7580BC2A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8" w:type="dxa"/>
          </w:tcPr>
          <w:p w14:paraId="329860FE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1ACDBB6E" w14:textId="550AEBD4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6B3A5A"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394</w:t>
            </w:r>
          </w:p>
        </w:tc>
        <w:tc>
          <w:tcPr>
            <w:tcW w:w="343" w:type="dxa"/>
          </w:tcPr>
          <w:p w14:paraId="619C258E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3E599413" w14:textId="78EB7A07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040</w:t>
            </w:r>
          </w:p>
        </w:tc>
        <w:tc>
          <w:tcPr>
            <w:tcW w:w="223" w:type="dxa"/>
          </w:tcPr>
          <w:p w14:paraId="0D926E6D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B3A5A" w:rsidRPr="00472DED" w14:paraId="028B6C83" w14:textId="77777777" w:rsidTr="006B3A5A">
        <w:trPr>
          <w:cantSplit/>
          <w:trHeight w:val="58"/>
        </w:trPr>
        <w:tc>
          <w:tcPr>
            <w:tcW w:w="2798" w:type="dxa"/>
          </w:tcPr>
          <w:p w14:paraId="1CB82431" w14:textId="77777777" w:rsidR="006B3A5A" w:rsidRPr="00472DED" w:rsidRDefault="006B3A5A" w:rsidP="006B3A5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2051" w:type="dxa"/>
          </w:tcPr>
          <w:p w14:paraId="5F5136CD" w14:textId="77777777" w:rsidR="006B3A5A" w:rsidRPr="00472DED" w:rsidRDefault="006B3A5A" w:rsidP="006B3A5A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</w:t>
            </w:r>
            <w:r w:rsidRPr="00472DED">
              <w:rPr>
                <w:rFonts w:asciiTheme="majorBidi" w:hAnsiTheme="majorBidi" w:cstheme="majorBidi" w:hint="cs"/>
                <w:sz w:val="20"/>
                <w:szCs w:val="20"/>
                <w:cs/>
              </w:rPr>
              <w:t>จ</w:t>
            </w: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พิเศษ</w:t>
            </w:r>
          </w:p>
        </w:tc>
        <w:tc>
          <w:tcPr>
            <w:tcW w:w="821" w:type="dxa"/>
          </w:tcPr>
          <w:p w14:paraId="49B04FDB" w14:textId="23FEAC9F" w:rsidR="006B3A5A" w:rsidRPr="00472DED" w:rsidRDefault="001F2771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300" w:type="dxa"/>
          </w:tcPr>
          <w:p w14:paraId="0BF4684B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51AFA8" w14:textId="0161354D" w:rsidR="006B3A5A" w:rsidRPr="00472DED" w:rsidRDefault="001F2771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48" w:type="dxa"/>
          </w:tcPr>
          <w:p w14:paraId="6ACC9286" w14:textId="77777777" w:rsidR="006B3A5A" w:rsidRPr="00472DED" w:rsidRDefault="006B3A5A" w:rsidP="006B3A5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451E1E5C" w14:textId="43787146" w:rsidR="006B3A5A" w:rsidRPr="00472DED" w:rsidRDefault="006B3A5A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35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938</w:t>
            </w:r>
          </w:p>
        </w:tc>
        <w:tc>
          <w:tcPr>
            <w:tcW w:w="312" w:type="dxa"/>
          </w:tcPr>
          <w:p w14:paraId="2F7F76AE" w14:textId="77777777" w:rsidR="006B3A5A" w:rsidRPr="00472DED" w:rsidRDefault="006B3A5A" w:rsidP="006B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47F8C116" w14:textId="1E7F10F9" w:rsidR="006B3A5A" w:rsidRPr="00472DED" w:rsidRDefault="006B3A5A" w:rsidP="006B3A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35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938</w:t>
            </w:r>
          </w:p>
        </w:tc>
        <w:tc>
          <w:tcPr>
            <w:tcW w:w="248" w:type="dxa"/>
            <w:gridSpan w:val="2"/>
          </w:tcPr>
          <w:p w14:paraId="2D143499" w14:textId="77777777" w:rsidR="006B3A5A" w:rsidRPr="00982C0C" w:rsidRDefault="006B3A5A" w:rsidP="006B3A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</w:tcPr>
          <w:p w14:paraId="7B328F9F" w14:textId="6831672A" w:rsidR="006B3A5A" w:rsidRPr="00982C0C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6B3A5A" w:rsidRPr="00982C0C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8" w:type="dxa"/>
          </w:tcPr>
          <w:p w14:paraId="5DBCAFE2" w14:textId="77777777" w:rsidR="006B3A5A" w:rsidRPr="00982C0C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</w:tcPr>
          <w:p w14:paraId="2AB46B50" w14:textId="4F31B6A7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8" w:type="dxa"/>
          </w:tcPr>
          <w:p w14:paraId="6685995A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</w:tcPr>
          <w:p w14:paraId="2E5901DD" w14:textId="1A9D7B46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244</w:t>
            </w:r>
            <w:r w:rsidR="006B3A5A"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966</w:t>
            </w:r>
          </w:p>
        </w:tc>
        <w:tc>
          <w:tcPr>
            <w:tcW w:w="343" w:type="dxa"/>
          </w:tcPr>
          <w:p w14:paraId="27A951E7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25B7E3DC" w14:textId="17D647FC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244</w:t>
            </w:r>
            <w:r w:rsidR="006B3A5A"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842</w:t>
            </w:r>
          </w:p>
        </w:tc>
        <w:tc>
          <w:tcPr>
            <w:tcW w:w="223" w:type="dxa"/>
          </w:tcPr>
          <w:p w14:paraId="1AAD39B4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B3A5A" w:rsidRPr="00472DED" w14:paraId="4E9EF64C" w14:textId="77777777" w:rsidTr="006B3A5A">
        <w:trPr>
          <w:cantSplit/>
          <w:trHeight w:val="58"/>
        </w:trPr>
        <w:tc>
          <w:tcPr>
            <w:tcW w:w="2798" w:type="dxa"/>
          </w:tcPr>
          <w:p w14:paraId="39CE80F5" w14:textId="77777777" w:rsidR="006B3A5A" w:rsidRPr="00472DED" w:rsidRDefault="006B3A5A" w:rsidP="006B3A5A">
            <w:pPr>
              <w:spacing w:line="240" w:lineRule="auto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472DE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Co.,</w:t>
            </w:r>
            <w:r w:rsidRPr="00472DED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Ltd.</w:t>
            </w:r>
          </w:p>
        </w:tc>
        <w:tc>
          <w:tcPr>
            <w:tcW w:w="2051" w:type="dxa"/>
          </w:tcPr>
          <w:p w14:paraId="423606A8" w14:textId="77777777" w:rsidR="006B3A5A" w:rsidRPr="00472DED" w:rsidRDefault="006B3A5A" w:rsidP="006B3A5A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2DAA28BC" w14:textId="4D1A9AE4" w:rsidR="006B3A5A" w:rsidRPr="00472DED" w:rsidRDefault="001F2771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3E975A2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E52B0AD" w14:textId="43C3CE9A" w:rsidR="006B3A5A" w:rsidRPr="00472DED" w:rsidRDefault="001F2771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550BB2F" w14:textId="77777777" w:rsidR="006B3A5A" w:rsidRPr="00472DED" w:rsidRDefault="006B3A5A" w:rsidP="006B3A5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2529C7DA" w14:textId="0E91D915" w:rsidR="006B3A5A" w:rsidRPr="00472DED" w:rsidRDefault="006B3A5A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573</w:t>
            </w:r>
          </w:p>
        </w:tc>
        <w:tc>
          <w:tcPr>
            <w:tcW w:w="312" w:type="dxa"/>
          </w:tcPr>
          <w:p w14:paraId="4EE4BE80" w14:textId="77777777" w:rsidR="006B3A5A" w:rsidRPr="00472DED" w:rsidRDefault="006B3A5A" w:rsidP="006B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386D1934" w14:textId="5133B749" w:rsidR="006B3A5A" w:rsidRPr="00472DED" w:rsidRDefault="006B3A5A" w:rsidP="006B3A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573</w:t>
            </w:r>
          </w:p>
        </w:tc>
        <w:tc>
          <w:tcPr>
            <w:tcW w:w="248" w:type="dxa"/>
            <w:gridSpan w:val="2"/>
          </w:tcPr>
          <w:p w14:paraId="4C6CBE86" w14:textId="77777777" w:rsidR="006B3A5A" w:rsidRPr="00982C0C" w:rsidRDefault="006B3A5A" w:rsidP="006B3A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02D60455" w14:textId="76B80654" w:rsidR="006B3A5A" w:rsidRPr="00982C0C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="006B3A5A" w:rsidRPr="00982C0C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8" w:type="dxa"/>
          </w:tcPr>
          <w:p w14:paraId="6770E8B3" w14:textId="77777777" w:rsidR="006B3A5A" w:rsidRPr="00982C0C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19C013B" w14:textId="4A74F1AE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="006B3A5A" w:rsidRPr="00472DED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8" w:type="dxa"/>
          </w:tcPr>
          <w:p w14:paraId="08E81BFD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</w:tcPr>
          <w:p w14:paraId="4B866D96" w14:textId="2D5721B8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6B3A5A"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95</w:t>
            </w:r>
            <w:r w:rsidR="00AF1C93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343" w:type="dxa"/>
          </w:tcPr>
          <w:p w14:paraId="7F26E190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1A85BDC" w14:textId="39A5574C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161</w:t>
            </w:r>
            <w:r w:rsidR="006B3A5A"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165</w:t>
            </w:r>
          </w:p>
        </w:tc>
        <w:tc>
          <w:tcPr>
            <w:tcW w:w="223" w:type="dxa"/>
          </w:tcPr>
          <w:p w14:paraId="02D8B4DB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B3A5A" w:rsidRPr="00472DED" w14:paraId="74ED5859" w14:textId="77777777" w:rsidTr="006B3A5A">
        <w:trPr>
          <w:cantSplit/>
          <w:trHeight w:val="308"/>
        </w:trPr>
        <w:tc>
          <w:tcPr>
            <w:tcW w:w="2798" w:type="dxa"/>
          </w:tcPr>
          <w:p w14:paraId="2C0B7798" w14:textId="36691A0E" w:rsidR="006B3A5A" w:rsidRPr="00472DED" w:rsidRDefault="006B3A5A" w:rsidP="006B3A5A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472DED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472DED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</w:p>
        </w:tc>
        <w:tc>
          <w:tcPr>
            <w:tcW w:w="2051" w:type="dxa"/>
          </w:tcPr>
          <w:p w14:paraId="111912CB" w14:textId="5AB40951" w:rsidR="006B3A5A" w:rsidRPr="00472DED" w:rsidRDefault="006B3A5A" w:rsidP="006B3A5A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0973BBF" w14:textId="59EFC204" w:rsidR="006B3A5A" w:rsidRPr="00472DED" w:rsidRDefault="006B3A5A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300" w:type="dxa"/>
          </w:tcPr>
          <w:p w14:paraId="04DBDDD1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5FB359D" w14:textId="10459EF4" w:rsidR="006B3A5A" w:rsidRPr="00472DED" w:rsidRDefault="006B3A5A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48" w:type="dxa"/>
          </w:tcPr>
          <w:p w14:paraId="1144888E" w14:textId="77777777" w:rsidR="006B3A5A" w:rsidRPr="00472DED" w:rsidRDefault="006B3A5A" w:rsidP="006B3A5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20D45308" w14:textId="4D389F57" w:rsidR="006B3A5A" w:rsidRPr="00982C0C" w:rsidRDefault="006B3A5A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312" w:type="dxa"/>
          </w:tcPr>
          <w:p w14:paraId="0C820BA0" w14:textId="77777777" w:rsidR="006B3A5A" w:rsidRPr="00472DED" w:rsidRDefault="006B3A5A" w:rsidP="006B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7279B063" w14:textId="7C330AF7" w:rsidR="006B3A5A" w:rsidRPr="00982C0C" w:rsidRDefault="006B3A5A" w:rsidP="006B3A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48" w:type="dxa"/>
            <w:gridSpan w:val="2"/>
          </w:tcPr>
          <w:p w14:paraId="4170B1C9" w14:textId="77777777" w:rsidR="006B3A5A" w:rsidRPr="00982C0C" w:rsidRDefault="006B3A5A" w:rsidP="006B3A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1B61548C" w14:textId="4EBFFD66" w:rsidR="006B3A5A" w:rsidRPr="00982C0C" w:rsidRDefault="006B3A5A" w:rsidP="00982C0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FF5413E" w14:textId="77777777" w:rsidR="006B3A5A" w:rsidRPr="00982C0C" w:rsidRDefault="006B3A5A" w:rsidP="00982C0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ED4E52D" w14:textId="2CA4F10B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48" w:type="dxa"/>
          </w:tcPr>
          <w:p w14:paraId="4868E0B7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</w:tcPr>
          <w:p w14:paraId="59D3B519" w14:textId="22B33C28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343" w:type="dxa"/>
          </w:tcPr>
          <w:p w14:paraId="29D77319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CCC5E70" w14:textId="22EE1548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3" w:type="dxa"/>
          </w:tcPr>
          <w:p w14:paraId="674FA156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925CB5" w:rsidRPr="003B7F71" w14:paraId="5FE939B9" w14:textId="77777777" w:rsidTr="006B3A5A">
        <w:trPr>
          <w:cantSplit/>
          <w:trHeight w:val="308"/>
        </w:trPr>
        <w:tc>
          <w:tcPr>
            <w:tcW w:w="2798" w:type="dxa"/>
          </w:tcPr>
          <w:p w14:paraId="385B3496" w14:textId="1C24DC05" w:rsidR="00925CB5" w:rsidRPr="00472DED" w:rsidRDefault="00925CB5" w:rsidP="00925CB5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472DED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Pr="00472DED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2051" w:type="dxa"/>
          </w:tcPr>
          <w:p w14:paraId="1DFD3410" w14:textId="47D65FF0" w:rsidR="00925CB5" w:rsidRPr="00472DED" w:rsidRDefault="00925CB5" w:rsidP="00925CB5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15C30DED" w14:textId="74A02A7F" w:rsidR="00925CB5" w:rsidRPr="00472DED" w:rsidRDefault="001F2771" w:rsidP="00925CB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925CB5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6F9F4D7" w14:textId="77777777" w:rsidR="00925CB5" w:rsidRPr="00472DED" w:rsidRDefault="00925CB5" w:rsidP="00925CB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E32E1B3" w14:textId="66D1D535" w:rsidR="00925CB5" w:rsidRPr="00472DED" w:rsidRDefault="001F2771" w:rsidP="00925CB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925CB5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31098B23" w14:textId="77777777" w:rsidR="00925CB5" w:rsidRPr="00472DED" w:rsidRDefault="00925CB5" w:rsidP="00925CB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562B81F9" w14:textId="7F25D537" w:rsidR="00925CB5" w:rsidRPr="00982C0C" w:rsidRDefault="00925CB5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82C0C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982C0C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312" w:type="dxa"/>
          </w:tcPr>
          <w:p w14:paraId="5E261981" w14:textId="77777777" w:rsidR="00925CB5" w:rsidRPr="00472DED" w:rsidRDefault="00925CB5" w:rsidP="00925C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76AD40DA" w14:textId="7410C65E" w:rsidR="00925CB5" w:rsidRPr="00982C0C" w:rsidRDefault="00925CB5" w:rsidP="00982C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982C0C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  <w:gridSpan w:val="2"/>
          </w:tcPr>
          <w:p w14:paraId="6F9DE6F9" w14:textId="77777777" w:rsidR="00925CB5" w:rsidRPr="00982C0C" w:rsidRDefault="00925CB5" w:rsidP="00982C0C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17B2E15C" w14:textId="351073B8" w:rsidR="00925CB5" w:rsidRPr="007C4A4A" w:rsidRDefault="001F2771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8" w:type="dxa"/>
          </w:tcPr>
          <w:p w14:paraId="447C467C" w14:textId="77777777" w:rsidR="00925CB5" w:rsidRPr="00982C0C" w:rsidRDefault="00925CB5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EA8E87F" w14:textId="129BCA2D" w:rsidR="00925CB5" w:rsidRPr="007C4A4A" w:rsidRDefault="001F2771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8" w:type="dxa"/>
          </w:tcPr>
          <w:p w14:paraId="60EC4E17" w14:textId="77777777" w:rsidR="00925CB5" w:rsidRPr="00472DED" w:rsidRDefault="00925CB5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</w:tcPr>
          <w:p w14:paraId="647CAF3B" w14:textId="6711C1D8" w:rsidR="00925CB5" w:rsidRPr="00433D8A" w:rsidRDefault="001F2771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33D8A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925CB5" w:rsidRPr="00433D8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433D8A">
              <w:rPr>
                <w:rFonts w:asciiTheme="majorBidi" w:hAnsiTheme="majorBidi" w:cstheme="majorBidi"/>
                <w:sz w:val="20"/>
                <w:lang w:val="en-US" w:bidi="th-TH"/>
              </w:rPr>
              <w:t>418</w:t>
            </w:r>
          </w:p>
        </w:tc>
        <w:tc>
          <w:tcPr>
            <w:tcW w:w="343" w:type="dxa"/>
          </w:tcPr>
          <w:p w14:paraId="1E5B5356" w14:textId="77777777" w:rsidR="00925CB5" w:rsidRPr="00472DED" w:rsidRDefault="00925CB5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3098C91C" w14:textId="3DBE4A43" w:rsidR="00925CB5" w:rsidRPr="00472DED" w:rsidRDefault="001F2771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925CB5"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815</w:t>
            </w:r>
          </w:p>
        </w:tc>
        <w:tc>
          <w:tcPr>
            <w:tcW w:w="223" w:type="dxa"/>
          </w:tcPr>
          <w:p w14:paraId="7067F9DB" w14:textId="77777777" w:rsidR="00925CB5" w:rsidRPr="00472DED" w:rsidRDefault="00925CB5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B3A5A" w:rsidRPr="00472DED" w14:paraId="37D338A3" w14:textId="77777777" w:rsidTr="006B3A5A">
        <w:trPr>
          <w:cantSplit/>
          <w:trHeight w:val="58"/>
        </w:trPr>
        <w:tc>
          <w:tcPr>
            <w:tcW w:w="2798" w:type="dxa"/>
          </w:tcPr>
          <w:p w14:paraId="5063550D" w14:textId="77777777" w:rsidR="006B3A5A" w:rsidRPr="00472DED" w:rsidRDefault="006B3A5A" w:rsidP="006B3A5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472DED">
              <w:rPr>
                <w:rFonts w:asciiTheme="majorBidi" w:hAnsiTheme="majorBidi" w:cstheme="majorBidi"/>
                <w:sz w:val="20"/>
                <w:szCs w:val="20"/>
              </w:rPr>
              <w:t>Transimex</w:t>
            </w:r>
            <w:proofErr w:type="spellEnd"/>
            <w:r w:rsidRPr="00472DED">
              <w:rPr>
                <w:rFonts w:asciiTheme="majorBidi" w:hAnsiTheme="majorBidi" w:cstheme="majorBidi"/>
                <w:sz w:val="20"/>
                <w:szCs w:val="20"/>
              </w:rPr>
              <w:t xml:space="preserve"> Corporation (“TMS”)</w:t>
            </w:r>
          </w:p>
        </w:tc>
        <w:tc>
          <w:tcPr>
            <w:tcW w:w="2051" w:type="dxa"/>
          </w:tcPr>
          <w:p w14:paraId="0DC2C458" w14:textId="77777777" w:rsidR="006B3A5A" w:rsidRPr="00472DED" w:rsidRDefault="006B3A5A" w:rsidP="006B3A5A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3F317AC" w14:textId="50DBB32B" w:rsidR="006B3A5A" w:rsidRPr="00472DED" w:rsidRDefault="001F2771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23</w:t>
            </w:r>
            <w:r w:rsidR="006B3A5A" w:rsidRPr="00472DED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96</w:t>
            </w:r>
          </w:p>
        </w:tc>
        <w:tc>
          <w:tcPr>
            <w:tcW w:w="300" w:type="dxa"/>
          </w:tcPr>
          <w:p w14:paraId="1FDFE1B3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AE25D0D" w14:textId="0EB1FEF6" w:rsidR="006B3A5A" w:rsidRPr="00472DED" w:rsidRDefault="001F2771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23</w:t>
            </w:r>
            <w:r w:rsidR="006B3A5A" w:rsidRPr="00472DED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79</w:t>
            </w:r>
          </w:p>
        </w:tc>
        <w:tc>
          <w:tcPr>
            <w:tcW w:w="248" w:type="dxa"/>
          </w:tcPr>
          <w:p w14:paraId="0918B170" w14:textId="77777777" w:rsidR="006B3A5A" w:rsidRPr="00472DED" w:rsidRDefault="006B3A5A" w:rsidP="006B3A5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35BD6F4" w14:textId="29AA0082" w:rsidR="006B3A5A" w:rsidRPr="00982C0C" w:rsidRDefault="006B3A5A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82C0C">
              <w:rPr>
                <w:rFonts w:asciiTheme="majorBidi" w:hAnsiTheme="majorBidi" w:cstheme="majorBidi"/>
                <w:sz w:val="20"/>
                <w:lang w:val="en-US"/>
              </w:rPr>
              <w:t xml:space="preserve">VND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724</w:t>
            </w:r>
            <w:r w:rsidRPr="00982C0C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461</w:t>
            </w:r>
            <w:r w:rsidRPr="00982C0C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610</w:t>
            </w:r>
          </w:p>
        </w:tc>
        <w:tc>
          <w:tcPr>
            <w:tcW w:w="312" w:type="dxa"/>
          </w:tcPr>
          <w:p w14:paraId="45520A22" w14:textId="77777777" w:rsidR="006B3A5A" w:rsidRPr="00472DED" w:rsidRDefault="006B3A5A" w:rsidP="006B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75B9CBB" w14:textId="78B2D831" w:rsidR="006B3A5A" w:rsidRPr="00982C0C" w:rsidRDefault="006B3A5A" w:rsidP="00982C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82C0C">
              <w:rPr>
                <w:rFonts w:asciiTheme="majorBidi" w:hAnsiTheme="majorBidi" w:cstheme="majorBidi"/>
                <w:sz w:val="20"/>
                <w:lang w:val="en-US"/>
              </w:rPr>
              <w:t xml:space="preserve">VND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724</w:t>
            </w:r>
            <w:r w:rsidRPr="00982C0C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461</w:t>
            </w:r>
            <w:r w:rsidRPr="00982C0C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610</w:t>
            </w:r>
          </w:p>
        </w:tc>
        <w:tc>
          <w:tcPr>
            <w:tcW w:w="248" w:type="dxa"/>
            <w:gridSpan w:val="2"/>
          </w:tcPr>
          <w:p w14:paraId="10989EBC" w14:textId="77777777" w:rsidR="006B3A5A" w:rsidRPr="00982C0C" w:rsidRDefault="006B3A5A" w:rsidP="00982C0C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4A0E3BE2" w14:textId="1AD860A4" w:rsidR="006B3A5A" w:rsidRPr="00982C0C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611</w:t>
            </w:r>
            <w:r w:rsidR="006B3A5A"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644</w:t>
            </w:r>
          </w:p>
        </w:tc>
        <w:tc>
          <w:tcPr>
            <w:tcW w:w="248" w:type="dxa"/>
          </w:tcPr>
          <w:p w14:paraId="1F1C1FAD" w14:textId="77777777" w:rsidR="006B3A5A" w:rsidRPr="00982C0C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4F7E9C5" w14:textId="137F10C4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604</w:t>
            </w:r>
            <w:r w:rsidR="006B3A5A" w:rsidRPr="00472DE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206</w:t>
            </w:r>
          </w:p>
        </w:tc>
        <w:tc>
          <w:tcPr>
            <w:tcW w:w="248" w:type="dxa"/>
          </w:tcPr>
          <w:p w14:paraId="05CFEDB5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4DEE2A4" w14:textId="03011B98" w:rsidR="006B3A5A" w:rsidRPr="00433D8A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33D8A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="00AE7B1C" w:rsidRPr="00433D8A">
              <w:rPr>
                <w:rFonts w:asciiTheme="majorBidi" w:hAnsiTheme="majorBidi" w:cstheme="majorBidi"/>
                <w:sz w:val="20"/>
                <w:lang w:val="en-US" w:bidi="th-TH"/>
              </w:rPr>
              <w:t>71,431</w:t>
            </w:r>
          </w:p>
        </w:tc>
        <w:tc>
          <w:tcPr>
            <w:tcW w:w="343" w:type="dxa"/>
          </w:tcPr>
          <w:p w14:paraId="45A975A9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113A432" w14:textId="4A9B9C3D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732</w:t>
            </w:r>
            <w:r w:rsidR="006B3A5A"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975</w:t>
            </w:r>
          </w:p>
        </w:tc>
        <w:tc>
          <w:tcPr>
            <w:tcW w:w="223" w:type="dxa"/>
          </w:tcPr>
          <w:p w14:paraId="398ED6CD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B3A5A" w:rsidRPr="00472DED" w14:paraId="52A17479" w14:textId="77777777" w:rsidTr="006B3A5A">
        <w:trPr>
          <w:cantSplit/>
          <w:trHeight w:val="48"/>
        </w:trPr>
        <w:tc>
          <w:tcPr>
            <w:tcW w:w="2798" w:type="dxa"/>
          </w:tcPr>
          <w:p w14:paraId="3D30879A" w14:textId="77777777" w:rsidR="006B3A5A" w:rsidRPr="00472DED" w:rsidRDefault="006B3A5A" w:rsidP="006B3A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09CEF63E" w14:textId="77777777" w:rsidR="006B3A5A" w:rsidRPr="00472DED" w:rsidRDefault="006B3A5A" w:rsidP="006B3A5A">
            <w:pPr>
              <w:tabs>
                <w:tab w:val="clear" w:pos="454"/>
                <w:tab w:val="left" w:pos="150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94D16" w14:textId="3DE9F1F1" w:rsidR="006B3A5A" w:rsidRPr="00472DED" w:rsidRDefault="006B3A5A" w:rsidP="006B3A5A">
            <w:pPr>
              <w:tabs>
                <w:tab w:val="clear" w:pos="454"/>
                <w:tab w:val="decimal" w:pos="3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3C9F3769" w14:textId="77777777" w:rsidR="006B3A5A" w:rsidRPr="00472DED" w:rsidRDefault="006B3A5A" w:rsidP="006B3A5A">
            <w:pPr>
              <w:tabs>
                <w:tab w:val="clear" w:pos="454"/>
                <w:tab w:val="decimal" w:pos="338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431D78A2" w14:textId="77777777" w:rsidR="006B3A5A" w:rsidRPr="00472DED" w:rsidRDefault="006B3A5A" w:rsidP="006B3A5A">
            <w:pPr>
              <w:tabs>
                <w:tab w:val="clear" w:pos="454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5CA9AF40" w14:textId="77777777" w:rsidR="006B3A5A" w:rsidRPr="00472DED" w:rsidRDefault="006B3A5A" w:rsidP="006B3A5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74B50044" w14:textId="77777777" w:rsidR="006B3A5A" w:rsidRPr="00982C0C" w:rsidRDefault="006B3A5A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12" w:type="dxa"/>
          </w:tcPr>
          <w:p w14:paraId="5ED81E9F" w14:textId="77777777" w:rsidR="006B3A5A" w:rsidRPr="00472DED" w:rsidRDefault="006B3A5A" w:rsidP="006B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241BA596" w14:textId="77777777" w:rsidR="006B3A5A" w:rsidRPr="00982C0C" w:rsidRDefault="006B3A5A" w:rsidP="00982C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53AC2D94" w14:textId="77777777" w:rsidR="006B3A5A" w:rsidRPr="00982C0C" w:rsidRDefault="006B3A5A" w:rsidP="00982C0C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0F5D688D" w14:textId="672C09A4" w:rsidR="006B3A5A" w:rsidRPr="00982C0C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6B3A5A" w:rsidRPr="00982C0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002</w:t>
            </w:r>
            <w:r w:rsidR="006B3A5A" w:rsidRPr="00982C0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676</w:t>
            </w:r>
          </w:p>
        </w:tc>
        <w:tc>
          <w:tcPr>
            <w:tcW w:w="248" w:type="dxa"/>
          </w:tcPr>
          <w:p w14:paraId="0D809E46" w14:textId="77777777" w:rsidR="006B3A5A" w:rsidRPr="00982C0C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A44ADFC" w14:textId="6BA4FE2B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 w:hint="cs"/>
                <w:b/>
                <w:bCs/>
                <w:sz w:val="20"/>
                <w:lang w:val="en-US" w:bidi="th-TH"/>
              </w:rPr>
              <w:t>995</w:t>
            </w:r>
            <w:r w:rsidR="006B3A5A" w:rsidRPr="00472DED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 w:hint="cs"/>
                <w:b/>
                <w:bCs/>
                <w:sz w:val="20"/>
                <w:lang w:val="en-US" w:bidi="th-TH"/>
              </w:rPr>
              <w:t>238</w:t>
            </w:r>
          </w:p>
        </w:tc>
        <w:tc>
          <w:tcPr>
            <w:tcW w:w="248" w:type="dxa"/>
          </w:tcPr>
          <w:p w14:paraId="57D36C1F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64E7B75A" w14:textId="31BB6DFA" w:rsidR="006B3A5A" w:rsidRPr="00433D8A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6B3A5A" w:rsidRPr="00433D8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433D8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AE7B1C" w:rsidRPr="00433D8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95,341</w:t>
            </w:r>
          </w:p>
        </w:tc>
        <w:tc>
          <w:tcPr>
            <w:tcW w:w="343" w:type="dxa"/>
          </w:tcPr>
          <w:p w14:paraId="2871EC96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358DF7C1" w14:textId="71281295" w:rsidR="006B3A5A" w:rsidRPr="00472DED" w:rsidRDefault="001F2771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6B3A5A" w:rsidRPr="00472DED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152</w:t>
            </w:r>
            <w:r w:rsidR="006B3A5A" w:rsidRPr="00472DED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361</w:t>
            </w:r>
          </w:p>
        </w:tc>
        <w:tc>
          <w:tcPr>
            <w:tcW w:w="223" w:type="dxa"/>
          </w:tcPr>
          <w:p w14:paraId="226688F9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B3A5A" w:rsidRPr="00472DED" w14:paraId="509CEAC8" w14:textId="77777777" w:rsidTr="006B3A5A">
        <w:trPr>
          <w:cantSplit/>
          <w:trHeight w:val="58"/>
        </w:trPr>
        <w:tc>
          <w:tcPr>
            <w:tcW w:w="2798" w:type="dxa"/>
          </w:tcPr>
          <w:p w14:paraId="16FE32C1" w14:textId="77777777" w:rsidR="006B3A5A" w:rsidRPr="00472DED" w:rsidRDefault="006B3A5A" w:rsidP="006B3A5A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051" w:type="dxa"/>
          </w:tcPr>
          <w:p w14:paraId="30EDE610" w14:textId="77777777" w:rsidR="006B3A5A" w:rsidRPr="00472DED" w:rsidRDefault="006B3A5A" w:rsidP="006B3A5A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19FC662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598A7DE2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10C309A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3BB15432" w14:textId="77777777" w:rsidR="006B3A5A" w:rsidRPr="00472DED" w:rsidRDefault="006B3A5A" w:rsidP="006B3A5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CF7CA3F" w14:textId="77777777" w:rsidR="006B3A5A" w:rsidRPr="00982C0C" w:rsidRDefault="006B3A5A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12" w:type="dxa"/>
          </w:tcPr>
          <w:p w14:paraId="6916A2AF" w14:textId="77777777" w:rsidR="006B3A5A" w:rsidRPr="00472DED" w:rsidRDefault="006B3A5A" w:rsidP="006B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46BFE93" w14:textId="77777777" w:rsidR="006B3A5A" w:rsidRPr="00982C0C" w:rsidRDefault="006B3A5A" w:rsidP="00982C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5E120F90" w14:textId="77777777" w:rsidR="006B3A5A" w:rsidRPr="00982C0C" w:rsidRDefault="006B3A5A" w:rsidP="00982C0C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75EBF00F" w14:textId="77777777" w:rsidR="006B3A5A" w:rsidRPr="00982C0C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77656D1A" w14:textId="77777777" w:rsidR="006B3A5A" w:rsidRPr="00982C0C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176FD1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632951A8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432E84BB" w14:textId="77777777" w:rsidR="006B3A5A" w:rsidRPr="00433D8A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43" w:type="dxa"/>
          </w:tcPr>
          <w:p w14:paraId="6AA6C695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1B1D3B5E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3" w:type="dxa"/>
          </w:tcPr>
          <w:p w14:paraId="4B7B3494" w14:textId="77777777" w:rsidR="006B3A5A" w:rsidRPr="00472DED" w:rsidRDefault="006B3A5A" w:rsidP="006B3A5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A7B72" w:rsidRPr="00472DED" w14:paraId="0CE018B5" w14:textId="77777777" w:rsidTr="006B3A5A">
        <w:trPr>
          <w:cantSplit/>
          <w:trHeight w:val="58"/>
        </w:trPr>
        <w:tc>
          <w:tcPr>
            <w:tcW w:w="2798" w:type="dxa"/>
          </w:tcPr>
          <w:p w14:paraId="2EE7CC68" w14:textId="37D2F163" w:rsidR="006A7B72" w:rsidRPr="00627335" w:rsidRDefault="006A7B72" w:rsidP="006A7B72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62733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EM Logistics &amp; Warehousing Pte. Ltd.</w:t>
            </w:r>
            <w:r w:rsidR="00102987" w:rsidRPr="00627335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 </w:t>
            </w:r>
            <w:r w:rsidR="00102987" w:rsidRPr="0062733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(“EMLOG”)</w:t>
            </w:r>
          </w:p>
        </w:tc>
        <w:tc>
          <w:tcPr>
            <w:tcW w:w="2051" w:type="dxa"/>
          </w:tcPr>
          <w:p w14:paraId="0D996BC7" w14:textId="77777777" w:rsidR="006A7B72" w:rsidRPr="00472DED" w:rsidRDefault="006A7B72" w:rsidP="006A7B72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51C87B65" w14:textId="52940AF8" w:rsidR="006A7B72" w:rsidRPr="00472DED" w:rsidRDefault="006A7B72" w:rsidP="006A7B7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472DE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300" w:type="dxa"/>
          </w:tcPr>
          <w:p w14:paraId="1332C42F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D9D0788" w14:textId="2343EC2F" w:rsidR="006A7B72" w:rsidRPr="00472DED" w:rsidRDefault="001F2771" w:rsidP="006A7B7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6A7B72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C36B8AF" w14:textId="77777777" w:rsidR="006A7B72" w:rsidRPr="00472DED" w:rsidRDefault="006A7B72" w:rsidP="006A7B7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4A57E7F7" w14:textId="36118C1B" w:rsidR="006A7B72" w:rsidRPr="00472DED" w:rsidRDefault="00F50CDB" w:rsidP="006E3AE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312" w:type="dxa"/>
          </w:tcPr>
          <w:p w14:paraId="296AD921" w14:textId="77777777" w:rsidR="006A7B72" w:rsidRPr="00472DED" w:rsidRDefault="006A7B72" w:rsidP="006A7B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03189E22" w14:textId="5D1F6C53" w:rsidR="006A7B72" w:rsidRPr="00472DED" w:rsidRDefault="006A7B72" w:rsidP="006A7B7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945</w:t>
            </w:r>
          </w:p>
        </w:tc>
        <w:tc>
          <w:tcPr>
            <w:tcW w:w="248" w:type="dxa"/>
            <w:gridSpan w:val="2"/>
          </w:tcPr>
          <w:p w14:paraId="62773B57" w14:textId="77777777" w:rsidR="006A7B72" w:rsidRPr="00982C0C" w:rsidRDefault="006A7B72" w:rsidP="006A7B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132C7345" w14:textId="05CD7BC7" w:rsidR="006A7B72" w:rsidRPr="00982C0C" w:rsidRDefault="006A7B72" w:rsidP="00982C0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82C0C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2B4ECF72" w14:textId="77777777" w:rsidR="006A7B72" w:rsidRPr="00982C0C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7916CB" w14:textId="197D88FD" w:rsidR="006A7B72" w:rsidRPr="00472DED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="006A7B72" w:rsidRPr="00472DED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452</w:t>
            </w:r>
          </w:p>
        </w:tc>
        <w:tc>
          <w:tcPr>
            <w:tcW w:w="248" w:type="dxa"/>
          </w:tcPr>
          <w:p w14:paraId="056C1D13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1FA425A4" w14:textId="7DF40E19" w:rsidR="006A7B72" w:rsidRPr="00433D8A" w:rsidRDefault="006A7B72" w:rsidP="002A2FA5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33D8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343" w:type="dxa"/>
          </w:tcPr>
          <w:p w14:paraId="7744BFD8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380B54F" w14:textId="2CE3692D" w:rsidR="006A7B72" w:rsidRPr="00472DED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6A7B72"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593</w:t>
            </w:r>
          </w:p>
        </w:tc>
        <w:tc>
          <w:tcPr>
            <w:tcW w:w="223" w:type="dxa"/>
          </w:tcPr>
          <w:p w14:paraId="1BB86AA6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24396F" w:rsidRPr="00472DED" w14:paraId="5DD4A2C0" w14:textId="77777777" w:rsidTr="0024396F">
        <w:trPr>
          <w:cantSplit/>
          <w:trHeight w:val="58"/>
        </w:trPr>
        <w:tc>
          <w:tcPr>
            <w:tcW w:w="2798" w:type="dxa"/>
          </w:tcPr>
          <w:p w14:paraId="759A4BB5" w14:textId="16EE2E5C" w:rsidR="0024396F" w:rsidRPr="00FA6505" w:rsidRDefault="0024396F" w:rsidP="0024396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FA6505">
              <w:rPr>
                <w:rFonts w:cs="Angsana New" w:hint="cs"/>
                <w:sz w:val="20"/>
                <w:szCs w:val="20"/>
                <w:cs/>
              </w:rPr>
              <w:t>บริษัท</w:t>
            </w:r>
            <w:r w:rsidRPr="00FA6505">
              <w:rPr>
                <w:rFonts w:cs="Angsana New"/>
                <w:sz w:val="20"/>
                <w:szCs w:val="20"/>
                <w:cs/>
              </w:rPr>
              <w:t xml:space="preserve"> </w:t>
            </w:r>
            <w:r w:rsidRPr="00FA6505">
              <w:rPr>
                <w:rFonts w:cs="Angsana New" w:hint="cs"/>
                <w:sz w:val="20"/>
                <w:szCs w:val="20"/>
                <w:cs/>
              </w:rPr>
              <w:t>สยาม</w:t>
            </w:r>
            <w:r w:rsidRPr="00FA6505">
              <w:rPr>
                <w:rFonts w:cs="Angsana New"/>
                <w:sz w:val="20"/>
                <w:szCs w:val="20"/>
                <w:cs/>
              </w:rPr>
              <w:t xml:space="preserve"> </w:t>
            </w:r>
            <w:r w:rsidRPr="00FA6505">
              <w:rPr>
                <w:rFonts w:cs="Angsana New" w:hint="cs"/>
                <w:sz w:val="20"/>
                <w:szCs w:val="20"/>
                <w:cs/>
              </w:rPr>
              <w:t>เจดับเบิ้ลยูดี</w:t>
            </w:r>
            <w:r w:rsidRPr="00FA6505">
              <w:rPr>
                <w:rFonts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051" w:type="dxa"/>
          </w:tcPr>
          <w:p w14:paraId="3B5765ED" w14:textId="5E6C7BF5" w:rsidR="0024396F" w:rsidRPr="00FA6505" w:rsidRDefault="0024396F" w:rsidP="0024396F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505">
              <w:rPr>
                <w:rFonts w:cs="Angsana New" w:hint="cs"/>
                <w:sz w:val="20"/>
                <w:szCs w:val="20"/>
                <w:cs/>
              </w:rPr>
              <w:t>ให้บริการรับฝากสินค้าและ</w:t>
            </w:r>
          </w:p>
        </w:tc>
        <w:tc>
          <w:tcPr>
            <w:tcW w:w="821" w:type="dxa"/>
          </w:tcPr>
          <w:p w14:paraId="22EE02A7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00" w:type="dxa"/>
          </w:tcPr>
          <w:p w14:paraId="1FE87412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3B9A13E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736BA508" w14:textId="77777777" w:rsidR="0024396F" w:rsidRPr="00472DED" w:rsidRDefault="0024396F" w:rsidP="0024396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03A71820" w14:textId="77777777" w:rsidR="0024396F" w:rsidRPr="00982C0C" w:rsidRDefault="0024396F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12" w:type="dxa"/>
          </w:tcPr>
          <w:p w14:paraId="3C552C9D" w14:textId="77777777" w:rsidR="0024396F" w:rsidRPr="00472DED" w:rsidRDefault="0024396F" w:rsidP="002439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2A9D4439" w14:textId="77777777" w:rsidR="0024396F" w:rsidRPr="00472DED" w:rsidRDefault="0024396F" w:rsidP="00982C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6E4F1998" w14:textId="77777777" w:rsidR="0024396F" w:rsidRPr="00982C0C" w:rsidRDefault="0024396F" w:rsidP="00982C0C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6B95C2B8" w14:textId="77777777" w:rsidR="0024396F" w:rsidRPr="00982C0C" w:rsidRDefault="0024396F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6B5BF943" w14:textId="77777777" w:rsidR="0024396F" w:rsidRPr="00982C0C" w:rsidRDefault="0024396F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2767940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5616541B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31A57111" w14:textId="77777777" w:rsidR="0024396F" w:rsidRPr="00433D8A" w:rsidRDefault="0024396F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43" w:type="dxa"/>
          </w:tcPr>
          <w:p w14:paraId="32EF6A2D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5C90163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23" w:type="dxa"/>
          </w:tcPr>
          <w:p w14:paraId="2B46FFEB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24396F" w:rsidRPr="00472DED" w14:paraId="3804F05E" w14:textId="77777777" w:rsidTr="0024396F">
        <w:trPr>
          <w:cantSplit/>
          <w:trHeight w:val="58"/>
        </w:trPr>
        <w:tc>
          <w:tcPr>
            <w:tcW w:w="2798" w:type="dxa"/>
          </w:tcPr>
          <w:p w14:paraId="41748B6C" w14:textId="01098F4F" w:rsidR="0024396F" w:rsidRPr="00472DED" w:rsidRDefault="0024396F" w:rsidP="0024396F">
            <w:pPr>
              <w:spacing w:line="240" w:lineRule="auto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24396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  </w:t>
            </w:r>
            <w:r w:rsidRPr="0024396F">
              <w:rPr>
                <w:rFonts w:asciiTheme="majorBidi" w:hAnsiTheme="majorBidi" w:cs="Angsana New" w:hint="cs"/>
                <w:sz w:val="20"/>
                <w:szCs w:val="20"/>
                <w:cs/>
              </w:rPr>
              <w:t>โลจิสติกส์</w:t>
            </w:r>
            <w:r w:rsidRPr="0024396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24396F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051" w:type="dxa"/>
          </w:tcPr>
          <w:p w14:paraId="2F1588C0" w14:textId="69B44F4F" w:rsidR="0024396F" w:rsidRPr="00472DED" w:rsidRDefault="0024396F" w:rsidP="0024396F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  <w:cs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 </w:t>
            </w:r>
            <w:r w:rsidRPr="0024396F">
              <w:rPr>
                <w:rFonts w:asciiTheme="majorBidi" w:hAnsiTheme="majorBidi" w:cs="Angsana New" w:hint="cs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821" w:type="dxa"/>
          </w:tcPr>
          <w:p w14:paraId="682BF168" w14:textId="49C420E7" w:rsidR="0024396F" w:rsidRPr="00472DED" w:rsidRDefault="001F2771" w:rsidP="0024396F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24396F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300" w:type="dxa"/>
          </w:tcPr>
          <w:p w14:paraId="78D923CE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D3F8DCC" w14:textId="1CEBC7F2" w:rsidR="0024396F" w:rsidRPr="00472DED" w:rsidRDefault="001F2771" w:rsidP="0024396F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="0024396F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48" w:type="dxa"/>
          </w:tcPr>
          <w:p w14:paraId="4A2F9D9B" w14:textId="77777777" w:rsidR="0024396F" w:rsidRPr="00472DED" w:rsidRDefault="0024396F" w:rsidP="0024396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FBE1CA0" w14:textId="406A87D9" w:rsidR="0024396F" w:rsidRPr="00472DED" w:rsidRDefault="0024396F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312" w:type="dxa"/>
          </w:tcPr>
          <w:p w14:paraId="5B5CED61" w14:textId="77777777" w:rsidR="0024396F" w:rsidRPr="00472DED" w:rsidRDefault="0024396F" w:rsidP="002439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70B987A" w14:textId="2F9D1CCA" w:rsidR="0024396F" w:rsidRPr="00472DED" w:rsidRDefault="0024396F" w:rsidP="00982C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  <w:gridSpan w:val="2"/>
          </w:tcPr>
          <w:p w14:paraId="32E54BED" w14:textId="77777777" w:rsidR="0024396F" w:rsidRPr="00982C0C" w:rsidRDefault="0024396F" w:rsidP="00982C0C">
            <w:pPr>
              <w:pStyle w:val="acctfourfigures"/>
              <w:tabs>
                <w:tab w:val="decimal" w:pos="55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219E8124" w14:textId="015D3FD1" w:rsidR="0024396F" w:rsidRPr="007C4A4A" w:rsidRDefault="001F2771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24396F" w:rsidRPr="00982C0C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8" w:type="dxa"/>
          </w:tcPr>
          <w:p w14:paraId="58CD04D7" w14:textId="77777777" w:rsidR="0024396F" w:rsidRPr="00982C0C" w:rsidRDefault="0024396F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C3F7FE0" w14:textId="70042CE5" w:rsidR="0024396F" w:rsidRPr="00472DED" w:rsidRDefault="001F2771" w:rsidP="00982C0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24396F" w:rsidRPr="00472DED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8" w:type="dxa"/>
          </w:tcPr>
          <w:p w14:paraId="3B199110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5EDEE0BD" w14:textId="5C5735F9" w:rsidR="0024396F" w:rsidRPr="00433D8A" w:rsidRDefault="001F2771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33D8A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24396F" w:rsidRPr="00433D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433D8A">
              <w:rPr>
                <w:rFonts w:asciiTheme="majorBidi" w:hAnsiTheme="majorBidi" w:cstheme="majorBidi"/>
                <w:sz w:val="20"/>
                <w:lang w:val="en-US" w:bidi="th-TH"/>
              </w:rPr>
              <w:t>145</w:t>
            </w:r>
          </w:p>
        </w:tc>
        <w:tc>
          <w:tcPr>
            <w:tcW w:w="343" w:type="dxa"/>
          </w:tcPr>
          <w:p w14:paraId="276088E8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3D70E261" w14:textId="2BC16E2C" w:rsidR="0024396F" w:rsidRPr="00472DED" w:rsidRDefault="001F2771" w:rsidP="00982C0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24396F"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331</w:t>
            </w:r>
          </w:p>
        </w:tc>
        <w:tc>
          <w:tcPr>
            <w:tcW w:w="223" w:type="dxa"/>
          </w:tcPr>
          <w:p w14:paraId="2EA982A0" w14:textId="77777777" w:rsidR="0024396F" w:rsidRPr="00472DED" w:rsidRDefault="0024396F" w:rsidP="0024396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A7B72" w:rsidRPr="00472DED" w14:paraId="4180AFDE" w14:textId="77777777" w:rsidTr="0024396F">
        <w:trPr>
          <w:cantSplit/>
          <w:trHeight w:val="58"/>
        </w:trPr>
        <w:tc>
          <w:tcPr>
            <w:tcW w:w="2798" w:type="dxa"/>
          </w:tcPr>
          <w:p w14:paraId="4508B618" w14:textId="3FC33810" w:rsidR="006A7B72" w:rsidRPr="00472DED" w:rsidRDefault="006A7B72" w:rsidP="006A7B7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Hlk55595991"/>
            <w:r w:rsidRPr="00472DED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472DED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472DED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  <w:bookmarkEnd w:id="0"/>
          </w:p>
        </w:tc>
        <w:tc>
          <w:tcPr>
            <w:tcW w:w="2051" w:type="dxa"/>
          </w:tcPr>
          <w:p w14:paraId="7A3EA097" w14:textId="77777777" w:rsidR="006A7B72" w:rsidRPr="00472DED" w:rsidRDefault="006A7B72" w:rsidP="006A7B72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FA3B3F2" w14:textId="2105220D" w:rsidR="006A7B72" w:rsidRPr="00472DED" w:rsidRDefault="001F2771" w:rsidP="006A7B7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6A7B72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300" w:type="dxa"/>
          </w:tcPr>
          <w:p w14:paraId="563B24C1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5FDD1C9" w14:textId="31CA8F16" w:rsidR="006A7B72" w:rsidRPr="00472DED" w:rsidRDefault="001F2771" w:rsidP="006A7B7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6A7B72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48" w:type="dxa"/>
          </w:tcPr>
          <w:p w14:paraId="6565E568" w14:textId="77777777" w:rsidR="006A7B72" w:rsidRPr="00472DED" w:rsidRDefault="006A7B72" w:rsidP="006A7B7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11EBB5F" w14:textId="25B67DDC" w:rsidR="006A7B72" w:rsidRPr="00982C0C" w:rsidRDefault="006A7B72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IDR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314</w:t>
            </w:r>
          </w:p>
        </w:tc>
        <w:tc>
          <w:tcPr>
            <w:tcW w:w="312" w:type="dxa"/>
          </w:tcPr>
          <w:p w14:paraId="6306F743" w14:textId="77777777" w:rsidR="006A7B72" w:rsidRPr="00472DED" w:rsidRDefault="006A7B72" w:rsidP="006A7B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D48B7AF" w14:textId="5D838942" w:rsidR="006A7B72" w:rsidRPr="00472DED" w:rsidRDefault="006A7B72" w:rsidP="006A7B7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IDR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314</w:t>
            </w:r>
          </w:p>
        </w:tc>
        <w:tc>
          <w:tcPr>
            <w:tcW w:w="248" w:type="dxa"/>
            <w:gridSpan w:val="2"/>
          </w:tcPr>
          <w:p w14:paraId="09BB6F19" w14:textId="77777777" w:rsidR="006A7B72" w:rsidRPr="00982C0C" w:rsidRDefault="006A7B72" w:rsidP="006A7B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76A1C03C" w14:textId="72202DD1" w:rsidR="006A7B72" w:rsidRPr="00982C0C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="006A7B72" w:rsidRPr="00982C0C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8" w:type="dxa"/>
          </w:tcPr>
          <w:p w14:paraId="3658B9CE" w14:textId="77777777" w:rsidR="006A7B72" w:rsidRPr="00982C0C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4DCDEFE" w14:textId="3C8D7ABE" w:rsidR="006A7B72" w:rsidRPr="00472DED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="006A7B72" w:rsidRPr="00472DED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8" w:type="dxa"/>
          </w:tcPr>
          <w:p w14:paraId="286370DE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09EDD024" w14:textId="2A9B4FC0" w:rsidR="006A7B72" w:rsidRPr="00433D8A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33D8A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="00D51F18" w:rsidRPr="00433D8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433D8A">
              <w:rPr>
                <w:rFonts w:asciiTheme="majorBidi" w:hAnsiTheme="majorBidi" w:cstheme="majorBidi"/>
                <w:sz w:val="20"/>
                <w:lang w:val="en-US" w:bidi="th-TH"/>
              </w:rPr>
              <w:t>551</w:t>
            </w:r>
          </w:p>
        </w:tc>
        <w:tc>
          <w:tcPr>
            <w:tcW w:w="343" w:type="dxa"/>
          </w:tcPr>
          <w:p w14:paraId="0356A03E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D4E0F9D" w14:textId="5006E446" w:rsidR="006A7B72" w:rsidRPr="00472DED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44</w:t>
            </w:r>
            <w:r w:rsidR="006A7B72"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626</w:t>
            </w:r>
          </w:p>
        </w:tc>
        <w:tc>
          <w:tcPr>
            <w:tcW w:w="223" w:type="dxa"/>
          </w:tcPr>
          <w:p w14:paraId="26B9D081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A7B72" w:rsidRPr="00472DED" w14:paraId="0C62414C" w14:textId="77777777" w:rsidTr="00925CB5">
        <w:trPr>
          <w:cantSplit/>
          <w:trHeight w:val="58"/>
        </w:trPr>
        <w:tc>
          <w:tcPr>
            <w:tcW w:w="2798" w:type="dxa"/>
          </w:tcPr>
          <w:p w14:paraId="0B992F73" w14:textId="254FDD78" w:rsidR="006A7B72" w:rsidRPr="00472DED" w:rsidRDefault="006A7B72" w:rsidP="006A7B7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472DED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Theme="majorBidi" w:hAnsiTheme="majorBidi" w:cs="Angsana New" w:hint="cs"/>
                <w:sz w:val="20"/>
                <w:szCs w:val="20"/>
                <w:cs/>
              </w:rPr>
              <w:t>ออริจิ</w:t>
            </w:r>
            <w:r w:rsidR="000926FD">
              <w:rPr>
                <w:rFonts w:asciiTheme="majorBidi" w:hAnsiTheme="majorBidi" w:cs="Angsana New" w:hint="cs"/>
                <w:sz w:val="20"/>
                <w:szCs w:val="20"/>
                <w:cs/>
              </w:rPr>
              <w:t>้</w:t>
            </w:r>
            <w:r w:rsidRPr="00472DED">
              <w:rPr>
                <w:rFonts w:asciiTheme="majorBidi" w:hAnsiTheme="majorBidi" w:cs="Angsana New" w:hint="cs"/>
                <w:sz w:val="20"/>
                <w:szCs w:val="20"/>
                <w:cs/>
              </w:rPr>
              <w:t>น</w:t>
            </w:r>
            <w:r w:rsidRPr="00472DED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Theme="majorBidi" w:hAnsiTheme="majorBidi" w:cs="Angsana New" w:hint="cs"/>
                <w:sz w:val="20"/>
                <w:szCs w:val="20"/>
                <w:cs/>
              </w:rPr>
              <w:t>เจดับเบิ้ลยูดี</w:t>
            </w:r>
            <w:r w:rsidRPr="00472DED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Theme="majorBidi" w:hAnsiTheme="majorBidi" w:cs="Angsana New" w:hint="cs"/>
                <w:sz w:val="20"/>
                <w:szCs w:val="20"/>
                <w:cs/>
              </w:rPr>
              <w:t>อินดัสเทรียล</w:t>
            </w:r>
            <w:r w:rsidRPr="00472DED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051" w:type="dxa"/>
          </w:tcPr>
          <w:p w14:paraId="0EBE07F3" w14:textId="328123F4" w:rsidR="006A7B72" w:rsidRPr="00472DED" w:rsidRDefault="006A7B72" w:rsidP="006A7B72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2B43BF75" w14:textId="46B823A3" w:rsidR="006A7B72" w:rsidRPr="00472DED" w:rsidRDefault="006A7B72" w:rsidP="006A7B7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00" w:type="dxa"/>
          </w:tcPr>
          <w:p w14:paraId="6114BE99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73E0DE47" w14:textId="1D46F881" w:rsidR="006A7B72" w:rsidRPr="00472DED" w:rsidRDefault="006A7B72" w:rsidP="006A7B7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14BC3CD0" w14:textId="77777777" w:rsidR="006A7B72" w:rsidRPr="00472DED" w:rsidRDefault="006A7B72" w:rsidP="006A7B7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1475A426" w14:textId="6C874AA1" w:rsidR="006A7B72" w:rsidRPr="00982C0C" w:rsidRDefault="006A7B72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12" w:type="dxa"/>
          </w:tcPr>
          <w:p w14:paraId="0026FC35" w14:textId="77777777" w:rsidR="006A7B72" w:rsidRPr="00472DED" w:rsidRDefault="006A7B72" w:rsidP="006A7B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72A62BC8" w14:textId="6B8BC812" w:rsidR="006A7B72" w:rsidRPr="00472DED" w:rsidRDefault="006A7B72" w:rsidP="00982C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6BEA9024" w14:textId="77777777" w:rsidR="006A7B72" w:rsidRPr="00982C0C" w:rsidRDefault="006A7B72" w:rsidP="00982C0C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20A8A04E" w14:textId="64820878" w:rsidR="006A7B72" w:rsidRPr="00982C0C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001A811E" w14:textId="77777777" w:rsidR="006A7B72" w:rsidRPr="00982C0C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3D818E5" w14:textId="7BDCE675" w:rsidR="006A7B72" w:rsidRPr="00472DED" w:rsidRDefault="006A7B72" w:rsidP="00D51F1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643FB71F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vAlign w:val="bottom"/>
          </w:tcPr>
          <w:p w14:paraId="7B6115BA" w14:textId="467B1B8E" w:rsidR="006A7B72" w:rsidRPr="00433D8A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43" w:type="dxa"/>
          </w:tcPr>
          <w:p w14:paraId="568B8172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40F1DC70" w14:textId="0A2848BC" w:rsidR="006A7B72" w:rsidRPr="00472DED" w:rsidRDefault="006A7B72" w:rsidP="00D51F18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23" w:type="dxa"/>
          </w:tcPr>
          <w:p w14:paraId="19A28F5A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925CB5" w:rsidRPr="00472DED" w14:paraId="460D50BF" w14:textId="77777777" w:rsidTr="00925CB5">
        <w:trPr>
          <w:cantSplit/>
          <w:trHeight w:val="58"/>
        </w:trPr>
        <w:tc>
          <w:tcPr>
            <w:tcW w:w="2798" w:type="dxa"/>
          </w:tcPr>
          <w:p w14:paraId="4811EB5B" w14:textId="76E7CACD" w:rsidR="00925CB5" w:rsidRPr="00472DED" w:rsidRDefault="0024396F" w:rsidP="00925CB5">
            <w:pPr>
              <w:spacing w:line="240" w:lineRule="auto"/>
              <w:rPr>
                <w:rFonts w:asciiTheme="majorBidi" w:hAnsiTheme="majorBidi" w:cs="Angsana New"/>
                <w:sz w:val="20"/>
                <w:szCs w:val="20"/>
                <w:cs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="00925CB5" w:rsidRPr="00472DED">
              <w:rPr>
                <w:rFonts w:asciiTheme="majorBidi" w:hAnsiTheme="majorBidi" w:cs="Angsana New" w:hint="cs"/>
                <w:sz w:val="20"/>
                <w:szCs w:val="20"/>
                <w:cs/>
              </w:rPr>
              <w:t>แอสเซท</w:t>
            </w:r>
            <w:r w:rsidR="00925CB5" w:rsidRPr="00472DED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925CB5" w:rsidRPr="00472DED">
              <w:rPr>
                <w:rFonts w:asciiTheme="majorBidi" w:hAnsiTheme="majorBidi" w:cs="Angsana New" w:hint="cs"/>
                <w:sz w:val="20"/>
                <w:szCs w:val="20"/>
                <w:cs/>
              </w:rPr>
              <w:t>จํากัด</w:t>
            </w:r>
          </w:p>
        </w:tc>
        <w:tc>
          <w:tcPr>
            <w:tcW w:w="2051" w:type="dxa"/>
          </w:tcPr>
          <w:p w14:paraId="727EE902" w14:textId="1F4D1365" w:rsidR="00925CB5" w:rsidRPr="00472DED" w:rsidRDefault="00925CB5" w:rsidP="00925CB5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472DED">
              <w:rPr>
                <w:rFonts w:asciiTheme="majorBidi" w:hAnsiTheme="majorBidi" w:cs="Angsana New"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21" w:type="dxa"/>
          </w:tcPr>
          <w:p w14:paraId="09BDE199" w14:textId="147B5954" w:rsidR="00925CB5" w:rsidRPr="00472DED" w:rsidRDefault="001F2771" w:rsidP="00925CB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925CB5" w:rsidRPr="00472DED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99</w:t>
            </w:r>
          </w:p>
        </w:tc>
        <w:tc>
          <w:tcPr>
            <w:tcW w:w="300" w:type="dxa"/>
          </w:tcPr>
          <w:p w14:paraId="54846566" w14:textId="77777777" w:rsidR="00925CB5" w:rsidRPr="00472DED" w:rsidRDefault="00925CB5" w:rsidP="00925CB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7632EA72" w14:textId="76D8E7AF" w:rsidR="00925CB5" w:rsidRPr="00472DED" w:rsidRDefault="00925CB5" w:rsidP="000D484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1A5902F0" w14:textId="77777777" w:rsidR="00925CB5" w:rsidRPr="00472DED" w:rsidRDefault="00925CB5" w:rsidP="00925CB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63D27DD6" w14:textId="02473822" w:rsidR="00925CB5" w:rsidRPr="00472DED" w:rsidRDefault="00066144" w:rsidP="00982C0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48</w:t>
            </w:r>
            <w:r w:rsidR="00925CB5"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300</w:t>
            </w:r>
          </w:p>
        </w:tc>
        <w:tc>
          <w:tcPr>
            <w:tcW w:w="312" w:type="dxa"/>
          </w:tcPr>
          <w:p w14:paraId="1D3273FB" w14:textId="77777777" w:rsidR="00925CB5" w:rsidRPr="00472DED" w:rsidRDefault="00925CB5" w:rsidP="00925C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398139D" w14:textId="16E3D62D" w:rsidR="00925CB5" w:rsidRPr="00472DED" w:rsidRDefault="00925CB5" w:rsidP="000D4842">
            <w:pPr>
              <w:pStyle w:val="acctfourfigures"/>
              <w:tabs>
                <w:tab w:val="clear" w:pos="765"/>
              </w:tabs>
              <w:spacing w:line="240" w:lineRule="auto"/>
              <w:ind w:left="-99" w:right="-447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gridSpan w:val="2"/>
          </w:tcPr>
          <w:p w14:paraId="6C35470C" w14:textId="77777777" w:rsidR="00925CB5" w:rsidRPr="00472DED" w:rsidRDefault="00925CB5" w:rsidP="00925CB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52F38F78" w14:textId="0B01839A" w:rsidR="00925CB5" w:rsidRPr="007C4A4A" w:rsidRDefault="001F2771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24</w:t>
            </w:r>
            <w:r w:rsidR="00925CB5" w:rsidRPr="00982C0C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150</w:t>
            </w:r>
          </w:p>
        </w:tc>
        <w:tc>
          <w:tcPr>
            <w:tcW w:w="248" w:type="dxa"/>
          </w:tcPr>
          <w:p w14:paraId="64D3CF06" w14:textId="77777777" w:rsidR="00925CB5" w:rsidRPr="00982C0C" w:rsidRDefault="00925CB5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CBA109E" w14:textId="3027D22F" w:rsidR="00925CB5" w:rsidRPr="00472DED" w:rsidRDefault="00925CB5" w:rsidP="00925CB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791C4567" w14:textId="77777777" w:rsidR="00925CB5" w:rsidRPr="00472DED" w:rsidRDefault="00925CB5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4C9F6F9C" w14:textId="7166C5AB" w:rsidR="00925CB5" w:rsidRPr="00433D8A" w:rsidRDefault="001F2771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33D8A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925CB5" w:rsidRPr="00433D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433D8A">
              <w:rPr>
                <w:rFonts w:asciiTheme="majorBidi" w:hAnsiTheme="majorBidi" w:cstheme="majorBidi"/>
                <w:sz w:val="20"/>
                <w:lang w:val="en-US" w:bidi="th-TH"/>
              </w:rPr>
              <w:t>126</w:t>
            </w:r>
          </w:p>
        </w:tc>
        <w:tc>
          <w:tcPr>
            <w:tcW w:w="343" w:type="dxa"/>
          </w:tcPr>
          <w:p w14:paraId="1B89A2CB" w14:textId="77777777" w:rsidR="00925CB5" w:rsidRPr="00472DED" w:rsidRDefault="00925CB5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0A370789" w14:textId="43C70FC6" w:rsidR="00925CB5" w:rsidRPr="00472DED" w:rsidRDefault="00925CB5" w:rsidP="00925CB5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7C28D8AD" w14:textId="77777777" w:rsidR="00925CB5" w:rsidRPr="00472DED" w:rsidRDefault="00925CB5" w:rsidP="00925CB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A7B72" w:rsidRPr="00472DED" w14:paraId="44FCD3CB" w14:textId="77777777" w:rsidTr="006B3A5A">
        <w:trPr>
          <w:cantSplit/>
          <w:trHeight w:val="48"/>
        </w:trPr>
        <w:tc>
          <w:tcPr>
            <w:tcW w:w="2798" w:type="dxa"/>
          </w:tcPr>
          <w:p w14:paraId="00E7AAAC" w14:textId="77777777" w:rsidR="006A7B72" w:rsidRPr="00472DED" w:rsidRDefault="006A7B72" w:rsidP="006A7B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528B45DA" w14:textId="77777777" w:rsidR="006A7B72" w:rsidRPr="00472DED" w:rsidRDefault="006A7B72" w:rsidP="006A7B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44038CF8" w14:textId="77777777" w:rsidR="006A7B72" w:rsidRPr="00472DED" w:rsidRDefault="006A7B72" w:rsidP="006A7B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5743E40D" w14:textId="77777777" w:rsidR="006A7B72" w:rsidRPr="00472DED" w:rsidRDefault="006A7B72" w:rsidP="006A7B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290BE62" w14:textId="77777777" w:rsidR="006A7B72" w:rsidRPr="00472DED" w:rsidRDefault="006A7B72" w:rsidP="006A7B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5E49283" w14:textId="77777777" w:rsidR="006A7B72" w:rsidRPr="00472DED" w:rsidRDefault="006A7B72" w:rsidP="006A7B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0CD58E6C" w14:textId="77777777" w:rsidR="006A7B72" w:rsidRPr="00472DED" w:rsidRDefault="006A7B72" w:rsidP="006A7B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12" w:type="dxa"/>
          </w:tcPr>
          <w:p w14:paraId="77C58F1C" w14:textId="77777777" w:rsidR="006A7B72" w:rsidRPr="00472DED" w:rsidRDefault="006A7B72" w:rsidP="006A7B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7110291E" w14:textId="77777777" w:rsidR="006A7B72" w:rsidRPr="00472DED" w:rsidRDefault="006A7B72" w:rsidP="006A7B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14065F29" w14:textId="77777777" w:rsidR="006A7B72" w:rsidRPr="00472DED" w:rsidRDefault="006A7B72" w:rsidP="006A7B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D53BA" w14:textId="40F16601" w:rsidR="006A7B72" w:rsidRPr="001417B3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93</w:t>
            </w:r>
            <w:r w:rsidR="006A7B72" w:rsidRPr="001417B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264</w:t>
            </w:r>
          </w:p>
        </w:tc>
        <w:tc>
          <w:tcPr>
            <w:tcW w:w="248" w:type="dxa"/>
          </w:tcPr>
          <w:p w14:paraId="0A01EA61" w14:textId="77777777" w:rsidR="006A7B72" w:rsidRPr="00982C0C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93C9F" w14:textId="01A68753" w:rsidR="006A7B72" w:rsidRPr="00472DED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88</w:t>
            </w:r>
            <w:r w:rsidR="006A7B72" w:rsidRPr="00472DED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566</w:t>
            </w:r>
          </w:p>
        </w:tc>
        <w:tc>
          <w:tcPr>
            <w:tcW w:w="248" w:type="dxa"/>
          </w:tcPr>
          <w:p w14:paraId="59E747C6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9509F" w14:textId="23205C78" w:rsidR="006A7B72" w:rsidRPr="00433D8A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67</w:t>
            </w:r>
            <w:r w:rsidR="00D51F18" w:rsidRPr="00433D8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433D8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822</w:t>
            </w:r>
          </w:p>
        </w:tc>
        <w:tc>
          <w:tcPr>
            <w:tcW w:w="343" w:type="dxa"/>
          </w:tcPr>
          <w:p w14:paraId="1856A780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94C5" w14:textId="43AFFC60" w:rsidR="006A7B72" w:rsidRPr="00982C0C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64</w:t>
            </w:r>
            <w:r w:rsidR="006A7B72" w:rsidRPr="00472DED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550</w:t>
            </w:r>
          </w:p>
        </w:tc>
        <w:tc>
          <w:tcPr>
            <w:tcW w:w="223" w:type="dxa"/>
          </w:tcPr>
          <w:p w14:paraId="60AC170A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A7B72" w:rsidRPr="00472DED" w14:paraId="512714F1" w14:textId="77777777" w:rsidTr="006B3A5A">
        <w:trPr>
          <w:cantSplit/>
          <w:trHeight w:val="48"/>
        </w:trPr>
        <w:tc>
          <w:tcPr>
            <w:tcW w:w="2798" w:type="dxa"/>
          </w:tcPr>
          <w:p w14:paraId="3255E192" w14:textId="77777777" w:rsidR="006A7B72" w:rsidRPr="00472DED" w:rsidRDefault="006A7B72" w:rsidP="006A7B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51" w:type="dxa"/>
          </w:tcPr>
          <w:p w14:paraId="23BB7B2D" w14:textId="77777777" w:rsidR="006A7B72" w:rsidRPr="00472DED" w:rsidRDefault="006A7B72" w:rsidP="006A7B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6A713EB8" w14:textId="77777777" w:rsidR="006A7B72" w:rsidRPr="00472DED" w:rsidRDefault="006A7B72" w:rsidP="006A7B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157FFCBA" w14:textId="77777777" w:rsidR="006A7B72" w:rsidRPr="00472DED" w:rsidRDefault="006A7B72" w:rsidP="006A7B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A0F23EA" w14:textId="77777777" w:rsidR="006A7B72" w:rsidRPr="00472DED" w:rsidRDefault="006A7B72" w:rsidP="006A7B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1E1B8A0" w14:textId="77777777" w:rsidR="006A7B72" w:rsidRPr="00472DED" w:rsidRDefault="006A7B72" w:rsidP="006A7B7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2B74AC31" w14:textId="77777777" w:rsidR="006A7B72" w:rsidRPr="00472DED" w:rsidRDefault="006A7B72" w:rsidP="006A7B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12" w:type="dxa"/>
          </w:tcPr>
          <w:p w14:paraId="35FE9404" w14:textId="77777777" w:rsidR="006A7B72" w:rsidRPr="00472DED" w:rsidRDefault="006A7B72" w:rsidP="006A7B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02812A7C" w14:textId="77777777" w:rsidR="006A7B72" w:rsidRPr="00472DED" w:rsidRDefault="006A7B72" w:rsidP="006A7B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30478009" w14:textId="77777777" w:rsidR="006A7B72" w:rsidRPr="00472DED" w:rsidRDefault="006A7B72" w:rsidP="006A7B7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42079A76" w14:textId="259D4C86" w:rsidR="006A7B72" w:rsidRPr="001417B3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6A7B72" w:rsidRPr="001417B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095</w:t>
            </w:r>
            <w:r w:rsidR="006A7B72" w:rsidRPr="001417B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940</w:t>
            </w:r>
          </w:p>
        </w:tc>
        <w:tc>
          <w:tcPr>
            <w:tcW w:w="248" w:type="dxa"/>
          </w:tcPr>
          <w:p w14:paraId="38BD6C65" w14:textId="77777777" w:rsidR="006A7B72" w:rsidRPr="00982C0C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5F43C20" w14:textId="5613F87E" w:rsidR="006A7B72" w:rsidRPr="00472DED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6A7B72" w:rsidRPr="00472DED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083</w:t>
            </w:r>
            <w:r w:rsidR="006A7B72" w:rsidRPr="00472DED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804</w:t>
            </w:r>
          </w:p>
        </w:tc>
        <w:tc>
          <w:tcPr>
            <w:tcW w:w="248" w:type="dxa"/>
          </w:tcPr>
          <w:p w14:paraId="15B384E0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</w:tcPr>
          <w:p w14:paraId="22FD3269" w14:textId="727F1384" w:rsidR="006A7B72" w:rsidRPr="00433D8A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B158AD" w:rsidRPr="00433D8A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433D8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  <w:r w:rsidR="00AE7B1C" w:rsidRPr="00433D8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63,163</w:t>
            </w:r>
          </w:p>
        </w:tc>
        <w:tc>
          <w:tcPr>
            <w:tcW w:w="343" w:type="dxa"/>
          </w:tcPr>
          <w:p w14:paraId="66839FFD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629D8F70" w14:textId="596EBC17" w:rsidR="006A7B72" w:rsidRPr="00982C0C" w:rsidRDefault="001F2771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6A7B72" w:rsidRPr="00982C0C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216</w:t>
            </w:r>
            <w:r w:rsidR="006A7B72" w:rsidRPr="00472DED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911</w:t>
            </w:r>
          </w:p>
        </w:tc>
        <w:tc>
          <w:tcPr>
            <w:tcW w:w="223" w:type="dxa"/>
          </w:tcPr>
          <w:p w14:paraId="5194B66B" w14:textId="77777777" w:rsidR="006A7B72" w:rsidRPr="00472DED" w:rsidRDefault="006A7B72" w:rsidP="006A7B7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1EE948C8" w14:textId="77777777" w:rsidR="00F41A6E" w:rsidRPr="007F4BE0" w:rsidRDefault="00F41A6E" w:rsidP="00B162EE">
      <w:pPr>
        <w:rPr>
          <w:rFonts w:asciiTheme="majorBidi" w:hAnsiTheme="majorBidi" w:cstheme="majorBidi"/>
          <w:sz w:val="17"/>
          <w:szCs w:val="17"/>
          <w:cs/>
          <w:lang w:val="th-TH"/>
        </w:rPr>
      </w:pPr>
    </w:p>
    <w:p w14:paraId="5C0DE20B" w14:textId="326AE578" w:rsidR="00B162EE" w:rsidRPr="00F83361" w:rsidRDefault="00F83361" w:rsidP="00F8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="Angsana New"/>
          <w:cs/>
        </w:rPr>
        <w:br w:type="page"/>
      </w:r>
    </w:p>
    <w:tbl>
      <w:tblPr>
        <w:tblpPr w:leftFromText="180" w:rightFromText="180" w:vertAnchor="text" w:horzAnchor="margin" w:tblpX="450" w:tblpY="43"/>
        <w:tblW w:w="145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9"/>
        <w:gridCol w:w="2762"/>
        <w:gridCol w:w="216"/>
        <w:gridCol w:w="1209"/>
        <w:gridCol w:w="1099"/>
        <w:gridCol w:w="194"/>
        <w:gridCol w:w="1250"/>
        <w:gridCol w:w="249"/>
        <w:gridCol w:w="1253"/>
        <w:gridCol w:w="374"/>
        <w:gridCol w:w="1087"/>
        <w:gridCol w:w="249"/>
        <w:gridCol w:w="1128"/>
        <w:gridCol w:w="197"/>
      </w:tblGrid>
      <w:tr w:rsidR="00B87317" w:rsidRPr="007F4BE0" w14:paraId="45E47A40" w14:textId="77777777" w:rsidTr="00A13EE3">
        <w:trPr>
          <w:cantSplit/>
          <w:trHeight w:val="306"/>
          <w:tblHeader/>
        </w:trPr>
        <w:tc>
          <w:tcPr>
            <w:tcW w:w="3259" w:type="dxa"/>
            <w:shd w:val="clear" w:color="auto" w:fill="auto"/>
          </w:tcPr>
          <w:p w14:paraId="55E349B6" w14:textId="77777777" w:rsidR="00B87317" w:rsidRPr="007F4BE0" w:rsidRDefault="00B87317" w:rsidP="00AD4D63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vAlign w:val="center"/>
          </w:tcPr>
          <w:p w14:paraId="0B8FB4B2" w14:textId="77777777" w:rsidR="00B87317" w:rsidRPr="007F4BE0" w:rsidRDefault="00B87317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6" w:type="dxa"/>
          </w:tcPr>
          <w:p w14:paraId="53951F9F" w14:textId="77777777" w:rsidR="00B87317" w:rsidRPr="007F4BE0" w:rsidRDefault="00B87317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8289" w:type="dxa"/>
            <w:gridSpan w:val="11"/>
          </w:tcPr>
          <w:p w14:paraId="5D093934" w14:textId="77777777" w:rsidR="00B87317" w:rsidRPr="007F4BE0" w:rsidRDefault="00B87317" w:rsidP="00B87317">
            <w:pPr>
              <w:pStyle w:val="acctfourfigures"/>
              <w:tabs>
                <w:tab w:val="clear" w:pos="765"/>
              </w:tabs>
              <w:spacing w:line="240" w:lineRule="exact"/>
              <w:ind w:left="-96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1A52" w:rsidRPr="007F4BE0" w14:paraId="22D02F72" w14:textId="77777777" w:rsidTr="00BB564D">
        <w:trPr>
          <w:cantSplit/>
          <w:trHeight w:val="56"/>
          <w:tblHeader/>
        </w:trPr>
        <w:tc>
          <w:tcPr>
            <w:tcW w:w="3259" w:type="dxa"/>
          </w:tcPr>
          <w:p w14:paraId="6932B47A" w14:textId="77777777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vAlign w:val="bottom"/>
          </w:tcPr>
          <w:p w14:paraId="5942943F" w14:textId="77777777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6" w:type="dxa"/>
          </w:tcPr>
          <w:p w14:paraId="42D22D78" w14:textId="77777777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6A3E0C40" w14:textId="1AEAF553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6968EB82" w14:textId="77777777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2752" w:type="dxa"/>
            <w:gridSpan w:val="3"/>
          </w:tcPr>
          <w:p w14:paraId="791FC885" w14:textId="77777777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35C7E8A" w14:textId="77777777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374" w:type="dxa"/>
          </w:tcPr>
          <w:p w14:paraId="1E6F6773" w14:textId="77777777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464" w:type="dxa"/>
            <w:gridSpan w:val="3"/>
          </w:tcPr>
          <w:p w14:paraId="32E06F29" w14:textId="77777777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153D33" w14:textId="77777777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34D9CE68" w14:textId="77777777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</w:tr>
      <w:tr w:rsidR="00C31A52" w:rsidRPr="00472DED" w14:paraId="16E7CE53" w14:textId="77777777" w:rsidTr="00BB564D">
        <w:trPr>
          <w:cantSplit/>
          <w:trHeight w:val="56"/>
          <w:tblHeader/>
        </w:trPr>
        <w:tc>
          <w:tcPr>
            <w:tcW w:w="3259" w:type="dxa"/>
          </w:tcPr>
          <w:p w14:paraId="27B8DCB7" w14:textId="77777777" w:rsidR="00C31A52" w:rsidRPr="007F4BE0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vAlign w:val="bottom"/>
          </w:tcPr>
          <w:p w14:paraId="79F82A13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216" w:type="dxa"/>
          </w:tcPr>
          <w:p w14:paraId="3F71FB62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09" w:type="dxa"/>
            <w:vAlign w:val="bottom"/>
          </w:tcPr>
          <w:p w14:paraId="126AC56F" w14:textId="201F38BC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C31A52"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C31A52" w:rsidRPr="00472DED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มีนาคม</w:t>
            </w:r>
          </w:p>
          <w:p w14:paraId="19C71949" w14:textId="59D88104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099" w:type="dxa"/>
            <w:vAlign w:val="bottom"/>
          </w:tcPr>
          <w:p w14:paraId="0621D0E7" w14:textId="18FDE153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C31A52"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C31A52" w:rsidRPr="00472DE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A57D70D" w14:textId="0F66BD80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94" w:type="dxa"/>
            <w:vAlign w:val="bottom"/>
          </w:tcPr>
          <w:p w14:paraId="76E20335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  <w:vAlign w:val="bottom"/>
          </w:tcPr>
          <w:p w14:paraId="2CAA3408" w14:textId="65900A77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C31A52"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C31A52" w:rsidRPr="00472DED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มีนาคม</w:t>
            </w:r>
          </w:p>
          <w:p w14:paraId="7D174EAA" w14:textId="2443D74C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9" w:type="dxa"/>
            <w:vAlign w:val="bottom"/>
          </w:tcPr>
          <w:p w14:paraId="0231BC1C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  <w:vAlign w:val="bottom"/>
          </w:tcPr>
          <w:p w14:paraId="490A2476" w14:textId="144070CF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C31A52"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C31A52" w:rsidRPr="00472DE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52595BE" w14:textId="01D11E49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374" w:type="dxa"/>
            <w:vAlign w:val="bottom"/>
          </w:tcPr>
          <w:p w14:paraId="2DEE6075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vAlign w:val="bottom"/>
          </w:tcPr>
          <w:p w14:paraId="1E3094B9" w14:textId="0DB06214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C31A52"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C31A52" w:rsidRPr="00472DED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มีนาคม</w:t>
            </w:r>
          </w:p>
          <w:p w14:paraId="233D8CB7" w14:textId="2518A6EB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9" w:type="dxa"/>
            <w:vAlign w:val="bottom"/>
          </w:tcPr>
          <w:p w14:paraId="0B4C0267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  <w:vAlign w:val="bottom"/>
          </w:tcPr>
          <w:p w14:paraId="7E04EC8D" w14:textId="5CFFC596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C31A52"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C31A52" w:rsidRPr="00472DE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1DF3D3D6" w14:textId="4A2795BB" w:rsidR="00C31A52" w:rsidRPr="00472DED" w:rsidRDefault="001F2771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97" w:type="dxa"/>
            <w:vAlign w:val="bottom"/>
          </w:tcPr>
          <w:p w14:paraId="2E1280E6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C31A52" w:rsidRPr="00472DED" w14:paraId="2F044FD9" w14:textId="77777777" w:rsidTr="00BB564D">
        <w:trPr>
          <w:cantSplit/>
          <w:trHeight w:val="56"/>
          <w:tblHeader/>
        </w:trPr>
        <w:tc>
          <w:tcPr>
            <w:tcW w:w="3259" w:type="dxa"/>
          </w:tcPr>
          <w:p w14:paraId="55E306AA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</w:tcPr>
          <w:p w14:paraId="018390A9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" w:type="dxa"/>
          </w:tcPr>
          <w:p w14:paraId="456442AE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2F516243" w14:textId="12C5B2AD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472DE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5787" w:type="dxa"/>
            <w:gridSpan w:val="8"/>
          </w:tcPr>
          <w:p w14:paraId="60336707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472DED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472DED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C31A52" w:rsidRPr="00472DED" w14:paraId="035FF603" w14:textId="77777777" w:rsidTr="00BB564D">
        <w:trPr>
          <w:cantSplit/>
          <w:trHeight w:val="56"/>
        </w:trPr>
        <w:tc>
          <w:tcPr>
            <w:tcW w:w="6021" w:type="dxa"/>
            <w:gridSpan w:val="2"/>
          </w:tcPr>
          <w:p w14:paraId="537800F6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บริษัทร่วม</w:t>
            </w:r>
          </w:p>
        </w:tc>
        <w:tc>
          <w:tcPr>
            <w:tcW w:w="216" w:type="dxa"/>
          </w:tcPr>
          <w:p w14:paraId="7F50FE31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2" w:type="dxa"/>
            <w:gridSpan w:val="3"/>
          </w:tcPr>
          <w:p w14:paraId="3DC9C1FF" w14:textId="325EF104" w:rsidR="00C31A52" w:rsidRPr="00472DED" w:rsidRDefault="00C31A52" w:rsidP="00AD4D6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</w:tcPr>
          <w:p w14:paraId="00242B4F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069E16BF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</w:tcPr>
          <w:p w14:paraId="79DB54D5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74" w:type="dxa"/>
          </w:tcPr>
          <w:p w14:paraId="6E526779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</w:tcPr>
          <w:p w14:paraId="6A587CD3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5FB98BD5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</w:tcPr>
          <w:p w14:paraId="6C365AC5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7" w:type="dxa"/>
          </w:tcPr>
          <w:p w14:paraId="7C452316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3974DD" w:rsidRPr="00472DED" w14:paraId="494943B3" w14:textId="77777777" w:rsidTr="00BB564D">
        <w:trPr>
          <w:cantSplit/>
          <w:trHeight w:val="56"/>
        </w:trPr>
        <w:tc>
          <w:tcPr>
            <w:tcW w:w="3259" w:type="dxa"/>
          </w:tcPr>
          <w:p w14:paraId="136D7DAD" w14:textId="77777777" w:rsidR="003974DD" w:rsidRPr="00472DED" w:rsidRDefault="003974DD" w:rsidP="00AD4D6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2762" w:type="dxa"/>
          </w:tcPr>
          <w:p w14:paraId="6A7B0C3E" w14:textId="77777777" w:rsidR="003974DD" w:rsidRPr="00472DED" w:rsidRDefault="003974DD" w:rsidP="00AD4D63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บริการจัดการเขตเศรษฐกิจพิเศษ</w:t>
            </w:r>
          </w:p>
        </w:tc>
        <w:tc>
          <w:tcPr>
            <w:tcW w:w="216" w:type="dxa"/>
          </w:tcPr>
          <w:p w14:paraId="38E691F9" w14:textId="77777777" w:rsidR="003974DD" w:rsidRPr="00472DED" w:rsidRDefault="003974DD" w:rsidP="00AD4D63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9" w:type="dxa"/>
          </w:tcPr>
          <w:p w14:paraId="0D91A1C9" w14:textId="263868DB" w:rsidR="003974DD" w:rsidRPr="00472DED" w:rsidRDefault="001F2771" w:rsidP="00AD4D63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3974DD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099" w:type="dxa"/>
          </w:tcPr>
          <w:p w14:paraId="26F847C8" w14:textId="7D558DB2" w:rsidR="003974DD" w:rsidRPr="00472DED" w:rsidRDefault="001F2771" w:rsidP="00AD4D63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3974DD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94" w:type="dxa"/>
          </w:tcPr>
          <w:p w14:paraId="1DE67A22" w14:textId="77777777" w:rsidR="003974DD" w:rsidRPr="00472DED" w:rsidRDefault="003974DD" w:rsidP="00AD4D6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  <w:vAlign w:val="bottom"/>
          </w:tcPr>
          <w:p w14:paraId="2DE81FDA" w14:textId="19363A21" w:rsidR="003974DD" w:rsidRPr="00472DED" w:rsidRDefault="003974DD" w:rsidP="00AD4D63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35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938</w:t>
            </w:r>
          </w:p>
        </w:tc>
        <w:tc>
          <w:tcPr>
            <w:tcW w:w="249" w:type="dxa"/>
          </w:tcPr>
          <w:p w14:paraId="3D1ABC32" w14:textId="77777777" w:rsidR="003974DD" w:rsidRPr="00472DED" w:rsidRDefault="003974DD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  <w:vAlign w:val="bottom"/>
          </w:tcPr>
          <w:p w14:paraId="45B2A760" w14:textId="2CE07A12" w:rsidR="003974DD" w:rsidRPr="00472DED" w:rsidRDefault="003974DD" w:rsidP="00AD4D63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35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938</w:t>
            </w:r>
          </w:p>
        </w:tc>
        <w:tc>
          <w:tcPr>
            <w:tcW w:w="374" w:type="dxa"/>
          </w:tcPr>
          <w:p w14:paraId="71CBE636" w14:textId="77777777" w:rsidR="003974DD" w:rsidRPr="00472DED" w:rsidRDefault="003974DD" w:rsidP="00AD4D6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</w:tcPr>
          <w:p w14:paraId="364BABBD" w14:textId="1C2F61AB" w:rsidR="003974DD" w:rsidRPr="00472DED" w:rsidRDefault="001F2771" w:rsidP="00AD4D63">
            <w:pPr>
              <w:pStyle w:val="acctfourfigures"/>
              <w:tabs>
                <w:tab w:val="clear" w:pos="765"/>
                <w:tab w:val="decimal" w:pos="710"/>
              </w:tabs>
              <w:spacing w:line="240" w:lineRule="exact"/>
              <w:ind w:left="-80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3974DD" w:rsidRPr="00472DED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9" w:type="dxa"/>
          </w:tcPr>
          <w:p w14:paraId="100850E6" w14:textId="77777777" w:rsidR="003974DD" w:rsidRPr="00472DED" w:rsidRDefault="003974DD" w:rsidP="00AD4D63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</w:tcPr>
          <w:p w14:paraId="2A1435DD" w14:textId="5FD9801A" w:rsidR="003974DD" w:rsidRPr="00472DED" w:rsidRDefault="001F2771" w:rsidP="00AD4D63">
            <w:pPr>
              <w:pStyle w:val="acctfourfigures"/>
              <w:tabs>
                <w:tab w:val="clear" w:pos="765"/>
                <w:tab w:val="decimal" w:pos="745"/>
              </w:tabs>
              <w:spacing w:line="240" w:lineRule="exact"/>
              <w:ind w:left="-80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="003974DD" w:rsidRPr="00472DED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197" w:type="dxa"/>
          </w:tcPr>
          <w:p w14:paraId="64631C80" w14:textId="77777777" w:rsidR="003974DD" w:rsidRPr="00472DED" w:rsidRDefault="003974DD" w:rsidP="00AD4D63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C31A52" w:rsidRPr="00472DED" w14:paraId="4FD23E87" w14:textId="77777777" w:rsidTr="00853332">
        <w:trPr>
          <w:cantSplit/>
          <w:trHeight w:val="232"/>
        </w:trPr>
        <w:tc>
          <w:tcPr>
            <w:tcW w:w="3259" w:type="dxa"/>
          </w:tcPr>
          <w:p w14:paraId="1AB704C5" w14:textId="77777777" w:rsidR="00C31A52" w:rsidRPr="00472DED" w:rsidRDefault="00C31A52" w:rsidP="00AD4D63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ซีเจ เจดับเบิ้ลยูดี</w:t>
            </w:r>
            <w:r w:rsidRPr="00472DE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โลจิสติกส์</w:t>
            </w:r>
            <w:r w:rsidRPr="00472DED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  <w:r w:rsidRPr="00472DED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472DE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762" w:type="dxa"/>
          </w:tcPr>
          <w:p w14:paraId="7A3EABC4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216" w:type="dxa"/>
          </w:tcPr>
          <w:p w14:paraId="0268FE62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9" w:type="dxa"/>
          </w:tcPr>
          <w:p w14:paraId="515072DE" w14:textId="33E4C19D" w:rsidR="00C31A52" w:rsidRPr="00472DED" w:rsidRDefault="001F2771" w:rsidP="00AD4D63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C31A52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099" w:type="dxa"/>
          </w:tcPr>
          <w:p w14:paraId="16538172" w14:textId="288579E6" w:rsidR="00C31A52" w:rsidRPr="00472DED" w:rsidRDefault="001F2771" w:rsidP="00AD4D63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C31A52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94" w:type="dxa"/>
          </w:tcPr>
          <w:p w14:paraId="1C99C13E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</w:tcPr>
          <w:p w14:paraId="51971E4C" w14:textId="1F9849E5" w:rsidR="00C31A52" w:rsidRPr="00472DED" w:rsidRDefault="00C31A52" w:rsidP="00AD4D63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9" w:type="dxa"/>
          </w:tcPr>
          <w:p w14:paraId="2D721AFC" w14:textId="77777777" w:rsidR="00C31A52" w:rsidRPr="00472DED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</w:tcPr>
          <w:p w14:paraId="0D81F311" w14:textId="78EA2CBA" w:rsidR="00C31A52" w:rsidRPr="00472DED" w:rsidRDefault="00C31A52" w:rsidP="00AD4D63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472DED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374" w:type="dxa"/>
          </w:tcPr>
          <w:p w14:paraId="4D568B85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C335DF0" w14:textId="320B7172" w:rsidR="00C31A52" w:rsidRPr="00472DED" w:rsidRDefault="001F2771" w:rsidP="00AD4D63">
            <w:pPr>
              <w:pStyle w:val="acctfourfigures"/>
              <w:tabs>
                <w:tab w:val="clear" w:pos="765"/>
                <w:tab w:val="decimal" w:pos="71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9" w:type="dxa"/>
          </w:tcPr>
          <w:p w14:paraId="29A773E4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815B20B" w14:textId="719FC961" w:rsidR="00C31A52" w:rsidRPr="00472DED" w:rsidRDefault="001F2771" w:rsidP="00AD4D63">
            <w:pPr>
              <w:pStyle w:val="acctfourfigures"/>
              <w:tabs>
                <w:tab w:val="clear" w:pos="765"/>
                <w:tab w:val="decimal" w:pos="745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97" w:type="dxa"/>
          </w:tcPr>
          <w:p w14:paraId="135C1D07" w14:textId="77777777" w:rsidR="00C31A52" w:rsidRPr="00472DED" w:rsidRDefault="00C31A52" w:rsidP="00AD4D63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C31A52" w:rsidRPr="00853332" w14:paraId="70C6201D" w14:textId="77777777" w:rsidTr="00853332">
        <w:trPr>
          <w:cantSplit/>
          <w:trHeight w:val="232"/>
        </w:trPr>
        <w:tc>
          <w:tcPr>
            <w:tcW w:w="3259" w:type="dxa"/>
          </w:tcPr>
          <w:p w14:paraId="13DEC8E9" w14:textId="4A17DE8E" w:rsidR="00C31A52" w:rsidRPr="00853332" w:rsidRDefault="00853332" w:rsidP="00AD4D63">
            <w:pPr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5333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762" w:type="dxa"/>
          </w:tcPr>
          <w:p w14:paraId="64CE5481" w14:textId="77777777" w:rsidR="00C31A52" w:rsidRPr="00853332" w:rsidRDefault="00C31A52" w:rsidP="00AD4D63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16" w:type="dxa"/>
          </w:tcPr>
          <w:p w14:paraId="6CECB57B" w14:textId="77777777" w:rsidR="00C31A52" w:rsidRPr="00853332" w:rsidRDefault="00C31A52" w:rsidP="00AD4D63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9" w:type="dxa"/>
          </w:tcPr>
          <w:p w14:paraId="5A8CCC1A" w14:textId="10F39D78" w:rsidR="00C31A52" w:rsidRPr="00853332" w:rsidRDefault="00C31A52" w:rsidP="00AD4D63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99" w:type="dxa"/>
          </w:tcPr>
          <w:p w14:paraId="667EE938" w14:textId="77777777" w:rsidR="00C31A52" w:rsidRPr="00853332" w:rsidRDefault="00C31A52" w:rsidP="00AD4D63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94" w:type="dxa"/>
          </w:tcPr>
          <w:p w14:paraId="2DC5F923" w14:textId="77777777" w:rsidR="00C31A52" w:rsidRPr="00853332" w:rsidRDefault="00C31A52" w:rsidP="00AD4D63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0" w:type="dxa"/>
          </w:tcPr>
          <w:p w14:paraId="1EF38DDB" w14:textId="77777777" w:rsidR="00C31A52" w:rsidRPr="00853332" w:rsidRDefault="00C31A52" w:rsidP="00AD4D63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49" w:type="dxa"/>
          </w:tcPr>
          <w:p w14:paraId="0095D1BF" w14:textId="77777777" w:rsidR="00C31A52" w:rsidRPr="00853332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3" w:type="dxa"/>
          </w:tcPr>
          <w:p w14:paraId="0E9C2EEF" w14:textId="77777777" w:rsidR="00C31A52" w:rsidRPr="00853332" w:rsidRDefault="00C31A52" w:rsidP="00AD4D63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374" w:type="dxa"/>
          </w:tcPr>
          <w:p w14:paraId="18C13030" w14:textId="77777777" w:rsidR="00C31A52" w:rsidRPr="00853332" w:rsidRDefault="00C31A52" w:rsidP="00AD4D63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6626A9B" w14:textId="05B91829" w:rsidR="00C31A52" w:rsidRPr="00853332" w:rsidRDefault="001F2771" w:rsidP="00AD4D63">
            <w:pPr>
              <w:pStyle w:val="acctfourfigures"/>
              <w:tabs>
                <w:tab w:val="clear" w:pos="765"/>
                <w:tab w:val="decimal" w:pos="71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="00C31A52" w:rsidRPr="00853332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249" w:type="dxa"/>
          </w:tcPr>
          <w:p w14:paraId="48A0913D" w14:textId="77777777" w:rsidR="00C31A52" w:rsidRPr="00853332" w:rsidRDefault="00C31A52" w:rsidP="00AD4D63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52F0B9E9" w14:textId="4A3A7C3E" w:rsidR="00C31A52" w:rsidRPr="00853332" w:rsidRDefault="001F2771" w:rsidP="00AD4D63">
            <w:pPr>
              <w:pStyle w:val="acctfourfigures"/>
              <w:tabs>
                <w:tab w:val="clear" w:pos="765"/>
                <w:tab w:val="decimal" w:pos="745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="00C31A52" w:rsidRPr="00853332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197" w:type="dxa"/>
          </w:tcPr>
          <w:p w14:paraId="7818F6EF" w14:textId="77777777" w:rsidR="00C31A52" w:rsidRPr="00853332" w:rsidRDefault="00C31A52" w:rsidP="00AD4D63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746146D5" w14:textId="77777777" w:rsidR="00B162EE" w:rsidRPr="00102987" w:rsidRDefault="00B162EE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54B40D65" w14:textId="6EE4E934" w:rsidR="006A386B" w:rsidRPr="00254423" w:rsidRDefault="006A386B" w:rsidP="006A3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254423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254423">
        <w:rPr>
          <w:rFonts w:asciiTheme="majorBidi" w:hAnsiTheme="majorBidi" w:cstheme="majorBidi"/>
          <w:sz w:val="20"/>
          <w:szCs w:val="20"/>
        </w:rPr>
        <w:t xml:space="preserve"> TMS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Pr="00254423">
        <w:rPr>
          <w:rFonts w:asciiTheme="majorBidi" w:hAnsiTheme="majorBidi" w:cstheme="majorBidi"/>
          <w:sz w:val="20"/>
          <w:szCs w:val="20"/>
        </w:rPr>
        <w:t xml:space="preserve">PPSP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="001F2771" w:rsidRPr="00254423">
        <w:rPr>
          <w:rFonts w:asciiTheme="majorBidi" w:hAnsiTheme="majorBidi" w:cstheme="majorBidi"/>
          <w:sz w:val="20"/>
          <w:szCs w:val="20"/>
        </w:rPr>
        <w:t>31</w:t>
      </w:r>
      <w:r w:rsidRPr="00254423">
        <w:rPr>
          <w:rFonts w:asciiTheme="majorBidi" w:hAnsiTheme="majorBidi" w:cstheme="majorBidi"/>
          <w:sz w:val="20"/>
          <w:szCs w:val="20"/>
        </w:rPr>
        <w:t xml:space="preserve">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มีนาคม </w:t>
      </w:r>
      <w:r w:rsidR="001F2771" w:rsidRPr="00254423">
        <w:rPr>
          <w:rFonts w:asciiTheme="majorBidi" w:hAnsiTheme="majorBidi" w:cstheme="majorBidi"/>
          <w:sz w:val="20"/>
          <w:szCs w:val="20"/>
        </w:rPr>
        <w:t>2564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 มีราคาปิดต่อหุ้นอยู่ที่</w:t>
      </w:r>
      <w:r w:rsidRPr="00254423">
        <w:rPr>
          <w:rFonts w:asciiTheme="majorBidi" w:hAnsiTheme="majorBidi" w:cstheme="majorBidi"/>
          <w:sz w:val="20"/>
          <w:szCs w:val="20"/>
        </w:rPr>
        <w:t xml:space="preserve"> </w:t>
      </w:r>
      <w:r w:rsidR="001F2771" w:rsidRPr="00254423">
        <w:rPr>
          <w:rFonts w:asciiTheme="majorBidi" w:hAnsiTheme="majorBidi" w:cstheme="majorBidi"/>
          <w:sz w:val="20"/>
          <w:szCs w:val="20"/>
        </w:rPr>
        <w:t>55</w:t>
      </w:r>
      <w:r w:rsidR="00B158AD" w:rsidRPr="00254423">
        <w:rPr>
          <w:rFonts w:asciiTheme="majorBidi" w:hAnsiTheme="majorBidi" w:cstheme="majorBidi"/>
          <w:sz w:val="20"/>
          <w:szCs w:val="20"/>
        </w:rPr>
        <w:t>,</w:t>
      </w:r>
      <w:r w:rsidR="001F2771" w:rsidRPr="00254423">
        <w:rPr>
          <w:rFonts w:asciiTheme="majorBidi" w:hAnsiTheme="majorBidi" w:cstheme="majorBidi"/>
          <w:sz w:val="20"/>
          <w:szCs w:val="20"/>
        </w:rPr>
        <w:t>200</w:t>
      </w:r>
      <w:r w:rsidR="00B158AD" w:rsidRPr="00254423">
        <w:rPr>
          <w:rFonts w:asciiTheme="majorBidi" w:hAnsiTheme="majorBidi" w:cstheme="majorBidi"/>
          <w:sz w:val="20"/>
          <w:szCs w:val="20"/>
        </w:rPr>
        <w:t xml:space="preserve"> </w:t>
      </w:r>
      <w:r w:rsidRPr="00254423">
        <w:rPr>
          <w:rFonts w:asciiTheme="majorBidi" w:hAnsiTheme="majorBidi" w:cstheme="majorBidi"/>
          <w:sz w:val="20"/>
          <w:szCs w:val="20"/>
          <w:cs/>
        </w:rPr>
        <w:t>ดองเวียดนามและ</w:t>
      </w:r>
      <w:r w:rsidRPr="00254423">
        <w:rPr>
          <w:rFonts w:asciiTheme="majorBidi" w:hAnsiTheme="majorBidi" w:cstheme="majorBidi"/>
          <w:sz w:val="20"/>
          <w:szCs w:val="20"/>
        </w:rPr>
        <w:t xml:space="preserve"> </w:t>
      </w:r>
      <w:r w:rsidR="001F2771" w:rsidRPr="00254423">
        <w:rPr>
          <w:rFonts w:asciiTheme="majorBidi" w:hAnsiTheme="majorBidi" w:cstheme="majorBidi"/>
          <w:sz w:val="20"/>
          <w:szCs w:val="20"/>
        </w:rPr>
        <w:t>1</w:t>
      </w:r>
      <w:r w:rsidR="00B158AD" w:rsidRPr="00254423">
        <w:rPr>
          <w:rFonts w:asciiTheme="majorBidi" w:hAnsiTheme="majorBidi" w:cstheme="majorBidi"/>
          <w:sz w:val="20"/>
          <w:szCs w:val="20"/>
          <w:cs/>
        </w:rPr>
        <w:t>,</w:t>
      </w:r>
      <w:r w:rsidR="001F2771" w:rsidRPr="00254423">
        <w:rPr>
          <w:rFonts w:asciiTheme="majorBidi" w:hAnsiTheme="majorBidi" w:cstheme="majorBidi"/>
          <w:sz w:val="20"/>
          <w:szCs w:val="20"/>
        </w:rPr>
        <w:t>930</w:t>
      </w:r>
      <w:r w:rsidRPr="00254423">
        <w:rPr>
          <w:rFonts w:asciiTheme="majorBidi" w:hAnsiTheme="majorBidi" w:cstheme="majorBidi"/>
          <w:sz w:val="20"/>
          <w:szCs w:val="20"/>
        </w:rPr>
        <w:t xml:space="preserve">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เรียลกัมพูชาตามลำดับ 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31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ธันวาคม 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2563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: 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36</w:t>
      </w:r>
      <w:r w:rsidRPr="00254423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100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ดองเวียดนามและ 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254423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180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เรียลกัมพูชา ตามลำดับ)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 มูลค่ายุติธรรมของเงินลงทุนใน </w:t>
      </w:r>
      <w:r w:rsidRPr="00254423">
        <w:rPr>
          <w:rFonts w:asciiTheme="majorBidi" w:hAnsiTheme="majorBidi" w:cstheme="majorBidi"/>
          <w:sz w:val="20"/>
          <w:szCs w:val="20"/>
        </w:rPr>
        <w:t xml:space="preserve">TMS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Pr="00254423">
        <w:rPr>
          <w:rFonts w:asciiTheme="majorBidi" w:hAnsiTheme="majorBidi" w:cstheme="majorBidi"/>
          <w:sz w:val="20"/>
          <w:szCs w:val="20"/>
        </w:rPr>
        <w:t xml:space="preserve">PPSP </w:t>
      </w:r>
      <w:r w:rsidRPr="00254423">
        <w:rPr>
          <w:rFonts w:asciiTheme="majorBidi" w:hAnsiTheme="majorBidi" w:cstheme="majorBidi"/>
          <w:sz w:val="20"/>
          <w:szCs w:val="20"/>
          <w:cs/>
        </w:rPr>
        <w:t>เท่ากับ</w:t>
      </w:r>
      <w:r w:rsidRPr="00254423">
        <w:rPr>
          <w:rFonts w:asciiTheme="majorBidi" w:hAnsiTheme="majorBidi" w:cstheme="majorBidi"/>
          <w:sz w:val="20"/>
          <w:szCs w:val="20"/>
        </w:rPr>
        <w:t xml:space="preserve"> </w:t>
      </w:r>
      <w:r w:rsidR="001F2771" w:rsidRPr="00254423">
        <w:rPr>
          <w:rFonts w:asciiTheme="majorBidi" w:hAnsiTheme="majorBidi" w:cstheme="majorBidi"/>
          <w:sz w:val="20"/>
          <w:szCs w:val="20"/>
        </w:rPr>
        <w:t>1</w:t>
      </w:r>
      <w:r w:rsidR="00680409" w:rsidRPr="00254423">
        <w:rPr>
          <w:rFonts w:asciiTheme="majorBidi" w:hAnsiTheme="majorBidi" w:cstheme="majorBidi"/>
          <w:sz w:val="20"/>
          <w:szCs w:val="20"/>
          <w:cs/>
        </w:rPr>
        <w:t>,</w:t>
      </w:r>
      <w:r w:rsidR="001F2771" w:rsidRPr="00254423">
        <w:rPr>
          <w:rFonts w:asciiTheme="majorBidi" w:hAnsiTheme="majorBidi" w:cstheme="majorBidi"/>
          <w:sz w:val="20"/>
          <w:szCs w:val="20"/>
        </w:rPr>
        <w:t>077</w:t>
      </w:r>
      <w:r w:rsidR="00680409" w:rsidRPr="00254423">
        <w:rPr>
          <w:rFonts w:asciiTheme="majorBidi" w:hAnsiTheme="majorBidi" w:cstheme="majorBidi"/>
          <w:sz w:val="20"/>
          <w:szCs w:val="20"/>
          <w:cs/>
        </w:rPr>
        <w:t>,</w:t>
      </w:r>
      <w:r w:rsidR="001F2771" w:rsidRPr="00254423">
        <w:rPr>
          <w:rFonts w:asciiTheme="majorBidi" w:hAnsiTheme="majorBidi" w:cstheme="majorBidi"/>
          <w:sz w:val="20"/>
          <w:szCs w:val="20"/>
        </w:rPr>
        <w:t>210</w:t>
      </w:r>
      <w:r w:rsidR="00680409" w:rsidRPr="00254423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ล้านดองเวียดนามและ </w:t>
      </w:r>
      <w:r w:rsidR="001F2771" w:rsidRPr="00254423">
        <w:rPr>
          <w:rFonts w:asciiTheme="majorBidi" w:hAnsiTheme="majorBidi" w:cstheme="majorBidi"/>
          <w:sz w:val="20"/>
          <w:szCs w:val="20"/>
        </w:rPr>
        <w:t>20</w:t>
      </w:r>
      <w:r w:rsidR="00680409" w:rsidRPr="00254423">
        <w:rPr>
          <w:rFonts w:asciiTheme="majorBidi" w:hAnsiTheme="majorBidi" w:cstheme="majorBidi"/>
          <w:sz w:val="20"/>
          <w:szCs w:val="20"/>
          <w:cs/>
        </w:rPr>
        <w:t>,</w:t>
      </w:r>
      <w:r w:rsidR="001F2771" w:rsidRPr="00254423">
        <w:rPr>
          <w:rFonts w:asciiTheme="majorBidi" w:hAnsiTheme="majorBidi" w:cstheme="majorBidi"/>
          <w:sz w:val="20"/>
          <w:szCs w:val="20"/>
        </w:rPr>
        <w:t>268</w:t>
      </w:r>
      <w:r w:rsidR="00680409" w:rsidRPr="00254423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254423">
        <w:rPr>
          <w:rFonts w:asciiTheme="majorBidi" w:hAnsiTheme="majorBidi" w:cstheme="majorBidi"/>
          <w:sz w:val="20"/>
          <w:szCs w:val="20"/>
        </w:rPr>
        <w:t xml:space="preserve"> </w:t>
      </w:r>
      <w:r w:rsidRPr="00254423">
        <w:rPr>
          <w:rFonts w:asciiTheme="majorBidi" w:hAnsiTheme="majorBidi" w:cstheme="majorBidi"/>
          <w:sz w:val="20"/>
          <w:szCs w:val="20"/>
          <w:cs/>
        </w:rPr>
        <w:t>ล้านเรียลกัมพูชาตามลำดับ</w:t>
      </w:r>
      <w:r w:rsidR="00042931">
        <w:rPr>
          <w:rFonts w:asciiTheme="majorBidi" w:hAnsiTheme="majorBidi" w:cstheme="majorBidi"/>
          <w:sz w:val="20"/>
          <w:szCs w:val="20"/>
          <w:cs/>
        </w:rPr>
        <w:br/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31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ธันวาคม 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2563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: 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608</w:t>
      </w:r>
      <w:r w:rsidRPr="00254423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218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ล้านดองเวียดนาม และ 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12</w:t>
      </w:r>
      <w:r w:rsidRPr="00254423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391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ล้านเรียลกัมพูชาตามลำดับ)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 เทียบเท่าเงินบาทจำนวน</w:t>
      </w:r>
      <w:r w:rsidRPr="00254423">
        <w:rPr>
          <w:rFonts w:asciiTheme="majorBidi" w:hAnsiTheme="majorBidi" w:cstheme="majorBidi"/>
          <w:sz w:val="20"/>
          <w:szCs w:val="20"/>
        </w:rPr>
        <w:t xml:space="preserve"> </w:t>
      </w:r>
      <w:r w:rsidR="001F2771" w:rsidRPr="00254423">
        <w:rPr>
          <w:rFonts w:asciiTheme="majorBidi" w:hAnsiTheme="majorBidi" w:cstheme="majorBidi"/>
          <w:sz w:val="20"/>
          <w:szCs w:val="20"/>
        </w:rPr>
        <w:t>1</w:t>
      </w:r>
      <w:r w:rsidR="0040004C" w:rsidRPr="00254423">
        <w:rPr>
          <w:rFonts w:asciiTheme="majorBidi" w:hAnsiTheme="majorBidi" w:cstheme="majorBidi"/>
          <w:sz w:val="20"/>
          <w:szCs w:val="20"/>
        </w:rPr>
        <w:t>,</w:t>
      </w:r>
      <w:r w:rsidR="001F2771" w:rsidRPr="00254423">
        <w:rPr>
          <w:rFonts w:asciiTheme="majorBidi" w:hAnsiTheme="majorBidi" w:cstheme="majorBidi"/>
          <w:sz w:val="20"/>
          <w:szCs w:val="20"/>
        </w:rPr>
        <w:t>462</w:t>
      </w:r>
      <w:r w:rsidR="004705DD" w:rsidRPr="00254423">
        <w:rPr>
          <w:rFonts w:asciiTheme="majorBidi" w:hAnsiTheme="majorBidi" w:cstheme="majorBidi"/>
          <w:sz w:val="20"/>
          <w:szCs w:val="20"/>
        </w:rPr>
        <w:t>.</w:t>
      </w:r>
      <w:r w:rsidR="001F2771" w:rsidRPr="00254423">
        <w:rPr>
          <w:rFonts w:asciiTheme="majorBidi" w:hAnsiTheme="majorBidi" w:cstheme="majorBidi"/>
          <w:sz w:val="20"/>
          <w:szCs w:val="20"/>
        </w:rPr>
        <w:t>85</w:t>
      </w:r>
      <w:r w:rsidR="0040004C" w:rsidRPr="00254423">
        <w:rPr>
          <w:rFonts w:asciiTheme="majorBidi" w:hAnsiTheme="majorBidi" w:cstheme="majorBidi"/>
          <w:sz w:val="20"/>
          <w:szCs w:val="20"/>
        </w:rPr>
        <w:t xml:space="preserve"> 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ล้านบาทและ </w:t>
      </w:r>
      <w:r w:rsidR="001F2771" w:rsidRPr="00254423">
        <w:rPr>
          <w:rFonts w:asciiTheme="majorBidi" w:hAnsiTheme="majorBidi" w:cstheme="majorBidi"/>
          <w:sz w:val="20"/>
          <w:szCs w:val="20"/>
        </w:rPr>
        <w:t>157</w:t>
      </w:r>
      <w:r w:rsidR="004705DD" w:rsidRPr="00254423">
        <w:rPr>
          <w:rFonts w:asciiTheme="majorBidi" w:hAnsiTheme="majorBidi" w:cstheme="majorBidi"/>
          <w:sz w:val="20"/>
          <w:szCs w:val="20"/>
        </w:rPr>
        <w:t>.</w:t>
      </w:r>
      <w:r w:rsidR="001F2771" w:rsidRPr="00254423">
        <w:rPr>
          <w:rFonts w:asciiTheme="majorBidi" w:hAnsiTheme="majorBidi" w:cstheme="majorBidi"/>
          <w:sz w:val="20"/>
          <w:szCs w:val="20"/>
        </w:rPr>
        <w:t>03</w:t>
      </w:r>
      <w:r w:rsidRPr="00254423">
        <w:rPr>
          <w:rFonts w:asciiTheme="majorBidi" w:hAnsiTheme="majorBidi" w:cstheme="majorBidi"/>
          <w:sz w:val="20"/>
          <w:szCs w:val="20"/>
        </w:rPr>
        <w:t xml:space="preserve">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ล้านบาทตามลำดับ 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31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ธันวาคม 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2563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: 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805</w:t>
      </w:r>
      <w:r w:rsidR="00176B89" w:rsidRPr="00254423">
        <w:rPr>
          <w:rFonts w:asciiTheme="majorBidi" w:hAnsiTheme="majorBidi" w:cstheme="majorBidi"/>
          <w:i/>
          <w:iCs/>
          <w:sz w:val="20"/>
          <w:szCs w:val="20"/>
        </w:rPr>
        <w:t>.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59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ล้านบาทและ 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92</w:t>
      </w:r>
      <w:r w:rsidR="00176B89" w:rsidRPr="00254423">
        <w:rPr>
          <w:rFonts w:asciiTheme="majorBidi" w:hAnsiTheme="majorBidi" w:cstheme="majorBidi"/>
          <w:i/>
          <w:iCs/>
          <w:sz w:val="20"/>
          <w:szCs w:val="20"/>
        </w:rPr>
        <w:t>.</w:t>
      </w:r>
      <w:r w:rsidR="001F2771" w:rsidRPr="00254423">
        <w:rPr>
          <w:rFonts w:asciiTheme="majorBidi" w:hAnsiTheme="majorBidi" w:cstheme="majorBidi"/>
          <w:i/>
          <w:iCs/>
          <w:sz w:val="20"/>
          <w:szCs w:val="20"/>
        </w:rPr>
        <w:t>81</w:t>
      </w: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ล้านบาทตามลำดับ</w:t>
      </w:r>
      <w:r w:rsidRPr="00254423">
        <w:rPr>
          <w:rFonts w:asciiTheme="majorBidi" w:hAnsiTheme="majorBidi" w:cstheme="majorBidi"/>
          <w:i/>
          <w:iCs/>
          <w:sz w:val="20"/>
          <w:szCs w:val="20"/>
        </w:rPr>
        <w:t>)</w:t>
      </w:r>
    </w:p>
    <w:p w14:paraId="4E1F2E0B" w14:textId="338F3E0A" w:rsidR="00853332" w:rsidRPr="00254423" w:rsidRDefault="00853332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7F807F8E" w14:textId="36DF6686" w:rsidR="00E2796A" w:rsidRPr="00254423" w:rsidRDefault="00E2796A" w:rsidP="005D1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254423">
        <w:rPr>
          <w:rFonts w:asciiTheme="majorBidi" w:hAnsiTheme="majorBidi" w:cstheme="majorBidi" w:hint="cs"/>
          <w:sz w:val="20"/>
          <w:szCs w:val="20"/>
          <w:cs/>
        </w:rPr>
        <w:t xml:space="preserve">ในระหว่างงวดสามเดือนสิ้นสุดวันที่ </w:t>
      </w:r>
      <w:r w:rsidRPr="00254423">
        <w:rPr>
          <w:rFonts w:asciiTheme="majorBidi" w:hAnsiTheme="majorBidi" w:cstheme="majorBidi" w:hint="cs"/>
          <w:sz w:val="20"/>
          <w:szCs w:val="20"/>
        </w:rPr>
        <w:t xml:space="preserve">31 </w:t>
      </w:r>
      <w:r w:rsidRPr="00254423">
        <w:rPr>
          <w:rFonts w:asciiTheme="majorBidi" w:hAnsiTheme="majorBidi" w:cstheme="majorBidi" w:hint="cs"/>
          <w:sz w:val="20"/>
          <w:szCs w:val="20"/>
          <w:cs/>
        </w:rPr>
        <w:t xml:space="preserve">มีนาคม </w:t>
      </w:r>
      <w:r w:rsidRPr="00254423">
        <w:rPr>
          <w:rFonts w:asciiTheme="majorBidi" w:hAnsiTheme="majorBidi" w:cstheme="majorBidi" w:hint="cs"/>
          <w:sz w:val="20"/>
          <w:szCs w:val="20"/>
        </w:rPr>
        <w:t xml:space="preserve">2564 </w:t>
      </w:r>
      <w:r w:rsidRPr="00254423">
        <w:rPr>
          <w:rFonts w:asciiTheme="majorBidi" w:hAnsiTheme="majorBidi" w:cstheme="majorBidi" w:hint="cs"/>
          <w:sz w:val="20"/>
          <w:szCs w:val="20"/>
          <w:cs/>
        </w:rPr>
        <w:t xml:space="preserve">กลุ่มบริษัทได้ลงทุนเพิ่มในบริษัท </w:t>
      </w:r>
      <w:r w:rsidRPr="00254423">
        <w:rPr>
          <w:rFonts w:asciiTheme="majorBidi" w:hAnsiTheme="majorBidi" w:cstheme="majorBidi" w:hint="cs"/>
          <w:sz w:val="20"/>
          <w:szCs w:val="20"/>
        </w:rPr>
        <w:t xml:space="preserve">TMS </w:t>
      </w:r>
      <w:r w:rsidRPr="00254423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Pr="00254423">
        <w:rPr>
          <w:rFonts w:asciiTheme="majorBidi" w:hAnsiTheme="majorBidi" w:cstheme="majorBidi" w:hint="cs"/>
          <w:sz w:val="20"/>
          <w:szCs w:val="20"/>
        </w:rPr>
        <w:t xml:space="preserve">139,300 </w:t>
      </w:r>
      <w:r w:rsidRPr="00254423">
        <w:rPr>
          <w:rFonts w:asciiTheme="majorBidi" w:hAnsiTheme="majorBidi" w:cstheme="majorBidi" w:hint="cs"/>
          <w:sz w:val="20"/>
          <w:szCs w:val="20"/>
          <w:cs/>
        </w:rPr>
        <w:t>หุ้น</w:t>
      </w:r>
      <w:r w:rsidR="005D142B" w:rsidRPr="00254423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5D142B" w:rsidRPr="00254423">
        <w:rPr>
          <w:rFonts w:asciiTheme="majorBidi" w:hAnsiTheme="majorBidi" w:cstheme="majorBidi"/>
          <w:sz w:val="20"/>
          <w:szCs w:val="20"/>
          <w:cs/>
        </w:rPr>
        <w:t xml:space="preserve">ทำให้กลุ่มบริษัทมีส่วนได้เสียใน </w:t>
      </w:r>
      <w:r w:rsidR="005D142B" w:rsidRPr="00254423">
        <w:rPr>
          <w:rFonts w:asciiTheme="majorBidi" w:hAnsiTheme="majorBidi" w:cstheme="majorBidi"/>
          <w:sz w:val="20"/>
          <w:szCs w:val="20"/>
        </w:rPr>
        <w:t xml:space="preserve">TMS </w:t>
      </w:r>
      <w:r w:rsidR="005D142B" w:rsidRPr="00254423">
        <w:rPr>
          <w:rFonts w:asciiTheme="majorBidi" w:hAnsiTheme="majorBidi" w:cstheme="majorBidi"/>
          <w:sz w:val="20"/>
          <w:szCs w:val="20"/>
          <w:cs/>
        </w:rPr>
        <w:t xml:space="preserve">เพิ่มขึ้นจากร้อยละ </w:t>
      </w:r>
      <w:r w:rsidR="005D142B" w:rsidRPr="00254423">
        <w:rPr>
          <w:rFonts w:asciiTheme="majorBidi" w:hAnsiTheme="majorBidi" w:cstheme="majorBidi"/>
          <w:sz w:val="20"/>
          <w:szCs w:val="20"/>
        </w:rPr>
        <w:t xml:space="preserve">23.79 </w:t>
      </w:r>
      <w:r w:rsidR="00A46992" w:rsidRPr="00254423">
        <w:rPr>
          <w:rFonts w:asciiTheme="majorBidi" w:hAnsiTheme="majorBidi" w:cstheme="majorBidi" w:hint="cs"/>
          <w:sz w:val="20"/>
          <w:szCs w:val="20"/>
          <w:cs/>
        </w:rPr>
        <w:t>เ</w:t>
      </w:r>
      <w:r w:rsidR="005D142B" w:rsidRPr="00254423">
        <w:rPr>
          <w:rFonts w:asciiTheme="majorBidi" w:hAnsiTheme="majorBidi" w:cstheme="majorBidi"/>
          <w:sz w:val="20"/>
          <w:szCs w:val="20"/>
          <w:cs/>
        </w:rPr>
        <w:t xml:space="preserve">ป็นร้อยละ </w:t>
      </w:r>
      <w:r w:rsidR="005D142B" w:rsidRPr="00254423">
        <w:rPr>
          <w:rFonts w:asciiTheme="majorBidi" w:hAnsiTheme="majorBidi" w:cstheme="majorBidi"/>
          <w:sz w:val="20"/>
          <w:szCs w:val="20"/>
        </w:rPr>
        <w:t>23.96</w:t>
      </w:r>
      <w:r w:rsidR="005D142B" w:rsidRPr="00254423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A46992" w:rsidRPr="00254423">
        <w:rPr>
          <w:rFonts w:asciiTheme="majorBidi" w:hAnsiTheme="majorBidi" w:cstheme="majorBidi" w:hint="cs"/>
          <w:sz w:val="20"/>
          <w:szCs w:val="20"/>
          <w:cs/>
        </w:rPr>
        <w:t>โดยจ่ายชำระเป็นเงินจำนวน</w:t>
      </w:r>
      <w:r w:rsidRPr="00254423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254423">
        <w:rPr>
          <w:rFonts w:asciiTheme="majorBidi" w:hAnsiTheme="majorBidi" w:cstheme="majorBidi" w:hint="cs"/>
          <w:sz w:val="20"/>
          <w:szCs w:val="20"/>
        </w:rPr>
        <w:t xml:space="preserve">5.66 </w:t>
      </w:r>
      <w:r w:rsidRPr="00254423">
        <w:rPr>
          <w:rFonts w:asciiTheme="majorBidi" w:hAnsiTheme="majorBidi" w:cstheme="majorBidi" w:hint="cs"/>
          <w:sz w:val="20"/>
          <w:szCs w:val="20"/>
          <w:cs/>
        </w:rPr>
        <w:t xml:space="preserve">พันล้านดองเวียดนาม เทียบเท่ากับ </w:t>
      </w:r>
      <w:r w:rsidRPr="00254423">
        <w:rPr>
          <w:rFonts w:asciiTheme="majorBidi" w:hAnsiTheme="majorBidi" w:cstheme="majorBidi" w:hint="cs"/>
          <w:sz w:val="20"/>
          <w:szCs w:val="20"/>
        </w:rPr>
        <w:t xml:space="preserve">7.44 </w:t>
      </w:r>
      <w:r w:rsidRPr="00254423">
        <w:rPr>
          <w:rFonts w:asciiTheme="majorBidi" w:hAnsiTheme="majorBidi" w:cstheme="majorBidi" w:hint="cs"/>
          <w:sz w:val="20"/>
          <w:szCs w:val="20"/>
          <w:cs/>
        </w:rPr>
        <w:t>ล้านบาท</w:t>
      </w:r>
    </w:p>
    <w:p w14:paraId="194BC21A" w14:textId="63C108EE" w:rsidR="00E2796A" w:rsidRPr="00254423" w:rsidRDefault="00E2796A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4"/>
          <w:szCs w:val="14"/>
        </w:rPr>
      </w:pPr>
    </w:p>
    <w:p w14:paraId="7BE8064C" w14:textId="6BA93221" w:rsidR="009230AA" w:rsidRPr="00433D8A" w:rsidRDefault="00E16A2A" w:rsidP="009230A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433D8A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1F2771" w:rsidRPr="00433D8A">
        <w:rPr>
          <w:rFonts w:asciiTheme="majorBidi" w:hAnsiTheme="majorBidi" w:cstheme="majorBidi"/>
          <w:sz w:val="20"/>
          <w:szCs w:val="20"/>
        </w:rPr>
        <w:t>21</w:t>
      </w:r>
      <w:r w:rsidRPr="00433D8A">
        <w:rPr>
          <w:rFonts w:asciiTheme="majorBidi" w:hAnsiTheme="majorBidi" w:cstheme="majorBidi"/>
          <w:sz w:val="20"/>
          <w:szCs w:val="20"/>
          <w:cs/>
        </w:rPr>
        <w:t xml:space="preserve"> มกราคม </w:t>
      </w:r>
      <w:r w:rsidR="001F2771" w:rsidRPr="00433D8A">
        <w:rPr>
          <w:rFonts w:asciiTheme="majorBidi" w:hAnsiTheme="majorBidi" w:cstheme="majorBidi"/>
          <w:sz w:val="20"/>
          <w:szCs w:val="20"/>
        </w:rPr>
        <w:t>2564</w:t>
      </w:r>
      <w:r w:rsidRPr="00433D8A">
        <w:rPr>
          <w:rFonts w:asciiTheme="majorBidi" w:hAnsiTheme="majorBidi" w:cstheme="majorBidi"/>
          <w:sz w:val="20"/>
          <w:szCs w:val="20"/>
          <w:cs/>
        </w:rPr>
        <w:t xml:space="preserve"> บริษัทย่อยแห่งหนึ่ง</w:t>
      </w:r>
      <w:r w:rsidRPr="00433D8A">
        <w:rPr>
          <w:rFonts w:asciiTheme="majorBidi" w:hAnsiTheme="majorBidi" w:cstheme="majorBidi"/>
          <w:sz w:val="20"/>
          <w:szCs w:val="20"/>
        </w:rPr>
        <w:t xml:space="preserve"> (“</w:t>
      </w:r>
      <w:r w:rsidRPr="00433D8A">
        <w:rPr>
          <w:rFonts w:asciiTheme="majorBidi" w:hAnsiTheme="majorBidi" w:cstheme="majorBidi"/>
          <w:sz w:val="20"/>
          <w:szCs w:val="20"/>
          <w:cs/>
        </w:rPr>
        <w:t>บริษัท เบญจพรแลนด์ จำกัด”) และบริษัท วัน ออริจิ้น จำกัด ได้ร่วมกันจัดตั้งบริษัทร่วมทุน ได้แก่ บริษัท ออริจิ้นเจดับเบิ้ลยูดี อินดัสเทรียล จำกัด ซึ่งประกอบกิจการพัฒนาอสังหาริมทรัพย์</w:t>
      </w:r>
      <w:r w:rsidR="005212C2" w:rsidRPr="00433D8A">
        <w:rPr>
          <w:rFonts w:asciiTheme="majorBidi" w:hAnsiTheme="majorBidi" w:cstheme="majorBidi" w:hint="cs"/>
          <w:sz w:val="20"/>
          <w:szCs w:val="20"/>
          <w:cs/>
        </w:rPr>
        <w:t>และมีทุนจดทะเบียน</w:t>
      </w:r>
      <w:r w:rsidR="00042931">
        <w:rPr>
          <w:rFonts w:asciiTheme="majorBidi" w:hAnsiTheme="majorBidi" w:cstheme="majorBidi"/>
          <w:sz w:val="20"/>
          <w:szCs w:val="20"/>
          <w:cs/>
        </w:rPr>
        <w:br/>
      </w:r>
      <w:r w:rsidR="005212C2" w:rsidRPr="00433D8A">
        <w:rPr>
          <w:rFonts w:asciiTheme="majorBidi" w:hAnsiTheme="majorBidi" w:cstheme="majorBidi"/>
          <w:sz w:val="20"/>
          <w:szCs w:val="20"/>
        </w:rPr>
        <w:t xml:space="preserve">1 </w:t>
      </w:r>
      <w:r w:rsidR="005212C2" w:rsidRPr="00433D8A">
        <w:rPr>
          <w:rFonts w:asciiTheme="majorBidi" w:hAnsiTheme="majorBidi" w:cstheme="majorBidi" w:hint="cs"/>
          <w:sz w:val="20"/>
          <w:szCs w:val="20"/>
          <w:cs/>
        </w:rPr>
        <w:t>ล้านบาท</w:t>
      </w:r>
      <w:r w:rsidR="009230AA" w:rsidRPr="00433D8A">
        <w:rPr>
          <w:rFonts w:asciiTheme="majorBidi" w:hAnsiTheme="majorBidi" w:cstheme="majorBidi" w:hint="cs"/>
          <w:sz w:val="20"/>
          <w:szCs w:val="20"/>
          <w:cs/>
        </w:rPr>
        <w:t>โดยกลุ่มบริษัทถือหุ้นคิดเป็นสัดส่วนร้อยละ</w:t>
      </w:r>
      <w:r w:rsidR="009230AA" w:rsidRPr="00433D8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9230AA" w:rsidRPr="00433D8A">
        <w:rPr>
          <w:rFonts w:asciiTheme="majorBidi" w:hAnsiTheme="majorBidi" w:cstheme="majorBidi"/>
          <w:sz w:val="20"/>
          <w:szCs w:val="20"/>
        </w:rPr>
        <w:t>49.99</w:t>
      </w:r>
      <w:r w:rsidR="009230AA" w:rsidRPr="00433D8A">
        <w:rPr>
          <w:rFonts w:asciiTheme="majorBidi" w:hAnsiTheme="majorBidi" w:cstheme="majorBidi" w:hint="cs"/>
          <w:sz w:val="20"/>
          <w:szCs w:val="20"/>
          <w:cs/>
        </w:rPr>
        <w:t xml:space="preserve"> ต่อมาเมื่อวันที่ </w:t>
      </w:r>
      <w:r w:rsidR="009230AA" w:rsidRPr="00414258">
        <w:rPr>
          <w:rFonts w:asciiTheme="majorBidi" w:hAnsiTheme="majorBidi" w:cstheme="majorBidi"/>
          <w:sz w:val="20"/>
          <w:szCs w:val="20"/>
        </w:rPr>
        <w:t>29</w:t>
      </w:r>
      <w:r w:rsidR="009230AA" w:rsidRPr="00433D8A">
        <w:rPr>
          <w:rFonts w:asciiTheme="majorBidi" w:hAnsiTheme="majorBidi" w:cstheme="majorBidi"/>
          <w:sz w:val="20"/>
          <w:szCs w:val="20"/>
        </w:rPr>
        <w:t xml:space="preserve"> </w:t>
      </w:r>
      <w:r w:rsidR="009230AA" w:rsidRPr="00433D8A">
        <w:rPr>
          <w:rFonts w:asciiTheme="majorBidi" w:hAnsiTheme="majorBidi" w:cstheme="majorBidi" w:hint="cs"/>
          <w:sz w:val="20"/>
          <w:szCs w:val="20"/>
          <w:cs/>
        </w:rPr>
        <w:t xml:space="preserve">มีนาคม </w:t>
      </w:r>
      <w:r w:rsidR="009230AA" w:rsidRPr="00433D8A">
        <w:rPr>
          <w:rFonts w:asciiTheme="majorBidi" w:hAnsiTheme="majorBidi" w:cstheme="majorBidi"/>
          <w:sz w:val="20"/>
          <w:szCs w:val="20"/>
        </w:rPr>
        <w:t xml:space="preserve">2564 </w:t>
      </w:r>
      <w:r w:rsidR="009230AA" w:rsidRPr="00433D8A">
        <w:rPr>
          <w:rFonts w:asciiTheme="majorBidi" w:hAnsiTheme="majorBidi" w:cstheme="majorBidi"/>
          <w:sz w:val="20"/>
          <w:szCs w:val="20"/>
          <w:cs/>
        </w:rPr>
        <w:t>บริษัท เบญจพรแลนด์ จำกัด</w:t>
      </w:r>
      <w:r w:rsidR="009230AA" w:rsidRPr="00433D8A">
        <w:rPr>
          <w:rFonts w:asciiTheme="majorBidi" w:hAnsiTheme="majorBidi" w:cstheme="majorBidi"/>
          <w:sz w:val="20"/>
          <w:szCs w:val="20"/>
        </w:rPr>
        <w:t xml:space="preserve"> </w:t>
      </w:r>
      <w:r w:rsidR="009230AA" w:rsidRPr="00433D8A">
        <w:rPr>
          <w:rFonts w:asciiTheme="majorBidi" w:hAnsiTheme="majorBidi" w:cstheme="majorBidi" w:hint="cs"/>
          <w:sz w:val="20"/>
          <w:szCs w:val="20"/>
          <w:cs/>
        </w:rPr>
        <w:t>ได้ลงทุนในหุ้นสามัญจากการเพิ่มทุนของบริษัทร่วมทุนดังกล่าว</w:t>
      </w:r>
      <w:r w:rsidR="009230AA" w:rsidRPr="00433D8A">
        <w:rPr>
          <w:rFonts w:asciiTheme="majorBidi" w:hAnsiTheme="majorBidi" w:cstheme="majorBidi"/>
          <w:sz w:val="20"/>
          <w:szCs w:val="20"/>
        </w:rPr>
        <w:t xml:space="preserve"> </w:t>
      </w:r>
      <w:r w:rsidR="009230AA" w:rsidRPr="00433D8A">
        <w:rPr>
          <w:rFonts w:asciiTheme="majorBidi" w:hAnsiTheme="majorBidi" w:cstheme="majorBidi" w:hint="cs"/>
          <w:sz w:val="20"/>
          <w:szCs w:val="20"/>
          <w:cs/>
        </w:rPr>
        <w:t>โดยชำระค่าหุ้น</w:t>
      </w:r>
      <w:r w:rsidR="00B54A65" w:rsidRPr="00433D8A">
        <w:rPr>
          <w:rFonts w:asciiTheme="majorBidi" w:hAnsiTheme="majorBidi" w:cstheme="majorBidi" w:hint="cs"/>
          <w:sz w:val="20"/>
          <w:szCs w:val="20"/>
          <w:cs/>
        </w:rPr>
        <w:t>เพิ่มเติม</w:t>
      </w:r>
      <w:r w:rsidR="009230AA" w:rsidRPr="00433D8A">
        <w:rPr>
          <w:rFonts w:asciiTheme="majorBidi" w:hAnsiTheme="majorBidi" w:cstheme="majorBidi" w:hint="cs"/>
          <w:sz w:val="20"/>
          <w:szCs w:val="20"/>
          <w:cs/>
        </w:rPr>
        <w:t>ร้อยละ</w:t>
      </w:r>
      <w:r w:rsidR="009230AA" w:rsidRPr="00433D8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B54A65" w:rsidRPr="00433D8A">
        <w:rPr>
          <w:rFonts w:asciiTheme="majorBidi" w:hAnsiTheme="majorBidi" w:cstheme="majorBidi"/>
          <w:sz w:val="20"/>
          <w:szCs w:val="20"/>
        </w:rPr>
        <w:t>55</w:t>
      </w:r>
      <w:r w:rsidR="009230AA" w:rsidRPr="00433D8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9230AA" w:rsidRPr="00433D8A">
        <w:rPr>
          <w:rFonts w:asciiTheme="majorBidi" w:hAnsiTheme="majorBidi" w:cstheme="majorBidi" w:hint="cs"/>
          <w:sz w:val="20"/>
          <w:szCs w:val="20"/>
          <w:cs/>
        </w:rPr>
        <w:t>ของมูลค่าทุนจดทะเบียนเพิ่มทุนเป็นจำนวนเงิน</w:t>
      </w:r>
      <w:r w:rsidR="009230AA" w:rsidRPr="00433D8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9230AA" w:rsidRPr="00433D8A">
        <w:rPr>
          <w:rFonts w:asciiTheme="majorBidi" w:hAnsiTheme="majorBidi" w:cstheme="majorBidi"/>
          <w:sz w:val="20"/>
          <w:szCs w:val="20"/>
        </w:rPr>
        <w:t xml:space="preserve">23.65 </w:t>
      </w:r>
      <w:r w:rsidR="009230AA" w:rsidRPr="00433D8A">
        <w:rPr>
          <w:rFonts w:asciiTheme="majorBidi" w:hAnsiTheme="majorBidi" w:cstheme="majorBidi" w:hint="cs"/>
          <w:sz w:val="20"/>
          <w:szCs w:val="20"/>
          <w:cs/>
        </w:rPr>
        <w:t>ล้านบาท</w:t>
      </w:r>
      <w:r w:rsidR="00B54A65" w:rsidRPr="00433D8A">
        <w:rPr>
          <w:rFonts w:asciiTheme="majorBidi" w:hAnsiTheme="majorBidi" w:cstheme="majorBidi"/>
          <w:sz w:val="20"/>
          <w:szCs w:val="20"/>
        </w:rPr>
        <w:t xml:space="preserve"> </w:t>
      </w:r>
      <w:r w:rsidR="00D054C0" w:rsidRPr="00433D8A">
        <w:rPr>
          <w:rFonts w:asciiTheme="majorBidi" w:hAnsiTheme="majorBidi" w:cstheme="majorBidi" w:hint="cs"/>
          <w:sz w:val="20"/>
          <w:szCs w:val="20"/>
          <w:cs/>
        </w:rPr>
        <w:t>(</w:t>
      </w:r>
      <w:r w:rsidR="00D054C0" w:rsidRPr="00433D8A">
        <w:rPr>
          <w:rFonts w:asciiTheme="majorBidi" w:hAnsiTheme="majorBidi" w:cstheme="majorBidi"/>
          <w:sz w:val="20"/>
          <w:szCs w:val="20"/>
        </w:rPr>
        <w:t xml:space="preserve">8,600,000 </w:t>
      </w:r>
      <w:r w:rsidR="00D054C0" w:rsidRPr="00433D8A">
        <w:rPr>
          <w:rFonts w:asciiTheme="majorBidi" w:hAnsiTheme="majorBidi" w:cstheme="majorBidi" w:hint="cs"/>
          <w:sz w:val="20"/>
          <w:szCs w:val="20"/>
          <w:cs/>
        </w:rPr>
        <w:t xml:space="preserve">หุ้น มูลค่าหุ้นละ </w:t>
      </w:r>
      <w:r w:rsidR="00D054C0" w:rsidRPr="00433D8A">
        <w:rPr>
          <w:rFonts w:asciiTheme="majorBidi" w:hAnsiTheme="majorBidi" w:cstheme="majorBidi"/>
          <w:sz w:val="20"/>
          <w:szCs w:val="20"/>
        </w:rPr>
        <w:t xml:space="preserve">5.50 </w:t>
      </w:r>
      <w:r w:rsidR="00D054C0" w:rsidRPr="00433D8A">
        <w:rPr>
          <w:rFonts w:asciiTheme="majorBidi" w:hAnsiTheme="majorBidi" w:cstheme="majorBidi" w:hint="cs"/>
          <w:sz w:val="20"/>
          <w:szCs w:val="20"/>
          <w:cs/>
        </w:rPr>
        <w:t>บาท)</w:t>
      </w:r>
    </w:p>
    <w:p w14:paraId="284204D2" w14:textId="07BFB2F4" w:rsidR="00AA0D9D" w:rsidRPr="00433D8A" w:rsidRDefault="00AA0D9D" w:rsidP="00853332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6E2CAE54" w14:textId="285CB2CB" w:rsidR="00142672" w:rsidRPr="00142672" w:rsidRDefault="00142672" w:rsidP="00142672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ในไตรมาส </w:t>
      </w:r>
      <w:r w:rsidRPr="00142672">
        <w:rPr>
          <w:rFonts w:asciiTheme="majorBidi" w:hAnsiTheme="majorBidi" w:cstheme="majorBidi" w:hint="cs"/>
          <w:sz w:val="20"/>
          <w:szCs w:val="20"/>
        </w:rPr>
        <w:t xml:space="preserve">1 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ปี </w:t>
      </w:r>
      <w:r w:rsidRPr="00142672">
        <w:rPr>
          <w:rFonts w:asciiTheme="majorBidi" w:hAnsiTheme="majorBidi" w:cstheme="majorBidi" w:hint="cs"/>
          <w:sz w:val="20"/>
          <w:szCs w:val="20"/>
        </w:rPr>
        <w:t xml:space="preserve">2564 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>บริษัทย่อยแห่งหนึ่ง</w:t>
      </w:r>
      <w:r w:rsidRPr="00142672">
        <w:rPr>
          <w:rFonts w:asciiTheme="majorBidi" w:hAnsiTheme="majorBidi" w:cstheme="majorBidi" w:hint="cs"/>
          <w:sz w:val="20"/>
          <w:szCs w:val="20"/>
        </w:rPr>
        <w:t xml:space="preserve"> JWD Asia Holding Private Limited ("JWDAH") 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ได้ลงทุนตามสัดส่วนเดิมในหุ้นสามัญจากการเพิ่มทุนของ </w:t>
      </w:r>
      <w:r w:rsidRPr="00142672">
        <w:rPr>
          <w:rFonts w:asciiTheme="majorBidi" w:hAnsiTheme="majorBidi" w:cstheme="majorBidi" w:hint="cs"/>
          <w:sz w:val="20"/>
          <w:szCs w:val="20"/>
        </w:rPr>
        <w:t xml:space="preserve">EMLOG 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Pr="00142672">
        <w:rPr>
          <w:rFonts w:asciiTheme="majorBidi" w:hAnsiTheme="majorBidi" w:cstheme="majorBidi" w:hint="cs"/>
          <w:sz w:val="20"/>
          <w:szCs w:val="20"/>
        </w:rPr>
        <w:t xml:space="preserve">405,284 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หุ้น โดยชำระค่าหุ้นของมูลค่าทุนจดทะเบียนเพิ่มทุนเป็นจำนวนเงิน </w:t>
      </w:r>
      <w:r w:rsidRPr="00142672">
        <w:rPr>
          <w:rFonts w:asciiTheme="majorBidi" w:hAnsiTheme="majorBidi" w:cstheme="majorBidi" w:hint="cs"/>
          <w:sz w:val="20"/>
          <w:szCs w:val="20"/>
        </w:rPr>
        <w:t xml:space="preserve">0.16 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ล้านเหรียญสหรัฐฯ เทียบเท่ากับ </w:t>
      </w:r>
      <w:r w:rsidRPr="00142672">
        <w:rPr>
          <w:rFonts w:asciiTheme="majorBidi" w:hAnsiTheme="majorBidi" w:cstheme="majorBidi" w:hint="cs"/>
          <w:sz w:val="20"/>
          <w:szCs w:val="20"/>
        </w:rPr>
        <w:t xml:space="preserve">5.06 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ล้านบาท และหักกลบกับเงินให้กู้ยืมเป็นจำนวน </w:t>
      </w:r>
      <w:r w:rsidRPr="00142672">
        <w:rPr>
          <w:rFonts w:asciiTheme="majorBidi" w:hAnsiTheme="majorBidi" w:cstheme="majorBidi" w:hint="cs"/>
          <w:sz w:val="20"/>
          <w:szCs w:val="20"/>
        </w:rPr>
        <w:t xml:space="preserve">0.24 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ล้านเหรียญสหรัฐฯ เทียบเท่ากับ </w:t>
      </w:r>
      <w:r w:rsidRPr="00142672">
        <w:rPr>
          <w:rFonts w:asciiTheme="majorBidi" w:hAnsiTheme="majorBidi" w:cstheme="majorBidi" w:hint="cs"/>
          <w:sz w:val="20"/>
          <w:szCs w:val="20"/>
        </w:rPr>
        <w:t xml:space="preserve">7.25 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>ล้านบาท นอกจากนี้ในวันเดียวกัน</w:t>
      </w:r>
      <w:r w:rsidRPr="00142672">
        <w:rPr>
          <w:rFonts w:asciiTheme="majorBidi" w:hAnsiTheme="majorBidi" w:cstheme="majorBidi" w:hint="cs"/>
          <w:sz w:val="20"/>
          <w:szCs w:val="20"/>
        </w:rPr>
        <w:t xml:space="preserve"> JWDAH 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ได้ซื้อเงินลงทุนใน </w:t>
      </w:r>
      <w:r w:rsidRPr="00142672">
        <w:rPr>
          <w:rFonts w:asciiTheme="majorBidi" w:hAnsiTheme="majorBidi" w:cstheme="majorBidi" w:hint="cs"/>
          <w:sz w:val="20"/>
          <w:szCs w:val="20"/>
        </w:rPr>
        <w:t xml:space="preserve">EMLOG 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เพิ่มร้อยละ </w:t>
      </w:r>
      <w:r>
        <w:rPr>
          <w:rFonts w:asciiTheme="majorBidi" w:hAnsiTheme="majorBidi" w:cstheme="majorBidi"/>
          <w:sz w:val="20"/>
          <w:szCs w:val="20"/>
        </w:rPr>
        <w:t>10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 เป็นจำนวนเงิน </w:t>
      </w:r>
      <w:r>
        <w:rPr>
          <w:rFonts w:asciiTheme="majorBidi" w:hAnsiTheme="majorBidi" w:cstheme="majorBidi"/>
          <w:sz w:val="20"/>
          <w:szCs w:val="20"/>
        </w:rPr>
        <w:t>20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 ล้านบาท จากผู้ถือหุ้นรายอื่น ทำให้สัดส่วนเงินลงทุนในบริษัทดังกล่าวเปลี่ยนจากร้อยละ </w:t>
      </w:r>
      <w:r>
        <w:rPr>
          <w:rFonts w:asciiTheme="majorBidi" w:hAnsiTheme="majorBidi" w:cstheme="majorBidi"/>
          <w:sz w:val="20"/>
          <w:szCs w:val="20"/>
        </w:rPr>
        <w:t>50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 เป็นร้อยละ </w:t>
      </w:r>
      <w:r>
        <w:rPr>
          <w:rFonts w:asciiTheme="majorBidi" w:hAnsiTheme="majorBidi" w:cstheme="majorBidi"/>
          <w:sz w:val="20"/>
          <w:szCs w:val="20"/>
        </w:rPr>
        <w:t>60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 xml:space="preserve"> และเปลี่ยนสถานะจากเงินลงทุนในการร่วมค้าเป็นเงินลงทุนในบริษัทย่อย (ดูหมายเหตุข้อ </w:t>
      </w:r>
      <w:r>
        <w:rPr>
          <w:rFonts w:asciiTheme="majorBidi" w:hAnsiTheme="majorBidi" w:cstheme="majorBidi"/>
          <w:sz w:val="20"/>
          <w:szCs w:val="20"/>
        </w:rPr>
        <w:t>3</w:t>
      </w:r>
      <w:r w:rsidRPr="00142672">
        <w:rPr>
          <w:rFonts w:asciiTheme="majorBidi" w:hAnsiTheme="majorBidi" w:cstheme="majorBidi" w:hint="cs"/>
          <w:sz w:val="20"/>
          <w:szCs w:val="20"/>
          <w:cs/>
        </w:rPr>
        <w:t>)</w:t>
      </w:r>
    </w:p>
    <w:p w14:paraId="2AB69BD3" w14:textId="77777777" w:rsidR="00102987" w:rsidRPr="00433D8A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12"/>
          <w:szCs w:val="12"/>
        </w:rPr>
      </w:pPr>
    </w:p>
    <w:p w14:paraId="3F4C7955" w14:textId="6C5241E3" w:rsidR="00102987" w:rsidRPr="00433D8A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433D8A">
        <w:rPr>
          <w:rFonts w:asciiTheme="majorBidi" w:hAnsiTheme="majorBidi" w:cstheme="majorBidi" w:hint="cs"/>
          <w:i/>
          <w:iCs/>
          <w:sz w:val="20"/>
          <w:szCs w:val="20"/>
          <w:cs/>
        </w:rPr>
        <w:t>หลักทรัพย์ค้ำประกัน</w:t>
      </w:r>
    </w:p>
    <w:p w14:paraId="62ACBD3E" w14:textId="77777777" w:rsidR="00102987" w:rsidRPr="00433D8A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73D78D70" w14:textId="26176A0C" w:rsidR="00102987" w:rsidRPr="00254423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433D8A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Pr="00433D8A">
        <w:rPr>
          <w:rFonts w:asciiTheme="majorBidi" w:hAnsiTheme="majorBidi" w:cstheme="majorBidi"/>
          <w:sz w:val="20"/>
          <w:szCs w:val="20"/>
        </w:rPr>
        <w:t>31</w:t>
      </w:r>
      <w:r w:rsidRPr="00433D8A">
        <w:rPr>
          <w:rFonts w:asciiTheme="majorBidi" w:hAnsiTheme="majorBidi" w:cstheme="majorBidi"/>
          <w:sz w:val="20"/>
          <w:szCs w:val="20"/>
          <w:cs/>
        </w:rPr>
        <w:t xml:space="preserve"> มีนาคม </w:t>
      </w:r>
      <w:r w:rsidRPr="009F494C">
        <w:rPr>
          <w:rFonts w:asciiTheme="majorBidi" w:hAnsiTheme="majorBidi" w:cstheme="majorBidi"/>
          <w:sz w:val="20"/>
          <w:szCs w:val="20"/>
        </w:rPr>
        <w:t xml:space="preserve">2564 </w:t>
      </w:r>
      <w:r w:rsidRPr="009F494C">
        <w:rPr>
          <w:rFonts w:asciiTheme="majorBidi" w:hAnsiTheme="majorBidi" w:cstheme="majorBidi"/>
          <w:sz w:val="20"/>
          <w:szCs w:val="20"/>
          <w:cs/>
        </w:rPr>
        <w:t>เงินลงทุนในบริษัท</w:t>
      </w:r>
      <w:r w:rsidRPr="009F494C">
        <w:rPr>
          <w:rFonts w:asciiTheme="majorBidi" w:hAnsiTheme="majorBidi" w:cstheme="majorBidi"/>
          <w:sz w:val="20"/>
          <w:szCs w:val="20"/>
        </w:rPr>
        <w:t xml:space="preserve"> TMS</w:t>
      </w:r>
      <w:r w:rsidRPr="009F494C">
        <w:rPr>
          <w:rFonts w:asciiTheme="majorBidi" w:hAnsiTheme="majorBidi" w:cstheme="majorBidi"/>
          <w:sz w:val="20"/>
          <w:szCs w:val="20"/>
          <w:cs/>
        </w:rPr>
        <w:t xml:space="preserve"> ราคาทุนจำนวน </w:t>
      </w:r>
      <w:r w:rsidR="00486203" w:rsidRPr="009F494C">
        <w:rPr>
          <w:rFonts w:asciiTheme="majorBidi" w:hAnsiTheme="majorBidi" w:cstheme="majorBidi"/>
          <w:sz w:val="20"/>
          <w:szCs w:val="20"/>
        </w:rPr>
        <w:t>187.54</w:t>
      </w:r>
      <w:r w:rsidRPr="009F494C">
        <w:rPr>
          <w:rFonts w:asciiTheme="majorBidi" w:hAnsiTheme="majorBidi" w:cstheme="majorBidi"/>
          <w:sz w:val="20"/>
          <w:szCs w:val="20"/>
        </w:rPr>
        <w:t xml:space="preserve"> </w:t>
      </w:r>
      <w:r w:rsidRPr="009F494C">
        <w:rPr>
          <w:rFonts w:asciiTheme="majorBidi" w:hAnsiTheme="majorBidi" w:cstheme="majorBidi"/>
          <w:sz w:val="20"/>
          <w:szCs w:val="20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9F494C">
        <w:rPr>
          <w:rFonts w:asciiTheme="majorBidi" w:hAnsiTheme="majorBidi" w:cstheme="majorBidi"/>
          <w:i/>
          <w:iCs/>
          <w:sz w:val="20"/>
          <w:szCs w:val="20"/>
        </w:rPr>
        <w:t xml:space="preserve">(31 </w:t>
      </w:r>
      <w:r w:rsidRPr="009F494C">
        <w:rPr>
          <w:rFonts w:asciiTheme="majorBidi" w:hAnsiTheme="majorBidi" w:cstheme="majorBidi"/>
          <w:i/>
          <w:iCs/>
          <w:sz w:val="20"/>
          <w:szCs w:val="20"/>
          <w:cs/>
        </w:rPr>
        <w:t xml:space="preserve">ธันวาคม </w:t>
      </w:r>
      <w:r w:rsidRPr="009F494C">
        <w:rPr>
          <w:rFonts w:asciiTheme="majorBidi" w:hAnsiTheme="majorBidi" w:cstheme="majorBidi"/>
          <w:i/>
          <w:iCs/>
          <w:sz w:val="20"/>
          <w:szCs w:val="20"/>
        </w:rPr>
        <w:t xml:space="preserve">2563: </w:t>
      </w:r>
      <w:r w:rsidR="00C447AE" w:rsidRPr="009F494C">
        <w:rPr>
          <w:rFonts w:asciiTheme="majorBidi" w:hAnsiTheme="majorBidi" w:cstheme="majorBidi"/>
          <w:i/>
          <w:iCs/>
          <w:sz w:val="20"/>
          <w:szCs w:val="20"/>
        </w:rPr>
        <w:t>187.54</w:t>
      </w:r>
      <w:r w:rsidRPr="009F494C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9F494C">
        <w:rPr>
          <w:rFonts w:asciiTheme="majorBidi" w:hAnsiTheme="majorBidi" w:cstheme="majorBidi"/>
          <w:i/>
          <w:iCs/>
          <w:sz w:val="20"/>
          <w:szCs w:val="20"/>
          <w:cs/>
        </w:rPr>
        <w:t>ล้านบาท)</w:t>
      </w:r>
      <w:r w:rsidR="0020748A" w:rsidRPr="009F494C">
        <w:rPr>
          <w:rFonts w:asciiTheme="majorBidi" w:hAnsiTheme="majorBidi" w:cstheme="majorBidi" w:hint="cs"/>
          <w:i/>
          <w:iCs/>
          <w:sz w:val="20"/>
          <w:szCs w:val="20"/>
          <w:cs/>
        </w:rPr>
        <w:t xml:space="preserve"> </w:t>
      </w:r>
      <w:r w:rsidR="0020748A" w:rsidRPr="009F494C">
        <w:rPr>
          <w:rFonts w:asciiTheme="majorBidi" w:hAnsiTheme="majorBidi" w:cstheme="majorBidi"/>
          <w:sz w:val="20"/>
          <w:szCs w:val="20"/>
        </w:rPr>
        <w:t>(</w:t>
      </w:r>
      <w:r w:rsidR="0020748A" w:rsidRPr="009F494C">
        <w:rPr>
          <w:rFonts w:asciiTheme="majorBidi" w:hAnsiTheme="majorBidi" w:cstheme="majorBidi" w:hint="cs"/>
          <w:sz w:val="20"/>
          <w:szCs w:val="20"/>
          <w:cs/>
        </w:rPr>
        <w:t>ดูหมายเหตุ</w:t>
      </w:r>
      <w:r w:rsidR="00BB3F35">
        <w:rPr>
          <w:rFonts w:asciiTheme="majorBidi" w:hAnsiTheme="majorBidi" w:cstheme="majorBidi" w:hint="cs"/>
          <w:sz w:val="20"/>
          <w:szCs w:val="20"/>
          <w:cs/>
        </w:rPr>
        <w:t>ข้อ</w:t>
      </w:r>
      <w:r w:rsidR="0020748A" w:rsidRPr="009F494C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20748A" w:rsidRPr="009F494C">
        <w:rPr>
          <w:rFonts w:asciiTheme="majorBidi" w:hAnsiTheme="majorBidi" w:cstheme="majorBidi"/>
          <w:sz w:val="20"/>
          <w:szCs w:val="20"/>
        </w:rPr>
        <w:t>11)</w:t>
      </w:r>
    </w:p>
    <w:p w14:paraId="46F1A4CF" w14:textId="77777777" w:rsidR="00102987" w:rsidRPr="00254423" w:rsidRDefault="00102987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087B0607" w14:textId="162FBE10" w:rsidR="00395FF3" w:rsidRPr="00254423" w:rsidRDefault="00395FF3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254423">
        <w:rPr>
          <w:rFonts w:asciiTheme="majorBidi" w:hAnsiTheme="majorBidi" w:cstheme="majorBidi"/>
          <w:i/>
          <w:iCs/>
          <w:sz w:val="20"/>
          <w:szCs w:val="20"/>
          <w:cs/>
        </w:rPr>
        <w:t>เงินปันผลรับ</w:t>
      </w:r>
    </w:p>
    <w:p w14:paraId="08B69D61" w14:textId="11D5214D" w:rsidR="00853332" w:rsidRPr="00102987" w:rsidRDefault="00853332" w:rsidP="00AD4D63">
      <w:pPr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04A1CE22" w14:textId="77777777" w:rsidR="009F7BA1" w:rsidRDefault="00AD4D63" w:rsidP="00AD4D63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  <w:sectPr w:rsidR="009F7BA1" w:rsidSect="00D112DC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254423">
        <w:rPr>
          <w:rFonts w:asciiTheme="majorBidi" w:hAnsiTheme="majorBidi" w:cstheme="majorBidi"/>
          <w:sz w:val="20"/>
          <w:szCs w:val="20"/>
          <w:cs/>
        </w:rPr>
        <w:t xml:space="preserve">ในระหว่างงวดสามเดือนสิ้นสุดวันที่ </w:t>
      </w:r>
      <w:r w:rsidRPr="00254423">
        <w:rPr>
          <w:rFonts w:asciiTheme="majorBidi" w:hAnsiTheme="majorBidi" w:cstheme="majorBidi"/>
          <w:sz w:val="20"/>
          <w:szCs w:val="20"/>
        </w:rPr>
        <w:t xml:space="preserve">31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มีนาคม </w:t>
      </w:r>
      <w:r w:rsidRPr="00254423">
        <w:rPr>
          <w:rFonts w:asciiTheme="majorBidi" w:hAnsiTheme="majorBidi" w:cstheme="majorBidi"/>
          <w:sz w:val="20"/>
          <w:szCs w:val="20"/>
        </w:rPr>
        <w:t xml:space="preserve">2564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กลุ่มบริษัทได้รับหุ้นปันผลจากเงินลงทุนในบริษัท </w:t>
      </w:r>
      <w:r w:rsidRPr="00254423">
        <w:rPr>
          <w:rFonts w:asciiTheme="majorBidi" w:hAnsiTheme="majorBidi" w:cstheme="majorBidi"/>
          <w:sz w:val="20"/>
          <w:szCs w:val="20"/>
        </w:rPr>
        <w:t xml:space="preserve">TMS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เป็นหุ้นสามัญจำนวน </w:t>
      </w:r>
      <w:r w:rsidR="00531D5D" w:rsidRPr="00254423">
        <w:rPr>
          <w:rFonts w:asciiTheme="majorBidi" w:hAnsiTheme="majorBidi" w:cstheme="majorBidi"/>
          <w:sz w:val="20"/>
          <w:szCs w:val="20"/>
        </w:rPr>
        <w:t>2.53</w:t>
      </w:r>
      <w:r w:rsidRPr="00254423">
        <w:rPr>
          <w:rFonts w:asciiTheme="majorBidi" w:hAnsiTheme="majorBidi" w:cstheme="majorBidi"/>
          <w:sz w:val="20"/>
          <w:szCs w:val="20"/>
        </w:rPr>
        <w:t xml:space="preserve">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ล้านหุ้น เท่ากับ </w:t>
      </w:r>
      <w:r w:rsidRPr="00254423">
        <w:rPr>
          <w:rFonts w:asciiTheme="majorBidi" w:hAnsiTheme="majorBidi" w:cstheme="majorBidi"/>
          <w:sz w:val="20"/>
          <w:szCs w:val="20"/>
        </w:rPr>
        <w:t xml:space="preserve">87.69 </w:t>
      </w:r>
      <w:r w:rsidRPr="00254423">
        <w:rPr>
          <w:rFonts w:asciiTheme="majorBidi" w:hAnsiTheme="majorBidi" w:cstheme="majorBidi"/>
          <w:sz w:val="20"/>
          <w:szCs w:val="20"/>
          <w:cs/>
        </w:rPr>
        <w:t xml:space="preserve">ล้านดองเวียดนาม เทียบเท่าเงินบาทจำนวน </w:t>
      </w:r>
      <w:r w:rsidRPr="00254423">
        <w:rPr>
          <w:rFonts w:asciiTheme="majorBidi" w:hAnsiTheme="majorBidi" w:cstheme="majorBidi"/>
          <w:sz w:val="20"/>
          <w:szCs w:val="20"/>
        </w:rPr>
        <w:t xml:space="preserve">113.30 </w:t>
      </w:r>
      <w:r w:rsidRPr="00254423">
        <w:rPr>
          <w:rFonts w:asciiTheme="majorBidi" w:hAnsiTheme="majorBidi" w:cstheme="majorBidi"/>
          <w:sz w:val="20"/>
          <w:szCs w:val="20"/>
          <w:cs/>
        </w:rPr>
        <w:t>ล้านบาท</w:t>
      </w:r>
    </w:p>
    <w:p w14:paraId="06304FDA" w14:textId="0BD7BF45" w:rsidR="008834BE" w:rsidRPr="002A039F" w:rsidRDefault="00FA19DA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2A039F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เ</w:t>
      </w:r>
      <w:r w:rsidR="00007EE9" w:rsidRPr="002A039F">
        <w:rPr>
          <w:rFonts w:ascii="Angsana New" w:hAnsi="Angsana New" w:cs="Angsana New"/>
          <w:sz w:val="28"/>
          <w:szCs w:val="28"/>
          <w:u w:val="none"/>
          <w:cs/>
          <w:lang w:val="th-TH"/>
        </w:rPr>
        <w:t>งินลงทุนในบริษัทย่อย</w:t>
      </w:r>
      <w:r w:rsidR="006A7BD2" w:rsidRPr="002A039F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 </w:t>
      </w: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269"/>
        <w:gridCol w:w="1806"/>
        <w:gridCol w:w="180"/>
        <w:gridCol w:w="356"/>
        <w:gridCol w:w="463"/>
        <w:gridCol w:w="180"/>
        <w:gridCol w:w="77"/>
        <w:gridCol w:w="180"/>
        <w:gridCol w:w="451"/>
        <w:gridCol w:w="180"/>
        <w:gridCol w:w="89"/>
        <w:gridCol w:w="180"/>
        <w:gridCol w:w="631"/>
        <w:gridCol w:w="89"/>
        <w:gridCol w:w="91"/>
        <w:gridCol w:w="89"/>
        <w:gridCol w:w="712"/>
        <w:gridCol w:w="9"/>
        <w:gridCol w:w="180"/>
        <w:gridCol w:w="33"/>
        <w:gridCol w:w="777"/>
        <w:gridCol w:w="180"/>
        <w:gridCol w:w="39"/>
        <w:gridCol w:w="777"/>
        <w:gridCol w:w="180"/>
        <w:gridCol w:w="37"/>
        <w:gridCol w:w="738"/>
        <w:gridCol w:w="35"/>
        <w:gridCol w:w="183"/>
        <w:gridCol w:w="771"/>
        <w:gridCol w:w="39"/>
        <w:gridCol w:w="180"/>
        <w:gridCol w:w="745"/>
        <w:gridCol w:w="65"/>
        <w:gridCol w:w="152"/>
        <w:gridCol w:w="28"/>
        <w:gridCol w:w="800"/>
      </w:tblGrid>
      <w:tr w:rsidR="00237D8A" w:rsidRPr="007F4BE0" w14:paraId="5FAADC5C" w14:textId="77777777" w:rsidTr="00C202A4">
        <w:trPr>
          <w:cantSplit/>
          <w:trHeight w:val="178"/>
        </w:trPr>
        <w:tc>
          <w:tcPr>
            <w:tcW w:w="5040" w:type="dxa"/>
            <w:gridSpan w:val="5"/>
            <w:vAlign w:val="bottom"/>
          </w:tcPr>
          <w:p w14:paraId="1CA9784C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7"/>
            <w:vAlign w:val="bottom"/>
          </w:tcPr>
          <w:p w14:paraId="2C78C3EB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00CCB6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2" w:type="dxa"/>
            <w:gridSpan w:val="5"/>
            <w:vAlign w:val="bottom"/>
          </w:tcPr>
          <w:p w14:paraId="29BA40C1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2" w:type="dxa"/>
            <w:gridSpan w:val="3"/>
            <w:vAlign w:val="bottom"/>
          </w:tcPr>
          <w:p w14:paraId="6952EF66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26" w:type="dxa"/>
            <w:gridSpan w:val="17"/>
            <w:vAlign w:val="bottom"/>
          </w:tcPr>
          <w:p w14:paraId="2DB6FA3E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237D8A" w:rsidRPr="007F4BE0" w14:paraId="0BE283A7" w14:textId="77777777" w:rsidTr="00C202A4">
        <w:trPr>
          <w:cantSplit/>
          <w:trHeight w:val="549"/>
        </w:trPr>
        <w:tc>
          <w:tcPr>
            <w:tcW w:w="2698" w:type="dxa"/>
            <w:gridSpan w:val="2"/>
            <w:vAlign w:val="bottom"/>
          </w:tcPr>
          <w:p w14:paraId="38D4AC55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51E41CD5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7"/>
            <w:vAlign w:val="bottom"/>
          </w:tcPr>
          <w:p w14:paraId="3732FD0F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3A22EE95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927A491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2" w:type="dxa"/>
            <w:gridSpan w:val="5"/>
            <w:vAlign w:val="bottom"/>
          </w:tcPr>
          <w:p w14:paraId="30E131BB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A3DB1B8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222" w:type="dxa"/>
            <w:gridSpan w:val="3"/>
            <w:vAlign w:val="bottom"/>
          </w:tcPr>
          <w:p w14:paraId="3BD7B111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73" w:type="dxa"/>
            <w:gridSpan w:val="4"/>
            <w:vAlign w:val="bottom"/>
          </w:tcPr>
          <w:p w14:paraId="5CB0AF1E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3AF8DB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17" w:type="dxa"/>
            <w:gridSpan w:val="2"/>
            <w:vAlign w:val="bottom"/>
          </w:tcPr>
          <w:p w14:paraId="4E698CB3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27" w:type="dxa"/>
            <w:gridSpan w:val="4"/>
            <w:vAlign w:val="bottom"/>
          </w:tcPr>
          <w:p w14:paraId="42479023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715D3D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219" w:type="dxa"/>
            <w:gridSpan w:val="2"/>
            <w:vAlign w:val="bottom"/>
          </w:tcPr>
          <w:p w14:paraId="6E12D4C9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0" w:type="dxa"/>
            <w:gridSpan w:val="5"/>
            <w:vAlign w:val="bottom"/>
          </w:tcPr>
          <w:p w14:paraId="637A04E0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19E7E8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237D8A" w:rsidRPr="007F4BE0" w14:paraId="47C28A9D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0BE16561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2" w:type="dxa"/>
            <w:gridSpan w:val="3"/>
          </w:tcPr>
          <w:p w14:paraId="60FAE732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14844268" w14:textId="20BEE8DB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37D8A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237D8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0F45012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27B09689" w14:textId="7B4B0665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237D8A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C8BD100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5ADDAE90" w14:textId="4CF45113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37D8A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237D8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gridSpan w:val="2"/>
          </w:tcPr>
          <w:p w14:paraId="057EA1AF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60D621B" w14:textId="7D6B3EE4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237D8A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22" w:type="dxa"/>
            <w:gridSpan w:val="3"/>
          </w:tcPr>
          <w:p w14:paraId="2A79941B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53391AC" w14:textId="65219F57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37D8A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237D8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219" w:type="dxa"/>
            <w:gridSpan w:val="2"/>
          </w:tcPr>
          <w:p w14:paraId="7668405C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879F133" w14:textId="2AD71D59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237D8A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17" w:type="dxa"/>
            <w:gridSpan w:val="2"/>
          </w:tcPr>
          <w:p w14:paraId="1926FB09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07794304" w14:textId="6B3C9337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37D8A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237D8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218" w:type="dxa"/>
            <w:gridSpan w:val="2"/>
          </w:tcPr>
          <w:p w14:paraId="520CB383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C4F983C" w14:textId="317A695F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37D8A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237D8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219" w:type="dxa"/>
            <w:gridSpan w:val="2"/>
          </w:tcPr>
          <w:p w14:paraId="24900200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3A9896D" w14:textId="067DF866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37D8A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237D8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217" w:type="dxa"/>
            <w:gridSpan w:val="2"/>
          </w:tcPr>
          <w:p w14:paraId="5A09E2C1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84CDCE1" w14:textId="3F3A39FB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237D8A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</w:tr>
      <w:tr w:rsidR="00237D8A" w:rsidRPr="007F4BE0" w14:paraId="3EA84B59" w14:textId="77777777" w:rsidTr="00C202A4">
        <w:trPr>
          <w:cantSplit/>
          <w:trHeight w:val="180"/>
        </w:trPr>
        <w:tc>
          <w:tcPr>
            <w:tcW w:w="2698" w:type="dxa"/>
            <w:gridSpan w:val="2"/>
          </w:tcPr>
          <w:p w14:paraId="0D4C91F0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2" w:type="dxa"/>
            <w:gridSpan w:val="3"/>
          </w:tcPr>
          <w:p w14:paraId="4D87630D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20" w:type="dxa"/>
            <w:gridSpan w:val="3"/>
          </w:tcPr>
          <w:p w14:paraId="5DEFD2C5" w14:textId="3F724ADF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475C2BB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44BC60BE" w14:textId="400ACF86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9D82694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444CAF2B" w14:textId="0CE60690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4CE8CF53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1A6680AA" w14:textId="79D59C31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22" w:type="dxa"/>
            <w:gridSpan w:val="3"/>
          </w:tcPr>
          <w:p w14:paraId="6962C79B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D907AF3" w14:textId="341D11E0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9" w:type="dxa"/>
            <w:gridSpan w:val="2"/>
          </w:tcPr>
          <w:p w14:paraId="7AC9767E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DD3C526" w14:textId="6B8A064D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17" w:type="dxa"/>
            <w:gridSpan w:val="2"/>
          </w:tcPr>
          <w:p w14:paraId="603F0291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6C52649E" w14:textId="6418EC9E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8" w:type="dxa"/>
            <w:gridSpan w:val="2"/>
          </w:tcPr>
          <w:p w14:paraId="2FEAE97A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1" w:type="dxa"/>
          </w:tcPr>
          <w:p w14:paraId="620BAC55" w14:textId="776E5318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9" w:type="dxa"/>
            <w:gridSpan w:val="2"/>
          </w:tcPr>
          <w:p w14:paraId="74DF2FDD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313C1C36" w14:textId="0A718C25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7" w:type="dxa"/>
            <w:gridSpan w:val="2"/>
          </w:tcPr>
          <w:p w14:paraId="6A12FEE2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5C917F0" w14:textId="23A102DC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237D8A" w:rsidRPr="007F4BE0" w14:paraId="21F0087A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595F643B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2" w:type="dxa"/>
            <w:gridSpan w:val="3"/>
          </w:tcPr>
          <w:p w14:paraId="3B950F8A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7"/>
          </w:tcPr>
          <w:p w14:paraId="6081EE62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3A309DA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7560" w:type="dxa"/>
            <w:gridSpan w:val="25"/>
          </w:tcPr>
          <w:p w14:paraId="50BDF1BF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237D8A" w:rsidRPr="007F4BE0" w14:paraId="671F2D9E" w14:textId="77777777" w:rsidTr="00C202A4">
        <w:trPr>
          <w:cantSplit/>
          <w:trHeight w:val="60"/>
        </w:trPr>
        <w:tc>
          <w:tcPr>
            <w:tcW w:w="5040" w:type="dxa"/>
            <w:gridSpan w:val="5"/>
          </w:tcPr>
          <w:p w14:paraId="1081ECDE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  <w:gridSpan w:val="3"/>
          </w:tcPr>
          <w:p w14:paraId="6368AB22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17A10D1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02E3F720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E8C27E4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61E3488B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762F0DC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9BF0522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1034C1B2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2F7830F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C6BB588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B200F80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27FF8D53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1DD6B3E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7667E4F0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AC6CCF8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07B1EA4A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F75C218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73A3E8CF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2274216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237D8A" w:rsidRPr="00472DED" w14:paraId="5C1CBABD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3225E855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เบญจพรแลนด์</w:t>
            </w:r>
            <w:r w:rsidRPr="005F595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342" w:type="dxa"/>
            <w:gridSpan w:val="3"/>
          </w:tcPr>
          <w:p w14:paraId="734EC7DD" w14:textId="2797EC9E" w:rsidR="00237D8A" w:rsidRPr="005F595B" w:rsidRDefault="00BB1BB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ให้เช่าที่ดินและอาคาร</w:t>
            </w:r>
          </w:p>
        </w:tc>
        <w:tc>
          <w:tcPr>
            <w:tcW w:w="720" w:type="dxa"/>
            <w:gridSpan w:val="3"/>
          </w:tcPr>
          <w:p w14:paraId="305651F6" w14:textId="1E2E797A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A931AC3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7876A738" w14:textId="21162BD1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AF9FD43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6375DF29" w14:textId="613E9B77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570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3BFF106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4325C19F" w14:textId="56E1C4BC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570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1A81C80E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FE48C03" w14:textId="1FFF44D2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570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9" w:type="dxa"/>
            <w:gridSpan w:val="2"/>
          </w:tcPr>
          <w:p w14:paraId="7DDC4180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5C9D9CB" w14:textId="13961A3C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570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2BB4F1D3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57AE0484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49F02620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1CF3823A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44D7B46D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2318CC5" w14:textId="2B059D66" w:rsidR="00237D8A" w:rsidRPr="005F595B" w:rsidRDefault="001F2771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9567A4">
              <w:rPr>
                <w:rFonts w:asciiTheme="majorBidi" w:hAnsiTheme="majorBidi" w:cstheme="majorBidi"/>
                <w:sz w:val="20"/>
                <w:lang w:bidi="th-TH"/>
              </w:rPr>
              <w:t>570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67A4">
              <w:rPr>
                <w:rFonts w:asciiTheme="majorBidi" w:hAnsiTheme="majorBidi" w:cstheme="majorBidi"/>
                <w:sz w:val="20"/>
                <w:lang w:bidi="th-TH"/>
              </w:rPr>
              <w:t>000</w:t>
            </w:r>
          </w:p>
        </w:tc>
        <w:tc>
          <w:tcPr>
            <w:tcW w:w="217" w:type="dxa"/>
            <w:gridSpan w:val="2"/>
          </w:tcPr>
          <w:p w14:paraId="61F22CDE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22B02F8B" w14:textId="16347A30" w:rsidR="00237D8A" w:rsidRPr="009567A4" w:rsidRDefault="001F2771" w:rsidP="009567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570</w:t>
            </w:r>
            <w:r w:rsidR="00237D8A" w:rsidRPr="009567A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237D8A" w:rsidRPr="00472DED" w14:paraId="0E09A5A1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5534DD4B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ออโต้ลอจิค</w:t>
            </w:r>
            <w:r w:rsidRPr="005F595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342" w:type="dxa"/>
            <w:gridSpan w:val="3"/>
          </w:tcPr>
          <w:p w14:paraId="681A7104" w14:textId="0A5D438A" w:rsidR="00237D8A" w:rsidRPr="005F595B" w:rsidRDefault="00BB1BB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การให้บริการและให้เช่าพื้นท</w:t>
            </w:r>
            <w:r w:rsidR="00237D8A" w:rsidRPr="005F595B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ี่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ลานจอดรถ</w:t>
            </w:r>
          </w:p>
        </w:tc>
        <w:tc>
          <w:tcPr>
            <w:tcW w:w="720" w:type="dxa"/>
            <w:gridSpan w:val="3"/>
          </w:tcPr>
          <w:p w14:paraId="596EA06F" w14:textId="7072E5A8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40DB77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1D4319DC" w14:textId="706DDDE9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243BC0E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6B92223A" w14:textId="428669D3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6037ED4D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C9781E8" w14:textId="7D7F46A1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3B5F807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9CF3CC0" w14:textId="0BFE3F0D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591</w:t>
            </w:r>
          </w:p>
        </w:tc>
        <w:tc>
          <w:tcPr>
            <w:tcW w:w="219" w:type="dxa"/>
            <w:gridSpan w:val="2"/>
          </w:tcPr>
          <w:p w14:paraId="7E5A7973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FF21999" w14:textId="3A614FE4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52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591</w:t>
            </w:r>
          </w:p>
        </w:tc>
        <w:tc>
          <w:tcPr>
            <w:tcW w:w="217" w:type="dxa"/>
            <w:gridSpan w:val="2"/>
          </w:tcPr>
          <w:p w14:paraId="35CD0748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59D230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tl/>
                <w:cs/>
              </w:rPr>
            </w:pPr>
            <w:r w:rsidRPr="005F595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4854D300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92F8794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2F713E24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669AAD8" w14:textId="158FA128" w:rsidR="00237D8A" w:rsidRPr="009567A4" w:rsidRDefault="001F2771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9567A4">
              <w:rPr>
                <w:rFonts w:asciiTheme="majorBidi" w:hAnsiTheme="majorBidi" w:cstheme="majorBidi"/>
                <w:sz w:val="20"/>
                <w:lang w:bidi="th-TH"/>
              </w:rPr>
              <w:t>52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67A4">
              <w:rPr>
                <w:rFonts w:asciiTheme="majorBidi" w:hAnsiTheme="majorBidi" w:cstheme="majorBidi"/>
                <w:sz w:val="20"/>
                <w:lang w:bidi="th-TH"/>
              </w:rPr>
              <w:t>591</w:t>
            </w:r>
          </w:p>
        </w:tc>
        <w:tc>
          <w:tcPr>
            <w:tcW w:w="217" w:type="dxa"/>
            <w:gridSpan w:val="2"/>
          </w:tcPr>
          <w:p w14:paraId="3ECBEA0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2FDEB670" w14:textId="4FBD9C30" w:rsidR="00237D8A" w:rsidRPr="009567A4" w:rsidRDefault="001F2771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237D8A" w:rsidRPr="009567A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591</w:t>
            </w:r>
          </w:p>
        </w:tc>
      </w:tr>
      <w:tr w:rsidR="00237D8A" w:rsidRPr="00472DED" w14:paraId="1234E3D1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2323DB25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ดาต้าเซฟ จำกัด</w:t>
            </w:r>
          </w:p>
        </w:tc>
        <w:tc>
          <w:tcPr>
            <w:tcW w:w="2342" w:type="dxa"/>
            <w:gridSpan w:val="3"/>
          </w:tcPr>
          <w:p w14:paraId="319AE320" w14:textId="36F4CC51" w:rsidR="00237D8A" w:rsidRPr="005F595B" w:rsidRDefault="00BB1BB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ให้บริการจัดการเอกสาร</w:t>
            </w:r>
          </w:p>
        </w:tc>
        <w:tc>
          <w:tcPr>
            <w:tcW w:w="720" w:type="dxa"/>
            <w:gridSpan w:val="3"/>
          </w:tcPr>
          <w:p w14:paraId="1E07FD72" w14:textId="27AD173B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392C87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21208293" w14:textId="2C4C7126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73E0DFA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22AB2217" w14:textId="7B3586A0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1A477FF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44059FCB" w14:textId="6C7D97E0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26CFFFE5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498C32B" w14:textId="17FEC451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19" w:type="dxa"/>
            <w:gridSpan w:val="2"/>
          </w:tcPr>
          <w:p w14:paraId="43840D55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C003F02" w14:textId="70569F89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707E145A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2FDFBEBA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35A4AD2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9929060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56B96DFE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2BD8F2E" w14:textId="660B913E" w:rsidR="00237D8A" w:rsidRPr="005F595B" w:rsidRDefault="001F2771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67A4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67A4">
              <w:rPr>
                <w:rFonts w:asciiTheme="majorBidi" w:hAnsiTheme="majorBidi" w:cstheme="majorBidi"/>
                <w:sz w:val="20"/>
                <w:lang w:bidi="th-TH"/>
              </w:rPr>
              <w:t>000</w:t>
            </w:r>
          </w:p>
        </w:tc>
        <w:tc>
          <w:tcPr>
            <w:tcW w:w="217" w:type="dxa"/>
            <w:gridSpan w:val="2"/>
          </w:tcPr>
          <w:p w14:paraId="5D2A8C6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458800A" w14:textId="5ADBFF77" w:rsidR="00237D8A" w:rsidRPr="005F595B" w:rsidRDefault="001F2771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="00237D8A" w:rsidRPr="009567A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237D8A" w:rsidRPr="00472DED" w14:paraId="0F5F9C84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361DB6CA" w14:textId="2986DFCB" w:rsidR="00237D8A" w:rsidRPr="005F595B" w:rsidRDefault="00237D8A" w:rsidP="0023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เจวีเค อินเตอร์เนชั่นแนล</w:t>
            </w:r>
          </w:p>
        </w:tc>
        <w:tc>
          <w:tcPr>
            <w:tcW w:w="2342" w:type="dxa"/>
            <w:gridSpan w:val="3"/>
          </w:tcPr>
          <w:p w14:paraId="2CFA3EF2" w14:textId="684F0854" w:rsidR="00237D8A" w:rsidRPr="005F595B" w:rsidRDefault="00BB1BB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บรรจุหีบห่อ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ขนย้ายภายในประเทศและ</w:t>
            </w:r>
          </w:p>
        </w:tc>
        <w:tc>
          <w:tcPr>
            <w:tcW w:w="720" w:type="dxa"/>
            <w:gridSpan w:val="3"/>
          </w:tcPr>
          <w:p w14:paraId="185C371E" w14:textId="4E0A35C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4BB2A6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5CEA819F" w14:textId="0ABB49C8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B7B965E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B3D029F" w14:textId="27874052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E9A707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0DE765E4" w14:textId="240D2669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013C899D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878376D" w14:textId="1894EB22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6F33436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18919C2" w14:textId="28607C7F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13ADFD1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1743898" w14:textId="22BF8510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18" w:type="dxa"/>
            <w:gridSpan w:val="2"/>
          </w:tcPr>
          <w:p w14:paraId="52ABFED4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E1A063B" w14:textId="19B07D31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19" w:type="dxa"/>
            <w:gridSpan w:val="2"/>
          </w:tcPr>
          <w:p w14:paraId="476DF08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F6F8B90" w14:textId="7D3C9F19" w:rsidR="00237D8A" w:rsidRPr="009567A4" w:rsidRDefault="00237D8A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4549C07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82004A9" w14:textId="6F9D3664" w:rsidR="00237D8A" w:rsidRPr="009567A4" w:rsidRDefault="00237D8A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237D8A" w:rsidRPr="00472DED" w14:paraId="20F89613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25A4FCC3" w14:textId="17070793" w:rsidR="00237D8A" w:rsidRPr="005F595B" w:rsidRDefault="00237D8A" w:rsidP="0023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มูฟเวอรส์ จำกัด</w:t>
            </w:r>
          </w:p>
        </w:tc>
        <w:tc>
          <w:tcPr>
            <w:tcW w:w="2342" w:type="dxa"/>
            <w:gridSpan w:val="3"/>
          </w:tcPr>
          <w:p w14:paraId="45817924" w14:textId="3AFF749A" w:rsidR="00237D8A" w:rsidRPr="005F595B" w:rsidRDefault="00237D8A" w:rsidP="00237D8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BB1BB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ระหว่างประเทศ</w:t>
            </w:r>
          </w:p>
        </w:tc>
        <w:tc>
          <w:tcPr>
            <w:tcW w:w="720" w:type="dxa"/>
            <w:gridSpan w:val="3"/>
          </w:tcPr>
          <w:p w14:paraId="13112BAE" w14:textId="56AB17A6" w:rsidR="00237D8A" w:rsidRPr="005F595B" w:rsidRDefault="001F2771" w:rsidP="00237D8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14C55E46" w14:textId="77777777" w:rsidR="00237D8A" w:rsidRPr="005F595B" w:rsidRDefault="00237D8A" w:rsidP="00237D8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2BE4F69" w14:textId="40400F66" w:rsidR="00237D8A" w:rsidRPr="005F595B" w:rsidRDefault="001F2771" w:rsidP="00237D8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F960E4" w14:textId="77777777" w:rsidR="00237D8A" w:rsidRPr="005F595B" w:rsidRDefault="00237D8A" w:rsidP="00237D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F06B41D" w14:textId="0A6A922F" w:rsidR="00237D8A" w:rsidRPr="005F595B" w:rsidRDefault="001F2771" w:rsidP="00237D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 w:hint="cs"/>
                <w:sz w:val="20"/>
                <w:lang w:val="en-US"/>
              </w:rPr>
              <w:t>44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 w:hint="cs"/>
                <w:sz w:val="20"/>
                <w:lang w:val="en-US"/>
              </w:rPr>
              <w:t>400</w:t>
            </w:r>
          </w:p>
        </w:tc>
        <w:tc>
          <w:tcPr>
            <w:tcW w:w="180" w:type="dxa"/>
            <w:gridSpan w:val="2"/>
          </w:tcPr>
          <w:p w14:paraId="7F389998" w14:textId="77777777" w:rsidR="00237D8A" w:rsidRPr="005F595B" w:rsidRDefault="00237D8A" w:rsidP="00237D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9694CFD" w14:textId="420FD190" w:rsidR="00237D8A" w:rsidRPr="005F595B" w:rsidRDefault="001F2771" w:rsidP="00237D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222" w:type="dxa"/>
            <w:gridSpan w:val="3"/>
          </w:tcPr>
          <w:p w14:paraId="17BB47A0" w14:textId="77777777" w:rsidR="00237D8A" w:rsidRPr="005F595B" w:rsidRDefault="00237D8A" w:rsidP="00237D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6B78412" w14:textId="692F17E4" w:rsidR="00237D8A" w:rsidRPr="005F595B" w:rsidRDefault="001F2771" w:rsidP="00237D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 w:hint="cs"/>
                <w:sz w:val="20"/>
                <w:lang w:val="en-US"/>
              </w:rPr>
              <w:t>45</w:t>
            </w:r>
            <w:r w:rsidR="00237D8A" w:rsidRPr="005F595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 w:hint="cs"/>
                <w:sz w:val="20"/>
                <w:lang w:val="en-US"/>
              </w:rPr>
              <w:t>749</w:t>
            </w:r>
          </w:p>
        </w:tc>
        <w:tc>
          <w:tcPr>
            <w:tcW w:w="219" w:type="dxa"/>
            <w:gridSpan w:val="2"/>
          </w:tcPr>
          <w:p w14:paraId="495249D4" w14:textId="77777777" w:rsidR="00237D8A" w:rsidRPr="005F595B" w:rsidRDefault="00237D8A" w:rsidP="00237D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4E7390E" w14:textId="7C19CE82" w:rsidR="00237D8A" w:rsidRPr="005F595B" w:rsidRDefault="001F2771" w:rsidP="00237D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45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749</w:t>
            </w:r>
          </w:p>
        </w:tc>
        <w:tc>
          <w:tcPr>
            <w:tcW w:w="217" w:type="dxa"/>
            <w:gridSpan w:val="2"/>
          </w:tcPr>
          <w:p w14:paraId="6584D5A1" w14:textId="77777777" w:rsidR="00237D8A" w:rsidRPr="005F595B" w:rsidRDefault="00237D8A" w:rsidP="00237D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40471F5" w14:textId="01653184" w:rsidR="00237D8A" w:rsidRPr="005F595B" w:rsidRDefault="00237D8A" w:rsidP="00237D8A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29949022" w14:textId="77777777" w:rsidR="00237D8A" w:rsidRPr="005F595B" w:rsidRDefault="00237D8A" w:rsidP="00237D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36A30CF" w14:textId="222955EB" w:rsidR="00237D8A" w:rsidRPr="00F65377" w:rsidRDefault="00237D8A" w:rsidP="00F6537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F6537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5BDF417A" w14:textId="77777777" w:rsidR="00237D8A" w:rsidRPr="005F595B" w:rsidRDefault="00237D8A" w:rsidP="00237D8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1EDFBBB7" w14:textId="789E6E08" w:rsidR="00237D8A" w:rsidRPr="009567A4" w:rsidRDefault="001F2771" w:rsidP="00237D8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9567A4">
              <w:rPr>
                <w:rFonts w:asciiTheme="majorBidi" w:hAnsiTheme="majorBidi" w:cstheme="majorBidi" w:hint="cs"/>
                <w:sz w:val="20"/>
                <w:lang w:bidi="th-TH"/>
              </w:rPr>
              <w:t>45</w:t>
            </w:r>
            <w:r w:rsidR="00237D8A" w:rsidRPr="009567A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67A4">
              <w:rPr>
                <w:rFonts w:asciiTheme="majorBidi" w:hAnsiTheme="majorBidi" w:cstheme="majorBidi" w:hint="cs"/>
                <w:sz w:val="20"/>
                <w:lang w:bidi="th-TH"/>
              </w:rPr>
              <w:t>749</w:t>
            </w:r>
          </w:p>
        </w:tc>
        <w:tc>
          <w:tcPr>
            <w:tcW w:w="217" w:type="dxa"/>
            <w:gridSpan w:val="2"/>
          </w:tcPr>
          <w:p w14:paraId="08311F85" w14:textId="77777777" w:rsidR="00237D8A" w:rsidRPr="005F595B" w:rsidRDefault="00237D8A" w:rsidP="00237D8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5F92E218" w14:textId="4657E083" w:rsidR="00237D8A" w:rsidRPr="005F595B" w:rsidRDefault="001F2771" w:rsidP="009567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237D8A" w:rsidRPr="005F595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749</w:t>
            </w:r>
          </w:p>
        </w:tc>
      </w:tr>
      <w:tr w:rsidR="00237D8A" w:rsidRPr="00472DED" w14:paraId="480DE61F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6204349D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เอเชีย จำกัด</w:t>
            </w:r>
          </w:p>
        </w:tc>
        <w:tc>
          <w:tcPr>
            <w:tcW w:w="2342" w:type="dxa"/>
            <w:gridSpan w:val="3"/>
          </w:tcPr>
          <w:p w14:paraId="3DAE8500" w14:textId="75291BF9" w:rsidR="00237D8A" w:rsidRPr="005F595B" w:rsidRDefault="00BB1BB8" w:rsidP="008F3B58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</w:t>
            </w:r>
            <w:r w:rsidR="008F3B58" w:rsidRPr="005F595B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ร</w:t>
            </w:r>
          </w:p>
        </w:tc>
        <w:tc>
          <w:tcPr>
            <w:tcW w:w="720" w:type="dxa"/>
            <w:gridSpan w:val="3"/>
          </w:tcPr>
          <w:p w14:paraId="293B3D73" w14:textId="3459EC22" w:rsidR="00237D8A" w:rsidRPr="005F595B" w:rsidRDefault="00237D8A" w:rsidP="00D4606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0B13D0B" w14:textId="77777777" w:rsidR="00237D8A" w:rsidRPr="005F595B" w:rsidRDefault="00237D8A" w:rsidP="00D4606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186506D" w14:textId="150322C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8C854F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4C10B6C3" w14:textId="0F9CFF84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8403C85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5F99F09" w14:textId="4F01B581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3456FB0E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EE69787" w14:textId="3DCF266B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F5005E8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F0F96A0" w14:textId="0D7ADF24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74126AB0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4D863057" w14:textId="2D46BAD9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2FF9459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4D6545D" w14:textId="25EA6C3A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6D6F3D4A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19E27386" w14:textId="4AEA9F34" w:rsidR="00237D8A" w:rsidRPr="005F595B" w:rsidRDefault="00237D8A" w:rsidP="009567A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1F76A7E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31ACAA4C" w14:textId="170C38C5" w:rsidR="00237D8A" w:rsidRPr="009567A4" w:rsidRDefault="00237D8A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8F3B58" w:rsidRPr="00472DED" w14:paraId="054D1A26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17B32D68" w14:textId="77777777" w:rsidR="008F3B58" w:rsidRPr="005F595B" w:rsidRDefault="008F3B58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2" w:type="dxa"/>
            <w:gridSpan w:val="3"/>
          </w:tcPr>
          <w:p w14:paraId="4FE1BE34" w14:textId="45230C1A" w:rsidR="008F3B58" w:rsidRPr="005F595B" w:rsidRDefault="008F3B5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="00BB1BB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F595B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คลังสินค้า</w:t>
            </w: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</w:t>
            </w:r>
          </w:p>
        </w:tc>
        <w:tc>
          <w:tcPr>
            <w:tcW w:w="720" w:type="dxa"/>
            <w:gridSpan w:val="3"/>
          </w:tcPr>
          <w:p w14:paraId="224ABF69" w14:textId="77777777" w:rsidR="008F3B58" w:rsidRPr="005F595B" w:rsidRDefault="008F3B58" w:rsidP="00D4606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lang w:val="en-US"/>
              </w:rPr>
            </w:pPr>
          </w:p>
        </w:tc>
        <w:tc>
          <w:tcPr>
            <w:tcW w:w="180" w:type="dxa"/>
          </w:tcPr>
          <w:p w14:paraId="289DF5EA" w14:textId="77777777" w:rsidR="008F3B58" w:rsidRPr="005F595B" w:rsidRDefault="008F3B58" w:rsidP="00D4606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4EEFD285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16C2137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C432036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6377A4F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195BCF24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gridSpan w:val="3"/>
          </w:tcPr>
          <w:p w14:paraId="72265285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338AC3B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0342D45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CB9A81B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7" w:type="dxa"/>
            <w:gridSpan w:val="2"/>
          </w:tcPr>
          <w:p w14:paraId="1972C6FD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63488DB5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717142A0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115E738" w14:textId="77777777" w:rsidR="008F3B58" w:rsidRPr="005F595B" w:rsidRDefault="008F3B58" w:rsidP="00F6537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605402D1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11FD03F7" w14:textId="77777777" w:rsidR="008F3B58" w:rsidRPr="005F595B" w:rsidRDefault="008F3B58" w:rsidP="009567A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328DCDC2" w14:textId="77777777" w:rsidR="008F3B58" w:rsidRPr="005F595B" w:rsidRDefault="008F3B58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051B59B5" w14:textId="77777777" w:rsidR="008F3B58" w:rsidRPr="009567A4" w:rsidRDefault="008F3B58" w:rsidP="009567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F3B58" w:rsidRPr="00472DED" w14:paraId="0AC196FD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47789467" w14:textId="77777777" w:rsidR="008F3B58" w:rsidRPr="005F595B" w:rsidRDefault="008F3B58" w:rsidP="008F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2" w:type="dxa"/>
            <w:gridSpan w:val="3"/>
          </w:tcPr>
          <w:p w14:paraId="77E218F1" w14:textId="6C9429F8" w:rsidR="008F3B58" w:rsidRPr="005F595B" w:rsidRDefault="008F3B58" w:rsidP="008F3B58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="00BB1BB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F595B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และการบรรจุภัณฑ์</w:t>
            </w:r>
          </w:p>
        </w:tc>
        <w:tc>
          <w:tcPr>
            <w:tcW w:w="720" w:type="dxa"/>
            <w:gridSpan w:val="3"/>
          </w:tcPr>
          <w:p w14:paraId="37E3DA79" w14:textId="3B22DBAE" w:rsidR="008F3B58" w:rsidRPr="005F595B" w:rsidRDefault="001F2771" w:rsidP="00D4606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8F3B58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B4136CA" w14:textId="77777777" w:rsidR="008F3B58" w:rsidRPr="005F595B" w:rsidRDefault="008F3B58" w:rsidP="00D4606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4FDFAD43" w14:textId="6E531A2D" w:rsidR="008F3B58" w:rsidRPr="005F595B" w:rsidRDefault="001F2771" w:rsidP="008F3B5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8F3B58" w:rsidRPr="005F595B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306C0ED" w14:textId="77777777" w:rsidR="008F3B58" w:rsidRPr="005F595B" w:rsidRDefault="008F3B58" w:rsidP="008F3B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452418EB" w14:textId="33C9E54A" w:rsidR="008F3B58" w:rsidRPr="005F595B" w:rsidRDefault="001F2771" w:rsidP="008F3B5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8F3B58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="008F3B58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14DCBA87" w14:textId="77777777" w:rsidR="008F3B58" w:rsidRPr="005F595B" w:rsidRDefault="008F3B58" w:rsidP="008F3B5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72EC87A2" w14:textId="0DFDD10D" w:rsidR="008F3B58" w:rsidRPr="005F595B" w:rsidRDefault="001F2771" w:rsidP="008F3B5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8F3B58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="008F3B58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771C53B3" w14:textId="77777777" w:rsidR="008F3B58" w:rsidRPr="005F595B" w:rsidRDefault="008F3B58" w:rsidP="008F3B5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4C3F1FE" w14:textId="0BFEE571" w:rsidR="008F3B58" w:rsidRPr="005F595B" w:rsidRDefault="001F2771" w:rsidP="008F3B5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 w:hint="cs"/>
                <w:sz w:val="20"/>
                <w:lang w:val="en-US"/>
              </w:rPr>
              <w:t>1</w:t>
            </w:r>
            <w:r w:rsidR="008F3B58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="008F3B58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9" w:type="dxa"/>
            <w:gridSpan w:val="2"/>
          </w:tcPr>
          <w:p w14:paraId="3C274968" w14:textId="77777777" w:rsidR="008F3B58" w:rsidRPr="005F595B" w:rsidRDefault="008F3B58" w:rsidP="008F3B5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A37F418" w14:textId="54C27D74" w:rsidR="008F3B58" w:rsidRPr="005F595B" w:rsidRDefault="001F2771" w:rsidP="008F3B5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8F3B58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="008F3B58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5F9C2A56" w14:textId="77777777" w:rsidR="008F3B58" w:rsidRPr="005F595B" w:rsidRDefault="008F3B58" w:rsidP="008F3B5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05111B7C" w14:textId="3E99EEC5" w:rsidR="008F3B58" w:rsidRPr="005F595B" w:rsidRDefault="008F3B58" w:rsidP="008F3B58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7C580948" w14:textId="77777777" w:rsidR="008F3B58" w:rsidRPr="005F595B" w:rsidRDefault="008F3B58" w:rsidP="008F3B5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586919EC" w14:textId="3269C90B" w:rsidR="008F3B58" w:rsidRPr="005F595B" w:rsidRDefault="008F3B58" w:rsidP="00F6537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53145BDC" w14:textId="77777777" w:rsidR="008F3B58" w:rsidRPr="005F595B" w:rsidRDefault="008F3B58" w:rsidP="008F3B5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F14DAB1" w14:textId="7D84BD44" w:rsidR="008F3B58" w:rsidRPr="005F595B" w:rsidRDefault="001F2771" w:rsidP="009567A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67A4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="008F3B58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67A4">
              <w:rPr>
                <w:rFonts w:asciiTheme="majorBidi" w:hAnsiTheme="majorBidi" w:cstheme="majorBidi"/>
                <w:sz w:val="20"/>
                <w:lang w:bidi="th-TH"/>
              </w:rPr>
              <w:t>010</w:t>
            </w:r>
            <w:r w:rsidR="008F3B58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67A4">
              <w:rPr>
                <w:rFonts w:asciiTheme="majorBidi" w:hAnsiTheme="majorBidi" w:cstheme="majorBidi"/>
                <w:sz w:val="20"/>
                <w:lang w:bidi="th-TH"/>
              </w:rPr>
              <w:t>000</w:t>
            </w:r>
          </w:p>
        </w:tc>
        <w:tc>
          <w:tcPr>
            <w:tcW w:w="217" w:type="dxa"/>
            <w:gridSpan w:val="2"/>
          </w:tcPr>
          <w:p w14:paraId="6E1694FC" w14:textId="77777777" w:rsidR="008F3B58" w:rsidRPr="005F595B" w:rsidRDefault="008F3B58" w:rsidP="008F3B5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35E7BD5" w14:textId="04129533" w:rsidR="008F3B58" w:rsidRPr="009567A4" w:rsidRDefault="001F2771" w:rsidP="009567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8F3B58" w:rsidRPr="009567A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010</w:t>
            </w:r>
            <w:r w:rsidR="008F3B58" w:rsidRPr="009567A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237D8A" w:rsidRPr="00472DED" w14:paraId="796E7991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58421C29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ไดนามิค ไอที</w:t>
            </w:r>
            <w:r w:rsidRPr="005F595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2342" w:type="dxa"/>
            <w:gridSpan w:val="3"/>
          </w:tcPr>
          <w:p w14:paraId="450CC604" w14:textId="0B1AF7D9" w:rsidR="00237D8A" w:rsidRPr="005F595B" w:rsidRDefault="00BB1BB8" w:rsidP="0045074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จำหน่ายและติดตั้งอุปกรณ์</w:t>
            </w:r>
          </w:p>
        </w:tc>
        <w:tc>
          <w:tcPr>
            <w:tcW w:w="720" w:type="dxa"/>
            <w:gridSpan w:val="3"/>
          </w:tcPr>
          <w:p w14:paraId="2550EF3D" w14:textId="08BDB476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CF6BAD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D0A9494" w14:textId="167B06B9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9F2EA7A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58D4CB0F" w14:textId="5B278736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67ED177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081A28A" w14:textId="58FF748F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1845644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68B63C0" w14:textId="1B48F583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3C7E8E7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88F4EA7" w14:textId="403DBB58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6CC9251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0B3ECEA" w14:textId="3D7B5A23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0194A2E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27C768F" w14:textId="55E7ECFC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BDD0A83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77616E7" w14:textId="7B0A5190" w:rsidR="00237D8A" w:rsidRPr="009567A4" w:rsidRDefault="00237D8A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08599AA0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FC2A631" w14:textId="0C60DCFB" w:rsidR="00237D8A" w:rsidRPr="009567A4" w:rsidRDefault="00237D8A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45074C" w:rsidRPr="00472DED" w14:paraId="116CA6C2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6DCDEEC3" w14:textId="77777777" w:rsidR="0045074C" w:rsidRPr="005F595B" w:rsidRDefault="0045074C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2" w:type="dxa"/>
            <w:gridSpan w:val="3"/>
          </w:tcPr>
          <w:p w14:paraId="104D94BF" w14:textId="24A2F0E9" w:rsidR="0045074C" w:rsidRPr="005F595B" w:rsidRDefault="0045074C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="00BB1BB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F595B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อิเลคทรอนิกส์โปรแกรม</w:t>
            </w:r>
          </w:p>
        </w:tc>
        <w:tc>
          <w:tcPr>
            <w:tcW w:w="720" w:type="dxa"/>
            <w:gridSpan w:val="3"/>
          </w:tcPr>
          <w:p w14:paraId="0B501811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1AB7EBE4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1CE147A5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986592A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2175A08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4E59A1B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0755D64E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gridSpan w:val="3"/>
          </w:tcPr>
          <w:p w14:paraId="030B2650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DC97279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14397AA2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C2247D4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7" w:type="dxa"/>
            <w:gridSpan w:val="2"/>
          </w:tcPr>
          <w:p w14:paraId="4A2A8BF2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5D47AD89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21D94CD1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864C4EB" w14:textId="77777777" w:rsidR="0045074C" w:rsidRPr="005F595B" w:rsidRDefault="0045074C" w:rsidP="00F6537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3CE340CA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53961EB" w14:textId="77777777" w:rsidR="0045074C" w:rsidRPr="005F595B" w:rsidRDefault="0045074C" w:rsidP="009567A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356E5AB9" w14:textId="77777777" w:rsidR="0045074C" w:rsidRPr="005F595B" w:rsidRDefault="0045074C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659B49D7" w14:textId="77777777" w:rsidR="0045074C" w:rsidRPr="009567A4" w:rsidRDefault="0045074C" w:rsidP="009567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45074C" w:rsidRPr="00472DED" w14:paraId="308724A6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0268977B" w14:textId="77777777" w:rsidR="0045074C" w:rsidRPr="005F595B" w:rsidRDefault="0045074C" w:rsidP="0045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2" w:type="dxa"/>
            <w:gridSpan w:val="3"/>
          </w:tcPr>
          <w:p w14:paraId="0187FCDD" w14:textId="1A00F383" w:rsidR="0045074C" w:rsidRPr="005F595B" w:rsidRDefault="0045074C" w:rsidP="0045074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="00BB1BB8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F595B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ซอฟต์แวร์ และระบบเครือข่าย</w:t>
            </w:r>
          </w:p>
        </w:tc>
        <w:tc>
          <w:tcPr>
            <w:tcW w:w="720" w:type="dxa"/>
            <w:gridSpan w:val="3"/>
          </w:tcPr>
          <w:p w14:paraId="58FC6016" w14:textId="72095DCB" w:rsidR="0045074C" w:rsidRPr="005F595B" w:rsidRDefault="001F2771" w:rsidP="0045074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45074C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4FF067F" w14:textId="77777777" w:rsidR="0045074C" w:rsidRPr="005F595B" w:rsidRDefault="0045074C" w:rsidP="0045074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26A9336B" w14:textId="549100F9" w:rsidR="0045074C" w:rsidRPr="005F595B" w:rsidRDefault="001F2771" w:rsidP="0045074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45074C" w:rsidRPr="005F595B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4265E52" w14:textId="77777777" w:rsidR="0045074C" w:rsidRPr="005F595B" w:rsidRDefault="0045074C" w:rsidP="004507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EFD5073" w14:textId="6396FE10" w:rsidR="0045074C" w:rsidRPr="005F595B" w:rsidRDefault="001F2771" w:rsidP="0045074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13</w:t>
            </w:r>
            <w:r w:rsidR="0045074C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550</w:t>
            </w:r>
          </w:p>
        </w:tc>
        <w:tc>
          <w:tcPr>
            <w:tcW w:w="180" w:type="dxa"/>
            <w:gridSpan w:val="2"/>
          </w:tcPr>
          <w:p w14:paraId="27040B65" w14:textId="77777777" w:rsidR="0045074C" w:rsidRPr="005F595B" w:rsidRDefault="0045074C" w:rsidP="0045074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135DD55" w14:textId="6059869F" w:rsidR="0045074C" w:rsidRPr="005F595B" w:rsidRDefault="001F2771" w:rsidP="0045074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13</w:t>
            </w:r>
            <w:r w:rsidR="0045074C" w:rsidRPr="005F595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550</w:t>
            </w:r>
          </w:p>
        </w:tc>
        <w:tc>
          <w:tcPr>
            <w:tcW w:w="222" w:type="dxa"/>
            <w:gridSpan w:val="3"/>
          </w:tcPr>
          <w:p w14:paraId="6A78F632" w14:textId="77777777" w:rsidR="0045074C" w:rsidRPr="005F595B" w:rsidRDefault="0045074C" w:rsidP="0045074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D89C0B8" w14:textId="1D26F01C" w:rsidR="0045074C" w:rsidRPr="005F595B" w:rsidRDefault="001F2771" w:rsidP="0045074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="0045074C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355</w:t>
            </w:r>
          </w:p>
        </w:tc>
        <w:tc>
          <w:tcPr>
            <w:tcW w:w="219" w:type="dxa"/>
            <w:gridSpan w:val="2"/>
          </w:tcPr>
          <w:p w14:paraId="68B3238A" w14:textId="77777777" w:rsidR="0045074C" w:rsidRPr="005F595B" w:rsidRDefault="0045074C" w:rsidP="0045074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B675706" w14:textId="27BB33F1" w:rsidR="0045074C" w:rsidRPr="005F595B" w:rsidRDefault="001F2771" w:rsidP="0045074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="0045074C" w:rsidRPr="005F595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355</w:t>
            </w:r>
          </w:p>
        </w:tc>
        <w:tc>
          <w:tcPr>
            <w:tcW w:w="217" w:type="dxa"/>
            <w:gridSpan w:val="2"/>
          </w:tcPr>
          <w:p w14:paraId="06825E9E" w14:textId="77777777" w:rsidR="0045074C" w:rsidRPr="005F595B" w:rsidRDefault="0045074C" w:rsidP="0045074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52749A48" w14:textId="32BA1552" w:rsidR="0045074C" w:rsidRPr="005F595B" w:rsidRDefault="0045074C" w:rsidP="0045074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5E4F8F8D" w14:textId="77777777" w:rsidR="0045074C" w:rsidRPr="005F595B" w:rsidRDefault="0045074C" w:rsidP="0045074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D42F46F" w14:textId="27D0BF76" w:rsidR="0045074C" w:rsidRPr="005F595B" w:rsidRDefault="0045074C" w:rsidP="00F6537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7CA8027D" w14:textId="77777777" w:rsidR="0045074C" w:rsidRPr="005F595B" w:rsidRDefault="0045074C" w:rsidP="0045074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54747024" w14:textId="2FA84840" w:rsidR="0045074C" w:rsidRPr="005F595B" w:rsidRDefault="001F2771" w:rsidP="009567A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67A4">
              <w:rPr>
                <w:rFonts w:asciiTheme="majorBidi" w:hAnsiTheme="majorBidi" w:cstheme="majorBidi"/>
                <w:sz w:val="20"/>
                <w:lang w:bidi="th-TH"/>
              </w:rPr>
              <w:t>16</w:t>
            </w:r>
            <w:r w:rsidR="0045074C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67A4">
              <w:rPr>
                <w:rFonts w:asciiTheme="majorBidi" w:hAnsiTheme="majorBidi" w:cstheme="majorBidi"/>
                <w:sz w:val="20"/>
                <w:lang w:bidi="th-TH"/>
              </w:rPr>
              <w:t>355</w:t>
            </w:r>
          </w:p>
        </w:tc>
        <w:tc>
          <w:tcPr>
            <w:tcW w:w="217" w:type="dxa"/>
            <w:gridSpan w:val="2"/>
          </w:tcPr>
          <w:p w14:paraId="11FF034D" w14:textId="77777777" w:rsidR="0045074C" w:rsidRPr="005F595B" w:rsidRDefault="0045074C" w:rsidP="0045074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F2E5BDD" w14:textId="23BF41A3" w:rsidR="0045074C" w:rsidRPr="009567A4" w:rsidRDefault="001F2771" w:rsidP="009567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45074C" w:rsidRPr="005F595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355</w:t>
            </w:r>
          </w:p>
        </w:tc>
      </w:tr>
      <w:tr w:rsidR="00237D8A" w:rsidRPr="00472DED" w14:paraId="1762619E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4CE75792" w14:textId="57BD7E1E" w:rsidR="00237D8A" w:rsidRPr="005F595B" w:rsidRDefault="00237D8A" w:rsidP="00B4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ทรานสปอร์ต</w:t>
            </w:r>
          </w:p>
        </w:tc>
        <w:tc>
          <w:tcPr>
            <w:tcW w:w="2342" w:type="dxa"/>
            <w:gridSpan w:val="3"/>
          </w:tcPr>
          <w:p w14:paraId="34C7C497" w14:textId="318AAC67" w:rsidR="00237D8A" w:rsidRPr="005F595B" w:rsidRDefault="00BB1BB8" w:rsidP="00B4359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ทั้งภายใน</w:t>
            </w:r>
          </w:p>
        </w:tc>
        <w:tc>
          <w:tcPr>
            <w:tcW w:w="720" w:type="dxa"/>
            <w:gridSpan w:val="3"/>
          </w:tcPr>
          <w:p w14:paraId="6496CA1E" w14:textId="3DB655B7" w:rsidR="00237D8A" w:rsidRPr="005F595B" w:rsidRDefault="00237D8A" w:rsidP="00D4606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7D4CE13" w14:textId="77777777" w:rsidR="00237D8A" w:rsidRPr="005F595B" w:rsidRDefault="00237D8A" w:rsidP="00D4606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30B26C10" w14:textId="1277D64B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7E85D9B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6F50FD7" w14:textId="6F93C19F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26D7C8D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4B84547" w14:textId="5065E1C9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1C468D70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0FF85D1" w14:textId="6556DCEA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5BD9184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924CA8D" w14:textId="60F6563A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437B7377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70931BBE" w14:textId="0A7260C0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569C398A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F3BE1B7" w14:textId="05D65473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474EF6E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3AD70868" w14:textId="30494484" w:rsidR="00237D8A" w:rsidRPr="005F595B" w:rsidRDefault="00237D8A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666A5A8A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095EDD74" w14:textId="53DF1584" w:rsidR="00237D8A" w:rsidRPr="005F595B" w:rsidRDefault="00237D8A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F65377" w:rsidRPr="00472DED" w14:paraId="19762965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6097365B" w14:textId="439269C6" w:rsidR="00F65377" w:rsidRPr="005F595B" w:rsidRDefault="00F65377" w:rsidP="00F65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2342" w:type="dxa"/>
            <w:gridSpan w:val="3"/>
          </w:tcPr>
          <w:p w14:paraId="240D1B59" w14:textId="3004ADA8" w:rsidR="00F65377" w:rsidRPr="005F595B" w:rsidRDefault="00F65377" w:rsidP="00F6537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และระหว่างประเทศ</w:t>
            </w:r>
          </w:p>
        </w:tc>
        <w:tc>
          <w:tcPr>
            <w:tcW w:w="720" w:type="dxa"/>
            <w:gridSpan w:val="3"/>
          </w:tcPr>
          <w:p w14:paraId="25DEFA74" w14:textId="6F2D738A" w:rsidR="00F65377" w:rsidRPr="005F595B" w:rsidRDefault="00F65377" w:rsidP="00F6537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95</w:t>
            </w:r>
            <w:r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89</w:t>
            </w:r>
          </w:p>
        </w:tc>
        <w:tc>
          <w:tcPr>
            <w:tcW w:w="180" w:type="dxa"/>
          </w:tcPr>
          <w:p w14:paraId="763AF4CD" w14:textId="77777777" w:rsidR="00F65377" w:rsidRPr="005F595B" w:rsidRDefault="00F65377" w:rsidP="00F6537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4ECE534F" w14:textId="52C4EA9A" w:rsidR="00F65377" w:rsidRPr="005F595B" w:rsidRDefault="00F65377" w:rsidP="00F6537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95</w:t>
            </w:r>
            <w:r w:rsidRPr="005F595B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5C5EDAD5" w14:textId="77777777" w:rsidR="00F65377" w:rsidRPr="005F595B" w:rsidRDefault="00F65377" w:rsidP="00F653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DFE151D" w14:textId="42204943" w:rsidR="00F65377" w:rsidRPr="005F595B" w:rsidRDefault="00F65377" w:rsidP="00F6537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5F595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577CDD6A" w14:textId="77777777" w:rsidR="00F65377" w:rsidRPr="005F595B" w:rsidRDefault="00F65377" w:rsidP="00F6537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C470A37" w14:textId="1B82C7D4" w:rsidR="00F65377" w:rsidRPr="005F595B" w:rsidRDefault="00F65377" w:rsidP="00F6537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92</w:t>
            </w:r>
            <w:r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7C5FD098" w14:textId="77777777" w:rsidR="00F65377" w:rsidRPr="005F595B" w:rsidRDefault="00F65377" w:rsidP="00F6537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2D257BA" w14:textId="5FA86A6A" w:rsidR="00F65377" w:rsidRPr="005F595B" w:rsidRDefault="00F65377" w:rsidP="00F6537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99</w:t>
            </w:r>
            <w:r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136</w:t>
            </w:r>
          </w:p>
        </w:tc>
        <w:tc>
          <w:tcPr>
            <w:tcW w:w="219" w:type="dxa"/>
            <w:gridSpan w:val="2"/>
          </w:tcPr>
          <w:p w14:paraId="5A7C1B76" w14:textId="77777777" w:rsidR="00F65377" w:rsidRPr="005F595B" w:rsidRDefault="00F65377" w:rsidP="00F6537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636741B" w14:textId="4F5FD52C" w:rsidR="00F65377" w:rsidRPr="005F595B" w:rsidRDefault="00F65377" w:rsidP="00F6537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91</w:t>
            </w:r>
            <w:r w:rsidRPr="005F595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465</w:t>
            </w:r>
          </w:p>
        </w:tc>
        <w:tc>
          <w:tcPr>
            <w:tcW w:w="217" w:type="dxa"/>
            <w:gridSpan w:val="2"/>
          </w:tcPr>
          <w:p w14:paraId="5211126A" w14:textId="77777777" w:rsidR="00F65377" w:rsidRPr="005F595B" w:rsidRDefault="00F65377" w:rsidP="00F6537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73FC47D8" w14:textId="145487FD" w:rsidR="00F65377" w:rsidRPr="005F595B" w:rsidRDefault="00F65377" w:rsidP="00F65377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305D136B" w14:textId="77777777" w:rsidR="00F65377" w:rsidRPr="005F595B" w:rsidRDefault="00F65377" w:rsidP="00F6537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DBEC3B6" w14:textId="61E7A237" w:rsidR="00F65377" w:rsidRPr="005F595B" w:rsidRDefault="00F65377" w:rsidP="00F6537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1A672723" w14:textId="77777777" w:rsidR="00F65377" w:rsidRPr="005F595B" w:rsidRDefault="00F65377" w:rsidP="00F6537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25533AC" w14:textId="4126A39E" w:rsidR="00F65377" w:rsidRPr="00F65377" w:rsidRDefault="00F65377" w:rsidP="00F6537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F6537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136</w:t>
            </w:r>
          </w:p>
        </w:tc>
        <w:tc>
          <w:tcPr>
            <w:tcW w:w="217" w:type="dxa"/>
            <w:gridSpan w:val="2"/>
          </w:tcPr>
          <w:p w14:paraId="19AC0BAD" w14:textId="77777777" w:rsidR="00F65377" w:rsidRPr="005F595B" w:rsidRDefault="00F65377" w:rsidP="00F6537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848BC8B" w14:textId="016D6708" w:rsidR="00F65377" w:rsidRPr="00F65377" w:rsidRDefault="00F65377" w:rsidP="00F6537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Pr="005F595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465</w:t>
            </w:r>
          </w:p>
        </w:tc>
      </w:tr>
      <w:tr w:rsidR="00237D8A" w:rsidRPr="00472DED" w14:paraId="35550F39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34479FE6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จาแพค โฮลดิ้ง จำกัด</w:t>
            </w:r>
          </w:p>
        </w:tc>
        <w:tc>
          <w:tcPr>
            <w:tcW w:w="2342" w:type="dxa"/>
            <w:gridSpan w:val="3"/>
          </w:tcPr>
          <w:p w14:paraId="3ACE088E" w14:textId="3E86CF63" w:rsidR="00237D8A" w:rsidRPr="005F595B" w:rsidRDefault="00BB1BB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0" w:type="dxa"/>
            <w:gridSpan w:val="3"/>
          </w:tcPr>
          <w:p w14:paraId="0D2B0CCD" w14:textId="7D81CCFB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796C673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E480988" w14:textId="479E101F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CA2ABDB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77A7B75D" w14:textId="7A98054C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415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  <w:gridSpan w:val="2"/>
          </w:tcPr>
          <w:p w14:paraId="78325D9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F3CB4BB" w14:textId="1C10630D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415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222" w:type="dxa"/>
            <w:gridSpan w:val="3"/>
          </w:tcPr>
          <w:p w14:paraId="16EE4C2B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EECC61E" w14:textId="1A7E2505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806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469</w:t>
            </w:r>
          </w:p>
        </w:tc>
        <w:tc>
          <w:tcPr>
            <w:tcW w:w="219" w:type="dxa"/>
            <w:gridSpan w:val="2"/>
          </w:tcPr>
          <w:p w14:paraId="6C794516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35C552E" w14:textId="7C230C78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806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469</w:t>
            </w:r>
          </w:p>
        </w:tc>
        <w:tc>
          <w:tcPr>
            <w:tcW w:w="217" w:type="dxa"/>
            <w:gridSpan w:val="2"/>
          </w:tcPr>
          <w:p w14:paraId="083C86AD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50760D5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571A97E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32417E09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158CFD4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5CDE719A" w14:textId="58B60E60" w:rsidR="00237D8A" w:rsidRPr="005F595B" w:rsidRDefault="001F2771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806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469</w:t>
            </w:r>
          </w:p>
        </w:tc>
        <w:tc>
          <w:tcPr>
            <w:tcW w:w="217" w:type="dxa"/>
            <w:gridSpan w:val="2"/>
          </w:tcPr>
          <w:p w14:paraId="5CB8F9B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3F518481" w14:textId="00952426" w:rsidR="00237D8A" w:rsidRPr="005F595B" w:rsidRDefault="001F2771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806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469</w:t>
            </w:r>
          </w:p>
        </w:tc>
      </w:tr>
      <w:tr w:rsidR="00237D8A" w:rsidRPr="00472DED" w14:paraId="4D85A5C5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1B35C6B1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จำกัด</w:t>
            </w:r>
          </w:p>
        </w:tc>
        <w:tc>
          <w:tcPr>
            <w:tcW w:w="2342" w:type="dxa"/>
            <w:gridSpan w:val="3"/>
          </w:tcPr>
          <w:p w14:paraId="791424A0" w14:textId="54CEDC22" w:rsidR="00237D8A" w:rsidRPr="005F595B" w:rsidRDefault="00BB1BB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ให้บริการรับฝากสินค้าแช่แข็งในห้องเย็น</w:t>
            </w:r>
          </w:p>
        </w:tc>
        <w:tc>
          <w:tcPr>
            <w:tcW w:w="720" w:type="dxa"/>
            <w:gridSpan w:val="3"/>
          </w:tcPr>
          <w:p w14:paraId="14CE1466" w14:textId="167A8777" w:rsidR="00237D8A" w:rsidRPr="005F595B" w:rsidRDefault="001F2771" w:rsidP="00D4606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99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</w:p>
        </w:tc>
        <w:tc>
          <w:tcPr>
            <w:tcW w:w="180" w:type="dxa"/>
          </w:tcPr>
          <w:p w14:paraId="40F153B6" w14:textId="77777777" w:rsidR="00237D8A" w:rsidRPr="005F595B" w:rsidRDefault="00237D8A" w:rsidP="00D4606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052551F9" w14:textId="52D2927A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03C683AB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71B5F229" w14:textId="790C071A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6C18143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72CB7B08" w14:textId="12C37869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033BDD04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2A9AA6B7" w14:textId="663B2AE0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19" w:type="dxa"/>
            <w:gridSpan w:val="2"/>
          </w:tcPr>
          <w:p w14:paraId="09FA802B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A13B940" w14:textId="771908F3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249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11B6BEF8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2AC8E718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785643A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06D755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223C76F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4AD613D" w14:textId="6B322AEC" w:rsidR="00237D8A" w:rsidRPr="005F595B" w:rsidRDefault="001F2771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17" w:type="dxa"/>
            <w:gridSpan w:val="2"/>
          </w:tcPr>
          <w:p w14:paraId="0A7823C6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3E0128C3" w14:textId="106A42CA" w:rsidR="00237D8A" w:rsidRPr="005F595B" w:rsidRDefault="001F2771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237D8A" w:rsidRPr="00472DED" w14:paraId="34E68646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1B3543BF" w14:textId="77777777" w:rsidR="00237D8A" w:rsidRPr="005F595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เจดับเบิ้ลยูดี แปซิฟิค แลนด์ จำกัด</w:t>
            </w:r>
          </w:p>
        </w:tc>
        <w:tc>
          <w:tcPr>
            <w:tcW w:w="2342" w:type="dxa"/>
            <w:gridSpan w:val="3"/>
          </w:tcPr>
          <w:p w14:paraId="6574AD4F" w14:textId="1EDFF605" w:rsidR="00237D8A" w:rsidRPr="005F595B" w:rsidRDefault="00BB1BB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ให้บริการคลังสินค้า</w:t>
            </w:r>
          </w:p>
        </w:tc>
        <w:tc>
          <w:tcPr>
            <w:tcW w:w="720" w:type="dxa"/>
            <w:gridSpan w:val="3"/>
          </w:tcPr>
          <w:p w14:paraId="48298F02" w14:textId="2576360D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D601B5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6B069E3E" w14:textId="7F73A458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7F19A3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AB7481E" w14:textId="61FDDBC7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160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345669A9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72204C29" w14:textId="03282B5B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5C16C3F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067E8E9" w14:textId="395131EC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160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19" w:type="dxa"/>
            <w:gridSpan w:val="2"/>
          </w:tcPr>
          <w:p w14:paraId="5D5F3638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28AFDAB0" w14:textId="5ECF03F7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7D654B54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207DAF7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7267FC89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1A500690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0B188048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5FE05F3" w14:textId="083D7DF8" w:rsidR="00237D8A" w:rsidRPr="005F595B" w:rsidRDefault="001F2771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160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17" w:type="dxa"/>
            <w:gridSpan w:val="2"/>
          </w:tcPr>
          <w:p w14:paraId="3D37132B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04E734F0" w14:textId="5E2D5CC5" w:rsidR="00237D8A" w:rsidRPr="005F595B" w:rsidRDefault="001F2771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</w:tr>
      <w:tr w:rsidR="00237D8A" w:rsidRPr="00472DED" w14:paraId="216DB384" w14:textId="77777777" w:rsidTr="00C202A4">
        <w:trPr>
          <w:cantSplit/>
          <w:trHeight w:val="60"/>
        </w:trPr>
        <w:tc>
          <w:tcPr>
            <w:tcW w:w="2698" w:type="dxa"/>
            <w:gridSpan w:val="2"/>
          </w:tcPr>
          <w:p w14:paraId="0AB9EFEB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สโตร์ อิท จำกัด</w:t>
            </w:r>
          </w:p>
        </w:tc>
        <w:tc>
          <w:tcPr>
            <w:tcW w:w="2342" w:type="dxa"/>
            <w:gridSpan w:val="3"/>
          </w:tcPr>
          <w:p w14:paraId="1A35BE99" w14:textId="10EDE65A" w:rsidR="00237D8A" w:rsidRPr="005F595B" w:rsidRDefault="00BB1BB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720" w:type="dxa"/>
            <w:gridSpan w:val="3"/>
          </w:tcPr>
          <w:p w14:paraId="1ADDBE37" w14:textId="517C96BC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89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7D6F429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1C619ADE" w14:textId="15F829F2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77F058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F04AFF8" w14:textId="3DF1C26A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160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41DF63FB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20B7870" w14:textId="26CAA4DC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7D183BD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25BDDC64" w14:textId="37B69E24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142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219" w:type="dxa"/>
            <w:gridSpan w:val="2"/>
          </w:tcPr>
          <w:p w14:paraId="7FBC9DE6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2027BE4" w14:textId="2B686B45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142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217" w:type="dxa"/>
            <w:gridSpan w:val="2"/>
          </w:tcPr>
          <w:p w14:paraId="34578CB5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DBDBC0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12E3DCF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AA1E4C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3FD34ED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8852537" w14:textId="1F8125D3" w:rsidR="00237D8A" w:rsidRPr="005F595B" w:rsidRDefault="001F2771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142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217" w:type="dxa"/>
            <w:gridSpan w:val="2"/>
          </w:tcPr>
          <w:p w14:paraId="16F179E9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8DEABB2" w14:textId="7D9DC995" w:rsidR="00237D8A" w:rsidRPr="005F595B" w:rsidRDefault="001F2771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142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</w:tr>
      <w:tr w:rsidR="00237D8A" w:rsidRPr="00472DED" w14:paraId="3DC97607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088C9F5B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โกลบอล ฟู้ดเซอร์วิส เน็ตเวิร์ค จำกัด</w:t>
            </w:r>
          </w:p>
        </w:tc>
        <w:tc>
          <w:tcPr>
            <w:tcW w:w="2342" w:type="dxa"/>
            <w:gridSpan w:val="3"/>
          </w:tcPr>
          <w:p w14:paraId="15CA15B7" w14:textId="11AAB795" w:rsidR="00237D8A" w:rsidRPr="005F595B" w:rsidRDefault="00BB1BB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0" w:type="dxa"/>
            <w:gridSpan w:val="3"/>
          </w:tcPr>
          <w:p w14:paraId="04AFD50A" w14:textId="713F4B4D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88CA604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6C9C8EF" w14:textId="0256CF66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62E5EBA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2BF4E09C" w14:textId="00CFA129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231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  <w:vAlign w:val="bottom"/>
          </w:tcPr>
          <w:p w14:paraId="6C598EB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42C61991" w14:textId="0EEE4AF7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231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  <w:vAlign w:val="bottom"/>
          </w:tcPr>
          <w:p w14:paraId="44CFA3F8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6CD24831" w14:textId="37E8E4DC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230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219" w:type="dxa"/>
            <w:gridSpan w:val="2"/>
          </w:tcPr>
          <w:p w14:paraId="5A287D9B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5E677C3F" w14:textId="38774D5C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  <w:tc>
          <w:tcPr>
            <w:tcW w:w="217" w:type="dxa"/>
            <w:gridSpan w:val="2"/>
          </w:tcPr>
          <w:p w14:paraId="43166E07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</w:tcPr>
          <w:p w14:paraId="4E87E705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4EB69AE9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E61AC4B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141B964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01621F1B" w14:textId="4366946D" w:rsidR="00237D8A" w:rsidRPr="005F595B" w:rsidRDefault="001F2771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230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217" w:type="dxa"/>
            <w:gridSpan w:val="2"/>
          </w:tcPr>
          <w:p w14:paraId="2C501073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1693C3C1" w14:textId="5E3A8D71" w:rsidR="00237D8A" w:rsidRPr="005F595B" w:rsidRDefault="001F2771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</w:tr>
      <w:tr w:rsidR="00237D8A" w:rsidRPr="00472DED" w14:paraId="6C742830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74C1C17F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5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อาร์ท สเปซ จำกัด</w:t>
            </w:r>
          </w:p>
        </w:tc>
        <w:tc>
          <w:tcPr>
            <w:tcW w:w="2342" w:type="dxa"/>
            <w:gridSpan w:val="3"/>
          </w:tcPr>
          <w:p w14:paraId="48290A4A" w14:textId="5D517B09" w:rsidR="00237D8A" w:rsidRPr="005F595B" w:rsidRDefault="00BB1BB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ให้บริการรับฝากงานศิลปะ</w:t>
            </w:r>
          </w:p>
        </w:tc>
        <w:tc>
          <w:tcPr>
            <w:tcW w:w="720" w:type="dxa"/>
            <w:gridSpan w:val="3"/>
          </w:tcPr>
          <w:p w14:paraId="697C9B1D" w14:textId="31671D78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C578664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4CBA8E1" w14:textId="5D21A7C2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41AB800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5011A001" w14:textId="2E77CAA2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  <w:vAlign w:val="bottom"/>
          </w:tcPr>
          <w:p w14:paraId="4F34358E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20F777B5" w14:textId="7E0F09D7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80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  <w:vAlign w:val="bottom"/>
          </w:tcPr>
          <w:p w14:paraId="50B81C8A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422BC668" w14:textId="59DEE251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19" w:type="dxa"/>
            <w:gridSpan w:val="2"/>
          </w:tcPr>
          <w:p w14:paraId="2467495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2974717C" w14:textId="4A3AF960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80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73325957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</w:tcPr>
          <w:p w14:paraId="6D9A60C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567EB995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56A2718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30E93CAD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7EC99861" w14:textId="6FFCCBB0" w:rsidR="00237D8A" w:rsidRPr="005F595B" w:rsidRDefault="001F2771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17" w:type="dxa"/>
            <w:gridSpan w:val="2"/>
          </w:tcPr>
          <w:p w14:paraId="16E7B1C9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519C18E7" w14:textId="093DF8BE" w:rsidR="00237D8A" w:rsidRPr="005F595B" w:rsidRDefault="001F2771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80</w:t>
            </w:r>
            <w:r w:rsidR="00237D8A" w:rsidRPr="005F595B">
              <w:rPr>
                <w:rFonts w:asciiTheme="majorBidi" w:hAnsiTheme="majorBidi" w:cstheme="majorBidi"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</w:tr>
      <w:tr w:rsidR="00237D8A" w:rsidRPr="00472DED" w14:paraId="5727E0F6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3F36A436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595B">
              <w:rPr>
                <w:rFonts w:asciiTheme="majorBidi" w:hAnsiTheme="majorBidi" w:cs="Angsana New" w:hint="cs"/>
                <w:sz w:val="20"/>
                <w:szCs w:val="20"/>
                <w:cs/>
              </w:rPr>
              <w:t>กิจการร่วมค้าเจดับเบิ้ลยูดี</w:t>
            </w:r>
          </w:p>
        </w:tc>
        <w:tc>
          <w:tcPr>
            <w:tcW w:w="2342" w:type="dxa"/>
            <w:gridSpan w:val="3"/>
          </w:tcPr>
          <w:p w14:paraId="2E467F50" w14:textId="19E9F30C" w:rsidR="00237D8A" w:rsidRPr="005F595B" w:rsidRDefault="00BB1BB8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237D8A" w:rsidRPr="005F595B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บริการยกขนตู้สินค้าที่ท่าเทียบเรือชายฝั่ง</w:t>
            </w:r>
          </w:p>
        </w:tc>
        <w:tc>
          <w:tcPr>
            <w:tcW w:w="720" w:type="dxa"/>
            <w:gridSpan w:val="3"/>
          </w:tcPr>
          <w:p w14:paraId="618EF5C7" w14:textId="2136383E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51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477CBB4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42CE8E42" w14:textId="239EA660" w:rsidR="00237D8A" w:rsidRPr="005F595B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51</w:t>
            </w:r>
            <w:r w:rsidR="00237D8A" w:rsidRPr="005F595B">
              <w:rPr>
                <w:rFonts w:asciiTheme="majorBidi" w:hAnsiTheme="majorBidi" w:cstheme="majorBidi"/>
                <w:sz w:val="20"/>
                <w:lang w:val="en-US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93459F7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386BFFFE" w14:textId="6714D81E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  <w:vAlign w:val="bottom"/>
          </w:tcPr>
          <w:p w14:paraId="2248940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5562D74F" w14:textId="33FAF3B5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22" w:type="dxa"/>
            <w:gridSpan w:val="3"/>
            <w:vAlign w:val="bottom"/>
          </w:tcPr>
          <w:p w14:paraId="4BEACF95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0A2A77D3" w14:textId="041C3B54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219" w:type="dxa"/>
            <w:gridSpan w:val="2"/>
          </w:tcPr>
          <w:p w14:paraId="1A439453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2D9DF03F" w14:textId="461D931B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217" w:type="dxa"/>
            <w:gridSpan w:val="2"/>
          </w:tcPr>
          <w:p w14:paraId="1F166E4A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3A91D8B6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0833911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3D50EF93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6503AF4B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14:paraId="5968C8BB" w14:textId="37969BFD" w:rsidR="00237D8A" w:rsidRPr="005F595B" w:rsidRDefault="001F2771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217" w:type="dxa"/>
            <w:gridSpan w:val="2"/>
          </w:tcPr>
          <w:p w14:paraId="23E98AC6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</w:tcPr>
          <w:p w14:paraId="517D836E" w14:textId="46D28365" w:rsidR="00237D8A" w:rsidRPr="005F595B" w:rsidRDefault="001F2771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237D8A" w:rsidRPr="005F595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</w:tr>
      <w:tr w:rsidR="00237D8A" w:rsidRPr="007F4BE0" w14:paraId="1DE03D20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2FEE1A94" w14:textId="77777777" w:rsidR="00237D8A" w:rsidRPr="005F595B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59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2" w:type="dxa"/>
            <w:gridSpan w:val="3"/>
          </w:tcPr>
          <w:p w14:paraId="5C7E781B" w14:textId="77777777" w:rsidR="00237D8A" w:rsidRPr="005F595B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20" w:type="dxa"/>
            <w:gridSpan w:val="3"/>
          </w:tcPr>
          <w:p w14:paraId="7AD28390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90E30C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3"/>
          </w:tcPr>
          <w:p w14:paraId="30716FA6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AD4FFC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28666D23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C758F62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450AA13B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gridSpan w:val="3"/>
            <w:vAlign w:val="bottom"/>
          </w:tcPr>
          <w:p w14:paraId="43D82D60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575186A7" w14:textId="076E9E9C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="00237D8A" w:rsidRPr="005F595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542</w:t>
            </w:r>
            <w:r w:rsidR="00237D8A" w:rsidRPr="005F595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799</w:t>
            </w:r>
          </w:p>
        </w:tc>
        <w:tc>
          <w:tcPr>
            <w:tcW w:w="219" w:type="dxa"/>
            <w:gridSpan w:val="2"/>
          </w:tcPr>
          <w:p w14:paraId="6DA79925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51AB1089" w14:textId="71D1C945" w:rsidR="00237D8A" w:rsidRPr="005F595B" w:rsidRDefault="001F2771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="00237D8A" w:rsidRPr="005F595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53</w:t>
            </w:r>
            <w:r w:rsidR="009174A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5,128</w:t>
            </w:r>
          </w:p>
        </w:tc>
        <w:tc>
          <w:tcPr>
            <w:tcW w:w="217" w:type="dxa"/>
            <w:gridSpan w:val="2"/>
          </w:tcPr>
          <w:p w14:paraId="2AA6276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434310E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218" w:type="dxa"/>
            <w:gridSpan w:val="2"/>
          </w:tcPr>
          <w:p w14:paraId="7EED6B39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75377811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F595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6C0628DF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</w:tcPr>
          <w:p w14:paraId="435AE73A" w14:textId="3B590637" w:rsidR="00237D8A" w:rsidRPr="005F595B" w:rsidRDefault="001F2771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="00237D8A" w:rsidRPr="005F595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542</w:t>
            </w:r>
            <w:r w:rsidR="00237D8A" w:rsidRPr="005F595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799</w:t>
            </w:r>
          </w:p>
        </w:tc>
        <w:tc>
          <w:tcPr>
            <w:tcW w:w="217" w:type="dxa"/>
            <w:gridSpan w:val="2"/>
          </w:tcPr>
          <w:p w14:paraId="11656B6C" w14:textId="77777777" w:rsidR="00237D8A" w:rsidRPr="005F595B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D6CF6B" w14:textId="09A4397C" w:rsidR="00237D8A" w:rsidRPr="005F595B" w:rsidRDefault="001F2771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="00237D8A" w:rsidRPr="005F595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53</w:t>
            </w:r>
            <w:r w:rsidR="009567A4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</w:t>
            </w:r>
            <w:r w:rsidR="00237D8A" w:rsidRPr="005F595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="009567A4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Pr="001F277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28</w:t>
            </w:r>
          </w:p>
        </w:tc>
      </w:tr>
      <w:tr w:rsidR="00237D8A" w:rsidRPr="007F4BE0" w14:paraId="26AF06D1" w14:textId="77777777" w:rsidTr="00C202A4">
        <w:trPr>
          <w:cantSplit/>
          <w:trHeight w:val="187"/>
        </w:trPr>
        <w:tc>
          <w:tcPr>
            <w:tcW w:w="2698" w:type="dxa"/>
            <w:gridSpan w:val="2"/>
          </w:tcPr>
          <w:p w14:paraId="3E95B4D7" w14:textId="77777777" w:rsidR="00237D8A" w:rsidRPr="00472DED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42" w:type="dxa"/>
            <w:gridSpan w:val="3"/>
          </w:tcPr>
          <w:p w14:paraId="10476923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20" w:type="dxa"/>
            <w:gridSpan w:val="3"/>
          </w:tcPr>
          <w:p w14:paraId="1E990CB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089169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3"/>
          </w:tcPr>
          <w:p w14:paraId="563406A7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4F01B3F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2A520CEA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8C63C5C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5806569C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gridSpan w:val="3"/>
            <w:vAlign w:val="bottom"/>
          </w:tcPr>
          <w:p w14:paraId="06357990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</w:tcPr>
          <w:p w14:paraId="4C85497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19" w:type="dxa"/>
            <w:gridSpan w:val="2"/>
          </w:tcPr>
          <w:p w14:paraId="305FAD3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</w:tcPr>
          <w:p w14:paraId="618450FF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17" w:type="dxa"/>
            <w:gridSpan w:val="2"/>
          </w:tcPr>
          <w:p w14:paraId="2C242DD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02FE62FA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7427BF3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</w:tcPr>
          <w:p w14:paraId="33DEF21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0AF9BF10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  <w:tcBorders>
              <w:top w:val="double" w:sz="4" w:space="0" w:color="auto"/>
            </w:tcBorders>
          </w:tcPr>
          <w:p w14:paraId="2A237B77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17" w:type="dxa"/>
            <w:gridSpan w:val="2"/>
          </w:tcPr>
          <w:p w14:paraId="2E4455F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  <w:tcBorders>
              <w:top w:val="double" w:sz="4" w:space="0" w:color="auto"/>
            </w:tcBorders>
          </w:tcPr>
          <w:p w14:paraId="0EA3382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EB3C66" w:rsidRPr="007F4BE0" w14:paraId="46C60921" w14:textId="77777777" w:rsidTr="00C202A4">
        <w:trPr>
          <w:cantSplit/>
          <w:trHeight w:val="60"/>
        </w:trPr>
        <w:tc>
          <w:tcPr>
            <w:tcW w:w="4504" w:type="dxa"/>
            <w:gridSpan w:val="3"/>
          </w:tcPr>
          <w:p w14:paraId="26DB1CFE" w14:textId="36591EB1" w:rsidR="00EB3C66" w:rsidRPr="007F4BE0" w:rsidRDefault="00EB3C66" w:rsidP="007E6924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</w:p>
        </w:tc>
        <w:tc>
          <w:tcPr>
            <w:tcW w:w="180" w:type="dxa"/>
          </w:tcPr>
          <w:p w14:paraId="3EF40E3F" w14:textId="77777777" w:rsidR="00EB3C66" w:rsidRPr="007F4BE0" w:rsidRDefault="00EB3C66" w:rsidP="007E69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33D355CA" w14:textId="77777777" w:rsidR="00EB3C66" w:rsidRPr="007F4BE0" w:rsidRDefault="00EB3C66" w:rsidP="007E69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D8EE420" w14:textId="77777777" w:rsidR="00EB3C66" w:rsidRPr="007F4BE0" w:rsidRDefault="00EB3C66" w:rsidP="007E69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7DD26CDF" w14:textId="77777777" w:rsidR="00EB3C66" w:rsidRPr="007F4BE0" w:rsidRDefault="00EB3C66" w:rsidP="007E69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CA7B1A2" w14:textId="77777777" w:rsidR="00EB3C66" w:rsidRPr="007F4BE0" w:rsidRDefault="00EB3C66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85648D4" w14:textId="77777777" w:rsidR="00EB3C66" w:rsidRPr="007F4BE0" w:rsidRDefault="00EB3C66" w:rsidP="007E692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134B09A" w14:textId="77777777" w:rsidR="00EB3C66" w:rsidRPr="007F4BE0" w:rsidRDefault="00EB3C66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D67D7A5" w14:textId="77777777" w:rsidR="00EB3C66" w:rsidRPr="007F4BE0" w:rsidRDefault="00EB3C66" w:rsidP="007E692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3C8844C" w14:textId="77777777" w:rsidR="00EB3C66" w:rsidRPr="007F4BE0" w:rsidRDefault="00EB3C66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9" w:type="dxa"/>
            <w:gridSpan w:val="18"/>
          </w:tcPr>
          <w:p w14:paraId="2641D646" w14:textId="63174A6D" w:rsidR="00EB3C66" w:rsidRPr="007F4BE0" w:rsidRDefault="00EB3C66" w:rsidP="00EB3C6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237D8A" w:rsidRPr="007F4BE0" w14:paraId="573CFACC" w14:textId="77777777" w:rsidTr="00C202A4">
        <w:trPr>
          <w:cantSplit/>
          <w:trHeight w:val="549"/>
        </w:trPr>
        <w:tc>
          <w:tcPr>
            <w:tcW w:w="2429" w:type="dxa"/>
            <w:vAlign w:val="bottom"/>
          </w:tcPr>
          <w:p w14:paraId="23A54C0E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bookmarkStart w:id="1" w:name="_Hlk40181453"/>
          </w:p>
        </w:tc>
        <w:tc>
          <w:tcPr>
            <w:tcW w:w="2075" w:type="dxa"/>
            <w:gridSpan w:val="2"/>
            <w:vAlign w:val="bottom"/>
          </w:tcPr>
          <w:p w14:paraId="17637D8B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ED409C6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07" w:type="dxa"/>
            <w:gridSpan w:val="6"/>
            <w:vAlign w:val="bottom"/>
          </w:tcPr>
          <w:p w14:paraId="0787C753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7EF67F2F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17A2B94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8"/>
            <w:vAlign w:val="bottom"/>
          </w:tcPr>
          <w:p w14:paraId="56E6B032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B02496D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6" w:type="dxa"/>
            <w:gridSpan w:val="5"/>
            <w:vAlign w:val="bottom"/>
          </w:tcPr>
          <w:p w14:paraId="51C7BD94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6C0AEA7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3" w:type="dxa"/>
            <w:gridSpan w:val="6"/>
            <w:vAlign w:val="bottom"/>
          </w:tcPr>
          <w:p w14:paraId="58F93F57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6CFFE46A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0" w:type="dxa"/>
            <w:gridSpan w:val="5"/>
            <w:vAlign w:val="bottom"/>
          </w:tcPr>
          <w:p w14:paraId="2FEAA15B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bookmarkEnd w:id="1"/>
      <w:tr w:rsidR="00BD21E4" w:rsidRPr="007F4BE0" w14:paraId="758BFFA7" w14:textId="77777777" w:rsidTr="00C202A4">
        <w:trPr>
          <w:cantSplit/>
          <w:trHeight w:val="187"/>
        </w:trPr>
        <w:tc>
          <w:tcPr>
            <w:tcW w:w="2429" w:type="dxa"/>
          </w:tcPr>
          <w:p w14:paraId="596E3CAC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75" w:type="dxa"/>
            <w:gridSpan w:val="2"/>
          </w:tcPr>
          <w:p w14:paraId="751A8725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5BF8F87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70F1F5E6" w14:textId="60685318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37D8A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237D8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D7359D1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D4951B6" w14:textId="074E9393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237D8A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0D08218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A1B976D" w14:textId="0950358B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37D8A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237D8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gridSpan w:val="2"/>
          </w:tcPr>
          <w:p w14:paraId="0F8D2018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3414F6FC" w14:textId="05BAE525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237D8A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353F937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78C7A63" w14:textId="7D5A4A74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37D8A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237D8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34005C7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A2A66A8" w14:textId="3EA95E95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237D8A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B0F9D2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B6CCF60" w14:textId="0FB1BB23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37D8A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237D8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685C406F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620C2C2" w14:textId="2CDD3269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237D8A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1DC5D8D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DFDB23B" w14:textId="082C3984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37D8A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237D8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gridSpan w:val="2"/>
          </w:tcPr>
          <w:p w14:paraId="28AB4A44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4E4CDB75" w14:textId="6055B97E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237D8A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</w:tr>
      <w:tr w:rsidR="00BD21E4" w:rsidRPr="007F4BE0" w14:paraId="6B60C4BC" w14:textId="77777777" w:rsidTr="00C202A4">
        <w:trPr>
          <w:cantSplit/>
          <w:trHeight w:val="180"/>
        </w:trPr>
        <w:tc>
          <w:tcPr>
            <w:tcW w:w="2429" w:type="dxa"/>
          </w:tcPr>
          <w:p w14:paraId="16DB95F1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75" w:type="dxa"/>
            <w:gridSpan w:val="2"/>
          </w:tcPr>
          <w:p w14:paraId="0114042A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7F068EA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5CF5D8E9" w14:textId="265BB42B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E8F4A6B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3A26DAAA" w14:textId="68026342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F9F85E5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25E08FBD" w14:textId="200E3E16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32F70EB7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AFC6024" w14:textId="43A59CC5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F0120DD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956ABAD" w14:textId="09C2BB77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D05138C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6CB938A" w14:textId="6F9155DD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AE7D905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B7D5E05" w14:textId="22371B56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238CD16A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C4AA30D" w14:textId="72D69F66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65E17DF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2C67A16" w14:textId="63E88ADD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7346810B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72D18824" w14:textId="686BF159" w:rsidR="00237D8A" w:rsidRPr="007F4BE0" w:rsidRDefault="001F2771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AB5443" w:rsidRPr="00472DED" w14:paraId="69F9B1E5" w14:textId="77777777" w:rsidTr="00C202A4">
        <w:trPr>
          <w:cantSplit/>
          <w:trHeight w:val="60"/>
        </w:trPr>
        <w:tc>
          <w:tcPr>
            <w:tcW w:w="2429" w:type="dxa"/>
          </w:tcPr>
          <w:p w14:paraId="4573CDF8" w14:textId="19BB6084" w:rsidR="00AB5443" w:rsidRPr="00472DED" w:rsidRDefault="00AB5443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5" w:type="dxa"/>
            <w:gridSpan w:val="2"/>
          </w:tcPr>
          <w:p w14:paraId="06B17FC9" w14:textId="2B2A884B" w:rsidR="00AB5443" w:rsidRPr="00472DED" w:rsidRDefault="00AB5443" w:rsidP="007E6924">
            <w:pPr>
              <w:pStyle w:val="acctfourfigures"/>
              <w:tabs>
                <w:tab w:val="clear" w:pos="765"/>
              </w:tabs>
              <w:spacing w:line="240" w:lineRule="auto"/>
              <w:ind w:left="-78" w:right="-79" w:hanging="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27FE994" w14:textId="77777777" w:rsidR="00AB5443" w:rsidRPr="00472DED" w:rsidRDefault="00AB5443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7" w:type="dxa"/>
            <w:gridSpan w:val="6"/>
          </w:tcPr>
          <w:p w14:paraId="79BF6ED6" w14:textId="0087F124" w:rsidR="00AB5443" w:rsidRPr="00E73AA1" w:rsidRDefault="00AB5443" w:rsidP="00E73A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E73AA1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E73AA1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ร้อยละ</w:t>
            </w:r>
            <w:r w:rsidRPr="00E73AA1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0C10B6" w14:textId="77777777" w:rsidR="00AB5443" w:rsidRPr="00472DED" w:rsidRDefault="00AB5443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8"/>
          </w:tcPr>
          <w:p w14:paraId="62F51B0C" w14:textId="31D498FF" w:rsidR="00AB5443" w:rsidRPr="00AB5443" w:rsidRDefault="00AB5443" w:rsidP="00AB544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AB5443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AB5443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พัน</w:t>
            </w:r>
            <w:r w:rsidRPr="00AB5443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1B9770" w14:textId="77777777" w:rsidR="00AB5443" w:rsidRPr="00472DED" w:rsidRDefault="00AB5443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9" w:type="dxa"/>
            <w:gridSpan w:val="18"/>
          </w:tcPr>
          <w:p w14:paraId="34E5ABB9" w14:textId="1B8CAFDF" w:rsidR="00AB5443" w:rsidRPr="00AB5443" w:rsidRDefault="00AB5443" w:rsidP="00AB544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AB5443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AB5443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พันบาท</w:t>
            </w:r>
            <w:r w:rsidRPr="00AB5443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BD21E4" w:rsidRPr="007F4BE0" w14:paraId="67DCB5FD" w14:textId="77777777" w:rsidTr="00C202A4">
        <w:trPr>
          <w:cantSplit/>
          <w:trHeight w:val="60"/>
        </w:trPr>
        <w:tc>
          <w:tcPr>
            <w:tcW w:w="4504" w:type="dxa"/>
            <w:gridSpan w:val="3"/>
          </w:tcPr>
          <w:p w14:paraId="6E54F9BC" w14:textId="77777777" w:rsidR="00237D8A" w:rsidRPr="007F4BE0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bidi="th-TH"/>
              </w:rPr>
              <w:t>งอ้อม</w:t>
            </w:r>
          </w:p>
        </w:tc>
        <w:tc>
          <w:tcPr>
            <w:tcW w:w="180" w:type="dxa"/>
          </w:tcPr>
          <w:p w14:paraId="4CFD9583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375D91F1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BB48BBE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7861AC8C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6255D5C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27B7ED7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6BDF7F1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0DD9984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05722F0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9E41DB0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F53D43C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0E01DFD6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8F4C6A4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17580BB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73D86936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049304E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2CF0B8F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BFB4403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16D29D6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03EAF59A" w14:textId="77777777" w:rsidR="00237D8A" w:rsidRPr="007F4BE0" w:rsidRDefault="00237D8A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BD21E4" w:rsidRPr="00472DED" w14:paraId="028E80B0" w14:textId="77777777" w:rsidTr="00C202A4">
        <w:trPr>
          <w:cantSplit/>
          <w:trHeight w:val="60"/>
        </w:trPr>
        <w:tc>
          <w:tcPr>
            <w:tcW w:w="2429" w:type="dxa"/>
          </w:tcPr>
          <w:p w14:paraId="193E88B9" w14:textId="77777777" w:rsidR="00237D8A" w:rsidRPr="00472DED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แปซิฟิค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ห้องเย็น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075" w:type="dxa"/>
            <w:gridSpan w:val="2"/>
          </w:tcPr>
          <w:p w14:paraId="0F0FE492" w14:textId="2F4CCEC2" w:rsidR="00237D8A" w:rsidRPr="00472DED" w:rsidRDefault="00237D8A" w:rsidP="00BD21E4">
            <w:pPr>
              <w:pStyle w:val="acctfourfigures"/>
              <w:tabs>
                <w:tab w:val="clear" w:pos="765"/>
              </w:tabs>
              <w:spacing w:line="240" w:lineRule="auto"/>
              <w:ind w:left="-78" w:right="-79" w:hanging="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ให้บริการรับฝากสินค้าแช่แข็ง</w:t>
            </w:r>
          </w:p>
        </w:tc>
        <w:tc>
          <w:tcPr>
            <w:tcW w:w="180" w:type="dxa"/>
          </w:tcPr>
          <w:p w14:paraId="6FC073D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1D6894AB" w14:textId="162D69CD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01C3112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599EBE87" w14:textId="15C73448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A002B1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5D7FDD1" w14:textId="129268B2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A30E6E9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C780756" w14:textId="2423F59E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3BE40E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9E5F89E" w14:textId="39E1BD32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67FB74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690A9107" w14:textId="6F9ECB14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56AA7C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741E3BE" w14:textId="317EFC38" w:rsidR="00237D8A" w:rsidRPr="00472DED" w:rsidRDefault="00237D8A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15CAC3F2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97214E5" w14:textId="4BFC84C9" w:rsidR="00237D8A" w:rsidRPr="00472DED" w:rsidRDefault="00237D8A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89890F9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18792C2" w14:textId="121508BA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916062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4B36DF7" w14:textId="4A17E766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142953" w:rsidRPr="00472DED" w14:paraId="1B412735" w14:textId="77777777" w:rsidTr="00C202A4">
        <w:trPr>
          <w:cantSplit/>
          <w:trHeight w:val="60"/>
        </w:trPr>
        <w:tc>
          <w:tcPr>
            <w:tcW w:w="2429" w:type="dxa"/>
          </w:tcPr>
          <w:p w14:paraId="6213C9F0" w14:textId="77777777" w:rsidR="00BD21E4" w:rsidRPr="00472DED" w:rsidRDefault="00BD21E4" w:rsidP="00BD2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75" w:type="dxa"/>
            <w:gridSpan w:val="2"/>
          </w:tcPr>
          <w:p w14:paraId="2C36E2B1" w14:textId="6A47B27B" w:rsidR="00BD21E4" w:rsidRPr="00472DED" w:rsidRDefault="00BD21E4" w:rsidP="00BD21E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  <w:cs/>
                <w:lang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</w:t>
            </w:r>
            <w:r w:rsidR="00201088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>ในห้องเย็นและขนส่งสินค้าแช่แข็ง</w:t>
            </w:r>
          </w:p>
        </w:tc>
        <w:tc>
          <w:tcPr>
            <w:tcW w:w="180" w:type="dxa"/>
          </w:tcPr>
          <w:p w14:paraId="50A3665C" w14:textId="77777777" w:rsidR="00BD21E4" w:rsidRPr="00472DED" w:rsidRDefault="00BD21E4" w:rsidP="00BD21E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279AAAE5" w14:textId="413ADDD1" w:rsidR="00BD21E4" w:rsidRPr="00472DED" w:rsidRDefault="001F2771" w:rsidP="00BD21E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BD21E4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39AD400" w14:textId="77777777" w:rsidR="00BD21E4" w:rsidRPr="00472DED" w:rsidRDefault="00BD21E4" w:rsidP="00BD21E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5C408C7" w14:textId="237991F2" w:rsidR="00BD21E4" w:rsidRPr="00472DED" w:rsidRDefault="001F2771" w:rsidP="00BD21E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BD21E4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C9168AD" w14:textId="77777777" w:rsidR="00BD21E4" w:rsidRPr="00472DED" w:rsidRDefault="00BD21E4" w:rsidP="00BD21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1697909" w14:textId="5C672BDC" w:rsidR="00BD21E4" w:rsidRPr="00472DED" w:rsidRDefault="00BD21E4" w:rsidP="00BD21E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443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16550CFD" w14:textId="77777777" w:rsidR="00BD21E4" w:rsidRPr="00472DED" w:rsidRDefault="00BD21E4" w:rsidP="00BD21E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7DFFAA9" w14:textId="40722656" w:rsidR="00BD21E4" w:rsidRPr="00472DED" w:rsidRDefault="00BD21E4" w:rsidP="00BD21E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443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69FFA70" w14:textId="77777777" w:rsidR="00BD21E4" w:rsidRPr="00472DED" w:rsidRDefault="00BD21E4" w:rsidP="00BD21E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02577AC0" w14:textId="364E2078" w:rsidR="00BD21E4" w:rsidRPr="00472DED" w:rsidRDefault="00BD21E4" w:rsidP="00BD21E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0CC5FA" w14:textId="77777777" w:rsidR="00BD21E4" w:rsidRPr="00472DED" w:rsidRDefault="00BD21E4" w:rsidP="00BD21E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2140ACD" w14:textId="6E406BD7" w:rsidR="00BD21E4" w:rsidRPr="00472DED" w:rsidRDefault="00BD21E4" w:rsidP="00BD21E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EF1225" w14:textId="77777777" w:rsidR="00BD21E4" w:rsidRPr="00472DED" w:rsidRDefault="00BD21E4" w:rsidP="00BD21E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F97EDB5" w14:textId="3876058D" w:rsidR="00BD21E4" w:rsidRPr="00472DED" w:rsidRDefault="00BD21E4" w:rsidP="00BD21E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287118B" w14:textId="77777777" w:rsidR="00BD21E4" w:rsidRPr="00472DED" w:rsidRDefault="00BD21E4" w:rsidP="00BD21E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2B8E4B3" w14:textId="22BFC22C" w:rsidR="00BD21E4" w:rsidRPr="00472DED" w:rsidRDefault="00BD21E4" w:rsidP="00BD21E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2A93C0" w14:textId="77777777" w:rsidR="00BD21E4" w:rsidRPr="00472DED" w:rsidRDefault="00BD21E4" w:rsidP="00BD21E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0E72F5CF" w14:textId="3188E48E" w:rsidR="00BD21E4" w:rsidRPr="00472DED" w:rsidRDefault="00BD21E4" w:rsidP="00BD21E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B4CBD7E" w14:textId="77777777" w:rsidR="00BD21E4" w:rsidRPr="00472DED" w:rsidRDefault="00BD21E4" w:rsidP="00BD21E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7A0E8CEC" w14:textId="6BB4FBDE" w:rsidR="00BD21E4" w:rsidRPr="00472DED" w:rsidRDefault="00BD21E4" w:rsidP="00BD21E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142953" w:rsidRPr="00472DED" w14:paraId="286E2F97" w14:textId="77777777" w:rsidTr="00C202A4">
        <w:trPr>
          <w:cantSplit/>
          <w:trHeight w:val="60"/>
        </w:trPr>
        <w:tc>
          <w:tcPr>
            <w:tcW w:w="2429" w:type="dxa"/>
          </w:tcPr>
          <w:p w14:paraId="12000C95" w14:textId="77777777" w:rsidR="00BD21E4" w:rsidRPr="00472DED" w:rsidRDefault="00BD21E4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75" w:type="dxa"/>
            <w:gridSpan w:val="2"/>
          </w:tcPr>
          <w:p w14:paraId="26EF6584" w14:textId="77777777" w:rsidR="00BD21E4" w:rsidRPr="00472DED" w:rsidRDefault="00BD21E4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9164FAF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77FBBCC8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F8642D7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2CBEE116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1CDDE90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41DFFE6C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9305358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DFA3633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2FE3D8F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E8C7A87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E45763D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49D60343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247F9FB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E4DE775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5DB51BBD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7F61042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5DA6B5A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7551817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689ED45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74602B68" w14:textId="77777777" w:rsidR="00BD21E4" w:rsidRPr="00472DED" w:rsidRDefault="00BD21E4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BD21E4" w:rsidRPr="00472DED" w14:paraId="649C1E79" w14:textId="77777777" w:rsidTr="00C202A4">
        <w:trPr>
          <w:cantSplit/>
          <w:trHeight w:val="60"/>
        </w:trPr>
        <w:tc>
          <w:tcPr>
            <w:tcW w:w="2429" w:type="dxa"/>
          </w:tcPr>
          <w:p w14:paraId="2FEB9F41" w14:textId="77777777" w:rsidR="00237D8A" w:rsidRPr="00472DED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แปซิฟิค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โลจิสติกส์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โปร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075" w:type="dxa"/>
            <w:gridSpan w:val="2"/>
          </w:tcPr>
          <w:p w14:paraId="7D4946BF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7F2BFED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55DBE527" w14:textId="4221E724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FF2F6C9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56F27341" w14:textId="615FB838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="00237D8A" w:rsidRPr="00472DED">
              <w:rPr>
                <w:rFonts w:asciiTheme="majorBidi" w:hAnsiTheme="majorBidi" w:cstheme="majorBidi"/>
                <w:sz w:val="20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E3C76B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60A3AFE9" w14:textId="7F4BDCF2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472DED">
              <w:rPr>
                <w:rFonts w:asciiTheme="majorBidi" w:hAnsiTheme="majorBidi" w:cstheme="majorBidi"/>
                <w:sz w:val="20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Pr="00472DED">
              <w:rPr>
                <w:rFonts w:asciiTheme="majorBidi" w:hAnsiTheme="majorBidi" w:cstheme="majorBidi"/>
                <w:sz w:val="20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02A05E88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D573590" w14:textId="4DCB1925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472DED">
              <w:rPr>
                <w:rFonts w:asciiTheme="majorBidi" w:hAnsiTheme="majorBidi" w:cstheme="majorBidi"/>
                <w:sz w:val="20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Pr="00472DED">
              <w:rPr>
                <w:rFonts w:asciiTheme="majorBidi" w:hAnsiTheme="majorBidi" w:cstheme="majorBidi"/>
                <w:sz w:val="20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5AEAAF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8E15B16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702BF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254704F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657A0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C06B3D6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82DDE0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2AC733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CDAED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9B888F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76ACA3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6DD5895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BD21E4" w:rsidRPr="00472DED" w14:paraId="4E5CBA1B" w14:textId="77777777" w:rsidTr="00C202A4">
        <w:trPr>
          <w:cantSplit/>
          <w:trHeight w:val="60"/>
        </w:trPr>
        <w:tc>
          <w:tcPr>
            <w:tcW w:w="2429" w:type="dxa"/>
          </w:tcPr>
          <w:p w14:paraId="5449F9B2" w14:textId="77777777" w:rsidR="00237D8A" w:rsidRPr="00472DED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เจพีเค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โคลด์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สโตเรจ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075" w:type="dxa"/>
            <w:gridSpan w:val="2"/>
          </w:tcPr>
          <w:p w14:paraId="6C7C652A" w14:textId="31ECCB1F" w:rsidR="00237D8A" w:rsidRPr="00201088" w:rsidRDefault="00237D8A" w:rsidP="00201088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  <w:cs/>
                <w:lang w:val="en-US"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ให้บริการรับฝากสินค้าแช่แข็</w:t>
            </w:r>
            <w:r w:rsidR="00201088">
              <w:rPr>
                <w:rFonts w:ascii="Angsana New" w:hAnsi="Angsana New" w:cs="Angsana New" w:hint="cs"/>
                <w:sz w:val="20"/>
                <w:cs/>
                <w:lang w:val="en-US" w:bidi="th-TH"/>
              </w:rPr>
              <w:t>ง</w:t>
            </w:r>
          </w:p>
        </w:tc>
        <w:tc>
          <w:tcPr>
            <w:tcW w:w="180" w:type="dxa"/>
          </w:tcPr>
          <w:p w14:paraId="7B41F54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23AC0DF7" w14:textId="1458E57C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AA0903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60A166CC" w14:textId="37D8D465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AF19B38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51E25B1F" w14:textId="4A0834A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3CE8F5F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BFE5982" w14:textId="4C5A94B8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7BC856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5B35CB0" w14:textId="3D038D90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CF7A2C8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3122157F" w14:textId="763DD439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39F686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0A61DFB" w14:textId="37F2BCB2" w:rsidR="00237D8A" w:rsidRPr="00472DED" w:rsidRDefault="00237D8A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1FD8E28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65506A9" w14:textId="21F465D1" w:rsidR="00237D8A" w:rsidRPr="00472DED" w:rsidRDefault="00237D8A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6ED7BD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1FC292A" w14:textId="42E68E78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1C3FFC2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7E6DA97" w14:textId="345BDAD3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A1892" w:rsidRPr="00472DED" w14:paraId="5E3D21D4" w14:textId="77777777" w:rsidTr="00C202A4">
        <w:trPr>
          <w:cantSplit/>
          <w:trHeight w:val="60"/>
        </w:trPr>
        <w:tc>
          <w:tcPr>
            <w:tcW w:w="2429" w:type="dxa"/>
          </w:tcPr>
          <w:p w14:paraId="3AB7A6B1" w14:textId="77777777" w:rsidR="003A1892" w:rsidRPr="00472DED" w:rsidRDefault="003A1892" w:rsidP="003A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75" w:type="dxa"/>
            <w:gridSpan w:val="2"/>
          </w:tcPr>
          <w:p w14:paraId="3282ADFE" w14:textId="119532CB" w:rsidR="003A1892" w:rsidRPr="00472DED" w:rsidRDefault="003A1892" w:rsidP="003A1892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  <w:cs/>
                <w:lang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 </w:t>
            </w: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>ในห้องเย็น</w:t>
            </w:r>
          </w:p>
        </w:tc>
        <w:tc>
          <w:tcPr>
            <w:tcW w:w="180" w:type="dxa"/>
          </w:tcPr>
          <w:p w14:paraId="5A59AD02" w14:textId="77777777" w:rsidR="003A1892" w:rsidRPr="00472DED" w:rsidRDefault="003A1892" w:rsidP="003A189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3D4F075C" w14:textId="5D06D851" w:rsidR="003A1892" w:rsidRPr="00472DED" w:rsidRDefault="001F2771" w:rsidP="003A189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="003A1892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1BDA21E6" w14:textId="77777777" w:rsidR="003A1892" w:rsidRPr="00472DED" w:rsidRDefault="003A1892" w:rsidP="003A189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A53475A" w14:textId="6AB58AAC" w:rsidR="003A1892" w:rsidRPr="00472DED" w:rsidRDefault="001F2771" w:rsidP="003A189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="003A1892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07E51686" w14:textId="77777777" w:rsidR="003A1892" w:rsidRPr="00472DED" w:rsidRDefault="003A1892" w:rsidP="003A18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A9DC973" w14:textId="5B6D4E45" w:rsidR="003A1892" w:rsidRPr="00472DED" w:rsidRDefault="003A1892" w:rsidP="003A189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103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  <w:gridSpan w:val="2"/>
          </w:tcPr>
          <w:p w14:paraId="12463884" w14:textId="77777777" w:rsidR="003A1892" w:rsidRPr="00472DED" w:rsidRDefault="003A1892" w:rsidP="003A189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AF2DD9F" w14:textId="159C507C" w:rsidR="003A1892" w:rsidRPr="00472DED" w:rsidRDefault="003A1892" w:rsidP="003A189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103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422CE30B" w14:textId="77777777" w:rsidR="003A1892" w:rsidRPr="00472DED" w:rsidRDefault="003A1892" w:rsidP="003A189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F0F055F" w14:textId="260AAE33" w:rsidR="003A1892" w:rsidRPr="00472DED" w:rsidRDefault="003A1892" w:rsidP="003A1892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4DE854" w14:textId="77777777" w:rsidR="003A1892" w:rsidRPr="00472DED" w:rsidRDefault="003A1892" w:rsidP="003A189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DD697AF" w14:textId="02C99D38" w:rsidR="003A1892" w:rsidRPr="00472DED" w:rsidRDefault="003A1892" w:rsidP="003A1892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86051F" w14:textId="77777777" w:rsidR="003A1892" w:rsidRPr="00472DED" w:rsidRDefault="003A1892" w:rsidP="003A189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C7F22FF" w14:textId="0BA113C9" w:rsidR="003A1892" w:rsidRPr="00472DED" w:rsidRDefault="003A1892" w:rsidP="003A189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46E54FA" w14:textId="77777777" w:rsidR="003A1892" w:rsidRPr="00472DED" w:rsidRDefault="003A1892" w:rsidP="003A189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7BEA11D" w14:textId="3D80C077" w:rsidR="003A1892" w:rsidRPr="00472DED" w:rsidRDefault="003A1892" w:rsidP="003A1892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37820C" w14:textId="77777777" w:rsidR="003A1892" w:rsidRPr="00472DED" w:rsidRDefault="003A1892" w:rsidP="003A189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784B5C9" w14:textId="0F6479C7" w:rsidR="003A1892" w:rsidRPr="00472DED" w:rsidRDefault="003A1892" w:rsidP="003A1892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93EDF66" w14:textId="77777777" w:rsidR="003A1892" w:rsidRPr="00472DED" w:rsidRDefault="003A1892" w:rsidP="003A189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C0D1DCD" w14:textId="1CA088B5" w:rsidR="003A1892" w:rsidRPr="00472DED" w:rsidRDefault="003A1892" w:rsidP="003A189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BD21E4" w:rsidRPr="00472DED" w14:paraId="4B5B8C91" w14:textId="77777777" w:rsidTr="00C202A4">
        <w:trPr>
          <w:cantSplit/>
          <w:trHeight w:val="60"/>
        </w:trPr>
        <w:tc>
          <w:tcPr>
            <w:tcW w:w="2429" w:type="dxa"/>
          </w:tcPr>
          <w:p w14:paraId="565C832F" w14:textId="77777777" w:rsidR="00237D8A" w:rsidRPr="00472DED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กีลเลี่ยน</w:t>
            </w:r>
            <w:r w:rsidRPr="00472DE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075" w:type="dxa"/>
            <w:gridSpan w:val="2"/>
          </w:tcPr>
          <w:p w14:paraId="36219910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ให้เช่าที่ดิน</w:t>
            </w:r>
          </w:p>
        </w:tc>
        <w:tc>
          <w:tcPr>
            <w:tcW w:w="180" w:type="dxa"/>
          </w:tcPr>
          <w:p w14:paraId="41F9BF5F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252F8112" w14:textId="5C50430F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237D8A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A77560C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3F2CE147" w14:textId="16E3C1A3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237D8A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CB2F3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08E03E2F" w14:textId="1A4B831A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  <w:gridSpan w:val="2"/>
          </w:tcPr>
          <w:p w14:paraId="1DBE50B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92A51F2" w14:textId="09C816E6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180" w:type="dxa"/>
          </w:tcPr>
          <w:p w14:paraId="57967AD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2F47B3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274A97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6654E62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7CE30A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D1EBD8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F594458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E9FEA8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F592A9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308582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229B1D9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64988CB9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BD21E4" w:rsidRPr="00472DED" w14:paraId="0E4D3086" w14:textId="77777777" w:rsidTr="00C202A4">
        <w:trPr>
          <w:cantSplit/>
          <w:trHeight w:val="60"/>
        </w:trPr>
        <w:tc>
          <w:tcPr>
            <w:tcW w:w="2429" w:type="dxa"/>
          </w:tcPr>
          <w:p w14:paraId="122C7E14" w14:textId="77777777" w:rsidR="00237D8A" w:rsidRPr="00472DED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472DED">
              <w:rPr>
                <w:rFonts w:ascii="Angsana New" w:hAnsi="Angsana New"/>
                <w:sz w:val="20"/>
                <w:szCs w:val="20"/>
              </w:rPr>
              <w:t>JWD Asia Holdings Private Ltd.</w:t>
            </w:r>
          </w:p>
        </w:tc>
        <w:tc>
          <w:tcPr>
            <w:tcW w:w="2075" w:type="dxa"/>
            <w:gridSpan w:val="2"/>
          </w:tcPr>
          <w:p w14:paraId="4FED9237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680F36B9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2AB342E1" w14:textId="44E4F139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237D8A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A198C4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01265D47" w14:textId="0064C282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237D8A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D52118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06636752" w14:textId="7504024E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180" w:type="dxa"/>
            <w:gridSpan w:val="2"/>
          </w:tcPr>
          <w:p w14:paraId="2E7F6C50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96B0364" w14:textId="6FD64D84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496DF45C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A444FE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B9382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61AB88E7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AFFF3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6DF30D5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613046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A85BF8C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126110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422584F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4A2C31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43221A06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BD21E4" w:rsidRPr="00472DED" w14:paraId="577AE6EE" w14:textId="77777777" w:rsidTr="00C202A4">
        <w:trPr>
          <w:cantSplit/>
          <w:trHeight w:val="60"/>
        </w:trPr>
        <w:tc>
          <w:tcPr>
            <w:tcW w:w="2429" w:type="dxa"/>
          </w:tcPr>
          <w:p w14:paraId="424B3E13" w14:textId="6A852CF2" w:rsidR="00237D8A" w:rsidRPr="00472DED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bookmarkStart w:id="2" w:name="_Hlk40049070"/>
            <w:r w:rsidRPr="00472DED">
              <w:rPr>
                <w:rFonts w:ascii="Angsana New" w:hAnsi="Angsana New"/>
                <w:sz w:val="20"/>
                <w:szCs w:val="20"/>
              </w:rPr>
              <w:t>JVK Indochina Movers Ltd.</w:t>
            </w:r>
            <w:bookmarkEnd w:id="2"/>
          </w:p>
        </w:tc>
        <w:tc>
          <w:tcPr>
            <w:tcW w:w="2075" w:type="dxa"/>
            <w:gridSpan w:val="2"/>
          </w:tcPr>
          <w:p w14:paraId="5B993DFC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20EBD9A5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3095467" w14:textId="3DB2DD96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237D8A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7F7B58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24FAF7A6" w14:textId="69519C13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237D8A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AFB505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26467D9D" w14:textId="1A322012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</w:p>
        </w:tc>
        <w:tc>
          <w:tcPr>
            <w:tcW w:w="180" w:type="dxa"/>
            <w:gridSpan w:val="2"/>
          </w:tcPr>
          <w:p w14:paraId="794DBF9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36BC99C4" w14:textId="2E25FDB6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7C63C2C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A352112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34266EA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2572DB67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257C155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3BA0AC3A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3" w:type="dxa"/>
          </w:tcPr>
          <w:p w14:paraId="1DFBF87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6772346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39129EC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301EF0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C3B53B5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7B0705EA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BD21E4" w:rsidRPr="00472DED" w14:paraId="3B8BACC8" w14:textId="77777777" w:rsidTr="00C202A4">
        <w:trPr>
          <w:cantSplit/>
          <w:trHeight w:val="60"/>
        </w:trPr>
        <w:tc>
          <w:tcPr>
            <w:tcW w:w="2429" w:type="dxa"/>
          </w:tcPr>
          <w:p w14:paraId="20FA1B4B" w14:textId="2F86EED7" w:rsidR="00237D8A" w:rsidRPr="00336938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inorBidi"/>
                <w:sz w:val="20"/>
                <w:szCs w:val="20"/>
              </w:rPr>
            </w:pPr>
            <w:r w:rsidRPr="00472DED">
              <w:rPr>
                <w:rFonts w:ascii="Angsana New" w:hAnsi="Angsana New"/>
                <w:sz w:val="20"/>
                <w:szCs w:val="20"/>
              </w:rPr>
              <w:t>JCM Logistics &amp; Warehousing</w:t>
            </w:r>
          </w:p>
        </w:tc>
        <w:tc>
          <w:tcPr>
            <w:tcW w:w="2075" w:type="dxa"/>
            <w:gridSpan w:val="2"/>
          </w:tcPr>
          <w:p w14:paraId="33246736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16985770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7794CF0F" w14:textId="71323E22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2D8747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22A1AA3E" w14:textId="1F03D5EA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F0CDF9F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38A9DABC" w14:textId="0E8F001B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739312A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1BBFF86" w14:textId="34CF44CB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446896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3032531C" w14:textId="05F5767D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5AB254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07D01F3E" w14:textId="6F074BD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64B3D8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4408EE7" w14:textId="0F093372" w:rsidR="00237D8A" w:rsidRPr="00472DED" w:rsidRDefault="00237D8A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4BB71746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0631C4F" w14:textId="163875BB" w:rsidR="00237D8A" w:rsidRPr="00472DED" w:rsidRDefault="00237D8A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541DA2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A855AB9" w14:textId="5471362E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8F653CF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C4E1BC1" w14:textId="6AF858BD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336938" w:rsidRPr="00472DED" w14:paraId="40C63359" w14:textId="77777777" w:rsidTr="00C202A4">
        <w:trPr>
          <w:cantSplit/>
          <w:trHeight w:val="60"/>
        </w:trPr>
        <w:tc>
          <w:tcPr>
            <w:tcW w:w="2429" w:type="dxa"/>
          </w:tcPr>
          <w:p w14:paraId="492ACC6F" w14:textId="04219815" w:rsidR="00336938" w:rsidRPr="00472DED" w:rsidRDefault="00336938" w:rsidP="00336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cstheme="minorBidi" w:hint="cs"/>
                <w:sz w:val="20"/>
                <w:szCs w:val="20"/>
                <w:cs/>
              </w:rPr>
              <w:t xml:space="preserve">   </w:t>
            </w:r>
            <w:r w:rsidRPr="00472DED">
              <w:rPr>
                <w:rFonts w:ascii="Angsana New" w:hAnsi="Angsana New"/>
                <w:sz w:val="20"/>
                <w:szCs w:val="20"/>
              </w:rPr>
              <w:t>Private Limited</w:t>
            </w:r>
          </w:p>
        </w:tc>
        <w:tc>
          <w:tcPr>
            <w:tcW w:w="2075" w:type="dxa"/>
            <w:gridSpan w:val="2"/>
          </w:tcPr>
          <w:p w14:paraId="09F1916C" w14:textId="77777777" w:rsidR="00336938" w:rsidRPr="00472DED" w:rsidRDefault="00336938" w:rsidP="00336938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1364A092" w14:textId="77777777" w:rsidR="00336938" w:rsidRPr="00472DED" w:rsidRDefault="00336938" w:rsidP="0033693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670CDB2" w14:textId="7377E4A9" w:rsidR="00336938" w:rsidRPr="00472DED" w:rsidRDefault="001F2771" w:rsidP="0033693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336938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08FD22D" w14:textId="77777777" w:rsidR="00336938" w:rsidRPr="00472DED" w:rsidRDefault="00336938" w:rsidP="0033693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287EB7C7" w14:textId="71D4F5E0" w:rsidR="00336938" w:rsidRPr="00472DED" w:rsidRDefault="001F2771" w:rsidP="00336938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336938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205D2650" w14:textId="77777777" w:rsidR="00336938" w:rsidRPr="00472DED" w:rsidRDefault="00336938" w:rsidP="003369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309381F3" w14:textId="533875CD" w:rsidR="00336938" w:rsidRPr="00472DED" w:rsidRDefault="00336938" w:rsidP="0033693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180" w:type="dxa"/>
            <w:gridSpan w:val="2"/>
          </w:tcPr>
          <w:p w14:paraId="25ED0FEC" w14:textId="77777777" w:rsidR="00336938" w:rsidRPr="00472DED" w:rsidRDefault="00336938" w:rsidP="0033693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2889B41" w14:textId="430E4D12" w:rsidR="00336938" w:rsidRPr="00472DED" w:rsidRDefault="00336938" w:rsidP="0033693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1DB8C586" w14:textId="77777777" w:rsidR="00336938" w:rsidRPr="00472DED" w:rsidRDefault="00336938" w:rsidP="0033693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47E6AA6" w14:textId="717463B6" w:rsidR="00336938" w:rsidRPr="00472DED" w:rsidRDefault="00336938" w:rsidP="0033693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CE5702" w14:textId="77777777" w:rsidR="00336938" w:rsidRPr="00472DED" w:rsidRDefault="00336938" w:rsidP="0033693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6ECAAB6" w14:textId="19223A8D" w:rsidR="00336938" w:rsidRPr="00472DED" w:rsidRDefault="00336938" w:rsidP="0033693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5DF0CB" w14:textId="77777777" w:rsidR="00336938" w:rsidRPr="00472DED" w:rsidRDefault="00336938" w:rsidP="0033693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3EEB6C12" w14:textId="512CE965" w:rsidR="00336938" w:rsidRPr="00472DED" w:rsidRDefault="00336938" w:rsidP="003369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89DBD96" w14:textId="77777777" w:rsidR="00336938" w:rsidRPr="00472DED" w:rsidRDefault="00336938" w:rsidP="0033693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67F1589" w14:textId="4302AE0B" w:rsidR="00336938" w:rsidRPr="00472DED" w:rsidRDefault="00336938" w:rsidP="0033693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69EDC7" w14:textId="77777777" w:rsidR="00336938" w:rsidRPr="00472DED" w:rsidRDefault="00336938" w:rsidP="0033693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ED3D04B" w14:textId="58DBBA7B" w:rsidR="00336938" w:rsidRPr="00472DED" w:rsidRDefault="00336938" w:rsidP="0033693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EEAC7C2" w14:textId="77777777" w:rsidR="00336938" w:rsidRPr="00472DED" w:rsidRDefault="00336938" w:rsidP="0033693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2FFE105B" w14:textId="008DDC66" w:rsidR="00336938" w:rsidRPr="00472DED" w:rsidRDefault="00336938" w:rsidP="0033693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BD21E4" w:rsidRPr="00472DED" w14:paraId="4A7FE4E3" w14:textId="77777777" w:rsidTr="00C202A4">
        <w:trPr>
          <w:cantSplit/>
          <w:trHeight w:val="60"/>
        </w:trPr>
        <w:tc>
          <w:tcPr>
            <w:tcW w:w="2429" w:type="dxa"/>
          </w:tcPr>
          <w:p w14:paraId="78703D2F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proofErr w:type="spellStart"/>
            <w:r w:rsidRPr="00472DED">
              <w:rPr>
                <w:rFonts w:ascii="Angsana New" w:hAnsi="Angsana New"/>
                <w:sz w:val="20"/>
              </w:rPr>
              <w:t>Jasia</w:t>
            </w:r>
            <w:proofErr w:type="spellEnd"/>
            <w:r w:rsidRPr="00472DED">
              <w:rPr>
                <w:rFonts w:ascii="Angsana New" w:hAnsi="Angsana New"/>
                <w:sz w:val="20"/>
              </w:rPr>
              <w:t xml:space="preserve"> Logistics (</w:t>
            </w:r>
            <w:proofErr w:type="gramStart"/>
            <w:r w:rsidRPr="00472DED">
              <w:rPr>
                <w:rFonts w:ascii="Angsana New" w:hAnsi="Angsana New"/>
                <w:sz w:val="20"/>
              </w:rPr>
              <w:t xml:space="preserve">Myanmar) </w:t>
            </w:r>
            <w:r w:rsidRPr="00472DED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472DED">
              <w:rPr>
                <w:rFonts w:ascii="Angsana New" w:hAnsi="Angsana New"/>
                <w:sz w:val="20"/>
              </w:rPr>
              <w:t>Co.</w:t>
            </w:r>
            <w:proofErr w:type="gramEnd"/>
            <w:r w:rsidRPr="00472DED">
              <w:rPr>
                <w:rFonts w:ascii="Angsana New" w:hAnsi="Angsana New"/>
                <w:sz w:val="20"/>
              </w:rPr>
              <w:t>, Ltd.</w:t>
            </w:r>
          </w:p>
        </w:tc>
        <w:tc>
          <w:tcPr>
            <w:tcW w:w="2075" w:type="dxa"/>
            <w:gridSpan w:val="2"/>
          </w:tcPr>
          <w:p w14:paraId="04E82DB0" w14:textId="636A4249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ให้บริการรับฝากสินค้าและขนส</w:t>
            </w:r>
            <w:r w:rsidR="00F07502">
              <w:rPr>
                <w:rFonts w:ascii="Angsana New" w:hAnsi="Angsana New" w:cs="Angsana New" w:hint="cs"/>
                <w:sz w:val="20"/>
                <w:cs/>
                <w:lang w:bidi="th-TH"/>
              </w:rPr>
              <w:t>่ง</w:t>
            </w:r>
            <w:r w:rsidRPr="00472DED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</w:p>
        </w:tc>
        <w:tc>
          <w:tcPr>
            <w:tcW w:w="180" w:type="dxa"/>
          </w:tcPr>
          <w:p w14:paraId="5A2D64E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0E1D910A" w14:textId="1FE3F528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F51D565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0721087F" w14:textId="3367603E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94FAF27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AA59F4D" w14:textId="10CA13D4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EDD54E5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77DB8AF" w14:textId="0C220943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D22FE25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4E60DC5" w14:textId="084CFA11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8AAF75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B7B14BF" w14:textId="4DCB38C0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BD7CC37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7034AB8B" w14:textId="5F2C9E8C" w:rsidR="00237D8A" w:rsidRPr="00472DED" w:rsidRDefault="00237D8A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2FA5E64A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A5D00FC" w14:textId="74BBAEC5" w:rsidR="00237D8A" w:rsidRPr="00472DED" w:rsidRDefault="00237D8A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CFBC1C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0221D56" w14:textId="4C29A56A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7CC52F8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4EEF398E" w14:textId="0678322D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F07502" w:rsidRPr="00472DED" w14:paraId="3CBE68C8" w14:textId="77777777" w:rsidTr="00C202A4">
        <w:trPr>
          <w:cantSplit/>
          <w:trHeight w:val="60"/>
        </w:trPr>
        <w:tc>
          <w:tcPr>
            <w:tcW w:w="2429" w:type="dxa"/>
          </w:tcPr>
          <w:p w14:paraId="07EAD1DE" w14:textId="77777777" w:rsidR="00F07502" w:rsidRPr="00472DED" w:rsidRDefault="00F07502" w:rsidP="00F07502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2075" w:type="dxa"/>
            <w:gridSpan w:val="2"/>
          </w:tcPr>
          <w:p w14:paraId="5681E965" w14:textId="7742D80F" w:rsidR="00F07502" w:rsidRPr="00472DED" w:rsidRDefault="00F07502" w:rsidP="00F07502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   </w:t>
            </w: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>สินค้า</w:t>
            </w:r>
          </w:p>
        </w:tc>
        <w:tc>
          <w:tcPr>
            <w:tcW w:w="180" w:type="dxa"/>
          </w:tcPr>
          <w:p w14:paraId="50E3A6ED" w14:textId="77777777" w:rsidR="00F07502" w:rsidRPr="00472DED" w:rsidRDefault="00F07502" w:rsidP="00F0750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4887A6C4" w14:textId="6A9242BC" w:rsidR="00F07502" w:rsidRPr="00472DED" w:rsidRDefault="001F2771" w:rsidP="00F0750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F07502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171590C9" w14:textId="77777777" w:rsidR="00F07502" w:rsidRPr="00472DED" w:rsidRDefault="00F07502" w:rsidP="00F0750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316031DB" w14:textId="71868F87" w:rsidR="00F07502" w:rsidRPr="00472DED" w:rsidRDefault="001F2771" w:rsidP="00F0750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F07502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5265794C" w14:textId="77777777" w:rsidR="00F07502" w:rsidRPr="00472DED" w:rsidRDefault="00F07502" w:rsidP="00F075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9EB312D" w14:textId="0BF1A015" w:rsidR="00F07502" w:rsidRPr="00472DED" w:rsidRDefault="00F07502" w:rsidP="00F0750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869</w:t>
            </w:r>
          </w:p>
        </w:tc>
        <w:tc>
          <w:tcPr>
            <w:tcW w:w="180" w:type="dxa"/>
            <w:gridSpan w:val="2"/>
          </w:tcPr>
          <w:p w14:paraId="6ECA59A5" w14:textId="77777777" w:rsidR="00F07502" w:rsidRPr="00472DED" w:rsidRDefault="00F07502" w:rsidP="00F0750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3DE0806" w14:textId="6DB7144A" w:rsidR="00F07502" w:rsidRPr="00472DED" w:rsidRDefault="00F07502" w:rsidP="00F0750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869</w:t>
            </w:r>
          </w:p>
        </w:tc>
        <w:tc>
          <w:tcPr>
            <w:tcW w:w="180" w:type="dxa"/>
          </w:tcPr>
          <w:p w14:paraId="57E6BC66" w14:textId="77777777" w:rsidR="00F07502" w:rsidRPr="00472DED" w:rsidRDefault="00F07502" w:rsidP="00F0750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9D67650" w14:textId="61F201DF" w:rsidR="00F07502" w:rsidRPr="00472DED" w:rsidRDefault="00F07502" w:rsidP="00F07502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85AC0F" w14:textId="77777777" w:rsidR="00F07502" w:rsidRPr="00472DED" w:rsidRDefault="00F07502" w:rsidP="00F0750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7A26A2D9" w14:textId="1C3EC42C" w:rsidR="00F07502" w:rsidRPr="00472DED" w:rsidRDefault="00F07502" w:rsidP="00F07502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425226" w14:textId="77777777" w:rsidR="00F07502" w:rsidRPr="00472DED" w:rsidRDefault="00F07502" w:rsidP="00F0750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6564444" w14:textId="2EF87EA3" w:rsidR="00F07502" w:rsidRPr="00472DED" w:rsidRDefault="00F07502" w:rsidP="00F0750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6858A9E" w14:textId="77777777" w:rsidR="00F07502" w:rsidRPr="00472DED" w:rsidRDefault="00F07502" w:rsidP="00F0750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C23A5CB" w14:textId="0E1F04F7" w:rsidR="00F07502" w:rsidRPr="00472DED" w:rsidRDefault="00F07502" w:rsidP="00F0750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9C20C8" w14:textId="77777777" w:rsidR="00F07502" w:rsidRPr="00472DED" w:rsidRDefault="00F07502" w:rsidP="00F0750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06A26FCD" w14:textId="570E31B9" w:rsidR="00F07502" w:rsidRPr="00472DED" w:rsidRDefault="00F07502" w:rsidP="00F07502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0A7C877" w14:textId="77777777" w:rsidR="00F07502" w:rsidRPr="00472DED" w:rsidRDefault="00F07502" w:rsidP="00F0750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FC25186" w14:textId="569676AC" w:rsidR="00F07502" w:rsidRPr="00472DED" w:rsidRDefault="00F07502" w:rsidP="00F0750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BD21E4" w:rsidRPr="00472DED" w14:paraId="67406E9F" w14:textId="77777777" w:rsidTr="00C202A4">
        <w:trPr>
          <w:cantSplit/>
          <w:trHeight w:val="60"/>
        </w:trPr>
        <w:tc>
          <w:tcPr>
            <w:tcW w:w="2429" w:type="dxa"/>
          </w:tcPr>
          <w:p w14:paraId="277CAC50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472DED">
              <w:rPr>
                <w:rFonts w:ascii="Angsana New" w:hAnsi="Angsana New"/>
                <w:sz w:val="20"/>
              </w:rPr>
              <w:t>Chi Shan Long Feng Food Co., Ltd</w:t>
            </w:r>
            <w:r w:rsidRPr="00472DED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</w:p>
        </w:tc>
        <w:tc>
          <w:tcPr>
            <w:tcW w:w="2075" w:type="dxa"/>
            <w:gridSpan w:val="2"/>
          </w:tcPr>
          <w:p w14:paraId="74EB365A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ให้บริการด้านอาหาร</w:t>
            </w:r>
          </w:p>
        </w:tc>
        <w:tc>
          <w:tcPr>
            <w:tcW w:w="180" w:type="dxa"/>
          </w:tcPr>
          <w:p w14:paraId="7E910ADC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D5A96FB" w14:textId="2770647B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="00237D8A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5ED4C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4C16B076" w14:textId="4635A2C4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="00237D8A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D7C7F9A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4C37FD87" w14:textId="6C6425FF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TWD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150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1B0601E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084D1CA" w14:textId="3A83D3E6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TWD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150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271136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702ABF7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8BF02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7F88142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7AFBA9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31538D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033788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1A30798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7091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9D3A985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81B0CB6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00C38135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="Angsana New" w:hAnsi="Angsana New"/>
                <w:lang w:val="en-US"/>
              </w:rPr>
              <w:t>-</w:t>
            </w:r>
          </w:p>
        </w:tc>
      </w:tr>
      <w:tr w:rsidR="00BD21E4" w:rsidRPr="00472DED" w14:paraId="07718533" w14:textId="77777777" w:rsidTr="00C202A4">
        <w:trPr>
          <w:cantSplit/>
          <w:trHeight w:val="60"/>
        </w:trPr>
        <w:tc>
          <w:tcPr>
            <w:tcW w:w="2429" w:type="dxa"/>
          </w:tcPr>
          <w:p w14:paraId="2DE0B596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proofErr w:type="spellStart"/>
            <w:r w:rsidRPr="00472DED">
              <w:rPr>
                <w:rFonts w:ascii="Angsana New" w:hAnsi="Angsana New"/>
                <w:sz w:val="20"/>
              </w:rPr>
              <w:t>DataSafe</w:t>
            </w:r>
            <w:proofErr w:type="spellEnd"/>
            <w:r w:rsidRPr="00472DED">
              <w:rPr>
                <w:rFonts w:ascii="Angsana New" w:hAnsi="Angsana New"/>
                <w:sz w:val="20"/>
              </w:rPr>
              <w:t xml:space="preserve"> (Cambodia) Ltd. </w:t>
            </w:r>
          </w:p>
        </w:tc>
        <w:tc>
          <w:tcPr>
            <w:tcW w:w="2075" w:type="dxa"/>
            <w:gridSpan w:val="2"/>
          </w:tcPr>
          <w:p w14:paraId="20A3090C" w14:textId="77777777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ให้บริการจัดการเอกสาร</w:t>
            </w:r>
          </w:p>
        </w:tc>
        <w:tc>
          <w:tcPr>
            <w:tcW w:w="180" w:type="dxa"/>
          </w:tcPr>
          <w:p w14:paraId="299EC4C3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4AEF378B" w14:textId="450A72C4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237D8A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632AD0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7123F393" w14:textId="12EFA348" w:rsidR="00237D8A" w:rsidRPr="00472DED" w:rsidRDefault="001F2771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237D8A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B44440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54F3145D" w14:textId="5563406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gridSpan w:val="2"/>
          </w:tcPr>
          <w:p w14:paraId="0C6120BC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53183D3" w14:textId="3996ECAF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579AD99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A9B636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42556A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9D3B746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2AC441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5B7EAE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BBC3C7E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F69A907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866A1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6A14B5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4D38DD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12F6218B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BD21E4" w:rsidRPr="00472DED" w14:paraId="4EA66D94" w14:textId="77777777" w:rsidTr="00C202A4">
        <w:trPr>
          <w:cantSplit/>
          <w:trHeight w:val="60"/>
        </w:trPr>
        <w:tc>
          <w:tcPr>
            <w:tcW w:w="2429" w:type="dxa"/>
          </w:tcPr>
          <w:p w14:paraId="290FB5BE" w14:textId="18C007A7" w:rsidR="00237D8A" w:rsidRPr="007D40FA" w:rsidRDefault="00237D8A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="Angsana New" w:hAnsi="Angsana New" w:cstheme="minorBidi"/>
                <w:sz w:val="20"/>
                <w:szCs w:val="20"/>
              </w:rPr>
            </w:pPr>
            <w:bookmarkStart w:id="3" w:name="_Hlk40049496"/>
            <w:r w:rsidRPr="007D40FA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7D40F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D40FA">
              <w:rPr>
                <w:rFonts w:ascii="Angsana New" w:hAnsi="Angsana New" w:cs="Angsana New" w:hint="cs"/>
                <w:sz w:val="20"/>
                <w:szCs w:val="20"/>
                <w:cs/>
              </w:rPr>
              <w:t>เจดับเบิ้ลยูดี</w:t>
            </w:r>
            <w:r w:rsidRPr="007D40F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D40FA">
              <w:rPr>
                <w:rFonts w:ascii="Angsana New" w:hAnsi="Angsana New" w:cs="Angsana New" w:hint="cs"/>
                <w:sz w:val="20"/>
                <w:szCs w:val="20"/>
                <w:cs/>
              </w:rPr>
              <w:t>บ็อกเส็ง</w:t>
            </w:r>
            <w:bookmarkEnd w:id="3"/>
          </w:p>
        </w:tc>
        <w:tc>
          <w:tcPr>
            <w:tcW w:w="2075" w:type="dxa"/>
            <w:gridSpan w:val="2"/>
          </w:tcPr>
          <w:p w14:paraId="5ABC070C" w14:textId="4DFACBB1" w:rsidR="00237D8A" w:rsidRPr="00472DED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ให้บริการขนย้ายภายในประเทศและ</w:t>
            </w:r>
          </w:p>
        </w:tc>
        <w:tc>
          <w:tcPr>
            <w:tcW w:w="180" w:type="dxa"/>
          </w:tcPr>
          <w:p w14:paraId="7A674D12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28BB465" w14:textId="13C337D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49454C5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5E1CED3" w14:textId="01B18EE2" w:rsidR="00237D8A" w:rsidRPr="00472DED" w:rsidRDefault="00237D8A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2C82E6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F562A9A" w14:textId="0F1DB4E6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7AD1D47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71D4BB3" w14:textId="65126E48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9EDD072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0BC4033" w14:textId="0B7A1208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0F79CBA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486B1C6" w14:textId="747D718D" w:rsidR="00237D8A" w:rsidRPr="00472DED" w:rsidRDefault="00237D8A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E5EB866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90CE10A" w14:textId="62551116" w:rsidR="00237D8A" w:rsidRPr="00472DED" w:rsidRDefault="00237D8A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1E21FA14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837C252" w14:textId="5534B6C9" w:rsidR="00237D8A" w:rsidRPr="00472DED" w:rsidRDefault="00237D8A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26771D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B44917C" w14:textId="1DD37B7A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08E0F86" w14:textId="77777777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09F9C926" w14:textId="2A15B528" w:rsidR="00237D8A" w:rsidRPr="00472DED" w:rsidRDefault="00237D8A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7D40FA" w:rsidRPr="00472DED" w14:paraId="4E2214A6" w14:textId="77777777" w:rsidTr="00C202A4">
        <w:trPr>
          <w:cantSplit/>
          <w:trHeight w:val="60"/>
        </w:trPr>
        <w:tc>
          <w:tcPr>
            <w:tcW w:w="2429" w:type="dxa"/>
          </w:tcPr>
          <w:p w14:paraId="6CD10C14" w14:textId="5E32FB22" w:rsidR="007D40FA" w:rsidRPr="007D40FA" w:rsidRDefault="007D40FA" w:rsidP="007D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40F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โลจิสติกส์</w:t>
            </w:r>
            <w:r w:rsidRPr="007D40F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D40FA">
              <w:rPr>
                <w:rFonts w:ascii="Angsana New" w:hAnsi="Angsana New" w:cs="Angsana New"/>
                <w:sz w:val="20"/>
                <w:szCs w:val="25"/>
              </w:rPr>
              <w:t>(</w:t>
            </w:r>
            <w:r w:rsidRPr="007D40FA">
              <w:rPr>
                <w:rFonts w:ascii="Angsana New" w:hAnsi="Angsana New" w:cs="Angsana New" w:hint="cs"/>
                <w:sz w:val="20"/>
                <w:szCs w:val="20"/>
                <w:cs/>
              </w:rPr>
              <w:t>ประเทศไทย</w:t>
            </w:r>
            <w:r w:rsidRPr="007D40FA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7D40FA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075" w:type="dxa"/>
            <w:gridSpan w:val="2"/>
          </w:tcPr>
          <w:p w14:paraId="2AC94BCF" w14:textId="4594577F" w:rsidR="007D40FA" w:rsidRPr="00472DED" w:rsidRDefault="007D40FA" w:rsidP="007D40F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   </w:t>
            </w: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>ระหว่างประเทศ</w:t>
            </w:r>
          </w:p>
        </w:tc>
        <w:tc>
          <w:tcPr>
            <w:tcW w:w="180" w:type="dxa"/>
          </w:tcPr>
          <w:p w14:paraId="076E1773" w14:textId="77777777" w:rsidR="007D40FA" w:rsidRPr="00472DED" w:rsidRDefault="007D40FA" w:rsidP="007D40F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258642B0" w14:textId="4B2C2B68" w:rsidR="007D40FA" w:rsidRPr="00472DED" w:rsidRDefault="001F2771" w:rsidP="007D40F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="007D40FA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AB91E59" w14:textId="77777777" w:rsidR="007D40FA" w:rsidRPr="00472DED" w:rsidRDefault="007D40FA" w:rsidP="007D40F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ACE0FF4" w14:textId="0C189A8A" w:rsidR="007D40FA" w:rsidRPr="00472DED" w:rsidRDefault="001F2771" w:rsidP="007D40F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="007D40FA" w:rsidRPr="00472DED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E46D263" w14:textId="77777777" w:rsidR="007D40FA" w:rsidRPr="00472DED" w:rsidRDefault="007D40FA" w:rsidP="007D40F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2E021C7F" w14:textId="05473F89" w:rsidR="007D40FA" w:rsidRPr="00472DED" w:rsidRDefault="007D40FA" w:rsidP="007D40F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34</w:t>
            </w: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220C09C8" w14:textId="77777777" w:rsidR="007D40FA" w:rsidRPr="00472DED" w:rsidRDefault="007D40FA" w:rsidP="007D40F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2E008BC" w14:textId="6DD055A3" w:rsidR="007D40FA" w:rsidRPr="00472DED" w:rsidRDefault="007D40FA" w:rsidP="007D40F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34</w:t>
            </w: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7BBEE4A" w14:textId="77777777" w:rsidR="007D40FA" w:rsidRPr="00472DED" w:rsidRDefault="007D40FA" w:rsidP="007D40F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FB14620" w14:textId="73613A7F" w:rsidR="007D40FA" w:rsidRPr="00472DED" w:rsidRDefault="007D40FA" w:rsidP="007D40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DC3122" w14:textId="77777777" w:rsidR="007D40FA" w:rsidRPr="00472DED" w:rsidRDefault="007D40FA" w:rsidP="007D40F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6055DAC3" w14:textId="740E08F4" w:rsidR="007D40FA" w:rsidRPr="00472DED" w:rsidRDefault="007D40FA" w:rsidP="007D40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B65CF4" w14:textId="77777777" w:rsidR="007D40FA" w:rsidRPr="00472DED" w:rsidRDefault="007D40FA" w:rsidP="007D40F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718EEFB" w14:textId="597A6B5B" w:rsidR="007D40FA" w:rsidRPr="00472DED" w:rsidRDefault="007D40FA" w:rsidP="007D40F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294F411" w14:textId="77777777" w:rsidR="007D40FA" w:rsidRPr="00472DED" w:rsidRDefault="007D40FA" w:rsidP="007D40F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76404B1" w14:textId="48755F7E" w:rsidR="007D40FA" w:rsidRPr="00472DED" w:rsidRDefault="007D40FA" w:rsidP="007D40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14F650" w14:textId="77777777" w:rsidR="007D40FA" w:rsidRPr="00472DED" w:rsidRDefault="007D40FA" w:rsidP="007D40F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639FFC7" w14:textId="59DD5205" w:rsidR="007D40FA" w:rsidRPr="00472DED" w:rsidRDefault="007D40FA" w:rsidP="007D40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A164F4A" w14:textId="77777777" w:rsidR="007D40FA" w:rsidRPr="00472DED" w:rsidRDefault="007D40FA" w:rsidP="007D40F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14EC73C5" w14:textId="1AA05D37" w:rsidR="007D40FA" w:rsidRPr="00472DED" w:rsidRDefault="007D40FA" w:rsidP="007D40F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C75A3E" w:rsidRPr="00472DED" w14:paraId="5BF6C0FE" w14:textId="77777777" w:rsidTr="00C202A4">
        <w:trPr>
          <w:cantSplit/>
          <w:trHeight w:val="60"/>
        </w:trPr>
        <w:tc>
          <w:tcPr>
            <w:tcW w:w="2429" w:type="dxa"/>
          </w:tcPr>
          <w:p w14:paraId="3236332C" w14:textId="10FFB8B2" w:rsidR="00C75A3E" w:rsidRPr="007D40FA" w:rsidRDefault="00C75A3E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="Angsana New" w:hAnsi="Angsana New" w:cstheme="minorBidi"/>
                <w:sz w:val="20"/>
                <w:szCs w:val="20"/>
              </w:rPr>
            </w:pPr>
            <w:r w:rsidRPr="004F75CC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เจดับเบิ้ลยูดี สโตร์ อิท</w:t>
            </w:r>
          </w:p>
        </w:tc>
        <w:tc>
          <w:tcPr>
            <w:tcW w:w="2075" w:type="dxa"/>
            <w:gridSpan w:val="2"/>
          </w:tcPr>
          <w:p w14:paraId="6455E411" w14:textId="3DCF1CC6" w:rsidR="00C75A3E" w:rsidRPr="00472DED" w:rsidRDefault="00C75A3E" w:rsidP="007E6924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</w:p>
        </w:tc>
        <w:tc>
          <w:tcPr>
            <w:tcW w:w="180" w:type="dxa"/>
          </w:tcPr>
          <w:p w14:paraId="4E1B4C26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08451DD5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96278E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41784EBF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F71DF43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0E8EDA12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9509804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3E4A320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552DC04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6CF53AE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ACA05F7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353A0B5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A4920A3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7275E1BB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2F61BEF1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3E6EEB4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D605059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2F741D2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2A4E6CF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B378504" w14:textId="77777777" w:rsidR="00C75A3E" w:rsidRPr="00472DED" w:rsidRDefault="00C75A3E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4F75CC" w:rsidRPr="007F4BE0" w14:paraId="456FC18F" w14:textId="77777777" w:rsidTr="00C202A4">
        <w:trPr>
          <w:cantSplit/>
          <w:trHeight w:val="60"/>
        </w:trPr>
        <w:tc>
          <w:tcPr>
            <w:tcW w:w="2429" w:type="dxa"/>
          </w:tcPr>
          <w:p w14:paraId="50F13D21" w14:textId="6F73C8BE" w:rsidR="004F75CC" w:rsidRPr="004F75CC" w:rsidRDefault="004F75CC" w:rsidP="004F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F75CC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4F75CC">
              <w:rPr>
                <w:rFonts w:asciiTheme="majorBidi" w:hAnsiTheme="majorBidi" w:cstheme="majorBidi" w:hint="cs"/>
                <w:sz w:val="20"/>
                <w:szCs w:val="20"/>
                <w:cs/>
              </w:rPr>
              <w:t>(รามอินทรา) จำกัด</w:t>
            </w:r>
          </w:p>
        </w:tc>
        <w:tc>
          <w:tcPr>
            <w:tcW w:w="2075" w:type="dxa"/>
            <w:gridSpan w:val="2"/>
          </w:tcPr>
          <w:p w14:paraId="51C2F3A1" w14:textId="1978B857" w:rsidR="004F75CC" w:rsidRPr="004F75CC" w:rsidRDefault="004F75CC" w:rsidP="004F75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  <w:r w:rsidRPr="004F75CC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ให้บริการห้องเก็บของส่วนตัว</w:t>
            </w:r>
          </w:p>
        </w:tc>
        <w:tc>
          <w:tcPr>
            <w:tcW w:w="180" w:type="dxa"/>
          </w:tcPr>
          <w:p w14:paraId="3F093CC2" w14:textId="77777777" w:rsidR="004F75CC" w:rsidRPr="004F75CC" w:rsidRDefault="004F75CC" w:rsidP="004F75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606CAD13" w14:textId="3DD1CE5D" w:rsidR="004F75CC" w:rsidRPr="004F75CC" w:rsidRDefault="001F2771" w:rsidP="004F75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4F75CC" w:rsidRPr="004F75CC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4438A07F" w14:textId="77777777" w:rsidR="004F75CC" w:rsidRPr="004F75CC" w:rsidRDefault="004F75CC" w:rsidP="004F75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08" w:type="dxa"/>
            <w:gridSpan w:val="3"/>
          </w:tcPr>
          <w:p w14:paraId="4B7205DF" w14:textId="0F192834" w:rsidR="004F75CC" w:rsidRPr="004F75CC" w:rsidRDefault="001F2771" w:rsidP="004F75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4F75CC" w:rsidRPr="004F75CC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70581EC4" w14:textId="77777777" w:rsidR="004F75CC" w:rsidRPr="004F75CC" w:rsidRDefault="004F75CC" w:rsidP="004F75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FA12E79" w14:textId="5CF80847" w:rsidR="004F75CC" w:rsidRPr="004F75CC" w:rsidRDefault="004F75CC" w:rsidP="004F75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F75CC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4F75CC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180" w:type="dxa"/>
            <w:gridSpan w:val="2"/>
          </w:tcPr>
          <w:p w14:paraId="6580E01A" w14:textId="77777777" w:rsidR="004F75CC" w:rsidRPr="004F75CC" w:rsidRDefault="004F75CC" w:rsidP="004F75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C2220EF" w14:textId="05273B08" w:rsidR="004F75CC" w:rsidRPr="004F75CC" w:rsidRDefault="004F75CC" w:rsidP="004F75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F75CC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4F75CC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64564258" w14:textId="77777777" w:rsidR="004F75CC" w:rsidRPr="004F75CC" w:rsidRDefault="004F75CC" w:rsidP="004F75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C3C1BC9" w14:textId="7CEC2AD9" w:rsidR="004F75CC" w:rsidRPr="004F75CC" w:rsidRDefault="004F75CC" w:rsidP="004F75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F75CC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2C47E" w14:textId="77777777" w:rsidR="004F75CC" w:rsidRPr="004F75CC" w:rsidRDefault="004F75CC" w:rsidP="004F75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4A38BA6A" w14:textId="0B34BF65" w:rsidR="004F75CC" w:rsidRPr="004F75CC" w:rsidRDefault="004F75CC" w:rsidP="004F75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F75CC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544786" w14:textId="77777777" w:rsidR="004F75CC" w:rsidRPr="004F75CC" w:rsidRDefault="004F75CC" w:rsidP="004F75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548E9C6" w14:textId="019F4336" w:rsidR="004F75CC" w:rsidRPr="004F75CC" w:rsidRDefault="004F75CC" w:rsidP="004F75C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F75CC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93D21C6" w14:textId="77777777" w:rsidR="004F75CC" w:rsidRPr="004F75CC" w:rsidRDefault="004F75CC" w:rsidP="004F75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945A8C2" w14:textId="55E226F6" w:rsidR="004F75CC" w:rsidRPr="004F75CC" w:rsidRDefault="004F75CC" w:rsidP="004F75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F75CC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67EFD2" w14:textId="77777777" w:rsidR="004F75CC" w:rsidRPr="004F75CC" w:rsidRDefault="004F75CC" w:rsidP="004F75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E6820DB" w14:textId="5FFD9BFC" w:rsidR="004F75CC" w:rsidRPr="004F75CC" w:rsidRDefault="004F75CC" w:rsidP="004F75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F75CC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BC15C09" w14:textId="77777777" w:rsidR="004F75CC" w:rsidRPr="004F75CC" w:rsidRDefault="004F75CC" w:rsidP="004F75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3F47D18" w14:textId="1F55F814" w:rsidR="004F75CC" w:rsidRPr="00472DED" w:rsidRDefault="004F75CC" w:rsidP="004F75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</w:tbl>
    <w:p w14:paraId="364EE5EE" w14:textId="77777777" w:rsidR="00237D8A" w:rsidRPr="00237D8A" w:rsidRDefault="00237D8A" w:rsidP="00237D8A">
      <w:pPr>
        <w:pStyle w:val="ListParagraph"/>
        <w:ind w:left="518"/>
        <w:rPr>
          <w:rFonts w:cstheme="minorBidi"/>
          <w:cs/>
          <w:lang w:val="th-TH"/>
        </w:rPr>
      </w:pPr>
    </w:p>
    <w:p w14:paraId="71964979" w14:textId="2F7FA803" w:rsidR="00237D8A" w:rsidRDefault="00237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90"/>
        <w:gridCol w:w="180"/>
        <w:gridCol w:w="810"/>
        <w:gridCol w:w="8"/>
        <w:gridCol w:w="180"/>
        <w:gridCol w:w="716"/>
        <w:gridCol w:w="180"/>
        <w:gridCol w:w="1078"/>
        <w:gridCol w:w="180"/>
        <w:gridCol w:w="1080"/>
        <w:gridCol w:w="180"/>
        <w:gridCol w:w="809"/>
        <w:gridCol w:w="180"/>
        <w:gridCol w:w="815"/>
        <w:gridCol w:w="180"/>
        <w:gridCol w:w="809"/>
        <w:gridCol w:w="183"/>
        <w:gridCol w:w="809"/>
        <w:gridCol w:w="180"/>
        <w:gridCol w:w="809"/>
        <w:gridCol w:w="183"/>
        <w:gridCol w:w="801"/>
      </w:tblGrid>
      <w:tr w:rsidR="009B2795" w:rsidRPr="007F4BE0" w14:paraId="3688C9BD" w14:textId="77777777" w:rsidTr="00C202A4">
        <w:trPr>
          <w:cantSplit/>
          <w:trHeight w:val="272"/>
        </w:trPr>
        <w:tc>
          <w:tcPr>
            <w:tcW w:w="2340" w:type="dxa"/>
            <w:vAlign w:val="bottom"/>
          </w:tcPr>
          <w:p w14:paraId="264BA699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3F4307EF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9943930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4" w:type="dxa"/>
            <w:gridSpan w:val="4"/>
            <w:vAlign w:val="bottom"/>
          </w:tcPr>
          <w:p w14:paraId="1662A65B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94A236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1E1FD174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5B30ED4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8" w:type="dxa"/>
            <w:gridSpan w:val="11"/>
            <w:vAlign w:val="bottom"/>
          </w:tcPr>
          <w:p w14:paraId="7907AD1A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9B2795" w:rsidRPr="007F4BE0" w14:paraId="31722977" w14:textId="77777777" w:rsidTr="00C202A4">
        <w:trPr>
          <w:cantSplit/>
          <w:trHeight w:val="549"/>
        </w:trPr>
        <w:tc>
          <w:tcPr>
            <w:tcW w:w="2340" w:type="dxa"/>
            <w:vAlign w:val="bottom"/>
          </w:tcPr>
          <w:p w14:paraId="38B03073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5A3F8EFB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35D1FE7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4" w:type="dxa"/>
            <w:gridSpan w:val="4"/>
            <w:vAlign w:val="bottom"/>
          </w:tcPr>
          <w:p w14:paraId="369DD043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5F4B7108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C3C1FD0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599D5B95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4CF4810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F0C34A1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1E618A75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F095FC8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5AC34C0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7A709352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BD0AE5E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FBE3679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5F3C9021" w14:textId="77777777" w:rsidR="009B2795" w:rsidRPr="007F4BE0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9B2795" w:rsidRPr="007F4BE0" w14:paraId="0ED109B8" w14:textId="77777777" w:rsidTr="00C202A4">
        <w:trPr>
          <w:cantSplit/>
          <w:trHeight w:val="187"/>
        </w:trPr>
        <w:tc>
          <w:tcPr>
            <w:tcW w:w="2340" w:type="dxa"/>
          </w:tcPr>
          <w:p w14:paraId="03AD8E27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3433326E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B226BA5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62886FEE" w14:textId="0E6353CC" w:rsidR="009B2795" w:rsidRPr="00472DED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9B2795" w:rsidRPr="00472DE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8" w:type="dxa"/>
            <w:gridSpan w:val="2"/>
          </w:tcPr>
          <w:p w14:paraId="273AF93F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6" w:type="dxa"/>
          </w:tcPr>
          <w:p w14:paraId="1C789C10" w14:textId="76A10287" w:rsidR="009B2795" w:rsidRPr="00472DED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9B2795"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A07D1CD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790883F4" w14:textId="643FB588" w:rsidR="009B2795" w:rsidRPr="00472DED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9B2795" w:rsidRPr="00472DE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56BB29B7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53C37E8" w14:textId="33DAB1A6" w:rsidR="009B2795" w:rsidRPr="00472DED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9B2795"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239A4BC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8DCC645" w14:textId="4849D034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9B2795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9B279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8AF00A3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0CB83034" w14:textId="742E2876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9B2795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11DFD35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6878437" w14:textId="2778B957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9B2795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9B279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57E80107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7A7C5B95" w14:textId="6C26322B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9B2795"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FD24E81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21A6995" w14:textId="3B9405E2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9B2795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9B279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1A512DE2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3759E5C8" w14:textId="35B4E648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9B2795" w:rsidRPr="007F4BE0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9B2795"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ธันวาคม</w:t>
            </w:r>
          </w:p>
        </w:tc>
      </w:tr>
      <w:tr w:rsidR="009B2795" w:rsidRPr="007F4BE0" w14:paraId="45483C4B" w14:textId="77777777" w:rsidTr="00C202A4">
        <w:trPr>
          <w:cantSplit/>
          <w:trHeight w:val="180"/>
        </w:trPr>
        <w:tc>
          <w:tcPr>
            <w:tcW w:w="2340" w:type="dxa"/>
          </w:tcPr>
          <w:p w14:paraId="046E8614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1F1A6384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26885E9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EE61603" w14:textId="158EF047" w:rsidR="009B2795" w:rsidRPr="00472DED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8" w:type="dxa"/>
            <w:gridSpan w:val="2"/>
          </w:tcPr>
          <w:p w14:paraId="2BE726D1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6" w:type="dxa"/>
          </w:tcPr>
          <w:p w14:paraId="5DC8DC77" w14:textId="70A953EC" w:rsidR="009B2795" w:rsidRPr="00472DED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DBEB870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18B6A085" w14:textId="0B45D9E8" w:rsidR="009B2795" w:rsidRPr="00472DED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138BD4C" w14:textId="77777777" w:rsidR="009B2795" w:rsidRPr="00472DED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8C2E22D" w14:textId="5A7490C2" w:rsidR="009B2795" w:rsidRPr="00472DED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76BC2D3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ED0B84A" w14:textId="375E9385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83AC38D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16CDBCE" w14:textId="4AC79679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83930AC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50D113A" w14:textId="0918B92C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615A9045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A5D9BBA" w14:textId="3C0A0BFA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2C27A8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CFA1FE3" w14:textId="36C7BE25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32A628B9" w14:textId="77777777" w:rsidR="009B2795" w:rsidRPr="007F4BE0" w:rsidRDefault="009B2795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2B751235" w14:textId="6815185E" w:rsidR="009B2795" w:rsidRPr="007F4BE0" w:rsidRDefault="001F2771" w:rsidP="000E7C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A742CB" w:rsidRPr="00472DED" w14:paraId="798B3A2D" w14:textId="77777777" w:rsidTr="00C202A4">
        <w:trPr>
          <w:cantSplit/>
          <w:trHeight w:val="60"/>
        </w:trPr>
        <w:tc>
          <w:tcPr>
            <w:tcW w:w="2340" w:type="dxa"/>
          </w:tcPr>
          <w:p w14:paraId="7BFA6583" w14:textId="77777777" w:rsidR="00A742CB" w:rsidRPr="00472DED" w:rsidRDefault="00A742CB" w:rsidP="007E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</w:tcPr>
          <w:p w14:paraId="5015472D" w14:textId="77777777" w:rsidR="00A742CB" w:rsidRPr="00472DED" w:rsidRDefault="00A742CB" w:rsidP="007E6924">
            <w:pPr>
              <w:pStyle w:val="acctfourfigures"/>
              <w:tabs>
                <w:tab w:val="clear" w:pos="765"/>
              </w:tabs>
              <w:spacing w:line="240" w:lineRule="auto"/>
              <w:ind w:left="-78" w:right="-79" w:hanging="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587B76" w14:textId="77777777" w:rsidR="00A742CB" w:rsidRPr="00472DED" w:rsidRDefault="00A742CB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4" w:type="dxa"/>
            <w:gridSpan w:val="4"/>
          </w:tcPr>
          <w:p w14:paraId="6C855035" w14:textId="77777777" w:rsidR="00A742CB" w:rsidRPr="00E73AA1" w:rsidRDefault="00A742CB" w:rsidP="007E692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E73AA1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E73AA1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ร้อยละ</w:t>
            </w:r>
            <w:r w:rsidRPr="00E73AA1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62E223" w14:textId="77777777" w:rsidR="00A742CB" w:rsidRPr="00472DED" w:rsidRDefault="00A742CB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8" w:type="dxa"/>
            <w:gridSpan w:val="3"/>
          </w:tcPr>
          <w:p w14:paraId="598A2D4F" w14:textId="77777777" w:rsidR="00A742CB" w:rsidRPr="00AB5443" w:rsidRDefault="00A742CB" w:rsidP="007E692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AB5443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AB5443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พัน</w:t>
            </w:r>
            <w:r w:rsidRPr="00AB5443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F90C50" w14:textId="77777777" w:rsidR="00A742CB" w:rsidRPr="00472DED" w:rsidRDefault="00A742CB" w:rsidP="007E692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8" w:type="dxa"/>
            <w:gridSpan w:val="11"/>
          </w:tcPr>
          <w:p w14:paraId="015A2006" w14:textId="77777777" w:rsidR="00A742CB" w:rsidRPr="00AB5443" w:rsidRDefault="00A742CB" w:rsidP="007E692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AB5443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AB5443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พันบาท</w:t>
            </w:r>
            <w:r w:rsidRPr="00AB5443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6062BA" w:rsidRPr="007F4BE0" w14:paraId="32E44F3B" w14:textId="77777777" w:rsidTr="00C202A4">
        <w:trPr>
          <w:cantSplit/>
          <w:trHeight w:val="60"/>
        </w:trPr>
        <w:tc>
          <w:tcPr>
            <w:tcW w:w="4230" w:type="dxa"/>
            <w:gridSpan w:val="2"/>
          </w:tcPr>
          <w:p w14:paraId="7716C94B" w14:textId="77777777" w:rsidR="00A742CB" w:rsidRPr="007F4BE0" w:rsidRDefault="00A742CB" w:rsidP="007E6924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bidi="th-TH"/>
              </w:rPr>
              <w:t>งอ้อม</w:t>
            </w:r>
          </w:p>
        </w:tc>
        <w:tc>
          <w:tcPr>
            <w:tcW w:w="180" w:type="dxa"/>
          </w:tcPr>
          <w:p w14:paraId="40354CDD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8" w:type="dxa"/>
            <w:gridSpan w:val="2"/>
          </w:tcPr>
          <w:p w14:paraId="57D2959F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4C2DEB6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6" w:type="dxa"/>
          </w:tcPr>
          <w:p w14:paraId="02E6BFD1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9596447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2568F035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5D3E7C3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D6EFAC1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596B2ED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15B0ED5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D54C7F5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68880640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564B604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3A79F74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109D037B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729B2D18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61DE063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3361ABF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4DACD0A0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9CC6FA7" w14:textId="77777777" w:rsidR="00A742CB" w:rsidRPr="007F4BE0" w:rsidRDefault="00A742CB" w:rsidP="007E69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9B2795" w:rsidRPr="007F4BE0" w14:paraId="35849B0A" w14:textId="77777777" w:rsidTr="00C202A4">
        <w:trPr>
          <w:cantSplit/>
          <w:trHeight w:val="60"/>
        </w:trPr>
        <w:tc>
          <w:tcPr>
            <w:tcW w:w="2340" w:type="dxa"/>
          </w:tcPr>
          <w:p w14:paraId="3D963C3F" w14:textId="76256B00" w:rsidR="009B2795" w:rsidRPr="00472DED" w:rsidRDefault="009B2795" w:rsidP="00E13145">
            <w:pPr>
              <w:pStyle w:val="acctfourfigures"/>
              <w:ind w:right="-79"/>
              <w:jc w:val="thaiDistribute"/>
              <w:rPr>
                <w:rFonts w:ascii="Angsana New" w:hAnsi="Angsana New"/>
                <w:sz w:val="20"/>
              </w:rPr>
            </w:pPr>
            <w:r w:rsidRPr="00472DED">
              <w:rPr>
                <w:rFonts w:ascii="Angsana New" w:hAnsi="Angsana New"/>
                <w:sz w:val="20"/>
              </w:rPr>
              <w:t xml:space="preserve">Prosper Logistics Joint </w:t>
            </w:r>
          </w:p>
        </w:tc>
        <w:tc>
          <w:tcPr>
            <w:tcW w:w="1890" w:type="dxa"/>
          </w:tcPr>
          <w:p w14:paraId="4828CA24" w14:textId="05223D8A" w:rsidR="009B2795" w:rsidRPr="00472DED" w:rsidRDefault="009B2795" w:rsidP="00E1314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5FDFADA7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174EB5CD" w14:textId="763C5F55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41A13AA9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832F0A8" w14:textId="76780A9F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5474974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7DDBB9B7" w14:textId="0FBD9133" w:rsidR="009B2795" w:rsidRPr="00472DED" w:rsidRDefault="009B2795" w:rsidP="00E73A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170A221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0DC0D91" w14:textId="298934DB" w:rsidR="009B2795" w:rsidRPr="00472DED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5014700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89F9D89" w14:textId="46E3BAFC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E6B825C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59758CB2" w14:textId="5558B34F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DA380ED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1C110C5" w14:textId="7706A79A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36AD2272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00D0FE73" w14:textId="56F102D6" w:rsidR="009B2795" w:rsidRPr="007F4BE0" w:rsidRDefault="009B2795" w:rsidP="00E1314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CBE358D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E160D02" w14:textId="2C265E00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0EFDFAC5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093E4909" w14:textId="4EF51B55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73AA1" w:rsidRPr="007F4BE0" w14:paraId="77C1916C" w14:textId="77777777" w:rsidTr="00C202A4">
        <w:trPr>
          <w:cantSplit/>
          <w:trHeight w:val="60"/>
        </w:trPr>
        <w:tc>
          <w:tcPr>
            <w:tcW w:w="2340" w:type="dxa"/>
          </w:tcPr>
          <w:p w14:paraId="27779580" w14:textId="5C6AAE00" w:rsidR="00E73AA1" w:rsidRPr="00472DED" w:rsidRDefault="00E73AA1" w:rsidP="00E73AA1">
            <w:pPr>
              <w:pStyle w:val="acctfourfigures"/>
              <w:ind w:right="-79"/>
              <w:jc w:val="thaiDistribute"/>
              <w:rPr>
                <w:rFonts w:ascii="Angsana New" w:hAnsi="Angsana New"/>
                <w:sz w:val="20"/>
              </w:rPr>
            </w:pPr>
            <w:r w:rsidRPr="00472DED">
              <w:rPr>
                <w:rFonts w:ascii="Angsana New" w:hAnsi="Angsana New" w:cstheme="minorBidi" w:hint="cs"/>
                <w:sz w:val="20"/>
                <w:szCs w:val="25"/>
                <w:cs/>
                <w:lang w:bidi="th-TH"/>
              </w:rPr>
              <w:t xml:space="preserve">   </w:t>
            </w:r>
            <w:r w:rsidRPr="00472DED">
              <w:rPr>
                <w:rFonts w:ascii="Angsana New" w:hAnsi="Angsana New"/>
                <w:sz w:val="20"/>
              </w:rPr>
              <w:t>Stock Company</w:t>
            </w:r>
          </w:p>
        </w:tc>
        <w:tc>
          <w:tcPr>
            <w:tcW w:w="1890" w:type="dxa"/>
          </w:tcPr>
          <w:p w14:paraId="31AF115D" w14:textId="7FD49270" w:rsidR="00E73AA1" w:rsidRPr="00472DED" w:rsidRDefault="006062BA" w:rsidP="006062B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="Angsana New" w:hAnsi="Angsana New" w:cs="Angsana New"/>
                <w:sz w:val="20"/>
                <w:lang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="00E73AA1"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2439E9AA" w14:textId="77777777" w:rsidR="00E73AA1" w:rsidRPr="00472DED" w:rsidRDefault="00E73AA1" w:rsidP="00E73A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5CC5E02B" w14:textId="0893EC2A" w:rsidR="00E73AA1" w:rsidRPr="00472DED" w:rsidRDefault="001F2771" w:rsidP="00E73A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E73AA1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</w:p>
        </w:tc>
        <w:tc>
          <w:tcPr>
            <w:tcW w:w="188" w:type="dxa"/>
            <w:gridSpan w:val="2"/>
          </w:tcPr>
          <w:p w14:paraId="2E35C16A" w14:textId="77777777" w:rsidR="00E73AA1" w:rsidRPr="00472DED" w:rsidRDefault="00E73AA1" w:rsidP="00E73A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5F49D9A5" w14:textId="45F30930" w:rsidR="00E73AA1" w:rsidRPr="00472DED" w:rsidRDefault="001F2771" w:rsidP="00E73AA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E73AA1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2F2F7C7D" w14:textId="77777777" w:rsidR="00E73AA1" w:rsidRPr="00472DED" w:rsidRDefault="00E73AA1" w:rsidP="00E73A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4BC79051" w14:textId="7F2706D0" w:rsidR="00E73AA1" w:rsidRPr="00472DED" w:rsidRDefault="009B0235" w:rsidP="00E73A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VND</w:t>
            </w:r>
            <w:r>
              <w:rPr>
                <w:rFonts w:asciiTheme="majorBidi" w:hAnsiTheme="majorBidi" w:cstheme="majorBidi" w:hint="cs"/>
                <w:sz w:val="20"/>
                <w:rtl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="00E73AA1" w:rsidRPr="00472DED">
              <w:rPr>
                <w:rFonts w:asciiTheme="majorBidi" w:hAnsiTheme="majorBidi" w:cstheme="majorBidi"/>
                <w:sz w:val="20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360</w:t>
            </w:r>
            <w:r w:rsidR="00E73AA1" w:rsidRPr="00472DED">
              <w:rPr>
                <w:rFonts w:asciiTheme="majorBidi" w:hAnsiTheme="majorBidi" w:cstheme="majorBidi"/>
                <w:sz w:val="20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41F84326" w14:textId="77777777" w:rsidR="00E73AA1" w:rsidRPr="00472DED" w:rsidRDefault="00E73AA1" w:rsidP="00E73A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C34ECD5" w14:textId="356CE3BB" w:rsidR="00E73AA1" w:rsidRPr="00472DED" w:rsidRDefault="00E73AA1" w:rsidP="00E73A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VND</w:t>
            </w:r>
            <w:r w:rsidRPr="00472DE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56E9406" w14:textId="77777777" w:rsidR="00E73AA1" w:rsidRPr="007F4BE0" w:rsidRDefault="00E73AA1" w:rsidP="00E73A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E3192B5" w14:textId="78186C6B" w:rsidR="00E73AA1" w:rsidRPr="007F4BE0" w:rsidRDefault="00E73AA1" w:rsidP="00E73AA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D5EC25" w14:textId="77777777" w:rsidR="00E73AA1" w:rsidRPr="007F4BE0" w:rsidRDefault="00E73AA1" w:rsidP="00E73A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FD0F85F" w14:textId="5C04321D" w:rsidR="00E73AA1" w:rsidRPr="007F4BE0" w:rsidRDefault="00E73AA1" w:rsidP="00E73AA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D51F70" w14:textId="77777777" w:rsidR="00E73AA1" w:rsidRPr="007F4BE0" w:rsidRDefault="00E73AA1" w:rsidP="00E73A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123FE1A" w14:textId="28037C72" w:rsidR="00E73AA1" w:rsidRPr="007F4BE0" w:rsidRDefault="00E73AA1" w:rsidP="00E73AA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CD8134C" w14:textId="77777777" w:rsidR="00E73AA1" w:rsidRPr="007F4BE0" w:rsidRDefault="00E73AA1" w:rsidP="00E73A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48691B02" w14:textId="28C9E932" w:rsidR="00E73AA1" w:rsidRPr="007F4BE0" w:rsidRDefault="00E73AA1" w:rsidP="00E73AA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3DF1C0" w14:textId="77777777" w:rsidR="00E73AA1" w:rsidRPr="007F4BE0" w:rsidRDefault="00E73AA1" w:rsidP="00E73AA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A6FF3F1" w14:textId="6503FD73" w:rsidR="00E73AA1" w:rsidRPr="007F4BE0" w:rsidRDefault="00E73AA1" w:rsidP="00E73AA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3EE504D" w14:textId="77777777" w:rsidR="00E73AA1" w:rsidRPr="007F4BE0" w:rsidRDefault="00E73AA1" w:rsidP="00E73AA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88B6C2B" w14:textId="651F2042" w:rsidR="00E73AA1" w:rsidRPr="007F4BE0" w:rsidRDefault="00E73AA1" w:rsidP="00E73AA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062BA" w:rsidRPr="007F4BE0" w14:paraId="179EFA59" w14:textId="77777777" w:rsidTr="00C202A4">
        <w:trPr>
          <w:cantSplit/>
          <w:trHeight w:val="60"/>
        </w:trPr>
        <w:tc>
          <w:tcPr>
            <w:tcW w:w="2340" w:type="dxa"/>
          </w:tcPr>
          <w:p w14:paraId="1D214949" w14:textId="2E6827E4" w:rsidR="006062BA" w:rsidRPr="00472DED" w:rsidRDefault="006062BA" w:rsidP="00C75A3E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472DED">
              <w:rPr>
                <w:rFonts w:ascii="Angsana New" w:hAnsi="Angsana New"/>
                <w:sz w:val="20"/>
              </w:rPr>
              <w:t xml:space="preserve">JDMS Logistics Joint </w:t>
            </w:r>
          </w:p>
        </w:tc>
        <w:tc>
          <w:tcPr>
            <w:tcW w:w="1890" w:type="dxa"/>
          </w:tcPr>
          <w:p w14:paraId="5D7B7663" w14:textId="2EF91829" w:rsidR="006062BA" w:rsidRPr="00472DED" w:rsidRDefault="006062BA" w:rsidP="006062B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64798F3A" w14:textId="77777777" w:rsidR="006062BA" w:rsidRPr="00472DED" w:rsidRDefault="006062BA" w:rsidP="006062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8E1D589" w14:textId="75B96690" w:rsidR="006062BA" w:rsidRPr="00472DED" w:rsidRDefault="006062BA" w:rsidP="006062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0AC9E47B" w14:textId="77777777" w:rsidR="006062BA" w:rsidRPr="00472DED" w:rsidRDefault="006062BA" w:rsidP="006062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35A55BCF" w14:textId="25382392" w:rsidR="006062BA" w:rsidRPr="00472DED" w:rsidRDefault="006062BA" w:rsidP="006062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3BFEE57" w14:textId="77777777" w:rsidR="006062BA" w:rsidRPr="00472DED" w:rsidRDefault="006062BA" w:rsidP="006062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1ED37C4A" w14:textId="438D77C2" w:rsidR="006062BA" w:rsidRPr="00472DED" w:rsidRDefault="006062BA" w:rsidP="006062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8F0856" w14:textId="77777777" w:rsidR="006062BA" w:rsidRPr="00472DED" w:rsidRDefault="006062BA" w:rsidP="006062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A7E67D7" w14:textId="62A087FA" w:rsidR="006062BA" w:rsidRPr="00472DED" w:rsidRDefault="006062BA" w:rsidP="006062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E627DEB" w14:textId="77777777" w:rsidR="006062BA" w:rsidRPr="007F4BE0" w:rsidRDefault="006062BA" w:rsidP="006062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E0CCEF6" w14:textId="5EB86250" w:rsidR="006062BA" w:rsidRPr="007F4BE0" w:rsidRDefault="006062BA" w:rsidP="006062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C6C9E10" w14:textId="77777777" w:rsidR="006062BA" w:rsidRPr="007F4BE0" w:rsidRDefault="006062BA" w:rsidP="006062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5ABD9DE3" w14:textId="4CA48613" w:rsidR="006062BA" w:rsidRPr="007F4BE0" w:rsidRDefault="006062BA" w:rsidP="006062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75EE342" w14:textId="77777777" w:rsidR="006062BA" w:rsidRPr="007F4BE0" w:rsidRDefault="006062BA" w:rsidP="006062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6746905" w14:textId="15DFFAC8" w:rsidR="006062BA" w:rsidRPr="007F4BE0" w:rsidRDefault="006062BA" w:rsidP="006062B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2AEDC52D" w14:textId="77777777" w:rsidR="006062BA" w:rsidRPr="007F4BE0" w:rsidRDefault="006062BA" w:rsidP="006062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11874345" w14:textId="1AA70E65" w:rsidR="006062BA" w:rsidRPr="007F4BE0" w:rsidRDefault="006062BA" w:rsidP="006062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D2C7687" w14:textId="77777777" w:rsidR="006062BA" w:rsidRPr="007F4BE0" w:rsidRDefault="006062BA" w:rsidP="006062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C699366" w14:textId="66AD1FBA" w:rsidR="006062BA" w:rsidRPr="007F4BE0" w:rsidRDefault="006062BA" w:rsidP="006062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4948742A" w14:textId="77777777" w:rsidR="006062BA" w:rsidRPr="007F4BE0" w:rsidRDefault="006062BA" w:rsidP="006062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CADEE62" w14:textId="32684F0B" w:rsidR="006062BA" w:rsidRPr="007F4BE0" w:rsidRDefault="006062BA" w:rsidP="006062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C75A3E" w:rsidRPr="007F4BE0" w14:paraId="369C4AAF" w14:textId="77777777" w:rsidTr="00C202A4">
        <w:trPr>
          <w:cantSplit/>
          <w:trHeight w:val="60"/>
        </w:trPr>
        <w:tc>
          <w:tcPr>
            <w:tcW w:w="2340" w:type="dxa"/>
          </w:tcPr>
          <w:p w14:paraId="6F1980B2" w14:textId="7D2DFAF2" w:rsidR="00C75A3E" w:rsidRPr="00472DED" w:rsidRDefault="00C75A3E" w:rsidP="00C75A3E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472DED">
              <w:rPr>
                <w:rFonts w:ascii="Angsana New" w:hAnsi="Angsana New" w:cstheme="minorBidi" w:hint="cs"/>
                <w:sz w:val="20"/>
                <w:szCs w:val="25"/>
                <w:cs/>
                <w:lang w:bidi="th-TH"/>
              </w:rPr>
              <w:t xml:space="preserve">   </w:t>
            </w:r>
            <w:r w:rsidRPr="00472DED">
              <w:rPr>
                <w:rFonts w:ascii="Angsana New" w:hAnsi="Angsana New"/>
                <w:sz w:val="20"/>
              </w:rPr>
              <w:t>Stock Company</w:t>
            </w:r>
          </w:p>
        </w:tc>
        <w:tc>
          <w:tcPr>
            <w:tcW w:w="1890" w:type="dxa"/>
          </w:tcPr>
          <w:p w14:paraId="406B0D2A" w14:textId="703D9C6D" w:rsidR="00C75A3E" w:rsidRPr="00472DED" w:rsidRDefault="00C202A4" w:rsidP="00C75A3E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="Angsana New" w:hAnsi="Angsana New" w:cs="Angsana New"/>
                <w:sz w:val="20"/>
                <w:cs/>
                <w:lang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65E4CD29" w14:textId="77777777" w:rsidR="00C75A3E" w:rsidRPr="00472DED" w:rsidRDefault="00C75A3E" w:rsidP="00C75A3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59F93FC" w14:textId="39392962" w:rsidR="00C75A3E" w:rsidRPr="007C4A4A" w:rsidRDefault="001F2771" w:rsidP="00C75A3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C75A3E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188" w:type="dxa"/>
            <w:gridSpan w:val="2"/>
          </w:tcPr>
          <w:p w14:paraId="25FCE837" w14:textId="77777777" w:rsidR="00C75A3E" w:rsidRPr="00472DED" w:rsidRDefault="00C75A3E" w:rsidP="00C75A3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2654C43" w14:textId="42B1B5B0" w:rsidR="00C75A3E" w:rsidRPr="007C4A4A" w:rsidRDefault="001F2771" w:rsidP="00C75A3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C75A3E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332B8EB7" w14:textId="77777777" w:rsidR="00C75A3E" w:rsidRPr="00472DED" w:rsidRDefault="00C75A3E" w:rsidP="00C75A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290EDD5F" w14:textId="384BDE0E" w:rsidR="00C75A3E" w:rsidRPr="00472DED" w:rsidRDefault="00C75A3E" w:rsidP="00C75A3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 xml:space="preserve">VND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050</w:t>
            </w: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A4F45A7" w14:textId="77777777" w:rsidR="00C75A3E" w:rsidRPr="00472DED" w:rsidRDefault="00C75A3E" w:rsidP="00C75A3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E2FDDBB" w14:textId="79CDDFCC" w:rsidR="00C75A3E" w:rsidRPr="00472DED" w:rsidRDefault="00C75A3E" w:rsidP="00C75A3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 xml:space="preserve">VND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050</w:t>
            </w: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D59FC0A" w14:textId="77777777" w:rsidR="00C75A3E" w:rsidRPr="00472DED" w:rsidRDefault="00C75A3E" w:rsidP="00C75A3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026F2CF" w14:textId="678AF5DB" w:rsidR="00C75A3E" w:rsidRPr="007F4BE0" w:rsidRDefault="00C75A3E" w:rsidP="00C75A3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3DCD9C" w14:textId="77777777" w:rsidR="00C75A3E" w:rsidRPr="007F4BE0" w:rsidRDefault="00C75A3E" w:rsidP="00C75A3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4B05AE6A" w14:textId="5906BC48" w:rsidR="00C75A3E" w:rsidRPr="007F4BE0" w:rsidRDefault="00C75A3E" w:rsidP="00C75A3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01030F" w14:textId="77777777" w:rsidR="00C75A3E" w:rsidRPr="007F4BE0" w:rsidRDefault="00C75A3E" w:rsidP="00C75A3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5DF152B" w14:textId="7271FB4F" w:rsidR="00C75A3E" w:rsidRPr="007F4BE0" w:rsidRDefault="00C75A3E" w:rsidP="00C75A3E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A3BC75E" w14:textId="77777777" w:rsidR="00C75A3E" w:rsidRPr="007F4BE0" w:rsidRDefault="00C75A3E" w:rsidP="00C75A3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625C5C8E" w14:textId="19C2E7C8" w:rsidR="00C75A3E" w:rsidRPr="007F4BE0" w:rsidRDefault="00C75A3E" w:rsidP="00C75A3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5793B9" w14:textId="77777777" w:rsidR="00C75A3E" w:rsidRPr="007F4BE0" w:rsidRDefault="00C75A3E" w:rsidP="00C75A3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6CAD569" w14:textId="6542B4A7" w:rsidR="00C75A3E" w:rsidRPr="007F4BE0" w:rsidRDefault="00C75A3E" w:rsidP="00C75A3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E69CF45" w14:textId="77777777" w:rsidR="00C75A3E" w:rsidRPr="007F4BE0" w:rsidRDefault="00C75A3E" w:rsidP="00C75A3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3C4177C3" w14:textId="4B195212" w:rsidR="00C75A3E" w:rsidRPr="007F4BE0" w:rsidRDefault="00C75A3E" w:rsidP="00C75A3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B2795" w:rsidRPr="007F4BE0" w14:paraId="7311F191" w14:textId="77777777" w:rsidTr="00C202A4">
        <w:trPr>
          <w:cantSplit/>
          <w:trHeight w:val="60"/>
        </w:trPr>
        <w:tc>
          <w:tcPr>
            <w:tcW w:w="2340" w:type="dxa"/>
          </w:tcPr>
          <w:p w14:paraId="48F6EC84" w14:textId="1B1CB86D" w:rsidR="009B2795" w:rsidRPr="00472DED" w:rsidRDefault="009B2795" w:rsidP="00E13145">
            <w:pPr>
              <w:pStyle w:val="acctfourfigures"/>
              <w:spacing w:line="240" w:lineRule="auto"/>
              <w:ind w:right="-79"/>
              <w:jc w:val="thaiDistribute"/>
              <w:rPr>
                <w:rFonts w:ascii="Angsana New" w:hAnsi="Angsana New"/>
                <w:sz w:val="20"/>
                <w:rtl/>
                <w:cs/>
              </w:rPr>
            </w:pPr>
            <w:bookmarkStart w:id="4" w:name="_Hlk40049622"/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>บริษัท</w:t>
            </w:r>
            <w:r w:rsidRPr="00472DED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>เจดับเบิ้ลยูดี</w:t>
            </w:r>
            <w:r w:rsidRPr="00472DED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>เอ็กซ์เพรส</w:t>
            </w:r>
            <w:r w:rsidRPr="00472DED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>จำกัด</w:t>
            </w:r>
            <w:bookmarkEnd w:id="4"/>
          </w:p>
        </w:tc>
        <w:tc>
          <w:tcPr>
            <w:tcW w:w="1890" w:type="dxa"/>
          </w:tcPr>
          <w:p w14:paraId="43DC6908" w14:textId="403CAA23" w:rsidR="009B2795" w:rsidRPr="00472DED" w:rsidRDefault="009B2795" w:rsidP="006062B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="Angsana New" w:hAnsi="Angsana New"/>
                <w:sz w:val="20"/>
                <w:rtl/>
                <w:cs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ให้บริการขนส่งสินค้าควบคุม</w:t>
            </w:r>
          </w:p>
        </w:tc>
        <w:tc>
          <w:tcPr>
            <w:tcW w:w="180" w:type="dxa"/>
          </w:tcPr>
          <w:p w14:paraId="79B63304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3C9A70F" w14:textId="6B3A2090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3A1A9FA6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8790870" w14:textId="7753F710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645ADE4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39431822" w14:textId="5823FAA8" w:rsidR="009B2795" w:rsidRPr="00472DED" w:rsidRDefault="009B2795" w:rsidP="00E1314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01B1D5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F668B32" w14:textId="5D09B2FA" w:rsidR="009B2795" w:rsidRPr="00472DED" w:rsidRDefault="009B2795" w:rsidP="00E1314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BF6CB3E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46F0337" w14:textId="180D9B40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1DB56D4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0C0F1B3F" w14:textId="3C18A20D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A94EBDF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C54ECD4" w14:textId="00B1B27A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010E5038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2883D55A" w14:textId="1CD3B41E" w:rsidR="009B2795" w:rsidRPr="007F4BE0" w:rsidRDefault="009B2795" w:rsidP="00E1314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49CA896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4B8474B" w14:textId="628ED6CF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1C93C8C3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74D7F1A" w14:textId="2C12A69E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974D5D" w:rsidRPr="007F4BE0" w14:paraId="5B901092" w14:textId="77777777" w:rsidTr="00C202A4">
        <w:trPr>
          <w:cantSplit/>
          <w:trHeight w:val="60"/>
        </w:trPr>
        <w:tc>
          <w:tcPr>
            <w:tcW w:w="2340" w:type="dxa"/>
          </w:tcPr>
          <w:p w14:paraId="6E5FE287" w14:textId="77777777" w:rsidR="00974D5D" w:rsidRPr="00472DED" w:rsidRDefault="00974D5D" w:rsidP="00974D5D">
            <w:pPr>
              <w:pStyle w:val="acctfourfigures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1890" w:type="dxa"/>
          </w:tcPr>
          <w:p w14:paraId="6F825338" w14:textId="6DC716C0" w:rsidR="00974D5D" w:rsidRPr="00472DED" w:rsidRDefault="00974D5D" w:rsidP="00974D5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="Angsana New" w:hAnsi="Angsana New" w:cs="Angsana New"/>
                <w:sz w:val="20"/>
                <w:cs/>
                <w:lang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</w:t>
            </w: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>อุณหภูมิ</w:t>
            </w:r>
          </w:p>
        </w:tc>
        <w:tc>
          <w:tcPr>
            <w:tcW w:w="180" w:type="dxa"/>
          </w:tcPr>
          <w:p w14:paraId="75BF870C" w14:textId="77777777" w:rsidR="00974D5D" w:rsidRPr="00472DED" w:rsidRDefault="00974D5D" w:rsidP="00974D5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FACD35D" w14:textId="4A2B020C" w:rsidR="00974D5D" w:rsidRPr="00472DED" w:rsidRDefault="001F2771" w:rsidP="00974D5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95</w:t>
            </w:r>
            <w:r w:rsidR="00974D5D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</w:p>
        </w:tc>
        <w:tc>
          <w:tcPr>
            <w:tcW w:w="188" w:type="dxa"/>
            <w:gridSpan w:val="2"/>
          </w:tcPr>
          <w:p w14:paraId="3435884D" w14:textId="77777777" w:rsidR="00974D5D" w:rsidRPr="00472DED" w:rsidRDefault="00974D5D" w:rsidP="00974D5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04BAD2EF" w14:textId="4A0EBCEB" w:rsidR="00974D5D" w:rsidRPr="00472DED" w:rsidRDefault="001F2771" w:rsidP="00974D5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95</w:t>
            </w:r>
            <w:r w:rsidR="00974D5D" w:rsidRPr="00472DED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F2771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0E3ACFF4" w14:textId="77777777" w:rsidR="00974D5D" w:rsidRPr="00472DED" w:rsidRDefault="00974D5D" w:rsidP="00974D5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01486ECE" w14:textId="2D76D5B1" w:rsidR="00974D5D" w:rsidRPr="00472DED" w:rsidRDefault="00974D5D" w:rsidP="00974D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F65377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2CF79ED" w14:textId="77777777" w:rsidR="00974D5D" w:rsidRPr="00472DED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C854F90" w14:textId="02E1FDEA" w:rsidR="00974D5D" w:rsidRPr="00472DED" w:rsidRDefault="00974D5D" w:rsidP="00974D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32</w:t>
            </w:r>
            <w:r w:rsidRPr="00472DE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14A4425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9250A98" w14:textId="2B8C9B80" w:rsidR="00974D5D" w:rsidRPr="007F4BE0" w:rsidRDefault="00974D5D" w:rsidP="00974D5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144A2D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6E6E7BD5" w14:textId="4C363DB7" w:rsidR="00974D5D" w:rsidRPr="007F4BE0" w:rsidRDefault="00974D5D" w:rsidP="00974D5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919244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EA50628" w14:textId="57EA6281" w:rsidR="00974D5D" w:rsidRPr="007F4BE0" w:rsidRDefault="00974D5D" w:rsidP="00974D5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BEA0301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2B81E201" w14:textId="55D1E493" w:rsidR="00974D5D" w:rsidRPr="007F4BE0" w:rsidRDefault="00974D5D" w:rsidP="00974D5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C81363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69C7A56" w14:textId="703AC2F3" w:rsidR="00974D5D" w:rsidRPr="007F4BE0" w:rsidRDefault="00974D5D" w:rsidP="00974D5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C0DDFA7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B49DC29" w14:textId="1955E588" w:rsidR="00974D5D" w:rsidRPr="007F4BE0" w:rsidRDefault="00974D5D" w:rsidP="00974D5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B2795" w:rsidRPr="007F4BE0" w14:paraId="721AE907" w14:textId="77777777" w:rsidTr="00C202A4">
        <w:trPr>
          <w:cantSplit/>
          <w:trHeight w:val="60"/>
        </w:trPr>
        <w:tc>
          <w:tcPr>
            <w:tcW w:w="2340" w:type="dxa"/>
          </w:tcPr>
          <w:p w14:paraId="17B71B20" w14:textId="3426B541" w:rsidR="009B2795" w:rsidRPr="00472DED" w:rsidRDefault="009B2795" w:rsidP="00E13145">
            <w:pPr>
              <w:pStyle w:val="acctfourfigures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สโตร์การ์ด จำกัด</w:t>
            </w:r>
          </w:p>
        </w:tc>
        <w:tc>
          <w:tcPr>
            <w:tcW w:w="1890" w:type="dxa"/>
          </w:tcPr>
          <w:p w14:paraId="66986002" w14:textId="52AF90A8" w:rsidR="009B2795" w:rsidRPr="00472DED" w:rsidRDefault="00974D5D" w:rsidP="006062B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="Angsana New" w:hAnsi="Angsana New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9B2795"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180" w:type="dxa"/>
          </w:tcPr>
          <w:p w14:paraId="7EA80E34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035ED29" w14:textId="438BE675" w:rsidR="009B2795" w:rsidRPr="00472DED" w:rsidRDefault="001F2771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89</w:t>
            </w:r>
            <w:r w:rsidR="009B2795" w:rsidRPr="00472DED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00</w:t>
            </w:r>
          </w:p>
        </w:tc>
        <w:tc>
          <w:tcPr>
            <w:tcW w:w="188" w:type="dxa"/>
            <w:gridSpan w:val="2"/>
          </w:tcPr>
          <w:p w14:paraId="7FD7F291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1A81991E" w14:textId="3D254194" w:rsidR="009B2795" w:rsidRPr="00472DED" w:rsidRDefault="001F2771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89</w:t>
            </w:r>
            <w:r w:rsidR="009B2795" w:rsidRPr="00472DED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8DBD1DC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240EED71" w14:textId="5B1C3C02" w:rsidR="009B2795" w:rsidRPr="00472DED" w:rsidRDefault="009B2795" w:rsidP="00974D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4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BB7E017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81CBC9C" w14:textId="39AF83BC" w:rsidR="009B2795" w:rsidRPr="00472DED" w:rsidRDefault="009B2795" w:rsidP="00E131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4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517C4FAA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94F18C3" w14:textId="3816D3A0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75DFBC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2715028B" w14:textId="402F808C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0F60C4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50029FA" w14:textId="7467352B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2572F85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35C6B0AC" w14:textId="74D8E9A8" w:rsidR="009B2795" w:rsidRPr="007F4BE0" w:rsidRDefault="009B2795" w:rsidP="00E1314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748888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BA69F46" w14:textId="5B1303AF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2392069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149D5036" w14:textId="0FFF76C2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B2795" w:rsidRPr="007F4BE0" w14:paraId="3DC9AF4A" w14:textId="77777777" w:rsidTr="00C202A4">
        <w:trPr>
          <w:cantSplit/>
          <w:trHeight w:val="60"/>
        </w:trPr>
        <w:tc>
          <w:tcPr>
            <w:tcW w:w="2340" w:type="dxa"/>
          </w:tcPr>
          <w:p w14:paraId="786065D8" w14:textId="6A314CC5" w:rsidR="009B2795" w:rsidRPr="00472DED" w:rsidRDefault="009B2795" w:rsidP="00E13145">
            <w:pPr>
              <w:pStyle w:val="acctfourfigures"/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</w:t>
            </w:r>
            <w:r w:rsidRPr="00472DED">
              <w:rPr>
                <w:rFonts w:asciiTheme="majorBidi" w:hAnsiTheme="majorBidi" w:cs="Angsana New"/>
                <w:sz w:val="20"/>
                <w:rtl/>
                <w:cs/>
              </w:rPr>
              <w:t xml:space="preserve"> </w:t>
            </w:r>
            <w:r w:rsidRPr="00472DED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แปซิฟิค</w:t>
            </w:r>
            <w:r w:rsidRPr="00472DED">
              <w:rPr>
                <w:rFonts w:asciiTheme="majorBidi" w:hAnsiTheme="majorBidi" w:cs="Angsana New"/>
                <w:sz w:val="20"/>
                <w:rtl/>
                <w:cs/>
              </w:rPr>
              <w:t xml:space="preserve"> </w:t>
            </w:r>
            <w:r w:rsidRPr="00472DED">
              <w:rPr>
                <w:rFonts w:asciiTheme="majorBidi" w:hAnsiTheme="majorBidi" w:cs="Angsana New" w:hint="cs"/>
                <w:sz w:val="20"/>
                <w:cs/>
                <w:lang w:bidi="th-TH"/>
              </w:rPr>
              <w:t>เอ็ม</w:t>
            </w:r>
            <w:r w:rsidRPr="00472DED">
              <w:rPr>
                <w:rFonts w:asciiTheme="majorBidi" w:hAnsiTheme="majorBidi" w:cs="Angsana New"/>
                <w:sz w:val="20"/>
                <w:rtl/>
                <w:cs/>
              </w:rPr>
              <w:t xml:space="preserve"> </w:t>
            </w:r>
            <w:r w:rsidRPr="00472DED">
              <w:rPr>
                <w:rFonts w:asciiTheme="majorBidi" w:hAnsiTheme="majorBidi" w:cs="Angsana New" w:hint="cs"/>
                <w:sz w:val="20"/>
                <w:cs/>
                <w:lang w:bidi="th-TH"/>
              </w:rPr>
              <w:t>โคลด์</w:t>
            </w:r>
            <w:r w:rsidRPr="00472DED">
              <w:rPr>
                <w:rFonts w:asciiTheme="majorBidi" w:hAnsiTheme="majorBidi" w:cs="Angsana New"/>
                <w:sz w:val="20"/>
                <w:rtl/>
                <w:cs/>
              </w:rPr>
              <w:t xml:space="preserve"> </w:t>
            </w:r>
            <w:r w:rsidRPr="00472DED">
              <w:rPr>
                <w:rFonts w:asciiTheme="majorBidi" w:hAnsiTheme="majorBidi" w:cs="Angsana New" w:hint="cs"/>
                <w:sz w:val="20"/>
                <w:cs/>
                <w:lang w:bidi="th-TH"/>
              </w:rPr>
              <w:t>สโตเรจ</w:t>
            </w:r>
            <w:r w:rsidRPr="00472DED">
              <w:rPr>
                <w:rFonts w:asciiTheme="majorBidi" w:hAnsiTheme="majorBidi" w:cs="Angsana New"/>
                <w:sz w:val="20"/>
                <w:rtl/>
                <w:cs/>
              </w:rPr>
              <w:t xml:space="preserve"> </w:t>
            </w:r>
            <w:r w:rsidRPr="00472DED">
              <w:rPr>
                <w:rFonts w:asciiTheme="majorBidi" w:hAnsiTheme="majorBidi" w:cs="Angsana New" w:hint="cs"/>
                <w:sz w:val="20"/>
                <w:cs/>
                <w:lang w:bidi="th-TH"/>
              </w:rPr>
              <w:t>จำกัด</w:t>
            </w:r>
          </w:p>
        </w:tc>
        <w:tc>
          <w:tcPr>
            <w:tcW w:w="1890" w:type="dxa"/>
          </w:tcPr>
          <w:p w14:paraId="25300B2D" w14:textId="17C74505" w:rsidR="009B2795" w:rsidRPr="00472DED" w:rsidRDefault="00974D5D" w:rsidP="006062B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9B2795"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</w:t>
            </w:r>
          </w:p>
        </w:tc>
        <w:tc>
          <w:tcPr>
            <w:tcW w:w="180" w:type="dxa"/>
          </w:tcPr>
          <w:p w14:paraId="3F2992FE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8F8E55A" w14:textId="0AB4F211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3F8387AF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33F9242F" w14:textId="1D9C27F0" w:rsidR="009B2795" w:rsidRPr="00472DED" w:rsidRDefault="009B2795" w:rsidP="00E1314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7EDF038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7E2589AE" w14:textId="1C9BBC86" w:rsidR="009B2795" w:rsidRPr="00472DED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1FC370" w14:textId="77777777" w:rsidR="009B2795" w:rsidRPr="00472DED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A995077" w14:textId="387932B9" w:rsidR="009B2795" w:rsidRPr="00472DED" w:rsidRDefault="009B2795" w:rsidP="00E131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6B0C897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2BF3055" w14:textId="18C42983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BAE19FA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1275148" w14:textId="094E37ED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C65F93E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F17A14D" w14:textId="4C44DFE5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89408C0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7220784D" w14:textId="6EA1B25F" w:rsidR="009B2795" w:rsidRPr="007F4BE0" w:rsidRDefault="009B2795" w:rsidP="00E1314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2B417E8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2061BE3" w14:textId="30BD70EB" w:rsidR="009B2795" w:rsidRPr="007F4BE0" w:rsidRDefault="009B2795" w:rsidP="00E131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2F68AFED" w14:textId="77777777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E31F67B" w14:textId="3F6C170F" w:rsidR="009B2795" w:rsidRPr="007F4BE0" w:rsidRDefault="009B2795" w:rsidP="00E1314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974D5D" w:rsidRPr="007F4BE0" w14:paraId="71E93EA7" w14:textId="77777777" w:rsidTr="00C202A4">
        <w:trPr>
          <w:cantSplit/>
          <w:trHeight w:val="60"/>
        </w:trPr>
        <w:tc>
          <w:tcPr>
            <w:tcW w:w="2340" w:type="dxa"/>
          </w:tcPr>
          <w:p w14:paraId="25399BDA" w14:textId="77777777" w:rsidR="00974D5D" w:rsidRPr="00472DED" w:rsidRDefault="00974D5D" w:rsidP="00974D5D">
            <w:pPr>
              <w:pStyle w:val="acctfourfigures"/>
              <w:spacing w:line="240" w:lineRule="auto"/>
              <w:ind w:right="-79"/>
              <w:jc w:val="thaiDistribute"/>
              <w:rPr>
                <w:rFonts w:asciiTheme="majorBidi" w:hAnsiTheme="majorBidi" w:cs="Angsana New"/>
                <w:sz w:val="20"/>
                <w:cs/>
                <w:lang w:bidi="th-TH"/>
              </w:rPr>
            </w:pPr>
          </w:p>
        </w:tc>
        <w:tc>
          <w:tcPr>
            <w:tcW w:w="1890" w:type="dxa"/>
          </w:tcPr>
          <w:p w14:paraId="2E1CB743" w14:textId="3C644CD0" w:rsidR="00974D5D" w:rsidRPr="00472DED" w:rsidRDefault="00974D5D" w:rsidP="00974D5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ในห้องเย็น</w:t>
            </w:r>
          </w:p>
        </w:tc>
        <w:tc>
          <w:tcPr>
            <w:tcW w:w="180" w:type="dxa"/>
          </w:tcPr>
          <w:p w14:paraId="1EAF609B" w14:textId="77777777" w:rsidR="00974D5D" w:rsidRPr="00472DED" w:rsidRDefault="00974D5D" w:rsidP="00974D5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919D6ED" w14:textId="4C2CF1C1" w:rsidR="00974D5D" w:rsidRPr="007C4A4A" w:rsidRDefault="001F2771" w:rsidP="00974D5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40</w:t>
            </w:r>
            <w:r w:rsidR="00974D5D" w:rsidRPr="00472DED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00</w:t>
            </w:r>
          </w:p>
        </w:tc>
        <w:tc>
          <w:tcPr>
            <w:tcW w:w="188" w:type="dxa"/>
            <w:gridSpan w:val="2"/>
          </w:tcPr>
          <w:p w14:paraId="7F5719E9" w14:textId="77777777" w:rsidR="00974D5D" w:rsidRPr="00472DED" w:rsidRDefault="00974D5D" w:rsidP="00974D5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4B89FB5A" w14:textId="1283AD60" w:rsidR="00974D5D" w:rsidRPr="007C4A4A" w:rsidRDefault="001F2771" w:rsidP="00974D5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40</w:t>
            </w:r>
            <w:r w:rsidR="00974D5D" w:rsidRPr="00472DED">
              <w:rPr>
                <w:rFonts w:asciiTheme="majorBidi" w:hAnsiTheme="majorBidi" w:cstheme="majorBidi" w:hint="cs"/>
                <w:sz w:val="20"/>
                <w:cs/>
                <w:lang w:bidi="th-TH"/>
              </w:rPr>
              <w:t>.</w:t>
            </w: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77C8158" w14:textId="77777777" w:rsidR="00974D5D" w:rsidRPr="00472DED" w:rsidRDefault="00974D5D" w:rsidP="00974D5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4E7AB1AF" w14:textId="1F1D399A" w:rsidR="00974D5D" w:rsidRPr="00472DED" w:rsidRDefault="00974D5D" w:rsidP="0010774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F6537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3FF6090" w14:textId="77777777" w:rsidR="00974D5D" w:rsidRPr="00472DED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72853ED" w14:textId="5F57AEDA" w:rsidR="00974D5D" w:rsidRPr="00472DED" w:rsidRDefault="00974D5D" w:rsidP="0097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12855E2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3738E13" w14:textId="257D50DE" w:rsidR="00974D5D" w:rsidRPr="007F4BE0" w:rsidRDefault="00974D5D" w:rsidP="00974D5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1E59FA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2E6E9507" w14:textId="539410E4" w:rsidR="00974D5D" w:rsidRPr="007F4BE0" w:rsidRDefault="00974D5D" w:rsidP="00974D5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57F2C6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0098FD7" w14:textId="7258D62A" w:rsidR="00974D5D" w:rsidRPr="007F4BE0" w:rsidRDefault="00974D5D" w:rsidP="00974D5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9DFF2E3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2F75C8C1" w14:textId="551CF335" w:rsidR="00974D5D" w:rsidRPr="007F4BE0" w:rsidRDefault="00974D5D" w:rsidP="00974D5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A3693B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C08E376" w14:textId="52AB0C19" w:rsidR="00974D5D" w:rsidRPr="007F4BE0" w:rsidRDefault="00974D5D" w:rsidP="00974D5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C0AF658" w14:textId="77777777" w:rsidR="00974D5D" w:rsidRPr="007F4BE0" w:rsidRDefault="00974D5D" w:rsidP="00974D5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6B994497" w14:textId="06FBFEBE" w:rsidR="00974D5D" w:rsidRPr="007F4BE0" w:rsidRDefault="00974D5D" w:rsidP="00974D5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9B2795" w:rsidRPr="007F4BE0" w14:paraId="26196195" w14:textId="77777777" w:rsidTr="00C202A4">
        <w:trPr>
          <w:cantSplit/>
          <w:trHeight w:val="60"/>
        </w:trPr>
        <w:tc>
          <w:tcPr>
            <w:tcW w:w="2340" w:type="dxa"/>
          </w:tcPr>
          <w:p w14:paraId="473ABC7F" w14:textId="2C2E7D19" w:rsidR="009B2795" w:rsidRPr="00472DED" w:rsidRDefault="009B2795" w:rsidP="009E73BA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="Angsana New"/>
                <w:sz w:val="20"/>
                <w:lang w:bidi="th-TH"/>
              </w:rPr>
              <w:t xml:space="preserve">EM Logistics </w:t>
            </w:r>
            <w:r w:rsidR="008A2327">
              <w:rPr>
                <w:rFonts w:asciiTheme="majorBidi" w:hAnsiTheme="majorBidi" w:cs="Angsana New"/>
                <w:sz w:val="20"/>
                <w:lang w:val="en-US" w:bidi="th-TH"/>
              </w:rPr>
              <w:t>&amp;</w:t>
            </w:r>
            <w:r w:rsidRPr="00472DED">
              <w:rPr>
                <w:rFonts w:asciiTheme="majorBidi" w:hAnsiTheme="majorBidi" w:cs="Angsana New"/>
                <w:sz w:val="20"/>
                <w:lang w:bidi="th-TH"/>
              </w:rPr>
              <w:t xml:space="preserve"> Warehousing </w:t>
            </w:r>
            <w:proofErr w:type="spellStart"/>
            <w:r w:rsidRPr="00472DED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472DED">
              <w:rPr>
                <w:rFonts w:asciiTheme="majorBidi" w:hAnsiTheme="majorBidi" w:cs="Angsana New"/>
                <w:sz w:val="20"/>
                <w:lang w:bidi="th-TH"/>
              </w:rPr>
              <w:t xml:space="preserve"> Ltd.</w:t>
            </w:r>
          </w:p>
        </w:tc>
        <w:tc>
          <w:tcPr>
            <w:tcW w:w="1890" w:type="dxa"/>
          </w:tcPr>
          <w:p w14:paraId="335E1C5E" w14:textId="2DCABD0F" w:rsidR="009B2795" w:rsidRPr="00472DED" w:rsidRDefault="009B2795" w:rsidP="006062B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2DED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3C731FE2" w14:textId="77777777" w:rsidR="009B2795" w:rsidRPr="00472DED" w:rsidRDefault="009B2795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79B03DC" w14:textId="06FBE976" w:rsidR="009B2795" w:rsidRPr="00472DED" w:rsidRDefault="001F2771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60</w:t>
            </w:r>
            <w:r w:rsidR="009B2795" w:rsidRPr="00472DE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00</w:t>
            </w:r>
          </w:p>
        </w:tc>
        <w:tc>
          <w:tcPr>
            <w:tcW w:w="188" w:type="dxa"/>
            <w:gridSpan w:val="2"/>
          </w:tcPr>
          <w:p w14:paraId="00EFD1D6" w14:textId="77777777" w:rsidR="009B2795" w:rsidRPr="00472DED" w:rsidRDefault="009B2795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0B51BA17" w14:textId="4C286F5F" w:rsidR="009B2795" w:rsidRPr="00472DED" w:rsidRDefault="009B2795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5CB270" w14:textId="77777777" w:rsidR="009B2795" w:rsidRPr="00472DED" w:rsidRDefault="009B2795" w:rsidP="009E73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54364CDD" w14:textId="4F255653" w:rsidR="009B2795" w:rsidRPr="00472DED" w:rsidRDefault="009B2795" w:rsidP="009E73B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934</w:t>
            </w:r>
          </w:p>
        </w:tc>
        <w:tc>
          <w:tcPr>
            <w:tcW w:w="180" w:type="dxa"/>
          </w:tcPr>
          <w:p w14:paraId="422F9818" w14:textId="77777777" w:rsidR="009B2795" w:rsidRPr="00472DED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6EABA72" w14:textId="1604D1D6" w:rsidR="009B2795" w:rsidRPr="00472DED" w:rsidRDefault="009B2795" w:rsidP="00107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F6634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111B361" w14:textId="0CEF2FF1" w:rsidR="009B2795" w:rsidRPr="007F4BE0" w:rsidRDefault="009B2795" w:rsidP="009E73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1B70AB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ABE478F" w14:textId="22E334AA" w:rsidR="009B2795" w:rsidRPr="007F4BE0" w:rsidRDefault="009B2795" w:rsidP="009E73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CC00F5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D4D7FD6" w14:textId="6B752E29" w:rsidR="009B2795" w:rsidRPr="007F4BE0" w:rsidRDefault="009B2795" w:rsidP="009E73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12DFD7F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1C62D94A" w14:textId="76617D5B" w:rsidR="009B2795" w:rsidRPr="007F4BE0" w:rsidRDefault="009B2795" w:rsidP="009E73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36B1CB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84F7E48" w14:textId="65B1B80C" w:rsidR="009B2795" w:rsidRPr="007F4BE0" w:rsidRDefault="009B2795" w:rsidP="009E73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CAC5937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4AE74A47" w14:textId="0A380B53" w:rsidR="009B2795" w:rsidRPr="007F4BE0" w:rsidRDefault="009B2795" w:rsidP="009E73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</w:tr>
      <w:tr w:rsidR="009B2795" w:rsidRPr="007F4BE0" w14:paraId="75A66972" w14:textId="77777777" w:rsidTr="00C202A4">
        <w:trPr>
          <w:cantSplit/>
          <w:trHeight w:val="60"/>
        </w:trPr>
        <w:tc>
          <w:tcPr>
            <w:tcW w:w="2340" w:type="dxa"/>
          </w:tcPr>
          <w:p w14:paraId="13B0449B" w14:textId="325FFE3A" w:rsidR="009B2795" w:rsidRPr="00472DED" w:rsidRDefault="009B2795" w:rsidP="009E73BA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472DED">
              <w:rPr>
                <w:rFonts w:asciiTheme="majorBidi" w:hAnsiTheme="majorBidi" w:cs="Angsana New"/>
                <w:sz w:val="20"/>
                <w:lang w:bidi="th-TH"/>
              </w:rPr>
              <w:t>JWD Asia Logistics (Cambodia) Co., Ltd.</w:t>
            </w:r>
          </w:p>
        </w:tc>
        <w:tc>
          <w:tcPr>
            <w:tcW w:w="1890" w:type="dxa"/>
          </w:tcPr>
          <w:p w14:paraId="6C44AA66" w14:textId="6AF2C106" w:rsidR="009B2795" w:rsidRPr="00472DED" w:rsidRDefault="00094637" w:rsidP="00107748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9B2795"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="009B2795" w:rsidRPr="00472DED">
              <w:rPr>
                <w:rFonts w:asciiTheme="majorBidi" w:hAnsiTheme="majorBidi" w:cstheme="majorBidi"/>
                <w:sz w:val="20"/>
              </w:rPr>
              <w:t xml:space="preserve"> </w:t>
            </w:r>
            <w:r w:rsidR="009B2795"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</w:t>
            </w:r>
            <w:r w:rsidR="009B2795"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149FED2" w14:textId="77777777" w:rsidR="009B2795" w:rsidRPr="00472DED" w:rsidRDefault="009B2795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EC18A31" w14:textId="4E6E1EBC" w:rsidR="009B2795" w:rsidRPr="00472DED" w:rsidRDefault="009B2795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8" w:type="dxa"/>
            <w:gridSpan w:val="2"/>
          </w:tcPr>
          <w:p w14:paraId="51DF53B7" w14:textId="77777777" w:rsidR="009B2795" w:rsidRPr="00472DED" w:rsidRDefault="009B2795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F9B6C1E" w14:textId="57576297" w:rsidR="009B2795" w:rsidRPr="00472DED" w:rsidRDefault="009B2795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88FB689" w14:textId="77777777" w:rsidR="009B2795" w:rsidRPr="00472DED" w:rsidRDefault="009B2795" w:rsidP="009E73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0C5A4E29" w14:textId="5CF25297" w:rsidR="009B2795" w:rsidRPr="00472DED" w:rsidRDefault="009B2795" w:rsidP="009E73B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F752AB2" w14:textId="77777777" w:rsidR="009B2795" w:rsidRPr="00472DED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CF3EA85" w14:textId="51D469F9" w:rsidR="009B2795" w:rsidRPr="00472DED" w:rsidRDefault="009B2795" w:rsidP="00107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478D3E5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1849411" w14:textId="6C5D495D" w:rsidR="009B2795" w:rsidRPr="007F4BE0" w:rsidRDefault="009B2795" w:rsidP="009E73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63128BE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16F4CF54" w14:textId="54AF83BA" w:rsidR="009B2795" w:rsidRPr="007F4BE0" w:rsidRDefault="009B2795" w:rsidP="009E73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8C275DF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730DA3B" w14:textId="6B23BA50" w:rsidR="009B2795" w:rsidRPr="007F4BE0" w:rsidRDefault="009B2795" w:rsidP="009E73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830EAB0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67A8594C" w14:textId="6D5EDBD0" w:rsidR="009B2795" w:rsidRPr="007F4BE0" w:rsidRDefault="009B2795" w:rsidP="009E73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076A003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1E5600B" w14:textId="04CAA66A" w:rsidR="009B2795" w:rsidRPr="007F4BE0" w:rsidRDefault="009B2795" w:rsidP="009E73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7A24E60" w14:textId="77777777" w:rsidR="009B2795" w:rsidRPr="007F4BE0" w:rsidRDefault="009B2795" w:rsidP="009E73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28A5A48C" w14:textId="2E90D1BA" w:rsidR="009B2795" w:rsidRPr="007F4BE0" w:rsidRDefault="009B2795" w:rsidP="009E73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107748" w:rsidRPr="007F4BE0" w14:paraId="6D4B60E0" w14:textId="77777777" w:rsidTr="00C202A4">
        <w:trPr>
          <w:cantSplit/>
          <w:trHeight w:val="60"/>
        </w:trPr>
        <w:tc>
          <w:tcPr>
            <w:tcW w:w="2340" w:type="dxa"/>
          </w:tcPr>
          <w:p w14:paraId="3DDF5D18" w14:textId="77777777" w:rsidR="00107748" w:rsidRPr="00472DED" w:rsidRDefault="00107748" w:rsidP="009E73BA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1890" w:type="dxa"/>
          </w:tcPr>
          <w:p w14:paraId="3D0323E2" w14:textId="205C8DDF" w:rsidR="00107748" w:rsidRPr="00472DED" w:rsidRDefault="00094637" w:rsidP="006062BA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="00107748"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สินค้า</w:t>
            </w:r>
            <w:r w:rsidR="00107748" w:rsidRPr="00472DED">
              <w:rPr>
                <w:rFonts w:asciiTheme="majorBidi" w:hAnsiTheme="majorBidi" w:cstheme="majorBidi"/>
                <w:sz w:val="20"/>
              </w:rPr>
              <w:t xml:space="preserve"> </w:t>
            </w:r>
            <w:r w:rsidR="00107748"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บริหารคลังสินค้า</w:t>
            </w:r>
          </w:p>
        </w:tc>
        <w:tc>
          <w:tcPr>
            <w:tcW w:w="180" w:type="dxa"/>
          </w:tcPr>
          <w:p w14:paraId="3C84577D" w14:textId="77777777" w:rsidR="00107748" w:rsidRPr="00472DED" w:rsidRDefault="00107748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C1D2DB4" w14:textId="77777777" w:rsidR="00107748" w:rsidRPr="00472DED" w:rsidRDefault="00107748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8" w:type="dxa"/>
            <w:gridSpan w:val="2"/>
          </w:tcPr>
          <w:p w14:paraId="466F1D52" w14:textId="77777777" w:rsidR="00107748" w:rsidRPr="00472DED" w:rsidRDefault="00107748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2FC49ED8" w14:textId="77777777" w:rsidR="00107748" w:rsidRPr="00472DED" w:rsidRDefault="00107748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50E85F5" w14:textId="77777777" w:rsidR="00107748" w:rsidRPr="00472DED" w:rsidRDefault="00107748" w:rsidP="009E73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3935D867" w14:textId="77777777" w:rsidR="00107748" w:rsidRPr="00472DED" w:rsidRDefault="00107748" w:rsidP="009E73B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1BBBD6F" w14:textId="77777777" w:rsidR="00107748" w:rsidRPr="00472DED" w:rsidRDefault="00107748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A5F393E" w14:textId="77777777" w:rsidR="00107748" w:rsidRPr="00472DED" w:rsidRDefault="00107748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223EB46" w14:textId="77777777" w:rsidR="00107748" w:rsidRPr="007F4BE0" w:rsidRDefault="00107748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70597B3" w14:textId="77777777" w:rsidR="00107748" w:rsidRDefault="00107748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C997B81" w14:textId="77777777" w:rsidR="00107748" w:rsidRPr="007F4BE0" w:rsidRDefault="00107748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4723D6A9" w14:textId="77777777" w:rsidR="00107748" w:rsidRDefault="00107748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4EEE038" w14:textId="77777777" w:rsidR="00107748" w:rsidRPr="007F4BE0" w:rsidRDefault="00107748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B1CA17B" w14:textId="77777777" w:rsidR="00107748" w:rsidRDefault="00107748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46BBD0F" w14:textId="77777777" w:rsidR="00107748" w:rsidRPr="007F4BE0" w:rsidRDefault="00107748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2440A5F8" w14:textId="77777777" w:rsidR="00107748" w:rsidRDefault="00107748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F2BD370" w14:textId="77777777" w:rsidR="00107748" w:rsidRPr="007F4BE0" w:rsidRDefault="00107748" w:rsidP="009E73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F5B604E" w14:textId="77777777" w:rsidR="00107748" w:rsidRDefault="00107748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F8A6A66" w14:textId="77777777" w:rsidR="00107748" w:rsidRPr="007F4BE0" w:rsidRDefault="00107748" w:rsidP="009E73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C20B1A1" w14:textId="77777777" w:rsidR="00107748" w:rsidRDefault="00107748" w:rsidP="009E73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44595B" w:rsidRPr="007F4BE0" w14:paraId="2292E407" w14:textId="77777777" w:rsidTr="00C202A4">
        <w:trPr>
          <w:cantSplit/>
          <w:trHeight w:val="60"/>
        </w:trPr>
        <w:tc>
          <w:tcPr>
            <w:tcW w:w="2340" w:type="dxa"/>
          </w:tcPr>
          <w:p w14:paraId="50930CCC" w14:textId="77777777" w:rsidR="0044595B" w:rsidRPr="00472DED" w:rsidRDefault="0044595B" w:rsidP="0044595B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1890" w:type="dxa"/>
          </w:tcPr>
          <w:p w14:paraId="345EC5ED" w14:textId="5A783308" w:rsidR="0044595B" w:rsidRPr="00472DED" w:rsidRDefault="0044595B" w:rsidP="0044595B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472DED">
              <w:rPr>
                <w:rFonts w:asciiTheme="majorBidi" w:hAnsiTheme="majorBidi" w:cstheme="majorBidi"/>
                <w:sz w:val="20"/>
                <w:cs/>
                <w:lang w:bidi="th-TH"/>
              </w:rPr>
              <w:t>และการบรรจุภัณฑ์</w:t>
            </w:r>
          </w:p>
        </w:tc>
        <w:tc>
          <w:tcPr>
            <w:tcW w:w="180" w:type="dxa"/>
          </w:tcPr>
          <w:p w14:paraId="32DBEA71" w14:textId="77777777" w:rsidR="0044595B" w:rsidRPr="00472DED" w:rsidRDefault="0044595B" w:rsidP="0044595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9BDC69F" w14:textId="10B90AA2" w:rsidR="0044595B" w:rsidRPr="00472DED" w:rsidRDefault="001F2771" w:rsidP="0044595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60</w:t>
            </w:r>
            <w:r w:rsidR="0044595B" w:rsidRPr="00472DE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.</w:t>
            </w:r>
            <w:r w:rsidRPr="001F2771">
              <w:rPr>
                <w:rFonts w:asciiTheme="majorBidi" w:hAnsiTheme="majorBidi" w:cstheme="majorBidi" w:hint="cs"/>
                <w:sz w:val="20"/>
                <w:lang w:val="en-US" w:bidi="th-TH"/>
              </w:rPr>
              <w:t>00</w:t>
            </w:r>
          </w:p>
        </w:tc>
        <w:tc>
          <w:tcPr>
            <w:tcW w:w="188" w:type="dxa"/>
            <w:gridSpan w:val="2"/>
          </w:tcPr>
          <w:p w14:paraId="407985DF" w14:textId="77777777" w:rsidR="0044595B" w:rsidRPr="00472DED" w:rsidRDefault="0044595B" w:rsidP="0044595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11119A20" w14:textId="4E0C5245" w:rsidR="0044595B" w:rsidRPr="00472DED" w:rsidRDefault="0044595B" w:rsidP="0044595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52767E" w14:textId="77777777" w:rsidR="0044595B" w:rsidRPr="00472DED" w:rsidRDefault="0044595B" w:rsidP="004459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5598BACE" w14:textId="2C86C5A1" w:rsidR="0044595B" w:rsidRPr="00472DED" w:rsidRDefault="0044595B" w:rsidP="0044595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2DED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F2771" w:rsidRPr="001F2771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5F435490" w14:textId="77777777" w:rsidR="0044595B" w:rsidRPr="00472DED" w:rsidRDefault="0044595B" w:rsidP="0044595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5100F73" w14:textId="723D2496" w:rsidR="0044595B" w:rsidRPr="00472DED" w:rsidRDefault="0044595B" w:rsidP="00D0433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2DE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2D8146" w14:textId="77777777" w:rsidR="0044595B" w:rsidRPr="007F4BE0" w:rsidRDefault="0044595B" w:rsidP="0044595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0C533BF" w14:textId="2EB19630" w:rsidR="0044595B" w:rsidRDefault="0044595B" w:rsidP="00D0433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5EEDA5" w14:textId="77777777" w:rsidR="0044595B" w:rsidRPr="007F4BE0" w:rsidRDefault="0044595B" w:rsidP="0044595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7CCFA2D0" w14:textId="6DDB877A" w:rsidR="0044595B" w:rsidRDefault="0044595B" w:rsidP="00D0433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A5F787" w14:textId="77777777" w:rsidR="0044595B" w:rsidRPr="007F4BE0" w:rsidRDefault="0044595B" w:rsidP="0044595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E15DA86" w14:textId="19E93D92" w:rsidR="0044595B" w:rsidRDefault="0044595B" w:rsidP="00D0433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76D1069" w14:textId="77777777" w:rsidR="0044595B" w:rsidRPr="007F4BE0" w:rsidRDefault="0044595B" w:rsidP="0044595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4E1B5BCB" w14:textId="23EBD365" w:rsidR="0044595B" w:rsidRDefault="0044595B" w:rsidP="00D0433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9D57D0" w14:textId="77777777" w:rsidR="0044595B" w:rsidRPr="007F4BE0" w:rsidRDefault="0044595B" w:rsidP="0044595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13E6A9A" w14:textId="29199CDD" w:rsidR="0044595B" w:rsidRDefault="0044595B" w:rsidP="00D0433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28C7DF2" w14:textId="77777777" w:rsidR="0044595B" w:rsidRPr="007F4BE0" w:rsidRDefault="0044595B" w:rsidP="0044595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42C88B40" w14:textId="56A39596" w:rsidR="0044595B" w:rsidRDefault="0044595B" w:rsidP="00D0433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</w:tr>
    </w:tbl>
    <w:p w14:paraId="4A44BDDD" w14:textId="77777777" w:rsidR="00DA6510" w:rsidRDefault="00DA6510" w:rsidP="00DA6510">
      <w:pPr>
        <w:rPr>
          <w:rFonts w:cstheme="minorBidi"/>
        </w:rPr>
      </w:pPr>
    </w:p>
    <w:p w14:paraId="3AE9F2B1" w14:textId="2AE264E0" w:rsidR="00DA6510" w:rsidRPr="00DA6510" w:rsidRDefault="00DA6510" w:rsidP="00DA6510">
      <w:pPr>
        <w:rPr>
          <w:rFonts w:cstheme="minorBidi"/>
          <w:cs/>
        </w:rPr>
        <w:sectPr w:rsidR="00DA6510" w:rsidRPr="00DA6510" w:rsidSect="00D112DC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CCDC39A" w14:textId="713BF5C8" w:rsidR="00BE5B2C" w:rsidRPr="00BE5B2C" w:rsidRDefault="00BE5B2C" w:rsidP="00BE5B2C">
      <w:pPr>
        <w:ind w:left="540"/>
        <w:rPr>
          <w:rFonts w:ascii="Angsana New" w:hAnsi="Angsana New" w:cs="Angsana New"/>
          <w:sz w:val="28"/>
          <w:szCs w:val="28"/>
          <w:cs/>
        </w:rPr>
      </w:pPr>
      <w:r w:rsidRPr="00BE5B2C">
        <w:rPr>
          <w:rFonts w:ascii="Angsana New" w:hAnsi="Angsana New" w:cs="Angsana New" w:hint="cs"/>
          <w:sz w:val="28"/>
          <w:szCs w:val="28"/>
          <w:cs/>
        </w:rPr>
        <w:t xml:space="preserve">ในระหว่างงวดสามเดือนสิ้นสุดวันที่ </w:t>
      </w:r>
      <w:r w:rsidR="001F2771" w:rsidRPr="001F2771">
        <w:rPr>
          <w:rFonts w:ascii="Angsana New" w:hAnsi="Angsana New" w:cs="Angsana New" w:hint="cs"/>
          <w:sz w:val="28"/>
          <w:szCs w:val="28"/>
        </w:rPr>
        <w:t>31</w:t>
      </w:r>
      <w:r w:rsidRPr="00BE5B2C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1F2771" w:rsidRPr="001F2771">
        <w:rPr>
          <w:rFonts w:ascii="Angsana New" w:hAnsi="Angsana New" w:cs="Angsana New" w:hint="cs"/>
          <w:sz w:val="28"/>
          <w:szCs w:val="28"/>
        </w:rPr>
        <w:t>2564</w:t>
      </w:r>
      <w:r w:rsidRPr="00BE5B2C">
        <w:rPr>
          <w:rFonts w:ascii="Angsana New" w:hAnsi="Angsana New" w:cs="Angsana New" w:hint="cs"/>
          <w:sz w:val="28"/>
          <w:szCs w:val="28"/>
          <w:cs/>
        </w:rPr>
        <w:t xml:space="preserve"> บริษัทได้ลงทุนเพิ่มในบริษัทย่อยดังนี้</w:t>
      </w:r>
    </w:p>
    <w:p w14:paraId="3CD5D186" w14:textId="77777777" w:rsidR="00BE5B2C" w:rsidRPr="00BE5B2C" w:rsidRDefault="00BE5B2C" w:rsidP="00BE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4" w:hanging="153"/>
        <w:rPr>
          <w:rFonts w:asciiTheme="majorBidi" w:hAnsiTheme="majorBidi" w:cstheme="majorBidi"/>
          <w:sz w:val="28"/>
          <w:szCs w:val="28"/>
        </w:rPr>
      </w:pPr>
    </w:p>
    <w:p w14:paraId="71D3CEB4" w14:textId="25015C40" w:rsidR="00BE5B2C" w:rsidRPr="00BE5B2C" w:rsidRDefault="00BE5B2C" w:rsidP="001C7E04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both"/>
        <w:rPr>
          <w:rFonts w:ascii="Angsana New" w:hAnsi="Angsana New"/>
          <w:sz w:val="28"/>
          <w:szCs w:val="28"/>
        </w:rPr>
      </w:pPr>
      <w:r w:rsidRPr="00BE5B2C">
        <w:rPr>
          <w:rFonts w:ascii="Angsana New" w:hAnsi="Angsana New"/>
          <w:sz w:val="28"/>
          <w:szCs w:val="28"/>
          <w:cs/>
        </w:rPr>
        <w:t>บริษัท เจดับเบิ้ลยูดี ทรานสปอร์ต (</w:t>
      </w:r>
      <w:r w:rsidRPr="00BE5B2C">
        <w:rPr>
          <w:rFonts w:ascii="Angsana New" w:hAnsi="Angsana New" w:hint="cs"/>
          <w:sz w:val="28"/>
          <w:szCs w:val="28"/>
          <w:cs/>
        </w:rPr>
        <w:t>ประเทศไทย</w:t>
      </w:r>
      <w:r w:rsidRPr="00BE5B2C">
        <w:rPr>
          <w:rFonts w:ascii="Angsana New" w:hAnsi="Angsana New"/>
          <w:sz w:val="28"/>
          <w:szCs w:val="28"/>
          <w:cs/>
        </w:rPr>
        <w:t xml:space="preserve">) </w:t>
      </w:r>
      <w:r w:rsidRPr="00BE5B2C">
        <w:rPr>
          <w:rFonts w:ascii="Angsana New" w:hAnsi="Angsana New" w:hint="cs"/>
          <w:sz w:val="28"/>
          <w:szCs w:val="28"/>
          <w:cs/>
        </w:rPr>
        <w:t>จำกัด</w:t>
      </w:r>
      <w:r w:rsidRPr="00BE5B2C">
        <w:rPr>
          <w:rFonts w:ascii="Angsana New" w:hAnsi="Angsana New"/>
          <w:sz w:val="28"/>
          <w:szCs w:val="28"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 xml:space="preserve">โดยชำระค่าหุ้นเพิ่มเติมร้อยละ </w:t>
      </w:r>
      <w:r w:rsidR="001F2771" w:rsidRPr="001F2771">
        <w:rPr>
          <w:rFonts w:ascii="Angsana New" w:hAnsi="Angsana New" w:hint="cs"/>
          <w:sz w:val="28"/>
          <w:szCs w:val="28"/>
        </w:rPr>
        <w:t>20</w:t>
      </w:r>
      <w:r w:rsidRPr="00BE5B2C">
        <w:rPr>
          <w:rFonts w:ascii="Angsana New" w:hAnsi="Angsana New" w:hint="cs"/>
          <w:sz w:val="28"/>
          <w:szCs w:val="28"/>
          <w:cs/>
        </w:rPr>
        <w:t xml:space="preserve"> ของมูลค่าทุนจดทะเบียนเพิ่มทุนเป็นจำนวนเงิน </w:t>
      </w:r>
      <w:r w:rsidR="001F2771" w:rsidRPr="001F2771">
        <w:rPr>
          <w:rFonts w:ascii="Angsana New" w:hAnsi="Angsana New" w:hint="cs"/>
          <w:sz w:val="28"/>
          <w:szCs w:val="28"/>
        </w:rPr>
        <w:t>7</w:t>
      </w:r>
      <w:r w:rsidRPr="00BE5B2C">
        <w:rPr>
          <w:rFonts w:ascii="Angsana New" w:hAnsi="Angsana New" w:hint="cs"/>
          <w:sz w:val="28"/>
          <w:szCs w:val="28"/>
          <w:cs/>
        </w:rPr>
        <w:t>.</w:t>
      </w:r>
      <w:r w:rsidR="001F2771" w:rsidRPr="001F2771">
        <w:rPr>
          <w:rFonts w:ascii="Angsana New" w:hAnsi="Angsana New" w:hint="cs"/>
          <w:sz w:val="28"/>
          <w:szCs w:val="28"/>
        </w:rPr>
        <w:t>67</w:t>
      </w:r>
      <w:r w:rsidRPr="00BE5B2C">
        <w:rPr>
          <w:rFonts w:ascii="Angsana New" w:hAnsi="Angsana New" w:hint="cs"/>
          <w:sz w:val="28"/>
          <w:szCs w:val="28"/>
          <w:cs/>
        </w:rPr>
        <w:t xml:space="preserve"> ล้านบาท (</w:t>
      </w:r>
      <w:r w:rsidR="001F2771" w:rsidRPr="001F2771">
        <w:rPr>
          <w:rFonts w:ascii="Angsana New" w:hAnsi="Angsana New" w:hint="cs"/>
          <w:sz w:val="28"/>
          <w:szCs w:val="28"/>
        </w:rPr>
        <w:t>383</w:t>
      </w:r>
      <w:r w:rsidRPr="00BE5B2C">
        <w:rPr>
          <w:rFonts w:ascii="Angsana New" w:hAnsi="Angsana New" w:hint="cs"/>
          <w:sz w:val="28"/>
          <w:szCs w:val="28"/>
          <w:cs/>
        </w:rPr>
        <w:t>,</w:t>
      </w:r>
      <w:r w:rsidR="001F2771" w:rsidRPr="001F2771">
        <w:rPr>
          <w:rFonts w:ascii="Angsana New" w:hAnsi="Angsana New" w:hint="cs"/>
          <w:sz w:val="28"/>
          <w:szCs w:val="28"/>
        </w:rPr>
        <w:t>568</w:t>
      </w:r>
      <w:r w:rsidRPr="00BE5B2C">
        <w:rPr>
          <w:rFonts w:ascii="Angsana New" w:hAnsi="Angsana New"/>
          <w:sz w:val="28"/>
          <w:szCs w:val="28"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="001F2771" w:rsidRPr="001F2771">
        <w:rPr>
          <w:rFonts w:ascii="Angsana New" w:hAnsi="Angsana New" w:hint="cs"/>
          <w:sz w:val="28"/>
          <w:szCs w:val="28"/>
        </w:rPr>
        <w:t>100</w:t>
      </w:r>
      <w:r w:rsidRPr="00BE5B2C">
        <w:rPr>
          <w:rFonts w:ascii="Angsana New" w:hAnsi="Angsana New" w:hint="cs"/>
          <w:sz w:val="28"/>
          <w:szCs w:val="28"/>
          <w:cs/>
        </w:rPr>
        <w:t xml:space="preserve"> บาท)</w:t>
      </w:r>
    </w:p>
    <w:p w14:paraId="65ADC51A" w14:textId="77777777" w:rsidR="00BE5B2C" w:rsidRPr="00BE5B2C" w:rsidRDefault="00BE5B2C" w:rsidP="00BE5B2C">
      <w:pPr>
        <w:pStyle w:val="ListParagraph"/>
        <w:tabs>
          <w:tab w:val="left" w:pos="1080"/>
        </w:tabs>
        <w:ind w:left="900"/>
        <w:rPr>
          <w:rFonts w:ascii="Angsana New" w:hAnsi="Angsana New"/>
          <w:sz w:val="28"/>
          <w:szCs w:val="28"/>
        </w:rPr>
      </w:pPr>
    </w:p>
    <w:p w14:paraId="566F5E12" w14:textId="61D01301" w:rsidR="00BE5B2C" w:rsidRPr="00BE5B2C" w:rsidRDefault="00BE5B2C" w:rsidP="00BE5B2C">
      <w:pPr>
        <w:ind w:left="54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BE5B2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ในระหว่างงวดสามเดือนสิ้นสุดวันที่ </w:t>
      </w:r>
      <w:r w:rsidR="001F2771" w:rsidRPr="001F2771">
        <w:rPr>
          <w:rFonts w:asciiTheme="majorBidi" w:hAnsiTheme="majorBidi" w:cstheme="majorBidi" w:hint="cs"/>
          <w:sz w:val="28"/>
          <w:szCs w:val="28"/>
        </w:rPr>
        <w:t>31</w:t>
      </w:r>
      <w:r w:rsidRPr="00BE5B2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มีนาคม </w:t>
      </w:r>
      <w:r w:rsidR="001F2771" w:rsidRPr="001F2771">
        <w:rPr>
          <w:rFonts w:asciiTheme="majorBidi" w:hAnsiTheme="majorBidi" w:cstheme="majorBidi" w:hint="cs"/>
          <w:sz w:val="28"/>
          <w:szCs w:val="28"/>
        </w:rPr>
        <w:t>2564</w:t>
      </w:r>
      <w:r w:rsidRPr="00BE5B2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กลุ่มบริษัทได้ลงทุนเพิ่มในบริษัทย่อยดังนี้</w:t>
      </w:r>
    </w:p>
    <w:p w14:paraId="0978BA66" w14:textId="77777777" w:rsidR="00BE5B2C" w:rsidRPr="00BE5B2C" w:rsidRDefault="00BE5B2C" w:rsidP="00BE5B2C">
      <w:pPr>
        <w:tabs>
          <w:tab w:val="left" w:pos="1080"/>
        </w:tabs>
        <w:rPr>
          <w:rFonts w:ascii="Angsana New" w:hAnsi="Angsana New" w:cstheme="minorBidi"/>
          <w:sz w:val="28"/>
          <w:szCs w:val="28"/>
        </w:rPr>
      </w:pPr>
    </w:p>
    <w:p w14:paraId="77939712" w14:textId="2A5B2C2A" w:rsidR="00BE5B2C" w:rsidRDefault="00BE5B2C" w:rsidP="001C7E04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both"/>
        <w:rPr>
          <w:rFonts w:ascii="Angsana New" w:hAnsi="Angsana New"/>
          <w:sz w:val="28"/>
          <w:szCs w:val="28"/>
        </w:rPr>
      </w:pPr>
      <w:r w:rsidRPr="00BE5B2C">
        <w:rPr>
          <w:rFonts w:ascii="Angsana New" w:hAnsi="Angsana New" w:hint="cs"/>
          <w:sz w:val="28"/>
          <w:szCs w:val="28"/>
          <w:cs/>
        </w:rPr>
        <w:t>บริษัท</w:t>
      </w:r>
      <w:r w:rsidRPr="00BE5B2C">
        <w:rPr>
          <w:rFonts w:ascii="Angsana New" w:hAnsi="Angsana New"/>
          <w:sz w:val="28"/>
          <w:szCs w:val="28"/>
          <w:rtl/>
          <w:cs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BE5B2C">
        <w:rPr>
          <w:rFonts w:ascii="Angsana New" w:hAnsi="Angsana New"/>
          <w:sz w:val="28"/>
          <w:szCs w:val="28"/>
          <w:rtl/>
          <w:cs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>เอ็กซ์เพรส</w:t>
      </w:r>
      <w:r w:rsidRPr="00BE5B2C">
        <w:rPr>
          <w:rFonts w:ascii="Angsana New" w:hAnsi="Angsana New"/>
          <w:sz w:val="28"/>
          <w:szCs w:val="28"/>
          <w:rtl/>
          <w:cs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 xml:space="preserve">จำกัด โดยชำระค่าหุ้นเพิ่มเติมร้อยละ </w:t>
      </w:r>
      <w:r w:rsidR="001F2771" w:rsidRPr="001F2771">
        <w:rPr>
          <w:rFonts w:ascii="Angsana New" w:hAnsi="Angsana New" w:hint="cs"/>
          <w:sz w:val="28"/>
          <w:szCs w:val="28"/>
        </w:rPr>
        <w:t>20</w:t>
      </w:r>
      <w:r w:rsidRPr="00BE5B2C">
        <w:rPr>
          <w:rFonts w:ascii="Angsana New" w:hAnsi="Angsana New" w:hint="cs"/>
          <w:sz w:val="28"/>
          <w:szCs w:val="28"/>
          <w:cs/>
        </w:rPr>
        <w:t xml:space="preserve"> ของมูลค่าทุนจดทะเบียนเพิ่มทุนเป็นจำนวนเงิน</w:t>
      </w:r>
      <w:r w:rsidR="001F2771" w:rsidRPr="001F2771">
        <w:rPr>
          <w:rFonts w:ascii="Angsana New" w:hAnsi="Angsana New" w:hint="cs"/>
          <w:sz w:val="28"/>
          <w:szCs w:val="28"/>
        </w:rPr>
        <w:t>8</w:t>
      </w:r>
      <w:r w:rsidRPr="00BE5B2C">
        <w:rPr>
          <w:rFonts w:ascii="Angsana New" w:hAnsi="Angsana New"/>
          <w:sz w:val="28"/>
          <w:szCs w:val="28"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>ล้านบาท (</w:t>
      </w:r>
      <w:r w:rsidR="001F2771" w:rsidRPr="001F2771">
        <w:rPr>
          <w:rFonts w:ascii="Angsana New" w:hAnsi="Angsana New" w:hint="cs"/>
          <w:sz w:val="28"/>
          <w:szCs w:val="28"/>
        </w:rPr>
        <w:t>3</w:t>
      </w:r>
      <w:r w:rsidR="001F2771" w:rsidRPr="001F2771">
        <w:rPr>
          <w:rFonts w:ascii="Angsana New" w:hAnsi="Angsana New"/>
          <w:sz w:val="28"/>
          <w:szCs w:val="28"/>
        </w:rPr>
        <w:t>99</w:t>
      </w:r>
      <w:r w:rsidRPr="00BE5B2C">
        <w:rPr>
          <w:rFonts w:ascii="Angsana New" w:hAnsi="Angsana New" w:hint="cs"/>
          <w:sz w:val="28"/>
          <w:szCs w:val="28"/>
          <w:cs/>
        </w:rPr>
        <w:t>,</w:t>
      </w:r>
      <w:r w:rsidR="001F2771" w:rsidRPr="001F2771">
        <w:rPr>
          <w:rFonts w:ascii="Angsana New" w:hAnsi="Angsana New"/>
          <w:sz w:val="28"/>
          <w:szCs w:val="28"/>
        </w:rPr>
        <w:t>99</w:t>
      </w:r>
      <w:r w:rsidR="001F2771" w:rsidRPr="001F2771">
        <w:rPr>
          <w:rFonts w:ascii="Angsana New" w:hAnsi="Angsana New" w:hint="cs"/>
          <w:sz w:val="28"/>
          <w:szCs w:val="28"/>
        </w:rPr>
        <w:t>5</w:t>
      </w:r>
      <w:r w:rsidRPr="00BE5B2C">
        <w:rPr>
          <w:rFonts w:ascii="Angsana New" w:hAnsi="Angsana New"/>
          <w:sz w:val="28"/>
          <w:szCs w:val="28"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 xml:space="preserve">หุ้นมูลค่าหุ้นละ </w:t>
      </w:r>
      <w:r w:rsidR="001F2771" w:rsidRPr="001F2771">
        <w:rPr>
          <w:rFonts w:ascii="Angsana New" w:hAnsi="Angsana New" w:hint="cs"/>
          <w:sz w:val="28"/>
          <w:szCs w:val="28"/>
        </w:rPr>
        <w:t>100</w:t>
      </w:r>
      <w:r w:rsidRPr="00BE5B2C">
        <w:rPr>
          <w:rFonts w:ascii="Angsana New" w:hAnsi="Angsana New" w:hint="cs"/>
          <w:sz w:val="28"/>
          <w:szCs w:val="28"/>
          <w:cs/>
        </w:rPr>
        <w:t xml:space="preserve"> บาท)</w:t>
      </w:r>
    </w:p>
    <w:p w14:paraId="06BA2107" w14:textId="77777777" w:rsidR="00D0433E" w:rsidRPr="00BE5B2C" w:rsidRDefault="00D0433E" w:rsidP="00D0433E">
      <w:pPr>
        <w:pStyle w:val="ListParagraph"/>
        <w:tabs>
          <w:tab w:val="left" w:pos="1080"/>
        </w:tabs>
        <w:ind w:left="900"/>
        <w:jc w:val="both"/>
        <w:rPr>
          <w:rFonts w:ascii="Angsana New" w:hAnsi="Angsana New"/>
          <w:sz w:val="28"/>
          <w:szCs w:val="28"/>
        </w:rPr>
      </w:pPr>
    </w:p>
    <w:p w14:paraId="74177A55" w14:textId="35F40D79" w:rsidR="00BE5B2C" w:rsidRPr="00BE5B2C" w:rsidRDefault="00BE5B2C" w:rsidP="001C7E04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both"/>
        <w:rPr>
          <w:rFonts w:ascii="Angsana New" w:hAnsi="Angsana New"/>
          <w:sz w:val="28"/>
          <w:szCs w:val="28"/>
        </w:rPr>
      </w:pPr>
      <w:r w:rsidRPr="00BE5B2C">
        <w:rPr>
          <w:rFonts w:ascii="Angsana New" w:hAnsi="Angsana New" w:hint="cs"/>
          <w:sz w:val="28"/>
          <w:szCs w:val="28"/>
          <w:cs/>
        </w:rPr>
        <w:t>บริษัท</w:t>
      </w:r>
      <w:r w:rsidRPr="00BE5B2C">
        <w:rPr>
          <w:rFonts w:ascii="Angsana New" w:hAnsi="Angsana New"/>
          <w:sz w:val="28"/>
          <w:szCs w:val="28"/>
          <w:rtl/>
          <w:cs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>แปซิฟิค</w:t>
      </w:r>
      <w:r w:rsidRPr="00BE5B2C">
        <w:rPr>
          <w:rFonts w:ascii="Angsana New" w:hAnsi="Angsana New"/>
          <w:sz w:val="28"/>
          <w:szCs w:val="28"/>
          <w:rtl/>
          <w:cs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>เอ็ม</w:t>
      </w:r>
      <w:r w:rsidRPr="00BE5B2C">
        <w:rPr>
          <w:rFonts w:ascii="Angsana New" w:hAnsi="Angsana New"/>
          <w:sz w:val="28"/>
          <w:szCs w:val="28"/>
          <w:rtl/>
          <w:cs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>โคลด์</w:t>
      </w:r>
      <w:r w:rsidRPr="00BE5B2C">
        <w:rPr>
          <w:rFonts w:ascii="Angsana New" w:hAnsi="Angsana New"/>
          <w:sz w:val="28"/>
          <w:szCs w:val="28"/>
          <w:rtl/>
          <w:cs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>สโตเรจ</w:t>
      </w:r>
      <w:r w:rsidRPr="00BE5B2C">
        <w:rPr>
          <w:rFonts w:ascii="Angsana New" w:hAnsi="Angsana New"/>
          <w:sz w:val="28"/>
          <w:szCs w:val="28"/>
          <w:rtl/>
          <w:cs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 xml:space="preserve">จำกัด โดยชำระค่าหุ้นเพิ่มเติมร้อยละ </w:t>
      </w:r>
      <w:r w:rsidR="001F2771" w:rsidRPr="001F2771">
        <w:rPr>
          <w:rFonts w:ascii="Angsana New" w:hAnsi="Angsana New" w:hint="cs"/>
          <w:sz w:val="28"/>
          <w:szCs w:val="28"/>
        </w:rPr>
        <w:t>75</w:t>
      </w:r>
      <w:r w:rsidRPr="00BE5B2C">
        <w:rPr>
          <w:rFonts w:ascii="Angsana New" w:hAnsi="Angsana New" w:hint="cs"/>
          <w:sz w:val="28"/>
          <w:szCs w:val="28"/>
          <w:cs/>
        </w:rPr>
        <w:t xml:space="preserve"> ของมูลค่าทุนจดทะเบียนเพิ่มทุนเป็น</w:t>
      </w:r>
      <w:r w:rsidR="008C125D">
        <w:rPr>
          <w:rFonts w:ascii="Angsana New" w:hAnsi="Angsana New"/>
          <w:sz w:val="28"/>
          <w:szCs w:val="28"/>
        </w:rPr>
        <w:t xml:space="preserve"> </w:t>
      </w:r>
      <w:r w:rsidR="008C125D">
        <w:rPr>
          <w:rFonts w:ascii="Angsana New" w:hAnsi="Angsana New"/>
          <w:sz w:val="28"/>
          <w:szCs w:val="28"/>
        </w:rPr>
        <w:br/>
      </w:r>
      <w:r w:rsidRPr="00BE5B2C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1F2771" w:rsidRPr="001F2771">
        <w:rPr>
          <w:rFonts w:ascii="Angsana New" w:hAnsi="Angsana New" w:hint="cs"/>
          <w:sz w:val="28"/>
          <w:szCs w:val="28"/>
        </w:rPr>
        <w:t>30</w:t>
      </w:r>
      <w:r w:rsidRPr="00BE5B2C">
        <w:rPr>
          <w:rFonts w:ascii="Angsana New" w:hAnsi="Angsana New" w:hint="cs"/>
          <w:sz w:val="28"/>
          <w:szCs w:val="28"/>
          <w:cs/>
        </w:rPr>
        <w:t xml:space="preserve"> ล้านบาท (</w:t>
      </w:r>
      <w:r w:rsidR="001F2771" w:rsidRPr="001F2771">
        <w:rPr>
          <w:rFonts w:ascii="Angsana New" w:hAnsi="Angsana New" w:hint="cs"/>
          <w:sz w:val="28"/>
          <w:szCs w:val="28"/>
        </w:rPr>
        <w:t>400</w:t>
      </w:r>
      <w:r w:rsidRPr="00BE5B2C">
        <w:rPr>
          <w:rFonts w:ascii="Angsana New" w:hAnsi="Angsana New" w:hint="cs"/>
          <w:sz w:val="28"/>
          <w:szCs w:val="28"/>
          <w:cs/>
        </w:rPr>
        <w:t>,</w:t>
      </w:r>
      <w:r w:rsidR="001F2771" w:rsidRPr="001F2771">
        <w:rPr>
          <w:rFonts w:ascii="Angsana New" w:hAnsi="Angsana New" w:hint="cs"/>
          <w:sz w:val="28"/>
          <w:szCs w:val="28"/>
        </w:rPr>
        <w:t>000</w:t>
      </w:r>
      <w:r w:rsidRPr="00BE5B2C">
        <w:rPr>
          <w:rFonts w:ascii="Angsana New" w:hAnsi="Angsana New"/>
          <w:sz w:val="28"/>
          <w:szCs w:val="28"/>
        </w:rPr>
        <w:t xml:space="preserve"> </w:t>
      </w:r>
      <w:r w:rsidRPr="00BE5B2C">
        <w:rPr>
          <w:rFonts w:ascii="Angsana New" w:hAnsi="Angsana New" w:hint="cs"/>
          <w:sz w:val="28"/>
          <w:szCs w:val="28"/>
          <w:cs/>
        </w:rPr>
        <w:t xml:space="preserve">หุ้นมูลค่าหุ้นละ </w:t>
      </w:r>
      <w:r w:rsidR="001F2771" w:rsidRPr="001F2771">
        <w:rPr>
          <w:rFonts w:ascii="Angsana New" w:hAnsi="Angsana New" w:hint="cs"/>
          <w:sz w:val="28"/>
          <w:szCs w:val="28"/>
        </w:rPr>
        <w:t>100</w:t>
      </w:r>
      <w:r w:rsidRPr="00BE5B2C">
        <w:rPr>
          <w:rFonts w:ascii="Angsana New" w:hAnsi="Angsana New" w:hint="cs"/>
          <w:sz w:val="28"/>
          <w:szCs w:val="28"/>
          <w:cs/>
        </w:rPr>
        <w:t xml:space="preserve"> บาท)</w:t>
      </w:r>
    </w:p>
    <w:p w14:paraId="1C037295" w14:textId="6A7B184C" w:rsidR="008C425F" w:rsidRDefault="008C425F" w:rsidP="008C425F">
      <w:pPr>
        <w:tabs>
          <w:tab w:val="left" w:pos="1080"/>
        </w:tabs>
        <w:jc w:val="both"/>
        <w:rPr>
          <w:rFonts w:ascii="Angsana New" w:hAnsi="Angsana New" w:cstheme="minorBidi"/>
          <w:sz w:val="28"/>
          <w:szCs w:val="28"/>
        </w:rPr>
      </w:pPr>
    </w:p>
    <w:p w14:paraId="0F600171" w14:textId="70131C20" w:rsidR="00D32120" w:rsidRPr="00627335" w:rsidRDefault="00102987" w:rsidP="00D32120">
      <w:pPr>
        <w:ind w:left="540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627335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การซื้อ</w:t>
      </w:r>
      <w:r w:rsidR="00D32120" w:rsidRPr="00627335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 xml:space="preserve">เงินลงทุนใน </w:t>
      </w:r>
      <w:r w:rsidR="00D32120" w:rsidRPr="00627335">
        <w:rPr>
          <w:rFonts w:asciiTheme="majorBidi" w:hAnsiTheme="majorBidi" w:cstheme="majorBidi" w:hint="cs"/>
          <w:i/>
          <w:iCs/>
          <w:sz w:val="28"/>
          <w:szCs w:val="28"/>
          <w:lang w:val="en-GB"/>
        </w:rPr>
        <w:t>EMLOG</w:t>
      </w:r>
    </w:p>
    <w:p w14:paraId="7A3995D4" w14:textId="77777777" w:rsidR="00D32120" w:rsidRPr="00627335" w:rsidRDefault="00D32120" w:rsidP="00D32120">
      <w:pPr>
        <w:ind w:left="540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1CF6AB6C" w14:textId="30CF3219" w:rsidR="00D32120" w:rsidRPr="00D32120" w:rsidRDefault="00D32120" w:rsidP="00D3212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627335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เมื่อวันที่ </w:t>
      </w:r>
      <w:r w:rsidRPr="00627335">
        <w:rPr>
          <w:rFonts w:asciiTheme="majorBidi" w:hAnsiTheme="majorBidi" w:cstheme="majorBidi" w:hint="cs"/>
          <w:sz w:val="28"/>
          <w:szCs w:val="28"/>
          <w:lang w:val="en-GB"/>
        </w:rPr>
        <w:t xml:space="preserve">22 </w:t>
      </w:r>
      <w:r w:rsidRPr="00627335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มีนาคม </w:t>
      </w:r>
      <w:r w:rsidRPr="00627335">
        <w:rPr>
          <w:rFonts w:asciiTheme="majorBidi" w:hAnsiTheme="majorBidi" w:cstheme="majorBidi" w:hint="cs"/>
          <w:sz w:val="28"/>
          <w:szCs w:val="28"/>
          <w:lang w:val="en-GB"/>
        </w:rPr>
        <w:t xml:space="preserve">2564 JWDAH </w:t>
      </w:r>
      <w:r w:rsidRPr="00627335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ได้เข้าซื้อหุ้นสามัญของ </w:t>
      </w:r>
      <w:r w:rsidRPr="00627335">
        <w:rPr>
          <w:rFonts w:asciiTheme="majorBidi" w:hAnsiTheme="majorBidi" w:cstheme="majorBidi" w:hint="cs"/>
          <w:sz w:val="28"/>
          <w:szCs w:val="28"/>
          <w:lang w:val="en-GB"/>
        </w:rPr>
        <w:t xml:space="preserve">EMLOG </w:t>
      </w:r>
      <w:r w:rsidRPr="00627335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จำนวนร้อยละ </w:t>
      </w:r>
      <w:r w:rsidRPr="00627335">
        <w:rPr>
          <w:rFonts w:asciiTheme="majorBidi" w:hAnsiTheme="majorBidi" w:cstheme="majorBidi" w:hint="cs"/>
          <w:sz w:val="28"/>
          <w:szCs w:val="28"/>
          <w:lang w:val="en-GB"/>
        </w:rPr>
        <w:t xml:space="preserve">10 </w:t>
      </w:r>
      <w:r w:rsidRPr="00627335">
        <w:rPr>
          <w:rFonts w:asciiTheme="majorBidi" w:hAnsiTheme="majorBidi" w:cstheme="majorBidi" w:hint="cs"/>
          <w:sz w:val="28"/>
          <w:szCs w:val="28"/>
          <w:cs/>
          <w:lang w:val="en-GB"/>
        </w:rPr>
        <w:t>จากผู้ถือหุ้นเดิมรายหนึ่ง โดยชำระเป็น</w:t>
      </w:r>
      <w:r w:rsidR="007A46A5">
        <w:rPr>
          <w:rFonts w:asciiTheme="majorBidi" w:hAnsiTheme="majorBidi" w:cstheme="majorBidi" w:hint="cs"/>
          <w:sz w:val="28"/>
          <w:szCs w:val="28"/>
          <w:cs/>
          <w:lang w:val="en-GB"/>
        </w:rPr>
        <w:t>เงิน</w:t>
      </w:r>
      <w:r w:rsidRPr="00433D8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จำนวน </w:t>
      </w:r>
      <w:r w:rsidR="00D054C0" w:rsidRPr="00433D8A">
        <w:rPr>
          <w:rFonts w:asciiTheme="majorBidi" w:hAnsiTheme="majorBidi" w:cstheme="majorBidi"/>
          <w:sz w:val="28"/>
          <w:szCs w:val="28"/>
        </w:rPr>
        <w:t>20</w:t>
      </w:r>
      <w:r w:rsidR="007A46A5" w:rsidRPr="00433D8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3D8A">
        <w:rPr>
          <w:rFonts w:asciiTheme="majorBidi" w:hAnsiTheme="majorBidi" w:cstheme="majorBidi" w:hint="cs"/>
          <w:sz w:val="28"/>
          <w:szCs w:val="28"/>
          <w:cs/>
          <w:lang w:val="en-GB"/>
        </w:rPr>
        <w:t>ล้านบาท มีผลทำให้</w:t>
      </w:r>
      <w:r w:rsidRPr="00627335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กลุ่มบริษัทมีสัดส่วนการถือหุ้นในบริษัทดังกล่าวเพิ่มจากร้อยละ </w:t>
      </w:r>
      <w:r w:rsidRPr="00627335">
        <w:rPr>
          <w:rFonts w:asciiTheme="majorBidi" w:hAnsiTheme="majorBidi" w:cstheme="majorBidi" w:hint="cs"/>
          <w:sz w:val="28"/>
          <w:szCs w:val="28"/>
          <w:lang w:val="en-GB"/>
        </w:rPr>
        <w:t xml:space="preserve">50 </w:t>
      </w:r>
      <w:r w:rsidRPr="00627335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เป็นร้อยละ </w:t>
      </w:r>
      <w:r w:rsidRPr="00627335">
        <w:rPr>
          <w:rFonts w:asciiTheme="majorBidi" w:hAnsiTheme="majorBidi" w:cstheme="majorBidi" w:hint="cs"/>
          <w:sz w:val="28"/>
          <w:szCs w:val="28"/>
          <w:lang w:val="en-GB"/>
        </w:rPr>
        <w:t xml:space="preserve">60 </w:t>
      </w:r>
      <w:r w:rsidRPr="00627335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และเปลี่ยนสถานะจากเงินลงทุนในการร่วมค้าเป็นเงินลงทุนในบริษัทย่อย (ดูหมายเหตุข้อ </w:t>
      </w:r>
      <w:r w:rsidRPr="00627335">
        <w:rPr>
          <w:rFonts w:asciiTheme="majorBidi" w:hAnsiTheme="majorBidi" w:cstheme="majorBidi" w:hint="cs"/>
          <w:sz w:val="28"/>
          <w:szCs w:val="28"/>
          <w:lang w:val="en-GB"/>
        </w:rPr>
        <w:t>3)</w:t>
      </w:r>
    </w:p>
    <w:p w14:paraId="66E18416" w14:textId="77777777" w:rsidR="00833AA5" w:rsidRPr="00D32120" w:rsidRDefault="00833AA5" w:rsidP="00BE5B2C">
      <w:pPr>
        <w:pStyle w:val="Default"/>
        <w:ind w:left="540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1A2AF2B" w14:textId="77777777" w:rsidR="00BE5B2C" w:rsidRPr="00BE5B2C" w:rsidRDefault="00BE5B2C" w:rsidP="00BE5B2C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E5B2C">
        <w:rPr>
          <w:rFonts w:asciiTheme="majorBidi" w:hAnsiTheme="majorBidi" w:cstheme="majorBidi" w:hint="cs"/>
          <w:i/>
          <w:iCs/>
          <w:sz w:val="28"/>
          <w:szCs w:val="28"/>
          <w:cs/>
        </w:rPr>
        <w:t>หลักทรัพย์ค้ำประกัน</w:t>
      </w:r>
    </w:p>
    <w:p w14:paraId="4926D6D1" w14:textId="77777777" w:rsidR="00BE5B2C" w:rsidRPr="00BE5B2C" w:rsidRDefault="00BE5B2C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6676708B" w14:textId="7D013812" w:rsidR="00A41762" w:rsidRDefault="00A13EE3" w:rsidP="00BE5B2C">
      <w:pPr>
        <w:ind w:left="540" w:right="-27"/>
        <w:jc w:val="both"/>
        <w:rPr>
          <w:rFonts w:asciiTheme="majorBidi" w:hAnsiTheme="majorBidi" w:cs="Angsana New"/>
          <w:sz w:val="28"/>
          <w:szCs w:val="28"/>
        </w:rPr>
      </w:pPr>
      <w:bookmarkStart w:id="5" w:name="_Hlk71539175"/>
      <w:r w:rsidRPr="006F01E1">
        <w:rPr>
          <w:rFonts w:asciiTheme="majorBidi" w:hAnsiTheme="majorBidi" w:cs="Angsana New" w:hint="cs"/>
          <w:sz w:val="28"/>
          <w:szCs w:val="28"/>
          <w:cs/>
        </w:rPr>
        <w:t>ณ</w:t>
      </w:r>
      <w:r w:rsidRPr="006F01E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F01E1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6F01E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F01E1" w:rsidRPr="00627335">
        <w:rPr>
          <w:rFonts w:asciiTheme="majorBidi" w:hAnsiTheme="majorBidi" w:cstheme="majorBidi" w:hint="cs"/>
          <w:sz w:val="28"/>
          <w:szCs w:val="28"/>
          <w:lang w:val="en-GB"/>
        </w:rPr>
        <w:t>31</w:t>
      </w:r>
      <w:r w:rsidRPr="006F01E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F01E1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6F01E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F01E1" w:rsidRPr="00627335">
        <w:rPr>
          <w:rFonts w:asciiTheme="majorBidi" w:hAnsiTheme="majorBidi" w:cstheme="majorBidi" w:hint="cs"/>
          <w:sz w:val="28"/>
          <w:szCs w:val="28"/>
          <w:lang w:val="en-GB"/>
        </w:rPr>
        <w:t>2564</w:t>
      </w:r>
      <w:r w:rsidRPr="006F01E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F01E1">
        <w:rPr>
          <w:rFonts w:asciiTheme="majorBidi" w:hAnsiTheme="majorBidi" w:cs="Angsana New" w:hint="cs"/>
          <w:sz w:val="28"/>
          <w:szCs w:val="28"/>
          <w:cs/>
        </w:rPr>
        <w:t>เงินลงทุนในบริษัท</w:t>
      </w:r>
      <w:r w:rsidRPr="006F01E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F01E1">
        <w:rPr>
          <w:rFonts w:asciiTheme="majorBidi" w:hAnsiTheme="majorBidi" w:cstheme="majorBidi"/>
          <w:sz w:val="28"/>
          <w:szCs w:val="28"/>
        </w:rPr>
        <w:t xml:space="preserve">JWDAH </w:t>
      </w:r>
      <w:r w:rsidRPr="006F01E1">
        <w:rPr>
          <w:rFonts w:asciiTheme="majorBidi" w:hAnsiTheme="majorBidi" w:cs="Angsana New" w:hint="cs"/>
          <w:sz w:val="28"/>
          <w:szCs w:val="28"/>
          <w:cs/>
        </w:rPr>
        <w:t>ราคาทุนจํานวน</w:t>
      </w:r>
      <w:r w:rsidRPr="006F01E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F01E1">
        <w:rPr>
          <w:rFonts w:asciiTheme="majorBidi" w:hAnsiTheme="majorBidi" w:cstheme="majorBidi"/>
          <w:sz w:val="28"/>
          <w:szCs w:val="28"/>
        </w:rPr>
        <w:t>8</w:t>
      </w:r>
      <w:r w:rsidR="006F01E1" w:rsidRPr="00627335">
        <w:rPr>
          <w:rFonts w:asciiTheme="majorBidi" w:hAnsiTheme="majorBidi" w:cstheme="majorBidi" w:hint="cs"/>
          <w:sz w:val="28"/>
          <w:szCs w:val="28"/>
          <w:lang w:val="en-GB"/>
        </w:rPr>
        <w:t>5</w:t>
      </w:r>
      <w:r w:rsidRPr="006F01E1">
        <w:rPr>
          <w:rFonts w:asciiTheme="majorBidi" w:hAnsiTheme="majorBidi" w:cs="Angsana New"/>
          <w:sz w:val="28"/>
          <w:szCs w:val="28"/>
          <w:cs/>
        </w:rPr>
        <w:t>9.</w:t>
      </w:r>
      <w:r w:rsidR="006F01E1" w:rsidRPr="00627335">
        <w:rPr>
          <w:rFonts w:asciiTheme="majorBidi" w:hAnsiTheme="majorBidi" w:cstheme="majorBidi" w:hint="cs"/>
          <w:sz w:val="28"/>
          <w:szCs w:val="28"/>
          <w:lang w:val="en-GB"/>
        </w:rPr>
        <w:t>61</w:t>
      </w:r>
      <w:r w:rsidRPr="006F01E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F01E1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6F01E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F01E1">
        <w:rPr>
          <w:rFonts w:asciiTheme="majorBidi" w:hAnsiTheme="majorBidi" w:cs="Angsana New" w:hint="cs"/>
          <w:sz w:val="28"/>
          <w:szCs w:val="28"/>
          <w:cs/>
        </w:rPr>
        <w:t>ใช้เป็นหลักประกันวงเงินกู้ยืมระยะยาวกับสถาบันการเงินแห่งหนึ่ง</w:t>
      </w:r>
      <w:r w:rsidRPr="006F01E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F01E1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6F01E1" w:rsidRPr="006F01E1">
        <w:rPr>
          <w:rFonts w:asciiTheme="majorBidi" w:hAnsiTheme="majorBidi" w:cstheme="majorBidi" w:hint="cs"/>
          <w:i/>
          <w:iCs/>
          <w:sz w:val="28"/>
          <w:szCs w:val="28"/>
          <w:lang w:val="en-GB"/>
        </w:rPr>
        <w:t>31</w:t>
      </w:r>
      <w:r w:rsidRPr="006F01E1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6F01E1">
        <w:rPr>
          <w:rFonts w:asciiTheme="majorBidi" w:hAnsiTheme="majorBidi" w:cs="Angsana New" w:hint="cs"/>
          <w:i/>
          <w:iCs/>
          <w:sz w:val="28"/>
          <w:szCs w:val="28"/>
          <w:cs/>
        </w:rPr>
        <w:t>ธันวาคม</w:t>
      </w:r>
      <w:r w:rsidRPr="006F01E1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6F01E1" w:rsidRPr="006F01E1">
        <w:rPr>
          <w:rFonts w:asciiTheme="majorBidi" w:hAnsiTheme="majorBidi" w:cstheme="majorBidi" w:hint="cs"/>
          <w:i/>
          <w:iCs/>
          <w:sz w:val="28"/>
          <w:szCs w:val="28"/>
          <w:lang w:val="en-GB"/>
        </w:rPr>
        <w:t>256</w:t>
      </w:r>
      <w:r w:rsidR="00FB785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6F01E1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6F01E1" w:rsidRPr="006F01E1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6F01E1" w:rsidRPr="006F01E1">
        <w:rPr>
          <w:rFonts w:asciiTheme="majorBidi" w:hAnsiTheme="majorBidi" w:cstheme="majorBidi" w:hint="cs"/>
          <w:i/>
          <w:iCs/>
          <w:sz w:val="28"/>
          <w:szCs w:val="28"/>
          <w:lang w:val="en-GB"/>
        </w:rPr>
        <w:t>5</w:t>
      </w:r>
      <w:r w:rsidR="006F01E1" w:rsidRPr="006F01E1">
        <w:rPr>
          <w:rFonts w:asciiTheme="majorBidi" w:hAnsiTheme="majorBidi" w:cs="Angsana New"/>
          <w:i/>
          <w:iCs/>
          <w:sz w:val="28"/>
          <w:szCs w:val="28"/>
          <w:cs/>
        </w:rPr>
        <w:t>9.</w:t>
      </w:r>
      <w:r w:rsidR="006F01E1" w:rsidRPr="00C401A7">
        <w:rPr>
          <w:rFonts w:asciiTheme="majorBidi" w:hAnsiTheme="majorBidi" w:cstheme="majorBidi" w:hint="cs"/>
          <w:i/>
          <w:iCs/>
          <w:sz w:val="28"/>
          <w:szCs w:val="28"/>
          <w:lang w:val="en-GB"/>
        </w:rPr>
        <w:t>61</w:t>
      </w:r>
      <w:r w:rsidR="006F01E1" w:rsidRPr="00C401A7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C401A7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Pr="00C401A7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C401A7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C401A7">
        <w:rPr>
          <w:rFonts w:asciiTheme="majorBidi" w:hAnsiTheme="majorBidi" w:cs="Angsana New" w:hint="cs"/>
          <w:sz w:val="28"/>
          <w:szCs w:val="28"/>
          <w:cs/>
        </w:rPr>
        <w:t>ดูหมายเหตุข้อ</w:t>
      </w:r>
      <w:r w:rsidRPr="00C401A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4DA8" w:rsidRPr="00C401A7">
        <w:rPr>
          <w:rFonts w:asciiTheme="majorBidi" w:hAnsiTheme="majorBidi" w:cs="Angsana New"/>
          <w:sz w:val="28"/>
          <w:szCs w:val="28"/>
        </w:rPr>
        <w:t>11</w:t>
      </w:r>
      <w:r w:rsidRPr="00C401A7">
        <w:rPr>
          <w:rFonts w:asciiTheme="majorBidi" w:hAnsiTheme="majorBidi" w:cs="Angsana New"/>
          <w:sz w:val="28"/>
          <w:szCs w:val="28"/>
          <w:cs/>
        </w:rPr>
        <w:t>)</w:t>
      </w:r>
    </w:p>
    <w:bookmarkEnd w:id="5"/>
    <w:p w14:paraId="6D9012DD" w14:textId="77777777" w:rsidR="00A13EE3" w:rsidRDefault="00A13EE3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343226D4" w14:textId="77777777" w:rsidR="00A41762" w:rsidRPr="00A41762" w:rsidRDefault="00A41762" w:rsidP="00A41762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41762">
        <w:rPr>
          <w:rFonts w:asciiTheme="majorBidi" w:hAnsiTheme="majorBidi" w:cstheme="majorBidi"/>
          <w:i/>
          <w:iCs/>
          <w:sz w:val="28"/>
          <w:szCs w:val="28"/>
          <w:cs/>
        </w:rPr>
        <w:t>เงินปันผลรับ</w:t>
      </w:r>
    </w:p>
    <w:p w14:paraId="6BDA63C3" w14:textId="2AE5090B" w:rsidR="00A41762" w:rsidRDefault="00A41762" w:rsidP="00BE5B2C">
      <w:pPr>
        <w:ind w:left="540" w:right="-27"/>
        <w:jc w:val="both"/>
        <w:rPr>
          <w:rFonts w:asciiTheme="majorBidi" w:hAnsiTheme="majorBidi" w:cstheme="majorBidi"/>
          <w:strike/>
          <w:sz w:val="28"/>
          <w:szCs w:val="28"/>
        </w:rPr>
      </w:pPr>
    </w:p>
    <w:p w14:paraId="2F98B254" w14:textId="1C2C4BD9" w:rsidR="00A41762" w:rsidRPr="00A41762" w:rsidRDefault="00A41762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  <w:r w:rsidRPr="00A41762">
        <w:rPr>
          <w:rFonts w:asciiTheme="majorBidi" w:hAnsiTheme="majorBidi" w:cstheme="majorBidi" w:hint="cs"/>
          <w:sz w:val="28"/>
          <w:szCs w:val="28"/>
          <w:cs/>
        </w:rPr>
        <w:t>ในระหว่างงวดสามเดือนสิ้นสุดวันที่</w:t>
      </w:r>
      <w:r w:rsidRPr="00A41762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31</w:t>
      </w:r>
      <w:r w:rsidRPr="00A417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176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A41762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A417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1762">
        <w:rPr>
          <w:rFonts w:asciiTheme="majorBidi" w:hAnsiTheme="majorBidi" w:cstheme="majorBidi" w:hint="cs"/>
          <w:sz w:val="28"/>
          <w:szCs w:val="28"/>
          <w:cs/>
        </w:rPr>
        <w:t>บริษัทได้</w:t>
      </w:r>
      <w:r>
        <w:rPr>
          <w:rFonts w:asciiTheme="majorBidi" w:hAnsiTheme="majorBidi" w:cstheme="majorBidi" w:hint="cs"/>
          <w:sz w:val="28"/>
          <w:szCs w:val="28"/>
          <w:cs/>
        </w:rPr>
        <w:t>รับเงินปันผลจากเงิน</w:t>
      </w:r>
      <w:r w:rsidRPr="00A41762">
        <w:rPr>
          <w:rFonts w:asciiTheme="majorBidi" w:hAnsiTheme="majorBidi" w:cstheme="majorBidi" w:hint="cs"/>
          <w:sz w:val="28"/>
          <w:szCs w:val="28"/>
          <w:cs/>
        </w:rPr>
        <w:t>ลงทุนในบริษัท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Pr="0081662B">
        <w:rPr>
          <w:rFonts w:asciiTheme="majorBidi" w:hAnsiTheme="majorBidi" w:cs="Angsana New"/>
          <w:sz w:val="28"/>
          <w:szCs w:val="28"/>
          <w:cs/>
        </w:rPr>
        <w:t>(“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บริษัท</w:t>
      </w:r>
      <w:r>
        <w:rPr>
          <w:rFonts w:asciiTheme="majorBidi" w:hAnsiTheme="majorBidi" w:cs="Angsana New"/>
          <w:sz w:val="28"/>
          <w:szCs w:val="28"/>
        </w:rPr>
        <w:br/>
      </w:r>
      <w:r w:rsidRPr="0081662B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81662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81662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1662B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81662B">
        <w:rPr>
          <w:rFonts w:asciiTheme="majorBidi" w:hAnsiTheme="majorBidi" w:cs="Angsana New"/>
          <w:sz w:val="28"/>
          <w:szCs w:val="28"/>
          <w:cs/>
        </w:rPr>
        <w:t>)</w:t>
      </w:r>
      <w:r w:rsidRPr="00A41762">
        <w:rPr>
          <w:rFonts w:asciiTheme="majorBidi" w:hAnsiTheme="majorBidi" w:cstheme="majorBidi"/>
          <w:sz w:val="28"/>
          <w:szCs w:val="28"/>
        </w:rPr>
        <w:t xml:space="preserve"> </w:t>
      </w:r>
      <w:r w:rsidRPr="00A41762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066202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A41762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58.11</w:t>
      </w:r>
      <w:r w:rsidRPr="00A417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1762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06F96F5B" w14:textId="77777777" w:rsidR="00EB1DD4" w:rsidRDefault="00E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  <w:cs/>
        </w:rPr>
        <w:sectPr w:rsidR="00EB1DD4" w:rsidSect="00A75EAB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4017DFE" w14:textId="34A9D56C" w:rsidR="00804175" w:rsidRPr="002A039F" w:rsidRDefault="00804175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2A039F">
        <w:rPr>
          <w:rFonts w:ascii="Angsana New" w:hAnsi="Angsana New" w:cs="Angsana New"/>
          <w:sz w:val="28"/>
          <w:szCs w:val="28"/>
          <w:u w:val="none"/>
          <w:cs/>
          <w:lang w:val="th-TH"/>
        </w:rPr>
        <w:t>ที่ดิน อาคารและอุปกรณ์</w:t>
      </w:r>
    </w:p>
    <w:p w14:paraId="0D3E9369" w14:textId="0D990C14" w:rsidR="006E5306" w:rsidRPr="00EB1DD4" w:rsidRDefault="006E5306" w:rsidP="006E5306">
      <w:pPr>
        <w:pStyle w:val="ListParagraph"/>
        <w:ind w:left="518"/>
        <w:rPr>
          <w:rFonts w:asciiTheme="majorBidi" w:hAnsiTheme="majorBidi" w:cstheme="majorBidi"/>
          <w:b/>
          <w:sz w:val="24"/>
          <w:szCs w:val="24"/>
        </w:rPr>
      </w:pPr>
    </w:p>
    <w:p w14:paraId="389F23AD" w14:textId="5F0B46C5" w:rsidR="002D5F65" w:rsidRPr="00EB1DD4" w:rsidRDefault="002D5F65" w:rsidP="002D5F65">
      <w:pPr>
        <w:pStyle w:val="ListParagraph"/>
        <w:ind w:left="518"/>
        <w:rPr>
          <w:rFonts w:asciiTheme="majorBidi" w:hAnsiTheme="majorBidi" w:cstheme="majorBidi"/>
          <w:b/>
          <w:sz w:val="24"/>
          <w:szCs w:val="24"/>
          <w:cs/>
        </w:rPr>
      </w:pPr>
      <w:r w:rsidRPr="00EB1DD4">
        <w:rPr>
          <w:rFonts w:asciiTheme="majorBidi" w:hAnsiTheme="majorBidi" w:cstheme="majorBidi" w:hint="cs"/>
          <w:b/>
          <w:sz w:val="24"/>
          <w:szCs w:val="24"/>
          <w:cs/>
        </w:rPr>
        <w:t xml:space="preserve">การซื้อ จำหน่าย และโอนที่ดิน อาคารและอุปกรณ์ระหว่างงวดสามเดือนสิ้นสุดวันที่ </w:t>
      </w:r>
      <w:r w:rsidR="001F2771" w:rsidRPr="00EB1DD4">
        <w:rPr>
          <w:rFonts w:asciiTheme="majorBidi" w:hAnsiTheme="majorBidi" w:cstheme="majorBidi"/>
          <w:bCs/>
          <w:sz w:val="24"/>
          <w:szCs w:val="24"/>
        </w:rPr>
        <w:t>31</w:t>
      </w:r>
      <w:r w:rsidRPr="00EB1DD4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B1DD4">
        <w:rPr>
          <w:rFonts w:asciiTheme="majorBidi" w:hAnsiTheme="majorBidi" w:cstheme="majorBidi"/>
          <w:b/>
          <w:sz w:val="24"/>
          <w:szCs w:val="24"/>
          <w:cs/>
        </w:rPr>
        <w:t xml:space="preserve">มีนาคม </w:t>
      </w:r>
      <w:r w:rsidR="001F2771" w:rsidRPr="00EB1DD4">
        <w:rPr>
          <w:rFonts w:asciiTheme="majorBidi" w:hAnsiTheme="majorBidi" w:cstheme="majorBidi"/>
          <w:bCs/>
          <w:sz w:val="24"/>
          <w:szCs w:val="24"/>
        </w:rPr>
        <w:t>2564</w:t>
      </w:r>
      <w:r w:rsidRPr="00EB1DD4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B1DD4">
        <w:rPr>
          <w:rFonts w:asciiTheme="majorBidi" w:hAnsiTheme="majorBidi" w:cstheme="majorBidi" w:hint="cs"/>
          <w:b/>
          <w:sz w:val="24"/>
          <w:szCs w:val="24"/>
          <w:cs/>
        </w:rPr>
        <w:t>มีดังนี้</w:t>
      </w:r>
    </w:p>
    <w:p w14:paraId="19DFF99E" w14:textId="77777777" w:rsidR="006E5306" w:rsidRPr="00EB1DD4" w:rsidRDefault="006E5306" w:rsidP="006E53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148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84"/>
        <w:gridCol w:w="865"/>
        <w:gridCol w:w="1440"/>
        <w:gridCol w:w="271"/>
        <w:gridCol w:w="1530"/>
        <w:gridCol w:w="271"/>
        <w:gridCol w:w="1351"/>
        <w:gridCol w:w="271"/>
        <w:gridCol w:w="1530"/>
        <w:gridCol w:w="271"/>
        <w:gridCol w:w="1351"/>
        <w:gridCol w:w="265"/>
        <w:gridCol w:w="6"/>
        <w:gridCol w:w="1530"/>
        <w:gridCol w:w="268"/>
        <w:gridCol w:w="1375"/>
      </w:tblGrid>
      <w:tr w:rsidR="00046F33" w:rsidRPr="00EB1DD4" w14:paraId="2ADF5D72" w14:textId="77777777" w:rsidTr="00275C7F">
        <w:trPr>
          <w:trHeight w:val="163"/>
          <w:tblHeader/>
        </w:trPr>
        <w:tc>
          <w:tcPr>
            <w:tcW w:w="768" w:type="pct"/>
          </w:tcPr>
          <w:p w14:paraId="4077D114" w14:textId="77777777" w:rsidR="00046F33" w:rsidRPr="00EB1DD4" w:rsidRDefault="00046F33" w:rsidP="00EB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1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291" w:type="pct"/>
          </w:tcPr>
          <w:p w14:paraId="4F9CCC53" w14:textId="77777777" w:rsidR="00046F33" w:rsidRPr="00EB1DD4" w:rsidRDefault="00046F33" w:rsidP="00EB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4" w:type="pct"/>
            <w:gridSpan w:val="9"/>
          </w:tcPr>
          <w:p w14:paraId="7D0132F4" w14:textId="19797491" w:rsidR="00046F33" w:rsidRPr="00EB1DD4" w:rsidDel="003621D0" w:rsidRDefault="00046F33" w:rsidP="00046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320CBB5E" w14:textId="77777777" w:rsidR="00046F33" w:rsidRPr="00EB1DD4" w:rsidRDefault="00046F33" w:rsidP="00EB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pct"/>
            <w:gridSpan w:val="4"/>
          </w:tcPr>
          <w:p w14:paraId="2D7CE163" w14:textId="77777777" w:rsidR="00046F33" w:rsidRPr="00EB1DD4" w:rsidDel="003621D0" w:rsidRDefault="00046F33" w:rsidP="00EB1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6143" w:rsidRPr="00EB1DD4" w14:paraId="788F4076" w14:textId="77777777" w:rsidTr="00046F33">
        <w:trPr>
          <w:trHeight w:val="570"/>
        </w:trPr>
        <w:tc>
          <w:tcPr>
            <w:tcW w:w="768" w:type="pct"/>
          </w:tcPr>
          <w:p w14:paraId="6B39120E" w14:textId="77777777" w:rsidR="00036143" w:rsidRPr="00EB1DD4" w:rsidRDefault="00036143" w:rsidP="0003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</w:tcPr>
          <w:p w14:paraId="07768E3D" w14:textId="5244E940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10F96074" w14:textId="17B09922" w:rsidR="00036143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EF6B17" w14:textId="39EC7611" w:rsidR="007C664B" w:rsidRDefault="007C664B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7A3255" w14:textId="77777777" w:rsidR="00695EFE" w:rsidRPr="00046F33" w:rsidRDefault="00695EFE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8CB4E3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24041965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  <w:r w:rsidRPr="00EB1DD4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1" w:type="pct"/>
          </w:tcPr>
          <w:p w14:paraId="4C4F029F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4" w:type="pct"/>
            <w:vAlign w:val="bottom"/>
          </w:tcPr>
          <w:p w14:paraId="2396686A" w14:textId="45F3E44F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การโอนเข้าจากสินทรัพย์สิทธิการใช้</w:t>
            </w: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91" w:type="pct"/>
          </w:tcPr>
          <w:p w14:paraId="4E7E616F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68382778" w14:textId="77777777" w:rsidR="007C664B" w:rsidRPr="00627335" w:rsidRDefault="007C664B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70EBED" w14:textId="584EA7A0" w:rsidR="007C664B" w:rsidRPr="00627335" w:rsidRDefault="00036143" w:rsidP="007C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33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การเพิ่มขึ้นจาก</w:t>
            </w:r>
            <w:r w:rsidRPr="00627335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2733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="005957C0" w:rsidRPr="0062733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62733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  <w:r w:rsidR="00A10555" w:rsidRPr="0062733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A10555" w:rsidRPr="0062733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10555" w:rsidRPr="00627335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  <w:p w14:paraId="616CC201" w14:textId="35F8A6FA" w:rsidR="00695EFE" w:rsidRPr="00627335" w:rsidRDefault="00695EFE" w:rsidP="007C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733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(ดูหมายเหตุข้อ </w:t>
            </w:r>
            <w:r w:rsidRPr="0062733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Pr="0062733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5C307AE8" w14:textId="607DA060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  <w:vAlign w:val="bottom"/>
          </w:tcPr>
          <w:p w14:paraId="4AE7EC4C" w14:textId="1148129A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15" w:right="-115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EB1DD4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ผลต่างจากอัตรา</w:t>
            </w: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แลกเปลี่ยนจากการแปลงค่างบการเงินของบริษัทย่อย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ในต่างประเทศ</w:t>
            </w:r>
          </w:p>
        </w:tc>
        <w:tc>
          <w:tcPr>
            <w:tcW w:w="91" w:type="pct"/>
          </w:tcPr>
          <w:p w14:paraId="3E610D88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49367BAB" w14:textId="4DE9BDA5" w:rsidR="007C664B" w:rsidRDefault="007C664B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1D49D2" w14:textId="77777777" w:rsidR="00695EFE" w:rsidRDefault="00695EFE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1EB17A" w14:textId="57ADFFAD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5E8B6365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91" w:type="pct"/>
            <w:gridSpan w:val="2"/>
          </w:tcPr>
          <w:p w14:paraId="2470FDDF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  <w:vAlign w:val="bottom"/>
          </w:tcPr>
          <w:p w14:paraId="1DC8283C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22BC3F92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  <w:r w:rsidRPr="00EB1DD4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pct"/>
          </w:tcPr>
          <w:p w14:paraId="2ADF793D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" w:type="pct"/>
          </w:tcPr>
          <w:p w14:paraId="6F1D6276" w14:textId="4DA5BFD3" w:rsidR="007C664B" w:rsidRDefault="007C664B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BCE6E1" w14:textId="77777777" w:rsidR="00695EFE" w:rsidRPr="00EB1DD4" w:rsidRDefault="00695EFE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A8D0E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433237B0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</w:tr>
      <w:tr w:rsidR="007C664B" w:rsidRPr="00EB1DD4" w14:paraId="144FFB78" w14:textId="77777777" w:rsidTr="00275C7F">
        <w:trPr>
          <w:trHeight w:val="163"/>
        </w:trPr>
        <w:tc>
          <w:tcPr>
            <w:tcW w:w="768" w:type="pct"/>
          </w:tcPr>
          <w:p w14:paraId="4395308E" w14:textId="77777777" w:rsidR="007C664B" w:rsidRPr="00EB1DD4" w:rsidRDefault="007C664B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10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pct"/>
          </w:tcPr>
          <w:p w14:paraId="4D748882" w14:textId="77777777" w:rsidR="007C664B" w:rsidRPr="00EB1DD4" w:rsidRDefault="007C664B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42" w:type="pct"/>
            <w:gridSpan w:val="14"/>
          </w:tcPr>
          <w:p w14:paraId="0AA5C3AA" w14:textId="70D287BB" w:rsidR="007C664B" w:rsidRPr="00EB1DD4" w:rsidRDefault="007C664B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B1DD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36143" w:rsidRPr="00EB1DD4" w14:paraId="7A97E2E2" w14:textId="6C61F582" w:rsidTr="00046F33">
        <w:trPr>
          <w:trHeight w:val="163"/>
        </w:trPr>
        <w:tc>
          <w:tcPr>
            <w:tcW w:w="768" w:type="pct"/>
          </w:tcPr>
          <w:p w14:paraId="7FD2D08B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bookmarkStart w:id="6" w:name="_Hlk71187649"/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91" w:type="pct"/>
          </w:tcPr>
          <w:p w14:paraId="55976659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2C3E35EE" w14:textId="4D17EED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54,582</w:t>
            </w:r>
          </w:p>
        </w:tc>
        <w:tc>
          <w:tcPr>
            <w:tcW w:w="91" w:type="pct"/>
          </w:tcPr>
          <w:p w14:paraId="69A7BDE1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632C5972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4AAD0FD9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6C45CF92" w14:textId="44F9C82F" w:rsidR="00036143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37705C28" w14:textId="20FAA588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6C8C3A07" w14:textId="5D390E9D" w:rsidR="00036143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5A9B1407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0A5C498E" w14:textId="77777777" w:rsidR="00036143" w:rsidRPr="00EB1DD4" w:rsidRDefault="00036143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0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</w:tcPr>
          <w:p w14:paraId="117E8D7A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3F064056" w14:textId="77777777" w:rsidR="00036143" w:rsidRPr="00EB1DD4" w:rsidRDefault="00036143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6DDEF3DD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" w:type="pct"/>
          </w:tcPr>
          <w:p w14:paraId="1D3E5036" w14:textId="77777777" w:rsidR="00036143" w:rsidRPr="00EB1DD4" w:rsidRDefault="00036143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6"/>
      <w:tr w:rsidR="00036143" w:rsidRPr="00EB1DD4" w14:paraId="18D593F9" w14:textId="77777777" w:rsidTr="00046F33">
        <w:trPr>
          <w:trHeight w:val="163"/>
        </w:trPr>
        <w:tc>
          <w:tcPr>
            <w:tcW w:w="768" w:type="pct"/>
          </w:tcPr>
          <w:p w14:paraId="2FE7EBF1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162" w:right="-13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91" w:type="pct"/>
          </w:tcPr>
          <w:p w14:paraId="6F534F7E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0C59279A" w14:textId="0633A061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47,012</w:t>
            </w:r>
          </w:p>
        </w:tc>
        <w:tc>
          <w:tcPr>
            <w:tcW w:w="91" w:type="pct"/>
          </w:tcPr>
          <w:p w14:paraId="5350F8A4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3EC4F499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20129422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03C9AE07" w14:textId="4E6D4882" w:rsidR="00036143" w:rsidRPr="00EB1DD4" w:rsidRDefault="000E4C92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21,382</w:t>
            </w:r>
          </w:p>
        </w:tc>
        <w:tc>
          <w:tcPr>
            <w:tcW w:w="91" w:type="pct"/>
          </w:tcPr>
          <w:p w14:paraId="24E8588B" w14:textId="4D3908C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1BE3643A" w14:textId="5D160DB3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80" w:lineRule="exact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91" w:type="pct"/>
          </w:tcPr>
          <w:p w14:paraId="7D88C19C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63E217D3" w14:textId="77777777" w:rsidR="00036143" w:rsidRPr="00EB1DD4" w:rsidRDefault="00036143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0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</w:tcPr>
          <w:p w14:paraId="73B8ECE4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71C95208" w14:textId="0B516633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90" w:type="pct"/>
          </w:tcPr>
          <w:p w14:paraId="535CFE3B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" w:type="pct"/>
          </w:tcPr>
          <w:p w14:paraId="4ABEE7F6" w14:textId="77777777" w:rsidR="00036143" w:rsidRPr="00EB1DD4" w:rsidRDefault="00036143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6143" w:rsidRPr="00EB1DD4" w14:paraId="14837BC7" w14:textId="77777777" w:rsidTr="00046F33">
        <w:trPr>
          <w:trHeight w:val="163"/>
        </w:trPr>
        <w:tc>
          <w:tcPr>
            <w:tcW w:w="768" w:type="pct"/>
          </w:tcPr>
          <w:p w14:paraId="549A757F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91" w:type="pct"/>
          </w:tcPr>
          <w:p w14:paraId="449A7243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741E481B" w14:textId="6E59EECF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2,824</w:t>
            </w:r>
          </w:p>
        </w:tc>
        <w:tc>
          <w:tcPr>
            <w:tcW w:w="91" w:type="pct"/>
          </w:tcPr>
          <w:p w14:paraId="48C136DC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376263EC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2A4AB044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0E58EC76" w14:textId="2625C6C2" w:rsidR="00036143" w:rsidRPr="00EB1DD4" w:rsidRDefault="000E4C92" w:rsidP="000E4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54A031F2" w14:textId="6B25F591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20A8E942" w14:textId="1F36FA99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80" w:lineRule="exact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1,631</w:t>
            </w:r>
          </w:p>
        </w:tc>
        <w:tc>
          <w:tcPr>
            <w:tcW w:w="91" w:type="pct"/>
          </w:tcPr>
          <w:p w14:paraId="0B094260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7D441598" w14:textId="1D979D5C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91" w:type="pct"/>
            <w:gridSpan w:val="2"/>
          </w:tcPr>
          <w:p w14:paraId="37FD5551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0CBEC9E3" w14:textId="72EB499A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90" w:type="pct"/>
          </w:tcPr>
          <w:p w14:paraId="0E53CB8E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" w:type="pct"/>
          </w:tcPr>
          <w:p w14:paraId="3FB4C201" w14:textId="77777777" w:rsidR="00036143" w:rsidRPr="00EB1DD4" w:rsidRDefault="00036143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6143" w:rsidRPr="00EB1DD4" w14:paraId="340BE60C" w14:textId="77777777" w:rsidTr="00046F33">
        <w:trPr>
          <w:trHeight w:val="163"/>
        </w:trPr>
        <w:tc>
          <w:tcPr>
            <w:tcW w:w="768" w:type="pct"/>
          </w:tcPr>
          <w:p w14:paraId="13304BDA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162" w:right="-131" w:hanging="18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อุปกรณ์สำนักงานและอุปกรณ์อื่น</w:t>
            </w:r>
          </w:p>
        </w:tc>
        <w:tc>
          <w:tcPr>
            <w:tcW w:w="291" w:type="pct"/>
          </w:tcPr>
          <w:p w14:paraId="3EDA9368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1187A9E7" w14:textId="305DDD29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5,327</w:t>
            </w:r>
          </w:p>
        </w:tc>
        <w:tc>
          <w:tcPr>
            <w:tcW w:w="91" w:type="pct"/>
          </w:tcPr>
          <w:p w14:paraId="1C8DC42F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31B86F0F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73A91F90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3A2CD232" w14:textId="5563638F" w:rsidR="00036143" w:rsidRPr="00EB1DD4" w:rsidRDefault="003A466D" w:rsidP="003A4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91" w:type="pct"/>
          </w:tcPr>
          <w:p w14:paraId="0B8958E3" w14:textId="0474107C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05A6134C" w14:textId="6A34B044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80" w:lineRule="exact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91" w:type="pct"/>
          </w:tcPr>
          <w:p w14:paraId="4F3F0487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1BF1DCBF" w14:textId="4C0E8530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(45)</w:t>
            </w:r>
          </w:p>
        </w:tc>
        <w:tc>
          <w:tcPr>
            <w:tcW w:w="91" w:type="pct"/>
            <w:gridSpan w:val="2"/>
          </w:tcPr>
          <w:p w14:paraId="28AE5378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1893D154" w14:textId="47CCF263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1,535</w:t>
            </w:r>
          </w:p>
        </w:tc>
        <w:tc>
          <w:tcPr>
            <w:tcW w:w="90" w:type="pct"/>
          </w:tcPr>
          <w:p w14:paraId="79D245AD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" w:type="pct"/>
          </w:tcPr>
          <w:p w14:paraId="19E65307" w14:textId="77777777" w:rsidR="00036143" w:rsidRPr="00EB1DD4" w:rsidRDefault="00036143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95EFE" w:rsidRPr="00EB1DD4" w14:paraId="4D3C13AE" w14:textId="77777777" w:rsidTr="00046F33">
        <w:trPr>
          <w:trHeight w:val="163"/>
        </w:trPr>
        <w:tc>
          <w:tcPr>
            <w:tcW w:w="768" w:type="pct"/>
          </w:tcPr>
          <w:p w14:paraId="47851E2B" w14:textId="3ECF3617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162" w:right="-13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291" w:type="pct"/>
          </w:tcPr>
          <w:p w14:paraId="58E34038" w14:textId="77777777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410E27EA" w14:textId="77777777" w:rsidR="00695EFE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F3FCFB" w14:textId="10630046" w:rsidR="00695EFE" w:rsidRPr="00EB1DD4" w:rsidRDefault="00695EFE" w:rsidP="00A25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18,130</w:t>
            </w:r>
          </w:p>
        </w:tc>
        <w:tc>
          <w:tcPr>
            <w:tcW w:w="91" w:type="pct"/>
          </w:tcPr>
          <w:p w14:paraId="673D1AD9" w14:textId="77777777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382A9827" w14:textId="77777777" w:rsidR="00695EFE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3BE5CD" w14:textId="571E1579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681AD946" w14:textId="77777777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28329FD4" w14:textId="77777777" w:rsidR="00695EFE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0E52C8" w14:textId="66E91B46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1,362</w:t>
            </w:r>
          </w:p>
        </w:tc>
        <w:tc>
          <w:tcPr>
            <w:tcW w:w="91" w:type="pct"/>
          </w:tcPr>
          <w:p w14:paraId="4AEBC3B0" w14:textId="64889DCE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24C03C5E" w14:textId="77777777" w:rsidR="00695EFE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80" w:lineRule="exact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330824" w14:textId="392A3F04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48CC1D2D" w14:textId="77777777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3EEEA649" w14:textId="77777777" w:rsidR="00695EFE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8827DB" w14:textId="646E08B2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80" w:lineRule="exact"/>
              <w:ind w:left="-108" w:right="4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</w:tcPr>
          <w:p w14:paraId="576DD499" w14:textId="7E0AC8FA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0592B935" w14:textId="77777777" w:rsidR="00695EFE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DB4396" w14:textId="00061CFD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90" w:type="pct"/>
          </w:tcPr>
          <w:p w14:paraId="09BC96BB" w14:textId="77777777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" w:type="pct"/>
          </w:tcPr>
          <w:p w14:paraId="393677E1" w14:textId="77777777" w:rsidR="00695EFE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EF311E" w14:textId="68D7C892" w:rsidR="00695EFE" w:rsidRPr="00EB1DD4" w:rsidRDefault="00695EFE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6143" w:rsidRPr="00EB1DD4" w14:paraId="5A6B226C" w14:textId="77777777" w:rsidTr="00046F33">
        <w:trPr>
          <w:trHeight w:val="163"/>
        </w:trPr>
        <w:tc>
          <w:tcPr>
            <w:tcW w:w="768" w:type="pct"/>
          </w:tcPr>
          <w:p w14:paraId="7D6D855A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91" w:type="pct"/>
          </w:tcPr>
          <w:p w14:paraId="6DA1C9B3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72C3C98A" w14:textId="1677ADEB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10,856</w:t>
            </w:r>
          </w:p>
        </w:tc>
        <w:tc>
          <w:tcPr>
            <w:tcW w:w="91" w:type="pct"/>
          </w:tcPr>
          <w:p w14:paraId="5C17BA87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155BAF94" w14:textId="68B4C737" w:rsidR="00036143" w:rsidRPr="00036143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6143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91" w:type="pct"/>
          </w:tcPr>
          <w:p w14:paraId="0135F2CC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0DB03A61" w14:textId="776D9456" w:rsidR="00036143" w:rsidRPr="00EB1DD4" w:rsidRDefault="00BB706F" w:rsidP="00BB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2,14</w:t>
            </w:r>
            <w:r w:rsidR="003A466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1" w:type="pct"/>
          </w:tcPr>
          <w:p w14:paraId="796B6EC5" w14:textId="0AC6A1B2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298569A3" w14:textId="78F1052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80" w:lineRule="exact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91" w:type="pct"/>
          </w:tcPr>
          <w:p w14:paraId="7E32659B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6E70F1E1" w14:textId="5F13DD33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(37)</w:t>
            </w:r>
          </w:p>
        </w:tc>
        <w:tc>
          <w:tcPr>
            <w:tcW w:w="91" w:type="pct"/>
            <w:gridSpan w:val="2"/>
          </w:tcPr>
          <w:p w14:paraId="7DFC2744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4D7B5683" w14:textId="0B730924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1,921</w:t>
            </w:r>
          </w:p>
        </w:tc>
        <w:tc>
          <w:tcPr>
            <w:tcW w:w="90" w:type="pct"/>
          </w:tcPr>
          <w:p w14:paraId="0FB2AE58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" w:type="pct"/>
          </w:tcPr>
          <w:p w14:paraId="54D715C6" w14:textId="77777777" w:rsidR="00036143" w:rsidRPr="00EB1DD4" w:rsidRDefault="00036143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6143" w:rsidRPr="00EB1DD4" w14:paraId="6E4796ED" w14:textId="77777777" w:rsidTr="00046F33">
        <w:trPr>
          <w:trHeight w:val="163"/>
        </w:trPr>
        <w:tc>
          <w:tcPr>
            <w:tcW w:w="768" w:type="pct"/>
          </w:tcPr>
          <w:p w14:paraId="1FE05F86" w14:textId="77777777" w:rsidR="00036143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162" w:right="-13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สินทรัพย์ระหว่างการก่อสร้าง</w:t>
            </w:r>
          </w:p>
          <w:p w14:paraId="5B146CBD" w14:textId="295BAC75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162" w:right="-131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และติดตั้ง</w:t>
            </w:r>
          </w:p>
        </w:tc>
        <w:tc>
          <w:tcPr>
            <w:tcW w:w="291" w:type="pct"/>
          </w:tcPr>
          <w:p w14:paraId="399C70E4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6572E868" w14:textId="77777777" w:rsidR="00036143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176D21" w14:textId="07FF3A79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175,383</w:t>
            </w:r>
          </w:p>
        </w:tc>
        <w:tc>
          <w:tcPr>
            <w:tcW w:w="91" w:type="pct"/>
          </w:tcPr>
          <w:p w14:paraId="3AC25CD0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424D969B" w14:textId="77777777" w:rsidR="00036143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A3F907" w14:textId="044ABD52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1ED14368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FBCD009" w14:textId="77777777" w:rsidR="000E4C92" w:rsidRDefault="000E4C92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13B2EA" w14:textId="64981A58" w:rsidR="00036143" w:rsidRPr="00EB1DD4" w:rsidRDefault="00BB706F" w:rsidP="00BB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16,811</w:t>
            </w:r>
          </w:p>
        </w:tc>
        <w:tc>
          <w:tcPr>
            <w:tcW w:w="91" w:type="pct"/>
          </w:tcPr>
          <w:p w14:paraId="04954E0C" w14:textId="3CBC4C8B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33F7ABF3" w14:textId="77777777" w:rsidR="000E4C92" w:rsidRDefault="000E4C92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80" w:lineRule="exact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DFE74A" w14:textId="77954151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80" w:lineRule="exact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3,639</w:t>
            </w:r>
          </w:p>
        </w:tc>
        <w:tc>
          <w:tcPr>
            <w:tcW w:w="91" w:type="pct"/>
          </w:tcPr>
          <w:p w14:paraId="1EB90649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05C95E56" w14:textId="77777777" w:rsidR="000E4C92" w:rsidRDefault="000E4C92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32D07F" w14:textId="3F8C55EE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(9,353)</w:t>
            </w:r>
          </w:p>
        </w:tc>
        <w:tc>
          <w:tcPr>
            <w:tcW w:w="91" w:type="pct"/>
            <w:gridSpan w:val="2"/>
          </w:tcPr>
          <w:p w14:paraId="277577E6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4" w:type="pct"/>
          </w:tcPr>
          <w:p w14:paraId="169D7781" w14:textId="77777777" w:rsidR="000E4C92" w:rsidRDefault="000E4C92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856B46" w14:textId="1934B8AD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90" w:type="pct"/>
          </w:tcPr>
          <w:p w14:paraId="79714986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" w:type="pct"/>
          </w:tcPr>
          <w:p w14:paraId="37B5947C" w14:textId="77777777" w:rsidR="006227D4" w:rsidRDefault="006227D4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F46806" w14:textId="2BECD509" w:rsidR="00036143" w:rsidRPr="00EB1DD4" w:rsidRDefault="00036143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6143" w:rsidRPr="00EB1DD4" w14:paraId="680FC318" w14:textId="77777777" w:rsidTr="00046F33">
        <w:trPr>
          <w:trHeight w:val="163"/>
        </w:trPr>
        <w:tc>
          <w:tcPr>
            <w:tcW w:w="768" w:type="pct"/>
          </w:tcPr>
          <w:p w14:paraId="568A20DE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-1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91" w:type="pct"/>
          </w:tcPr>
          <w:p w14:paraId="0C1BC0D1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FC0C614" w14:textId="2F825449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8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314,114</w:t>
            </w:r>
          </w:p>
        </w:tc>
        <w:tc>
          <w:tcPr>
            <w:tcW w:w="91" w:type="pct"/>
          </w:tcPr>
          <w:p w14:paraId="417BB0ED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8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413F4EC3" w14:textId="28025FE9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224</w:t>
            </w:r>
          </w:p>
        </w:tc>
        <w:tc>
          <w:tcPr>
            <w:tcW w:w="91" w:type="pct"/>
          </w:tcPr>
          <w:p w14:paraId="0C8ADDD0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466C3527" w14:textId="459520FB" w:rsidR="00036143" w:rsidRPr="00EB1DD4" w:rsidRDefault="003A466D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42,359</w:t>
            </w:r>
          </w:p>
        </w:tc>
        <w:tc>
          <w:tcPr>
            <w:tcW w:w="91" w:type="pct"/>
          </w:tcPr>
          <w:p w14:paraId="34BD6070" w14:textId="4E862D76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60297B1B" w14:textId="1CBA89BA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6,334</w:t>
            </w:r>
          </w:p>
        </w:tc>
        <w:tc>
          <w:tcPr>
            <w:tcW w:w="91" w:type="pct"/>
          </w:tcPr>
          <w:p w14:paraId="3264B385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5C47C0B1" w14:textId="1F4B3029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(9,436)</w:t>
            </w:r>
          </w:p>
        </w:tc>
        <w:tc>
          <w:tcPr>
            <w:tcW w:w="91" w:type="pct"/>
            <w:gridSpan w:val="2"/>
          </w:tcPr>
          <w:p w14:paraId="47B83C2A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01E8E663" w14:textId="0B0E2993" w:rsidR="00036143" w:rsidRPr="000E4C92" w:rsidRDefault="00036143" w:rsidP="000E4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4,487</w:t>
            </w:r>
          </w:p>
        </w:tc>
        <w:tc>
          <w:tcPr>
            <w:tcW w:w="90" w:type="pct"/>
          </w:tcPr>
          <w:p w14:paraId="5EDB103F" w14:textId="77777777" w:rsidR="00036143" w:rsidRPr="00EB1DD4" w:rsidRDefault="00036143" w:rsidP="00036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</w:tcPr>
          <w:p w14:paraId="150B2825" w14:textId="77777777" w:rsidR="00036143" w:rsidRPr="00EB1DD4" w:rsidRDefault="00036143" w:rsidP="00695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80" w:lineRule="exact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D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3FBC5DA4" w14:textId="77777777" w:rsidR="006E5306" w:rsidRPr="00EB1DD4" w:rsidRDefault="006E5306" w:rsidP="006E53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86121F6" w14:textId="77777777" w:rsidR="006E5306" w:rsidRPr="00EB1DD4" w:rsidRDefault="006E5306" w:rsidP="006E53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EB1DD4">
        <w:rPr>
          <w:rFonts w:asciiTheme="majorBidi" w:hAnsiTheme="majorBidi" w:cstheme="majorBidi"/>
          <w:i/>
          <w:iCs/>
          <w:sz w:val="24"/>
          <w:szCs w:val="24"/>
          <w:cs/>
        </w:rPr>
        <w:t>ต้นทุนการกู้ยืม</w:t>
      </w:r>
    </w:p>
    <w:p w14:paraId="0160BBDA" w14:textId="77777777" w:rsidR="006E5306" w:rsidRPr="00EB1DD4" w:rsidRDefault="006E5306" w:rsidP="006E53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71359BB" w14:textId="254211FA" w:rsidR="006E5306" w:rsidRPr="00EB1DD4" w:rsidRDefault="006E5306" w:rsidP="006E53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i/>
          <w:iCs/>
          <w:sz w:val="24"/>
          <w:szCs w:val="24"/>
        </w:rPr>
        <w:sectPr w:rsidR="006E5306" w:rsidRPr="00EB1DD4" w:rsidSect="00EB1DD4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  <w:r w:rsidRPr="00EB1DD4">
        <w:rPr>
          <w:rFonts w:asciiTheme="majorBidi" w:hAnsiTheme="majorBidi" w:cstheme="majorBidi"/>
          <w:b/>
          <w:sz w:val="24"/>
          <w:szCs w:val="24"/>
          <w:cs/>
        </w:rPr>
        <w:t xml:space="preserve">ต้นทุนการกู้ยืมที่เกี่ยวข้องกับการได้รับมาซึ่งสินทรัพย์ระหว่างการก่อสร้างได้บันทึกเป็นส่วนหนึ่งของต้นทุนสินทรัพย์สำหรับงวดสามเดือนสิ้นสุดวันที่ </w:t>
      </w:r>
      <w:r w:rsidR="001F2771" w:rsidRPr="00EB1DD4">
        <w:rPr>
          <w:rFonts w:asciiTheme="majorBidi" w:hAnsiTheme="majorBidi" w:cstheme="majorBidi"/>
          <w:bCs/>
          <w:sz w:val="24"/>
          <w:szCs w:val="24"/>
        </w:rPr>
        <w:t>31</w:t>
      </w:r>
      <w:r w:rsidRPr="00EB1DD4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B1DD4">
        <w:rPr>
          <w:rFonts w:asciiTheme="majorBidi" w:hAnsiTheme="majorBidi" w:cstheme="majorBidi"/>
          <w:b/>
          <w:sz w:val="24"/>
          <w:szCs w:val="24"/>
          <w:cs/>
        </w:rPr>
        <w:t xml:space="preserve">มีนาคม </w:t>
      </w:r>
      <w:r w:rsidR="001F2771" w:rsidRPr="00EB1DD4">
        <w:rPr>
          <w:rFonts w:asciiTheme="majorBidi" w:hAnsiTheme="majorBidi" w:cstheme="majorBidi"/>
          <w:bCs/>
          <w:sz w:val="24"/>
          <w:szCs w:val="24"/>
        </w:rPr>
        <w:t>2564</w:t>
      </w:r>
      <w:r w:rsidRPr="00EB1DD4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EB1DD4">
        <w:rPr>
          <w:rFonts w:asciiTheme="majorBidi" w:hAnsiTheme="majorBidi" w:cstheme="majorBidi"/>
          <w:b/>
          <w:sz w:val="24"/>
          <w:szCs w:val="24"/>
          <w:cs/>
        </w:rPr>
        <w:t xml:space="preserve">จำนวน </w:t>
      </w:r>
      <w:r w:rsidR="001F2771" w:rsidRPr="00EB1DD4">
        <w:rPr>
          <w:rFonts w:asciiTheme="majorBidi" w:hAnsiTheme="majorBidi" w:cstheme="majorBidi"/>
          <w:bCs/>
          <w:sz w:val="24"/>
          <w:szCs w:val="24"/>
        </w:rPr>
        <w:t>1</w:t>
      </w:r>
      <w:r w:rsidRPr="00EB1DD4">
        <w:rPr>
          <w:rFonts w:asciiTheme="majorBidi" w:hAnsiTheme="majorBidi" w:cstheme="majorBidi"/>
          <w:bCs/>
          <w:sz w:val="24"/>
          <w:szCs w:val="24"/>
        </w:rPr>
        <w:t>.</w:t>
      </w:r>
      <w:r w:rsidR="001F2771" w:rsidRPr="00EB1DD4">
        <w:rPr>
          <w:rFonts w:asciiTheme="majorBidi" w:hAnsiTheme="majorBidi" w:cstheme="majorBidi"/>
          <w:bCs/>
          <w:sz w:val="24"/>
          <w:szCs w:val="24"/>
        </w:rPr>
        <w:t>62</w:t>
      </w:r>
      <w:r w:rsidRPr="00EB1DD4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EB1DD4">
        <w:rPr>
          <w:rFonts w:asciiTheme="majorBidi" w:hAnsiTheme="majorBidi" w:cstheme="majorBidi"/>
          <w:b/>
          <w:sz w:val="24"/>
          <w:szCs w:val="24"/>
          <w:cs/>
        </w:rPr>
        <w:t xml:space="preserve">ล้านบาท </w:t>
      </w:r>
      <w:r w:rsidRPr="00EB1DD4">
        <w:rPr>
          <w:rFonts w:asciiTheme="majorBidi" w:hAnsiTheme="majorBidi" w:cstheme="majorBidi"/>
          <w:bCs/>
          <w:i/>
          <w:iCs/>
          <w:sz w:val="24"/>
          <w:szCs w:val="24"/>
        </w:rPr>
        <w:t>(</w:t>
      </w:r>
      <w:r w:rsidR="001F2771" w:rsidRPr="00EB1DD4">
        <w:rPr>
          <w:rFonts w:asciiTheme="majorBidi" w:hAnsiTheme="majorBidi" w:cstheme="majorBidi"/>
          <w:bCs/>
          <w:i/>
          <w:iCs/>
          <w:sz w:val="24"/>
          <w:szCs w:val="24"/>
        </w:rPr>
        <w:t>31</w:t>
      </w:r>
      <w:r w:rsidRPr="00EB1DD4">
        <w:rPr>
          <w:rFonts w:asciiTheme="majorBidi" w:hAnsiTheme="majorBidi" w:cstheme="majorBidi"/>
          <w:b/>
          <w:i/>
          <w:iCs/>
          <w:sz w:val="24"/>
          <w:szCs w:val="24"/>
        </w:rPr>
        <w:t xml:space="preserve"> </w:t>
      </w:r>
      <w:r w:rsidRPr="00EB1DD4">
        <w:rPr>
          <w:rFonts w:asciiTheme="majorBidi" w:hAnsiTheme="majorBidi" w:cstheme="majorBidi"/>
          <w:b/>
          <w:i/>
          <w:iCs/>
          <w:sz w:val="24"/>
          <w:szCs w:val="24"/>
          <w:cs/>
        </w:rPr>
        <w:t xml:space="preserve">มีนาคม </w:t>
      </w:r>
      <w:r w:rsidR="001F2771" w:rsidRPr="00EB1DD4">
        <w:rPr>
          <w:rFonts w:asciiTheme="majorBidi" w:hAnsiTheme="majorBidi" w:cstheme="majorBidi"/>
          <w:bCs/>
          <w:i/>
          <w:iCs/>
          <w:sz w:val="24"/>
          <w:szCs w:val="24"/>
        </w:rPr>
        <w:t>2563</w:t>
      </w:r>
      <w:r w:rsidRPr="00EB1DD4">
        <w:rPr>
          <w:rFonts w:asciiTheme="majorBidi" w:hAnsiTheme="majorBidi" w:cstheme="majorBidi"/>
          <w:bCs/>
          <w:i/>
          <w:iCs/>
          <w:sz w:val="24"/>
          <w:szCs w:val="24"/>
        </w:rPr>
        <w:t xml:space="preserve">: </w:t>
      </w:r>
      <w:r w:rsidR="001F2771" w:rsidRPr="00EB1DD4">
        <w:rPr>
          <w:rFonts w:asciiTheme="majorBidi" w:hAnsiTheme="majorBidi" w:cstheme="majorBidi"/>
          <w:bCs/>
          <w:i/>
          <w:iCs/>
          <w:sz w:val="24"/>
          <w:szCs w:val="24"/>
        </w:rPr>
        <w:t>1</w:t>
      </w:r>
      <w:r w:rsidRPr="00EB1DD4">
        <w:rPr>
          <w:rFonts w:asciiTheme="majorBidi" w:hAnsiTheme="majorBidi" w:cstheme="majorBidi"/>
          <w:bCs/>
          <w:i/>
          <w:iCs/>
          <w:sz w:val="24"/>
          <w:szCs w:val="24"/>
        </w:rPr>
        <w:t>.</w:t>
      </w:r>
      <w:r w:rsidR="001F2771" w:rsidRPr="00EB1DD4">
        <w:rPr>
          <w:rFonts w:asciiTheme="majorBidi" w:hAnsiTheme="majorBidi" w:cstheme="majorBidi"/>
          <w:bCs/>
          <w:i/>
          <w:iCs/>
          <w:sz w:val="24"/>
          <w:szCs w:val="24"/>
        </w:rPr>
        <w:t>24</w:t>
      </w:r>
      <w:r w:rsidRPr="00EB1DD4">
        <w:rPr>
          <w:rFonts w:asciiTheme="majorBidi" w:hAnsiTheme="majorBidi" w:cstheme="majorBidi"/>
          <w:b/>
          <w:i/>
          <w:iCs/>
          <w:sz w:val="24"/>
          <w:szCs w:val="24"/>
        </w:rPr>
        <w:t xml:space="preserve"> </w:t>
      </w:r>
      <w:r w:rsidRPr="00EB1DD4">
        <w:rPr>
          <w:rFonts w:asciiTheme="majorBidi" w:hAnsiTheme="majorBidi" w:cstheme="majorBidi"/>
          <w:b/>
          <w:i/>
          <w:iCs/>
          <w:sz w:val="24"/>
          <w:szCs w:val="24"/>
          <w:cs/>
        </w:rPr>
        <w:t>ล้านบาท</w:t>
      </w:r>
      <w:r w:rsidRPr="00EB1DD4">
        <w:rPr>
          <w:rFonts w:asciiTheme="majorBidi" w:hAnsiTheme="majorBidi" w:cstheme="majorBidi"/>
          <w:bCs/>
          <w:i/>
          <w:iCs/>
          <w:sz w:val="24"/>
          <w:szCs w:val="24"/>
        </w:rPr>
        <w:t>)</w:t>
      </w:r>
    </w:p>
    <w:p w14:paraId="516AC718" w14:textId="1A431360" w:rsidR="00286A81" w:rsidRPr="002A039F" w:rsidRDefault="00972ECF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2A039F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สินทรัพย์</w:t>
      </w:r>
      <w:r w:rsidR="00F75CB0" w:rsidRPr="002A039F">
        <w:rPr>
          <w:rFonts w:ascii="Angsana New" w:hAnsi="Angsana New" w:cs="Angsana New"/>
          <w:sz w:val="28"/>
          <w:szCs w:val="28"/>
          <w:u w:val="none"/>
          <w:cs/>
          <w:lang w:val="th-TH"/>
        </w:rPr>
        <w:t>สิทธิการใช้</w:t>
      </w:r>
    </w:p>
    <w:p w14:paraId="551C28D7" w14:textId="0D20AF74" w:rsidR="00F75CB0" w:rsidRPr="00237034" w:rsidRDefault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16"/>
          <w:szCs w:val="16"/>
        </w:rPr>
      </w:pPr>
    </w:p>
    <w:p w14:paraId="393AE168" w14:textId="7EBDD016" w:rsidR="00E32F66" w:rsidRPr="00C40A0C" w:rsidRDefault="00E32F66" w:rsidP="00E32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C40A0C">
        <w:rPr>
          <w:rFonts w:asciiTheme="majorBidi" w:hAnsiTheme="majorBidi" w:cstheme="majorBidi"/>
          <w:sz w:val="24"/>
          <w:szCs w:val="24"/>
          <w:cs/>
        </w:rPr>
        <w:t>รายการเคลื่อนไหวของสินทรัพย์สิทธิการใช้</w:t>
      </w:r>
      <w:r w:rsidR="00616002" w:rsidRPr="00C40A0C">
        <w:rPr>
          <w:rFonts w:asciiTheme="majorBidi" w:hAnsiTheme="majorBidi" w:cstheme="majorBidi" w:hint="cs"/>
          <w:sz w:val="24"/>
          <w:szCs w:val="24"/>
          <w:cs/>
        </w:rPr>
        <w:t xml:space="preserve">ระหว่างงวดสามเดือนสิ้นสุดวันที่ </w:t>
      </w:r>
      <w:r w:rsidR="00616002" w:rsidRPr="00C40A0C">
        <w:rPr>
          <w:rFonts w:asciiTheme="majorBidi" w:hAnsiTheme="majorBidi" w:cstheme="majorBidi"/>
          <w:sz w:val="24"/>
          <w:szCs w:val="24"/>
        </w:rPr>
        <w:t xml:space="preserve">31 </w:t>
      </w:r>
      <w:r w:rsidR="00616002" w:rsidRPr="00C40A0C">
        <w:rPr>
          <w:rFonts w:asciiTheme="majorBidi" w:hAnsiTheme="majorBidi" w:cstheme="majorBidi" w:hint="cs"/>
          <w:sz w:val="24"/>
          <w:szCs w:val="24"/>
          <w:cs/>
        </w:rPr>
        <w:t xml:space="preserve">มีนาคม </w:t>
      </w:r>
      <w:r w:rsidR="00616002" w:rsidRPr="00C40A0C">
        <w:rPr>
          <w:rFonts w:asciiTheme="majorBidi" w:hAnsiTheme="majorBidi" w:cstheme="majorBidi"/>
          <w:sz w:val="24"/>
          <w:szCs w:val="24"/>
        </w:rPr>
        <w:t>2564</w:t>
      </w:r>
      <w:r w:rsidRPr="00C40A0C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C40A0C">
        <w:rPr>
          <w:rFonts w:asciiTheme="majorBidi" w:hAnsiTheme="majorBidi" w:cstheme="majorBidi"/>
          <w:sz w:val="24"/>
          <w:szCs w:val="24"/>
          <w:cs/>
        </w:rPr>
        <w:t>มีดังนี้</w:t>
      </w:r>
    </w:p>
    <w:p w14:paraId="22E620DC" w14:textId="77777777" w:rsidR="00E32F66" w:rsidRPr="00237034" w:rsidRDefault="00E32F66" w:rsidP="00E32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34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317"/>
        <w:gridCol w:w="125"/>
        <w:gridCol w:w="141"/>
        <w:gridCol w:w="39"/>
        <w:gridCol w:w="227"/>
        <w:gridCol w:w="39"/>
        <w:gridCol w:w="227"/>
        <w:gridCol w:w="39"/>
        <w:gridCol w:w="196"/>
        <w:gridCol w:w="245"/>
        <w:gridCol w:w="39"/>
        <w:gridCol w:w="1156"/>
        <w:gridCol w:w="180"/>
        <w:gridCol w:w="1260"/>
        <w:gridCol w:w="270"/>
        <w:gridCol w:w="1350"/>
        <w:gridCol w:w="180"/>
        <w:gridCol w:w="11"/>
        <w:gridCol w:w="1249"/>
        <w:gridCol w:w="13"/>
        <w:gridCol w:w="257"/>
        <w:gridCol w:w="13"/>
        <w:gridCol w:w="1247"/>
        <w:gridCol w:w="6"/>
        <w:gridCol w:w="7"/>
        <w:gridCol w:w="257"/>
        <w:gridCol w:w="1260"/>
        <w:gridCol w:w="18"/>
        <w:gridCol w:w="6"/>
      </w:tblGrid>
      <w:tr w:rsidR="00E32F66" w:rsidRPr="00331A47" w14:paraId="4CEEC4DA" w14:textId="77777777" w:rsidTr="007C664B">
        <w:trPr>
          <w:gridAfter w:val="2"/>
          <w:wAfter w:w="24" w:type="dxa"/>
          <w:trHeight w:val="19"/>
          <w:tblHeader/>
        </w:trPr>
        <w:tc>
          <w:tcPr>
            <w:tcW w:w="2160" w:type="dxa"/>
            <w:shd w:val="clear" w:color="auto" w:fill="auto"/>
            <w:vAlign w:val="bottom"/>
          </w:tcPr>
          <w:p w14:paraId="718755BC" w14:textId="77777777" w:rsidR="00E32F66" w:rsidRPr="00331A47" w:rsidRDefault="00E32F66" w:rsidP="00331A47">
            <w:pPr>
              <w:pStyle w:val="acctfourfigures"/>
              <w:tabs>
                <w:tab w:val="clear" w:pos="765"/>
              </w:tabs>
              <w:spacing w:line="220" w:lineRule="exac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6FF107E1" w14:textId="77777777" w:rsidR="00E32F66" w:rsidRPr="00331A47" w:rsidRDefault="00E32F66" w:rsidP="00331A47">
            <w:pPr>
              <w:pStyle w:val="Pa47"/>
              <w:spacing w:line="22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17" w:type="dxa"/>
          </w:tcPr>
          <w:p w14:paraId="0CC822E0" w14:textId="77777777" w:rsidR="00E32F66" w:rsidRPr="00331A47" w:rsidRDefault="00E32F66" w:rsidP="00331A47">
            <w:pPr>
              <w:pStyle w:val="Pa47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66" w:type="dxa"/>
            <w:gridSpan w:val="2"/>
          </w:tcPr>
          <w:p w14:paraId="74EEA0A5" w14:textId="77777777" w:rsidR="00E32F66" w:rsidRPr="00331A47" w:rsidRDefault="00E32F66" w:rsidP="00331A47">
            <w:pPr>
              <w:pStyle w:val="Pa47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66" w:type="dxa"/>
            <w:gridSpan w:val="2"/>
          </w:tcPr>
          <w:p w14:paraId="0195DFC4" w14:textId="77777777" w:rsidR="00E32F66" w:rsidRPr="00331A47" w:rsidRDefault="00E32F66" w:rsidP="00331A47">
            <w:pPr>
              <w:pStyle w:val="Pa47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66" w:type="dxa"/>
            <w:gridSpan w:val="2"/>
          </w:tcPr>
          <w:p w14:paraId="6DB62590" w14:textId="77777777" w:rsidR="00E32F66" w:rsidRPr="00331A47" w:rsidRDefault="00E32F66" w:rsidP="00331A47">
            <w:pPr>
              <w:pStyle w:val="Pa47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235" w:type="dxa"/>
            <w:gridSpan w:val="20"/>
          </w:tcPr>
          <w:p w14:paraId="7FCBEA77" w14:textId="77777777" w:rsidR="00E32F66" w:rsidRPr="00331A47" w:rsidRDefault="00E32F66" w:rsidP="00331A47">
            <w:pPr>
              <w:pStyle w:val="Pa47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  <w:r w:rsidRPr="00331A4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 xml:space="preserve"> </w:t>
            </w:r>
          </w:p>
        </w:tc>
      </w:tr>
      <w:tr w:rsidR="00E32F66" w:rsidRPr="00331A47" w14:paraId="67030926" w14:textId="77777777" w:rsidTr="007C664B">
        <w:trPr>
          <w:gridAfter w:val="2"/>
          <w:wAfter w:w="24" w:type="dxa"/>
          <w:trHeight w:val="19"/>
          <w:tblHeader/>
        </w:trPr>
        <w:tc>
          <w:tcPr>
            <w:tcW w:w="2160" w:type="dxa"/>
            <w:shd w:val="clear" w:color="auto" w:fill="auto"/>
            <w:vAlign w:val="bottom"/>
          </w:tcPr>
          <w:p w14:paraId="7F02AF24" w14:textId="77777777" w:rsidR="00E32F66" w:rsidRPr="00331A47" w:rsidRDefault="00E32F66" w:rsidP="00331A47">
            <w:pPr>
              <w:pStyle w:val="acctfourfigures"/>
              <w:tabs>
                <w:tab w:val="clear" w:pos="765"/>
              </w:tabs>
              <w:spacing w:line="220" w:lineRule="exact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  <w:r w:rsidRPr="00331A4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2505F104" w14:textId="77777777" w:rsidR="00E32F66" w:rsidRPr="00DC633D" w:rsidRDefault="00E32F66" w:rsidP="00DC633D">
            <w:pPr>
              <w:pStyle w:val="Pa47"/>
              <w:spacing w:line="22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</w:rPr>
            </w:pPr>
          </w:p>
          <w:p w14:paraId="6FFBE085" w14:textId="77777777" w:rsidR="00E32F66" w:rsidRPr="00DC633D" w:rsidRDefault="00E32F66" w:rsidP="00DC633D">
            <w:pPr>
              <w:pStyle w:val="Pa47"/>
              <w:spacing w:line="22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</w:rPr>
            </w:pPr>
          </w:p>
          <w:p w14:paraId="2CE145C1" w14:textId="3ECBFFFE" w:rsidR="00E32F66" w:rsidRPr="00DC633D" w:rsidRDefault="00DC633D" w:rsidP="00DC633D">
            <w:pPr>
              <w:pStyle w:val="Pa47"/>
              <w:spacing w:line="22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</w:pPr>
            <w:r w:rsidRPr="00DC633D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350" w:type="dxa"/>
            <w:gridSpan w:val="9"/>
            <w:vAlign w:val="bottom"/>
          </w:tcPr>
          <w:p w14:paraId="593DC545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245" w:type="dxa"/>
          </w:tcPr>
          <w:p w14:paraId="31C5BED6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0A36D842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อาคาร</w:t>
            </w:r>
          </w:p>
          <w:p w14:paraId="75131E83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180" w:type="dxa"/>
          </w:tcPr>
          <w:p w14:paraId="79866CD1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509770D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7290191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4C6BCEE" w14:textId="77777777" w:rsidR="00331A47" w:rsidRDefault="00331A47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0B2DFB55" w14:textId="0EEA1225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อุปกรณ์สำนักงานและ</w:t>
            </w:r>
          </w:p>
          <w:p w14:paraId="7E0FB5AE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80" w:type="dxa"/>
          </w:tcPr>
          <w:p w14:paraId="3BB9D131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29B1DBD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เครื่องมือและ</w:t>
            </w:r>
          </w:p>
          <w:p w14:paraId="73D0CCCD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อุปกรณ์ที่</w:t>
            </w:r>
          </w:p>
          <w:p w14:paraId="2C4DB8F4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3CBD3272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451608" w14:textId="77777777" w:rsidR="00E32F66" w:rsidRPr="00331A47" w:rsidRDefault="00E32F66" w:rsidP="0033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3"/>
          </w:tcPr>
          <w:p w14:paraId="126B09D9" w14:textId="77777777" w:rsidR="00E32F66" w:rsidRPr="00331A47" w:rsidRDefault="00E32F66" w:rsidP="00331A47">
            <w:pPr>
              <w:pStyle w:val="Pa47"/>
              <w:spacing w:line="22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F65949D" w14:textId="77777777" w:rsidR="00E32F66" w:rsidRPr="00331A47" w:rsidRDefault="00E32F66" w:rsidP="00331A47">
            <w:pPr>
              <w:pStyle w:val="Pa47"/>
              <w:spacing w:line="22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F6078" w:rsidRPr="00331A47" w14:paraId="5703214E" w14:textId="77777777" w:rsidTr="007C664B">
        <w:trPr>
          <w:gridAfter w:val="2"/>
          <w:wAfter w:w="24" w:type="dxa"/>
          <w:trHeight w:val="19"/>
          <w:tblHeader/>
        </w:trPr>
        <w:tc>
          <w:tcPr>
            <w:tcW w:w="2160" w:type="dxa"/>
          </w:tcPr>
          <w:p w14:paraId="7A82E6E5" w14:textId="77777777" w:rsidR="007F6078" w:rsidRPr="00331A47" w:rsidRDefault="007F6078" w:rsidP="00331A47">
            <w:pPr>
              <w:spacing w:line="22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AE0D535" w14:textId="77777777" w:rsidR="007F6078" w:rsidRPr="00331A47" w:rsidRDefault="007F6078" w:rsidP="00331A47">
            <w:pPr>
              <w:pStyle w:val="acctfourfigures"/>
              <w:tabs>
                <w:tab w:val="clear" w:pos="765"/>
                <w:tab w:val="decimal" w:pos="550"/>
              </w:tabs>
              <w:spacing w:line="22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Cs w:val="22"/>
                <w:lang w:bidi="th-TH"/>
              </w:rPr>
            </w:pPr>
          </w:p>
        </w:tc>
        <w:tc>
          <w:tcPr>
            <w:tcW w:w="10350" w:type="dxa"/>
            <w:gridSpan w:val="27"/>
          </w:tcPr>
          <w:p w14:paraId="7C1BF140" w14:textId="77777777" w:rsidR="007F6078" w:rsidRPr="00331A47" w:rsidRDefault="007F6078" w:rsidP="00331A47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331A47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331A4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พันบาท</w:t>
            </w:r>
            <w:r w:rsidRPr="00331A47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E32F66" w:rsidRPr="00331A47" w14:paraId="7A43187E" w14:textId="77777777" w:rsidTr="007C664B">
        <w:trPr>
          <w:gridAfter w:val="2"/>
          <w:wAfter w:w="24" w:type="dxa"/>
          <w:trHeight w:val="19"/>
        </w:trPr>
        <w:tc>
          <w:tcPr>
            <w:tcW w:w="2160" w:type="dxa"/>
          </w:tcPr>
          <w:p w14:paraId="2E218D52" w14:textId="269D7D67" w:rsidR="00E32F66" w:rsidRPr="00331A47" w:rsidRDefault="00E32F66" w:rsidP="0033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158" w:hanging="15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1F2771" w:rsidRPr="00331A47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Pr="00331A47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331A4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มกราคม </w:t>
            </w:r>
            <w:r w:rsidR="001F2771" w:rsidRPr="00331A47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5837506A" w14:textId="77777777" w:rsidR="00E32F66" w:rsidRPr="00331A47" w:rsidRDefault="00E32F66" w:rsidP="00331A47">
            <w:pPr>
              <w:tabs>
                <w:tab w:val="clear" w:pos="680"/>
                <w:tab w:val="left" w:pos="730"/>
                <w:tab w:val="decimal" w:pos="1181"/>
              </w:tabs>
              <w:spacing w:line="22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9"/>
            <w:vAlign w:val="bottom"/>
          </w:tcPr>
          <w:p w14:paraId="5D14D33D" w14:textId="26A67AB2" w:rsidR="00E32F66" w:rsidRPr="00331A47" w:rsidRDefault="001F2771" w:rsidP="007C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="00E32F66" w:rsidRPr="00331A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sz w:val="22"/>
                <w:szCs w:val="22"/>
              </w:rPr>
              <w:t>757</w:t>
            </w:r>
          </w:p>
        </w:tc>
        <w:tc>
          <w:tcPr>
            <w:tcW w:w="245" w:type="dxa"/>
          </w:tcPr>
          <w:p w14:paraId="02F8B81C" w14:textId="77777777" w:rsidR="00E32F66" w:rsidRPr="00331A47" w:rsidRDefault="00E32F66" w:rsidP="00331A47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ABBC1B2" w14:textId="571ED42B" w:rsidR="00E32F66" w:rsidRPr="00331A47" w:rsidRDefault="001F2771" w:rsidP="007C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647</w:t>
            </w:r>
            <w:r w:rsidR="00E32F66" w:rsidRPr="00331A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180" w:type="dxa"/>
          </w:tcPr>
          <w:p w14:paraId="300293FF" w14:textId="77777777" w:rsidR="00E32F66" w:rsidRPr="00331A47" w:rsidRDefault="00E32F66" w:rsidP="00331A47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F46F4E" w14:textId="267956D5" w:rsidR="00E32F66" w:rsidRPr="00331A47" w:rsidRDefault="001F2771" w:rsidP="007C664B">
            <w:pPr>
              <w:pStyle w:val="acctfourfigures"/>
              <w:tabs>
                <w:tab w:val="clear" w:pos="765"/>
                <w:tab w:val="decimal" w:pos="963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322</w:t>
            </w:r>
            <w:r w:rsidR="00E32F66" w:rsidRPr="00331A47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</w:tcPr>
          <w:p w14:paraId="555F0316" w14:textId="77777777" w:rsidR="00E32F66" w:rsidRPr="00331A47" w:rsidRDefault="00E32F66" w:rsidP="00331A47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90657A8" w14:textId="783DBF52" w:rsidR="00E32F66" w:rsidRPr="00331A47" w:rsidRDefault="001F2771" w:rsidP="007C664B">
            <w:pPr>
              <w:pStyle w:val="acctfourfigures"/>
              <w:tabs>
                <w:tab w:val="clear" w:pos="765"/>
                <w:tab w:val="decimal" w:pos="903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E32F66" w:rsidRPr="00331A47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22</w:t>
            </w:r>
            <w:r w:rsidR="006F1EC1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</w:tcPr>
          <w:p w14:paraId="435D9AC1" w14:textId="77777777" w:rsidR="00E32F66" w:rsidRPr="00331A47" w:rsidRDefault="00E32F66" w:rsidP="00331A47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06A5F7" w14:textId="1AB4FABB" w:rsidR="00E32F66" w:rsidRPr="00331A47" w:rsidRDefault="001F2771" w:rsidP="007C664B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52</w:t>
            </w:r>
            <w:r w:rsidR="00E32F66" w:rsidRPr="00331A47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297</w:t>
            </w:r>
          </w:p>
        </w:tc>
        <w:tc>
          <w:tcPr>
            <w:tcW w:w="270" w:type="dxa"/>
            <w:gridSpan w:val="2"/>
          </w:tcPr>
          <w:p w14:paraId="0F19FC5B" w14:textId="77777777" w:rsidR="00E32F66" w:rsidRPr="00331A47" w:rsidRDefault="00E32F66" w:rsidP="00331A47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F2D9D7" w14:textId="5D8D9FFC" w:rsidR="00E32F66" w:rsidRPr="00627335" w:rsidRDefault="001F2771" w:rsidP="007C664B">
            <w:pPr>
              <w:pStyle w:val="acctfourfigures"/>
              <w:tabs>
                <w:tab w:val="clear" w:pos="765"/>
                <w:tab w:val="decimal" w:pos="939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7335">
              <w:rPr>
                <w:rFonts w:asciiTheme="majorBidi" w:hAnsiTheme="majorBidi" w:cstheme="majorBidi"/>
                <w:szCs w:val="22"/>
                <w:lang w:val="en-US"/>
              </w:rPr>
              <w:t>221</w:t>
            </w:r>
            <w:r w:rsidR="00E32F66" w:rsidRPr="00627335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27335">
              <w:rPr>
                <w:rFonts w:asciiTheme="majorBidi" w:hAnsiTheme="majorBidi" w:cstheme="majorBidi"/>
                <w:szCs w:val="22"/>
                <w:lang w:val="en-US"/>
              </w:rPr>
              <w:t>42</w:t>
            </w:r>
            <w:r w:rsidR="00AD087C" w:rsidRPr="00627335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gridSpan w:val="3"/>
          </w:tcPr>
          <w:p w14:paraId="699C0271" w14:textId="77777777" w:rsidR="00E32F66" w:rsidRPr="00627335" w:rsidRDefault="00E32F66" w:rsidP="00331A47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169446" w14:textId="215DF1EB" w:rsidR="00E32F66" w:rsidRPr="00627335" w:rsidRDefault="001F2771" w:rsidP="007C664B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  <w:r w:rsidRPr="00627335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E32F66" w:rsidRPr="00627335">
              <w:rPr>
                <w:rFonts w:asciiTheme="majorBidi" w:hAnsiTheme="majorBidi" w:cstheme="majorBidi"/>
                <w:szCs w:val="22"/>
              </w:rPr>
              <w:t>,</w:t>
            </w:r>
            <w:r w:rsidRPr="00627335">
              <w:rPr>
                <w:rFonts w:asciiTheme="majorBidi" w:hAnsiTheme="majorBidi" w:cstheme="majorBidi"/>
                <w:szCs w:val="22"/>
                <w:lang w:val="en-US"/>
              </w:rPr>
              <w:t>696</w:t>
            </w:r>
            <w:r w:rsidR="00E32F66" w:rsidRPr="00627335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27335">
              <w:rPr>
                <w:rFonts w:asciiTheme="majorBidi" w:hAnsiTheme="majorBidi" w:cstheme="majorBidi"/>
                <w:szCs w:val="22"/>
                <w:lang w:val="en-US"/>
              </w:rPr>
              <w:t>453</w:t>
            </w:r>
          </w:p>
        </w:tc>
      </w:tr>
      <w:tr w:rsidR="00E32F66" w:rsidRPr="00331A47" w14:paraId="0F5E0FE5" w14:textId="77777777" w:rsidTr="007C664B">
        <w:trPr>
          <w:gridAfter w:val="2"/>
          <w:wAfter w:w="24" w:type="dxa"/>
          <w:trHeight w:val="19"/>
        </w:trPr>
        <w:tc>
          <w:tcPr>
            <w:tcW w:w="2160" w:type="dxa"/>
          </w:tcPr>
          <w:p w14:paraId="7B0F9C85" w14:textId="77777777" w:rsidR="00E32F66" w:rsidRPr="00331A47" w:rsidRDefault="00E32F66" w:rsidP="00331A47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31A47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20F4992C" w14:textId="77777777" w:rsidR="00E32F66" w:rsidRPr="00331A47" w:rsidRDefault="00E32F66" w:rsidP="00331A47">
            <w:pPr>
              <w:tabs>
                <w:tab w:val="clear" w:pos="680"/>
                <w:tab w:val="left" w:pos="730"/>
                <w:tab w:val="decimal" w:pos="1181"/>
              </w:tabs>
              <w:spacing w:line="22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9"/>
          </w:tcPr>
          <w:p w14:paraId="62A4F464" w14:textId="78B526D3" w:rsidR="00E32F66" w:rsidRPr="00331A47" w:rsidRDefault="001F2771" w:rsidP="0033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32F66" w:rsidRPr="00331A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sz w:val="22"/>
                <w:szCs w:val="22"/>
              </w:rPr>
              <w:t>829</w:t>
            </w:r>
          </w:p>
        </w:tc>
        <w:tc>
          <w:tcPr>
            <w:tcW w:w="245" w:type="dxa"/>
          </w:tcPr>
          <w:p w14:paraId="6D407E23" w14:textId="77777777" w:rsidR="00E32F66" w:rsidRPr="00331A47" w:rsidRDefault="00E32F66" w:rsidP="00331A47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95" w:type="dxa"/>
            <w:gridSpan w:val="2"/>
          </w:tcPr>
          <w:p w14:paraId="5E33EE70" w14:textId="53FE8563" w:rsidR="00E32F66" w:rsidRPr="00331A47" w:rsidRDefault="00DC633D" w:rsidP="0033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482</w:t>
            </w:r>
          </w:p>
        </w:tc>
        <w:tc>
          <w:tcPr>
            <w:tcW w:w="180" w:type="dxa"/>
          </w:tcPr>
          <w:p w14:paraId="094F23EB" w14:textId="77777777" w:rsidR="00E32F66" w:rsidRPr="00331A47" w:rsidRDefault="00E32F66" w:rsidP="00331A47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C21B10F" w14:textId="77777777" w:rsidR="00E32F66" w:rsidRPr="00331A47" w:rsidRDefault="00E32F66" w:rsidP="00331A47">
            <w:pPr>
              <w:pStyle w:val="acctfourfigures"/>
              <w:tabs>
                <w:tab w:val="clear" w:pos="765"/>
                <w:tab w:val="decimal" w:pos="78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392593F" w14:textId="77777777" w:rsidR="00E32F66" w:rsidRPr="00331A47" w:rsidRDefault="00E32F66" w:rsidP="00331A47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076CD0F" w14:textId="0C1384BE" w:rsidR="00E32F66" w:rsidRPr="00331A47" w:rsidRDefault="001F2771" w:rsidP="00331A47">
            <w:pPr>
              <w:pStyle w:val="acctfourfigures"/>
              <w:tabs>
                <w:tab w:val="clear" w:pos="765"/>
                <w:tab w:val="decimal" w:pos="903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  <w:r w:rsidR="006F1EC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8A585FF" w14:textId="77777777" w:rsidR="00E32F66" w:rsidRPr="00331A47" w:rsidRDefault="00E32F66" w:rsidP="00331A47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11287C5" w14:textId="71B3C6A2" w:rsidR="00E32F66" w:rsidRPr="00331A47" w:rsidRDefault="006F1EC1" w:rsidP="00331A47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251</w:t>
            </w:r>
          </w:p>
        </w:tc>
        <w:tc>
          <w:tcPr>
            <w:tcW w:w="270" w:type="dxa"/>
            <w:gridSpan w:val="2"/>
          </w:tcPr>
          <w:p w14:paraId="3EEF350F" w14:textId="77777777" w:rsidR="00E32F66" w:rsidRPr="00331A47" w:rsidRDefault="00E32F66" w:rsidP="00331A47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79D34588" w14:textId="23EBF040" w:rsidR="00E32F66" w:rsidRPr="00627335" w:rsidRDefault="001F2771" w:rsidP="00331A47">
            <w:pPr>
              <w:pStyle w:val="acctfourfigures"/>
              <w:tabs>
                <w:tab w:val="clear" w:pos="765"/>
                <w:tab w:val="decimal" w:pos="939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27335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E32F66" w:rsidRPr="0062733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27335">
              <w:rPr>
                <w:rFonts w:asciiTheme="majorBidi" w:hAnsiTheme="majorBidi" w:cstheme="majorBidi"/>
                <w:szCs w:val="22"/>
                <w:lang w:val="en-US" w:bidi="th-TH"/>
              </w:rPr>
              <w:t>68</w:t>
            </w:r>
            <w:r w:rsidR="006F1EC1" w:rsidRPr="00627335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gridSpan w:val="3"/>
          </w:tcPr>
          <w:p w14:paraId="391F69D8" w14:textId="77777777" w:rsidR="00E32F66" w:rsidRPr="00627335" w:rsidRDefault="00E32F66" w:rsidP="00331A47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052C4BA1" w14:textId="500D1A58" w:rsidR="00E32F66" w:rsidRPr="00627335" w:rsidRDefault="001F2771" w:rsidP="00331A47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27335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AD087C" w:rsidRPr="00627335">
              <w:rPr>
                <w:rFonts w:asciiTheme="majorBidi" w:hAnsiTheme="majorBidi" w:cstheme="majorBidi"/>
                <w:szCs w:val="22"/>
                <w:lang w:val="en-US" w:bidi="th-TH"/>
              </w:rPr>
              <w:t>5,877</w:t>
            </w:r>
          </w:p>
        </w:tc>
      </w:tr>
      <w:tr w:rsidR="006F1EC1" w:rsidRPr="00331A47" w14:paraId="0D646CC7" w14:textId="77777777" w:rsidTr="007C664B">
        <w:trPr>
          <w:gridAfter w:val="2"/>
          <w:wAfter w:w="24" w:type="dxa"/>
          <w:trHeight w:val="19"/>
        </w:trPr>
        <w:tc>
          <w:tcPr>
            <w:tcW w:w="2160" w:type="dxa"/>
          </w:tcPr>
          <w:p w14:paraId="6ABD1547" w14:textId="0A6C9FBC" w:rsidR="006F1EC1" w:rsidRPr="00331A47" w:rsidRDefault="006F1EC1" w:rsidP="006F1EC1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957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เพิ่มขึ้นจากการ</w:t>
            </w:r>
            <w:r w:rsidR="005957C0" w:rsidRPr="005957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รวม</w:t>
            </w:r>
            <w:r w:rsidRPr="005957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900" w:type="dxa"/>
          </w:tcPr>
          <w:p w14:paraId="72E639E7" w14:textId="086A9E5C" w:rsidR="006F1EC1" w:rsidRPr="00DC633D" w:rsidRDefault="006F1EC1" w:rsidP="006F1EC1">
            <w:pPr>
              <w:pStyle w:val="Pa47"/>
              <w:spacing w:line="22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/>
              </w:rPr>
            </w:pPr>
            <w:r w:rsidRPr="00DC633D"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/>
              </w:rPr>
              <w:t>3</w:t>
            </w:r>
          </w:p>
        </w:tc>
        <w:tc>
          <w:tcPr>
            <w:tcW w:w="1350" w:type="dxa"/>
            <w:gridSpan w:val="9"/>
          </w:tcPr>
          <w:p w14:paraId="05484F74" w14:textId="1C1EFF17" w:rsidR="006F1EC1" w:rsidRPr="00331A47" w:rsidRDefault="006F1EC1" w:rsidP="006F1E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21CC46C" w14:textId="77777777" w:rsidR="006F1EC1" w:rsidRPr="00331A47" w:rsidRDefault="006F1EC1" w:rsidP="006F1EC1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95" w:type="dxa"/>
            <w:gridSpan w:val="2"/>
          </w:tcPr>
          <w:p w14:paraId="64A82E50" w14:textId="04363A23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552</w:t>
            </w:r>
          </w:p>
        </w:tc>
        <w:tc>
          <w:tcPr>
            <w:tcW w:w="180" w:type="dxa"/>
          </w:tcPr>
          <w:p w14:paraId="23058D0E" w14:textId="77777777" w:rsidR="006F1EC1" w:rsidRPr="00331A47" w:rsidRDefault="006F1EC1" w:rsidP="006F1EC1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27010B55" w14:textId="65A07723" w:rsidR="006F1EC1" w:rsidRPr="00331A47" w:rsidRDefault="006F1EC1" w:rsidP="006F1EC1">
            <w:pPr>
              <w:pStyle w:val="acctfourfigures"/>
              <w:tabs>
                <w:tab w:val="clear" w:pos="765"/>
                <w:tab w:val="decimal" w:pos="78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  <w:r w:rsidRPr="00331A4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E1C8D06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85B1484" w14:textId="18DF325D" w:rsidR="006F1EC1" w:rsidRPr="00331A47" w:rsidRDefault="006F1EC1" w:rsidP="006F1EC1">
            <w:pPr>
              <w:pStyle w:val="acctfourfigures"/>
              <w:tabs>
                <w:tab w:val="clear" w:pos="765"/>
                <w:tab w:val="decimal" w:pos="741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392EF72D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9CD506A" w14:textId="3A7AE032" w:rsidR="006F1EC1" w:rsidRPr="00331A47" w:rsidRDefault="006F1EC1" w:rsidP="006F1EC1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  <w:tc>
          <w:tcPr>
            <w:tcW w:w="270" w:type="dxa"/>
            <w:gridSpan w:val="2"/>
          </w:tcPr>
          <w:p w14:paraId="3492CEE5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7F17FF9A" w14:textId="357DD104" w:rsidR="006F1EC1" w:rsidRPr="00627335" w:rsidRDefault="006F1EC1" w:rsidP="006F1EC1">
            <w:pPr>
              <w:pStyle w:val="acctfourfigures"/>
              <w:tabs>
                <w:tab w:val="clear" w:pos="765"/>
                <w:tab w:val="decimal" w:pos="759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27335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56B5C409" w14:textId="77777777" w:rsidR="006F1EC1" w:rsidRPr="00627335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162E684F" w14:textId="7B79EC52" w:rsidR="006F1EC1" w:rsidRPr="00627335" w:rsidRDefault="006F1EC1" w:rsidP="006F1EC1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27335">
              <w:rPr>
                <w:rFonts w:asciiTheme="majorBidi" w:hAnsiTheme="majorBidi" w:cstheme="majorBidi"/>
                <w:szCs w:val="22"/>
                <w:lang w:val="en-US" w:bidi="th-TH"/>
              </w:rPr>
              <w:t>609</w:t>
            </w:r>
          </w:p>
        </w:tc>
      </w:tr>
      <w:tr w:rsidR="006F1EC1" w:rsidRPr="00331A47" w14:paraId="72FCACCF" w14:textId="77777777" w:rsidTr="007C664B">
        <w:trPr>
          <w:gridAfter w:val="2"/>
          <w:wAfter w:w="24" w:type="dxa"/>
          <w:trHeight w:val="19"/>
        </w:trPr>
        <w:tc>
          <w:tcPr>
            <w:tcW w:w="2160" w:type="dxa"/>
          </w:tcPr>
          <w:p w14:paraId="269484B5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31A4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</w:t>
            </w:r>
          </w:p>
        </w:tc>
        <w:tc>
          <w:tcPr>
            <w:tcW w:w="900" w:type="dxa"/>
          </w:tcPr>
          <w:p w14:paraId="2AB3D64B" w14:textId="77777777" w:rsidR="006F1EC1" w:rsidRPr="00331A47" w:rsidRDefault="006F1EC1" w:rsidP="006F1EC1">
            <w:pPr>
              <w:tabs>
                <w:tab w:val="clear" w:pos="680"/>
                <w:tab w:val="left" w:pos="730"/>
                <w:tab w:val="decimal" w:pos="1181"/>
              </w:tabs>
              <w:spacing w:line="22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9"/>
          </w:tcPr>
          <w:p w14:paraId="5030BA1C" w14:textId="77777777" w:rsidR="006F1EC1" w:rsidRPr="00331A47" w:rsidRDefault="006F1EC1" w:rsidP="006F1E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7860AD38" w14:textId="77777777" w:rsidR="006F1EC1" w:rsidRPr="00331A47" w:rsidRDefault="006F1EC1" w:rsidP="006F1EC1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95" w:type="dxa"/>
            <w:gridSpan w:val="2"/>
          </w:tcPr>
          <w:p w14:paraId="2FE23083" w14:textId="77777777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36BCC1D" w14:textId="77777777" w:rsidR="006F1EC1" w:rsidRPr="00331A47" w:rsidRDefault="006F1EC1" w:rsidP="006F1EC1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298222B1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78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079B5F3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845CFFE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741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09491D44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4F47E69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759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2A271A3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CEE5ED7" w14:textId="74797DD3" w:rsidR="006F1EC1" w:rsidRPr="00331A47" w:rsidRDefault="006F1EC1" w:rsidP="006F1EC1">
            <w:pPr>
              <w:pStyle w:val="acctfourfigures"/>
              <w:tabs>
                <w:tab w:val="clear" w:pos="765"/>
                <w:tab w:val="decimal" w:pos="939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(579)</w:t>
            </w:r>
          </w:p>
        </w:tc>
        <w:tc>
          <w:tcPr>
            <w:tcW w:w="270" w:type="dxa"/>
            <w:gridSpan w:val="3"/>
          </w:tcPr>
          <w:p w14:paraId="0FB95C23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55107245" w14:textId="7EC2EE10" w:rsidR="006F1EC1" w:rsidRPr="00331A47" w:rsidRDefault="006F1EC1" w:rsidP="006F1EC1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(579)</w:t>
            </w:r>
          </w:p>
        </w:tc>
      </w:tr>
      <w:tr w:rsidR="006F1EC1" w:rsidRPr="00331A47" w14:paraId="36585C8B" w14:textId="77777777" w:rsidTr="007C664B">
        <w:trPr>
          <w:gridAfter w:val="2"/>
          <w:wAfter w:w="24" w:type="dxa"/>
          <w:trHeight w:val="19"/>
        </w:trPr>
        <w:tc>
          <w:tcPr>
            <w:tcW w:w="2160" w:type="dxa"/>
          </w:tcPr>
          <w:p w14:paraId="627E890B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31A47">
              <w:rPr>
                <w:rFonts w:asciiTheme="majorBidi" w:hAnsiTheme="majorBidi" w:cstheme="majorBidi"/>
                <w:szCs w:val="22"/>
                <w:cs/>
                <w:lang w:bidi="th-TH"/>
              </w:rPr>
              <w:t>โอนไปที่ดินอาคารและอุปกรณ์</w:t>
            </w:r>
          </w:p>
        </w:tc>
        <w:tc>
          <w:tcPr>
            <w:tcW w:w="900" w:type="dxa"/>
          </w:tcPr>
          <w:p w14:paraId="2B5C50FA" w14:textId="77777777" w:rsidR="006F1EC1" w:rsidRPr="00331A47" w:rsidRDefault="006F1EC1" w:rsidP="006F1EC1">
            <w:pPr>
              <w:tabs>
                <w:tab w:val="clear" w:pos="680"/>
                <w:tab w:val="left" w:pos="730"/>
                <w:tab w:val="decimal" w:pos="1181"/>
              </w:tabs>
              <w:spacing w:line="22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9"/>
          </w:tcPr>
          <w:p w14:paraId="0F9B4277" w14:textId="77777777" w:rsidR="006F1EC1" w:rsidRPr="00331A47" w:rsidRDefault="006F1EC1" w:rsidP="006F1E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251992F" w14:textId="77777777" w:rsidR="006F1EC1" w:rsidRPr="00331A47" w:rsidRDefault="006F1EC1" w:rsidP="006F1EC1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95" w:type="dxa"/>
            <w:gridSpan w:val="2"/>
          </w:tcPr>
          <w:p w14:paraId="1F6E84A1" w14:textId="77777777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DE2E52F" w14:textId="77777777" w:rsidR="006F1EC1" w:rsidRPr="00331A47" w:rsidRDefault="006F1EC1" w:rsidP="006F1EC1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47F2DF7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78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E133A2B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12AB4A82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741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50560A42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FD46630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759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260FB9A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3DA13DAE" w14:textId="3543ED68" w:rsidR="006F1EC1" w:rsidRPr="00331A47" w:rsidRDefault="006F1EC1" w:rsidP="006F1EC1">
            <w:pPr>
              <w:pStyle w:val="acctfourfigures"/>
              <w:tabs>
                <w:tab w:val="clear" w:pos="765"/>
                <w:tab w:val="decimal" w:pos="939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414258">
              <w:rPr>
                <w:rFonts w:asciiTheme="majorBidi" w:hAnsiTheme="majorBidi" w:cstheme="majorBidi"/>
                <w:szCs w:val="22"/>
                <w:lang w:val="en-US" w:bidi="th-TH"/>
              </w:rPr>
              <w:t>224</w:t>
            </w: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gridSpan w:val="3"/>
          </w:tcPr>
          <w:p w14:paraId="6DC803EA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2D4B21B1" w14:textId="43E1210D" w:rsidR="006F1EC1" w:rsidRPr="00331A47" w:rsidRDefault="006F1EC1" w:rsidP="006F1EC1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D93A0C">
              <w:rPr>
                <w:rFonts w:asciiTheme="majorBidi" w:hAnsiTheme="majorBidi" w:cstheme="majorBidi"/>
                <w:szCs w:val="22"/>
                <w:lang w:val="en-US" w:bidi="th-TH"/>
              </w:rPr>
              <w:t>224</w:t>
            </w: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6F1EC1" w:rsidRPr="00B72FD8" w14:paraId="10869C46" w14:textId="77777777" w:rsidTr="007C664B">
        <w:trPr>
          <w:gridAfter w:val="2"/>
          <w:wAfter w:w="24" w:type="dxa"/>
          <w:trHeight w:val="19"/>
        </w:trPr>
        <w:tc>
          <w:tcPr>
            <w:tcW w:w="2160" w:type="dxa"/>
          </w:tcPr>
          <w:p w14:paraId="76E300C8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331A4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 xml:space="preserve">หัก </w:t>
            </w:r>
            <w:r w:rsidRPr="00331A47">
              <w:rPr>
                <w:rFonts w:asciiTheme="majorBidi" w:hAnsiTheme="majorBidi" w:cstheme="majorBidi"/>
                <w:szCs w:val="22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7DA1F303" w14:textId="77777777" w:rsidR="006F1EC1" w:rsidRPr="00331A47" w:rsidRDefault="006F1EC1" w:rsidP="006F1EC1">
            <w:pPr>
              <w:tabs>
                <w:tab w:val="decimal" w:pos="1181"/>
              </w:tabs>
              <w:spacing w:line="22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9"/>
            <w:tcBorders>
              <w:bottom w:val="single" w:sz="4" w:space="0" w:color="auto"/>
            </w:tcBorders>
          </w:tcPr>
          <w:p w14:paraId="48F4ABC1" w14:textId="39A96CED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(19,818)</w:t>
            </w:r>
          </w:p>
        </w:tc>
        <w:tc>
          <w:tcPr>
            <w:tcW w:w="245" w:type="dxa"/>
          </w:tcPr>
          <w:p w14:paraId="6D6DFA14" w14:textId="77777777" w:rsidR="006F1EC1" w:rsidRPr="00331A47" w:rsidRDefault="006F1EC1" w:rsidP="006F1EC1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</w:tcPr>
          <w:p w14:paraId="2F1FD1D8" w14:textId="02466F9C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(24,425)</w:t>
            </w:r>
          </w:p>
        </w:tc>
        <w:tc>
          <w:tcPr>
            <w:tcW w:w="180" w:type="dxa"/>
          </w:tcPr>
          <w:p w14:paraId="72C2199E" w14:textId="77777777" w:rsidR="006F1EC1" w:rsidRPr="00331A47" w:rsidRDefault="006F1EC1" w:rsidP="006F1EC1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5DAD8C" w14:textId="24BA809C" w:rsidR="006F1EC1" w:rsidRPr="00331A47" w:rsidRDefault="006F1EC1" w:rsidP="006F1EC1">
            <w:pPr>
              <w:pStyle w:val="acctfourfigures"/>
              <w:tabs>
                <w:tab w:val="clear" w:pos="765"/>
                <w:tab w:val="decimal" w:pos="963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(11,761)</w:t>
            </w:r>
          </w:p>
        </w:tc>
        <w:tc>
          <w:tcPr>
            <w:tcW w:w="270" w:type="dxa"/>
          </w:tcPr>
          <w:p w14:paraId="73D7A41B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BF8E41" w14:textId="5A0228A9" w:rsidR="006F1EC1" w:rsidRPr="00331A47" w:rsidRDefault="006F1EC1" w:rsidP="006F1EC1">
            <w:pPr>
              <w:pStyle w:val="acctfourfigures"/>
              <w:tabs>
                <w:tab w:val="clear" w:pos="765"/>
                <w:tab w:val="decimal" w:pos="903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(307)</w:t>
            </w:r>
          </w:p>
        </w:tc>
        <w:tc>
          <w:tcPr>
            <w:tcW w:w="180" w:type="dxa"/>
          </w:tcPr>
          <w:p w14:paraId="79C1238F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17E1DE3" w14:textId="19916F82" w:rsidR="006F1EC1" w:rsidRPr="00331A47" w:rsidRDefault="006F1EC1" w:rsidP="006F1EC1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(6,596)</w:t>
            </w:r>
          </w:p>
        </w:tc>
        <w:tc>
          <w:tcPr>
            <w:tcW w:w="270" w:type="dxa"/>
            <w:gridSpan w:val="2"/>
          </w:tcPr>
          <w:p w14:paraId="5E4D4788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5BE23D8" w14:textId="708161F1" w:rsidR="006F1EC1" w:rsidRPr="00331A47" w:rsidRDefault="006F1EC1" w:rsidP="006F1EC1">
            <w:pPr>
              <w:pStyle w:val="acctfourfigures"/>
              <w:tabs>
                <w:tab w:val="clear" w:pos="765"/>
                <w:tab w:val="decimal" w:pos="939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062AD">
              <w:rPr>
                <w:rFonts w:asciiTheme="majorBidi" w:hAnsiTheme="majorBidi" w:cstheme="majorBidi"/>
                <w:szCs w:val="22"/>
                <w:lang w:val="en-US" w:bidi="th-TH"/>
              </w:rPr>
              <w:t>8,071</w:t>
            </w: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gridSpan w:val="3"/>
          </w:tcPr>
          <w:p w14:paraId="7A71E8F0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02265C" w14:textId="394E6656" w:rsidR="006F1EC1" w:rsidRPr="00331A47" w:rsidRDefault="006F1EC1" w:rsidP="006F1EC1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(70,</w:t>
            </w:r>
            <w:r w:rsidR="00D93A0C">
              <w:rPr>
                <w:rFonts w:asciiTheme="majorBidi" w:hAnsiTheme="majorBidi" w:cstheme="majorBidi"/>
                <w:szCs w:val="22"/>
                <w:lang w:val="en-US" w:bidi="th-TH"/>
              </w:rPr>
              <w:t>978</w:t>
            </w: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6F1EC1" w:rsidRPr="00331A47" w14:paraId="0B323326" w14:textId="77777777" w:rsidTr="007C664B">
        <w:trPr>
          <w:gridAfter w:val="2"/>
          <w:wAfter w:w="24" w:type="dxa"/>
          <w:trHeight w:val="19"/>
        </w:trPr>
        <w:tc>
          <w:tcPr>
            <w:tcW w:w="2160" w:type="dxa"/>
            <w:vAlign w:val="bottom"/>
          </w:tcPr>
          <w:p w14:paraId="1725DEDB" w14:textId="30E680C4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331A4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31 </w:t>
            </w:r>
            <w:r w:rsidRPr="00331A4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มีนาคม </w:t>
            </w:r>
            <w:r w:rsidRPr="00331A4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22E33E98" w14:textId="77777777" w:rsidR="006F1EC1" w:rsidRPr="00331A47" w:rsidRDefault="006F1EC1" w:rsidP="006F1EC1">
            <w:pPr>
              <w:tabs>
                <w:tab w:val="decimal" w:pos="1181"/>
              </w:tabs>
              <w:spacing w:line="22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9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50831" w14:textId="529E49C5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433,768</w:t>
            </w:r>
          </w:p>
        </w:tc>
        <w:tc>
          <w:tcPr>
            <w:tcW w:w="245" w:type="dxa"/>
          </w:tcPr>
          <w:p w14:paraId="2777F168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4DFB3" w14:textId="20E49AAE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623,977</w:t>
            </w:r>
          </w:p>
        </w:tc>
        <w:tc>
          <w:tcPr>
            <w:tcW w:w="180" w:type="dxa"/>
          </w:tcPr>
          <w:p w14:paraId="01B6BA5C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81737" w14:textId="26128568" w:rsidR="006F1EC1" w:rsidRPr="00331A47" w:rsidRDefault="006F1EC1" w:rsidP="006F1EC1">
            <w:pPr>
              <w:pStyle w:val="acctfourfigures"/>
              <w:tabs>
                <w:tab w:val="clear" w:pos="765"/>
                <w:tab w:val="decimal" w:pos="963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310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622</w:t>
            </w:r>
          </w:p>
        </w:tc>
        <w:tc>
          <w:tcPr>
            <w:tcW w:w="270" w:type="dxa"/>
          </w:tcPr>
          <w:p w14:paraId="693F70DF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A0E54" w14:textId="1F666D4F" w:rsidR="006F1EC1" w:rsidRPr="00331A47" w:rsidRDefault="006F1EC1" w:rsidP="006F1EC1">
            <w:pPr>
              <w:pStyle w:val="acctfourfigures"/>
              <w:tabs>
                <w:tab w:val="clear" w:pos="765"/>
                <w:tab w:val="decimal" w:pos="903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547</w:t>
            </w:r>
          </w:p>
        </w:tc>
        <w:tc>
          <w:tcPr>
            <w:tcW w:w="180" w:type="dxa"/>
          </w:tcPr>
          <w:p w14:paraId="656474E5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560DD" w14:textId="28AFEF69" w:rsidR="006F1EC1" w:rsidRPr="00331A47" w:rsidRDefault="006F1EC1" w:rsidP="006F1EC1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46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009</w:t>
            </w:r>
          </w:p>
        </w:tc>
        <w:tc>
          <w:tcPr>
            <w:tcW w:w="270" w:type="dxa"/>
            <w:gridSpan w:val="2"/>
          </w:tcPr>
          <w:p w14:paraId="4FC1D8CC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6F422" w14:textId="14C1E320" w:rsidR="006F1EC1" w:rsidRPr="00331A47" w:rsidRDefault="006F1EC1" w:rsidP="006F1EC1">
            <w:pPr>
              <w:pStyle w:val="acctfourfigures"/>
              <w:tabs>
                <w:tab w:val="clear" w:pos="765"/>
                <w:tab w:val="decimal" w:pos="939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223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235</w:t>
            </w:r>
          </w:p>
        </w:tc>
        <w:tc>
          <w:tcPr>
            <w:tcW w:w="270" w:type="dxa"/>
            <w:gridSpan w:val="3"/>
          </w:tcPr>
          <w:p w14:paraId="51F09704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E460E" w14:textId="081DD379" w:rsidR="006F1EC1" w:rsidRPr="00331A47" w:rsidRDefault="006F1EC1" w:rsidP="006F1EC1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641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062A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158</w:t>
            </w:r>
          </w:p>
        </w:tc>
      </w:tr>
      <w:tr w:rsidR="006F1EC1" w:rsidRPr="00331A47" w14:paraId="6F8B16FB" w14:textId="77777777" w:rsidTr="007C664B">
        <w:trPr>
          <w:gridAfter w:val="2"/>
          <w:wAfter w:w="24" w:type="dxa"/>
          <w:trHeight w:val="19"/>
        </w:trPr>
        <w:tc>
          <w:tcPr>
            <w:tcW w:w="2160" w:type="dxa"/>
            <w:vAlign w:val="bottom"/>
          </w:tcPr>
          <w:p w14:paraId="215AC299" w14:textId="77777777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158" w:hanging="158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E83EA6" w14:textId="77777777" w:rsidR="006F1EC1" w:rsidRPr="00331A47" w:rsidRDefault="006F1EC1" w:rsidP="006F1EC1">
            <w:pPr>
              <w:tabs>
                <w:tab w:val="decimal" w:pos="1181"/>
              </w:tabs>
              <w:spacing w:line="22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9"/>
            <w:tcBorders>
              <w:top w:val="double" w:sz="4" w:space="0" w:color="auto"/>
            </w:tcBorders>
            <w:vAlign w:val="bottom"/>
          </w:tcPr>
          <w:p w14:paraId="35B842B1" w14:textId="77777777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78E358B7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double" w:sz="4" w:space="0" w:color="auto"/>
            </w:tcBorders>
            <w:vAlign w:val="bottom"/>
          </w:tcPr>
          <w:p w14:paraId="44CF4B35" w14:textId="77777777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5F850B4A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E0F0A53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963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20BCFF7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363150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903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1C0EAA33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14:paraId="79A41BB9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7C88710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14:paraId="52F23838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939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31639A28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51DB3E4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6F1EC1" w:rsidRPr="00331A47" w14:paraId="77272DB3" w14:textId="77777777" w:rsidTr="00AA6FC8">
        <w:trPr>
          <w:gridAfter w:val="1"/>
          <w:wAfter w:w="6" w:type="dxa"/>
          <w:trHeight w:val="19"/>
          <w:tblHeader/>
        </w:trPr>
        <w:tc>
          <w:tcPr>
            <w:tcW w:w="2160" w:type="dxa"/>
            <w:shd w:val="clear" w:color="auto" w:fill="auto"/>
            <w:vAlign w:val="bottom"/>
          </w:tcPr>
          <w:p w14:paraId="11B5E4C4" w14:textId="77777777" w:rsidR="006F1EC1" w:rsidRPr="00331A47" w:rsidRDefault="006F1EC1" w:rsidP="006F1EC1">
            <w:pPr>
              <w:pStyle w:val="acctfourfigures"/>
              <w:tabs>
                <w:tab w:val="clear" w:pos="765"/>
              </w:tabs>
              <w:spacing w:line="220" w:lineRule="exac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0A15DC58" w14:textId="77777777" w:rsidR="006F1EC1" w:rsidRPr="00331A47" w:rsidRDefault="006F1EC1" w:rsidP="006F1EC1">
            <w:pPr>
              <w:pStyle w:val="Pa47"/>
              <w:spacing w:line="22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42" w:type="dxa"/>
            <w:gridSpan w:val="2"/>
          </w:tcPr>
          <w:p w14:paraId="03B2C4BC" w14:textId="77777777" w:rsidR="006F1EC1" w:rsidRPr="00331A47" w:rsidRDefault="006F1EC1" w:rsidP="006F1EC1">
            <w:pPr>
              <w:pStyle w:val="Pa47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gridSpan w:val="2"/>
          </w:tcPr>
          <w:p w14:paraId="7C320C93" w14:textId="77777777" w:rsidR="006F1EC1" w:rsidRPr="00331A47" w:rsidRDefault="006F1EC1" w:rsidP="006F1EC1">
            <w:pPr>
              <w:pStyle w:val="Pa47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66" w:type="dxa"/>
            <w:gridSpan w:val="2"/>
          </w:tcPr>
          <w:p w14:paraId="27197105" w14:textId="77777777" w:rsidR="006F1EC1" w:rsidRPr="00331A47" w:rsidRDefault="006F1EC1" w:rsidP="006F1EC1">
            <w:pPr>
              <w:pStyle w:val="Pa47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66" w:type="dxa"/>
            <w:gridSpan w:val="2"/>
          </w:tcPr>
          <w:p w14:paraId="16118BFC" w14:textId="77777777" w:rsidR="006F1EC1" w:rsidRPr="00331A47" w:rsidRDefault="006F1EC1" w:rsidP="006F1EC1">
            <w:pPr>
              <w:pStyle w:val="Pa47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214" w:type="dxa"/>
            <w:gridSpan w:val="20"/>
          </w:tcPr>
          <w:p w14:paraId="3A33FABE" w14:textId="77777777" w:rsidR="006F1EC1" w:rsidRPr="00331A47" w:rsidRDefault="006F1EC1" w:rsidP="006F1EC1">
            <w:pPr>
              <w:pStyle w:val="Pa47"/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  <w:r w:rsidRPr="00331A4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 xml:space="preserve"> </w:t>
            </w:r>
          </w:p>
        </w:tc>
      </w:tr>
      <w:tr w:rsidR="006F1EC1" w:rsidRPr="00331A47" w14:paraId="3D633341" w14:textId="77777777" w:rsidTr="007C664B">
        <w:trPr>
          <w:gridAfter w:val="1"/>
          <w:wAfter w:w="6" w:type="dxa"/>
          <w:trHeight w:val="19"/>
          <w:tblHeader/>
        </w:trPr>
        <w:tc>
          <w:tcPr>
            <w:tcW w:w="2160" w:type="dxa"/>
            <w:shd w:val="clear" w:color="auto" w:fill="auto"/>
            <w:vAlign w:val="bottom"/>
          </w:tcPr>
          <w:p w14:paraId="351134B3" w14:textId="77777777" w:rsidR="006F1EC1" w:rsidRPr="00331A47" w:rsidRDefault="006F1EC1" w:rsidP="006F1EC1">
            <w:pPr>
              <w:pStyle w:val="acctfourfigures"/>
              <w:tabs>
                <w:tab w:val="clear" w:pos="765"/>
              </w:tabs>
              <w:spacing w:line="220" w:lineRule="exact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  <w:r w:rsidRPr="00331A4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701F767D" w14:textId="77777777" w:rsidR="006F1EC1" w:rsidRPr="00331A47" w:rsidRDefault="006F1EC1" w:rsidP="006F1EC1">
            <w:pPr>
              <w:pStyle w:val="Pa47"/>
              <w:spacing w:line="220" w:lineRule="exact"/>
              <w:ind w:left="-94" w:right="-7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gridSpan w:val="9"/>
            <w:vAlign w:val="bottom"/>
          </w:tcPr>
          <w:p w14:paraId="021193D9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284" w:type="dxa"/>
            <w:gridSpan w:val="2"/>
          </w:tcPr>
          <w:p w14:paraId="776197D0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6" w:type="dxa"/>
            <w:vAlign w:val="bottom"/>
          </w:tcPr>
          <w:p w14:paraId="7609F84E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อาคาร</w:t>
            </w:r>
          </w:p>
          <w:p w14:paraId="7787AEE9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180" w:type="dxa"/>
          </w:tcPr>
          <w:p w14:paraId="2B4E141C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664C90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8941AB7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C6FFD3E" w14:textId="77777777" w:rsidR="006F1EC1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34D18F43" w14:textId="7A1255BC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อุปกรณ์สำนักงานและ</w:t>
            </w:r>
          </w:p>
          <w:p w14:paraId="6671BA54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91" w:type="dxa"/>
            <w:gridSpan w:val="2"/>
          </w:tcPr>
          <w:p w14:paraId="3406232D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A803615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เครื่องมือและ</w:t>
            </w:r>
          </w:p>
          <w:p w14:paraId="53A7C16F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อุปกรณ์ที่</w:t>
            </w:r>
          </w:p>
          <w:p w14:paraId="65B49830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5C3F539C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4777047" w14:textId="77777777" w:rsidR="006F1EC1" w:rsidRPr="00331A47" w:rsidRDefault="006F1EC1" w:rsidP="006F1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257" w:type="dxa"/>
          </w:tcPr>
          <w:p w14:paraId="751AF6C8" w14:textId="77777777" w:rsidR="006F1EC1" w:rsidRPr="00331A47" w:rsidRDefault="006F1EC1" w:rsidP="006F1EC1">
            <w:pPr>
              <w:pStyle w:val="Pa47"/>
              <w:spacing w:line="22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67A5031" w14:textId="77777777" w:rsidR="006F1EC1" w:rsidRPr="00331A47" w:rsidRDefault="006F1EC1" w:rsidP="006F1EC1">
            <w:pPr>
              <w:pStyle w:val="Pa47"/>
              <w:spacing w:line="22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F1EC1" w:rsidRPr="00331A47" w14:paraId="31311362" w14:textId="77777777" w:rsidTr="00AA6FC8">
        <w:trPr>
          <w:gridAfter w:val="1"/>
          <w:wAfter w:w="6" w:type="dxa"/>
          <w:trHeight w:val="19"/>
          <w:tblHeader/>
        </w:trPr>
        <w:tc>
          <w:tcPr>
            <w:tcW w:w="2160" w:type="dxa"/>
          </w:tcPr>
          <w:p w14:paraId="21B21B15" w14:textId="77777777" w:rsidR="006F1EC1" w:rsidRPr="00331A47" w:rsidRDefault="006F1EC1" w:rsidP="006F1EC1">
            <w:pPr>
              <w:spacing w:line="22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8C5BFA2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550"/>
              </w:tabs>
              <w:spacing w:line="22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Cs w:val="22"/>
                <w:lang w:bidi="th-TH"/>
              </w:rPr>
            </w:pPr>
          </w:p>
        </w:tc>
        <w:tc>
          <w:tcPr>
            <w:tcW w:w="10368" w:type="dxa"/>
            <w:gridSpan w:val="28"/>
          </w:tcPr>
          <w:p w14:paraId="4E947A9F" w14:textId="77777777" w:rsidR="006F1EC1" w:rsidRPr="00331A47" w:rsidRDefault="006F1EC1" w:rsidP="006F1EC1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331A47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331A4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พันบาท</w:t>
            </w:r>
            <w:r w:rsidRPr="00331A47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6F1EC1" w:rsidRPr="00331A47" w14:paraId="6D5FB0A0" w14:textId="77777777" w:rsidTr="007C664B">
        <w:trPr>
          <w:trHeight w:val="19"/>
        </w:trPr>
        <w:tc>
          <w:tcPr>
            <w:tcW w:w="2160" w:type="dxa"/>
          </w:tcPr>
          <w:p w14:paraId="42C1667A" w14:textId="34D42D4C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158" w:hanging="15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331A47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 </w:t>
            </w:r>
            <w:r w:rsidRPr="00331A4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มกราคม </w:t>
            </w:r>
            <w:r w:rsidRPr="00331A47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108521ED" w14:textId="77777777" w:rsidR="006F1EC1" w:rsidRPr="00331A47" w:rsidRDefault="006F1EC1" w:rsidP="006F1EC1">
            <w:pPr>
              <w:tabs>
                <w:tab w:val="clear" w:pos="680"/>
                <w:tab w:val="left" w:pos="730"/>
                <w:tab w:val="decimal" w:pos="1181"/>
              </w:tabs>
              <w:spacing w:line="220" w:lineRule="exact"/>
              <w:ind w:right="1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9"/>
            <w:vAlign w:val="bottom"/>
          </w:tcPr>
          <w:p w14:paraId="5E733F23" w14:textId="54437707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2,048</w:t>
            </w:r>
          </w:p>
        </w:tc>
        <w:tc>
          <w:tcPr>
            <w:tcW w:w="284" w:type="dxa"/>
            <w:gridSpan w:val="2"/>
          </w:tcPr>
          <w:p w14:paraId="064A0AD8" w14:textId="77777777" w:rsidR="006F1EC1" w:rsidRPr="00331A47" w:rsidRDefault="006F1EC1" w:rsidP="006F1EC1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56" w:type="dxa"/>
            <w:vAlign w:val="bottom"/>
          </w:tcPr>
          <w:p w14:paraId="618EADE0" w14:textId="6B0F8FF8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77,976</w:t>
            </w:r>
          </w:p>
        </w:tc>
        <w:tc>
          <w:tcPr>
            <w:tcW w:w="180" w:type="dxa"/>
          </w:tcPr>
          <w:p w14:paraId="39B14710" w14:textId="77777777" w:rsidR="006F1EC1" w:rsidRPr="00331A47" w:rsidRDefault="006F1EC1" w:rsidP="006F1EC1">
            <w:pPr>
              <w:pStyle w:val="acctmergecolhdg"/>
              <w:tabs>
                <w:tab w:val="decimal" w:pos="66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0FFFEBC" w14:textId="05541DC0" w:rsidR="006F1EC1" w:rsidRPr="00331A47" w:rsidRDefault="006F1EC1" w:rsidP="006F1EC1">
            <w:pPr>
              <w:pStyle w:val="acctfourfigures"/>
              <w:tabs>
                <w:tab w:val="clear" w:pos="765"/>
                <w:tab w:val="decimal" w:pos="963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4,583</w:t>
            </w:r>
          </w:p>
        </w:tc>
        <w:tc>
          <w:tcPr>
            <w:tcW w:w="270" w:type="dxa"/>
          </w:tcPr>
          <w:p w14:paraId="57DC6EE7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E977061" w14:textId="3B919091" w:rsidR="006F1EC1" w:rsidRPr="00331A47" w:rsidRDefault="006F1EC1" w:rsidP="006F1EC1">
            <w:pPr>
              <w:pStyle w:val="acctfourfigures"/>
              <w:tabs>
                <w:tab w:val="clear" w:pos="765"/>
                <w:tab w:val="decimal" w:pos="903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2,265</w:t>
            </w:r>
          </w:p>
        </w:tc>
        <w:tc>
          <w:tcPr>
            <w:tcW w:w="191" w:type="dxa"/>
            <w:gridSpan w:val="2"/>
          </w:tcPr>
          <w:p w14:paraId="52BF189F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08206E5F" w14:textId="5CE8C4FF" w:rsidR="006F1EC1" w:rsidRPr="00331A47" w:rsidRDefault="006F1EC1" w:rsidP="006F1EC1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14,221</w:t>
            </w:r>
          </w:p>
        </w:tc>
        <w:tc>
          <w:tcPr>
            <w:tcW w:w="270" w:type="dxa"/>
            <w:gridSpan w:val="2"/>
          </w:tcPr>
          <w:p w14:paraId="5F36E77C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6" w:type="dxa"/>
            <w:gridSpan w:val="3"/>
            <w:vAlign w:val="bottom"/>
          </w:tcPr>
          <w:p w14:paraId="585B69FF" w14:textId="4041B59C" w:rsidR="006F1EC1" w:rsidRPr="00331A47" w:rsidRDefault="006F1EC1" w:rsidP="006F1EC1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19,221</w:t>
            </w:r>
          </w:p>
        </w:tc>
        <w:tc>
          <w:tcPr>
            <w:tcW w:w="264" w:type="dxa"/>
            <w:gridSpan w:val="2"/>
          </w:tcPr>
          <w:p w14:paraId="45FE2F55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4" w:type="dxa"/>
            <w:gridSpan w:val="3"/>
            <w:vAlign w:val="bottom"/>
          </w:tcPr>
          <w:p w14:paraId="436AA599" w14:textId="7A0939E3" w:rsidR="006F1EC1" w:rsidRPr="00331A47" w:rsidRDefault="006F1EC1" w:rsidP="006F1EC1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120,314</w:t>
            </w:r>
          </w:p>
        </w:tc>
      </w:tr>
      <w:tr w:rsidR="006F1EC1" w:rsidRPr="00331A47" w14:paraId="44DD04EC" w14:textId="77777777" w:rsidTr="007C664B">
        <w:trPr>
          <w:trHeight w:val="19"/>
        </w:trPr>
        <w:tc>
          <w:tcPr>
            <w:tcW w:w="2160" w:type="dxa"/>
          </w:tcPr>
          <w:p w14:paraId="0B07E65C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31A47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491D1131" w14:textId="77777777" w:rsidR="006F1EC1" w:rsidRPr="00331A47" w:rsidRDefault="006F1EC1" w:rsidP="006F1EC1">
            <w:pPr>
              <w:tabs>
                <w:tab w:val="clear" w:pos="680"/>
                <w:tab w:val="left" w:pos="730"/>
                <w:tab w:val="decimal" w:pos="1181"/>
              </w:tabs>
              <w:spacing w:line="22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9"/>
          </w:tcPr>
          <w:p w14:paraId="7B29605C" w14:textId="77777777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</w:tcPr>
          <w:p w14:paraId="7D62A846" w14:textId="77777777" w:rsidR="006F1EC1" w:rsidRPr="00331A47" w:rsidRDefault="006F1EC1" w:rsidP="006F1EC1">
            <w:pPr>
              <w:pStyle w:val="acctmergecolhdg"/>
              <w:tabs>
                <w:tab w:val="decimal" w:pos="83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156" w:type="dxa"/>
          </w:tcPr>
          <w:p w14:paraId="4CDE7333" w14:textId="77777777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CF6496A" w14:textId="77777777" w:rsidR="006F1EC1" w:rsidRPr="00331A47" w:rsidRDefault="006F1EC1" w:rsidP="006F1EC1">
            <w:pPr>
              <w:pStyle w:val="acctmergecolhdg"/>
              <w:tabs>
                <w:tab w:val="decimal" w:pos="83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5F6B31D6" w14:textId="77777777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63BFC7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3C0F163" w14:textId="233C8BEE" w:rsidR="006F1EC1" w:rsidRPr="00331A47" w:rsidRDefault="006F1EC1" w:rsidP="006F1EC1">
            <w:pPr>
              <w:pStyle w:val="acctfourfigures"/>
              <w:tabs>
                <w:tab w:val="clear" w:pos="765"/>
                <w:tab w:val="decimal" w:pos="903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630</w:t>
            </w:r>
          </w:p>
        </w:tc>
        <w:tc>
          <w:tcPr>
            <w:tcW w:w="191" w:type="dxa"/>
            <w:gridSpan w:val="2"/>
          </w:tcPr>
          <w:p w14:paraId="5BF9305D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49" w:type="dxa"/>
          </w:tcPr>
          <w:p w14:paraId="01C151FB" w14:textId="77777777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072B6C3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6" w:type="dxa"/>
            <w:gridSpan w:val="3"/>
          </w:tcPr>
          <w:p w14:paraId="7BDA59F7" w14:textId="6A3D2C11" w:rsidR="006F1EC1" w:rsidRPr="00331A47" w:rsidRDefault="006F1EC1" w:rsidP="006F1EC1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1,92</w:t>
            </w:r>
            <w:r w:rsidRPr="00331A47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264" w:type="dxa"/>
            <w:gridSpan w:val="2"/>
          </w:tcPr>
          <w:p w14:paraId="02BA44B5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84" w:type="dxa"/>
            <w:gridSpan w:val="3"/>
          </w:tcPr>
          <w:p w14:paraId="3EEA7D7D" w14:textId="684BB4D7" w:rsidR="006F1EC1" w:rsidRPr="00331A47" w:rsidRDefault="006F1EC1" w:rsidP="006F1EC1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2,551</w:t>
            </w:r>
          </w:p>
        </w:tc>
      </w:tr>
      <w:tr w:rsidR="006F1EC1" w:rsidRPr="00331A47" w14:paraId="28E352E0" w14:textId="77777777" w:rsidTr="007C664B">
        <w:trPr>
          <w:trHeight w:val="19"/>
        </w:trPr>
        <w:tc>
          <w:tcPr>
            <w:tcW w:w="2160" w:type="dxa"/>
          </w:tcPr>
          <w:p w14:paraId="6E129A6A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0"/>
              </w:tabs>
              <w:spacing w:line="220" w:lineRule="exact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331A4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 xml:space="preserve">หัก </w:t>
            </w:r>
            <w:r w:rsidRPr="00331A47">
              <w:rPr>
                <w:rFonts w:asciiTheme="majorBidi" w:hAnsiTheme="majorBidi" w:cstheme="majorBidi"/>
                <w:szCs w:val="22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5ABAB5B0" w14:textId="77777777" w:rsidR="006F1EC1" w:rsidRPr="00331A47" w:rsidRDefault="006F1EC1" w:rsidP="006F1EC1">
            <w:pPr>
              <w:tabs>
                <w:tab w:val="decimal" w:pos="1181"/>
              </w:tabs>
              <w:spacing w:line="22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9"/>
            <w:tcBorders>
              <w:bottom w:val="single" w:sz="4" w:space="0" w:color="auto"/>
            </w:tcBorders>
          </w:tcPr>
          <w:p w14:paraId="47D91168" w14:textId="44A054FB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(203)</w:t>
            </w:r>
          </w:p>
        </w:tc>
        <w:tc>
          <w:tcPr>
            <w:tcW w:w="284" w:type="dxa"/>
            <w:gridSpan w:val="2"/>
          </w:tcPr>
          <w:p w14:paraId="6D7D8EE8" w14:textId="77777777" w:rsidR="006F1EC1" w:rsidRPr="00331A47" w:rsidRDefault="006F1EC1" w:rsidP="006F1EC1">
            <w:pPr>
              <w:pStyle w:val="acctmergecolhdg"/>
              <w:tabs>
                <w:tab w:val="decimal" w:pos="83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4E0491B" w14:textId="2621FA5E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sz w:val="22"/>
                <w:szCs w:val="22"/>
              </w:rPr>
              <w:t>(10,004)</w:t>
            </w:r>
          </w:p>
        </w:tc>
        <w:tc>
          <w:tcPr>
            <w:tcW w:w="180" w:type="dxa"/>
          </w:tcPr>
          <w:p w14:paraId="2B6136CC" w14:textId="77777777" w:rsidR="006F1EC1" w:rsidRPr="00331A47" w:rsidRDefault="006F1EC1" w:rsidP="006F1EC1">
            <w:pPr>
              <w:pStyle w:val="acctmergecolhdg"/>
              <w:tabs>
                <w:tab w:val="decimal" w:pos="837"/>
              </w:tabs>
              <w:spacing w:line="220" w:lineRule="exact"/>
              <w:ind w:right="-80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800D78" w14:textId="30A9E01B" w:rsidR="006F1EC1" w:rsidRPr="00331A47" w:rsidRDefault="006F1EC1" w:rsidP="006F1EC1">
            <w:pPr>
              <w:pStyle w:val="acctfourfigures"/>
              <w:tabs>
                <w:tab w:val="clear" w:pos="765"/>
                <w:tab w:val="decimal" w:pos="963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(666)</w:t>
            </w:r>
          </w:p>
        </w:tc>
        <w:tc>
          <w:tcPr>
            <w:tcW w:w="270" w:type="dxa"/>
          </w:tcPr>
          <w:p w14:paraId="0A919AE0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EF3488" w14:textId="3DF79AFF" w:rsidR="006F1EC1" w:rsidRPr="00331A47" w:rsidRDefault="006F1EC1" w:rsidP="006F1EC1">
            <w:pPr>
              <w:pStyle w:val="acctfourfigures"/>
              <w:tabs>
                <w:tab w:val="clear" w:pos="765"/>
                <w:tab w:val="decimal" w:pos="903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(200)</w:t>
            </w:r>
          </w:p>
        </w:tc>
        <w:tc>
          <w:tcPr>
            <w:tcW w:w="191" w:type="dxa"/>
            <w:gridSpan w:val="2"/>
          </w:tcPr>
          <w:p w14:paraId="09BEFEE1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F44BD6C" w14:textId="01D50935" w:rsidR="006F1EC1" w:rsidRPr="00331A47" w:rsidRDefault="006F1EC1" w:rsidP="006F1EC1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(1,434)</w:t>
            </w:r>
          </w:p>
        </w:tc>
        <w:tc>
          <w:tcPr>
            <w:tcW w:w="270" w:type="dxa"/>
            <w:gridSpan w:val="2"/>
          </w:tcPr>
          <w:p w14:paraId="0B23E793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6" w:type="dxa"/>
            <w:gridSpan w:val="3"/>
            <w:tcBorders>
              <w:bottom w:val="single" w:sz="4" w:space="0" w:color="auto"/>
            </w:tcBorders>
          </w:tcPr>
          <w:p w14:paraId="7B77B84F" w14:textId="184B5142" w:rsidR="006F1EC1" w:rsidRPr="00331A47" w:rsidRDefault="006F1EC1" w:rsidP="006F1EC1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(1,741)</w:t>
            </w:r>
          </w:p>
        </w:tc>
        <w:tc>
          <w:tcPr>
            <w:tcW w:w="264" w:type="dxa"/>
            <w:gridSpan w:val="2"/>
          </w:tcPr>
          <w:p w14:paraId="3AE69A99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837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84" w:type="dxa"/>
            <w:gridSpan w:val="3"/>
            <w:tcBorders>
              <w:bottom w:val="single" w:sz="4" w:space="0" w:color="auto"/>
            </w:tcBorders>
          </w:tcPr>
          <w:p w14:paraId="3BC5A8A3" w14:textId="5DDA6E65" w:rsidR="006F1EC1" w:rsidRPr="00331A47" w:rsidRDefault="006F1EC1" w:rsidP="006F1EC1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/>
              </w:rPr>
            </w:pPr>
            <w:r w:rsidRPr="00331A47">
              <w:rPr>
                <w:rFonts w:asciiTheme="majorBidi" w:hAnsiTheme="majorBidi" w:cstheme="majorBidi"/>
                <w:szCs w:val="22"/>
                <w:lang w:val="en-US"/>
              </w:rPr>
              <w:t>(14,248)</w:t>
            </w:r>
          </w:p>
        </w:tc>
      </w:tr>
      <w:tr w:rsidR="006F1EC1" w:rsidRPr="00331A47" w14:paraId="2DD835B0" w14:textId="77777777" w:rsidTr="007C664B">
        <w:trPr>
          <w:trHeight w:val="19"/>
        </w:trPr>
        <w:tc>
          <w:tcPr>
            <w:tcW w:w="2160" w:type="dxa"/>
            <w:vAlign w:val="bottom"/>
          </w:tcPr>
          <w:p w14:paraId="33EF372A" w14:textId="1C348370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331A4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31 </w:t>
            </w:r>
            <w:r w:rsidRPr="00331A4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มีนาคม </w:t>
            </w:r>
            <w:r w:rsidRPr="00331A4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7B240D49" w14:textId="77777777" w:rsidR="006F1EC1" w:rsidRPr="00331A47" w:rsidRDefault="006F1EC1" w:rsidP="006F1EC1">
            <w:pPr>
              <w:tabs>
                <w:tab w:val="decimal" w:pos="1181"/>
              </w:tabs>
              <w:spacing w:line="22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9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EB137" w14:textId="0EBB03C9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1,845</w:t>
            </w:r>
          </w:p>
        </w:tc>
        <w:tc>
          <w:tcPr>
            <w:tcW w:w="284" w:type="dxa"/>
            <w:gridSpan w:val="2"/>
          </w:tcPr>
          <w:p w14:paraId="01816306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0A110" w14:textId="6850A578" w:rsidR="006F1EC1" w:rsidRPr="00331A47" w:rsidRDefault="006F1EC1" w:rsidP="006F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67,972</w:t>
            </w:r>
          </w:p>
        </w:tc>
        <w:tc>
          <w:tcPr>
            <w:tcW w:w="180" w:type="dxa"/>
          </w:tcPr>
          <w:p w14:paraId="07EFD263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6CA4D" w14:textId="2AC1196E" w:rsidR="006F1EC1" w:rsidRPr="00331A47" w:rsidRDefault="006F1EC1" w:rsidP="006F1EC1">
            <w:pPr>
              <w:pStyle w:val="acctfourfigures"/>
              <w:tabs>
                <w:tab w:val="clear" w:pos="765"/>
                <w:tab w:val="decimal" w:pos="963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917</w:t>
            </w:r>
          </w:p>
        </w:tc>
        <w:tc>
          <w:tcPr>
            <w:tcW w:w="270" w:type="dxa"/>
          </w:tcPr>
          <w:p w14:paraId="006BB781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B86F0" w14:textId="3FFD047B" w:rsidR="006F1EC1" w:rsidRPr="00331A47" w:rsidRDefault="006F1EC1" w:rsidP="006F1EC1">
            <w:pPr>
              <w:pStyle w:val="acctfourfigures"/>
              <w:tabs>
                <w:tab w:val="clear" w:pos="765"/>
                <w:tab w:val="decimal" w:pos="903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695</w:t>
            </w:r>
          </w:p>
        </w:tc>
        <w:tc>
          <w:tcPr>
            <w:tcW w:w="191" w:type="dxa"/>
            <w:gridSpan w:val="2"/>
          </w:tcPr>
          <w:p w14:paraId="1B246C13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2CD66" w14:textId="355F0DDE" w:rsidR="006F1EC1" w:rsidRPr="00331A47" w:rsidRDefault="006F1EC1" w:rsidP="006F1EC1">
            <w:pPr>
              <w:pStyle w:val="acctfourfigures"/>
              <w:tabs>
                <w:tab w:val="clear" w:pos="765"/>
                <w:tab w:val="decimal" w:pos="914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12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787</w:t>
            </w:r>
          </w:p>
        </w:tc>
        <w:tc>
          <w:tcPr>
            <w:tcW w:w="270" w:type="dxa"/>
            <w:gridSpan w:val="2"/>
          </w:tcPr>
          <w:p w14:paraId="069E9A40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034B6" w14:textId="1AA041FB" w:rsidR="006F1EC1" w:rsidRPr="00331A47" w:rsidRDefault="006F1EC1" w:rsidP="006F1EC1">
            <w:pPr>
              <w:pStyle w:val="acctfourfigures"/>
              <w:tabs>
                <w:tab w:val="clear" w:pos="765"/>
                <w:tab w:val="decimal" w:pos="939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19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401</w:t>
            </w:r>
          </w:p>
        </w:tc>
        <w:tc>
          <w:tcPr>
            <w:tcW w:w="264" w:type="dxa"/>
            <w:gridSpan w:val="2"/>
          </w:tcPr>
          <w:p w14:paraId="7042EB14" w14:textId="77777777" w:rsidR="006F1EC1" w:rsidRPr="00331A47" w:rsidRDefault="006F1EC1" w:rsidP="006F1EC1">
            <w:pPr>
              <w:pStyle w:val="acctfourfigures"/>
              <w:tabs>
                <w:tab w:val="clear" w:pos="765"/>
                <w:tab w:val="decimal" w:pos="667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14A9C" w14:textId="6F750599" w:rsidR="006F1EC1" w:rsidRPr="00331A47" w:rsidRDefault="006F1EC1" w:rsidP="006F1EC1">
            <w:pPr>
              <w:pStyle w:val="acctfourfigures"/>
              <w:tabs>
                <w:tab w:val="clear" w:pos="765"/>
                <w:tab w:val="decimal" w:pos="922"/>
              </w:tabs>
              <w:spacing w:line="220" w:lineRule="exact"/>
              <w:ind w:right="-8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108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331A4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617</w:t>
            </w:r>
          </w:p>
        </w:tc>
      </w:tr>
    </w:tbl>
    <w:p w14:paraId="42225314" w14:textId="77777777" w:rsidR="00BD70E0" w:rsidRPr="00237034" w:rsidRDefault="00BD70E0" w:rsidP="00BD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i/>
          <w:iCs/>
          <w:sz w:val="16"/>
          <w:szCs w:val="16"/>
        </w:rPr>
      </w:pPr>
    </w:p>
    <w:p w14:paraId="13A20B49" w14:textId="2482B54B" w:rsidR="00C40A0C" w:rsidRPr="0020748A" w:rsidRDefault="00331A47" w:rsidP="00BD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i/>
          <w:iCs/>
          <w:sz w:val="22"/>
          <w:szCs w:val="22"/>
        </w:rPr>
      </w:pPr>
      <w:r w:rsidRPr="0020748A">
        <w:rPr>
          <w:rFonts w:ascii="Angsana New" w:hAnsi="Angsana New" w:cs="Angsana New" w:hint="cs"/>
          <w:b/>
          <w:i/>
          <w:iCs/>
          <w:sz w:val="22"/>
          <w:szCs w:val="22"/>
          <w:cs/>
        </w:rPr>
        <w:t>หลักทรัพย์ค้ำประกัน</w:t>
      </w:r>
    </w:p>
    <w:p w14:paraId="4571B4A5" w14:textId="77777777" w:rsidR="00AA6FC8" w:rsidRPr="0020748A" w:rsidRDefault="00AA6FC8" w:rsidP="00BD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i/>
          <w:iCs/>
          <w:sz w:val="14"/>
          <w:szCs w:val="14"/>
        </w:rPr>
      </w:pPr>
    </w:p>
    <w:p w14:paraId="5A9073CF" w14:textId="52BDD16F" w:rsidR="00E32F66" w:rsidRPr="0020748A" w:rsidRDefault="00C40A0C" w:rsidP="00C40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22"/>
          <w:szCs w:val="22"/>
        </w:rPr>
      </w:pPr>
      <w:r w:rsidRPr="0020748A">
        <w:rPr>
          <w:rFonts w:ascii="Angsana New" w:hAnsi="Angsana New" w:cs="Angsana New" w:hint="cs"/>
          <w:b/>
          <w:sz w:val="22"/>
          <w:szCs w:val="22"/>
          <w:cs/>
        </w:rPr>
        <w:t>ณ</w:t>
      </w:r>
      <w:r w:rsidRPr="0020748A">
        <w:rPr>
          <w:rFonts w:ascii="Angsana New" w:hAnsi="Angsana New" w:cs="Angsana New"/>
          <w:b/>
          <w:sz w:val="22"/>
          <w:szCs w:val="22"/>
          <w:cs/>
        </w:rPr>
        <w:t xml:space="preserve"> </w:t>
      </w:r>
      <w:r w:rsidRPr="0020748A">
        <w:rPr>
          <w:rFonts w:ascii="Angsana New" w:hAnsi="Angsana New" w:cs="Angsana New" w:hint="cs"/>
          <w:b/>
          <w:sz w:val="22"/>
          <w:szCs w:val="22"/>
          <w:cs/>
        </w:rPr>
        <w:t>วันที่</w:t>
      </w:r>
      <w:r w:rsidRPr="0020748A">
        <w:rPr>
          <w:rFonts w:ascii="Angsana New" w:hAnsi="Angsana New" w:cs="Angsana New"/>
          <w:bCs/>
          <w:sz w:val="22"/>
          <w:szCs w:val="22"/>
          <w:cs/>
        </w:rPr>
        <w:t xml:space="preserve"> </w:t>
      </w:r>
      <w:r w:rsidR="00FD1312" w:rsidRPr="0020748A">
        <w:rPr>
          <w:rFonts w:ascii="Angsana New" w:hAnsi="Angsana New" w:cs="Angsana New"/>
          <w:bCs/>
          <w:sz w:val="22"/>
          <w:szCs w:val="22"/>
        </w:rPr>
        <w:t>31</w:t>
      </w:r>
      <w:r w:rsidRPr="0020748A">
        <w:rPr>
          <w:rFonts w:ascii="Angsana New" w:hAnsi="Angsana New" w:cs="Angsana New"/>
          <w:b/>
          <w:sz w:val="22"/>
          <w:szCs w:val="22"/>
          <w:cs/>
        </w:rPr>
        <w:t xml:space="preserve"> </w:t>
      </w:r>
      <w:r w:rsidRPr="0020748A">
        <w:rPr>
          <w:rFonts w:ascii="Angsana New" w:hAnsi="Angsana New" w:cs="Angsana New" w:hint="cs"/>
          <w:b/>
          <w:sz w:val="22"/>
          <w:szCs w:val="22"/>
          <w:cs/>
        </w:rPr>
        <w:t>มีนาคม</w:t>
      </w:r>
      <w:r w:rsidRPr="0020748A">
        <w:rPr>
          <w:rFonts w:ascii="Angsana New" w:hAnsi="Angsana New" w:cs="Angsana New"/>
          <w:b/>
          <w:sz w:val="22"/>
          <w:szCs w:val="22"/>
          <w:cs/>
        </w:rPr>
        <w:t xml:space="preserve"> </w:t>
      </w:r>
      <w:r w:rsidR="00FD1312" w:rsidRPr="0020748A">
        <w:rPr>
          <w:rFonts w:ascii="Angsana New" w:hAnsi="Angsana New" w:cs="Angsana New"/>
          <w:bCs/>
          <w:sz w:val="22"/>
          <w:szCs w:val="22"/>
        </w:rPr>
        <w:t>2564</w:t>
      </w:r>
      <w:r w:rsidRPr="0020748A">
        <w:rPr>
          <w:rFonts w:ascii="Angsana New" w:hAnsi="Angsana New" w:cs="Angsana New"/>
          <w:bCs/>
          <w:sz w:val="22"/>
          <w:szCs w:val="22"/>
          <w:cs/>
        </w:rPr>
        <w:t xml:space="preserve"> </w:t>
      </w:r>
      <w:r w:rsidRPr="0020748A">
        <w:rPr>
          <w:rFonts w:ascii="Angsana New" w:hAnsi="Angsana New" w:cs="Angsana New" w:hint="cs"/>
          <w:b/>
          <w:sz w:val="22"/>
          <w:szCs w:val="22"/>
          <w:cs/>
        </w:rPr>
        <w:t>กลุ่มบริษัทได้นำสิทธิการเช่าที่ดินซึ่งมีมูลค่าตามบัญชีสุทธิ</w:t>
      </w:r>
      <w:r w:rsidRPr="0020748A">
        <w:rPr>
          <w:rFonts w:ascii="Angsana New" w:hAnsi="Angsana New" w:cs="Angsana New"/>
          <w:b/>
          <w:sz w:val="22"/>
          <w:szCs w:val="22"/>
          <w:cs/>
        </w:rPr>
        <w:t xml:space="preserve"> </w:t>
      </w:r>
      <w:r w:rsidR="00FD1312" w:rsidRPr="0020748A">
        <w:rPr>
          <w:rFonts w:ascii="Angsana New" w:hAnsi="Angsana New" w:cs="Angsana New"/>
          <w:bCs/>
          <w:sz w:val="22"/>
          <w:szCs w:val="22"/>
        </w:rPr>
        <w:t>28.</w:t>
      </w:r>
      <w:r w:rsidR="00FD1312" w:rsidRPr="00433D8A">
        <w:rPr>
          <w:rFonts w:ascii="Angsana New" w:hAnsi="Angsana New" w:cs="Angsana New"/>
          <w:bCs/>
          <w:sz w:val="22"/>
          <w:szCs w:val="22"/>
        </w:rPr>
        <w:t>63</w:t>
      </w:r>
      <w:r w:rsidRPr="00433D8A">
        <w:rPr>
          <w:rFonts w:ascii="Angsana New" w:hAnsi="Angsana New" w:cs="Angsana New"/>
          <w:b/>
          <w:sz w:val="22"/>
          <w:szCs w:val="22"/>
          <w:cs/>
        </w:rPr>
        <w:t xml:space="preserve"> </w:t>
      </w:r>
      <w:r w:rsidRPr="00433D8A">
        <w:rPr>
          <w:rFonts w:ascii="Angsana New" w:hAnsi="Angsana New" w:cs="Angsana New" w:hint="cs"/>
          <w:b/>
          <w:sz w:val="22"/>
          <w:szCs w:val="22"/>
          <w:cs/>
        </w:rPr>
        <w:t>ล้านบาท</w:t>
      </w:r>
      <w:r w:rsidRPr="00433D8A">
        <w:rPr>
          <w:rFonts w:ascii="Angsana New" w:hAnsi="Angsana New" w:cs="Angsana New"/>
          <w:b/>
          <w:sz w:val="22"/>
          <w:szCs w:val="22"/>
          <w:cs/>
        </w:rPr>
        <w:t xml:space="preserve"> </w:t>
      </w:r>
      <w:r w:rsidRPr="00433D8A">
        <w:rPr>
          <w:rFonts w:ascii="Angsana New" w:hAnsi="Angsana New" w:cs="Angsana New" w:hint="cs"/>
          <w:b/>
          <w:sz w:val="22"/>
          <w:szCs w:val="22"/>
          <w:cs/>
        </w:rPr>
        <w:t>เป็นสินทรัพย์ค้ำประกันวงเงินสินเชื่อที่ได้รับจากสถาบันการเงิน</w:t>
      </w:r>
      <w:r w:rsidR="00256AA4" w:rsidRPr="00433D8A">
        <w:rPr>
          <w:rFonts w:ascii="Angsana New" w:hAnsi="Angsana New" w:cs="Angsana New"/>
          <w:b/>
          <w:sz w:val="22"/>
          <w:szCs w:val="22"/>
        </w:rPr>
        <w:t xml:space="preserve"> </w:t>
      </w:r>
      <w:r w:rsidR="00256AA4" w:rsidRPr="00433D8A">
        <w:rPr>
          <w:rFonts w:asciiTheme="majorBidi" w:hAnsiTheme="majorBidi" w:cstheme="majorBidi"/>
          <w:sz w:val="22"/>
          <w:szCs w:val="22"/>
        </w:rPr>
        <w:t>(</w:t>
      </w:r>
      <w:r w:rsidR="00256AA4" w:rsidRPr="00433D8A">
        <w:rPr>
          <w:rFonts w:asciiTheme="majorBidi" w:hAnsiTheme="majorBidi" w:cstheme="majorBidi" w:hint="cs"/>
          <w:sz w:val="22"/>
          <w:szCs w:val="22"/>
          <w:cs/>
        </w:rPr>
        <w:t xml:space="preserve">ดูหมายเหตุ </w:t>
      </w:r>
      <w:r w:rsidR="00256AA4" w:rsidRPr="00433D8A">
        <w:rPr>
          <w:rFonts w:asciiTheme="majorBidi" w:hAnsiTheme="majorBidi" w:cstheme="majorBidi"/>
          <w:sz w:val="22"/>
          <w:szCs w:val="22"/>
        </w:rPr>
        <w:t>11</w:t>
      </w:r>
      <w:r w:rsidR="00D054C0" w:rsidRPr="00433D8A">
        <w:rPr>
          <w:rFonts w:asciiTheme="majorBidi" w:hAnsiTheme="majorBidi" w:cstheme="majorBidi"/>
          <w:sz w:val="22"/>
          <w:szCs w:val="22"/>
        </w:rPr>
        <w:t>)</w:t>
      </w:r>
    </w:p>
    <w:p w14:paraId="7067620B" w14:textId="77777777" w:rsidR="00BD70E0" w:rsidRPr="0020748A" w:rsidRDefault="00BD70E0" w:rsidP="00C40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14"/>
          <w:szCs w:val="14"/>
        </w:rPr>
      </w:pPr>
    </w:p>
    <w:p w14:paraId="463E6776" w14:textId="362BF2D6" w:rsidR="009B71F8" w:rsidRPr="0020748A" w:rsidRDefault="00BD70E0" w:rsidP="00C40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Cs/>
          <w:i/>
          <w:iCs/>
          <w:sz w:val="22"/>
          <w:szCs w:val="22"/>
        </w:rPr>
      </w:pPr>
      <w:r w:rsidRPr="0020748A">
        <w:rPr>
          <w:rFonts w:ascii="Angsana New" w:hAnsi="Angsana New" w:cs="Angsana New" w:hint="cs"/>
          <w:b/>
          <w:i/>
          <w:iCs/>
          <w:sz w:val="22"/>
          <w:szCs w:val="22"/>
          <w:cs/>
        </w:rPr>
        <w:t xml:space="preserve">การยินยอมการลดค่าเช่าที่เกี่ยวข้องกับ </w:t>
      </w:r>
      <w:r w:rsidRPr="0020748A">
        <w:rPr>
          <w:rFonts w:ascii="Angsana New" w:hAnsi="Angsana New" w:cs="Angsana New"/>
          <w:bCs/>
          <w:i/>
          <w:iCs/>
          <w:sz w:val="22"/>
          <w:szCs w:val="22"/>
        </w:rPr>
        <w:t>COVID-19</w:t>
      </w:r>
    </w:p>
    <w:p w14:paraId="4F0FCDDD" w14:textId="77777777" w:rsidR="00AA6FC8" w:rsidRPr="0020748A" w:rsidRDefault="00AA6FC8" w:rsidP="00C40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i/>
          <w:iCs/>
          <w:sz w:val="14"/>
          <w:szCs w:val="14"/>
        </w:rPr>
      </w:pPr>
    </w:p>
    <w:p w14:paraId="5886EE9A" w14:textId="52C173A4" w:rsidR="00C40A0C" w:rsidRPr="0020748A" w:rsidRDefault="009B71F8" w:rsidP="00207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22"/>
          <w:szCs w:val="22"/>
          <w:cs/>
        </w:rPr>
        <w:sectPr w:rsidR="00C40A0C" w:rsidRPr="0020748A" w:rsidSect="00966FF0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20748A">
        <w:rPr>
          <w:rFonts w:ascii="Angsana New" w:hAnsi="Angsana New" w:cs="Angsana New" w:hint="cs"/>
          <w:b/>
          <w:sz w:val="22"/>
          <w:szCs w:val="22"/>
          <w:cs/>
        </w:rPr>
        <w:t>ในระหว่างงวดสามเดือนสิ้นสุดวันที่</w:t>
      </w:r>
      <w:r w:rsidRPr="0020748A">
        <w:rPr>
          <w:rFonts w:ascii="Angsana New" w:hAnsi="Angsana New" w:cs="Angsana New"/>
          <w:b/>
          <w:sz w:val="22"/>
          <w:szCs w:val="22"/>
          <w:cs/>
        </w:rPr>
        <w:t xml:space="preserve"> </w:t>
      </w:r>
      <w:r w:rsidRPr="0020748A">
        <w:rPr>
          <w:rFonts w:ascii="Angsana New" w:hAnsi="Angsana New" w:cs="Angsana New"/>
          <w:bCs/>
          <w:sz w:val="22"/>
          <w:szCs w:val="22"/>
        </w:rPr>
        <w:t>31</w:t>
      </w:r>
      <w:r w:rsidRPr="0020748A">
        <w:rPr>
          <w:rFonts w:ascii="Angsana New" w:hAnsi="Angsana New" w:cs="Angsana New"/>
          <w:b/>
          <w:sz w:val="22"/>
          <w:szCs w:val="22"/>
          <w:cs/>
        </w:rPr>
        <w:t xml:space="preserve"> </w:t>
      </w:r>
      <w:r w:rsidRPr="0020748A">
        <w:rPr>
          <w:rFonts w:ascii="Angsana New" w:hAnsi="Angsana New" w:cs="Angsana New" w:hint="cs"/>
          <w:b/>
          <w:sz w:val="22"/>
          <w:szCs w:val="22"/>
          <w:cs/>
        </w:rPr>
        <w:t>มีนาคม</w:t>
      </w:r>
      <w:r w:rsidRPr="0020748A">
        <w:rPr>
          <w:rFonts w:ascii="Angsana New" w:hAnsi="Angsana New" w:cs="Angsana New"/>
          <w:b/>
          <w:sz w:val="22"/>
          <w:szCs w:val="22"/>
          <w:cs/>
        </w:rPr>
        <w:t xml:space="preserve"> </w:t>
      </w:r>
      <w:r w:rsidRPr="0020748A">
        <w:rPr>
          <w:rFonts w:ascii="Angsana New" w:hAnsi="Angsana New" w:cs="Angsana New"/>
          <w:bCs/>
          <w:sz w:val="22"/>
          <w:szCs w:val="22"/>
        </w:rPr>
        <w:t>2564</w:t>
      </w:r>
      <w:r w:rsidRPr="0020748A">
        <w:rPr>
          <w:rFonts w:ascii="Angsana New" w:hAnsi="Angsana New" w:cs="Angsana New"/>
          <w:b/>
          <w:sz w:val="22"/>
          <w:szCs w:val="22"/>
          <w:cs/>
        </w:rPr>
        <w:t xml:space="preserve"> กลุ่มบริษัทได้รับการลดค่าเช่าที่เกี่ยวข้องกับ</w:t>
      </w:r>
      <w:r w:rsidRPr="0020748A">
        <w:rPr>
          <w:rFonts w:ascii="Angsana New" w:hAnsi="Angsana New" w:cs="Angsana New"/>
          <w:b/>
          <w:sz w:val="22"/>
          <w:szCs w:val="22"/>
        </w:rPr>
        <w:t xml:space="preserve"> </w:t>
      </w:r>
      <w:r w:rsidRPr="0020748A">
        <w:rPr>
          <w:rFonts w:ascii="Angsana New" w:hAnsi="Angsana New" w:cs="Angsana New"/>
          <w:bCs/>
          <w:sz w:val="22"/>
          <w:szCs w:val="22"/>
        </w:rPr>
        <w:t xml:space="preserve">COVID-19 </w:t>
      </w:r>
      <w:r w:rsidRPr="0020748A">
        <w:rPr>
          <w:rFonts w:ascii="Angsana New" w:hAnsi="Angsana New" w:cs="Angsana New"/>
          <w:b/>
          <w:sz w:val="22"/>
          <w:szCs w:val="22"/>
          <w:cs/>
        </w:rPr>
        <w:t>ทำให้ค่าเช่าสำหรับงวดสามเดือนสิ้นสุดวันที่</w:t>
      </w:r>
      <w:r w:rsidRPr="0020748A">
        <w:rPr>
          <w:rFonts w:ascii="Angsana New" w:hAnsi="Angsana New" w:cs="Angsana New"/>
          <w:bCs/>
          <w:sz w:val="22"/>
          <w:szCs w:val="22"/>
          <w:cs/>
        </w:rPr>
        <w:t xml:space="preserve"> </w:t>
      </w:r>
      <w:r w:rsidRPr="0020748A">
        <w:rPr>
          <w:rFonts w:ascii="Angsana New" w:hAnsi="Angsana New" w:cs="Angsana New"/>
          <w:bCs/>
          <w:sz w:val="22"/>
          <w:szCs w:val="22"/>
        </w:rPr>
        <w:t xml:space="preserve">31 </w:t>
      </w:r>
      <w:r w:rsidRPr="0020748A">
        <w:rPr>
          <w:rFonts w:ascii="Angsana New" w:hAnsi="Angsana New" w:cs="Angsana New"/>
          <w:b/>
          <w:sz w:val="22"/>
          <w:szCs w:val="22"/>
          <w:cs/>
        </w:rPr>
        <w:t xml:space="preserve">มีนาคม </w:t>
      </w:r>
      <w:r w:rsidRPr="0020748A">
        <w:rPr>
          <w:rFonts w:ascii="Angsana New" w:hAnsi="Angsana New" w:cs="Angsana New"/>
          <w:bCs/>
          <w:sz w:val="22"/>
          <w:szCs w:val="22"/>
        </w:rPr>
        <w:t>2564</w:t>
      </w:r>
      <w:r w:rsidRPr="0020748A">
        <w:rPr>
          <w:rFonts w:ascii="Angsana New" w:hAnsi="Angsana New" w:cs="Angsana New"/>
          <w:b/>
          <w:sz w:val="22"/>
          <w:szCs w:val="22"/>
        </w:rPr>
        <w:t xml:space="preserve"> </w:t>
      </w:r>
      <w:r w:rsidRPr="0020748A">
        <w:rPr>
          <w:rFonts w:ascii="Angsana New" w:hAnsi="Angsana New" w:cs="Angsana New"/>
          <w:b/>
          <w:sz w:val="22"/>
          <w:szCs w:val="22"/>
          <w:cs/>
        </w:rPr>
        <w:t>ลดลงเป็นจำนวน</w:t>
      </w:r>
      <w:r w:rsidRPr="0020748A">
        <w:rPr>
          <w:rFonts w:ascii="Angsana New" w:hAnsi="Angsana New" w:cs="Angsana New"/>
          <w:b/>
          <w:sz w:val="22"/>
          <w:szCs w:val="22"/>
        </w:rPr>
        <w:t xml:space="preserve"> </w:t>
      </w:r>
      <w:r w:rsidRPr="0020748A">
        <w:rPr>
          <w:rFonts w:ascii="Angsana New" w:hAnsi="Angsana New" w:cs="Angsana New"/>
          <w:bCs/>
          <w:sz w:val="22"/>
          <w:szCs w:val="22"/>
        </w:rPr>
        <w:t>2.</w:t>
      </w:r>
      <w:r w:rsidR="00CA018C">
        <w:rPr>
          <w:rFonts w:ascii="Angsana New" w:hAnsi="Angsana New" w:cs="Angsana New"/>
          <w:bCs/>
          <w:sz w:val="22"/>
          <w:szCs w:val="22"/>
        </w:rPr>
        <w:t>75</w:t>
      </w:r>
      <w:r w:rsidRPr="0020748A">
        <w:rPr>
          <w:rFonts w:ascii="Angsana New" w:hAnsi="Angsana New" w:cs="Angsana New"/>
          <w:bCs/>
          <w:sz w:val="22"/>
          <w:szCs w:val="22"/>
        </w:rPr>
        <w:t xml:space="preserve"> </w:t>
      </w:r>
      <w:r w:rsidRPr="0020748A">
        <w:rPr>
          <w:rFonts w:ascii="Angsana New" w:hAnsi="Angsana New" w:cs="Angsana New"/>
          <w:b/>
          <w:sz w:val="22"/>
          <w:szCs w:val="22"/>
          <w:cs/>
        </w:rPr>
        <w:t>ล้านบาท</w:t>
      </w:r>
    </w:p>
    <w:p w14:paraId="1112AD80" w14:textId="490FB7DE" w:rsidR="00AD4318" w:rsidRPr="002A039F" w:rsidRDefault="00AD4318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2A039F">
        <w:rPr>
          <w:rFonts w:ascii="Angsana New" w:hAnsi="Angsana New" w:cs="Angsana New"/>
          <w:sz w:val="28"/>
          <w:szCs w:val="28"/>
          <w:u w:val="none"/>
          <w:cs/>
          <w:lang w:val="th-TH"/>
        </w:rPr>
        <w:t>ค่าความนิยม</w:t>
      </w:r>
    </w:p>
    <w:p w14:paraId="106D8D9D" w14:textId="77777777" w:rsidR="00AE2166" w:rsidRPr="00D270DF" w:rsidRDefault="00AE2166" w:rsidP="0025022B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769"/>
        <w:gridCol w:w="992"/>
        <w:gridCol w:w="1079"/>
        <w:gridCol w:w="268"/>
        <w:gridCol w:w="1081"/>
      </w:tblGrid>
      <w:tr w:rsidR="002A742F" w:rsidRPr="00D270DF" w14:paraId="76066B4E" w14:textId="77777777" w:rsidTr="00AE2166">
        <w:trPr>
          <w:trHeight w:val="401"/>
        </w:trPr>
        <w:tc>
          <w:tcPr>
            <w:tcW w:w="3139" w:type="pct"/>
          </w:tcPr>
          <w:p w14:paraId="476698AE" w14:textId="77777777" w:rsidR="002A742F" w:rsidRPr="00D270DF" w:rsidRDefault="002A742F" w:rsidP="00C1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73E82164" w14:textId="77777777" w:rsidR="002A742F" w:rsidRPr="00D270DF" w:rsidRDefault="002A742F" w:rsidP="002A7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</w:tcPr>
          <w:p w14:paraId="45FC2AE5" w14:textId="12FC4B79" w:rsidR="002A742F" w:rsidRPr="00D270DF" w:rsidRDefault="002A742F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0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A742F" w:rsidRPr="00D270DF" w14:paraId="6D337CA7" w14:textId="77777777" w:rsidTr="00AE2166">
        <w:trPr>
          <w:trHeight w:val="412"/>
        </w:trPr>
        <w:tc>
          <w:tcPr>
            <w:tcW w:w="3139" w:type="pct"/>
          </w:tcPr>
          <w:p w14:paraId="6F4F808D" w14:textId="5FC27D0F" w:rsidR="002A742F" w:rsidRPr="00D270DF" w:rsidRDefault="002A742F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pct"/>
          </w:tcPr>
          <w:p w14:paraId="1D891A30" w14:textId="4F8D564C" w:rsidR="002A742F" w:rsidRPr="00D270DF" w:rsidRDefault="002A742F" w:rsidP="002A742F">
            <w:pPr>
              <w:pStyle w:val="3"/>
              <w:tabs>
                <w:tab w:val="clear" w:pos="360"/>
                <w:tab w:val="clear" w:pos="720"/>
                <w:tab w:val="left" w:pos="9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D270D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587" w:type="pct"/>
          </w:tcPr>
          <w:p w14:paraId="58038CBE" w14:textId="6D32FA3F" w:rsidR="002A742F" w:rsidRPr="00D270DF" w:rsidRDefault="001F2771" w:rsidP="00C17D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6" w:type="pct"/>
          </w:tcPr>
          <w:p w14:paraId="1B3B480A" w14:textId="77777777" w:rsidR="002A742F" w:rsidRPr="00D270DF" w:rsidRDefault="002A742F" w:rsidP="00C17D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4C477A81" w14:textId="28C16747" w:rsidR="002A742F" w:rsidRPr="00D270DF" w:rsidRDefault="001F2771" w:rsidP="00C17D3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2A742F" w:rsidRPr="00D270DF" w14:paraId="06FE743F" w14:textId="77777777" w:rsidTr="00AE2166">
        <w:trPr>
          <w:trHeight w:val="389"/>
        </w:trPr>
        <w:tc>
          <w:tcPr>
            <w:tcW w:w="3139" w:type="pct"/>
          </w:tcPr>
          <w:p w14:paraId="6B42120B" w14:textId="77777777" w:rsidR="002A742F" w:rsidRPr="00D270DF" w:rsidRDefault="002A742F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375D9B0C" w14:textId="77777777" w:rsidR="002A742F" w:rsidRPr="00D270DF" w:rsidRDefault="002A742F" w:rsidP="002A7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</w:tcPr>
          <w:p w14:paraId="60BB281B" w14:textId="2FBE6CB8" w:rsidR="002A742F" w:rsidRPr="00D270DF" w:rsidRDefault="002A742F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0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742F" w:rsidRPr="00D270DF" w14:paraId="3F685F74" w14:textId="77777777" w:rsidTr="00AE2166">
        <w:trPr>
          <w:trHeight w:val="412"/>
        </w:trPr>
        <w:tc>
          <w:tcPr>
            <w:tcW w:w="3139" w:type="pct"/>
          </w:tcPr>
          <w:p w14:paraId="6ABE3F98" w14:textId="77777777" w:rsidR="002A742F" w:rsidRPr="00D270DF" w:rsidRDefault="002A742F" w:rsidP="00C1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70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40" w:type="pct"/>
          </w:tcPr>
          <w:p w14:paraId="5368E92D" w14:textId="77777777" w:rsidR="002A742F" w:rsidRPr="00D270DF" w:rsidRDefault="002A742F" w:rsidP="002A7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F9A9897" w14:textId="1D11EAC9" w:rsidR="002A742F" w:rsidRPr="00D270DF" w:rsidRDefault="002A742F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8DCA1B1" w14:textId="77777777" w:rsidR="002A742F" w:rsidRPr="00D270DF" w:rsidRDefault="002A742F" w:rsidP="00C17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333A5B2" w14:textId="77777777" w:rsidR="002A742F" w:rsidRPr="00D270DF" w:rsidRDefault="002A742F" w:rsidP="00C17D33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A742F" w:rsidRPr="00D270DF" w14:paraId="7AA3F773" w14:textId="77777777" w:rsidTr="00AE2166">
        <w:trPr>
          <w:trHeight w:val="401"/>
        </w:trPr>
        <w:tc>
          <w:tcPr>
            <w:tcW w:w="3139" w:type="pct"/>
          </w:tcPr>
          <w:p w14:paraId="045EC1C0" w14:textId="11AA5AF6" w:rsidR="002A742F" w:rsidRPr="00D270DF" w:rsidRDefault="002A742F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0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70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70D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40" w:type="pct"/>
          </w:tcPr>
          <w:p w14:paraId="21B0516A" w14:textId="24E7FE82" w:rsidR="002A742F" w:rsidRPr="00D270DF" w:rsidRDefault="002A742F" w:rsidP="00591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"/>
                <w:tab w:val="decimal" w:pos="95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</w:tcPr>
          <w:p w14:paraId="423B8930" w14:textId="54BE9EA9" w:rsidR="002A742F" w:rsidRPr="00D270DF" w:rsidRDefault="001F2771" w:rsidP="00953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3249B8" w:rsidRPr="00D270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46" w:type="pct"/>
          </w:tcPr>
          <w:p w14:paraId="010AD740" w14:textId="77777777" w:rsidR="002A742F" w:rsidRPr="00D270DF" w:rsidRDefault="002A742F" w:rsidP="00953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17F05971" w14:textId="4C986C70" w:rsidR="002A742F" w:rsidRPr="00D270DF" w:rsidRDefault="001F2771" w:rsidP="0095361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2771">
              <w:rPr>
                <w:rFonts w:asciiTheme="majorBidi" w:hAnsiTheme="majorBidi" w:cs="Angsana New"/>
                <w:sz w:val="28"/>
                <w:szCs w:val="28"/>
                <w:lang w:val="en-US"/>
              </w:rPr>
              <w:t>92</w:t>
            </w:r>
            <w:r w:rsidR="002A742F" w:rsidRPr="00D270DF">
              <w:rPr>
                <w:rFonts w:asciiTheme="majorBidi" w:hAnsiTheme="majorBidi" w:cs="Angsana New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="Angsana New"/>
                <w:sz w:val="28"/>
                <w:szCs w:val="28"/>
                <w:lang w:val="en-US"/>
              </w:rPr>
              <w:t>902</w:t>
            </w:r>
          </w:p>
        </w:tc>
      </w:tr>
      <w:tr w:rsidR="00627335" w:rsidRPr="00D270DF" w14:paraId="4CD624F5" w14:textId="77777777" w:rsidTr="00AE2166">
        <w:trPr>
          <w:trHeight w:val="401"/>
        </w:trPr>
        <w:tc>
          <w:tcPr>
            <w:tcW w:w="3139" w:type="pct"/>
          </w:tcPr>
          <w:p w14:paraId="5617992A" w14:textId="1A315B79" w:rsidR="00627335" w:rsidRPr="00D270DF" w:rsidRDefault="00627335" w:rsidP="00627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0D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540" w:type="pct"/>
          </w:tcPr>
          <w:p w14:paraId="625BD67E" w14:textId="6B818C94" w:rsidR="00627335" w:rsidRPr="00433D8A" w:rsidRDefault="00627335" w:rsidP="00627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"/>
                <w:tab w:val="decimal" w:pos="95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3D8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587" w:type="pct"/>
          </w:tcPr>
          <w:p w14:paraId="784091BC" w14:textId="5BD91803" w:rsidR="00627335" w:rsidRPr="00433D8A" w:rsidRDefault="00627335" w:rsidP="00627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3D8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B6CC9" w:rsidRPr="00433D8A">
              <w:rPr>
                <w:rFonts w:asciiTheme="majorBidi" w:hAnsiTheme="majorBidi" w:cstheme="majorBidi"/>
                <w:sz w:val="28"/>
                <w:szCs w:val="28"/>
              </w:rPr>
              <w:t>3,700</w:t>
            </w:r>
          </w:p>
        </w:tc>
        <w:tc>
          <w:tcPr>
            <w:tcW w:w="146" w:type="pct"/>
          </w:tcPr>
          <w:p w14:paraId="6023E410" w14:textId="77777777" w:rsidR="00627335" w:rsidRPr="00D270DF" w:rsidRDefault="00627335" w:rsidP="00627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5BF122EF" w14:textId="34F684F1" w:rsidR="00627335" w:rsidRPr="00D270DF" w:rsidRDefault="00627335" w:rsidP="00627335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14</w:t>
            </w:r>
            <w:r w:rsidRPr="00D270D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F277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166</w:t>
            </w:r>
          </w:p>
        </w:tc>
      </w:tr>
      <w:tr w:rsidR="002A742F" w:rsidRPr="00D270DF" w14:paraId="0DF6D045" w14:textId="77777777" w:rsidTr="00AE2166">
        <w:trPr>
          <w:trHeight w:val="389"/>
        </w:trPr>
        <w:tc>
          <w:tcPr>
            <w:tcW w:w="3139" w:type="pct"/>
          </w:tcPr>
          <w:p w14:paraId="0EFC6D48" w14:textId="1ACBED79" w:rsidR="002A742F" w:rsidRPr="00D270DF" w:rsidRDefault="002A742F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0D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40" w:type="pct"/>
          </w:tcPr>
          <w:p w14:paraId="4333F518" w14:textId="77777777" w:rsidR="002A742F" w:rsidRPr="00433D8A" w:rsidRDefault="002A742F" w:rsidP="002A742F">
            <w:pPr>
              <w:pStyle w:val="3"/>
              <w:tabs>
                <w:tab w:val="clear" w:pos="360"/>
                <w:tab w:val="clear" w:pos="720"/>
                <w:tab w:val="left" w:pos="92"/>
                <w:tab w:val="decimal" w:pos="77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</w:tcPr>
          <w:p w14:paraId="04F929AB" w14:textId="0430121F" w:rsidR="002A742F" w:rsidRPr="00433D8A" w:rsidRDefault="002A742F" w:rsidP="00953616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65C035AC" w14:textId="77777777" w:rsidR="002A742F" w:rsidRPr="00D270DF" w:rsidRDefault="002A742F" w:rsidP="00953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9D7FC4D" w14:textId="574BA637" w:rsidR="002A742F" w:rsidRPr="00D270DF" w:rsidRDefault="002A742F" w:rsidP="00953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42F" w:rsidRPr="00D270DF" w14:paraId="7EFA35F5" w14:textId="77777777" w:rsidTr="00AE2166">
        <w:trPr>
          <w:trHeight w:val="401"/>
        </w:trPr>
        <w:tc>
          <w:tcPr>
            <w:tcW w:w="3139" w:type="pct"/>
          </w:tcPr>
          <w:p w14:paraId="7549F232" w14:textId="79437F45" w:rsidR="002A742F" w:rsidRPr="00D270DF" w:rsidRDefault="002A742F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0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540" w:type="pct"/>
          </w:tcPr>
          <w:p w14:paraId="4D5D737B" w14:textId="77777777" w:rsidR="002A742F" w:rsidRPr="00433D8A" w:rsidRDefault="002A742F" w:rsidP="002A742F">
            <w:pPr>
              <w:pStyle w:val="3"/>
              <w:tabs>
                <w:tab w:val="clear" w:pos="360"/>
                <w:tab w:val="clear" w:pos="720"/>
                <w:tab w:val="left" w:pos="92"/>
                <w:tab w:val="decimal" w:pos="716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</w:tcPr>
          <w:p w14:paraId="30DD5915" w14:textId="0A806518" w:rsidR="002A742F" w:rsidRPr="00433D8A" w:rsidRDefault="00645D38" w:rsidP="00CD0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3D8A">
              <w:rPr>
                <w:rFonts w:asciiTheme="majorBidi" w:hAnsiTheme="majorBidi" w:cstheme="majorBidi"/>
                <w:sz w:val="28"/>
                <w:szCs w:val="28"/>
              </w:rPr>
              <w:t>2,09</w:t>
            </w:r>
            <w:r w:rsidR="00804F0B" w:rsidRPr="00433D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pct"/>
          </w:tcPr>
          <w:p w14:paraId="36AF4A47" w14:textId="77777777" w:rsidR="002A742F" w:rsidRPr="00D270DF" w:rsidRDefault="002A742F" w:rsidP="00953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DC162DA" w14:textId="1AC9CDAC" w:rsidR="002A742F" w:rsidRPr="00D270DF" w:rsidRDefault="001F2771" w:rsidP="00591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627335" w:rsidRPr="0094047D" w14:paraId="41E5F6EB" w14:textId="77777777" w:rsidTr="00AE2166">
        <w:trPr>
          <w:trHeight w:val="401"/>
        </w:trPr>
        <w:tc>
          <w:tcPr>
            <w:tcW w:w="3139" w:type="pct"/>
          </w:tcPr>
          <w:p w14:paraId="6ED96526" w14:textId="63F71079" w:rsidR="00627335" w:rsidRPr="00D270DF" w:rsidRDefault="00627335" w:rsidP="00627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70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270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D820D7" w:rsidRPr="00AE3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3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AE30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D270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270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270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540" w:type="pct"/>
          </w:tcPr>
          <w:p w14:paraId="172AA28C" w14:textId="77777777" w:rsidR="00627335" w:rsidRPr="00433D8A" w:rsidRDefault="00627335" w:rsidP="00627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"/>
                <w:tab w:val="decimal" w:pos="95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50A603D" w14:textId="41E71EF9" w:rsidR="00627335" w:rsidRPr="00433D8A" w:rsidRDefault="00627335" w:rsidP="00627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645D38" w:rsidRPr="00433D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</w:t>
            </w:r>
            <w:r w:rsidR="00804F0B" w:rsidRPr="00433D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6" w:type="pct"/>
          </w:tcPr>
          <w:p w14:paraId="1A1ABA56" w14:textId="77777777" w:rsidR="00627335" w:rsidRPr="00D270DF" w:rsidRDefault="00627335" w:rsidP="00627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E6B353C" w14:textId="701F4D55" w:rsidR="00627335" w:rsidRPr="0094047D" w:rsidRDefault="00627335" w:rsidP="00627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  <w:r w:rsidRPr="00D270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</w:p>
        </w:tc>
      </w:tr>
    </w:tbl>
    <w:p w14:paraId="645BE1AF" w14:textId="453551DC" w:rsidR="00BD7B09" w:rsidRDefault="00BD7B09" w:rsidP="00250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EF75B7" w14:textId="51E7DF8C" w:rsidR="00516892" w:rsidRPr="002A039F" w:rsidRDefault="00030C23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2A039F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36FDB40C" w14:textId="77777777" w:rsidR="00953616" w:rsidRDefault="00953616" w:rsidP="00953616">
      <w:pPr>
        <w:rPr>
          <w:rFonts w:cstheme="minorBidi"/>
        </w:rPr>
      </w:pPr>
    </w:p>
    <w:tbl>
      <w:tblPr>
        <w:tblStyle w:val="TableGrid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4"/>
        <w:gridCol w:w="897"/>
        <w:gridCol w:w="904"/>
        <w:gridCol w:w="260"/>
        <w:gridCol w:w="1004"/>
        <w:gridCol w:w="260"/>
        <w:gridCol w:w="895"/>
        <w:gridCol w:w="260"/>
        <w:gridCol w:w="1002"/>
        <w:gridCol w:w="260"/>
        <w:gridCol w:w="1002"/>
        <w:gridCol w:w="233"/>
        <w:gridCol w:w="880"/>
      </w:tblGrid>
      <w:tr w:rsidR="00953616" w:rsidRPr="00CD3155" w14:paraId="1BF2759A" w14:textId="77777777" w:rsidTr="000F78AF">
        <w:tc>
          <w:tcPr>
            <w:tcW w:w="1684" w:type="dxa"/>
          </w:tcPr>
          <w:p w14:paraId="3DF10FBE" w14:textId="77777777" w:rsidR="00953616" w:rsidRPr="007F4BE0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3F5CEA1" w14:textId="77777777" w:rsidR="00953616" w:rsidRPr="007F4BE0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960" w:type="dxa"/>
            <w:gridSpan w:val="11"/>
          </w:tcPr>
          <w:p w14:paraId="6804D1D3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3616" w:rsidRPr="00CD3155" w14:paraId="59D8B2C2" w14:textId="77777777" w:rsidTr="000F78AF">
        <w:tc>
          <w:tcPr>
            <w:tcW w:w="1684" w:type="dxa"/>
          </w:tcPr>
          <w:p w14:paraId="3F9668A4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839314D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3" w:type="dxa"/>
            <w:gridSpan w:val="5"/>
          </w:tcPr>
          <w:p w14:paraId="152502A9" w14:textId="4E74F0D3" w:rsidR="00953616" w:rsidRPr="00CD3155" w:rsidRDefault="001F2771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53616" w:rsidRPr="00CD31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616"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0" w:type="dxa"/>
          </w:tcPr>
          <w:p w14:paraId="47E3BCE6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77" w:type="dxa"/>
            <w:gridSpan w:val="5"/>
          </w:tcPr>
          <w:p w14:paraId="06D2A38B" w14:textId="11A20C43" w:rsidR="00953616" w:rsidRPr="00CD3155" w:rsidRDefault="001F2771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53616" w:rsidRPr="00CD31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616"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53616" w:rsidRPr="00CD3155" w14:paraId="52F9CF11" w14:textId="77777777" w:rsidTr="000F78AF">
        <w:tc>
          <w:tcPr>
            <w:tcW w:w="1684" w:type="dxa"/>
          </w:tcPr>
          <w:p w14:paraId="694E9D35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7F1E734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63F6D69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0" w:type="dxa"/>
            <w:vAlign w:val="bottom"/>
          </w:tcPr>
          <w:p w14:paraId="2A5545D7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246503C7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0" w:type="dxa"/>
            <w:vAlign w:val="bottom"/>
          </w:tcPr>
          <w:p w14:paraId="524EA562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E2B945E" w14:textId="77777777" w:rsidR="00953616" w:rsidRPr="005E68E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68E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8E7A5FA" w14:textId="77777777" w:rsidR="00953616" w:rsidRPr="005E68E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9D73AC4" w14:textId="77777777" w:rsidR="00953616" w:rsidRPr="005E68E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68E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0F64DF6" w14:textId="77777777" w:rsidR="00953616" w:rsidRPr="005E68E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419D19F" w14:textId="77777777" w:rsidR="00953616" w:rsidRPr="005E68E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68E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D8BB93F" w14:textId="77777777" w:rsidR="00953616" w:rsidRPr="005E68E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44E82BA" w14:textId="77777777" w:rsidR="00953616" w:rsidRPr="005E68E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68E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53616" w:rsidRPr="00CD3155" w14:paraId="5A3B4075" w14:textId="77777777" w:rsidTr="000F78AF">
        <w:tc>
          <w:tcPr>
            <w:tcW w:w="1684" w:type="dxa"/>
          </w:tcPr>
          <w:p w14:paraId="5489B38A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1B99258" w14:textId="2E65802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  <w:cs/>
              </w:rPr>
            </w:pPr>
          </w:p>
        </w:tc>
        <w:tc>
          <w:tcPr>
            <w:tcW w:w="6960" w:type="dxa"/>
            <w:gridSpan w:val="11"/>
            <w:shd w:val="clear" w:color="auto" w:fill="auto"/>
            <w:vAlign w:val="bottom"/>
          </w:tcPr>
          <w:p w14:paraId="07301250" w14:textId="77777777" w:rsidR="00953616" w:rsidRPr="005E68EB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E68E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E68E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5E68E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F72933" w:rsidRPr="00CD3155" w14:paraId="4698BFDF" w14:textId="77777777" w:rsidTr="000F78AF">
        <w:trPr>
          <w:trHeight w:val="920"/>
        </w:trPr>
        <w:tc>
          <w:tcPr>
            <w:tcW w:w="1684" w:type="dxa"/>
          </w:tcPr>
          <w:p w14:paraId="2E24A797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4F3E1296" w14:textId="52D8AE6B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4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และเงินกู้ยืมระยะสั้น</w:t>
            </w:r>
          </w:p>
          <w:p w14:paraId="1B5BF051" w14:textId="4DB0795D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4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97" w:type="dxa"/>
          </w:tcPr>
          <w:p w14:paraId="311F1584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8136C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7DDB19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B2EDA8" w14:textId="5D656F7B" w:rsidR="00F72933" w:rsidRPr="005B19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sz w:val="24"/>
                <w:szCs w:val="24"/>
              </w:rPr>
              <w:t>158</w:t>
            </w:r>
            <w:r w:rsidR="00F72933" w:rsidRPr="005B19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sz w:val="24"/>
                <w:szCs w:val="24"/>
              </w:rPr>
              <w:t>430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3EF51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30B45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B443C4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75A0F91" w14:textId="695FBF12" w:rsidR="00F72933" w:rsidRPr="005B19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="00F72933" w:rsidRPr="005B19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sz w:val="24"/>
                <w:szCs w:val="24"/>
              </w:rPr>
              <w:t>958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3E5A5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670DE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34B3E3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84A545" w14:textId="23AB2B02" w:rsidR="00F72933" w:rsidRPr="005E68E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sz w:val="24"/>
                <w:szCs w:val="24"/>
              </w:rPr>
              <w:t>530</w:t>
            </w:r>
            <w:r w:rsidR="00F72933" w:rsidRPr="005E68E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51E75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AB410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9A9CC3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205BBCF" w14:textId="3DCBA96B" w:rsidR="00F72933" w:rsidRPr="005E68E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="00F72933" w:rsidRPr="005E68E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2A222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51334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DFEB517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9C18670" w14:textId="0A48B462" w:rsidR="00F72933" w:rsidRPr="005E68E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372</w:t>
            </w:r>
            <w:r w:rsidR="00F72933" w:rsidRPr="005E68E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F58D9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46813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2595340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FFF0CBF" w14:textId="17B54094" w:rsidR="00F72933" w:rsidRPr="005E68E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500</w:t>
            </w:r>
            <w:r w:rsidR="00F72933" w:rsidRPr="005E68E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591</w:t>
            </w:r>
          </w:p>
        </w:tc>
      </w:tr>
      <w:tr w:rsidR="00F72933" w:rsidRPr="00CD3155" w14:paraId="1BBFE677" w14:textId="77777777" w:rsidTr="000F78AF">
        <w:tc>
          <w:tcPr>
            <w:tcW w:w="1684" w:type="dxa"/>
          </w:tcPr>
          <w:p w14:paraId="6D05A899" w14:textId="77777777" w:rsidR="00F72933" w:rsidRPr="00CD3155" w:rsidRDefault="00F72933" w:rsidP="00F72933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97" w:type="dxa"/>
          </w:tcPr>
          <w:p w14:paraId="0D21E694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46EC0" w14:textId="77777777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D996CA" w14:textId="77777777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03775E" w14:textId="057A9176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19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70EE4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522CA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894A5E0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C16B6CC" w14:textId="0B5DBB24" w:rsidR="00F72933" w:rsidRPr="005B19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F72933" w:rsidRPr="005B19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sz w:val="24"/>
                <w:szCs w:val="24"/>
              </w:rPr>
              <w:t>785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FB350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72466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FC371E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D1F50" w14:textId="781D1BF4" w:rsidR="00F72933" w:rsidRPr="005E68E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F72933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785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726CB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126AE" w14:textId="77777777" w:rsidR="00F72933" w:rsidRPr="005E68E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5C8C3" w14:textId="77777777" w:rsidR="00F72933" w:rsidRPr="005E68E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9817FD" w14:textId="6203BBBA" w:rsidR="00F72933" w:rsidRPr="005E68EB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E68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D18C1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05FF6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DAE33D6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1F184E0" w14:textId="37F6C0B8" w:rsidR="00F72933" w:rsidRPr="005E68E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  <w:r w:rsidR="00F72933" w:rsidRPr="005E68E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32FB6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62567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AB5A49A" w14:textId="77777777" w:rsidR="00F72933" w:rsidRPr="005E68EB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73D750A" w14:textId="5144B652" w:rsidR="00F72933" w:rsidRPr="005E68EB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  <w:r w:rsidR="00F72933" w:rsidRPr="005E68E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689</w:t>
            </w:r>
          </w:p>
        </w:tc>
      </w:tr>
      <w:tr w:rsidR="00F72933" w:rsidRPr="00CD3155" w14:paraId="53969EF3" w14:textId="77777777" w:rsidTr="000F78AF">
        <w:tc>
          <w:tcPr>
            <w:tcW w:w="1684" w:type="dxa"/>
          </w:tcPr>
          <w:p w14:paraId="2BF910F0" w14:textId="77777777" w:rsidR="00F72933" w:rsidRPr="00CD3155" w:rsidRDefault="00F72933" w:rsidP="00F72933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</w:tcPr>
          <w:p w14:paraId="0D0B9963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CE449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4ECB03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BCF3417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E6C6C7" w14:textId="3544781C" w:rsidR="00F72933" w:rsidRPr="005B190F" w:rsidRDefault="00AB3A3D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A3D">
              <w:rPr>
                <w:rFonts w:ascii="Angsana New" w:hAnsi="Angsana New" w:cs="Angsana New"/>
                <w:sz w:val="24"/>
                <w:szCs w:val="24"/>
              </w:rPr>
              <w:t>390,050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48F7E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213AD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98F90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457E99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825C0E" w14:textId="44A31DE5" w:rsidR="00F72933" w:rsidRPr="005B19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sz w:val="24"/>
                <w:szCs w:val="24"/>
              </w:rPr>
              <w:t>110</w:t>
            </w:r>
            <w:r w:rsidR="00F72933" w:rsidRPr="005B19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81C5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AB90C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59F08D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6E4058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CC5BC4" w14:textId="4205DC96" w:rsidR="00F72933" w:rsidRPr="005B190F" w:rsidRDefault="00AB3A3D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A3D">
              <w:rPr>
                <w:rFonts w:ascii="Angsana New" w:hAnsi="Angsana New" w:cs="Angsana New"/>
                <w:sz w:val="24"/>
                <w:szCs w:val="24"/>
              </w:rPr>
              <w:t>500,375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969E9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18C80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07D38F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4BCC40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ED1FAB" w14:textId="0CF55577" w:rsidR="00F72933" w:rsidRPr="005B19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sz w:val="24"/>
                <w:szCs w:val="24"/>
              </w:rPr>
              <w:t>387</w:t>
            </w:r>
            <w:r w:rsidR="00F72933" w:rsidRPr="005B19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sz w:val="24"/>
                <w:szCs w:val="24"/>
              </w:rPr>
              <w:t>278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4B444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84812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301B282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329E224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284CA84" w14:textId="6C785423" w:rsidR="00F72933" w:rsidRPr="00CD3155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="00F72933"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9DC01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BE8D4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C100C78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EBB3062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20A6377" w14:textId="737B0963" w:rsidR="00F72933" w:rsidRPr="00CD3155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450</w:t>
            </w:r>
            <w:r w:rsidR="00F72933"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700</w:t>
            </w:r>
          </w:p>
        </w:tc>
      </w:tr>
      <w:tr w:rsidR="00F72933" w:rsidRPr="00CD3155" w14:paraId="55D378DA" w14:textId="77777777" w:rsidTr="000F78AF">
        <w:trPr>
          <w:trHeight w:val="1163"/>
        </w:trPr>
        <w:tc>
          <w:tcPr>
            <w:tcW w:w="1684" w:type="dxa"/>
          </w:tcPr>
          <w:p w14:paraId="71F8C0C7" w14:textId="43215B72" w:rsidR="00F72933" w:rsidRPr="00CD3155" w:rsidRDefault="00F72933" w:rsidP="00F72933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CD31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97" w:type="dxa"/>
          </w:tcPr>
          <w:p w14:paraId="6F08854E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AF79D" w14:textId="77777777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99F31D" w14:textId="77777777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107866" w14:textId="77777777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EEFAA5" w14:textId="16E7CB3B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19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268C7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287D7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721646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CD6D18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A7629" w14:textId="6E9E4C5B" w:rsidR="00F72933" w:rsidRPr="005B190F" w:rsidRDefault="00AB3A3D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291,444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3AA89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86E6D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31365F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FFAE22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D2009F" w14:textId="6B57F92E" w:rsidR="00F72933" w:rsidRPr="005B190F" w:rsidRDefault="00AB3A3D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291,444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E85BC" w14:textId="77777777" w:rsidR="00F72933" w:rsidRPr="005B19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21087" w14:textId="77777777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C0EE8D" w14:textId="77777777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8C5317" w14:textId="77777777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0D836B" w14:textId="6F5C7836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B19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77F1B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29FE1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</w:t>
            </w:r>
          </w:p>
          <w:p w14:paraId="642C6908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6C64022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A54037B" w14:textId="576BB503" w:rsidR="00F72933" w:rsidRPr="00CD3155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286</w:t>
            </w:r>
            <w:r w:rsidR="00F72933"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642E6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29344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</w:t>
            </w:r>
          </w:p>
          <w:p w14:paraId="6E284B7A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AE474DE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5115AC2" w14:textId="1BC51012" w:rsidR="00F72933" w:rsidRPr="00CD3155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286</w:t>
            </w:r>
            <w:r w:rsidR="00F72933"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815</w:t>
            </w:r>
          </w:p>
        </w:tc>
      </w:tr>
      <w:tr w:rsidR="00F72933" w:rsidRPr="00CD3155" w14:paraId="4020B5CD" w14:textId="77777777" w:rsidTr="000F78AF">
        <w:tc>
          <w:tcPr>
            <w:tcW w:w="1684" w:type="dxa"/>
          </w:tcPr>
          <w:p w14:paraId="2CD01BC3" w14:textId="05898938" w:rsidR="00F72933" w:rsidRPr="00CD3155" w:rsidRDefault="00F72933" w:rsidP="00F7293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97" w:type="dxa"/>
          </w:tcPr>
          <w:p w14:paraId="46C5D624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68154" w14:textId="09496283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19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C54C5" w14:textId="77777777" w:rsidR="00F72933" w:rsidRPr="00433D8A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F2B51" w14:textId="48C13A47" w:rsidR="00F72933" w:rsidRPr="00433D8A" w:rsidRDefault="001F2771" w:rsidP="0029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D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2933" w:rsidRPr="00433D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3D8A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="00F72933" w:rsidRPr="00433D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3D8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611F58" w:rsidRPr="00433D8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D8E1B" w14:textId="77777777" w:rsidR="00F72933" w:rsidRPr="00433D8A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244EE" w14:textId="7E7EB79B" w:rsidR="00F72933" w:rsidRPr="00433D8A" w:rsidRDefault="001F2771" w:rsidP="0029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D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2933" w:rsidRPr="00433D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3D8A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="00F72933" w:rsidRPr="00433D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3D8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611F58" w:rsidRPr="00433D8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B329A" w14:textId="77777777" w:rsidR="00F72933" w:rsidRPr="00433D8A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02AC9" w14:textId="1D5DFA54" w:rsidR="00F72933" w:rsidRPr="005B19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19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66D6F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0238C" w14:textId="1AAF3558" w:rsidR="00F72933" w:rsidRPr="00CD3155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597</w:t>
            </w:r>
            <w:r w:rsidR="00F72933"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08E8B" w14:textId="77777777" w:rsidR="00F72933" w:rsidRPr="00CD3155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61B43" w14:textId="26A65B88" w:rsidR="00F72933" w:rsidRPr="00CD3155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597</w:t>
            </w:r>
            <w:r w:rsidR="00F72933"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737</w:t>
            </w:r>
            <w:r w:rsidR="00F72933"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5495B413" w14:textId="77777777" w:rsidR="00DA3FDF" w:rsidRDefault="00DA3FDF">
      <w:r>
        <w:br w:type="page"/>
      </w:r>
    </w:p>
    <w:tbl>
      <w:tblPr>
        <w:tblStyle w:val="TableGrid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4"/>
        <w:gridCol w:w="897"/>
        <w:gridCol w:w="904"/>
        <w:gridCol w:w="260"/>
        <w:gridCol w:w="1004"/>
        <w:gridCol w:w="260"/>
        <w:gridCol w:w="895"/>
        <w:gridCol w:w="260"/>
        <w:gridCol w:w="1002"/>
        <w:gridCol w:w="260"/>
        <w:gridCol w:w="1002"/>
        <w:gridCol w:w="233"/>
        <w:gridCol w:w="880"/>
      </w:tblGrid>
      <w:tr w:rsidR="00327683" w:rsidRPr="00CD3155" w14:paraId="2341F65C" w14:textId="77777777" w:rsidTr="00EC5638">
        <w:tc>
          <w:tcPr>
            <w:tcW w:w="1684" w:type="dxa"/>
          </w:tcPr>
          <w:p w14:paraId="5E0BCACF" w14:textId="4406D13C" w:rsidR="00327683" w:rsidRPr="007F4BE0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570526D" w14:textId="77777777" w:rsidR="00327683" w:rsidRPr="007F4BE0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960" w:type="dxa"/>
            <w:gridSpan w:val="11"/>
          </w:tcPr>
          <w:p w14:paraId="4116D04D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27683" w:rsidRPr="00CD3155" w14:paraId="772E5CCE" w14:textId="77777777" w:rsidTr="00EC5638">
        <w:tc>
          <w:tcPr>
            <w:tcW w:w="1684" w:type="dxa"/>
          </w:tcPr>
          <w:p w14:paraId="3494FFD7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3279B78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3" w:type="dxa"/>
            <w:gridSpan w:val="5"/>
          </w:tcPr>
          <w:p w14:paraId="3184258F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D31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0" w:type="dxa"/>
          </w:tcPr>
          <w:p w14:paraId="35A1A60F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77" w:type="dxa"/>
            <w:gridSpan w:val="5"/>
          </w:tcPr>
          <w:p w14:paraId="156C4F64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D31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327683" w:rsidRPr="00CD3155" w14:paraId="0E86B438" w14:textId="77777777" w:rsidTr="00EC5638">
        <w:tc>
          <w:tcPr>
            <w:tcW w:w="1684" w:type="dxa"/>
          </w:tcPr>
          <w:p w14:paraId="48AB54DB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E31F83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773CC924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0" w:type="dxa"/>
            <w:vAlign w:val="bottom"/>
          </w:tcPr>
          <w:p w14:paraId="71FD6149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208A2D6D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0" w:type="dxa"/>
            <w:vAlign w:val="bottom"/>
          </w:tcPr>
          <w:p w14:paraId="6FFD6478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704406F" w14:textId="77777777" w:rsidR="00327683" w:rsidRPr="005E68EB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68E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928D172" w14:textId="77777777" w:rsidR="00327683" w:rsidRPr="005E68EB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DF7C434" w14:textId="77777777" w:rsidR="00327683" w:rsidRPr="005E68EB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68E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452EC4CC" w14:textId="77777777" w:rsidR="00327683" w:rsidRPr="005E68EB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40B202" w14:textId="77777777" w:rsidR="00327683" w:rsidRPr="005E68EB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68E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2F9BFC9" w14:textId="77777777" w:rsidR="00327683" w:rsidRPr="005E68EB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23F3951" w14:textId="77777777" w:rsidR="00327683" w:rsidRPr="005E68EB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68E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27683" w:rsidRPr="00700B4F" w14:paraId="195F420F" w14:textId="77777777" w:rsidTr="00EC5638">
        <w:tc>
          <w:tcPr>
            <w:tcW w:w="1684" w:type="dxa"/>
          </w:tcPr>
          <w:p w14:paraId="60BC8004" w14:textId="77777777" w:rsidR="00327683" w:rsidRPr="00CD3155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A87F1B8" w14:textId="24C94541" w:rsidR="00327683" w:rsidRPr="00513B4E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  <w:cs/>
              </w:rPr>
            </w:pPr>
            <w:r w:rsidRPr="00513B4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6960" w:type="dxa"/>
            <w:gridSpan w:val="11"/>
            <w:shd w:val="clear" w:color="auto" w:fill="auto"/>
            <w:vAlign w:val="bottom"/>
          </w:tcPr>
          <w:p w14:paraId="0C50F8A3" w14:textId="77777777" w:rsidR="00327683" w:rsidRPr="005E68EB" w:rsidRDefault="00327683" w:rsidP="00EC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E68E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E68E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5E68E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747D78" w:rsidRPr="00CD3155" w14:paraId="642D61A8" w14:textId="77777777" w:rsidTr="000F78AF">
        <w:tc>
          <w:tcPr>
            <w:tcW w:w="1684" w:type="dxa"/>
          </w:tcPr>
          <w:p w14:paraId="22E85C75" w14:textId="196BB4CD" w:rsidR="00747D78" w:rsidRPr="00CD3155" w:rsidRDefault="00747D78" w:rsidP="00747D78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</w:tcPr>
          <w:p w14:paraId="472FB2FE" w14:textId="77777777" w:rsidR="00747D78" w:rsidRPr="00CD3155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B7AF7" w14:textId="77777777" w:rsidR="00747D78" w:rsidRPr="00747D78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F2A6D9" w14:textId="0B8FE555" w:rsidR="00747D78" w:rsidRPr="00747D78" w:rsidRDefault="00AB3A3D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3A3D">
              <w:rPr>
                <w:rFonts w:asciiTheme="majorBidi" w:hAnsiTheme="majorBidi" w:cstheme="majorBidi"/>
                <w:sz w:val="24"/>
                <w:szCs w:val="24"/>
              </w:rPr>
              <w:t>1,495,860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78DDF" w14:textId="77777777" w:rsidR="00747D78" w:rsidRPr="00747D78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A0661" w14:textId="77777777" w:rsidR="00747D78" w:rsidRPr="00747D78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0AA950" w14:textId="0E5F93E4" w:rsidR="00747D78" w:rsidRPr="00747D78" w:rsidRDefault="001F2771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747D78" w:rsidRPr="00747D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E1AEF" w14:textId="77777777" w:rsidR="00747D78" w:rsidRPr="00747D78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172A0" w14:textId="77777777" w:rsidR="00747D78" w:rsidRPr="00747D78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2C177E" w14:textId="420822F0" w:rsidR="00747D78" w:rsidRPr="00747D78" w:rsidRDefault="00AB3A3D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A3D">
              <w:rPr>
                <w:rFonts w:asciiTheme="majorBidi" w:hAnsiTheme="majorBidi" w:cstheme="majorBidi"/>
                <w:sz w:val="24"/>
                <w:szCs w:val="24"/>
              </w:rPr>
              <w:t>1,587,605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E205B" w14:textId="77777777" w:rsidR="00747D78" w:rsidRPr="00747D78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38EF8" w14:textId="77777777" w:rsidR="00747D78" w:rsidRPr="00747D78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7C05E5" w14:textId="5327CE58" w:rsidR="00747D78" w:rsidRPr="00747D78" w:rsidRDefault="001F2771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7D78" w:rsidRPr="00747D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sz w:val="24"/>
                <w:szCs w:val="24"/>
              </w:rPr>
              <w:t>590</w:t>
            </w:r>
            <w:r w:rsidR="00747D78" w:rsidRPr="00747D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AFCEE" w14:textId="77777777" w:rsidR="00747D78" w:rsidRPr="00747D78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F386C" w14:textId="77777777" w:rsidR="00747D78" w:rsidRPr="00747D78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60F07" w14:textId="32112591" w:rsidR="00747D78" w:rsidRPr="00747D78" w:rsidRDefault="001F2771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747D78" w:rsidRPr="00747D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B4DD7" w14:textId="77777777" w:rsidR="00747D78" w:rsidRPr="00CD3155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FB234" w14:textId="77777777" w:rsidR="00747D78" w:rsidRPr="00CD3155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262A31" w14:textId="07AF677A" w:rsidR="00747D78" w:rsidRPr="00CD3155" w:rsidRDefault="001F2771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7D78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="00747D78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691AC7" w:rsidRPr="00CD3155" w14:paraId="6D47221C" w14:textId="77777777" w:rsidTr="000F78AF">
        <w:tc>
          <w:tcPr>
            <w:tcW w:w="1684" w:type="dxa"/>
          </w:tcPr>
          <w:p w14:paraId="41EB58DB" w14:textId="77777777" w:rsidR="00691AC7" w:rsidRPr="00670791" w:rsidRDefault="00691AC7" w:rsidP="00691AC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7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897" w:type="dxa"/>
            <w:vAlign w:val="bottom"/>
          </w:tcPr>
          <w:p w14:paraId="7CBCAC29" w14:textId="4FDF94ED" w:rsidR="00691AC7" w:rsidRPr="00670791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7079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6E8A7" w14:textId="77777777" w:rsidR="00691AC7" w:rsidRPr="00747D78" w:rsidRDefault="00691AC7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DB8B3E" w14:textId="6A6B454B" w:rsidR="00691AC7" w:rsidRPr="00747D78" w:rsidRDefault="00691AC7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47D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9A444" w14:textId="77777777" w:rsidR="00691AC7" w:rsidRPr="00747D78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6685C" w14:textId="77777777" w:rsidR="00691AC7" w:rsidRDefault="00691AC7" w:rsidP="00691A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A17094" w14:textId="2503013E" w:rsidR="00691AC7" w:rsidRPr="00747D78" w:rsidRDefault="00297291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32,675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8D6DB" w14:textId="77777777" w:rsidR="00691AC7" w:rsidRPr="00747D78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9C3C3" w14:textId="77777777" w:rsidR="00691AC7" w:rsidRDefault="00691AC7" w:rsidP="00691A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A96D32" w14:textId="33F9682B" w:rsidR="00691AC7" w:rsidRPr="00747D78" w:rsidRDefault="00297291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32,675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ED786" w14:textId="34D416AE" w:rsidR="00691AC7" w:rsidRPr="00747D78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F3101" w14:textId="77777777" w:rsidR="00691AC7" w:rsidRPr="00747D78" w:rsidRDefault="00691AC7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0F77E0FD" w14:textId="77777777" w:rsidR="00691AC7" w:rsidRPr="00747D78" w:rsidRDefault="00691AC7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47D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EF36D" w14:textId="77777777" w:rsidR="00691AC7" w:rsidRPr="00747D78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D41D6" w14:textId="77777777" w:rsidR="00691AC7" w:rsidRPr="00747D78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4639326" w14:textId="391C9807" w:rsidR="00691AC7" w:rsidRPr="00747D78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747D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0DB90" w14:textId="77777777" w:rsidR="00691AC7" w:rsidRPr="00CD3155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41D73" w14:textId="77777777" w:rsidR="00691AC7" w:rsidRPr="00CD3155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EAA7B3F" w14:textId="2FA7E2C7" w:rsidR="00691AC7" w:rsidRPr="00CD3155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7D23C0" w:rsidRPr="00CD3155" w14:paraId="532CFBF5" w14:textId="77777777" w:rsidTr="000F78AF">
        <w:tc>
          <w:tcPr>
            <w:tcW w:w="1684" w:type="dxa"/>
          </w:tcPr>
          <w:p w14:paraId="5CF48C13" w14:textId="2B7F099C" w:rsidR="007D23C0" w:rsidRPr="00CD3155" w:rsidRDefault="007D23C0" w:rsidP="007D23C0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CD31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97" w:type="dxa"/>
            <w:vAlign w:val="bottom"/>
          </w:tcPr>
          <w:p w14:paraId="2CAE9124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E7BCE" w14:textId="304E4503" w:rsidR="007D23C0" w:rsidRPr="00747D78" w:rsidRDefault="0020533D" w:rsidP="007D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7D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035A0" w14:textId="77777777" w:rsidR="007D23C0" w:rsidRPr="00747D78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42289" w14:textId="4FFEE879" w:rsidR="007D23C0" w:rsidRPr="00747D78" w:rsidRDefault="00D634FC" w:rsidP="0020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34FC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34FC">
              <w:rPr>
                <w:rFonts w:ascii="Angsana New" w:hAnsi="Angsana New" w:cs="Angsana New"/>
                <w:sz w:val="24"/>
                <w:szCs w:val="24"/>
              </w:rPr>
              <w:t>320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34FC">
              <w:rPr>
                <w:rFonts w:ascii="Angsana New" w:hAnsi="Angsana New" w:cs="Angsana New"/>
                <w:sz w:val="24"/>
                <w:szCs w:val="24"/>
              </w:rPr>
              <w:t>608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9372" w14:textId="77777777" w:rsidR="007D23C0" w:rsidRPr="00747D78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598B5" w14:textId="7E139602" w:rsidR="007D23C0" w:rsidRPr="00747D78" w:rsidRDefault="00D634FC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34FC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34FC">
              <w:rPr>
                <w:rFonts w:ascii="Angsana New" w:hAnsi="Angsana New" w:cs="Angsana New"/>
                <w:sz w:val="24"/>
                <w:szCs w:val="24"/>
              </w:rPr>
              <w:t>320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34FC">
              <w:rPr>
                <w:rFonts w:ascii="Angsana New" w:hAnsi="Angsana New" w:cs="Angsana New"/>
                <w:sz w:val="24"/>
                <w:szCs w:val="24"/>
              </w:rPr>
              <w:t>608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0230E" w14:textId="77777777" w:rsidR="007D23C0" w:rsidRPr="00747D78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02C3C" w14:textId="03A3005A" w:rsidR="007D23C0" w:rsidRPr="00747D78" w:rsidRDefault="007D23C0" w:rsidP="007D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7D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DBE35" w14:textId="77777777" w:rsidR="007D23C0" w:rsidRPr="00747D78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11BCA" w14:textId="47AB6736" w:rsidR="007D23C0" w:rsidRPr="00747D78" w:rsidRDefault="001F2771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D23C0" w:rsidRPr="00747D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sz w:val="24"/>
                <w:szCs w:val="24"/>
              </w:rPr>
              <w:t>379</w:t>
            </w:r>
            <w:r w:rsidR="007D23C0" w:rsidRPr="00747D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sz w:val="24"/>
                <w:szCs w:val="24"/>
              </w:rPr>
              <w:t>405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4103D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510A9" w14:textId="363310C8" w:rsidR="007D23C0" w:rsidRPr="00CD3155" w:rsidRDefault="001F2771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D23C0"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  <w:r w:rsidR="007D23C0" w:rsidRPr="00CD315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color w:val="000000"/>
                <w:sz w:val="24"/>
                <w:szCs w:val="24"/>
              </w:rPr>
              <w:t>405</w:t>
            </w:r>
          </w:p>
        </w:tc>
      </w:tr>
      <w:tr w:rsidR="00DA69E3" w:rsidRPr="00CD3155" w14:paraId="001E1AE2" w14:textId="77777777" w:rsidTr="000F78AF">
        <w:tc>
          <w:tcPr>
            <w:tcW w:w="1684" w:type="dxa"/>
          </w:tcPr>
          <w:p w14:paraId="7FCADAAA" w14:textId="77777777" w:rsidR="00DA69E3" w:rsidRPr="00CD3155" w:rsidRDefault="00DA69E3" w:rsidP="00DA69E3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D31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</w:tcPr>
          <w:p w14:paraId="2433A4D8" w14:textId="77777777" w:rsidR="00DA69E3" w:rsidRPr="00CD3155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BDF5E15" w14:textId="77777777" w:rsidR="00DA69E3" w:rsidRPr="00433D8A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6C3E36A" w14:textId="0EDE68A7" w:rsidR="00DA69E3" w:rsidRPr="00433D8A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2,044,340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8044A" w14:textId="77777777" w:rsidR="00DA69E3" w:rsidRPr="00433D8A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C576353" w14:textId="77777777" w:rsidR="00DA69E3" w:rsidRPr="00433D8A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948CF91" w14:textId="3C4DD911" w:rsidR="00DA69E3" w:rsidRPr="00433D8A" w:rsidRDefault="00E7641E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4A7997" w:rsidRPr="00433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010</w:t>
            </w:r>
            <w:r w:rsidRPr="00433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A7997" w:rsidRPr="00433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</w:t>
            </w:r>
            <w:r w:rsidR="00611F58" w:rsidRPr="00433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FC4BE" w14:textId="77777777" w:rsidR="00DA69E3" w:rsidRPr="00433D8A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71660A0" w14:textId="77777777" w:rsidR="00DA69E3" w:rsidRPr="00433D8A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B13598F" w14:textId="70438F76" w:rsidR="00DA69E3" w:rsidRPr="00433D8A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D634FC" w:rsidRPr="00433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,055,10</w:t>
            </w:r>
            <w:r w:rsidR="00611F58" w:rsidRPr="00433D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FA9AD" w14:textId="77777777" w:rsidR="00DA69E3" w:rsidRPr="00747D78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D5A7895" w14:textId="77777777" w:rsidR="00DA69E3" w:rsidRPr="00747D78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BAFCE8B" w14:textId="20D46D23" w:rsidR="00DA69E3" w:rsidRPr="00747D78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747D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  <w:r w:rsidRPr="00747D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36850" w14:textId="77777777" w:rsidR="00DA69E3" w:rsidRPr="00747D78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EBDAC2" w14:textId="77777777" w:rsidR="00DA69E3" w:rsidRPr="00747D78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3A63F4A" w14:textId="0862F9CA" w:rsidR="00DA69E3" w:rsidRPr="00747D78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747D7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259</w:t>
            </w:r>
            <w:r w:rsidRPr="00747D7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788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6D572" w14:textId="77777777" w:rsidR="00DA69E3" w:rsidRPr="00CD3155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E2F7202" w14:textId="77777777" w:rsidR="00DA69E3" w:rsidRPr="00CD3155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582AE19D" w14:textId="0CB89B15" w:rsidR="00DA69E3" w:rsidRPr="00CD3155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D31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366</w:t>
            </w:r>
            <w:r w:rsidRPr="00CD31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306</w:t>
            </w:r>
          </w:p>
        </w:tc>
      </w:tr>
      <w:tr w:rsidR="007D23C0" w:rsidRPr="00CD3155" w14:paraId="36A91450" w14:textId="77777777" w:rsidTr="000F78AF">
        <w:tc>
          <w:tcPr>
            <w:tcW w:w="1684" w:type="dxa"/>
          </w:tcPr>
          <w:p w14:paraId="1DF9F139" w14:textId="77777777" w:rsidR="007D23C0" w:rsidRPr="00CD3155" w:rsidRDefault="007D23C0" w:rsidP="007D23C0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18A7D620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79CE573F" w14:textId="77777777" w:rsidR="007D23C0" w:rsidRPr="00CD3155" w:rsidRDefault="007D23C0" w:rsidP="007D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BF612FB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2A431435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A6AF3D1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4188C78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CD18E84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6E553D42" w14:textId="77777777" w:rsidR="007D23C0" w:rsidRPr="00CD3155" w:rsidRDefault="007D23C0" w:rsidP="007D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71C0EFA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6A776C5A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0284A93E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65D5C42" w14:textId="77777777" w:rsidR="007D23C0" w:rsidRPr="00CD3155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F7D24B8" w14:textId="77777777" w:rsidR="00953616" w:rsidRPr="00CD3155" w:rsidRDefault="00953616" w:rsidP="00953616">
      <w:pPr>
        <w:rPr>
          <w:rFonts w:cstheme="minorBidi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867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</w:tblGrid>
      <w:tr w:rsidR="00953616" w:rsidRPr="00CD3155" w14:paraId="2BDEAE09" w14:textId="77777777" w:rsidTr="00670791">
        <w:trPr>
          <w:tblHeader/>
        </w:trPr>
        <w:tc>
          <w:tcPr>
            <w:tcW w:w="1653" w:type="dxa"/>
          </w:tcPr>
          <w:p w14:paraId="0EAAA314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433EDF7A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11"/>
          </w:tcPr>
          <w:p w14:paraId="5E102169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</w:t>
            </w:r>
            <w:r w:rsidRPr="00CD3155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953616" w:rsidRPr="00CD3155" w14:paraId="092B1A9E" w14:textId="77777777" w:rsidTr="00670791">
        <w:trPr>
          <w:tblHeader/>
        </w:trPr>
        <w:tc>
          <w:tcPr>
            <w:tcW w:w="1653" w:type="dxa"/>
          </w:tcPr>
          <w:p w14:paraId="18C75089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1695344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30AC13B9" w14:textId="738A5A1F" w:rsidR="00953616" w:rsidRPr="00CD3155" w:rsidRDefault="001F2771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53616" w:rsidRPr="00CD31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616"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47D66A4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69D77186" w14:textId="11463FE9" w:rsidR="00953616" w:rsidRPr="00CD3155" w:rsidRDefault="001F2771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53616" w:rsidRPr="00CD31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616"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53616" w:rsidRPr="00CD3155" w14:paraId="0DDCCB30" w14:textId="77777777" w:rsidTr="00670791">
        <w:trPr>
          <w:tblHeader/>
        </w:trPr>
        <w:tc>
          <w:tcPr>
            <w:tcW w:w="1653" w:type="dxa"/>
          </w:tcPr>
          <w:p w14:paraId="55A8D951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9A5E1ED" w14:textId="01BAA564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BD91158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17B4B6A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08F176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C23E814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8B012F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07B96894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EDBD05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1795F0E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4067D7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9DC6F14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E5984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53616" w:rsidRPr="00CD3155" w14:paraId="0E3BD6AD" w14:textId="77777777" w:rsidTr="00670791">
        <w:trPr>
          <w:tblHeader/>
        </w:trPr>
        <w:tc>
          <w:tcPr>
            <w:tcW w:w="1653" w:type="dxa"/>
          </w:tcPr>
          <w:p w14:paraId="6A6BA6AF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EE674E5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2A1F4F8E" w14:textId="77777777" w:rsidR="00953616" w:rsidRPr="00CD3155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D315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CD31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F746F4" w:rsidRPr="00CD3155" w14:paraId="37B32B69" w14:textId="77777777" w:rsidTr="00670791">
        <w:tc>
          <w:tcPr>
            <w:tcW w:w="1653" w:type="dxa"/>
          </w:tcPr>
          <w:p w14:paraId="28A76764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3936382D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และเงินกู้ยืมระยะสั้น</w:t>
            </w:r>
          </w:p>
          <w:p w14:paraId="7015EFCF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67" w:type="dxa"/>
          </w:tcPr>
          <w:p w14:paraId="149DD3C2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B58F1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5DFE354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102EAEE" w14:textId="4D90A01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B931D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7A9EC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DE7DDB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7395C7" w14:textId="0BEA05B4" w:rsidR="00F746F4" w:rsidRPr="005E68E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5CAA9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9AF6A" w14:textId="77777777" w:rsidR="00F746F4" w:rsidRPr="005E68E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5B3A4A" w14:textId="77777777" w:rsidR="00F746F4" w:rsidRPr="005E68EB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FC7692" w14:textId="39F8D070" w:rsidR="00F746F4" w:rsidRPr="005E68EB" w:rsidRDefault="001F2771" w:rsidP="0067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DB248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A7688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B21965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7F0883" w14:textId="1785174D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677E3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0D5D3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B7BDFF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36A41C" w14:textId="35EC6B3A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F746F4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693D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097E8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D088ED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0CAF70" w14:textId="7E1954FA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F746F4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746F4" w:rsidRPr="00CD3155" w14:paraId="5FE3A5E3" w14:textId="77777777" w:rsidTr="00670791">
        <w:tc>
          <w:tcPr>
            <w:tcW w:w="1653" w:type="dxa"/>
          </w:tcPr>
          <w:p w14:paraId="6F953F2C" w14:textId="77777777" w:rsidR="00F746F4" w:rsidRPr="00CD3155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67" w:type="dxa"/>
          </w:tcPr>
          <w:p w14:paraId="4BA567A1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32B9D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D4D1599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0F53265" w14:textId="6B3CE612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B3DFC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A475D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E07EAC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B54BB9" w14:textId="6FAC4D05" w:rsidR="00F746F4" w:rsidRPr="005E68E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785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6CE3B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55751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638635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8BB7E" w14:textId="220F5821" w:rsidR="00F746F4" w:rsidRPr="005E68E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785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DB6AD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4F91E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75C03F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D1A950" w14:textId="295D349D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93648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A4388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DB682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C43FC6" w14:textId="4C37FF28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="00F746F4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F7881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03ACE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CD5B0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0CFA1A" w14:textId="306E1875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="00F746F4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</w:tr>
      <w:tr w:rsidR="00F746F4" w:rsidRPr="00CD3155" w14:paraId="139AD470" w14:textId="77777777" w:rsidTr="00670791">
        <w:tc>
          <w:tcPr>
            <w:tcW w:w="1653" w:type="dxa"/>
          </w:tcPr>
          <w:p w14:paraId="3B5FEBC7" w14:textId="77777777" w:rsidR="00F746F4" w:rsidRPr="00CD3155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67" w:type="dxa"/>
          </w:tcPr>
          <w:p w14:paraId="69E503DD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C0920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96C0CE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FC28E0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1B78A9" w14:textId="4A70FFBC" w:rsidR="00F746F4" w:rsidRPr="00CD3155" w:rsidRDefault="001F2771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F746F4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0E18E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8D40F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FC3A49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54DF82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3E7A2A" w14:textId="61C03107" w:rsidR="00F746F4" w:rsidRPr="005E68E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16830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691EA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288F4D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0E8040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EA2EC1" w14:textId="007269B4" w:rsidR="00F746F4" w:rsidRPr="005E68E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070A4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E6337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C613A6D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0B54C4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949A42F" w14:textId="2ADBD60B" w:rsidR="00F746F4" w:rsidRPr="00CD3155" w:rsidRDefault="001F2771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188</w:t>
            </w:r>
            <w:r w:rsidR="00F746F4" w:rsidRPr="00CD31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C6F06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440FF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13E288B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8A60EEC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CB90149" w14:textId="70D6D448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  <w:r w:rsidR="00F746F4" w:rsidRPr="00CD31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318E5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C7CD7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F3E0A17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A15E0DC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BB1807B" w14:textId="31602962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  <w:r w:rsidR="00F746F4" w:rsidRPr="00CD31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</w:p>
        </w:tc>
      </w:tr>
      <w:tr w:rsidR="00F746F4" w:rsidRPr="00CD3155" w14:paraId="3EF726CE" w14:textId="77777777" w:rsidTr="00670791">
        <w:tc>
          <w:tcPr>
            <w:tcW w:w="1653" w:type="dxa"/>
          </w:tcPr>
          <w:p w14:paraId="35D499F1" w14:textId="7C8F7095" w:rsidR="00F746F4" w:rsidRPr="00CD3155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867" w:type="dxa"/>
          </w:tcPr>
          <w:p w14:paraId="38227071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98967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3904D1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7A9BF2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6CC15B" w14:textId="42409AC8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26E49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0ADCB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6827F4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D18200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27A546" w14:textId="4956BF22" w:rsidR="00F746F4" w:rsidRPr="005E68EB" w:rsidRDefault="00E2293E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C6603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CCA49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9192C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E7B834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061E86" w14:textId="6AAD3121" w:rsidR="00F746F4" w:rsidRPr="005E68EB" w:rsidRDefault="00E2293E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DC4B5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C23D6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7ABF3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0C4FA3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6A4AD2" w14:textId="7C57E931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523CC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A701F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6C35FF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603E37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8E79F4" w14:textId="6484735C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F746F4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94DCC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D1D5C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EC2034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9C0CD4" w14:textId="77777777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DBFFF5" w14:textId="6AFAD114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F746F4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</w:tr>
      <w:tr w:rsidR="00F746F4" w:rsidRPr="00CD3155" w14:paraId="001CFDA3" w14:textId="77777777" w:rsidTr="00670791">
        <w:tc>
          <w:tcPr>
            <w:tcW w:w="1653" w:type="dxa"/>
          </w:tcPr>
          <w:p w14:paraId="3AF4A414" w14:textId="77777777" w:rsidR="00F746F4" w:rsidRPr="00CD3155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67" w:type="dxa"/>
          </w:tcPr>
          <w:p w14:paraId="56475CD8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1B28C" w14:textId="4F45F5F1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B63CD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07921" w14:textId="65ADFB42" w:rsidR="00F746F4" w:rsidRPr="005E68E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3AFAB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7144D" w14:textId="630C1591" w:rsidR="00F746F4" w:rsidRPr="005E68E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2BE5D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DE14F" w14:textId="1A801ED5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D31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9605B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2F91" w14:textId="7415F594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F746F4" w:rsidRPr="00CD31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7A378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71713" w14:textId="549D9F16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F746F4" w:rsidRPr="00CD31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</w:p>
        </w:tc>
      </w:tr>
      <w:tr w:rsidR="00F746F4" w:rsidRPr="00CD3155" w14:paraId="2CF29BF9" w14:textId="77777777" w:rsidTr="00670791">
        <w:tc>
          <w:tcPr>
            <w:tcW w:w="1653" w:type="dxa"/>
          </w:tcPr>
          <w:p w14:paraId="733AFF7F" w14:textId="77777777" w:rsidR="00F746F4" w:rsidRPr="00CD3155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7" w:type="dxa"/>
          </w:tcPr>
          <w:p w14:paraId="3968AE90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D11DF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66FFA7" w14:textId="44FAA18F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="00F746F4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A7006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537DCB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073C60" w14:textId="5E4FA53C" w:rsidR="00F746F4" w:rsidRPr="005E68E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3E87F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4F736B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51A293" w14:textId="6ECC90D5" w:rsidR="00F746F4" w:rsidRPr="005E68EB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731</w:t>
            </w:r>
            <w:r w:rsidR="00F746F4" w:rsidRPr="005E68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6A7FC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17B66D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3C08A8" w14:textId="213AE568" w:rsidR="00F746F4" w:rsidRPr="00CD3155" w:rsidRDefault="001F2771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F746F4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4CFB4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831822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23AA74" w14:textId="162A6F8C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F746F4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EC9AD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6ED61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A48E43" w14:textId="253AFCAC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</w:rPr>
              <w:t>777</w:t>
            </w:r>
            <w:r w:rsidR="00F746F4" w:rsidRPr="00CD31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</w:tr>
      <w:tr w:rsidR="00F746F4" w:rsidRPr="00CD3155" w14:paraId="0079E270" w14:textId="77777777" w:rsidTr="003E46FA">
        <w:tc>
          <w:tcPr>
            <w:tcW w:w="1653" w:type="dxa"/>
          </w:tcPr>
          <w:p w14:paraId="72566E34" w14:textId="33E3C0CD" w:rsidR="00F746F4" w:rsidRPr="00CD3155" w:rsidRDefault="00F746F4" w:rsidP="00F746F4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CD31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67" w:type="dxa"/>
          </w:tcPr>
          <w:p w14:paraId="78CEBD6B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E1AC9" w14:textId="5CBB0BB3" w:rsidR="00F746F4" w:rsidRPr="00EA7C50" w:rsidRDefault="00F746F4" w:rsidP="00EA7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A7C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66C83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0C165B" w14:textId="465E0A01" w:rsidR="00F746F4" w:rsidRPr="005E68EB" w:rsidRDefault="00AB3A3D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3A3D">
              <w:rPr>
                <w:rFonts w:asciiTheme="majorBidi" w:hAnsiTheme="majorBidi" w:cstheme="majorBidi"/>
                <w:sz w:val="24"/>
                <w:szCs w:val="24"/>
              </w:rPr>
              <w:t>44,793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29293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2522B" w14:textId="4385E58F" w:rsidR="00F746F4" w:rsidRPr="005E68EB" w:rsidRDefault="00AB3A3D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3A3D">
              <w:rPr>
                <w:rFonts w:asciiTheme="majorBidi" w:hAnsiTheme="majorBidi" w:cstheme="majorBidi"/>
                <w:sz w:val="24"/>
                <w:szCs w:val="24"/>
              </w:rPr>
              <w:t>44,793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71E14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EDE38" w14:textId="6ADB08BC" w:rsidR="00F746F4" w:rsidRPr="00CD3155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00D78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BDC06" w14:textId="60384AFD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 w:rsidR="00F746F4" w:rsidRPr="00CD31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4AECA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F1734" w14:textId="573AFE98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 w:rsidR="00F746F4" w:rsidRPr="00CD315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</w:tr>
      <w:tr w:rsidR="00F746F4" w:rsidRPr="00CD3155" w14:paraId="3E0E0958" w14:textId="77777777" w:rsidTr="003E46FA">
        <w:tc>
          <w:tcPr>
            <w:tcW w:w="1653" w:type="dxa"/>
          </w:tcPr>
          <w:p w14:paraId="5EF08D2C" w14:textId="77777777" w:rsidR="00F746F4" w:rsidRPr="00CD3155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D31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67" w:type="dxa"/>
          </w:tcPr>
          <w:p w14:paraId="4D64AA73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D8D8C9" w14:textId="77777777" w:rsidR="00D97F22" w:rsidRDefault="00D97F2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58C12E4D" w14:textId="70679C01" w:rsidR="00F746F4" w:rsidRPr="00CD3155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905</w:t>
            </w:r>
            <w:r w:rsidR="00F746F4" w:rsidRPr="00CD31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A21FC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FF9AD0" w14:textId="77777777" w:rsidR="00D97F22" w:rsidRDefault="00D97F2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95" w:firstLine="28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B8C7745" w14:textId="50C5AF1F" w:rsidR="00F746F4" w:rsidRPr="005E68EB" w:rsidRDefault="00AB3A3D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95" w:firstLine="28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A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2,293,248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862C4" w14:textId="77777777" w:rsidR="00F746F4" w:rsidRPr="005E68EB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A6E027" w14:textId="77777777" w:rsidR="00D97F22" w:rsidRDefault="00D97F2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D65175E" w14:textId="50D0236D" w:rsidR="00F746F4" w:rsidRPr="005E68EB" w:rsidRDefault="00AB3A3D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A3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3,198,458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E5E66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932F43A" w14:textId="77777777" w:rsidR="00D97F22" w:rsidRDefault="00D97F22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531A5833" w14:textId="3FF23047" w:rsidR="00F746F4" w:rsidRPr="00CD3155" w:rsidRDefault="001F2771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937</w:t>
            </w:r>
            <w:r w:rsidR="00F746F4" w:rsidRPr="00CD31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67F0F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DFCBC8" w14:textId="77777777" w:rsidR="00D97F22" w:rsidRDefault="00D97F22" w:rsidP="0067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0C84DE00" w14:textId="5F6E05C2" w:rsidR="00F746F4" w:rsidRPr="00CD3155" w:rsidRDefault="001F2771" w:rsidP="0067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F746F4" w:rsidRPr="00CD31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613</w:t>
            </w:r>
            <w:r w:rsidR="00F746F4" w:rsidRPr="00CD31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552F5" w14:textId="77777777" w:rsidR="00F746F4" w:rsidRPr="00CD3155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C9D35F" w14:textId="77777777" w:rsidR="00D97F22" w:rsidRDefault="00D97F22" w:rsidP="0067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496EE32D" w14:textId="16996524" w:rsidR="00F746F4" w:rsidRPr="00CD3155" w:rsidRDefault="001F2771" w:rsidP="0067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277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 w:rsidR="00F746F4" w:rsidRPr="00CD31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551</w:t>
            </w:r>
            <w:r w:rsidR="00F746F4" w:rsidRPr="00CD31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1F277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350</w:t>
            </w:r>
          </w:p>
        </w:tc>
      </w:tr>
    </w:tbl>
    <w:p w14:paraId="2170BC4A" w14:textId="77777777" w:rsidR="00670791" w:rsidRDefault="0067079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  <w:cs/>
        </w:rPr>
      </w:pPr>
    </w:p>
    <w:p w14:paraId="02279015" w14:textId="7CF43932" w:rsidR="007145D9" w:rsidRPr="00CD3155" w:rsidRDefault="007145D9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</w:rPr>
      </w:pPr>
      <w:r w:rsidRPr="00CD3155">
        <w:rPr>
          <w:rFonts w:ascii="Angsana New" w:hAnsi="Angsana New" w:cs="Angsana New"/>
          <w:b/>
          <w:sz w:val="28"/>
          <w:szCs w:val="28"/>
          <w:cs/>
        </w:rPr>
        <w:t>กลุ่มบริษัทและบริษัทต้องปฏิบัติตามเงื่อนไขและข้อกำหนดต่างๆ ตลอดจนการดำรงอัตราส่วนทางการเงินตามที่ระบุไว้ในสัญญาเงินกู้ยืมและเงื่อนไขของหุ้นกู้</w:t>
      </w:r>
    </w:p>
    <w:p w14:paraId="31361099" w14:textId="280504EF" w:rsidR="00F15312" w:rsidRPr="00CD3155" w:rsidRDefault="00F15312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1626842" w14:textId="388F66E0" w:rsidR="00AA65D2" w:rsidRPr="00CD3155" w:rsidRDefault="00AA65D2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7" w:name="_Hlk70859767"/>
      <w:r w:rsidRPr="00CD315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bookmarkEnd w:id="7"/>
    <w:p w14:paraId="5AFD86F2" w14:textId="77777777" w:rsidR="0045771F" w:rsidRPr="00CD3155" w:rsidRDefault="0045771F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0070E28" w14:textId="146064FB" w:rsidR="00C10C33" w:rsidRDefault="0045771F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45771F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14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2564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ได้ทำสัญญาเงินกู้ยืมระยะสั้นที่มีหลักประกันกับสถาบันการเงินต่างประเทศแห่งหนึ่งจำนวนเงิน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68</w:t>
      </w:r>
      <w:r w:rsidRPr="0045771F">
        <w:rPr>
          <w:rFonts w:asciiTheme="majorBidi" w:hAnsiTheme="majorBidi" w:cs="Angsana New"/>
          <w:sz w:val="28"/>
          <w:szCs w:val="28"/>
          <w:cs/>
        </w:rPr>
        <w:t>.</w:t>
      </w:r>
      <w:r w:rsidR="001F2771" w:rsidRPr="001F2771">
        <w:rPr>
          <w:rFonts w:asciiTheme="majorBidi" w:hAnsiTheme="majorBidi" w:cs="Angsana New"/>
          <w:sz w:val="28"/>
          <w:szCs w:val="28"/>
        </w:rPr>
        <w:t>80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ล้านดอลลาร์ไต้หวัน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เทียบเท่าเงินบาทจำนวน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75</w:t>
      </w:r>
      <w:r w:rsidRPr="0045771F">
        <w:rPr>
          <w:rFonts w:asciiTheme="majorBidi" w:hAnsiTheme="majorBidi" w:cs="Angsana New"/>
          <w:sz w:val="28"/>
          <w:szCs w:val="28"/>
          <w:cs/>
        </w:rPr>
        <w:t>.</w:t>
      </w:r>
      <w:r w:rsidR="001F2771" w:rsidRPr="001F2771">
        <w:rPr>
          <w:rFonts w:asciiTheme="majorBidi" w:hAnsiTheme="majorBidi" w:cs="Angsana New"/>
          <w:sz w:val="28"/>
          <w:szCs w:val="28"/>
        </w:rPr>
        <w:t>62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เงินกู้ยืมดังกล่าวมีอัตราดอกเบี้ยคงที่ร้อยละ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1</w:t>
      </w:r>
      <w:r w:rsidRPr="0045771F">
        <w:rPr>
          <w:rFonts w:asciiTheme="majorBidi" w:hAnsiTheme="majorBidi" w:cs="Angsana New"/>
          <w:sz w:val="28"/>
          <w:szCs w:val="28"/>
          <w:cs/>
        </w:rPr>
        <w:t>.</w:t>
      </w:r>
      <w:r w:rsidR="001F2771" w:rsidRPr="001F2771">
        <w:rPr>
          <w:rFonts w:asciiTheme="majorBidi" w:hAnsiTheme="majorBidi" w:cs="Angsana New"/>
          <w:sz w:val="28"/>
          <w:szCs w:val="28"/>
        </w:rPr>
        <w:t>32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และมีกำหนดชำระคืนภายใน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6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เดือน</w:t>
      </w:r>
    </w:p>
    <w:p w14:paraId="4B2ECD40" w14:textId="77777777" w:rsidR="0045771F" w:rsidRPr="00CD3155" w:rsidRDefault="0045771F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8" w:name="_Hlk70859526"/>
    </w:p>
    <w:p w14:paraId="68B4C7B4" w14:textId="4E20DB28" w:rsidR="00C25EE1" w:rsidRPr="00CD3155" w:rsidRDefault="00C25EE1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D315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เงินกู้ยืมระยะ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ยาว</w:t>
      </w:r>
      <w:r w:rsidRPr="00CD315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จากสถาบันการเงิน</w:t>
      </w:r>
    </w:p>
    <w:p w14:paraId="49475AD7" w14:textId="77777777" w:rsidR="00EE7361" w:rsidRDefault="00EE736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6E42038" w14:textId="5A2F2F09" w:rsidR="00C25EE1" w:rsidRDefault="0045771F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45771F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14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14524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B1452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B14524">
        <w:rPr>
          <w:rFonts w:asciiTheme="majorBidi" w:hAnsiTheme="majorBidi" w:cs="Angsana New"/>
          <w:sz w:val="28"/>
          <w:szCs w:val="28"/>
        </w:rPr>
        <w:t>256</w:t>
      </w:r>
      <w:r w:rsidR="008429E6" w:rsidRPr="001F2771">
        <w:rPr>
          <w:rFonts w:asciiTheme="majorBidi" w:hAnsiTheme="majorBidi" w:cs="Angsana New"/>
          <w:sz w:val="28"/>
          <w:szCs w:val="28"/>
        </w:rPr>
        <w:t>4</w:t>
      </w:r>
      <w:r w:rsidR="008429E6"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14524">
        <w:rPr>
          <w:rFonts w:asciiTheme="majorBidi" w:hAnsiTheme="majorBidi" w:cs="Angsana New" w:hint="cs"/>
          <w:sz w:val="28"/>
          <w:szCs w:val="28"/>
          <w:cs/>
        </w:rPr>
        <w:t>บริษัทได้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ทำสัญญาเงินกู้ยืมระยะยาวที่ไม่มีหลักประกันกับสถาบันการเงินในประเทศแห่งหนึ่ง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12</w:t>
      </w:r>
      <w:r w:rsidRPr="0045771F">
        <w:rPr>
          <w:rFonts w:asciiTheme="majorBidi" w:hAnsiTheme="majorBidi" w:cs="Angsana New"/>
          <w:sz w:val="28"/>
          <w:szCs w:val="28"/>
          <w:cs/>
        </w:rPr>
        <w:t>.</w:t>
      </w:r>
      <w:r w:rsidR="001F2771" w:rsidRPr="001F2771">
        <w:rPr>
          <w:rFonts w:asciiTheme="majorBidi" w:hAnsiTheme="majorBidi" w:cs="Angsana New"/>
          <w:sz w:val="28"/>
          <w:szCs w:val="28"/>
        </w:rPr>
        <w:t>69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เงินกู้ยืมดังกล่าวมีอัตราดอกเบี้ยคงที่ร้อยละ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3</w:t>
      </w:r>
      <w:r w:rsidRPr="0045771F">
        <w:rPr>
          <w:rFonts w:asciiTheme="majorBidi" w:hAnsiTheme="majorBidi" w:cs="Angsana New"/>
          <w:sz w:val="28"/>
          <w:szCs w:val="28"/>
          <w:cs/>
        </w:rPr>
        <w:t>.</w:t>
      </w:r>
      <w:r w:rsidR="001F2771" w:rsidRPr="001F2771">
        <w:rPr>
          <w:rFonts w:asciiTheme="majorBidi" w:hAnsiTheme="majorBidi" w:cs="Angsana New"/>
          <w:sz w:val="28"/>
          <w:szCs w:val="28"/>
        </w:rPr>
        <w:t>50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และมีกำหนดชำระคืนภายใน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="Angsana New"/>
          <w:sz w:val="28"/>
          <w:szCs w:val="28"/>
        </w:rPr>
        <w:t>3</w:t>
      </w:r>
      <w:r w:rsidRPr="004577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771F">
        <w:rPr>
          <w:rFonts w:asciiTheme="majorBidi" w:hAnsiTheme="majorBidi" w:cs="Angsana New" w:hint="cs"/>
          <w:sz w:val="28"/>
          <w:szCs w:val="28"/>
          <w:cs/>
        </w:rPr>
        <w:t>ปี</w:t>
      </w:r>
    </w:p>
    <w:p w14:paraId="13F445BB" w14:textId="1312BDA4" w:rsidR="0045771F" w:rsidRDefault="0045771F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454CF382" w14:textId="77777777" w:rsidR="00E2796A" w:rsidRPr="00E2796A" w:rsidRDefault="00E2796A" w:rsidP="00E279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E2796A">
        <w:rPr>
          <w:rFonts w:asciiTheme="majorBidi" w:hAnsiTheme="majorBidi" w:cs="Angsana New"/>
          <w:sz w:val="28"/>
          <w:szCs w:val="28"/>
          <w:cs/>
        </w:rPr>
        <w:t>เมื่อวันที่</w:t>
      </w:r>
      <w:r w:rsidRPr="00E2796A">
        <w:rPr>
          <w:rFonts w:asciiTheme="majorBidi" w:hAnsiTheme="majorBidi" w:cs="Angsana New"/>
          <w:sz w:val="28"/>
          <w:szCs w:val="28"/>
        </w:rPr>
        <w:t xml:space="preserve"> 7 </w:t>
      </w:r>
      <w:r w:rsidRPr="00E2796A">
        <w:rPr>
          <w:rFonts w:asciiTheme="majorBidi" w:hAnsiTheme="majorBidi" w:cs="Angsana New"/>
          <w:sz w:val="28"/>
          <w:szCs w:val="28"/>
          <w:cs/>
        </w:rPr>
        <w:t xml:space="preserve">พฤษภาคม </w:t>
      </w:r>
      <w:r w:rsidRPr="00E2796A">
        <w:rPr>
          <w:rFonts w:asciiTheme="majorBidi" w:hAnsiTheme="majorBidi" w:cs="Angsana New"/>
          <w:sz w:val="28"/>
          <w:szCs w:val="28"/>
        </w:rPr>
        <w:t xml:space="preserve">2563 </w:t>
      </w:r>
      <w:r w:rsidRPr="00E2796A">
        <w:rPr>
          <w:rFonts w:asciiTheme="majorBidi" w:hAnsiTheme="majorBidi" w:cs="Angsana New"/>
          <w:sz w:val="28"/>
          <w:szCs w:val="28"/>
          <w:cs/>
        </w:rPr>
        <w:t xml:space="preserve">บริษัทย่อยแห่งหนึ่งได้ทำสัญญาเงินกู้ยืมระยะยาวที่มีหลักประกันกับสถาบันการเงินในประเทศแห่งหนึ่งจำนวน </w:t>
      </w:r>
      <w:r w:rsidRPr="00E2796A">
        <w:rPr>
          <w:rFonts w:asciiTheme="majorBidi" w:hAnsiTheme="majorBidi" w:cs="Angsana New"/>
          <w:sz w:val="28"/>
          <w:szCs w:val="28"/>
        </w:rPr>
        <w:t xml:space="preserve">215 </w:t>
      </w:r>
      <w:r w:rsidRPr="00E2796A">
        <w:rPr>
          <w:rFonts w:asciiTheme="majorBidi" w:hAnsiTheme="majorBidi" w:cs="Angsana New"/>
          <w:sz w:val="28"/>
          <w:szCs w:val="28"/>
          <w:cs/>
        </w:rPr>
        <w:t xml:space="preserve">ล้านบาท เงินกู้ยืมดังกล่าวมีอัตราดอกเบี้ย </w:t>
      </w:r>
      <w:r w:rsidRPr="00E2796A">
        <w:rPr>
          <w:rFonts w:asciiTheme="majorBidi" w:hAnsiTheme="majorBidi" w:cs="Angsana New"/>
          <w:sz w:val="28"/>
          <w:szCs w:val="28"/>
        </w:rPr>
        <w:t xml:space="preserve">BIBOR </w:t>
      </w:r>
      <w:r w:rsidRPr="00E2796A">
        <w:rPr>
          <w:rFonts w:asciiTheme="majorBidi" w:hAnsiTheme="majorBidi" w:cs="Angsana New"/>
          <w:sz w:val="28"/>
          <w:szCs w:val="28"/>
          <w:cs/>
        </w:rPr>
        <w:t xml:space="preserve">ประเภท </w:t>
      </w:r>
      <w:r w:rsidRPr="00E2796A">
        <w:rPr>
          <w:rFonts w:asciiTheme="majorBidi" w:hAnsiTheme="majorBidi" w:cs="Angsana New"/>
          <w:sz w:val="28"/>
          <w:szCs w:val="28"/>
        </w:rPr>
        <w:t xml:space="preserve">3 </w:t>
      </w:r>
      <w:r w:rsidRPr="00E2796A">
        <w:rPr>
          <w:rFonts w:asciiTheme="majorBidi" w:hAnsiTheme="majorBidi" w:cs="Angsana New"/>
          <w:sz w:val="28"/>
          <w:szCs w:val="28"/>
          <w:cs/>
        </w:rPr>
        <w:t xml:space="preserve">เดือนบวกร้อยละ </w:t>
      </w:r>
      <w:r w:rsidRPr="00E2796A">
        <w:rPr>
          <w:rFonts w:asciiTheme="majorBidi" w:hAnsiTheme="majorBidi" w:cs="Angsana New"/>
          <w:sz w:val="28"/>
          <w:szCs w:val="28"/>
        </w:rPr>
        <w:t xml:space="preserve">1.75 </w:t>
      </w:r>
      <w:r w:rsidRPr="00E2796A">
        <w:rPr>
          <w:rFonts w:asciiTheme="majorBidi" w:hAnsiTheme="majorBidi" w:cs="Angsana New"/>
          <w:sz w:val="28"/>
          <w:szCs w:val="28"/>
          <w:cs/>
        </w:rPr>
        <w:t>ต่อปีและ</w:t>
      </w:r>
      <w:r w:rsidRPr="00E2796A">
        <w:rPr>
          <w:rFonts w:asciiTheme="majorBidi" w:hAnsiTheme="majorBidi" w:cs="Angsana New"/>
          <w:sz w:val="28"/>
          <w:szCs w:val="28"/>
        </w:rPr>
        <w:br/>
      </w:r>
      <w:r w:rsidRPr="00E2796A">
        <w:rPr>
          <w:rFonts w:asciiTheme="majorBidi" w:hAnsiTheme="majorBidi" w:cs="Angsana New"/>
          <w:sz w:val="28"/>
          <w:szCs w:val="28"/>
          <w:cs/>
        </w:rPr>
        <w:t xml:space="preserve">มีกำหนดชำระคืนภายใน </w:t>
      </w:r>
      <w:r w:rsidRPr="00E2796A">
        <w:rPr>
          <w:rFonts w:asciiTheme="majorBidi" w:hAnsiTheme="majorBidi" w:cs="Angsana New"/>
          <w:sz w:val="28"/>
          <w:szCs w:val="28"/>
        </w:rPr>
        <w:t xml:space="preserve">10 </w:t>
      </w:r>
      <w:r w:rsidRPr="00E2796A">
        <w:rPr>
          <w:rFonts w:asciiTheme="majorBidi" w:hAnsiTheme="majorBidi" w:cs="Angsana New"/>
          <w:sz w:val="28"/>
          <w:szCs w:val="28"/>
          <w:cs/>
        </w:rPr>
        <w:t xml:space="preserve">ปี ณ วันที่ </w:t>
      </w:r>
      <w:r w:rsidRPr="00E2796A">
        <w:rPr>
          <w:rFonts w:asciiTheme="majorBidi" w:hAnsiTheme="majorBidi" w:cs="Angsana New"/>
          <w:sz w:val="28"/>
          <w:szCs w:val="28"/>
        </w:rPr>
        <w:t xml:space="preserve">31 </w:t>
      </w:r>
      <w:r w:rsidRPr="00E2796A">
        <w:rPr>
          <w:rFonts w:asciiTheme="majorBidi" w:hAnsiTheme="majorBidi" w:cs="Angsana New"/>
          <w:sz w:val="28"/>
          <w:szCs w:val="28"/>
          <w:cs/>
        </w:rPr>
        <w:t xml:space="preserve">มีนาคม </w:t>
      </w:r>
      <w:r w:rsidRPr="00E2796A">
        <w:rPr>
          <w:rFonts w:asciiTheme="majorBidi" w:hAnsiTheme="majorBidi" w:cs="Angsana New"/>
          <w:sz w:val="28"/>
          <w:szCs w:val="28"/>
        </w:rPr>
        <w:t xml:space="preserve">2564 </w:t>
      </w:r>
      <w:r w:rsidRPr="00E2796A">
        <w:rPr>
          <w:rFonts w:asciiTheme="majorBidi" w:hAnsiTheme="majorBidi" w:cs="Angsana New"/>
          <w:sz w:val="28"/>
          <w:szCs w:val="28"/>
          <w:cs/>
        </w:rPr>
        <w:t xml:space="preserve">บริษัทย่อยมีการเบิกใช้เงินกู้ดังกล่าวเป็นจำนวน </w:t>
      </w:r>
      <w:r w:rsidRPr="00E2796A">
        <w:rPr>
          <w:rFonts w:asciiTheme="majorBidi" w:hAnsiTheme="majorBidi" w:cs="Angsana New"/>
          <w:sz w:val="28"/>
          <w:szCs w:val="28"/>
        </w:rPr>
        <w:t xml:space="preserve">156.72 </w:t>
      </w:r>
      <w:r w:rsidRPr="00E2796A">
        <w:rPr>
          <w:rFonts w:asciiTheme="majorBidi" w:hAnsiTheme="majorBidi" w:cs="Angsana New"/>
          <w:sz w:val="28"/>
          <w:szCs w:val="28"/>
          <w:cs/>
        </w:rPr>
        <w:t>ล้านบาท</w:t>
      </w:r>
    </w:p>
    <w:p w14:paraId="4C94D487" w14:textId="77777777" w:rsidR="00E2796A" w:rsidRDefault="00E2796A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692E1C56" w14:textId="6B946499" w:rsidR="00E93D19" w:rsidRPr="00CD3155" w:rsidRDefault="00E93D19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  <w:r w:rsidRPr="00CD3155">
        <w:rPr>
          <w:rFonts w:ascii="Angsana New" w:hAnsi="Angsana New" w:cs="Angsana New" w:hint="cs"/>
          <w:bCs/>
          <w:i/>
          <w:iCs/>
          <w:sz w:val="28"/>
          <w:szCs w:val="28"/>
          <w:cs/>
        </w:rPr>
        <w:t>หุ้นกู้</w:t>
      </w:r>
    </w:p>
    <w:p w14:paraId="3316C91B" w14:textId="77777777" w:rsidR="00F17EA1" w:rsidRPr="0045771F" w:rsidRDefault="00F17EA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077D02B0" w14:textId="6F4EA9C3" w:rsidR="00F17EA1" w:rsidRPr="0045771F" w:rsidRDefault="00F17EA1" w:rsidP="00CA548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5771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5</w:t>
      </w:r>
      <w:r w:rsidRPr="0045771F">
        <w:rPr>
          <w:rFonts w:asciiTheme="majorBidi" w:hAnsiTheme="majorBidi" w:cstheme="majorBidi"/>
          <w:sz w:val="28"/>
          <w:szCs w:val="28"/>
        </w:rPr>
        <w:t xml:space="preserve"> </w:t>
      </w:r>
      <w:r w:rsidR="00FB05DB" w:rsidRPr="0045771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45771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2564</w:t>
      </w:r>
      <w:r w:rsidRPr="0045771F">
        <w:rPr>
          <w:rFonts w:asciiTheme="majorBidi" w:hAnsiTheme="majorBidi" w:cstheme="majorBidi"/>
          <w:sz w:val="28"/>
          <w:szCs w:val="28"/>
        </w:rPr>
        <w:t xml:space="preserve"> </w:t>
      </w:r>
      <w:r w:rsidRPr="0045771F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FB05DB" w:rsidRPr="0045771F">
        <w:rPr>
          <w:rFonts w:asciiTheme="majorBidi" w:hAnsiTheme="majorBidi" w:cstheme="majorBidi" w:hint="cs"/>
          <w:sz w:val="28"/>
          <w:szCs w:val="28"/>
          <w:cs/>
        </w:rPr>
        <w:t>ออกหุ้น</w:t>
      </w:r>
      <w:r w:rsidRPr="0045771F">
        <w:rPr>
          <w:rFonts w:asciiTheme="majorBidi" w:hAnsiTheme="majorBidi" w:cstheme="majorBidi"/>
          <w:sz w:val="28"/>
          <w:szCs w:val="28"/>
          <w:cs/>
        </w:rPr>
        <w:t>กู้ไม่ด้อยสิทธิและ</w:t>
      </w:r>
      <w:r w:rsidR="0045771F" w:rsidRPr="0045771F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45771F">
        <w:rPr>
          <w:rFonts w:asciiTheme="majorBidi" w:hAnsiTheme="majorBidi" w:cstheme="majorBidi"/>
          <w:sz w:val="28"/>
          <w:szCs w:val="28"/>
          <w:cs/>
        </w:rPr>
        <w:t>มีหลักประกัน</w:t>
      </w:r>
      <w:r w:rsidR="00FB05DB" w:rsidRPr="0045771F"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 w:rsidR="00FB05DB" w:rsidRPr="0045771F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700</w:t>
      </w:r>
      <w:r w:rsidR="00FB05DB" w:rsidRPr="0045771F">
        <w:rPr>
          <w:rFonts w:asciiTheme="majorBidi" w:hAnsiTheme="majorBidi" w:cstheme="majorBidi"/>
          <w:sz w:val="28"/>
          <w:szCs w:val="28"/>
        </w:rPr>
        <w:t xml:space="preserve"> </w:t>
      </w:r>
      <w:r w:rsidR="00FB05DB" w:rsidRPr="0045771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B05DB" w:rsidRPr="0045771F">
        <w:rPr>
          <w:rFonts w:asciiTheme="majorBidi" w:hAnsiTheme="majorBidi" w:cstheme="majorBidi"/>
          <w:sz w:val="28"/>
          <w:szCs w:val="28"/>
        </w:rPr>
        <w:t xml:space="preserve"> </w:t>
      </w:r>
      <w:r w:rsidR="00D02411" w:rsidRPr="0045771F">
        <w:rPr>
          <w:rFonts w:asciiTheme="majorBidi" w:hAnsiTheme="majorBidi" w:cstheme="majorBidi"/>
          <w:sz w:val="28"/>
          <w:szCs w:val="28"/>
        </w:rPr>
        <w:t>(</w:t>
      </w:r>
      <w:r w:rsidR="001F2771" w:rsidRPr="001F2771">
        <w:rPr>
          <w:rFonts w:asciiTheme="majorBidi" w:hAnsiTheme="majorBidi" w:cstheme="majorBidi"/>
          <w:sz w:val="28"/>
          <w:szCs w:val="28"/>
        </w:rPr>
        <w:t>700</w:t>
      </w:r>
      <w:r w:rsidR="00D02411" w:rsidRPr="0045771F">
        <w:rPr>
          <w:rFonts w:asciiTheme="majorBidi" w:hAnsiTheme="majorBidi" w:cstheme="majorBidi"/>
          <w:sz w:val="28"/>
          <w:szCs w:val="28"/>
        </w:rPr>
        <w:t>,</w:t>
      </w:r>
      <w:r w:rsidR="001F2771" w:rsidRPr="001F2771">
        <w:rPr>
          <w:rFonts w:asciiTheme="majorBidi" w:hAnsiTheme="majorBidi" w:cstheme="majorBidi"/>
          <w:sz w:val="28"/>
          <w:szCs w:val="28"/>
        </w:rPr>
        <w:t>000</w:t>
      </w:r>
      <w:r w:rsidR="00D02411" w:rsidRPr="0045771F">
        <w:rPr>
          <w:rFonts w:asciiTheme="majorBidi" w:hAnsiTheme="majorBidi" w:cstheme="majorBidi"/>
          <w:sz w:val="28"/>
          <w:szCs w:val="28"/>
        </w:rPr>
        <w:t xml:space="preserve"> </w:t>
      </w:r>
      <w:r w:rsidR="00D02411" w:rsidRPr="0045771F">
        <w:rPr>
          <w:rFonts w:asciiTheme="majorBidi" w:hAnsiTheme="majorBidi" w:cstheme="majorBidi" w:hint="cs"/>
          <w:sz w:val="28"/>
          <w:szCs w:val="28"/>
          <w:cs/>
        </w:rPr>
        <w:t xml:space="preserve">หน่วย มูลค่าที่ตราไว้หน่วยละ </w:t>
      </w:r>
      <w:r w:rsidR="001F2771" w:rsidRPr="001F2771">
        <w:rPr>
          <w:rFonts w:asciiTheme="majorBidi" w:hAnsiTheme="majorBidi" w:cstheme="majorBidi"/>
          <w:sz w:val="28"/>
          <w:szCs w:val="28"/>
        </w:rPr>
        <w:t>1</w:t>
      </w:r>
      <w:r w:rsidR="00D02411" w:rsidRPr="0045771F">
        <w:rPr>
          <w:rFonts w:asciiTheme="majorBidi" w:hAnsiTheme="majorBidi" w:cstheme="majorBidi"/>
          <w:sz w:val="28"/>
          <w:szCs w:val="28"/>
        </w:rPr>
        <w:t>,</w:t>
      </w:r>
      <w:r w:rsidR="001F2771" w:rsidRPr="001F2771">
        <w:rPr>
          <w:rFonts w:asciiTheme="majorBidi" w:hAnsiTheme="majorBidi" w:cstheme="majorBidi"/>
          <w:sz w:val="28"/>
          <w:szCs w:val="28"/>
        </w:rPr>
        <w:t>000</w:t>
      </w:r>
      <w:r w:rsidR="00D02411" w:rsidRPr="0045771F">
        <w:rPr>
          <w:rFonts w:asciiTheme="majorBidi" w:hAnsiTheme="majorBidi" w:cstheme="majorBidi"/>
          <w:sz w:val="28"/>
          <w:szCs w:val="28"/>
        </w:rPr>
        <w:t xml:space="preserve"> </w:t>
      </w:r>
      <w:r w:rsidR="00D02411" w:rsidRPr="0045771F">
        <w:rPr>
          <w:rFonts w:asciiTheme="majorBidi" w:hAnsiTheme="majorBidi" w:cstheme="majorBidi" w:hint="cs"/>
          <w:sz w:val="28"/>
          <w:szCs w:val="28"/>
          <w:cs/>
        </w:rPr>
        <w:t xml:space="preserve">บาท) </w:t>
      </w:r>
      <w:r w:rsidR="00FB05DB" w:rsidRPr="0045771F">
        <w:rPr>
          <w:rFonts w:asciiTheme="majorBidi" w:hAnsiTheme="majorBidi" w:cstheme="majorBidi"/>
          <w:sz w:val="28"/>
          <w:szCs w:val="28"/>
          <w:cs/>
        </w:rPr>
        <w:t>ซึ่ง</w:t>
      </w:r>
      <w:r w:rsidR="004A577D" w:rsidRPr="0045771F">
        <w:rPr>
          <w:rFonts w:asciiTheme="majorBidi" w:hAnsiTheme="majorBidi" w:cstheme="majorBidi" w:hint="cs"/>
          <w:sz w:val="28"/>
          <w:szCs w:val="28"/>
          <w:cs/>
        </w:rPr>
        <w:t xml:space="preserve">มีกำหนดไถ่ถอนวันที่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26</w:t>
      </w:r>
      <w:r w:rsidR="004A577D" w:rsidRPr="0045771F">
        <w:rPr>
          <w:rFonts w:asciiTheme="majorBidi" w:hAnsiTheme="majorBidi" w:cstheme="majorBidi"/>
          <w:sz w:val="28"/>
          <w:szCs w:val="28"/>
        </w:rPr>
        <w:t xml:space="preserve"> </w:t>
      </w:r>
      <w:r w:rsidR="004A577D" w:rsidRPr="0045771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1F2771" w:rsidRPr="001F2771">
        <w:rPr>
          <w:rFonts w:asciiTheme="majorBidi" w:hAnsiTheme="majorBidi" w:cstheme="majorBidi"/>
          <w:sz w:val="28"/>
          <w:szCs w:val="28"/>
        </w:rPr>
        <w:t>2569</w:t>
      </w:r>
      <w:r w:rsidR="004A577D" w:rsidRPr="0045771F">
        <w:rPr>
          <w:rFonts w:asciiTheme="majorBidi" w:hAnsiTheme="majorBidi" w:cstheme="majorBidi"/>
          <w:sz w:val="28"/>
          <w:szCs w:val="28"/>
        </w:rPr>
        <w:t xml:space="preserve"> </w:t>
      </w:r>
      <w:r w:rsidR="00FB05DB" w:rsidRPr="0045771F">
        <w:rPr>
          <w:rFonts w:asciiTheme="majorBidi" w:hAnsiTheme="majorBidi" w:cstheme="majorBidi" w:hint="cs"/>
          <w:sz w:val="28"/>
          <w:szCs w:val="28"/>
          <w:cs/>
        </w:rPr>
        <w:t>และมีอัตราดอกเบี้ย</w:t>
      </w:r>
      <w:r w:rsidR="004A577D" w:rsidRPr="0045771F">
        <w:rPr>
          <w:rFonts w:asciiTheme="majorBidi" w:hAnsiTheme="majorBidi" w:cstheme="majorBidi" w:hint="cs"/>
          <w:sz w:val="28"/>
          <w:szCs w:val="28"/>
          <w:cs/>
        </w:rPr>
        <w:t>คงที่</w:t>
      </w:r>
      <w:r w:rsidR="00FB05DB" w:rsidRPr="0045771F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="001F2771" w:rsidRPr="001F2771">
        <w:rPr>
          <w:rFonts w:asciiTheme="majorBidi" w:hAnsiTheme="majorBidi" w:cstheme="majorBidi"/>
          <w:sz w:val="28"/>
          <w:szCs w:val="28"/>
        </w:rPr>
        <w:t>2</w:t>
      </w:r>
      <w:r w:rsidR="00D02411" w:rsidRPr="0045771F">
        <w:rPr>
          <w:rFonts w:asciiTheme="majorBidi" w:hAnsiTheme="majorBidi" w:cstheme="majorBidi"/>
          <w:sz w:val="28"/>
          <w:szCs w:val="28"/>
        </w:rPr>
        <w:t>.</w:t>
      </w:r>
      <w:r w:rsidR="001F2771" w:rsidRPr="001F2771">
        <w:rPr>
          <w:rFonts w:asciiTheme="majorBidi" w:hAnsiTheme="majorBidi" w:cstheme="majorBidi"/>
          <w:sz w:val="28"/>
          <w:szCs w:val="28"/>
        </w:rPr>
        <w:t>10</w:t>
      </w:r>
      <w:r w:rsidR="00FB05DB" w:rsidRPr="0045771F">
        <w:rPr>
          <w:rFonts w:asciiTheme="majorBidi" w:hAnsiTheme="majorBidi" w:cstheme="majorBidi" w:hint="cs"/>
          <w:sz w:val="28"/>
          <w:szCs w:val="28"/>
          <w:cs/>
        </w:rPr>
        <w:t xml:space="preserve"> ต่อปี</w:t>
      </w:r>
      <w:r w:rsidR="003C42AA" w:rsidRPr="0045771F">
        <w:rPr>
          <w:rFonts w:asciiTheme="majorBidi" w:hAnsiTheme="majorBidi" w:cstheme="majorBidi" w:hint="cs"/>
          <w:sz w:val="28"/>
          <w:szCs w:val="28"/>
          <w:cs/>
        </w:rPr>
        <w:t xml:space="preserve"> โดยมีกำหนดชำระดอกเบี้ยทุก </w:t>
      </w:r>
      <w:r w:rsidR="001F2771" w:rsidRPr="001F2771">
        <w:rPr>
          <w:rFonts w:asciiTheme="majorBidi" w:hAnsiTheme="majorBidi" w:cstheme="majorBidi"/>
          <w:sz w:val="28"/>
          <w:szCs w:val="28"/>
        </w:rPr>
        <w:t>3</w:t>
      </w:r>
      <w:r w:rsidR="003C42AA" w:rsidRPr="0045771F">
        <w:rPr>
          <w:rFonts w:asciiTheme="majorBidi" w:hAnsiTheme="majorBidi" w:cstheme="majorBidi"/>
          <w:sz w:val="28"/>
          <w:szCs w:val="28"/>
        </w:rPr>
        <w:t xml:space="preserve"> </w:t>
      </w:r>
      <w:r w:rsidR="003C42AA" w:rsidRPr="0045771F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bookmarkEnd w:id="8"/>
    <w:p w14:paraId="55307A4A" w14:textId="3FD047E4" w:rsidR="00564B30" w:rsidRPr="00B443ED" w:rsidRDefault="00564B30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970"/>
        <w:gridCol w:w="990"/>
        <w:gridCol w:w="1080"/>
        <w:gridCol w:w="270"/>
        <w:gridCol w:w="1080"/>
        <w:gridCol w:w="270"/>
        <w:gridCol w:w="1080"/>
        <w:gridCol w:w="270"/>
        <w:gridCol w:w="1194"/>
      </w:tblGrid>
      <w:tr w:rsidR="00703CBE" w:rsidRPr="00B12573" w14:paraId="020302FF" w14:textId="77777777" w:rsidTr="00B12573">
        <w:trPr>
          <w:tblHeader/>
        </w:trPr>
        <w:tc>
          <w:tcPr>
            <w:tcW w:w="2970" w:type="dxa"/>
            <w:vMerge w:val="restart"/>
            <w:shd w:val="clear" w:color="auto" w:fill="auto"/>
          </w:tcPr>
          <w:p w14:paraId="031FD529" w14:textId="77777777" w:rsidR="00E1754D" w:rsidRDefault="00E1754D" w:rsidP="00BC6317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45D0B192" w14:textId="5098707A" w:rsidR="00BC6317" w:rsidRPr="00B12573" w:rsidRDefault="00BC6317" w:rsidP="00BC6317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B1257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90" w:type="dxa"/>
          </w:tcPr>
          <w:p w14:paraId="7238F764" w14:textId="77777777" w:rsidR="00703CBE" w:rsidRPr="00B12573" w:rsidRDefault="00703CBE" w:rsidP="00703CBE">
            <w:pPr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E77B0DD" w14:textId="77777777" w:rsidR="00703CBE" w:rsidRPr="00B12573" w:rsidRDefault="00703CBE" w:rsidP="00703CBE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12573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D9BD" w14:textId="77777777" w:rsidR="00703CBE" w:rsidRPr="00B12573" w:rsidRDefault="00703CBE" w:rsidP="00703CBE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5455FE20" w14:textId="77777777" w:rsidR="00703CBE" w:rsidRPr="00B12573" w:rsidRDefault="00703CBE" w:rsidP="00703CBE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12573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3CBE" w:rsidRPr="00B12573" w14:paraId="07397CAF" w14:textId="77777777" w:rsidTr="00B12573">
        <w:trPr>
          <w:tblHeader/>
        </w:trPr>
        <w:tc>
          <w:tcPr>
            <w:tcW w:w="2970" w:type="dxa"/>
            <w:vMerge/>
          </w:tcPr>
          <w:p w14:paraId="48969D4B" w14:textId="77777777" w:rsidR="00703CBE" w:rsidRPr="00B12573" w:rsidRDefault="00703CBE" w:rsidP="00703CBE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51D29FA" w14:textId="77777777" w:rsidR="00703CBE" w:rsidRPr="00B12573" w:rsidRDefault="00703CBE" w:rsidP="00703CBE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  <w:p w14:paraId="5AE04398" w14:textId="77777777" w:rsidR="00703CBE" w:rsidRPr="00B12573" w:rsidRDefault="00703CBE" w:rsidP="00703CBE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B1257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1E2BC4" w14:textId="2F4C0396" w:rsidR="00703CBE" w:rsidRPr="00B12573" w:rsidRDefault="001F2771" w:rsidP="0070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03CBE" w:rsidRPr="00B125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03CBE" w:rsidRPr="00B1257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  <w:p w14:paraId="2CBC633B" w14:textId="72802DAA" w:rsidR="00703CBE" w:rsidRPr="00B12573" w:rsidRDefault="001F2771" w:rsidP="00703CBE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7959D" w14:textId="77777777" w:rsidR="00703CBE" w:rsidRPr="00B12573" w:rsidRDefault="00703CBE" w:rsidP="00703CBE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805B10" w14:textId="5A7BA57D" w:rsidR="00703CBE" w:rsidRPr="00B12573" w:rsidRDefault="001F2771" w:rsidP="00B1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B125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3CBE" w:rsidRPr="00B125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03CBE" w:rsidRPr="00B12573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B1257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132327B" w14:textId="77777777" w:rsidR="00703CBE" w:rsidRPr="00B12573" w:rsidRDefault="00703CBE" w:rsidP="00703CBE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2D2F12" w14:textId="1910D731" w:rsidR="00703CBE" w:rsidRPr="00B12573" w:rsidRDefault="001F2771" w:rsidP="0070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03CBE" w:rsidRPr="00B125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03CBE" w:rsidRPr="00B1257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  <w:p w14:paraId="1493121C" w14:textId="3C7C7F94" w:rsidR="00703CBE" w:rsidRPr="00B12573" w:rsidRDefault="001F2771" w:rsidP="00703CBE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A70B2" w14:textId="77777777" w:rsidR="00703CBE" w:rsidRPr="00B12573" w:rsidRDefault="00703CBE" w:rsidP="00703CBE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F478EAE" w14:textId="5488837A" w:rsidR="00703CBE" w:rsidRPr="00B12573" w:rsidRDefault="001F2771" w:rsidP="00B1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B125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3CBE" w:rsidRPr="00B125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03CBE" w:rsidRPr="00B12573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B1257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03CBE" w:rsidRPr="00B12573" w14:paraId="16BB04F3" w14:textId="77777777" w:rsidTr="00B12573">
        <w:trPr>
          <w:tblHeader/>
        </w:trPr>
        <w:tc>
          <w:tcPr>
            <w:tcW w:w="2970" w:type="dxa"/>
          </w:tcPr>
          <w:p w14:paraId="43710663" w14:textId="77777777" w:rsidR="00703CBE" w:rsidRPr="00B12573" w:rsidRDefault="00703CBE" w:rsidP="00703CBE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20EE25F" w14:textId="77777777" w:rsidR="00703CBE" w:rsidRPr="00B12573" w:rsidRDefault="00703CBE" w:rsidP="00703CBE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7"/>
          </w:tcPr>
          <w:p w14:paraId="700F519E" w14:textId="77777777" w:rsidR="00703CBE" w:rsidRPr="00B12573" w:rsidRDefault="00703CBE" w:rsidP="00703CBE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1257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6070" w:rsidRPr="00B12573" w14:paraId="31D1802D" w14:textId="77777777" w:rsidTr="00B12573">
        <w:tc>
          <w:tcPr>
            <w:tcW w:w="2970" w:type="dxa"/>
          </w:tcPr>
          <w:p w14:paraId="1FB99D25" w14:textId="77777777" w:rsidR="000C6070" w:rsidRPr="00B12573" w:rsidRDefault="000C6070" w:rsidP="000C60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B12573">
              <w:rPr>
                <w:rFonts w:asciiTheme="majorBidi" w:hAnsiTheme="majorBidi" w:cstheme="majorBidi"/>
                <w:sz w:val="28"/>
                <w:szCs w:val="28"/>
              </w:rPr>
              <w:t>(JWDAH)</w:t>
            </w:r>
          </w:p>
        </w:tc>
        <w:tc>
          <w:tcPr>
            <w:tcW w:w="990" w:type="dxa"/>
            <w:vAlign w:val="center"/>
          </w:tcPr>
          <w:p w14:paraId="2ECE5721" w14:textId="31871186" w:rsidR="000C6070" w:rsidRPr="00B12573" w:rsidRDefault="001F2771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80" w:type="dxa"/>
            <w:vAlign w:val="center"/>
          </w:tcPr>
          <w:p w14:paraId="3CF159CA" w14:textId="4789D934" w:rsidR="000C6070" w:rsidRPr="00B12573" w:rsidRDefault="001F2771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</w:t>
            </w:r>
            <w:r w:rsidR="000C6070"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270" w:type="dxa"/>
            <w:vAlign w:val="center"/>
          </w:tcPr>
          <w:p w14:paraId="120E7B31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98D45A" w14:textId="59318F73" w:rsidR="000C6070" w:rsidRPr="00B12573" w:rsidRDefault="001F2771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="000C6070" w:rsidRPr="00B12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5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70" w:type="dxa"/>
            <w:vAlign w:val="center"/>
          </w:tcPr>
          <w:p w14:paraId="12175A76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F62B93" w14:textId="6D7C4828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F25D8D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6FBB812" w14:textId="77777777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447AE" w:rsidRPr="00B12573" w14:paraId="0A0B4E41" w14:textId="77777777" w:rsidTr="00B12573">
        <w:tc>
          <w:tcPr>
            <w:tcW w:w="2970" w:type="dxa"/>
          </w:tcPr>
          <w:p w14:paraId="4D2F1F14" w14:textId="77777777" w:rsidR="00C447AE" w:rsidRPr="00B12573" w:rsidRDefault="00C447AE" w:rsidP="00C44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B12573">
              <w:rPr>
                <w:rFonts w:asciiTheme="majorBidi" w:hAnsiTheme="majorBidi" w:cstheme="majorBidi"/>
                <w:sz w:val="28"/>
                <w:szCs w:val="28"/>
              </w:rPr>
              <w:t>(TMS)</w:t>
            </w:r>
          </w:p>
        </w:tc>
        <w:tc>
          <w:tcPr>
            <w:tcW w:w="990" w:type="dxa"/>
            <w:vAlign w:val="center"/>
          </w:tcPr>
          <w:p w14:paraId="23C82F37" w14:textId="27BDF56C" w:rsidR="00C447AE" w:rsidRPr="00B12573" w:rsidRDefault="00C447AE" w:rsidP="00C447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vAlign w:val="center"/>
          </w:tcPr>
          <w:p w14:paraId="51C80880" w14:textId="6F8873BE" w:rsidR="00C447AE" w:rsidRPr="00B12573" w:rsidRDefault="00C447AE" w:rsidP="00C447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187,542</w:t>
            </w:r>
          </w:p>
        </w:tc>
        <w:tc>
          <w:tcPr>
            <w:tcW w:w="270" w:type="dxa"/>
            <w:vAlign w:val="center"/>
          </w:tcPr>
          <w:p w14:paraId="01FB0732" w14:textId="77777777" w:rsidR="00C447AE" w:rsidRPr="00B12573" w:rsidRDefault="00C447AE" w:rsidP="00C447A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4FC3D6" w14:textId="64232885" w:rsidR="00C447AE" w:rsidRPr="00B12573" w:rsidRDefault="00C447AE" w:rsidP="00C447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187,542</w:t>
            </w:r>
          </w:p>
        </w:tc>
        <w:tc>
          <w:tcPr>
            <w:tcW w:w="270" w:type="dxa"/>
            <w:vAlign w:val="center"/>
          </w:tcPr>
          <w:p w14:paraId="0D18A4D7" w14:textId="77777777" w:rsidR="00C447AE" w:rsidRPr="00B12573" w:rsidRDefault="00C447AE" w:rsidP="00C447A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788A26" w14:textId="53E915E0" w:rsidR="00C447AE" w:rsidRPr="00B12573" w:rsidRDefault="00C447AE" w:rsidP="00C447A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C589690" w14:textId="77777777" w:rsidR="00C447AE" w:rsidRPr="00B12573" w:rsidRDefault="00C447AE" w:rsidP="00C447A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6D950C71" w14:textId="77777777" w:rsidR="00C447AE" w:rsidRPr="00B12573" w:rsidRDefault="00C447AE" w:rsidP="00C447A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C6070" w:rsidRPr="00B12573" w14:paraId="3352A9E2" w14:textId="77777777" w:rsidTr="00B12573">
        <w:tc>
          <w:tcPr>
            <w:tcW w:w="2970" w:type="dxa"/>
          </w:tcPr>
          <w:p w14:paraId="6EC5C92F" w14:textId="77777777" w:rsidR="000C6070" w:rsidRPr="00B12573" w:rsidRDefault="000C6070" w:rsidP="000C60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center"/>
          </w:tcPr>
          <w:p w14:paraId="34C40B68" w14:textId="4F2D2DB2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6E05" w14:textId="3DB1CFCB" w:rsidR="000C6070" w:rsidRPr="00B12573" w:rsidRDefault="001F2771" w:rsidP="002D6D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203</w:t>
            </w:r>
            <w:r w:rsidR="00047FB1" w:rsidRPr="00B125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257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79C79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A7B96" w14:textId="0C680271" w:rsidR="000C6070" w:rsidRPr="00B12573" w:rsidRDefault="001F2771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209</w:t>
            </w:r>
            <w:r w:rsidR="000C6070" w:rsidRPr="00B125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257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</w:p>
        </w:tc>
        <w:tc>
          <w:tcPr>
            <w:tcW w:w="270" w:type="dxa"/>
            <w:vAlign w:val="center"/>
          </w:tcPr>
          <w:p w14:paraId="43141B15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55FDC8D" w14:textId="2FF90938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9D0AF3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18BA04B1" w14:textId="77777777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C6070" w:rsidRPr="00B12573" w14:paraId="5D3A6223" w14:textId="77777777" w:rsidTr="00B12573">
        <w:tc>
          <w:tcPr>
            <w:tcW w:w="2970" w:type="dxa"/>
          </w:tcPr>
          <w:p w14:paraId="054C03B2" w14:textId="77777777" w:rsidR="000C6070" w:rsidRPr="00B12573" w:rsidRDefault="000C6070" w:rsidP="000C60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center"/>
          </w:tcPr>
          <w:p w14:paraId="503666CE" w14:textId="0497D0DB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2CDF1" w14:textId="5F2A24B7" w:rsidR="000C6070" w:rsidRPr="00B12573" w:rsidRDefault="001F2771" w:rsidP="00144F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E4626"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  <w:r w:rsidR="005E4626"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7FFA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631B" w14:textId="61ECFD81" w:rsidR="000C6070" w:rsidRPr="00B12573" w:rsidRDefault="001F2771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C6070" w:rsidRPr="00B125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257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</w:t>
            </w:r>
            <w:r w:rsidR="000C6070" w:rsidRPr="00B125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257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270" w:type="dxa"/>
            <w:vAlign w:val="center"/>
          </w:tcPr>
          <w:p w14:paraId="3843A8A6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A9B7BB" w14:textId="7FE370D2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7FA4918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27D2CE20" w14:textId="77777777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C6070" w:rsidRPr="00B12573" w14:paraId="3AAE5F92" w14:textId="77777777" w:rsidTr="00B12573">
        <w:tc>
          <w:tcPr>
            <w:tcW w:w="2970" w:type="dxa"/>
          </w:tcPr>
          <w:p w14:paraId="23D3C19E" w14:textId="77777777" w:rsidR="000C6070" w:rsidRPr="00B12573" w:rsidRDefault="000C6070" w:rsidP="000C60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center"/>
          </w:tcPr>
          <w:p w14:paraId="0DB78944" w14:textId="5ED4E905" w:rsidR="000C6070" w:rsidRPr="00B12573" w:rsidRDefault="001F2771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19B863" w14:textId="71A031D2" w:rsidR="000C6070" w:rsidRPr="00B12573" w:rsidRDefault="001F2771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047FB1" w:rsidRPr="00B12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5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270" w:type="dxa"/>
            <w:vAlign w:val="center"/>
          </w:tcPr>
          <w:p w14:paraId="56C3A121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094FCC" w14:textId="1A0B7290" w:rsidR="000C6070" w:rsidRPr="00B12573" w:rsidRDefault="001F2771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0C6070"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270" w:type="dxa"/>
            <w:vAlign w:val="center"/>
          </w:tcPr>
          <w:p w14:paraId="424712A9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BA3B729" w14:textId="536C336E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B66A9A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B244D17" w14:textId="77777777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C6070" w:rsidRPr="00B12573" w14:paraId="3E8AF163" w14:textId="77777777" w:rsidTr="00B12573">
        <w:tc>
          <w:tcPr>
            <w:tcW w:w="2970" w:type="dxa"/>
          </w:tcPr>
          <w:p w14:paraId="4E953363" w14:textId="77777777" w:rsidR="000C6070" w:rsidRPr="00B12573" w:rsidRDefault="000C6070" w:rsidP="000C60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5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4CE14484" w14:textId="77777777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0E56D7" w14:textId="3BAE3D53" w:rsidR="000C6070" w:rsidRPr="00B12573" w:rsidRDefault="00C447AE" w:rsidP="00144F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2,613,941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65C9C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BB92BA" w14:textId="73265777" w:rsidR="000C6070" w:rsidRPr="00B12573" w:rsidRDefault="001F2771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0C6070" w:rsidRPr="00B1257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44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581,397</w:t>
            </w:r>
          </w:p>
        </w:tc>
        <w:tc>
          <w:tcPr>
            <w:tcW w:w="270" w:type="dxa"/>
            <w:vAlign w:val="center"/>
          </w:tcPr>
          <w:p w14:paraId="4EF8E367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8CDBF" w14:textId="7E308F52" w:rsidR="000C6070" w:rsidRPr="00B12573" w:rsidRDefault="000C0F89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739DE5F" w14:textId="77777777" w:rsidR="000C6070" w:rsidRPr="00B12573" w:rsidRDefault="000C6070" w:rsidP="000C6070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4AF04" w14:textId="77777777" w:rsidR="000C6070" w:rsidRPr="00B12573" w:rsidRDefault="000C6070" w:rsidP="000C6070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125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D481177" w14:textId="3F122381" w:rsidR="002A742F" w:rsidRDefault="00684F1C" w:rsidP="002A742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D3155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CD3155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31</w:t>
      </w:r>
      <w:r w:rsidR="005635C5" w:rsidRPr="00CD3155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1F2771" w:rsidRPr="001F2771">
        <w:rPr>
          <w:rFonts w:asciiTheme="majorBidi" w:hAnsiTheme="majorBidi" w:cstheme="majorBidi"/>
          <w:sz w:val="28"/>
          <w:szCs w:val="28"/>
        </w:rPr>
        <w:t>2564</w:t>
      </w:r>
      <w:r w:rsidRPr="00CD3155">
        <w:rPr>
          <w:rFonts w:asciiTheme="majorBidi" w:hAnsiTheme="majorBidi" w:cstheme="majorBidi"/>
          <w:sz w:val="28"/>
          <w:szCs w:val="28"/>
        </w:rPr>
        <w:t xml:space="preserve"> </w:t>
      </w:r>
      <w:r w:rsidRPr="00CD315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CD3155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1</w:t>
      </w:r>
      <w:r w:rsidR="000C6070" w:rsidRPr="00CD3155">
        <w:rPr>
          <w:rFonts w:asciiTheme="majorBidi" w:hAnsiTheme="majorBidi" w:cstheme="majorBidi"/>
          <w:sz w:val="28"/>
          <w:szCs w:val="28"/>
        </w:rPr>
        <w:t>,</w:t>
      </w:r>
      <w:r w:rsidR="001F2771" w:rsidRPr="001F2771">
        <w:rPr>
          <w:rFonts w:asciiTheme="majorBidi" w:hAnsiTheme="majorBidi" w:cstheme="majorBidi"/>
          <w:sz w:val="28"/>
          <w:szCs w:val="28"/>
        </w:rPr>
        <w:t>835</w:t>
      </w:r>
      <w:r w:rsidRPr="00CD3155">
        <w:rPr>
          <w:rFonts w:asciiTheme="majorBidi" w:hAnsiTheme="majorBidi" w:cstheme="majorBidi"/>
          <w:sz w:val="28"/>
          <w:szCs w:val="28"/>
        </w:rPr>
        <w:t xml:space="preserve"> </w:t>
      </w:r>
      <w:r w:rsidRPr="00CD315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D3155">
        <w:rPr>
          <w:rFonts w:asciiTheme="majorBidi" w:hAnsiTheme="majorBidi" w:cstheme="majorBidi"/>
          <w:sz w:val="28"/>
          <w:szCs w:val="28"/>
        </w:rPr>
        <w:t xml:space="preserve"> </w:t>
      </w:r>
      <w:r w:rsidRPr="00CD3155">
        <w:rPr>
          <w:rFonts w:asciiTheme="majorBidi" w:hAnsiTheme="majorBidi" w:cstheme="majorBidi"/>
          <w:sz w:val="28"/>
          <w:szCs w:val="28"/>
          <w:cs/>
        </w:rPr>
        <w:t>และ</w:t>
      </w:r>
      <w:r w:rsidR="00A158B2" w:rsidRPr="00CD3155">
        <w:rPr>
          <w:rFonts w:asciiTheme="majorBidi" w:hAnsiTheme="majorBidi" w:cstheme="majorBidi"/>
          <w:sz w:val="28"/>
          <w:szCs w:val="28"/>
        </w:rPr>
        <w:t xml:space="preserve"> </w:t>
      </w:r>
      <w:r w:rsidR="00A158B2" w:rsidRPr="00CD3155">
        <w:rPr>
          <w:rFonts w:asciiTheme="majorBidi" w:hAnsiTheme="majorBidi" w:cstheme="majorBidi"/>
          <w:sz w:val="28"/>
          <w:szCs w:val="28"/>
        </w:rPr>
        <w:br/>
      </w:r>
      <w:r w:rsidR="001F2771" w:rsidRPr="001F2771">
        <w:rPr>
          <w:rFonts w:asciiTheme="majorBidi" w:hAnsiTheme="majorBidi" w:cstheme="majorBidi"/>
          <w:sz w:val="28"/>
          <w:szCs w:val="28"/>
        </w:rPr>
        <w:t>1</w:t>
      </w:r>
      <w:r w:rsidR="000C6070" w:rsidRPr="00CD3155">
        <w:rPr>
          <w:rFonts w:asciiTheme="majorBidi" w:hAnsiTheme="majorBidi" w:cstheme="majorBidi"/>
          <w:sz w:val="28"/>
          <w:szCs w:val="28"/>
        </w:rPr>
        <w:t>,</w:t>
      </w:r>
      <w:r w:rsidR="001F2771" w:rsidRPr="001F2771">
        <w:rPr>
          <w:rFonts w:asciiTheme="majorBidi" w:hAnsiTheme="majorBidi" w:cstheme="majorBidi"/>
          <w:sz w:val="28"/>
          <w:szCs w:val="28"/>
        </w:rPr>
        <w:t>003</w:t>
      </w:r>
      <w:r w:rsidR="000C6070" w:rsidRPr="00CD3155">
        <w:rPr>
          <w:rFonts w:asciiTheme="majorBidi" w:hAnsiTheme="majorBidi" w:cstheme="majorBidi"/>
          <w:sz w:val="28"/>
          <w:szCs w:val="28"/>
        </w:rPr>
        <w:t xml:space="preserve"> </w:t>
      </w:r>
      <w:r w:rsidRPr="00CD315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D3155">
        <w:rPr>
          <w:rFonts w:asciiTheme="majorBidi" w:hAnsiTheme="majorBidi" w:cstheme="majorBidi"/>
          <w:sz w:val="28"/>
          <w:szCs w:val="28"/>
        </w:rPr>
        <w:t xml:space="preserve"> </w:t>
      </w:r>
      <w:r w:rsidRPr="00CD3155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CD315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2771" w:rsidRPr="001F277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C6317" w:rsidRPr="00CD315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C6317" w:rsidRPr="00CD31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1F2771" w:rsidRPr="001F277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CD315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F2771" w:rsidRPr="001F277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C6317" w:rsidRPr="00CD3155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1F2771" w:rsidRPr="001F2771">
        <w:rPr>
          <w:rFonts w:asciiTheme="majorBidi" w:hAnsiTheme="majorBidi" w:cstheme="majorBidi"/>
          <w:i/>
          <w:iCs/>
          <w:sz w:val="28"/>
          <w:szCs w:val="28"/>
        </w:rPr>
        <w:t>543</w:t>
      </w:r>
      <w:r w:rsidRPr="00CD315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D315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D315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D3155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CD315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F2771" w:rsidRPr="001F2771">
        <w:rPr>
          <w:rFonts w:asciiTheme="majorBidi" w:hAnsiTheme="majorBidi" w:cstheme="majorBidi"/>
          <w:i/>
          <w:iCs/>
          <w:sz w:val="28"/>
          <w:szCs w:val="28"/>
        </w:rPr>
        <w:t>510</w:t>
      </w:r>
      <w:r w:rsidRPr="00CD315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D3155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CD3155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A74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35E8D884" w14:textId="77777777" w:rsidR="007B05D9" w:rsidRDefault="007B05D9" w:rsidP="002A742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19F4A3F" w14:textId="10ED6D95" w:rsidR="00A11329" w:rsidRPr="002A039F" w:rsidRDefault="00A11329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2A039F">
        <w:rPr>
          <w:rFonts w:ascii="Angsana New" w:hAnsi="Angsana New" w:cs="Angsana New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03913BEB" w14:textId="3A2374D1" w:rsidR="00A11329" w:rsidRPr="00F7059A" w:rsidRDefault="00A11329" w:rsidP="00A11329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7D453982" w14:textId="57CF9046" w:rsidR="00D63C8C" w:rsidRPr="00F7059A" w:rsidRDefault="00D63C8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7059A">
        <w:rPr>
          <w:rFonts w:cstheme="minorBidi"/>
          <w:sz w:val="28"/>
          <w:szCs w:val="28"/>
          <w:cs/>
          <w:lang w:val="th-TH"/>
        </w:rPr>
        <w:tab/>
      </w:r>
      <w:r w:rsidRPr="00F7059A">
        <w:rPr>
          <w:rFonts w:cstheme="minorBidi"/>
          <w:sz w:val="28"/>
          <w:szCs w:val="28"/>
          <w:cs/>
          <w:lang w:val="th-TH"/>
        </w:rPr>
        <w:tab/>
      </w:r>
      <w:r w:rsidRPr="00F7059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F7059A" w:rsidRDefault="004666E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8E10C0" w14:textId="5780AFE7" w:rsidR="00A11329" w:rsidRPr="00F7059A" w:rsidRDefault="00A11329" w:rsidP="00EB4B50">
      <w:pPr>
        <w:tabs>
          <w:tab w:val="clear" w:pos="454"/>
          <w:tab w:val="left" w:pos="540"/>
        </w:tabs>
        <w:spacing w:line="420" w:lineRule="exact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7059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F2771" w:rsidRPr="001F2771">
        <w:rPr>
          <w:rFonts w:asciiTheme="majorBidi" w:hAnsiTheme="majorBidi" w:cstheme="majorBidi"/>
          <w:sz w:val="28"/>
          <w:szCs w:val="28"/>
        </w:rPr>
        <w:t>6</w:t>
      </w:r>
      <w:r w:rsidRPr="00F7059A">
        <w:rPr>
          <w:rFonts w:asciiTheme="majorBidi" w:hAnsiTheme="majorBidi" w:cstheme="majorBidi"/>
          <w:sz w:val="28"/>
          <w:szCs w:val="28"/>
        </w:rPr>
        <w:t xml:space="preserve"> </w:t>
      </w:r>
      <w:r w:rsidRPr="00F7059A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</w:t>
      </w:r>
      <w:r w:rsidR="00014C07">
        <w:rPr>
          <w:rFonts w:asciiTheme="majorBidi" w:hAnsiTheme="majorBidi" w:cstheme="majorBidi"/>
          <w:sz w:val="28"/>
          <w:szCs w:val="28"/>
        </w:rPr>
        <w:br/>
      </w:r>
      <w:r w:rsidRPr="00F7059A">
        <w:rPr>
          <w:rFonts w:asciiTheme="majorBidi" w:hAnsiTheme="majorBidi" w:cstheme="majorBidi"/>
          <w:sz w:val="28"/>
          <w:szCs w:val="28"/>
          <w:cs/>
        </w:rPr>
        <w:t>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</w:t>
      </w:r>
      <w:r w:rsidR="00014C07">
        <w:rPr>
          <w:rFonts w:asciiTheme="majorBidi" w:hAnsiTheme="majorBidi" w:cstheme="majorBidi"/>
          <w:sz w:val="28"/>
          <w:szCs w:val="28"/>
        </w:rPr>
        <w:br/>
      </w:r>
      <w:r w:rsidRPr="00F7059A">
        <w:rPr>
          <w:rFonts w:asciiTheme="majorBidi" w:hAnsiTheme="majorBidi" w:cstheme="majorBidi"/>
          <w:sz w:val="28"/>
          <w:szCs w:val="28"/>
          <w:cs/>
        </w:rPr>
        <w:t>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</w:t>
      </w:r>
      <w:r w:rsidR="00014C07">
        <w:rPr>
          <w:rFonts w:asciiTheme="majorBidi" w:hAnsiTheme="majorBidi" w:cstheme="majorBidi"/>
          <w:sz w:val="28"/>
          <w:szCs w:val="28"/>
        </w:rPr>
        <w:br/>
      </w:r>
      <w:r w:rsidRPr="00F7059A">
        <w:rPr>
          <w:rFonts w:asciiTheme="majorBidi" w:hAnsiTheme="majorBidi" w:cstheme="majorBidi"/>
          <w:sz w:val="28"/>
          <w:szCs w:val="28"/>
          <w:cs/>
        </w:rPr>
        <w:t xml:space="preserve">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1CC7FF4" w14:textId="77777777" w:rsidR="004666EC" w:rsidRPr="00F7059A" w:rsidRDefault="004666EC" w:rsidP="004666E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E258EAE" w14:textId="1626A1C6" w:rsidR="00A11329" w:rsidRPr="00F7059A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F7059A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1</w:t>
      </w:r>
      <w:r w:rsidRPr="00F7059A">
        <w:rPr>
          <w:rFonts w:asciiTheme="majorBidi" w:hAnsiTheme="majorBidi" w:cstheme="majorBidi"/>
          <w:sz w:val="28"/>
          <w:szCs w:val="28"/>
          <w:cs/>
        </w:rPr>
        <w:t xml:space="preserve"> การ</w:t>
      </w:r>
      <w:r w:rsidR="00032DB7" w:rsidRPr="00F7059A">
        <w:rPr>
          <w:rFonts w:asciiTheme="majorBidi" w:hAnsiTheme="majorBidi" w:cstheme="majorBidi" w:hint="cs"/>
          <w:sz w:val="28"/>
          <w:szCs w:val="28"/>
          <w:cs/>
        </w:rPr>
        <w:t>บริการด้าน</w:t>
      </w:r>
      <w:r w:rsidR="002C72F6" w:rsidRPr="00F7059A">
        <w:rPr>
          <w:rFonts w:asciiTheme="majorBidi" w:hAnsiTheme="majorBidi" w:cstheme="majorBidi" w:hint="cs"/>
          <w:sz w:val="28"/>
          <w:szCs w:val="28"/>
          <w:cs/>
        </w:rPr>
        <w:t>โลจิสติก</w:t>
      </w:r>
      <w:r w:rsidR="00032DB7" w:rsidRPr="00F7059A">
        <w:rPr>
          <w:rFonts w:asciiTheme="majorBidi" w:hAnsiTheme="majorBidi" w:cstheme="majorBidi" w:hint="cs"/>
          <w:sz w:val="28"/>
          <w:szCs w:val="28"/>
          <w:cs/>
        </w:rPr>
        <w:t>ส์</w:t>
      </w:r>
      <w:r w:rsidR="00133659" w:rsidRPr="00F7059A">
        <w:rPr>
          <w:rFonts w:asciiTheme="majorBidi" w:hAnsiTheme="majorBidi" w:cstheme="majorBidi" w:hint="cs"/>
          <w:sz w:val="28"/>
          <w:szCs w:val="28"/>
          <w:cs/>
        </w:rPr>
        <w:t>ซัพพลายเชน</w:t>
      </w:r>
      <w:r w:rsidR="00032DB7" w:rsidRPr="00F7059A">
        <w:rPr>
          <w:rFonts w:asciiTheme="majorBidi" w:hAnsiTheme="majorBidi" w:cstheme="majorBidi" w:hint="cs"/>
          <w:sz w:val="28"/>
          <w:szCs w:val="28"/>
          <w:cs/>
        </w:rPr>
        <w:t>อย่างครบวงจร</w:t>
      </w:r>
      <w:r w:rsidRPr="00F7059A">
        <w:rPr>
          <w:rFonts w:asciiTheme="majorBidi" w:hAnsiTheme="majorBidi" w:cstheme="majorBidi"/>
          <w:sz w:val="28"/>
          <w:szCs w:val="28"/>
          <w:cs/>
        </w:rPr>
        <w:t>แล</w:t>
      </w:r>
      <w:r w:rsidR="00133659" w:rsidRPr="00F7059A">
        <w:rPr>
          <w:rFonts w:asciiTheme="majorBidi" w:hAnsiTheme="majorBidi" w:cstheme="majorBidi" w:hint="cs"/>
          <w:sz w:val="28"/>
          <w:szCs w:val="28"/>
          <w:cs/>
        </w:rPr>
        <w:t>ะการ</w:t>
      </w:r>
      <w:r w:rsidRPr="00F7059A">
        <w:rPr>
          <w:rFonts w:asciiTheme="majorBidi" w:hAnsiTheme="majorBidi" w:cstheme="majorBidi"/>
          <w:sz w:val="28"/>
          <w:szCs w:val="28"/>
          <w:cs/>
        </w:rPr>
        <w:t>บริหารจัดการคลังสินค้า</w:t>
      </w:r>
    </w:p>
    <w:p w14:paraId="01DFB003" w14:textId="13C923FC" w:rsidR="00A11329" w:rsidRPr="00F7059A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F7059A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2</w:t>
      </w:r>
      <w:r w:rsidRPr="00F7059A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518DB50D" w:rsidR="00A11329" w:rsidRPr="00F7059A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F7059A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F7059A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3</w:t>
      </w:r>
      <w:r w:rsidRPr="00F7059A">
        <w:rPr>
          <w:rFonts w:asciiTheme="majorBidi" w:hAnsiTheme="majorBidi" w:cstheme="majorBidi"/>
          <w:sz w:val="28"/>
          <w:szCs w:val="28"/>
        </w:rPr>
        <w:t xml:space="preserve"> </w:t>
      </w:r>
      <w:r w:rsidRPr="00F7059A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4ED1195A" w14:textId="42942710" w:rsidR="00A11329" w:rsidRPr="00F7059A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F7059A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4</w:t>
      </w:r>
      <w:r w:rsidRPr="00F7059A">
        <w:rPr>
          <w:rFonts w:asciiTheme="majorBidi" w:hAnsiTheme="majorBidi" w:cstheme="majorBidi"/>
          <w:sz w:val="28"/>
          <w:szCs w:val="28"/>
        </w:rPr>
        <w:t xml:space="preserve"> </w:t>
      </w:r>
      <w:r w:rsidRPr="00F7059A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46C66D7B" w14:textId="3EB37766" w:rsidR="00A11329" w:rsidRPr="00F7059A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F7059A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5</w:t>
      </w:r>
      <w:r w:rsidRPr="00F7059A">
        <w:rPr>
          <w:rFonts w:asciiTheme="majorBidi" w:hAnsiTheme="majorBidi" w:cstheme="majorBidi"/>
          <w:sz w:val="28"/>
          <w:szCs w:val="28"/>
        </w:rPr>
        <w:t xml:space="preserve"> </w:t>
      </w:r>
      <w:r w:rsidRPr="00F7059A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787F5D1D" w14:textId="4C76EFD9" w:rsidR="00EB4B50" w:rsidRPr="00F7059A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after="120"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F7059A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6</w:t>
      </w:r>
      <w:r w:rsidRPr="00F7059A">
        <w:rPr>
          <w:rFonts w:asciiTheme="majorBidi" w:hAnsiTheme="majorBidi" w:cstheme="majorBidi"/>
          <w:sz w:val="28"/>
          <w:szCs w:val="28"/>
        </w:rPr>
        <w:t xml:space="preserve"> </w:t>
      </w:r>
      <w:r w:rsidRPr="00F7059A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70056A88" w14:textId="77777777" w:rsidR="00F7059A" w:rsidRPr="00F7059A" w:rsidRDefault="00F7059A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C5C2D5F" w14:textId="22033498" w:rsidR="00D63C8C" w:rsidRPr="00F7059A" w:rsidRDefault="00D63C8C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7059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</w:t>
      </w:r>
    </w:p>
    <w:p w14:paraId="34BF8431" w14:textId="77777777" w:rsidR="004666EC" w:rsidRPr="00F7059A" w:rsidRDefault="004666EC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175BD602" w:rsidR="00D63C8C" w:rsidRPr="00F7059A" w:rsidRDefault="00D63C8C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7059A">
        <w:rPr>
          <w:rFonts w:asciiTheme="majorBidi" w:hAnsiTheme="majorBidi" w:cstheme="majorBidi" w:hint="cs"/>
          <w:sz w:val="28"/>
          <w:szCs w:val="28"/>
          <w:cs/>
        </w:rPr>
        <w:t>บริษัทดำเนินการในส่วนงานธุรกิจเดียวคือธุรกิจการให้บริการรับฝากและบริการจัดการคลังสินค้า ดังนั้น ผู้บริหารจึงพิจารณาว่าบริษัทมีส่วนงานธุรกิจเพียงส่วนงานเดียว</w:t>
      </w:r>
    </w:p>
    <w:p w14:paraId="392DB74F" w14:textId="77777777" w:rsidR="006E75A5" w:rsidRPr="00F7059A" w:rsidRDefault="006E75A5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2E7A285B" w:rsidR="00B0297E" w:rsidRPr="00F7059A" w:rsidRDefault="00B0297E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7059A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  <w:r w:rsidR="00E14908">
        <w:rPr>
          <w:rFonts w:asciiTheme="majorBidi" w:hAnsiTheme="majorBidi" w:cstheme="majorBidi" w:hint="cs"/>
          <w:sz w:val="28"/>
          <w:szCs w:val="28"/>
          <w:cs/>
        </w:rPr>
        <w:t>ธุรกิจ</w:t>
      </w:r>
    </w:p>
    <w:p w14:paraId="28A38FC5" w14:textId="77777777" w:rsidR="006E1E18" w:rsidRDefault="006E1E18" w:rsidP="006E1E18">
      <w:pPr>
        <w:tabs>
          <w:tab w:val="clear" w:pos="680"/>
          <w:tab w:val="clear" w:pos="907"/>
          <w:tab w:val="left" w:pos="900"/>
        </w:tabs>
        <w:spacing w:after="120" w:line="4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A11329" w:rsidRDefault="00A11329" w:rsidP="00A11329">
      <w:pPr>
        <w:rPr>
          <w:rFonts w:cstheme="minorBidi"/>
          <w:cs/>
          <w:lang w:val="th-TH"/>
        </w:rPr>
      </w:pPr>
    </w:p>
    <w:p w14:paraId="7A5DA8AF" w14:textId="77777777" w:rsidR="00A11329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</w:rPr>
      </w:pPr>
    </w:p>
    <w:p w14:paraId="35AA2D34" w14:textId="5BD97D0D" w:rsidR="00A11329" w:rsidRPr="003C7386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A11329" w:rsidRPr="003C7386" w:rsidSect="00F75CB0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617"/>
        <w:gridCol w:w="56"/>
        <w:gridCol w:w="583"/>
        <w:gridCol w:w="60"/>
        <w:gridCol w:w="599"/>
        <w:gridCol w:w="63"/>
        <w:gridCol w:w="668"/>
        <w:gridCol w:w="63"/>
        <w:gridCol w:w="591"/>
        <w:gridCol w:w="52"/>
        <w:gridCol w:w="635"/>
        <w:gridCol w:w="45"/>
        <w:gridCol w:w="603"/>
        <w:gridCol w:w="54"/>
        <w:gridCol w:w="575"/>
        <w:gridCol w:w="81"/>
        <w:gridCol w:w="647"/>
        <w:gridCol w:w="77"/>
        <w:gridCol w:w="645"/>
        <w:gridCol w:w="66"/>
        <w:gridCol w:w="654"/>
        <w:gridCol w:w="104"/>
        <w:gridCol w:w="625"/>
        <w:gridCol w:w="71"/>
        <w:gridCol w:w="672"/>
        <w:gridCol w:w="75"/>
        <w:gridCol w:w="674"/>
        <w:gridCol w:w="64"/>
        <w:gridCol w:w="627"/>
        <w:gridCol w:w="64"/>
        <w:gridCol w:w="656"/>
        <w:gridCol w:w="90"/>
        <w:gridCol w:w="557"/>
        <w:gridCol w:w="11"/>
        <w:gridCol w:w="20"/>
        <w:gridCol w:w="632"/>
        <w:gridCol w:w="6"/>
      </w:tblGrid>
      <w:tr w:rsidR="005D42BA" w:rsidRPr="00E14908" w14:paraId="76D65E93" w14:textId="77777777" w:rsidTr="00573AB8">
        <w:trPr>
          <w:gridAfter w:val="1"/>
          <w:wAfter w:w="6" w:type="dxa"/>
          <w:cantSplit/>
          <w:trHeight w:val="144"/>
        </w:trPr>
        <w:tc>
          <w:tcPr>
            <w:tcW w:w="2698" w:type="dxa"/>
          </w:tcPr>
          <w:p w14:paraId="679250B6" w14:textId="77777777" w:rsidR="005D42BA" w:rsidRPr="00E14908" w:rsidRDefault="005D42BA" w:rsidP="007E6924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  <w:lang w:val="en-GB"/>
              </w:rPr>
            </w:pPr>
          </w:p>
        </w:tc>
        <w:tc>
          <w:tcPr>
            <w:tcW w:w="12376" w:type="dxa"/>
            <w:gridSpan w:val="36"/>
          </w:tcPr>
          <w:p w14:paraId="732F40D0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  <w:r w:rsidRPr="00E14908">
              <w:rPr>
                <w:rFonts w:asciiTheme="majorBidi" w:hAnsiTheme="majorBidi" w:cstheme="majorBidi" w:hint="cs"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5D42BA" w:rsidRPr="00E14908" w14:paraId="47309357" w14:textId="77777777" w:rsidTr="00573AB8">
        <w:trPr>
          <w:gridAfter w:val="1"/>
          <w:wAfter w:w="6" w:type="dxa"/>
          <w:cantSplit/>
          <w:trHeight w:val="144"/>
        </w:trPr>
        <w:tc>
          <w:tcPr>
            <w:tcW w:w="2698" w:type="dxa"/>
          </w:tcPr>
          <w:p w14:paraId="18F726B7" w14:textId="77777777" w:rsidR="005D42BA" w:rsidRPr="00E14908" w:rsidRDefault="005D42BA" w:rsidP="007E6924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1256" w:type="dxa"/>
            <w:gridSpan w:val="3"/>
          </w:tcPr>
          <w:p w14:paraId="5C94F0F4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0" w:type="dxa"/>
          </w:tcPr>
          <w:p w14:paraId="58EC9C80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</w:tcPr>
          <w:p w14:paraId="083CCEDE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3" w:type="dxa"/>
          </w:tcPr>
          <w:p w14:paraId="1FD8D180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278" w:type="dxa"/>
            <w:gridSpan w:val="3"/>
          </w:tcPr>
          <w:p w14:paraId="5BE9CD7A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5" w:type="dxa"/>
          </w:tcPr>
          <w:p w14:paraId="337CA114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232" w:type="dxa"/>
            <w:gridSpan w:val="3"/>
          </w:tcPr>
          <w:p w14:paraId="4F3C5B59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</w:tcPr>
          <w:p w14:paraId="5989526D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</w:p>
        </w:tc>
        <w:tc>
          <w:tcPr>
            <w:tcW w:w="1369" w:type="dxa"/>
            <w:gridSpan w:val="3"/>
          </w:tcPr>
          <w:p w14:paraId="042C0B6C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6" w:type="dxa"/>
          </w:tcPr>
          <w:p w14:paraId="28BEF053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40165B92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92" w:type="dxa"/>
            <w:gridSpan w:val="4"/>
          </w:tcPr>
          <w:p w14:paraId="34C3CB74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64" w:type="dxa"/>
          </w:tcPr>
          <w:p w14:paraId="5660EBB1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5F3EDB3D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90" w:type="dxa"/>
          </w:tcPr>
          <w:p w14:paraId="096D8942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220" w:type="dxa"/>
            <w:gridSpan w:val="4"/>
          </w:tcPr>
          <w:p w14:paraId="4A375123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</w:tr>
      <w:tr w:rsidR="005D42BA" w:rsidRPr="00E14908" w14:paraId="3D7BE2C4" w14:textId="77777777" w:rsidTr="00573AB8">
        <w:trPr>
          <w:gridAfter w:val="1"/>
          <w:wAfter w:w="6" w:type="dxa"/>
          <w:cantSplit/>
          <w:trHeight w:val="144"/>
        </w:trPr>
        <w:tc>
          <w:tcPr>
            <w:tcW w:w="2698" w:type="dxa"/>
          </w:tcPr>
          <w:p w14:paraId="2D915277" w14:textId="77777777" w:rsidR="005D42BA" w:rsidRPr="00E14908" w:rsidRDefault="005D42BA" w:rsidP="007E6924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1256" w:type="dxa"/>
            <w:gridSpan w:val="3"/>
            <w:hideMark/>
          </w:tcPr>
          <w:p w14:paraId="3B155B40" w14:textId="4FF9A358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="001F2771"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0" w:type="dxa"/>
          </w:tcPr>
          <w:p w14:paraId="3D5A6CAF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  <w:hideMark/>
          </w:tcPr>
          <w:p w14:paraId="51084586" w14:textId="1F49286C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="001F2771" w:rsidRPr="00E1490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" w:type="dxa"/>
          </w:tcPr>
          <w:p w14:paraId="455FF840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hideMark/>
          </w:tcPr>
          <w:p w14:paraId="0DC38F89" w14:textId="571E3769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="001F2771" w:rsidRPr="00E1490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5" w:type="dxa"/>
          </w:tcPr>
          <w:p w14:paraId="22663DE8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2" w:type="dxa"/>
            <w:gridSpan w:val="3"/>
            <w:hideMark/>
          </w:tcPr>
          <w:p w14:paraId="4761BD88" w14:textId="70E59455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="001F2771" w:rsidRPr="00E1490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1" w:type="dxa"/>
          </w:tcPr>
          <w:p w14:paraId="0BB0D27E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9" w:type="dxa"/>
            <w:gridSpan w:val="3"/>
            <w:hideMark/>
          </w:tcPr>
          <w:p w14:paraId="1987D536" w14:textId="2644F433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="001F2771" w:rsidRPr="00E1490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66" w:type="dxa"/>
          </w:tcPr>
          <w:p w14:paraId="0B0B3D41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83" w:type="dxa"/>
            <w:gridSpan w:val="3"/>
          </w:tcPr>
          <w:p w14:paraId="4939A8C6" w14:textId="5FAF620D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ส่วนงานที่ </w:t>
            </w:r>
            <w:r w:rsidR="001F2771" w:rsidRPr="00E1490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92" w:type="dxa"/>
            <w:gridSpan w:val="4"/>
            <w:hideMark/>
          </w:tcPr>
          <w:p w14:paraId="440C9CAE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64" w:type="dxa"/>
          </w:tcPr>
          <w:p w14:paraId="32E39681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347" w:type="dxa"/>
            <w:gridSpan w:val="3"/>
          </w:tcPr>
          <w:p w14:paraId="60119DCA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90" w:type="dxa"/>
          </w:tcPr>
          <w:p w14:paraId="1EDF40CD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4"/>
            <w:hideMark/>
          </w:tcPr>
          <w:p w14:paraId="75C5B9F5" w14:textId="77777777" w:rsidR="005D42BA" w:rsidRPr="00E14908" w:rsidRDefault="005D42BA" w:rsidP="007E692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5D42BA" w:rsidRPr="00E14908" w14:paraId="5C6515F4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54B74F4B" w14:textId="71B35D75" w:rsidR="005D42BA" w:rsidRPr="00E14908" w:rsidRDefault="005D42BA" w:rsidP="007E6924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1F2771"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31</w:t>
            </w: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มีนาคม</w:t>
            </w:r>
          </w:p>
        </w:tc>
        <w:tc>
          <w:tcPr>
            <w:tcW w:w="617" w:type="dxa"/>
          </w:tcPr>
          <w:p w14:paraId="1769E523" w14:textId="5E3418D3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56" w:type="dxa"/>
          </w:tcPr>
          <w:p w14:paraId="548830FA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</w:tcPr>
          <w:p w14:paraId="07CBC8AE" w14:textId="6B2E86FE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60" w:type="dxa"/>
          </w:tcPr>
          <w:p w14:paraId="2FDE773B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0490D8DF" w14:textId="07CC8AC0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63" w:type="dxa"/>
          </w:tcPr>
          <w:p w14:paraId="43DC8C99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7F0A9C26" w14:textId="36692AD5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63" w:type="dxa"/>
          </w:tcPr>
          <w:p w14:paraId="55156473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30BB795A" w14:textId="512DCC65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52" w:type="dxa"/>
          </w:tcPr>
          <w:p w14:paraId="232B48EA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4E98FCF8" w14:textId="5ED44D97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45" w:type="dxa"/>
          </w:tcPr>
          <w:p w14:paraId="5E2D8644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1384C62F" w14:textId="628A647C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54" w:type="dxa"/>
          </w:tcPr>
          <w:p w14:paraId="67B3A6A1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</w:tcPr>
          <w:p w14:paraId="720C591C" w14:textId="4A752194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81" w:type="dxa"/>
          </w:tcPr>
          <w:p w14:paraId="5EC37338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3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0B28027D" w14:textId="3A12EAC6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77" w:type="dxa"/>
          </w:tcPr>
          <w:p w14:paraId="18F43268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</w:tcPr>
          <w:p w14:paraId="6B3E6DB6" w14:textId="6B58CBE1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66" w:type="dxa"/>
          </w:tcPr>
          <w:p w14:paraId="5503C638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</w:tcPr>
          <w:p w14:paraId="0CD829CA" w14:textId="337D0029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104" w:type="dxa"/>
          </w:tcPr>
          <w:p w14:paraId="5BC7DCE2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</w:tcPr>
          <w:p w14:paraId="1D71B447" w14:textId="78A626F1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71" w:type="dxa"/>
          </w:tcPr>
          <w:p w14:paraId="2E1DCA08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</w:tcPr>
          <w:p w14:paraId="47DC5E43" w14:textId="01B4E0C3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75" w:type="dxa"/>
          </w:tcPr>
          <w:p w14:paraId="6C190382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</w:tcPr>
          <w:p w14:paraId="16A883E5" w14:textId="335DA9FD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64" w:type="dxa"/>
          </w:tcPr>
          <w:p w14:paraId="59D8B0CC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</w:tcPr>
          <w:p w14:paraId="69035C52" w14:textId="1503B4A2" w:rsidR="005D42BA" w:rsidRPr="00E14908" w:rsidRDefault="001F2771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64" w:type="dxa"/>
          </w:tcPr>
          <w:p w14:paraId="40F9AA4E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</w:tcPr>
          <w:p w14:paraId="4507371F" w14:textId="7FEBA618" w:rsidR="005D42BA" w:rsidRPr="00E14908" w:rsidRDefault="001F2771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40DA705C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71559EF" w14:textId="288ED22D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20" w:type="dxa"/>
          </w:tcPr>
          <w:p w14:paraId="2927D781" w14:textId="77777777" w:rsidR="005D42BA" w:rsidRPr="00E14908" w:rsidRDefault="005D42BA" w:rsidP="007E6924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</w:tcPr>
          <w:p w14:paraId="788333BF" w14:textId="4D3D67A8" w:rsidR="005D42BA" w:rsidRPr="00E14908" w:rsidRDefault="001F2771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</w:tr>
      <w:tr w:rsidR="005D42BA" w:rsidRPr="00E14908" w14:paraId="1EDAD16E" w14:textId="77777777" w:rsidTr="00573AB8">
        <w:trPr>
          <w:gridAfter w:val="1"/>
          <w:wAfter w:w="6" w:type="dxa"/>
          <w:cantSplit/>
          <w:trHeight w:val="144"/>
        </w:trPr>
        <w:tc>
          <w:tcPr>
            <w:tcW w:w="2698" w:type="dxa"/>
            <w:vAlign w:val="bottom"/>
          </w:tcPr>
          <w:p w14:paraId="2D081D50" w14:textId="77777777" w:rsidR="005D42BA" w:rsidRPr="00E14908" w:rsidRDefault="005D42BA" w:rsidP="007E6924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376" w:type="dxa"/>
            <w:gridSpan w:val="36"/>
          </w:tcPr>
          <w:p w14:paraId="2B596094" w14:textId="77777777" w:rsidR="005D42BA" w:rsidRPr="00E14908" w:rsidRDefault="005D42BA" w:rsidP="007E69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  <w:t>(</w:t>
            </w:r>
            <w:r w:rsidRPr="00E14908">
              <w:rPr>
                <w:rFonts w:asciiTheme="majorBidi" w:hAnsiTheme="majorBidi" w:cstheme="majorBidi" w:hint="cs"/>
                <w:b/>
                <w:i/>
                <w:iCs/>
                <w:sz w:val="20"/>
                <w:szCs w:val="20"/>
                <w:cs/>
              </w:rPr>
              <w:t>ล้านบาท)</w:t>
            </w:r>
          </w:p>
        </w:tc>
      </w:tr>
      <w:tr w:rsidR="00E14908" w:rsidRPr="00E14908" w14:paraId="3EB338B2" w14:textId="77777777" w:rsidTr="00573AB8">
        <w:trPr>
          <w:gridAfter w:val="1"/>
          <w:wAfter w:w="6" w:type="dxa"/>
          <w:cantSplit/>
          <w:trHeight w:val="144"/>
        </w:trPr>
        <w:tc>
          <w:tcPr>
            <w:tcW w:w="2698" w:type="dxa"/>
          </w:tcPr>
          <w:p w14:paraId="6A87041A" w14:textId="37571060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2376" w:type="dxa"/>
            <w:gridSpan w:val="36"/>
          </w:tcPr>
          <w:p w14:paraId="58B54F62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</w:pPr>
          </w:p>
        </w:tc>
      </w:tr>
      <w:tr w:rsidR="00E14908" w:rsidRPr="00E14908" w14:paraId="6DC75837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4BA11D43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17" w:type="dxa"/>
          </w:tcPr>
          <w:p w14:paraId="7EEC64EF" w14:textId="6BA140BC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D12B3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6" w:type="dxa"/>
          </w:tcPr>
          <w:p w14:paraId="4DE91D9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</w:tcPr>
          <w:p w14:paraId="0321BC06" w14:textId="08292486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618</w:t>
            </w:r>
          </w:p>
        </w:tc>
        <w:tc>
          <w:tcPr>
            <w:tcW w:w="60" w:type="dxa"/>
          </w:tcPr>
          <w:p w14:paraId="4036D73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12EA68AB" w14:textId="7EAD7BEF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63" w:type="dxa"/>
          </w:tcPr>
          <w:p w14:paraId="45BE27E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2B0CF90C" w14:textId="788C90B1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58</w:t>
            </w:r>
          </w:p>
        </w:tc>
        <w:tc>
          <w:tcPr>
            <w:tcW w:w="63" w:type="dxa"/>
          </w:tcPr>
          <w:p w14:paraId="2BBB031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4071AED8" w14:textId="50EC236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52" w:type="dxa"/>
          </w:tcPr>
          <w:p w14:paraId="644D5E1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0720BA4F" w14:textId="264F2B81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47</w:t>
            </w:r>
          </w:p>
        </w:tc>
        <w:tc>
          <w:tcPr>
            <w:tcW w:w="45" w:type="dxa"/>
          </w:tcPr>
          <w:p w14:paraId="0D98238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20976F59" w14:textId="70359FC0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54" w:type="dxa"/>
          </w:tcPr>
          <w:p w14:paraId="6C976E7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</w:tcPr>
          <w:p w14:paraId="0876A45B" w14:textId="79BA9CC4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29</w:t>
            </w:r>
          </w:p>
        </w:tc>
        <w:tc>
          <w:tcPr>
            <w:tcW w:w="81" w:type="dxa"/>
          </w:tcPr>
          <w:p w14:paraId="4A8BDCB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72A0733C" w14:textId="6C0283B4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882E03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</w:p>
        </w:tc>
        <w:tc>
          <w:tcPr>
            <w:tcW w:w="77" w:type="dxa"/>
          </w:tcPr>
          <w:p w14:paraId="1071BB9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</w:tcPr>
          <w:p w14:paraId="7635330A" w14:textId="04DDEB6B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200</w:t>
            </w:r>
          </w:p>
        </w:tc>
        <w:tc>
          <w:tcPr>
            <w:tcW w:w="66" w:type="dxa"/>
          </w:tcPr>
          <w:p w14:paraId="71F3FB8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</w:tcPr>
          <w:p w14:paraId="380504F1" w14:textId="1D67F7C6" w:rsidR="00E14908" w:rsidRPr="00433D8A" w:rsidRDefault="00F604B2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</w:rPr>
              <w:t>9</w:t>
            </w:r>
            <w:r w:rsidR="00D96C88" w:rsidRPr="00433D8A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04" w:type="dxa"/>
          </w:tcPr>
          <w:p w14:paraId="339B737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</w:tcPr>
          <w:p w14:paraId="6DAA1F08" w14:textId="2E77493D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</w:rPr>
              <w:t>14</w:t>
            </w:r>
          </w:p>
        </w:tc>
        <w:tc>
          <w:tcPr>
            <w:tcW w:w="71" w:type="dxa"/>
          </w:tcPr>
          <w:p w14:paraId="32755E9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</w:tcPr>
          <w:p w14:paraId="5BBA4A87" w14:textId="00AB8481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1,14</w:t>
            </w:r>
            <w:r w:rsidR="00D96C88" w:rsidRPr="00433D8A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5" w:type="dxa"/>
          </w:tcPr>
          <w:p w14:paraId="14C9F31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</w:tcPr>
          <w:p w14:paraId="227E745F" w14:textId="01177D6D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</w:rPr>
              <w:t>966</w:t>
            </w:r>
          </w:p>
        </w:tc>
        <w:tc>
          <w:tcPr>
            <w:tcW w:w="64" w:type="dxa"/>
          </w:tcPr>
          <w:p w14:paraId="684325E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</w:tcPr>
          <w:p w14:paraId="7311A3A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64" w:type="dxa"/>
          </w:tcPr>
          <w:p w14:paraId="06C0E36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</w:tcPr>
          <w:p w14:paraId="30E0280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0" w:type="dxa"/>
          </w:tcPr>
          <w:p w14:paraId="226B7C7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091B8DF" w14:textId="263D13E4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1,14</w:t>
            </w:r>
            <w:r w:rsidR="00D96C88" w:rsidRPr="00433D8A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0" w:type="dxa"/>
          </w:tcPr>
          <w:p w14:paraId="416DF0D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</w:tcPr>
          <w:p w14:paraId="31BE54C8" w14:textId="3816C6D0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</w:rPr>
              <w:t>966</w:t>
            </w:r>
          </w:p>
        </w:tc>
      </w:tr>
      <w:tr w:rsidR="00E14908" w:rsidRPr="00E14908" w14:paraId="78967CBC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139034D6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1E47BD27" w14:textId="667E782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604B2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</w:p>
        </w:tc>
        <w:tc>
          <w:tcPr>
            <w:tcW w:w="56" w:type="dxa"/>
          </w:tcPr>
          <w:p w14:paraId="4130389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71F8C8C2" w14:textId="4C55C0F8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</w:p>
        </w:tc>
        <w:tc>
          <w:tcPr>
            <w:tcW w:w="60" w:type="dxa"/>
          </w:tcPr>
          <w:p w14:paraId="703A9FA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140AC5B9" w14:textId="337771DB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  <w:tc>
          <w:tcPr>
            <w:tcW w:w="63" w:type="dxa"/>
          </w:tcPr>
          <w:p w14:paraId="7C5002C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4876B74" w14:textId="6A2BB39A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63</w:t>
            </w:r>
          </w:p>
        </w:tc>
        <w:tc>
          <w:tcPr>
            <w:tcW w:w="63" w:type="dxa"/>
          </w:tcPr>
          <w:p w14:paraId="7A320EF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6D75F58C" w14:textId="44A0AA3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2" w:type="dxa"/>
          </w:tcPr>
          <w:p w14:paraId="6159DC9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4F7079E0" w14:textId="6C98B7DE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45" w:type="dxa"/>
          </w:tcPr>
          <w:p w14:paraId="29006B3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101E7CA5" w14:textId="46F1C12F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4" w:type="dxa"/>
          </w:tcPr>
          <w:p w14:paraId="7CA080F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3481227B" w14:textId="6882837C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1" w:type="dxa"/>
          </w:tcPr>
          <w:p w14:paraId="5914A7E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vAlign w:val="bottom"/>
          </w:tcPr>
          <w:p w14:paraId="087AB70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66CCDE3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C75A6D1" w14:textId="12C608BC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</w:p>
        </w:tc>
        <w:tc>
          <w:tcPr>
            <w:tcW w:w="66" w:type="dxa"/>
          </w:tcPr>
          <w:p w14:paraId="288D7AA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56A7A452" w14:textId="64DBD659" w:rsidR="00E14908" w:rsidRPr="00433D8A" w:rsidRDefault="00F604B2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="00D96C88" w:rsidRPr="00433D8A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4" w:type="dxa"/>
          </w:tcPr>
          <w:p w14:paraId="7857D273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5C317EDC" w14:textId="251C7754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</w:rPr>
              <w:t>76</w:t>
            </w:r>
          </w:p>
        </w:tc>
        <w:tc>
          <w:tcPr>
            <w:tcW w:w="71" w:type="dxa"/>
          </w:tcPr>
          <w:p w14:paraId="71DCAC2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39C4C256" w14:textId="56C40D0A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D96C88" w:rsidRPr="00433D8A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5" w:type="dxa"/>
          </w:tcPr>
          <w:p w14:paraId="4C602E6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20E0814E" w14:textId="1CC1398B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</w:rPr>
              <w:t>152</w:t>
            </w:r>
          </w:p>
        </w:tc>
        <w:tc>
          <w:tcPr>
            <w:tcW w:w="64" w:type="dxa"/>
          </w:tcPr>
          <w:p w14:paraId="5FCD520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62D15F7D" w14:textId="24D5724F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(22</w:t>
            </w:r>
            <w:r w:rsidR="00D96C88" w:rsidRPr="00433D8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433D8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14:paraId="1549230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31D20E4D" w14:textId="35FAC2AD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(152)</w:t>
            </w:r>
          </w:p>
        </w:tc>
        <w:tc>
          <w:tcPr>
            <w:tcW w:w="90" w:type="dxa"/>
          </w:tcPr>
          <w:p w14:paraId="627B676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3339D20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</w:tcPr>
          <w:p w14:paraId="4C3C001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</w:tcPr>
          <w:p w14:paraId="34DC0AC8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E14908" w:rsidRPr="00E14908" w14:paraId="1E2AFAFD" w14:textId="77777777" w:rsidTr="00573AB8">
        <w:trPr>
          <w:cantSplit/>
          <w:trHeight w:val="144"/>
        </w:trPr>
        <w:tc>
          <w:tcPr>
            <w:tcW w:w="2698" w:type="dxa"/>
          </w:tcPr>
          <w:p w14:paraId="403C2F95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</w:tcPr>
          <w:p w14:paraId="5FFA478F" w14:textId="3C4FB476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70</w:t>
            </w:r>
            <w:r w:rsidR="00F604B2" w:rsidRPr="00C2686C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56" w:type="dxa"/>
          </w:tcPr>
          <w:p w14:paraId="1F98306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2C850DF9" w14:textId="479FEB7B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</w:rPr>
              <w:t>624</w:t>
            </w:r>
          </w:p>
        </w:tc>
        <w:tc>
          <w:tcPr>
            <w:tcW w:w="60" w:type="dxa"/>
          </w:tcPr>
          <w:p w14:paraId="0775D24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4E1129A3" w14:textId="3C61EFAC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164</w:t>
            </w:r>
          </w:p>
        </w:tc>
        <w:tc>
          <w:tcPr>
            <w:tcW w:w="63" w:type="dxa"/>
          </w:tcPr>
          <w:p w14:paraId="03773A5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006EE0F" w14:textId="2A2992BC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</w:rPr>
              <w:t>121</w:t>
            </w:r>
          </w:p>
        </w:tc>
        <w:tc>
          <w:tcPr>
            <w:tcW w:w="63" w:type="dxa"/>
          </w:tcPr>
          <w:p w14:paraId="74E77AF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6F65DE99" w14:textId="2F59619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48</w:t>
            </w:r>
          </w:p>
        </w:tc>
        <w:tc>
          <w:tcPr>
            <w:tcW w:w="52" w:type="dxa"/>
          </w:tcPr>
          <w:p w14:paraId="321997A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1ADCD10B" w14:textId="7A22389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</w:rPr>
              <w:t>51</w:t>
            </w:r>
          </w:p>
        </w:tc>
        <w:tc>
          <w:tcPr>
            <w:tcW w:w="45" w:type="dxa"/>
          </w:tcPr>
          <w:p w14:paraId="244C5CE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2093DAF6" w14:textId="045FD61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30</w:t>
            </w:r>
          </w:p>
        </w:tc>
        <w:tc>
          <w:tcPr>
            <w:tcW w:w="54" w:type="dxa"/>
          </w:tcPr>
          <w:p w14:paraId="6343E42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E95D097" w14:textId="36089908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</w:rPr>
              <w:t>3</w:t>
            </w: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</w:p>
        </w:tc>
        <w:tc>
          <w:tcPr>
            <w:tcW w:w="81" w:type="dxa"/>
          </w:tcPr>
          <w:p w14:paraId="147011D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2A68340D" w14:textId="487DC08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25</w:t>
            </w:r>
            <w:r w:rsidR="00882E03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7</w:t>
            </w:r>
          </w:p>
        </w:tc>
        <w:tc>
          <w:tcPr>
            <w:tcW w:w="77" w:type="dxa"/>
          </w:tcPr>
          <w:p w14:paraId="7AA1A83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26C04457" w14:textId="50B138DE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</w:rPr>
              <w:t>20</w:t>
            </w: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</w:p>
        </w:tc>
        <w:tc>
          <w:tcPr>
            <w:tcW w:w="66" w:type="dxa"/>
          </w:tcPr>
          <w:p w14:paraId="390A942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65E247C6" w14:textId="462324C5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="00F604B2" w:rsidRPr="00433D8A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71</w:t>
            </w:r>
          </w:p>
        </w:tc>
        <w:tc>
          <w:tcPr>
            <w:tcW w:w="104" w:type="dxa"/>
          </w:tcPr>
          <w:p w14:paraId="34E86C3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538B77E7" w14:textId="4CFF6903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</w:rPr>
              <w:t>90</w:t>
            </w:r>
          </w:p>
        </w:tc>
        <w:tc>
          <w:tcPr>
            <w:tcW w:w="71" w:type="dxa"/>
          </w:tcPr>
          <w:p w14:paraId="2883CC8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634A61A9" w14:textId="3FD362B2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1,37</w:t>
            </w:r>
            <w:r w:rsidR="00F604B2" w:rsidRPr="00433D8A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75" w:type="dxa"/>
          </w:tcPr>
          <w:p w14:paraId="37916B9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60D90F24" w14:textId="515EBE2B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</w:rPr>
              <w:t>1</w:t>
            </w: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,</w:t>
            </w: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</w:rPr>
              <w:t>118</w:t>
            </w:r>
          </w:p>
        </w:tc>
        <w:tc>
          <w:tcPr>
            <w:tcW w:w="64" w:type="dxa"/>
          </w:tcPr>
          <w:p w14:paraId="0226B40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21D4D26D" w14:textId="43B30F99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(22</w:t>
            </w:r>
            <w:r w:rsidR="00D96C88"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7</w:t>
            </w: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)</w:t>
            </w:r>
          </w:p>
        </w:tc>
        <w:tc>
          <w:tcPr>
            <w:tcW w:w="64" w:type="dxa"/>
          </w:tcPr>
          <w:p w14:paraId="7C995253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20F829DF" w14:textId="2B9C64E3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(152)</w:t>
            </w:r>
          </w:p>
        </w:tc>
        <w:tc>
          <w:tcPr>
            <w:tcW w:w="90" w:type="dxa"/>
          </w:tcPr>
          <w:p w14:paraId="6B6B234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346D40" w14:textId="3F1E78AF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1,14</w:t>
            </w:r>
            <w:r w:rsidR="00D96C88"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7</w:t>
            </w:r>
          </w:p>
        </w:tc>
        <w:tc>
          <w:tcPr>
            <w:tcW w:w="20" w:type="dxa"/>
          </w:tcPr>
          <w:p w14:paraId="5E4FF4C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6F8AC2" w14:textId="25824D0D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966</w:t>
            </w:r>
          </w:p>
        </w:tc>
      </w:tr>
      <w:tr w:rsidR="00E14908" w:rsidRPr="00433D8A" w14:paraId="3F4FDF1A" w14:textId="77777777" w:rsidTr="00573AB8">
        <w:trPr>
          <w:gridAfter w:val="1"/>
          <w:wAfter w:w="6" w:type="dxa"/>
          <w:cantSplit/>
          <w:trHeight w:val="144"/>
        </w:trPr>
        <w:tc>
          <w:tcPr>
            <w:tcW w:w="2698" w:type="dxa"/>
            <w:vAlign w:val="bottom"/>
          </w:tcPr>
          <w:p w14:paraId="71EB6C76" w14:textId="77777777" w:rsidR="00E14908" w:rsidRPr="004A6075" w:rsidRDefault="00E14908" w:rsidP="00E14908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7" w:type="dxa"/>
            <w:tcBorders>
              <w:left w:val="nil"/>
              <w:bottom w:val="nil"/>
              <w:right w:val="nil"/>
            </w:tcBorders>
            <w:vAlign w:val="bottom"/>
          </w:tcPr>
          <w:p w14:paraId="6FACDFA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6" w:type="dxa"/>
            <w:vAlign w:val="bottom"/>
          </w:tcPr>
          <w:p w14:paraId="560DF6F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83" w:type="dxa"/>
            <w:tcBorders>
              <w:left w:val="nil"/>
              <w:bottom w:val="nil"/>
              <w:right w:val="nil"/>
            </w:tcBorders>
            <w:vAlign w:val="bottom"/>
          </w:tcPr>
          <w:p w14:paraId="70C7689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14:paraId="2D038DE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7C67508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" w:type="dxa"/>
            <w:vAlign w:val="bottom"/>
          </w:tcPr>
          <w:p w14:paraId="2289FA3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225073B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" w:type="dxa"/>
            <w:vAlign w:val="bottom"/>
          </w:tcPr>
          <w:p w14:paraId="0374BAC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302E491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2" w:type="dxa"/>
            <w:vAlign w:val="bottom"/>
          </w:tcPr>
          <w:p w14:paraId="7AB61D2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3788D39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45" w:type="dxa"/>
            <w:vAlign w:val="bottom"/>
          </w:tcPr>
          <w:p w14:paraId="172ABFF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5E126A3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4" w:type="dxa"/>
            <w:vAlign w:val="bottom"/>
          </w:tcPr>
          <w:p w14:paraId="038104B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079EA05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1" w:type="dxa"/>
            <w:vAlign w:val="bottom"/>
          </w:tcPr>
          <w:p w14:paraId="6B793A5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24BFD93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6EFC38F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5D233C5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6" w:type="dxa"/>
          </w:tcPr>
          <w:p w14:paraId="2BCECE5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7CDC4C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6C03E25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6C0ECC5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0EC304C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6A9BC71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5" w:type="dxa"/>
            <w:vAlign w:val="bottom"/>
          </w:tcPr>
          <w:p w14:paraId="7530E9E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708975F7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" w:type="dxa"/>
          </w:tcPr>
          <w:p w14:paraId="647F701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07FC7A87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7BF541C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0AE9DDC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8EE6E8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7E129983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1" w:type="dxa"/>
            <w:gridSpan w:val="2"/>
            <w:vAlign w:val="bottom"/>
          </w:tcPr>
          <w:p w14:paraId="2A98357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vAlign w:val="bottom"/>
          </w:tcPr>
          <w:p w14:paraId="2C471DD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E14908" w:rsidRPr="00433D8A" w14:paraId="3B438909" w14:textId="77777777" w:rsidTr="00573AB8">
        <w:trPr>
          <w:gridAfter w:val="1"/>
          <w:wAfter w:w="6" w:type="dxa"/>
          <w:cantSplit/>
          <w:trHeight w:val="144"/>
        </w:trPr>
        <w:tc>
          <w:tcPr>
            <w:tcW w:w="2698" w:type="dxa"/>
            <w:vAlign w:val="bottom"/>
          </w:tcPr>
          <w:p w14:paraId="762EABCE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617" w:type="dxa"/>
            <w:tcBorders>
              <w:left w:val="nil"/>
              <w:bottom w:val="nil"/>
              <w:right w:val="nil"/>
            </w:tcBorders>
            <w:vAlign w:val="bottom"/>
          </w:tcPr>
          <w:p w14:paraId="7781E2F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6" w:type="dxa"/>
            <w:vAlign w:val="bottom"/>
          </w:tcPr>
          <w:p w14:paraId="4CEDE62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83" w:type="dxa"/>
            <w:tcBorders>
              <w:left w:val="nil"/>
              <w:bottom w:val="nil"/>
              <w:right w:val="nil"/>
            </w:tcBorders>
            <w:vAlign w:val="bottom"/>
          </w:tcPr>
          <w:p w14:paraId="5DA2D20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14:paraId="4A5F9C4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50FA10F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" w:type="dxa"/>
            <w:vAlign w:val="bottom"/>
          </w:tcPr>
          <w:p w14:paraId="246921F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70495CA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" w:type="dxa"/>
            <w:vAlign w:val="bottom"/>
          </w:tcPr>
          <w:p w14:paraId="4974043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02D205D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2" w:type="dxa"/>
            <w:vAlign w:val="bottom"/>
          </w:tcPr>
          <w:p w14:paraId="4E37303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3640CA4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45" w:type="dxa"/>
            <w:vAlign w:val="bottom"/>
          </w:tcPr>
          <w:p w14:paraId="6E9BF32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6FCC33A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4" w:type="dxa"/>
            <w:vAlign w:val="bottom"/>
          </w:tcPr>
          <w:p w14:paraId="07E74E4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4FB329A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1" w:type="dxa"/>
            <w:vAlign w:val="bottom"/>
          </w:tcPr>
          <w:p w14:paraId="2751AB0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031C2B8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6ABF968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52FF0F9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6" w:type="dxa"/>
          </w:tcPr>
          <w:p w14:paraId="1E04F99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FE77CA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2EA6F7D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567F3B76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6A1912D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5EF43D9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5" w:type="dxa"/>
            <w:vAlign w:val="bottom"/>
          </w:tcPr>
          <w:p w14:paraId="5AEC6768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3A47E38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" w:type="dxa"/>
          </w:tcPr>
          <w:p w14:paraId="72F0E80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1F02CFB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49E700D6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3E17E06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3509381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3DB8E427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1" w:type="dxa"/>
            <w:gridSpan w:val="2"/>
            <w:vAlign w:val="bottom"/>
          </w:tcPr>
          <w:p w14:paraId="79158F4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vAlign w:val="bottom"/>
          </w:tcPr>
          <w:p w14:paraId="4B273C5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E14908" w:rsidRPr="00433D8A" w14:paraId="4E065C9F" w14:textId="77777777" w:rsidTr="00573AB8">
        <w:trPr>
          <w:gridAfter w:val="1"/>
          <w:wAfter w:w="6" w:type="dxa"/>
          <w:cantSplit/>
          <w:trHeight w:val="144"/>
        </w:trPr>
        <w:tc>
          <w:tcPr>
            <w:tcW w:w="2698" w:type="dxa"/>
          </w:tcPr>
          <w:p w14:paraId="28ED0286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ส่วนงานภูมิศาสตร์หลัก</w:t>
            </w:r>
          </w:p>
        </w:tc>
        <w:tc>
          <w:tcPr>
            <w:tcW w:w="617" w:type="dxa"/>
            <w:tcBorders>
              <w:left w:val="nil"/>
              <w:bottom w:val="nil"/>
              <w:right w:val="nil"/>
            </w:tcBorders>
            <w:vAlign w:val="bottom"/>
          </w:tcPr>
          <w:p w14:paraId="2786A9D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6" w:type="dxa"/>
            <w:vAlign w:val="bottom"/>
          </w:tcPr>
          <w:p w14:paraId="742F85A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83" w:type="dxa"/>
            <w:tcBorders>
              <w:left w:val="nil"/>
              <w:bottom w:val="nil"/>
              <w:right w:val="nil"/>
            </w:tcBorders>
            <w:vAlign w:val="bottom"/>
          </w:tcPr>
          <w:p w14:paraId="5E27805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14:paraId="2C7311E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55836AC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" w:type="dxa"/>
            <w:vAlign w:val="bottom"/>
          </w:tcPr>
          <w:p w14:paraId="2DA4C25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24C0603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" w:type="dxa"/>
            <w:vAlign w:val="bottom"/>
          </w:tcPr>
          <w:p w14:paraId="03380B4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1816635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2" w:type="dxa"/>
            <w:vAlign w:val="bottom"/>
          </w:tcPr>
          <w:p w14:paraId="2DEDB65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1378AE6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45" w:type="dxa"/>
            <w:vAlign w:val="bottom"/>
          </w:tcPr>
          <w:p w14:paraId="17C8536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7B338A8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4" w:type="dxa"/>
            <w:vAlign w:val="bottom"/>
          </w:tcPr>
          <w:p w14:paraId="0356322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1CCF35E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1" w:type="dxa"/>
            <w:vAlign w:val="bottom"/>
          </w:tcPr>
          <w:p w14:paraId="54546F3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463B213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65770AF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22EC452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6" w:type="dxa"/>
          </w:tcPr>
          <w:p w14:paraId="5D24BA9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516DDC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39476B4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03EBFF1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0FA56C26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5832A507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5" w:type="dxa"/>
            <w:vAlign w:val="bottom"/>
          </w:tcPr>
          <w:p w14:paraId="29F1D25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3D2004F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" w:type="dxa"/>
          </w:tcPr>
          <w:p w14:paraId="106A4C26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58F802E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3D9535F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2044D00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AEC667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2A23D49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1" w:type="dxa"/>
            <w:gridSpan w:val="2"/>
            <w:vAlign w:val="bottom"/>
          </w:tcPr>
          <w:p w14:paraId="3B9FC49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vAlign w:val="bottom"/>
          </w:tcPr>
          <w:p w14:paraId="7B462BA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E14908" w:rsidRPr="00E14908" w14:paraId="1D1FEE32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651C1268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617" w:type="dxa"/>
          </w:tcPr>
          <w:p w14:paraId="00FB0709" w14:textId="0C704B51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F604B2">
              <w:rPr>
                <w:rFonts w:asciiTheme="majorBidi" w:hAnsiTheme="majorBidi" w:cstheme="majorBidi" w:hint="cs"/>
                <w:sz w:val="20"/>
                <w:szCs w:val="20"/>
                <w:cs/>
              </w:rPr>
              <w:t>4</w:t>
            </w:r>
          </w:p>
        </w:tc>
        <w:tc>
          <w:tcPr>
            <w:tcW w:w="56" w:type="dxa"/>
          </w:tcPr>
          <w:p w14:paraId="3949A34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</w:tcPr>
          <w:p w14:paraId="5909F824" w14:textId="41617F5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60" w:type="dxa"/>
          </w:tcPr>
          <w:p w14:paraId="6E81737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773775C4" w14:textId="7CA7031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162</w:t>
            </w:r>
          </w:p>
        </w:tc>
        <w:tc>
          <w:tcPr>
            <w:tcW w:w="63" w:type="dxa"/>
          </w:tcPr>
          <w:p w14:paraId="25ADE2C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1AE2C364" w14:textId="675370B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121</w:t>
            </w:r>
          </w:p>
        </w:tc>
        <w:tc>
          <w:tcPr>
            <w:tcW w:w="63" w:type="dxa"/>
          </w:tcPr>
          <w:p w14:paraId="086EA2E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176C4E03" w14:textId="06EF9191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604B2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</w:p>
        </w:tc>
        <w:tc>
          <w:tcPr>
            <w:tcW w:w="52" w:type="dxa"/>
          </w:tcPr>
          <w:p w14:paraId="30F9979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723A49A9" w14:textId="158EE21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45" w:type="dxa"/>
          </w:tcPr>
          <w:p w14:paraId="4128BA4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527E0BC8" w14:textId="0356072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54" w:type="dxa"/>
          </w:tcPr>
          <w:p w14:paraId="4896CC0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</w:tcPr>
          <w:p w14:paraId="5C1DF03F" w14:textId="1835F046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81" w:type="dxa"/>
          </w:tcPr>
          <w:p w14:paraId="03969A9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43B4AC4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0542067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</w:tcPr>
          <w:p w14:paraId="50FE1768" w14:textId="2DF9BA9C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66" w:type="dxa"/>
          </w:tcPr>
          <w:p w14:paraId="3ED4E25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</w:tcPr>
          <w:p w14:paraId="07FD3E71" w14:textId="53C63C5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97697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4" w:type="dxa"/>
          </w:tcPr>
          <w:p w14:paraId="1951260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vAlign w:val="bottom"/>
          </w:tcPr>
          <w:p w14:paraId="592DB8FB" w14:textId="561EF03A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88</w:t>
            </w:r>
          </w:p>
        </w:tc>
        <w:tc>
          <w:tcPr>
            <w:tcW w:w="71" w:type="dxa"/>
          </w:tcPr>
          <w:p w14:paraId="4A1E637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0ADB278D" w14:textId="2F5FBD20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1,0</w:t>
            </w:r>
            <w:r w:rsidR="00997697">
              <w:rPr>
                <w:rFonts w:asciiTheme="majorBidi" w:hAnsiTheme="majorBidi" w:cstheme="majorBidi"/>
                <w:sz w:val="20"/>
                <w:szCs w:val="20"/>
              </w:rPr>
              <w:t>09</w:t>
            </w:r>
          </w:p>
        </w:tc>
        <w:tc>
          <w:tcPr>
            <w:tcW w:w="75" w:type="dxa"/>
          </w:tcPr>
          <w:p w14:paraId="1488F2B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  <w:vAlign w:val="bottom"/>
          </w:tcPr>
          <w:p w14:paraId="64D4FE12" w14:textId="709455A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901</w:t>
            </w:r>
          </w:p>
        </w:tc>
        <w:tc>
          <w:tcPr>
            <w:tcW w:w="64" w:type="dxa"/>
          </w:tcPr>
          <w:p w14:paraId="5A23E85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</w:tcPr>
          <w:p w14:paraId="2E94DF05" w14:textId="52B482DE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21</w:t>
            </w:r>
            <w:r w:rsidR="00D96C88" w:rsidRPr="00433D8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433D8A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203C8A0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</w:tcPr>
          <w:p w14:paraId="4D86EAE8" w14:textId="3D25295E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(152)</w:t>
            </w:r>
          </w:p>
        </w:tc>
        <w:tc>
          <w:tcPr>
            <w:tcW w:w="90" w:type="dxa"/>
          </w:tcPr>
          <w:p w14:paraId="4BEE960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  <w:vAlign w:val="bottom"/>
          </w:tcPr>
          <w:p w14:paraId="1AFD8865" w14:textId="5B8A4A99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79</w:t>
            </w:r>
            <w:r w:rsidR="00997697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0" w:type="dxa"/>
          </w:tcPr>
          <w:p w14:paraId="0B6650F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  <w:vAlign w:val="bottom"/>
          </w:tcPr>
          <w:p w14:paraId="6F3D48D4" w14:textId="5AB574FD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91A8D" w:rsidRPr="00433D8A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</w:tr>
      <w:tr w:rsidR="00E14908" w:rsidRPr="00E14908" w14:paraId="3A1633F0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6D01AD55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617" w:type="dxa"/>
          </w:tcPr>
          <w:p w14:paraId="7463866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2928B07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</w:tcPr>
          <w:p w14:paraId="1907310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60" w:type="dxa"/>
          </w:tcPr>
          <w:p w14:paraId="43F0CB4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07B37F0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0C1CB1F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43E33D3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63" w:type="dxa"/>
          </w:tcPr>
          <w:p w14:paraId="7FAF8E6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0CF75DE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dxa"/>
          </w:tcPr>
          <w:p w14:paraId="08D99E2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1F957CC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5" w:type="dxa"/>
          </w:tcPr>
          <w:p w14:paraId="44E1087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080E376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46FA45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</w:tcPr>
          <w:p w14:paraId="6A013DA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4CA62C0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1DF39030" w14:textId="1D353E20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77" w:type="dxa"/>
          </w:tcPr>
          <w:p w14:paraId="23EF492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5" w:type="dxa"/>
            <w:vAlign w:val="bottom"/>
          </w:tcPr>
          <w:p w14:paraId="2DD5E3C3" w14:textId="7C5B8E99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197</w:t>
            </w:r>
          </w:p>
        </w:tc>
        <w:tc>
          <w:tcPr>
            <w:tcW w:w="66" w:type="dxa"/>
          </w:tcPr>
          <w:p w14:paraId="018F891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7A8AAAE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4" w:type="dxa"/>
          </w:tcPr>
          <w:p w14:paraId="34CBCD5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25" w:type="dxa"/>
            <w:vAlign w:val="bottom"/>
          </w:tcPr>
          <w:p w14:paraId="099265F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1" w:type="dxa"/>
          </w:tcPr>
          <w:p w14:paraId="505F88C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7C0E38E3" w14:textId="28ED8DB8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75" w:type="dxa"/>
          </w:tcPr>
          <w:p w14:paraId="48A9686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74" w:type="dxa"/>
            <w:vAlign w:val="bottom"/>
          </w:tcPr>
          <w:p w14:paraId="2618297E" w14:textId="780ABFC3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</w:rPr>
              <w:t>197</w:t>
            </w:r>
          </w:p>
        </w:tc>
        <w:tc>
          <w:tcPr>
            <w:tcW w:w="64" w:type="dxa"/>
          </w:tcPr>
          <w:p w14:paraId="07FC7EF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27" w:type="dxa"/>
          </w:tcPr>
          <w:p w14:paraId="7C9FD2C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64" w:type="dxa"/>
          </w:tcPr>
          <w:p w14:paraId="1A65D83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56" w:type="dxa"/>
          </w:tcPr>
          <w:p w14:paraId="50255BA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0" w:type="dxa"/>
          </w:tcPr>
          <w:p w14:paraId="4438DD3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68" w:type="dxa"/>
            <w:gridSpan w:val="2"/>
            <w:vAlign w:val="bottom"/>
          </w:tcPr>
          <w:p w14:paraId="548A995C" w14:textId="2A26CDF0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20" w:type="dxa"/>
          </w:tcPr>
          <w:p w14:paraId="642A423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38" w:type="dxa"/>
            <w:gridSpan w:val="2"/>
            <w:vAlign w:val="bottom"/>
          </w:tcPr>
          <w:p w14:paraId="443B82D0" w14:textId="6F98B4F1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</w:rPr>
              <w:t>197</w:t>
            </w:r>
          </w:p>
        </w:tc>
      </w:tr>
      <w:tr w:rsidR="00E14908" w:rsidRPr="00E14908" w14:paraId="060994C5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00D357E1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617" w:type="dxa"/>
          </w:tcPr>
          <w:p w14:paraId="46DF167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776E019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</w:tcPr>
          <w:p w14:paraId="523FD6C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60" w:type="dxa"/>
          </w:tcPr>
          <w:p w14:paraId="76201AF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48B73AD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385829A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2943FC8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63" w:type="dxa"/>
          </w:tcPr>
          <w:p w14:paraId="303BE51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04CF9A17" w14:textId="3D13FE41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604B2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52" w:type="dxa"/>
          </w:tcPr>
          <w:p w14:paraId="2B5720D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48930888" w14:textId="10F333A8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45" w:type="dxa"/>
          </w:tcPr>
          <w:p w14:paraId="4BBB26F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65D3B31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058A6AE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</w:tcPr>
          <w:p w14:paraId="2A32CDF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7A147E9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7F48EBA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2B85311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5" w:type="dxa"/>
          </w:tcPr>
          <w:p w14:paraId="2FBA48C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6" w:type="dxa"/>
          </w:tcPr>
          <w:p w14:paraId="1887D8C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2E954C1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4" w:type="dxa"/>
          </w:tcPr>
          <w:p w14:paraId="30953F3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25" w:type="dxa"/>
            <w:vAlign w:val="bottom"/>
          </w:tcPr>
          <w:p w14:paraId="68A5E1B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1" w:type="dxa"/>
          </w:tcPr>
          <w:p w14:paraId="3ED0013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72" w:type="dxa"/>
          </w:tcPr>
          <w:p w14:paraId="4CCA8FFD" w14:textId="52B54084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604B2" w:rsidRPr="00433D8A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75" w:type="dxa"/>
          </w:tcPr>
          <w:p w14:paraId="1202B8E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74" w:type="dxa"/>
          </w:tcPr>
          <w:p w14:paraId="0D7D11AD" w14:textId="7F2A1E7E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64" w:type="dxa"/>
          </w:tcPr>
          <w:p w14:paraId="121BC87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27" w:type="dxa"/>
          </w:tcPr>
          <w:p w14:paraId="4EE5E33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64" w:type="dxa"/>
          </w:tcPr>
          <w:p w14:paraId="644B2726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56" w:type="dxa"/>
          </w:tcPr>
          <w:p w14:paraId="3229B90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0" w:type="dxa"/>
          </w:tcPr>
          <w:p w14:paraId="05ACA57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68" w:type="dxa"/>
            <w:gridSpan w:val="2"/>
          </w:tcPr>
          <w:p w14:paraId="4B5501ED" w14:textId="25C6B0E1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604B2" w:rsidRPr="00433D8A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20" w:type="dxa"/>
          </w:tcPr>
          <w:p w14:paraId="1737BB5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38" w:type="dxa"/>
            <w:gridSpan w:val="2"/>
          </w:tcPr>
          <w:p w14:paraId="5019BA36" w14:textId="0053D6F4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</w:tr>
      <w:tr w:rsidR="00E14908" w:rsidRPr="00E14908" w14:paraId="2A81695B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389CF34D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ประเทศอื่นๆ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782EB17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325B93B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7E3F0A8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</w:tcPr>
          <w:p w14:paraId="5383D39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0358BC65" w14:textId="3B5BD709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" w:type="dxa"/>
          </w:tcPr>
          <w:p w14:paraId="7E402A2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7E9F2F7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63" w:type="dxa"/>
          </w:tcPr>
          <w:p w14:paraId="3BEC620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7678E414" w14:textId="09F036A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52" w:type="dxa"/>
          </w:tcPr>
          <w:p w14:paraId="16D2CF0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305DDBE6" w14:textId="5DD8CBE0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45" w:type="dxa"/>
          </w:tcPr>
          <w:p w14:paraId="1BC9C68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26D2A0F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797698E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55D46F9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51CAE5E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6FE393A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08A476B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286B0680" w14:textId="77777777" w:rsidR="00E14908" w:rsidRPr="00220ACE" w:rsidRDefault="00E14908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6" w:type="dxa"/>
          </w:tcPr>
          <w:p w14:paraId="2CE522E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6D79FAC5" w14:textId="2469CA1E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97697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04" w:type="dxa"/>
          </w:tcPr>
          <w:p w14:paraId="7B96507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509B1EEF" w14:textId="1323780D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71" w:type="dxa"/>
          </w:tcPr>
          <w:p w14:paraId="69FE87F8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64B32A6E" w14:textId="7388F39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97697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75" w:type="dxa"/>
          </w:tcPr>
          <w:p w14:paraId="486FA90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14:paraId="7EB48765" w14:textId="6FF73242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64" w:type="dxa"/>
          </w:tcPr>
          <w:p w14:paraId="6EBB38A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1F7A6951" w14:textId="6C73C64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10</w:t>
            </w:r>
            <w:r w:rsidRPr="00433D8A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362716E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14A5700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0" w:type="dxa"/>
          </w:tcPr>
          <w:p w14:paraId="29C7C8E3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vAlign w:val="bottom"/>
          </w:tcPr>
          <w:p w14:paraId="7072681B" w14:textId="760A3853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97697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20" w:type="dxa"/>
          </w:tcPr>
          <w:p w14:paraId="7010C42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vAlign w:val="bottom"/>
          </w:tcPr>
          <w:p w14:paraId="4E40E441" w14:textId="582ECABF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</w:tr>
      <w:tr w:rsidR="00E14908" w:rsidRPr="00E14908" w14:paraId="449191C8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41B3966F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</w:tcPr>
          <w:p w14:paraId="219EFA04" w14:textId="4277BC9E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70</w:t>
            </w:r>
            <w:r w:rsidR="00F604B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56" w:type="dxa"/>
          </w:tcPr>
          <w:p w14:paraId="6AEA2F3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35212612" w14:textId="0998EBE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0" w:type="dxa"/>
          </w:tcPr>
          <w:p w14:paraId="53BE4E1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46C6A21F" w14:textId="45C4FA2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164</w:t>
            </w:r>
          </w:p>
        </w:tc>
        <w:tc>
          <w:tcPr>
            <w:tcW w:w="63" w:type="dxa"/>
          </w:tcPr>
          <w:p w14:paraId="4D4649F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C90663E" w14:textId="39A72D66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121</w:t>
            </w:r>
          </w:p>
        </w:tc>
        <w:tc>
          <w:tcPr>
            <w:tcW w:w="63" w:type="dxa"/>
          </w:tcPr>
          <w:p w14:paraId="6AAF265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5C600026" w14:textId="3198C0B0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52" w:type="dxa"/>
          </w:tcPr>
          <w:p w14:paraId="69F2926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19E6BEFA" w14:textId="5431D65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45" w:type="dxa"/>
          </w:tcPr>
          <w:p w14:paraId="44393C9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62D61012" w14:textId="08A25FB0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54" w:type="dxa"/>
          </w:tcPr>
          <w:p w14:paraId="49336A9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548DEE56" w14:textId="4196A1C6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81" w:type="dxa"/>
          </w:tcPr>
          <w:p w14:paraId="63FD494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06F05806" w14:textId="7C5EB991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257</w:t>
            </w:r>
          </w:p>
        </w:tc>
        <w:tc>
          <w:tcPr>
            <w:tcW w:w="77" w:type="dxa"/>
          </w:tcPr>
          <w:p w14:paraId="4D6D98F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0935F09" w14:textId="4E9208B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20</w:t>
            </w: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" w:type="dxa"/>
          </w:tcPr>
          <w:p w14:paraId="30B17B1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23CB07C1" w14:textId="71C0C819" w:rsidR="00E14908" w:rsidRPr="00433D8A" w:rsidRDefault="00F604B2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171</w:t>
            </w:r>
          </w:p>
        </w:tc>
        <w:tc>
          <w:tcPr>
            <w:tcW w:w="104" w:type="dxa"/>
          </w:tcPr>
          <w:p w14:paraId="3EF54E8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20684" w14:textId="0F04DA7A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71" w:type="dxa"/>
          </w:tcPr>
          <w:p w14:paraId="0B50CEF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D1D7" w14:textId="4EABD838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1,37</w:t>
            </w:r>
            <w:r w:rsidR="00F604B2" w:rsidRPr="00433D8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75" w:type="dxa"/>
          </w:tcPr>
          <w:p w14:paraId="241F0577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17055" w14:textId="0024C5E9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1,118</w:t>
            </w:r>
          </w:p>
        </w:tc>
        <w:tc>
          <w:tcPr>
            <w:tcW w:w="64" w:type="dxa"/>
          </w:tcPr>
          <w:p w14:paraId="7EDF5F5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5A5A87F7" w14:textId="08DF98DB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  <w:t>22</w:t>
            </w:r>
            <w:r w:rsidR="00D96C88" w:rsidRPr="00433D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Pr="00433D8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5E1F017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66874FC6" w14:textId="64A3A113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(152)</w:t>
            </w:r>
          </w:p>
        </w:tc>
        <w:tc>
          <w:tcPr>
            <w:tcW w:w="90" w:type="dxa"/>
          </w:tcPr>
          <w:p w14:paraId="700C453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7D9C6" w14:textId="5B460EBB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1,14</w:t>
            </w:r>
            <w:r w:rsidR="00D96C88" w:rsidRPr="00433D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" w:type="dxa"/>
          </w:tcPr>
          <w:p w14:paraId="0AFA3A67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F411C" w14:textId="59EAE35C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966</w:t>
            </w:r>
          </w:p>
        </w:tc>
      </w:tr>
      <w:tr w:rsidR="00E14908" w:rsidRPr="00E14908" w14:paraId="5F883D6B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1F9291DB" w14:textId="77777777" w:rsidR="00E14908" w:rsidRPr="004A6075" w:rsidRDefault="00E14908" w:rsidP="00E14908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54F23D1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6" w:type="dxa"/>
          </w:tcPr>
          <w:p w14:paraId="6C1FC1C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195AB2C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0" w:type="dxa"/>
          </w:tcPr>
          <w:p w14:paraId="47889BD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5ED0298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" w:type="dxa"/>
          </w:tcPr>
          <w:p w14:paraId="72D5FB6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1619A23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" w:type="dxa"/>
          </w:tcPr>
          <w:p w14:paraId="706FDF4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0ED5B0D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2" w:type="dxa"/>
          </w:tcPr>
          <w:p w14:paraId="36ECE58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392DDD8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45" w:type="dxa"/>
          </w:tcPr>
          <w:p w14:paraId="2F9794E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653913A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4" w:type="dxa"/>
          </w:tcPr>
          <w:p w14:paraId="59B2BE8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3945613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1" w:type="dxa"/>
          </w:tcPr>
          <w:p w14:paraId="35AE8E8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049FE42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7" w:type="dxa"/>
          </w:tcPr>
          <w:p w14:paraId="0500B51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072EFB3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6" w:type="dxa"/>
          </w:tcPr>
          <w:p w14:paraId="306701C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7ABC28F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4" w:type="dxa"/>
          </w:tcPr>
          <w:p w14:paraId="1F7CD81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13799E2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1" w:type="dxa"/>
          </w:tcPr>
          <w:p w14:paraId="3BB5FF5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5010672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5" w:type="dxa"/>
          </w:tcPr>
          <w:p w14:paraId="2052C4E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2259659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4" w:type="dxa"/>
          </w:tcPr>
          <w:p w14:paraId="5A9AC26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7E21730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" w:type="dxa"/>
          </w:tcPr>
          <w:p w14:paraId="64471D3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1739F93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90" w:type="dxa"/>
          </w:tcPr>
          <w:p w14:paraId="2619979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3ED8ED3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0" w:type="dxa"/>
          </w:tcPr>
          <w:p w14:paraId="2312539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  <w:tcBorders>
              <w:top w:val="double" w:sz="4" w:space="0" w:color="auto"/>
            </w:tcBorders>
          </w:tcPr>
          <w:p w14:paraId="111EA40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E14908" w:rsidRPr="00E14908" w14:paraId="4FB715AD" w14:textId="77777777" w:rsidTr="00573AB8">
        <w:trPr>
          <w:cantSplit/>
          <w:trHeight w:val="144"/>
        </w:trPr>
        <w:tc>
          <w:tcPr>
            <w:tcW w:w="2698" w:type="dxa"/>
          </w:tcPr>
          <w:p w14:paraId="08A922A4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ประเภทสินค้าและบริการหลัก</w:t>
            </w:r>
          </w:p>
        </w:tc>
        <w:tc>
          <w:tcPr>
            <w:tcW w:w="617" w:type="dxa"/>
          </w:tcPr>
          <w:p w14:paraId="5BA2AF3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6" w:type="dxa"/>
          </w:tcPr>
          <w:p w14:paraId="0B28AF5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</w:tcPr>
          <w:p w14:paraId="32DA843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0" w:type="dxa"/>
          </w:tcPr>
          <w:p w14:paraId="040E873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3C656DD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" w:type="dxa"/>
          </w:tcPr>
          <w:p w14:paraId="1A34BC4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7427FFC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" w:type="dxa"/>
          </w:tcPr>
          <w:p w14:paraId="3D8D600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73A9861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2" w:type="dxa"/>
          </w:tcPr>
          <w:p w14:paraId="498A1E3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52B6C3A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45" w:type="dxa"/>
          </w:tcPr>
          <w:p w14:paraId="487BDD8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52EEE01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4" w:type="dxa"/>
          </w:tcPr>
          <w:p w14:paraId="3118580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</w:tcPr>
          <w:p w14:paraId="0DF5034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1" w:type="dxa"/>
          </w:tcPr>
          <w:p w14:paraId="0B8C216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19EB098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7" w:type="dxa"/>
          </w:tcPr>
          <w:p w14:paraId="68D9129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</w:tcPr>
          <w:p w14:paraId="6AAC5FC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6" w:type="dxa"/>
          </w:tcPr>
          <w:p w14:paraId="71E29B4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</w:tcPr>
          <w:p w14:paraId="1D6C9C3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4" w:type="dxa"/>
          </w:tcPr>
          <w:p w14:paraId="6AB08E5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</w:tcPr>
          <w:p w14:paraId="1252771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1" w:type="dxa"/>
          </w:tcPr>
          <w:p w14:paraId="00AF065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</w:tcPr>
          <w:p w14:paraId="55923947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5" w:type="dxa"/>
          </w:tcPr>
          <w:p w14:paraId="65AC293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</w:tcPr>
          <w:p w14:paraId="18B51E4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4" w:type="dxa"/>
          </w:tcPr>
          <w:p w14:paraId="7757960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</w:tcPr>
          <w:p w14:paraId="7624987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" w:type="dxa"/>
          </w:tcPr>
          <w:p w14:paraId="74FAC18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</w:tcPr>
          <w:p w14:paraId="52E0762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90" w:type="dxa"/>
          </w:tcPr>
          <w:p w14:paraId="08224D2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26F5A7F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0" w:type="dxa"/>
          </w:tcPr>
          <w:p w14:paraId="393A1C7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</w:tcPr>
          <w:p w14:paraId="05635B6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E14908" w:rsidRPr="00E14908" w14:paraId="154D7518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3DC766B7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รายได้จากการ</w:t>
            </w: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ให้เช่าและ</w:t>
            </w: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บริการ</w:t>
            </w:r>
          </w:p>
        </w:tc>
        <w:tc>
          <w:tcPr>
            <w:tcW w:w="617" w:type="dxa"/>
          </w:tcPr>
          <w:p w14:paraId="25BC3E4B" w14:textId="3003AD04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2686C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56" w:type="dxa"/>
          </w:tcPr>
          <w:p w14:paraId="41AE857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dxa"/>
          </w:tcPr>
          <w:p w14:paraId="5F43AF66" w14:textId="140B2150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602</w:t>
            </w:r>
          </w:p>
        </w:tc>
        <w:tc>
          <w:tcPr>
            <w:tcW w:w="60" w:type="dxa"/>
          </w:tcPr>
          <w:p w14:paraId="42ACD59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7B8ACD28" w14:textId="4A132A9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  <w:tc>
          <w:tcPr>
            <w:tcW w:w="63" w:type="dxa"/>
          </w:tcPr>
          <w:p w14:paraId="16ED666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2C7F36D8" w14:textId="5422B55C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118</w:t>
            </w:r>
          </w:p>
        </w:tc>
        <w:tc>
          <w:tcPr>
            <w:tcW w:w="63" w:type="dxa"/>
          </w:tcPr>
          <w:p w14:paraId="2767CEB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5473136F" w14:textId="13FEC220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52" w:type="dxa"/>
          </w:tcPr>
          <w:p w14:paraId="5DBD5CF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44A37EAA" w14:textId="2EE0897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45" w:type="dxa"/>
          </w:tcPr>
          <w:p w14:paraId="4F3F15E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4238FA97" w14:textId="4B54C758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54" w:type="dxa"/>
          </w:tcPr>
          <w:p w14:paraId="1EF2565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</w:tcPr>
          <w:p w14:paraId="51E7E9A7" w14:textId="05B1C38A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81" w:type="dxa"/>
          </w:tcPr>
          <w:p w14:paraId="48FB8A8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74FE353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574D109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</w:tcPr>
          <w:p w14:paraId="428364B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6" w:type="dxa"/>
          </w:tcPr>
          <w:p w14:paraId="45BBF98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</w:tcPr>
          <w:p w14:paraId="57618916" w14:textId="7EA83B26" w:rsidR="00E14908" w:rsidRPr="00433D8A" w:rsidRDefault="00C2686C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70</w:t>
            </w:r>
          </w:p>
        </w:tc>
        <w:tc>
          <w:tcPr>
            <w:tcW w:w="104" w:type="dxa"/>
          </w:tcPr>
          <w:p w14:paraId="53D4FC4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dxa"/>
          </w:tcPr>
          <w:p w14:paraId="2CDF80EB" w14:textId="0E249C0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67</w:t>
            </w:r>
          </w:p>
        </w:tc>
        <w:tc>
          <w:tcPr>
            <w:tcW w:w="71" w:type="dxa"/>
          </w:tcPr>
          <w:p w14:paraId="15618FA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</w:tcPr>
          <w:p w14:paraId="5AD03901" w14:textId="2C369CC6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93</w:t>
            </w:r>
            <w:r w:rsidR="00C2686C"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0</w:t>
            </w:r>
          </w:p>
        </w:tc>
        <w:tc>
          <w:tcPr>
            <w:tcW w:w="75" w:type="dxa"/>
          </w:tcPr>
          <w:p w14:paraId="0127BE93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</w:tcPr>
          <w:p w14:paraId="6CC6AD65" w14:textId="3CDF695F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866</w:t>
            </w:r>
          </w:p>
        </w:tc>
        <w:tc>
          <w:tcPr>
            <w:tcW w:w="64" w:type="dxa"/>
          </w:tcPr>
          <w:p w14:paraId="1CF6EB0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</w:tcPr>
          <w:p w14:paraId="47A39A80" w14:textId="3744EF53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="002160F0" w:rsidRPr="00433D8A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139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6A6AFF5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</w:tcPr>
          <w:p w14:paraId="25D3449D" w14:textId="4EF3F66E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bidi="ar-SA"/>
              </w:rPr>
              <w:t>126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34FC0CD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448614E2" w14:textId="7A90F9E8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791</w:t>
            </w:r>
          </w:p>
        </w:tc>
        <w:tc>
          <w:tcPr>
            <w:tcW w:w="20" w:type="dxa"/>
          </w:tcPr>
          <w:p w14:paraId="66DC0E7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</w:tcPr>
          <w:p w14:paraId="23231E48" w14:textId="6F3B0523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740</w:t>
            </w:r>
          </w:p>
        </w:tc>
      </w:tr>
      <w:tr w:rsidR="00E14908" w:rsidRPr="00E14908" w14:paraId="5D09ECCF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5791D164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617" w:type="dxa"/>
          </w:tcPr>
          <w:p w14:paraId="101AC19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6D81BD0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</w:tcPr>
          <w:p w14:paraId="253CD8E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</w:tcPr>
          <w:p w14:paraId="2A5B0F2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0262470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0F4CBAC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0DA6443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3" w:type="dxa"/>
          </w:tcPr>
          <w:p w14:paraId="3E935C8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3652690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dxa"/>
          </w:tcPr>
          <w:p w14:paraId="12935F2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3AB5099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5" w:type="dxa"/>
          </w:tcPr>
          <w:p w14:paraId="4E3DE42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3767C25B" w14:textId="7EEC23EB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4" w:type="dxa"/>
          </w:tcPr>
          <w:p w14:paraId="2297EA6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75" w:type="dxa"/>
          </w:tcPr>
          <w:p w14:paraId="39079CD3" w14:textId="3C1565E9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1" w:type="dxa"/>
          </w:tcPr>
          <w:p w14:paraId="741821B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5CD26C3B" w14:textId="19B05936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77" w:type="dxa"/>
          </w:tcPr>
          <w:p w14:paraId="0F8EEBE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</w:tcPr>
          <w:p w14:paraId="78FDAA6D" w14:textId="460A1EC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201</w:t>
            </w:r>
          </w:p>
        </w:tc>
        <w:tc>
          <w:tcPr>
            <w:tcW w:w="66" w:type="dxa"/>
          </w:tcPr>
          <w:p w14:paraId="368014C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</w:tcPr>
          <w:p w14:paraId="6AAAEA64" w14:textId="39A9D02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  <w:r w:rsidR="00997697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</w:p>
        </w:tc>
        <w:tc>
          <w:tcPr>
            <w:tcW w:w="104" w:type="dxa"/>
          </w:tcPr>
          <w:p w14:paraId="39EEEA13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</w:tcPr>
          <w:p w14:paraId="1D96BC63" w14:textId="4F904C73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11</w:t>
            </w:r>
          </w:p>
        </w:tc>
        <w:tc>
          <w:tcPr>
            <w:tcW w:w="71" w:type="dxa"/>
          </w:tcPr>
          <w:p w14:paraId="3AC5E18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</w:tcPr>
          <w:p w14:paraId="5468ECE6" w14:textId="3D0A4418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2</w:t>
            </w:r>
            <w:r w:rsidR="00997697">
              <w:rPr>
                <w:rFonts w:asciiTheme="majorBidi" w:hAnsiTheme="majorBidi" w:cstheme="majorBidi"/>
                <w:bCs/>
                <w:sz w:val="20"/>
                <w:szCs w:val="20"/>
              </w:rPr>
              <w:t>69</w:t>
            </w:r>
          </w:p>
        </w:tc>
        <w:tc>
          <w:tcPr>
            <w:tcW w:w="75" w:type="dxa"/>
          </w:tcPr>
          <w:p w14:paraId="585527F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</w:tcPr>
          <w:p w14:paraId="55EC1F74" w14:textId="6BE2CA65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213</w:t>
            </w:r>
          </w:p>
        </w:tc>
        <w:tc>
          <w:tcPr>
            <w:tcW w:w="64" w:type="dxa"/>
          </w:tcPr>
          <w:p w14:paraId="5E7F795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</w:tcPr>
          <w:p w14:paraId="5B5F9E8E" w14:textId="13B335D8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bidi="ar-SA"/>
              </w:rPr>
              <w:t>1</w:t>
            </w:r>
            <w:r w:rsidR="00D96C88"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7E52892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</w:tcPr>
          <w:p w14:paraId="3F644F4C" w14:textId="1CB8C1B1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bidi="ar-SA"/>
              </w:rPr>
              <w:t>9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0642DE0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4E4C1D43" w14:textId="6AA84E4F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25</w:t>
            </w:r>
            <w:r w:rsidR="00997697">
              <w:rPr>
                <w:rFonts w:asciiTheme="majorBidi" w:hAnsiTheme="majorBidi" w:cstheme="majorBidi"/>
                <w:bCs/>
                <w:sz w:val="20"/>
                <w:szCs w:val="20"/>
              </w:rPr>
              <w:t>8</w:t>
            </w:r>
          </w:p>
        </w:tc>
        <w:tc>
          <w:tcPr>
            <w:tcW w:w="20" w:type="dxa"/>
          </w:tcPr>
          <w:p w14:paraId="590B7D1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</w:tcPr>
          <w:p w14:paraId="28C9B3F8" w14:textId="67951201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204</w:t>
            </w:r>
          </w:p>
        </w:tc>
      </w:tr>
      <w:tr w:rsidR="00940441" w:rsidRPr="00E14908" w14:paraId="3A20B5C6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56D48524" w14:textId="17EF70A6" w:rsidR="00940441" w:rsidRPr="00E14908" w:rsidRDefault="00940441" w:rsidP="00940441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220ACE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กำไรจากการวัดมูลค่ายุติธรรมของส่วนได้เสียที่ถืออยู่ก่อน</w:t>
            </w:r>
          </w:p>
        </w:tc>
        <w:tc>
          <w:tcPr>
            <w:tcW w:w="617" w:type="dxa"/>
          </w:tcPr>
          <w:p w14:paraId="13BB7D67" w14:textId="77777777" w:rsidR="00940441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04911E" w14:textId="3E06536E" w:rsidR="00940441" w:rsidRPr="00E14908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220A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743FF9F9" w14:textId="77777777" w:rsidR="00940441" w:rsidRPr="00220ACE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dxa"/>
          </w:tcPr>
          <w:p w14:paraId="4F5331F5" w14:textId="77777777" w:rsidR="00940441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65A9A3" w14:textId="1AC6951D" w:rsidR="00940441" w:rsidRPr="00E14908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0A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" w:type="dxa"/>
          </w:tcPr>
          <w:p w14:paraId="3829A683" w14:textId="77777777" w:rsidR="00940441" w:rsidRPr="00220ACE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</w:tcPr>
          <w:p w14:paraId="18C26804" w14:textId="77777777" w:rsidR="00940441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E5B054" w14:textId="45B0553A" w:rsidR="00940441" w:rsidRPr="00E14908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220A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76AA5DF4" w14:textId="77777777" w:rsidR="00940441" w:rsidRPr="00220ACE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8" w:type="dxa"/>
          </w:tcPr>
          <w:p w14:paraId="79AFC97F" w14:textId="77777777" w:rsidR="00940441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0E358E0" w14:textId="751D220A" w:rsidR="00940441" w:rsidRPr="00E14908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0A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2CD526F9" w14:textId="77777777" w:rsidR="00940441" w:rsidRPr="00220ACE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1" w:type="dxa"/>
          </w:tcPr>
          <w:p w14:paraId="017047AF" w14:textId="77777777" w:rsidR="00940441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44EEA3" w14:textId="67D214AE" w:rsidR="00940441" w:rsidRPr="00E14908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220A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dxa"/>
          </w:tcPr>
          <w:p w14:paraId="57838977" w14:textId="77777777" w:rsidR="00940441" w:rsidRPr="00220ACE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5" w:type="dxa"/>
          </w:tcPr>
          <w:p w14:paraId="3BE59410" w14:textId="77777777" w:rsidR="00940441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3D7CCC" w14:textId="4B7AAA56" w:rsidR="00940441" w:rsidRPr="00E14908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0AC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0DE9891C" w14:textId="77777777" w:rsidR="00940441" w:rsidRPr="00220ACE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3" w:type="dxa"/>
          </w:tcPr>
          <w:p w14:paraId="5A981A5D" w14:textId="77777777" w:rsidR="00940441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3DB955" w14:textId="139F1FEA" w:rsidR="00940441" w:rsidRPr="00E14908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01FBDAA2" w14:textId="77777777" w:rsidR="00940441" w:rsidRPr="00220ACE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5" w:type="dxa"/>
          </w:tcPr>
          <w:p w14:paraId="4A74DE3A" w14:textId="77777777" w:rsidR="00940441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5FF29C8" w14:textId="07D67C8D" w:rsidR="00940441" w:rsidRPr="00E14908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18F2A897" w14:textId="77777777" w:rsidR="00940441" w:rsidRPr="00220ACE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7" w:type="dxa"/>
          </w:tcPr>
          <w:p w14:paraId="233B5C5A" w14:textId="77777777" w:rsidR="00940441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3A658C" w14:textId="7B08FF69" w:rsidR="00940441" w:rsidRPr="00E14908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4B568AA5" w14:textId="77777777" w:rsidR="00940441" w:rsidRPr="00220ACE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7A4072FE" w14:textId="77777777" w:rsidR="00940441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11AD2A" w14:textId="3752B041" w:rsidR="00940441" w:rsidRPr="00220ACE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6" w:type="dxa"/>
          </w:tcPr>
          <w:p w14:paraId="0B2CFA34" w14:textId="77777777" w:rsidR="00940441" w:rsidRPr="00220ACE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" w:type="dxa"/>
          </w:tcPr>
          <w:p w14:paraId="28241946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7875D7A" w14:textId="08766E6A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="00997697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04" w:type="dxa"/>
          </w:tcPr>
          <w:p w14:paraId="7F1A012F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dxa"/>
          </w:tcPr>
          <w:p w14:paraId="1B61618C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23AC6F8C" w14:textId="01E7FB00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1" w:type="dxa"/>
          </w:tcPr>
          <w:p w14:paraId="294010EC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2" w:type="dxa"/>
          </w:tcPr>
          <w:p w14:paraId="47C1F4FC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  <w:p w14:paraId="19D5F704" w14:textId="1DF4D181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7</w:t>
            </w:r>
            <w:r w:rsidR="00997697">
              <w:rPr>
                <w:rFonts w:asciiTheme="majorBidi" w:hAnsiTheme="majorBidi" w:cstheme="majorBidi"/>
                <w:b/>
                <w:sz w:val="20"/>
                <w:szCs w:val="20"/>
              </w:rPr>
              <w:t>9</w:t>
            </w:r>
          </w:p>
        </w:tc>
        <w:tc>
          <w:tcPr>
            <w:tcW w:w="75" w:type="dxa"/>
          </w:tcPr>
          <w:p w14:paraId="407220A8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4" w:type="dxa"/>
          </w:tcPr>
          <w:p w14:paraId="219C2CC1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755B9C74" w14:textId="7F6DAC98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64" w:type="dxa"/>
          </w:tcPr>
          <w:p w14:paraId="568DFCA9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</w:tcPr>
          <w:p w14:paraId="495AF784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2022B63D" w14:textId="3577A0A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64" w:type="dxa"/>
          </w:tcPr>
          <w:p w14:paraId="6EB609A4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6" w:type="dxa"/>
          </w:tcPr>
          <w:p w14:paraId="45A673BB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589CBD5B" w14:textId="68E5742B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0" w:type="dxa"/>
          </w:tcPr>
          <w:p w14:paraId="101931BD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68" w:type="dxa"/>
            <w:gridSpan w:val="2"/>
          </w:tcPr>
          <w:p w14:paraId="232BEEAA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95E5CB" w14:textId="512DD433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="00997697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0" w:type="dxa"/>
          </w:tcPr>
          <w:p w14:paraId="5E9D772F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" w:type="dxa"/>
            <w:gridSpan w:val="2"/>
          </w:tcPr>
          <w:p w14:paraId="43A4660B" w14:textId="77777777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9F22921" w14:textId="14EB9F99" w:rsidR="00940441" w:rsidRPr="00433D8A" w:rsidRDefault="00940441" w:rsidP="0094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220ACE" w:rsidRPr="00E14908" w14:paraId="409A4DCD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60CEB87C" w14:textId="77777777" w:rsidR="00220ACE" w:rsidRPr="00E14908" w:rsidRDefault="00220ACE" w:rsidP="00220ACE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รายได้ดอกเบี้ยและเงินปันผล</w:t>
            </w:r>
          </w:p>
        </w:tc>
        <w:tc>
          <w:tcPr>
            <w:tcW w:w="617" w:type="dxa"/>
          </w:tcPr>
          <w:p w14:paraId="75884D7A" w14:textId="3A6F90A4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66</w:t>
            </w:r>
          </w:p>
        </w:tc>
        <w:tc>
          <w:tcPr>
            <w:tcW w:w="56" w:type="dxa"/>
          </w:tcPr>
          <w:p w14:paraId="091138C2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</w:tcPr>
          <w:p w14:paraId="74BB32A1" w14:textId="0A6071AD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8</w:t>
            </w:r>
          </w:p>
        </w:tc>
        <w:tc>
          <w:tcPr>
            <w:tcW w:w="60" w:type="dxa"/>
          </w:tcPr>
          <w:p w14:paraId="4C92479E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22D25F6D" w14:textId="49383D55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</w:p>
        </w:tc>
        <w:tc>
          <w:tcPr>
            <w:tcW w:w="63" w:type="dxa"/>
          </w:tcPr>
          <w:p w14:paraId="7BA3A911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5099F486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3" w:type="dxa"/>
          </w:tcPr>
          <w:p w14:paraId="3D46A28E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59D6EE50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dxa"/>
          </w:tcPr>
          <w:p w14:paraId="25814CE7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6C700B96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5" w:type="dxa"/>
          </w:tcPr>
          <w:p w14:paraId="2179793F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4C2D3430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7D37E828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</w:tcPr>
          <w:p w14:paraId="64D234C0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6F3E8B14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4D6A7C98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093AB6A7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</w:tcPr>
          <w:p w14:paraId="2C7DD992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6" w:type="dxa"/>
          </w:tcPr>
          <w:p w14:paraId="731072A7" w14:textId="77777777" w:rsidR="00220ACE" w:rsidRPr="00E14908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</w:tcPr>
          <w:p w14:paraId="590B6ED9" w14:textId="6A83C24A" w:rsidR="00220ACE" w:rsidRPr="00433D8A" w:rsidRDefault="00676FE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9</w:t>
            </w:r>
          </w:p>
        </w:tc>
        <w:tc>
          <w:tcPr>
            <w:tcW w:w="104" w:type="dxa"/>
          </w:tcPr>
          <w:p w14:paraId="26A8502D" w14:textId="77777777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</w:tcPr>
          <w:p w14:paraId="2218A3EB" w14:textId="443791C1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11</w:t>
            </w:r>
          </w:p>
        </w:tc>
        <w:tc>
          <w:tcPr>
            <w:tcW w:w="71" w:type="dxa"/>
          </w:tcPr>
          <w:p w14:paraId="2655327C" w14:textId="77777777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</w:tcPr>
          <w:p w14:paraId="2D7E76CC" w14:textId="447A3CB4" w:rsidR="00220ACE" w:rsidRPr="00433D8A" w:rsidRDefault="00676FE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76</w:t>
            </w:r>
          </w:p>
        </w:tc>
        <w:tc>
          <w:tcPr>
            <w:tcW w:w="75" w:type="dxa"/>
          </w:tcPr>
          <w:p w14:paraId="67A028FA" w14:textId="77777777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</w:tcPr>
          <w:p w14:paraId="0650F9DB" w14:textId="029115F3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  <w:r w:rsidR="00CB7277"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9</w:t>
            </w:r>
          </w:p>
        </w:tc>
        <w:tc>
          <w:tcPr>
            <w:tcW w:w="64" w:type="dxa"/>
          </w:tcPr>
          <w:p w14:paraId="6B8E03C6" w14:textId="77777777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</w:tcPr>
          <w:p w14:paraId="4233AC21" w14:textId="6D964FFC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bidi="ar-SA"/>
              </w:rPr>
              <w:t>71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535F48BA" w14:textId="77777777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</w:tcPr>
          <w:p w14:paraId="0975E024" w14:textId="7AA64285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bidi="ar-SA"/>
              </w:rPr>
              <w:t>13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0A246D05" w14:textId="77777777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3277052D" w14:textId="7B8FB3DB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5</w:t>
            </w:r>
          </w:p>
        </w:tc>
        <w:tc>
          <w:tcPr>
            <w:tcW w:w="20" w:type="dxa"/>
          </w:tcPr>
          <w:p w14:paraId="1B0E5735" w14:textId="77777777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</w:tcPr>
          <w:p w14:paraId="10344727" w14:textId="35F955F7" w:rsidR="00220ACE" w:rsidRPr="00433D8A" w:rsidRDefault="00220ACE" w:rsidP="0022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6</w:t>
            </w:r>
          </w:p>
        </w:tc>
      </w:tr>
      <w:tr w:rsidR="00E14908" w:rsidRPr="00E14908" w14:paraId="75333DF0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7AA798DF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0AA09654" w14:textId="6B8BC0B3" w:rsidR="00E14908" w:rsidRPr="00E14908" w:rsidRDefault="00325CF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  <w:r w:rsidR="00C2686C">
              <w:rPr>
                <w:rFonts w:asciiTheme="majorBidi" w:hAnsiTheme="majorBidi" w:cstheme="majorBidi"/>
                <w:bCs/>
                <w:sz w:val="20"/>
                <w:szCs w:val="20"/>
              </w:rPr>
              <w:t>2</w:t>
            </w:r>
          </w:p>
        </w:tc>
        <w:tc>
          <w:tcPr>
            <w:tcW w:w="56" w:type="dxa"/>
          </w:tcPr>
          <w:p w14:paraId="4DB3DCF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083108BD" w14:textId="67D93A20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14</w:t>
            </w:r>
          </w:p>
        </w:tc>
        <w:tc>
          <w:tcPr>
            <w:tcW w:w="60" w:type="dxa"/>
          </w:tcPr>
          <w:p w14:paraId="5C28EAB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28C04C56" w14:textId="42BD2366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</w:p>
        </w:tc>
        <w:tc>
          <w:tcPr>
            <w:tcW w:w="63" w:type="dxa"/>
          </w:tcPr>
          <w:p w14:paraId="743D566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7027D0F4" w14:textId="0F3B4F2C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3</w:t>
            </w:r>
          </w:p>
        </w:tc>
        <w:tc>
          <w:tcPr>
            <w:tcW w:w="63" w:type="dxa"/>
          </w:tcPr>
          <w:p w14:paraId="42881B7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7A91D986" w14:textId="67EB340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2" w:type="dxa"/>
          </w:tcPr>
          <w:p w14:paraId="4852E63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2F567B43" w14:textId="7EA57E9A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45" w:type="dxa"/>
          </w:tcPr>
          <w:p w14:paraId="23C3846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1EBBD6D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72E958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12B538E" w14:textId="706109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1" w:type="dxa"/>
          </w:tcPr>
          <w:p w14:paraId="36313D9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79" w:right="-73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1A13820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796FE94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556605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6" w:type="dxa"/>
          </w:tcPr>
          <w:p w14:paraId="6DBA4E4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1F59085B" w14:textId="5DC8065C" w:rsidR="00E14908" w:rsidRPr="00433D8A" w:rsidRDefault="00D96C8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2</w:t>
            </w:r>
          </w:p>
        </w:tc>
        <w:tc>
          <w:tcPr>
            <w:tcW w:w="104" w:type="dxa"/>
          </w:tcPr>
          <w:p w14:paraId="35A23E8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2C45DF71" w14:textId="180869F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</w:p>
        </w:tc>
        <w:tc>
          <w:tcPr>
            <w:tcW w:w="71" w:type="dxa"/>
          </w:tcPr>
          <w:p w14:paraId="0F99CB7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1A1E7C47" w14:textId="19889BEF" w:rsidR="00E14908" w:rsidRPr="00433D8A" w:rsidRDefault="00325CF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2</w:t>
            </w:r>
            <w:r w:rsidR="00D96C88"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0</w:t>
            </w:r>
          </w:p>
        </w:tc>
        <w:tc>
          <w:tcPr>
            <w:tcW w:w="75" w:type="dxa"/>
          </w:tcPr>
          <w:p w14:paraId="1E927B8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749A75D5" w14:textId="305BB972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20</w:t>
            </w:r>
          </w:p>
        </w:tc>
        <w:tc>
          <w:tcPr>
            <w:tcW w:w="64" w:type="dxa"/>
          </w:tcPr>
          <w:p w14:paraId="64A7739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70B95B9" w14:textId="4B10B8E2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="002160F0" w:rsidRPr="00433D8A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6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627B907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39619F76" w14:textId="400CAEE4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bidi="ar-SA"/>
              </w:rPr>
              <w:t>4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712F4C3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3E8C4F85" w14:textId="171D7AAA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  <w:r w:rsidR="00D96C88"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</w:p>
        </w:tc>
        <w:tc>
          <w:tcPr>
            <w:tcW w:w="20" w:type="dxa"/>
          </w:tcPr>
          <w:p w14:paraId="27D3844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</w:tcPr>
          <w:p w14:paraId="78872F6C" w14:textId="60ED563D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16</w:t>
            </w:r>
          </w:p>
        </w:tc>
      </w:tr>
      <w:tr w:rsidR="00E14908" w:rsidRPr="00E14908" w14:paraId="2967F527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49DC1C32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</w:tcPr>
          <w:p w14:paraId="1C327552" w14:textId="4270B88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70</w:t>
            </w:r>
            <w:r w:rsidR="00C2686C">
              <w:rPr>
                <w:rFonts w:asciiTheme="majorBidi" w:hAnsiTheme="majorBidi" w:cstheme="majorBidi"/>
                <w:b/>
                <w:sz w:val="20"/>
                <w:szCs w:val="20"/>
              </w:rPr>
              <w:t>4</w:t>
            </w:r>
          </w:p>
        </w:tc>
        <w:tc>
          <w:tcPr>
            <w:tcW w:w="56" w:type="dxa"/>
          </w:tcPr>
          <w:p w14:paraId="56CB856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58C8DC16" w14:textId="51CE37D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0" w:type="dxa"/>
          </w:tcPr>
          <w:p w14:paraId="2CB02FE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7E299630" w14:textId="2DD10F21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164</w:t>
            </w:r>
          </w:p>
        </w:tc>
        <w:tc>
          <w:tcPr>
            <w:tcW w:w="63" w:type="dxa"/>
          </w:tcPr>
          <w:p w14:paraId="1C73AC4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CA49E39" w14:textId="44702F4E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121</w:t>
            </w:r>
          </w:p>
        </w:tc>
        <w:tc>
          <w:tcPr>
            <w:tcW w:w="63" w:type="dxa"/>
          </w:tcPr>
          <w:p w14:paraId="7256AB4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01F68477" w14:textId="478AC4D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48</w:t>
            </w:r>
          </w:p>
        </w:tc>
        <w:tc>
          <w:tcPr>
            <w:tcW w:w="52" w:type="dxa"/>
          </w:tcPr>
          <w:p w14:paraId="6944747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0234CBA8" w14:textId="5CF24541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51</w:t>
            </w:r>
          </w:p>
        </w:tc>
        <w:tc>
          <w:tcPr>
            <w:tcW w:w="45" w:type="dxa"/>
          </w:tcPr>
          <w:p w14:paraId="3E75AF0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43C81521" w14:textId="0CB7194C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30</w:t>
            </w:r>
          </w:p>
        </w:tc>
        <w:tc>
          <w:tcPr>
            <w:tcW w:w="54" w:type="dxa"/>
          </w:tcPr>
          <w:p w14:paraId="6DDF7A5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1643B69" w14:textId="3D6432C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31</w:t>
            </w:r>
          </w:p>
        </w:tc>
        <w:tc>
          <w:tcPr>
            <w:tcW w:w="81" w:type="dxa"/>
          </w:tcPr>
          <w:p w14:paraId="6D47F7C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7CFA1FFA" w14:textId="17B18FA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257</w:t>
            </w:r>
          </w:p>
        </w:tc>
        <w:tc>
          <w:tcPr>
            <w:tcW w:w="77" w:type="dxa"/>
          </w:tcPr>
          <w:p w14:paraId="22A9B62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63BCD0A6" w14:textId="57974C79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201</w:t>
            </w:r>
          </w:p>
        </w:tc>
        <w:tc>
          <w:tcPr>
            <w:tcW w:w="66" w:type="dxa"/>
          </w:tcPr>
          <w:p w14:paraId="5D9D672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A8AAD10" w14:textId="085C36ED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="00D96C88"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71</w:t>
            </w:r>
          </w:p>
        </w:tc>
        <w:tc>
          <w:tcPr>
            <w:tcW w:w="104" w:type="dxa"/>
          </w:tcPr>
          <w:p w14:paraId="351E289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6108D4CB" w14:textId="3BC33CB6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90</w:t>
            </w:r>
          </w:p>
        </w:tc>
        <w:tc>
          <w:tcPr>
            <w:tcW w:w="71" w:type="dxa"/>
          </w:tcPr>
          <w:p w14:paraId="2AD84DB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4729EA0D" w14:textId="47EE1CDA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1,37</w:t>
            </w:r>
            <w:r w:rsidR="002160F0" w:rsidRPr="00433D8A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75" w:type="dxa"/>
          </w:tcPr>
          <w:p w14:paraId="2E04D1A3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09EB16B0" w14:textId="53ED84CC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1,118</w:t>
            </w:r>
          </w:p>
        </w:tc>
        <w:tc>
          <w:tcPr>
            <w:tcW w:w="64" w:type="dxa"/>
          </w:tcPr>
          <w:p w14:paraId="1AD2017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058E9CBB" w14:textId="7E9800CE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b/>
                <w:sz w:val="20"/>
                <w:szCs w:val="20"/>
                <w:lang w:bidi="ar-SA"/>
              </w:rPr>
              <w:t>22</w:t>
            </w:r>
            <w:r w:rsidR="00D96C88"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7</w:t>
            </w:r>
            <w:r w:rsidRPr="00433D8A"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4B1F606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0DC1A77C" w14:textId="159751B4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(152)</w:t>
            </w:r>
          </w:p>
        </w:tc>
        <w:tc>
          <w:tcPr>
            <w:tcW w:w="90" w:type="dxa"/>
          </w:tcPr>
          <w:p w14:paraId="5942FAA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964110" w14:textId="11A814AC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1,14</w:t>
            </w:r>
            <w:r w:rsidR="00D96C88"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7</w:t>
            </w:r>
          </w:p>
        </w:tc>
        <w:tc>
          <w:tcPr>
            <w:tcW w:w="20" w:type="dxa"/>
          </w:tcPr>
          <w:p w14:paraId="144AFAB3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0707C" w14:textId="37407C56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966</w:t>
            </w:r>
          </w:p>
        </w:tc>
      </w:tr>
      <w:tr w:rsidR="00E14908" w:rsidRPr="00E14908" w14:paraId="5D385DB4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1434A42D" w14:textId="77777777" w:rsidR="00E14908" w:rsidRPr="004A6075" w:rsidRDefault="00E14908" w:rsidP="00E14908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428AFF0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6" w:type="dxa"/>
          </w:tcPr>
          <w:p w14:paraId="6965AD1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7CAE427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0" w:type="dxa"/>
          </w:tcPr>
          <w:p w14:paraId="4439AE4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73DF667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" w:type="dxa"/>
          </w:tcPr>
          <w:p w14:paraId="5C6A64B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8A725A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" w:type="dxa"/>
          </w:tcPr>
          <w:p w14:paraId="3F5D9CE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05599E0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2" w:type="dxa"/>
          </w:tcPr>
          <w:p w14:paraId="5A10C81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50D8E7C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45" w:type="dxa"/>
          </w:tcPr>
          <w:p w14:paraId="2C3FC94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261A884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4" w:type="dxa"/>
          </w:tcPr>
          <w:p w14:paraId="62EB0EE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6EA8224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1" w:type="dxa"/>
          </w:tcPr>
          <w:p w14:paraId="43375CD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3DF0E77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7" w:type="dxa"/>
          </w:tcPr>
          <w:p w14:paraId="5DED824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7BAB856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6" w:type="dxa"/>
          </w:tcPr>
          <w:p w14:paraId="7E2AAA2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45CF3253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4" w:type="dxa"/>
          </w:tcPr>
          <w:p w14:paraId="38CA79F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4AB69E9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1" w:type="dxa"/>
          </w:tcPr>
          <w:p w14:paraId="5AEF3C8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26F2FFC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5" w:type="dxa"/>
          </w:tcPr>
          <w:p w14:paraId="534B809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1290C7A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4" w:type="dxa"/>
          </w:tcPr>
          <w:p w14:paraId="5748C868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1E3D1D18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" w:type="dxa"/>
          </w:tcPr>
          <w:p w14:paraId="2991D6F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5AF1ADB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90" w:type="dxa"/>
          </w:tcPr>
          <w:p w14:paraId="04A2C883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73F2FA7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0" w:type="dxa"/>
          </w:tcPr>
          <w:p w14:paraId="4B7EAB6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  <w:tcBorders>
              <w:top w:val="double" w:sz="4" w:space="0" w:color="auto"/>
            </w:tcBorders>
          </w:tcPr>
          <w:p w14:paraId="5581521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E14908" w:rsidRPr="00433D8A" w14:paraId="0FED7A63" w14:textId="77777777" w:rsidTr="00573AB8">
        <w:trPr>
          <w:gridAfter w:val="1"/>
          <w:wAfter w:w="6" w:type="dxa"/>
          <w:cantSplit/>
          <w:trHeight w:val="144"/>
        </w:trPr>
        <w:tc>
          <w:tcPr>
            <w:tcW w:w="2698" w:type="dxa"/>
          </w:tcPr>
          <w:p w14:paraId="566FB88D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617" w:type="dxa"/>
            <w:shd w:val="clear" w:color="auto" w:fill="auto"/>
            <w:vAlign w:val="bottom"/>
          </w:tcPr>
          <w:p w14:paraId="1707E43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6" w:type="dxa"/>
            <w:shd w:val="clear" w:color="auto" w:fill="auto"/>
            <w:vAlign w:val="bottom"/>
          </w:tcPr>
          <w:p w14:paraId="24CB20D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3" w:type="dxa"/>
            <w:shd w:val="clear" w:color="auto" w:fill="auto"/>
            <w:vAlign w:val="bottom"/>
          </w:tcPr>
          <w:p w14:paraId="1FB8CD6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0FAC995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14:paraId="6B83B64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" w:type="dxa"/>
            <w:shd w:val="clear" w:color="auto" w:fill="auto"/>
            <w:vAlign w:val="bottom"/>
          </w:tcPr>
          <w:p w14:paraId="36F3F46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47F3884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" w:type="dxa"/>
            <w:shd w:val="clear" w:color="auto" w:fill="auto"/>
            <w:vAlign w:val="bottom"/>
          </w:tcPr>
          <w:p w14:paraId="64BEFCF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0DFBFB1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16DC1C9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1540822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14:paraId="66CEC53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2571037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  <w:vAlign w:val="bottom"/>
          </w:tcPr>
          <w:p w14:paraId="7B9F757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2F6AA37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290DAD2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CB7748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74FD1E1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D78AFD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6" w:type="dxa"/>
          </w:tcPr>
          <w:p w14:paraId="09FF00F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16D48AC7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72DCAA9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25" w:type="dxa"/>
            <w:vAlign w:val="bottom"/>
          </w:tcPr>
          <w:p w14:paraId="168A3D5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1" w:type="dxa"/>
            <w:shd w:val="clear" w:color="auto" w:fill="auto"/>
          </w:tcPr>
          <w:p w14:paraId="505F6F6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8415226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7CF9818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0AEBE0E8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" w:type="dxa"/>
          </w:tcPr>
          <w:p w14:paraId="161FE04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5FECB067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" w:type="dxa"/>
            <w:shd w:val="clear" w:color="auto" w:fill="auto"/>
            <w:vAlign w:val="bottom"/>
          </w:tcPr>
          <w:p w14:paraId="163855B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0A3DB98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D026A2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60AEF6F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1" w:type="dxa"/>
            <w:gridSpan w:val="2"/>
            <w:shd w:val="clear" w:color="auto" w:fill="auto"/>
            <w:vAlign w:val="bottom"/>
          </w:tcPr>
          <w:p w14:paraId="33444BC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E1CBF8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E14908" w:rsidRPr="00433D8A" w14:paraId="57FC922F" w14:textId="77777777" w:rsidTr="00573AB8">
        <w:trPr>
          <w:gridAfter w:val="1"/>
          <w:wAfter w:w="6" w:type="dxa"/>
          <w:cantSplit/>
          <w:trHeight w:val="144"/>
        </w:trPr>
        <w:tc>
          <w:tcPr>
            <w:tcW w:w="2698" w:type="dxa"/>
          </w:tcPr>
          <w:p w14:paraId="247CEC9A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617" w:type="dxa"/>
            <w:shd w:val="clear" w:color="auto" w:fill="auto"/>
          </w:tcPr>
          <w:p w14:paraId="678D921B" w14:textId="4B9A1DD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66</w:t>
            </w:r>
          </w:p>
        </w:tc>
        <w:tc>
          <w:tcPr>
            <w:tcW w:w="56" w:type="dxa"/>
            <w:shd w:val="clear" w:color="auto" w:fill="auto"/>
          </w:tcPr>
          <w:p w14:paraId="3D2AFE8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3" w:type="dxa"/>
            <w:shd w:val="clear" w:color="auto" w:fill="auto"/>
          </w:tcPr>
          <w:p w14:paraId="35748B3E" w14:textId="27794292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8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530E947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14:paraId="7161F231" w14:textId="641DA1BE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164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559529A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566BBC37" w14:textId="5D235A2F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121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7E206DE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3D264F8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1C4CE1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762269F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214747D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14:paraId="469C45FE" w14:textId="582CFF6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74360C4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75" w:type="dxa"/>
            <w:shd w:val="clear" w:color="auto" w:fill="auto"/>
          </w:tcPr>
          <w:p w14:paraId="58819B97" w14:textId="46DF9062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F3AD8A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</w:tcPr>
          <w:p w14:paraId="0F976979" w14:textId="2508351F" w:rsidR="00E14908" w:rsidRPr="007B051F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sz w:val="20"/>
                <w:szCs w:val="20"/>
              </w:rPr>
            </w:pPr>
            <w:r w:rsidRPr="007B051F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3EB60DE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940A45E" w14:textId="428195D4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201</w:t>
            </w:r>
          </w:p>
        </w:tc>
        <w:tc>
          <w:tcPr>
            <w:tcW w:w="66" w:type="dxa"/>
          </w:tcPr>
          <w:p w14:paraId="6FEEAC9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32604C7D" w14:textId="19E884DE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99</w:t>
            </w:r>
          </w:p>
        </w:tc>
        <w:tc>
          <w:tcPr>
            <w:tcW w:w="104" w:type="dxa"/>
          </w:tcPr>
          <w:p w14:paraId="3363284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25" w:type="dxa"/>
          </w:tcPr>
          <w:p w14:paraId="7E0C4570" w14:textId="2E6AA44D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22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37D0D53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61919997" w14:textId="60512DAB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587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29BE2F8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00329A60" w14:textId="1F5278E2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354</w:t>
            </w:r>
          </w:p>
        </w:tc>
        <w:tc>
          <w:tcPr>
            <w:tcW w:w="64" w:type="dxa"/>
          </w:tcPr>
          <w:p w14:paraId="3059152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</w:tcPr>
          <w:p w14:paraId="648DC041" w14:textId="0CCC4454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(15</w:t>
            </w:r>
            <w:r w:rsidR="00D96C88"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6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64" w:type="dxa"/>
            <w:shd w:val="clear" w:color="auto" w:fill="auto"/>
          </w:tcPr>
          <w:p w14:paraId="2D15573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56" w:type="dxa"/>
            <w:shd w:val="clear" w:color="auto" w:fill="auto"/>
          </w:tcPr>
          <w:p w14:paraId="26C02F34" w14:textId="5041EB9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bidi="ar-SA"/>
              </w:rPr>
              <w:t>86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DF9D48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5EA1A042" w14:textId="6FC2F5D6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43</w:t>
            </w:r>
            <w:r w:rsidR="00D96C88"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</w:p>
        </w:tc>
        <w:tc>
          <w:tcPr>
            <w:tcW w:w="31" w:type="dxa"/>
            <w:gridSpan w:val="2"/>
            <w:shd w:val="clear" w:color="auto" w:fill="auto"/>
            <w:vAlign w:val="bottom"/>
          </w:tcPr>
          <w:p w14:paraId="798DDA4A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1FC52AD" w14:textId="3D591F7E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268</w:t>
            </w:r>
          </w:p>
        </w:tc>
      </w:tr>
      <w:tr w:rsidR="00E14908" w:rsidRPr="00433D8A" w14:paraId="4E3AB6F1" w14:textId="77777777" w:rsidTr="00573AB8">
        <w:trPr>
          <w:gridAfter w:val="1"/>
          <w:wAfter w:w="6" w:type="dxa"/>
          <w:cantSplit/>
          <w:trHeight w:val="144"/>
        </w:trPr>
        <w:tc>
          <w:tcPr>
            <w:tcW w:w="2698" w:type="dxa"/>
          </w:tcPr>
          <w:p w14:paraId="0F80FF07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45CDF" w14:textId="732E686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6</w:t>
            </w:r>
            <w:r w:rsidR="000C7B97">
              <w:rPr>
                <w:rFonts w:asciiTheme="majorBidi" w:hAnsiTheme="majorBidi" w:cstheme="majorBidi"/>
                <w:bCs/>
                <w:sz w:val="20"/>
                <w:szCs w:val="20"/>
              </w:rPr>
              <w:t>38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22BD31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E11C5" w14:textId="2EFF86E1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616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7C0C621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</w:tcPr>
          <w:p w14:paraId="021B2C8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787DE6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626B16F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415BF50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36FA5" w14:textId="43C81904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48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6D6EFAE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D958A" w14:textId="6BD2CA59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51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197EAC9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F23EC" w14:textId="49F7608A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29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7901E82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31A32" w14:textId="458A4CDF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880D2B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FCB09" w14:textId="77777777" w:rsidR="00E14908" w:rsidRPr="00F604B2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604B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BBCDFF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94D2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14:paraId="4C41375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7CF40526" w14:textId="53A7EFAA" w:rsidR="00E14908" w:rsidRPr="00433D8A" w:rsidRDefault="005E538A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7</w:t>
            </w:r>
            <w:r w:rsidR="002160F0" w:rsidRPr="00433D8A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2</w:t>
            </w:r>
          </w:p>
        </w:tc>
        <w:tc>
          <w:tcPr>
            <w:tcW w:w="104" w:type="dxa"/>
          </w:tcPr>
          <w:p w14:paraId="3876842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35B7D39C" w14:textId="091EA598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68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683DD78B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2E177" w14:textId="44B5B76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78</w:t>
            </w:r>
            <w:r w:rsidR="002160F0" w:rsidRPr="00433D8A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7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6310504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5032" w14:textId="351EEB23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764</w:t>
            </w:r>
          </w:p>
        </w:tc>
        <w:tc>
          <w:tcPr>
            <w:tcW w:w="64" w:type="dxa"/>
          </w:tcPr>
          <w:p w14:paraId="68E53B9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3D2B2CBA" w14:textId="0CC93069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(7</w:t>
            </w:r>
            <w:r w:rsidR="002160F0" w:rsidRPr="00433D8A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1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64" w:type="dxa"/>
            <w:shd w:val="clear" w:color="auto" w:fill="auto"/>
          </w:tcPr>
          <w:p w14:paraId="3C5FA97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3CF64361" w14:textId="0B7A9769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bidi="ar-SA"/>
              </w:rPr>
              <w:t>66</w:t>
            </w:r>
            <w:r w:rsidRPr="00433D8A"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83BCB3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FE6A" w14:textId="74413E9E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71</w:t>
            </w:r>
            <w:r w:rsidR="002160F0" w:rsidRPr="00433D8A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6</w:t>
            </w:r>
          </w:p>
        </w:tc>
        <w:tc>
          <w:tcPr>
            <w:tcW w:w="31" w:type="dxa"/>
            <w:gridSpan w:val="2"/>
            <w:shd w:val="clear" w:color="auto" w:fill="auto"/>
            <w:vAlign w:val="bottom"/>
          </w:tcPr>
          <w:p w14:paraId="082EE4C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A7517" w14:textId="67749856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Cs/>
                <w:sz w:val="20"/>
                <w:szCs w:val="20"/>
              </w:rPr>
              <w:t>698</w:t>
            </w:r>
          </w:p>
        </w:tc>
      </w:tr>
      <w:tr w:rsidR="00E14908" w:rsidRPr="00E14908" w14:paraId="0192ECB8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3D890F3F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</w:tcPr>
          <w:p w14:paraId="4E1AB99B" w14:textId="6B54E8D1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70</w:t>
            </w:r>
            <w:r w:rsidR="000C7B97">
              <w:rPr>
                <w:rFonts w:asciiTheme="majorBidi" w:hAnsiTheme="majorBidi" w:cstheme="majorBidi"/>
                <w:b/>
                <w:sz w:val="20"/>
                <w:szCs w:val="20"/>
              </w:rPr>
              <w:t>4</w:t>
            </w:r>
          </w:p>
        </w:tc>
        <w:tc>
          <w:tcPr>
            <w:tcW w:w="56" w:type="dxa"/>
          </w:tcPr>
          <w:p w14:paraId="724F415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658B15ED" w14:textId="4C1756E4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</w:rPr>
              <w:t>624</w:t>
            </w:r>
          </w:p>
        </w:tc>
        <w:tc>
          <w:tcPr>
            <w:tcW w:w="60" w:type="dxa"/>
          </w:tcPr>
          <w:p w14:paraId="23D5053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3E3683FF" w14:textId="19CE5E58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164</w:t>
            </w:r>
          </w:p>
        </w:tc>
        <w:tc>
          <w:tcPr>
            <w:tcW w:w="63" w:type="dxa"/>
          </w:tcPr>
          <w:p w14:paraId="4C72A62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55C0751" w14:textId="00BDCAB4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</w:rPr>
              <w:t>121</w:t>
            </w:r>
          </w:p>
        </w:tc>
        <w:tc>
          <w:tcPr>
            <w:tcW w:w="63" w:type="dxa"/>
          </w:tcPr>
          <w:p w14:paraId="1691ABA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6D722D55" w14:textId="58DBA4A9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48</w:t>
            </w:r>
          </w:p>
        </w:tc>
        <w:tc>
          <w:tcPr>
            <w:tcW w:w="52" w:type="dxa"/>
          </w:tcPr>
          <w:p w14:paraId="5041FAA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0E39E4B6" w14:textId="555C281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</w:rPr>
              <w:t>51</w:t>
            </w:r>
          </w:p>
        </w:tc>
        <w:tc>
          <w:tcPr>
            <w:tcW w:w="45" w:type="dxa"/>
          </w:tcPr>
          <w:p w14:paraId="5E07E04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6F32D1B0" w14:textId="0542C5E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30</w:t>
            </w:r>
          </w:p>
        </w:tc>
        <w:tc>
          <w:tcPr>
            <w:tcW w:w="54" w:type="dxa"/>
          </w:tcPr>
          <w:p w14:paraId="0BA32FF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0E750236" w14:textId="716DEF96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</w:rPr>
              <w:t>3</w:t>
            </w: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</w:p>
        </w:tc>
        <w:tc>
          <w:tcPr>
            <w:tcW w:w="81" w:type="dxa"/>
          </w:tcPr>
          <w:p w14:paraId="39E28A6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42E4D235" w14:textId="215AD7E4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257</w:t>
            </w:r>
          </w:p>
        </w:tc>
        <w:tc>
          <w:tcPr>
            <w:tcW w:w="77" w:type="dxa"/>
          </w:tcPr>
          <w:p w14:paraId="5F6122F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2C86D378" w14:textId="6A1BC3C2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b/>
                <w:sz w:val="20"/>
                <w:szCs w:val="20"/>
              </w:rPr>
              <w:t>20</w:t>
            </w:r>
            <w:r w:rsidRPr="00E14908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</w:p>
        </w:tc>
        <w:tc>
          <w:tcPr>
            <w:tcW w:w="66" w:type="dxa"/>
          </w:tcPr>
          <w:p w14:paraId="4B6B5A7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07B5A94" w14:textId="26DCD398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1</w:t>
            </w:r>
            <w:r w:rsidR="002160F0" w:rsidRPr="00433D8A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71</w:t>
            </w:r>
          </w:p>
        </w:tc>
        <w:tc>
          <w:tcPr>
            <w:tcW w:w="104" w:type="dxa"/>
          </w:tcPr>
          <w:p w14:paraId="474ED28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35F075EA" w14:textId="7F274032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</w:rPr>
              <w:t>90</w:t>
            </w:r>
          </w:p>
        </w:tc>
        <w:tc>
          <w:tcPr>
            <w:tcW w:w="71" w:type="dxa"/>
          </w:tcPr>
          <w:p w14:paraId="64E87429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44BD4726" w14:textId="4BA48205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1,37</w:t>
            </w:r>
            <w:r w:rsidR="002160F0" w:rsidRPr="00433D8A">
              <w:rPr>
                <w:rFonts w:asciiTheme="majorBidi" w:hAnsiTheme="majorBidi" w:cstheme="majorBidi" w:hint="cs"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75" w:type="dxa"/>
          </w:tcPr>
          <w:p w14:paraId="2C5F591E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60EAA558" w14:textId="60FFFC4C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</w:rPr>
              <w:t>1</w:t>
            </w: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  <w:cs/>
              </w:rPr>
              <w:t>,</w:t>
            </w:r>
            <w:r w:rsidRPr="00433D8A">
              <w:rPr>
                <w:rFonts w:asciiTheme="majorBidi" w:hAnsiTheme="majorBidi" w:cstheme="majorBidi" w:hint="cs"/>
                <w:b/>
                <w:sz w:val="20"/>
                <w:szCs w:val="20"/>
              </w:rPr>
              <w:t>118</w:t>
            </w:r>
          </w:p>
        </w:tc>
        <w:tc>
          <w:tcPr>
            <w:tcW w:w="64" w:type="dxa"/>
          </w:tcPr>
          <w:p w14:paraId="24D60BD2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42902B84" w14:textId="4BED3E03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  <w:t>22</w:t>
            </w:r>
            <w:r w:rsidR="00D96C88" w:rsidRPr="00433D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Pr="00433D8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2FE23195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1394F7AD" w14:textId="522CF4B0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(152)</w:t>
            </w:r>
          </w:p>
        </w:tc>
        <w:tc>
          <w:tcPr>
            <w:tcW w:w="90" w:type="dxa"/>
          </w:tcPr>
          <w:p w14:paraId="54EE537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047E67" w14:textId="21E4C3E0" w:rsidR="00E14908" w:rsidRPr="00433D8A" w:rsidRDefault="00E14908" w:rsidP="00D9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4" w:right="-7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1,14</w:t>
            </w:r>
            <w:r w:rsidR="00D96C88" w:rsidRPr="00433D8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" w:type="dxa"/>
          </w:tcPr>
          <w:p w14:paraId="05721987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49F6EF" w14:textId="3098F245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b/>
                <w:sz w:val="20"/>
                <w:szCs w:val="20"/>
              </w:rPr>
              <w:t>966</w:t>
            </w:r>
          </w:p>
        </w:tc>
      </w:tr>
      <w:tr w:rsidR="00573AB8" w:rsidRPr="00E14908" w14:paraId="2757C3B0" w14:textId="77777777" w:rsidTr="00102987">
        <w:trPr>
          <w:gridAfter w:val="1"/>
          <w:wAfter w:w="6" w:type="dxa"/>
          <w:cantSplit/>
          <w:trHeight w:val="144"/>
        </w:trPr>
        <w:tc>
          <w:tcPr>
            <w:tcW w:w="2698" w:type="dxa"/>
          </w:tcPr>
          <w:p w14:paraId="71F41409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0"/>
                <w:szCs w:val="20"/>
                <w:cs/>
                <w:lang w:val="en-GB"/>
              </w:rPr>
            </w:pPr>
          </w:p>
        </w:tc>
        <w:tc>
          <w:tcPr>
            <w:tcW w:w="12376" w:type="dxa"/>
            <w:gridSpan w:val="36"/>
          </w:tcPr>
          <w:p w14:paraId="3BB1996D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  <w:r w:rsidRPr="00E14908">
              <w:rPr>
                <w:rFonts w:asciiTheme="majorBidi" w:hAnsiTheme="majorBidi" w:cstheme="majorBidi" w:hint="cs"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573AB8" w:rsidRPr="00E14908" w14:paraId="772D7734" w14:textId="77777777" w:rsidTr="00102987">
        <w:trPr>
          <w:gridAfter w:val="1"/>
          <w:wAfter w:w="6" w:type="dxa"/>
          <w:cantSplit/>
          <w:trHeight w:val="144"/>
        </w:trPr>
        <w:tc>
          <w:tcPr>
            <w:tcW w:w="2698" w:type="dxa"/>
          </w:tcPr>
          <w:p w14:paraId="6CFB0FA6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1256" w:type="dxa"/>
            <w:gridSpan w:val="3"/>
          </w:tcPr>
          <w:p w14:paraId="769455E7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0" w:type="dxa"/>
          </w:tcPr>
          <w:p w14:paraId="33B06FD6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</w:tcPr>
          <w:p w14:paraId="12BF3465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3" w:type="dxa"/>
          </w:tcPr>
          <w:p w14:paraId="4C49BD63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278" w:type="dxa"/>
            <w:gridSpan w:val="3"/>
          </w:tcPr>
          <w:p w14:paraId="43F36FBB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5" w:type="dxa"/>
          </w:tcPr>
          <w:p w14:paraId="6D1240EE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232" w:type="dxa"/>
            <w:gridSpan w:val="3"/>
          </w:tcPr>
          <w:p w14:paraId="7051EF28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</w:tcPr>
          <w:p w14:paraId="1250C5C0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</w:p>
        </w:tc>
        <w:tc>
          <w:tcPr>
            <w:tcW w:w="1369" w:type="dxa"/>
            <w:gridSpan w:val="3"/>
          </w:tcPr>
          <w:p w14:paraId="3FBEFFBC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6" w:type="dxa"/>
          </w:tcPr>
          <w:p w14:paraId="1D65B6DA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62247DB8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92" w:type="dxa"/>
            <w:gridSpan w:val="4"/>
          </w:tcPr>
          <w:p w14:paraId="2CF7E259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64" w:type="dxa"/>
          </w:tcPr>
          <w:p w14:paraId="3CB33664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423A6DCC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90" w:type="dxa"/>
          </w:tcPr>
          <w:p w14:paraId="56931249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220" w:type="dxa"/>
            <w:gridSpan w:val="4"/>
          </w:tcPr>
          <w:p w14:paraId="633158ED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/>
              </w:rPr>
            </w:pPr>
          </w:p>
        </w:tc>
      </w:tr>
      <w:tr w:rsidR="00573AB8" w:rsidRPr="00E14908" w14:paraId="70F3A610" w14:textId="77777777" w:rsidTr="00102987">
        <w:trPr>
          <w:gridAfter w:val="1"/>
          <w:wAfter w:w="6" w:type="dxa"/>
          <w:cantSplit/>
          <w:trHeight w:val="144"/>
        </w:trPr>
        <w:tc>
          <w:tcPr>
            <w:tcW w:w="2698" w:type="dxa"/>
          </w:tcPr>
          <w:p w14:paraId="2642F071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1256" w:type="dxa"/>
            <w:gridSpan w:val="3"/>
            <w:hideMark/>
          </w:tcPr>
          <w:p w14:paraId="710EDDEA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0" w:type="dxa"/>
          </w:tcPr>
          <w:p w14:paraId="6264430E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  <w:hideMark/>
          </w:tcPr>
          <w:p w14:paraId="3B6D6367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" w:type="dxa"/>
          </w:tcPr>
          <w:p w14:paraId="6E8B2ECC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hideMark/>
          </w:tcPr>
          <w:p w14:paraId="6C8F33C7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5" w:type="dxa"/>
          </w:tcPr>
          <w:p w14:paraId="4CC25A3E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2" w:type="dxa"/>
            <w:gridSpan w:val="3"/>
            <w:hideMark/>
          </w:tcPr>
          <w:p w14:paraId="570CED97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1" w:type="dxa"/>
          </w:tcPr>
          <w:p w14:paraId="2603975E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9" w:type="dxa"/>
            <w:gridSpan w:val="3"/>
            <w:hideMark/>
          </w:tcPr>
          <w:p w14:paraId="72D2BEFF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ส่วนงานที่</w:t>
            </w:r>
            <w:r w:rsidRPr="00E14908">
              <w:rPr>
                <w:rFonts w:asciiTheme="majorBidi" w:hAnsiTheme="majorBidi" w:cstheme="majorBidi"/>
                <w:sz w:val="20"/>
                <w:szCs w:val="20"/>
                <w:rtl/>
                <w:lang w:bidi="ar-SA"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66" w:type="dxa"/>
          </w:tcPr>
          <w:p w14:paraId="19F63247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83" w:type="dxa"/>
            <w:gridSpan w:val="3"/>
          </w:tcPr>
          <w:p w14:paraId="14F3882A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ส่วนงานที่ </w:t>
            </w:r>
            <w:r w:rsidRPr="00E1490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92" w:type="dxa"/>
            <w:gridSpan w:val="4"/>
            <w:hideMark/>
          </w:tcPr>
          <w:p w14:paraId="5DBB79D7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64" w:type="dxa"/>
          </w:tcPr>
          <w:p w14:paraId="7C3E0AFD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347" w:type="dxa"/>
            <w:gridSpan w:val="3"/>
          </w:tcPr>
          <w:p w14:paraId="73387C99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90" w:type="dxa"/>
          </w:tcPr>
          <w:p w14:paraId="591100FA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220" w:type="dxa"/>
            <w:gridSpan w:val="4"/>
            <w:hideMark/>
          </w:tcPr>
          <w:p w14:paraId="7C5F5959" w14:textId="77777777" w:rsidR="00573AB8" w:rsidRPr="00E14908" w:rsidRDefault="00573AB8" w:rsidP="001029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573AB8" w:rsidRPr="00E14908" w14:paraId="6C967513" w14:textId="77777777" w:rsidTr="00102987">
        <w:trPr>
          <w:cantSplit/>
          <w:trHeight w:val="144"/>
        </w:trPr>
        <w:tc>
          <w:tcPr>
            <w:tcW w:w="2698" w:type="dxa"/>
            <w:vAlign w:val="bottom"/>
          </w:tcPr>
          <w:p w14:paraId="4E36A208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E1490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มีนาคม</w:t>
            </w:r>
          </w:p>
        </w:tc>
        <w:tc>
          <w:tcPr>
            <w:tcW w:w="617" w:type="dxa"/>
          </w:tcPr>
          <w:p w14:paraId="20F2EE3E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56" w:type="dxa"/>
          </w:tcPr>
          <w:p w14:paraId="22AA7221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</w:tcPr>
          <w:p w14:paraId="7FE918E7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60" w:type="dxa"/>
          </w:tcPr>
          <w:p w14:paraId="2C6D499C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77ADAA87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63" w:type="dxa"/>
          </w:tcPr>
          <w:p w14:paraId="5C73FA79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685CD07E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63" w:type="dxa"/>
          </w:tcPr>
          <w:p w14:paraId="4BB75820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53BCA21C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52" w:type="dxa"/>
          </w:tcPr>
          <w:p w14:paraId="06A3E7E3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5903AF87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45" w:type="dxa"/>
          </w:tcPr>
          <w:p w14:paraId="7D71B37E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0DFFE6BB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54" w:type="dxa"/>
          </w:tcPr>
          <w:p w14:paraId="2D435473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</w:tcPr>
          <w:p w14:paraId="0B0B8251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81" w:type="dxa"/>
          </w:tcPr>
          <w:p w14:paraId="53931C4A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3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4DB12BEF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77" w:type="dxa"/>
          </w:tcPr>
          <w:p w14:paraId="20EF3CA1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</w:tcPr>
          <w:p w14:paraId="14F5A6EF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66" w:type="dxa"/>
          </w:tcPr>
          <w:p w14:paraId="2F11EC60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</w:tcPr>
          <w:p w14:paraId="5DA5F8A3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104" w:type="dxa"/>
          </w:tcPr>
          <w:p w14:paraId="43407648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</w:tcPr>
          <w:p w14:paraId="1B0685AB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71" w:type="dxa"/>
          </w:tcPr>
          <w:p w14:paraId="6442BEF8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</w:tcPr>
          <w:p w14:paraId="6FA525BB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75" w:type="dxa"/>
          </w:tcPr>
          <w:p w14:paraId="2DA55785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</w:tcPr>
          <w:p w14:paraId="3B1B420A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64" w:type="dxa"/>
          </w:tcPr>
          <w:p w14:paraId="1FC1405E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</w:tcPr>
          <w:p w14:paraId="53CF1B9B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64" w:type="dxa"/>
          </w:tcPr>
          <w:p w14:paraId="4B62F1C2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</w:tcPr>
          <w:p w14:paraId="2DE18142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3F289C64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40472E3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2564</w:t>
            </w:r>
          </w:p>
        </w:tc>
        <w:tc>
          <w:tcPr>
            <w:tcW w:w="20" w:type="dxa"/>
          </w:tcPr>
          <w:p w14:paraId="09B817AE" w14:textId="77777777" w:rsidR="00573AB8" w:rsidRPr="00E14908" w:rsidRDefault="00573AB8" w:rsidP="00102987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</w:tcPr>
          <w:p w14:paraId="76711DF0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bCs/>
                <w:sz w:val="20"/>
                <w:szCs w:val="20"/>
              </w:rPr>
              <w:t>2563</w:t>
            </w:r>
          </w:p>
        </w:tc>
      </w:tr>
      <w:tr w:rsidR="00573AB8" w:rsidRPr="00E14908" w14:paraId="19D76ECF" w14:textId="77777777" w:rsidTr="00102987">
        <w:trPr>
          <w:gridAfter w:val="1"/>
          <w:wAfter w:w="6" w:type="dxa"/>
          <w:cantSplit/>
          <w:trHeight w:val="144"/>
        </w:trPr>
        <w:tc>
          <w:tcPr>
            <w:tcW w:w="2698" w:type="dxa"/>
            <w:vAlign w:val="bottom"/>
          </w:tcPr>
          <w:p w14:paraId="63164187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376" w:type="dxa"/>
            <w:gridSpan w:val="36"/>
          </w:tcPr>
          <w:p w14:paraId="67DCB9F9" w14:textId="77777777" w:rsidR="00573AB8" w:rsidRPr="00E14908" w:rsidRDefault="00573AB8" w:rsidP="00102987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  <w:t>(</w:t>
            </w:r>
            <w:r w:rsidRPr="00E14908">
              <w:rPr>
                <w:rFonts w:asciiTheme="majorBidi" w:hAnsiTheme="majorBidi" w:cstheme="majorBidi" w:hint="cs"/>
                <w:b/>
                <w:i/>
                <w:iCs/>
                <w:sz w:val="20"/>
                <w:szCs w:val="20"/>
                <w:cs/>
              </w:rPr>
              <w:t>ล้านบาท)</w:t>
            </w:r>
          </w:p>
        </w:tc>
      </w:tr>
      <w:tr w:rsidR="00E14908" w:rsidRPr="00E14908" w14:paraId="4C58C6B1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123ACC0B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</w:t>
            </w: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ตามส่วนงาน</w:t>
            </w:r>
          </w:p>
          <w:p w14:paraId="74B28CD9" w14:textId="7777777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E14908">
              <w:rPr>
                <w:rFonts w:asciiTheme="majorBidi" w:hAnsiTheme="majorBidi" w:cstheme="majorBidi"/>
                <w:sz w:val="20"/>
                <w:szCs w:val="20"/>
                <w:cs/>
              </w:rPr>
              <w:t>ก่อนหักภาษีเงินได้</w:t>
            </w:r>
          </w:p>
        </w:tc>
        <w:tc>
          <w:tcPr>
            <w:tcW w:w="617" w:type="dxa"/>
          </w:tcPr>
          <w:p w14:paraId="00D24C4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C52BEB" w14:textId="783B232B" w:rsidR="00E14908" w:rsidRPr="00E14908" w:rsidRDefault="0027615A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56" w:type="dxa"/>
          </w:tcPr>
          <w:p w14:paraId="0D328DF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dxa"/>
          </w:tcPr>
          <w:p w14:paraId="677D3FE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B08F963" w14:textId="04B8653E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60" w:type="dxa"/>
          </w:tcPr>
          <w:p w14:paraId="32542E2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</w:tcPr>
          <w:p w14:paraId="627C145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253CF3" w14:textId="6F42399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3" w:type="dxa"/>
          </w:tcPr>
          <w:p w14:paraId="28A00CF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8" w:type="dxa"/>
          </w:tcPr>
          <w:p w14:paraId="1F1E660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3BFB05" w14:textId="1FA1306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(4)</w:t>
            </w:r>
          </w:p>
        </w:tc>
        <w:tc>
          <w:tcPr>
            <w:tcW w:w="63" w:type="dxa"/>
          </w:tcPr>
          <w:p w14:paraId="5419D3A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1" w:type="dxa"/>
          </w:tcPr>
          <w:p w14:paraId="7DDA33D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703AE73" w14:textId="65095E1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(3)</w:t>
            </w:r>
          </w:p>
        </w:tc>
        <w:tc>
          <w:tcPr>
            <w:tcW w:w="52" w:type="dxa"/>
          </w:tcPr>
          <w:p w14:paraId="2348489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5" w:type="dxa"/>
          </w:tcPr>
          <w:p w14:paraId="2716C33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F4D064E" w14:textId="34DECC59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(3)</w:t>
            </w:r>
          </w:p>
        </w:tc>
        <w:tc>
          <w:tcPr>
            <w:tcW w:w="45" w:type="dxa"/>
          </w:tcPr>
          <w:p w14:paraId="38F79D9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3" w:type="dxa"/>
          </w:tcPr>
          <w:p w14:paraId="0E64F5E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3B8A05" w14:textId="3C93AA0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54" w:type="dxa"/>
          </w:tcPr>
          <w:p w14:paraId="512AC47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5" w:type="dxa"/>
          </w:tcPr>
          <w:p w14:paraId="70C11E7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B9BAE1" w14:textId="0C14BDCC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1" w:type="dxa"/>
          </w:tcPr>
          <w:p w14:paraId="5F431DE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7" w:type="dxa"/>
          </w:tcPr>
          <w:p w14:paraId="2CDE404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545062" w14:textId="253752D9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77" w:type="dxa"/>
          </w:tcPr>
          <w:p w14:paraId="6E9CBE1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0E34F67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0E0B835" w14:textId="22F17B9E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(6)</w:t>
            </w:r>
          </w:p>
        </w:tc>
        <w:tc>
          <w:tcPr>
            <w:tcW w:w="66" w:type="dxa"/>
          </w:tcPr>
          <w:p w14:paraId="680795D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</w:tcPr>
          <w:p w14:paraId="060BD84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751C13" w14:textId="668F7642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79</w:t>
            </w:r>
          </w:p>
        </w:tc>
        <w:tc>
          <w:tcPr>
            <w:tcW w:w="104" w:type="dxa"/>
          </w:tcPr>
          <w:p w14:paraId="1AC2B72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</w:tcPr>
          <w:p w14:paraId="3AFA34F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BCF4FC9" w14:textId="72D753F1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1" w:type="dxa"/>
          </w:tcPr>
          <w:p w14:paraId="4B349A4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3C0E66FC" w14:textId="713D686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7615A">
              <w:rPr>
                <w:rFonts w:asciiTheme="majorBidi" w:hAnsiTheme="majorBidi" w:cstheme="majorBidi"/>
                <w:sz w:val="20"/>
                <w:szCs w:val="20"/>
              </w:rPr>
              <w:t>05</w:t>
            </w:r>
          </w:p>
        </w:tc>
        <w:tc>
          <w:tcPr>
            <w:tcW w:w="75" w:type="dxa"/>
          </w:tcPr>
          <w:p w14:paraId="0F91B44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  <w:vAlign w:val="bottom"/>
          </w:tcPr>
          <w:p w14:paraId="63BED73F" w14:textId="3A0024F3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81</w:t>
            </w:r>
          </w:p>
        </w:tc>
        <w:tc>
          <w:tcPr>
            <w:tcW w:w="64" w:type="dxa"/>
          </w:tcPr>
          <w:p w14:paraId="2B546D9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60FD34A9" w14:textId="247398B3" w:rsidR="00E14908" w:rsidRPr="00E14908" w:rsidRDefault="00E14908" w:rsidP="00F54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="00C37CBA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E14908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6CDA2C6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08E76D87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90" w:type="dxa"/>
          </w:tcPr>
          <w:p w14:paraId="3161875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  <w:vAlign w:val="bottom"/>
          </w:tcPr>
          <w:p w14:paraId="05930B40" w14:textId="30AE9D0C" w:rsidR="00E14908" w:rsidRPr="00433D8A" w:rsidRDefault="000B288E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  <w:r w:rsidR="0027615A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20" w:type="dxa"/>
          </w:tcPr>
          <w:p w14:paraId="75235184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  <w:vAlign w:val="bottom"/>
          </w:tcPr>
          <w:p w14:paraId="66FB28CA" w14:textId="4B101BF8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81</w:t>
            </w:r>
          </w:p>
        </w:tc>
      </w:tr>
      <w:tr w:rsidR="00E14908" w:rsidRPr="00E14908" w14:paraId="1AC6BAF9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04CB5111" w14:textId="0783A537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="Angsana New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สินทรัพย์ส่วนงาน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ณ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วันที่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/>
                <w:bCs/>
                <w:sz w:val="20"/>
                <w:szCs w:val="20"/>
              </w:rPr>
              <w:t>31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มีนาคม</w:t>
            </w:r>
          </w:p>
          <w:p w14:paraId="06F1A7B6" w14:textId="40D2A6FC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="Angsana New"/>
                <w:b/>
                <w:sz w:val="20"/>
                <w:szCs w:val="20"/>
              </w:rPr>
              <w:t xml:space="preserve">  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>/</w:t>
            </w:r>
            <w:r w:rsidRPr="00E14908">
              <w:rPr>
                <w:rFonts w:asciiTheme="majorBidi" w:hAnsiTheme="majorBidi" w:cs="Angsana New"/>
                <w:bCs/>
                <w:sz w:val="20"/>
                <w:szCs w:val="20"/>
              </w:rPr>
              <w:t>31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7" w:type="dxa"/>
          </w:tcPr>
          <w:p w14:paraId="7FBB9CD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7E1A36" w14:textId="642B4085" w:rsidR="00E14908" w:rsidRPr="00E14908" w:rsidRDefault="00D17FC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345A4">
              <w:rPr>
                <w:rFonts w:asciiTheme="majorBidi" w:hAnsiTheme="majorBidi" w:cstheme="majorBidi" w:hint="cs"/>
                <w:sz w:val="20"/>
                <w:szCs w:val="20"/>
                <w:cs/>
              </w:rPr>
              <w:t>16</w:t>
            </w:r>
            <w:r w:rsidR="005755F7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6" w:type="dxa"/>
          </w:tcPr>
          <w:p w14:paraId="0FC0658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</w:tcPr>
          <w:p w14:paraId="6304CD8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4E99AD" w14:textId="25FBAADE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9,121</w:t>
            </w:r>
          </w:p>
        </w:tc>
        <w:tc>
          <w:tcPr>
            <w:tcW w:w="60" w:type="dxa"/>
          </w:tcPr>
          <w:p w14:paraId="446A5A9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3F21228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3745B3" w14:textId="68181DC0" w:rsidR="00E14908" w:rsidRPr="00E14908" w:rsidRDefault="00D17FC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6345A4">
              <w:rPr>
                <w:rFonts w:asciiTheme="majorBidi" w:hAnsiTheme="majorBidi" w:cstheme="majorBidi" w:hint="cs"/>
                <w:sz w:val="20"/>
                <w:szCs w:val="20"/>
                <w:cs/>
              </w:rPr>
              <w:t>539</w:t>
            </w:r>
          </w:p>
        </w:tc>
        <w:tc>
          <w:tcPr>
            <w:tcW w:w="63" w:type="dxa"/>
          </w:tcPr>
          <w:p w14:paraId="6479D2F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30A05AE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2CD0B38" w14:textId="63F7AACF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1,617</w:t>
            </w:r>
          </w:p>
        </w:tc>
        <w:tc>
          <w:tcPr>
            <w:tcW w:w="63" w:type="dxa"/>
          </w:tcPr>
          <w:p w14:paraId="5F34240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6E56313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BAA4E83" w14:textId="651AD1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D17FC5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2" w:type="dxa"/>
          </w:tcPr>
          <w:p w14:paraId="4F92E17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50E05F0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AA96B7" w14:textId="4367270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179</w:t>
            </w:r>
          </w:p>
        </w:tc>
        <w:tc>
          <w:tcPr>
            <w:tcW w:w="45" w:type="dxa"/>
          </w:tcPr>
          <w:p w14:paraId="0D64B80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6BF4E4A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CF56530" w14:textId="3A9C5AD5" w:rsidR="00E14908" w:rsidRPr="00E14908" w:rsidRDefault="00D17FC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230</w:t>
            </w:r>
          </w:p>
        </w:tc>
        <w:tc>
          <w:tcPr>
            <w:tcW w:w="54" w:type="dxa"/>
          </w:tcPr>
          <w:p w14:paraId="5D37C00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</w:tcPr>
          <w:p w14:paraId="3ECE7B0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2517A28" w14:textId="5C66C724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225</w:t>
            </w:r>
          </w:p>
        </w:tc>
        <w:tc>
          <w:tcPr>
            <w:tcW w:w="81" w:type="dxa"/>
          </w:tcPr>
          <w:p w14:paraId="5AC80B2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475FA61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74780F" w14:textId="79F30EE1" w:rsidR="00E14908" w:rsidRPr="00E14908" w:rsidRDefault="00D17FC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926</w:t>
            </w:r>
          </w:p>
        </w:tc>
        <w:tc>
          <w:tcPr>
            <w:tcW w:w="77" w:type="dxa"/>
          </w:tcPr>
          <w:p w14:paraId="7E2EA2E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</w:tcPr>
          <w:p w14:paraId="5E2C4E6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4C7F71E" w14:textId="20B3B27E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66" w:type="dxa"/>
          </w:tcPr>
          <w:p w14:paraId="66601AD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</w:tcPr>
          <w:p w14:paraId="0FF31F0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FAE0E1" w14:textId="2C10E7F7" w:rsidR="00E14908" w:rsidRPr="00E14908" w:rsidRDefault="00D17FC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3,95</w:t>
            </w:r>
            <w:r w:rsidR="005755F7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04" w:type="dxa"/>
          </w:tcPr>
          <w:p w14:paraId="3F92098E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</w:tcPr>
          <w:p w14:paraId="6085632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38BAF5" w14:textId="67E9F54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3,730</w:t>
            </w:r>
          </w:p>
        </w:tc>
        <w:tc>
          <w:tcPr>
            <w:tcW w:w="71" w:type="dxa"/>
          </w:tcPr>
          <w:p w14:paraId="33693E4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</w:tcPr>
          <w:p w14:paraId="67869AE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F0A452" w14:textId="69BA4DBC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16,</w:t>
            </w:r>
            <w:r w:rsidR="00D17FC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755F7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75" w:type="dxa"/>
          </w:tcPr>
          <w:p w14:paraId="77DCBDE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</w:tcPr>
          <w:p w14:paraId="6A6EE24B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AEC5640" w14:textId="6E065A5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15,624</w:t>
            </w:r>
          </w:p>
        </w:tc>
        <w:tc>
          <w:tcPr>
            <w:tcW w:w="64" w:type="dxa"/>
          </w:tcPr>
          <w:p w14:paraId="17B5AA8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2F5B7EEB" w14:textId="79055310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="00D17FC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6,</w:t>
            </w:r>
            <w:r w:rsidR="00DE4195">
              <w:rPr>
                <w:rFonts w:asciiTheme="majorBidi" w:hAnsiTheme="majorBidi" w:cstheme="majorBidi"/>
                <w:sz w:val="20"/>
                <w:szCs w:val="20"/>
              </w:rPr>
              <w:t>550</w:t>
            </w:r>
            <w:r w:rsidRPr="00E14908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  <w:vAlign w:val="bottom"/>
          </w:tcPr>
          <w:p w14:paraId="6420C59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584982AE" w14:textId="015C6B4A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</w:t>
            </w:r>
            <w:r w:rsidRPr="00433D8A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,</w:t>
            </w:r>
            <w:r w:rsidRPr="00433D8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150</w:t>
            </w:r>
            <w:r w:rsidRPr="00433D8A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17272FF8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55680001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D50813" w14:textId="6A1B5E23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10,</w:t>
            </w:r>
            <w:r w:rsidR="00E35A36" w:rsidRPr="00433D8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755F7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20" w:type="dxa"/>
          </w:tcPr>
          <w:p w14:paraId="34A36EFC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</w:tcPr>
          <w:p w14:paraId="7CE5883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A7C1E9" w14:textId="213BEB34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9,474</w:t>
            </w:r>
          </w:p>
        </w:tc>
      </w:tr>
      <w:tr w:rsidR="00E14908" w:rsidRPr="00E14908" w14:paraId="7116D15C" w14:textId="77777777" w:rsidTr="00573AB8">
        <w:trPr>
          <w:cantSplit/>
          <w:trHeight w:val="144"/>
        </w:trPr>
        <w:tc>
          <w:tcPr>
            <w:tcW w:w="2698" w:type="dxa"/>
            <w:vAlign w:val="bottom"/>
          </w:tcPr>
          <w:p w14:paraId="54FFA631" w14:textId="4009ABCC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="Angsana New"/>
                <w:b/>
                <w:sz w:val="20"/>
                <w:szCs w:val="20"/>
              </w:rPr>
            </w:pP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หนี้สินส่วนงาน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ณ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วันที่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/>
                <w:bCs/>
                <w:sz w:val="20"/>
                <w:szCs w:val="20"/>
              </w:rPr>
              <w:t>31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มีนาคม</w:t>
            </w:r>
          </w:p>
          <w:p w14:paraId="6E97876E" w14:textId="6C281884" w:rsidR="00E14908" w:rsidRPr="00E14908" w:rsidRDefault="00E14908" w:rsidP="00E1490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="Angsana New"/>
                <w:b/>
                <w:sz w:val="20"/>
                <w:szCs w:val="20"/>
              </w:rPr>
              <w:t xml:space="preserve">  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>/</w:t>
            </w:r>
            <w:r w:rsidRPr="00E14908">
              <w:rPr>
                <w:rFonts w:asciiTheme="majorBidi" w:hAnsiTheme="majorBidi" w:cs="Angsana New"/>
                <w:bCs/>
                <w:sz w:val="20"/>
                <w:szCs w:val="20"/>
              </w:rPr>
              <w:t>31</w:t>
            </w:r>
            <w:r w:rsidRPr="00E14908">
              <w:rPr>
                <w:rFonts w:asciiTheme="majorBidi" w:hAnsiTheme="majorBidi" w:cs="Angsana New"/>
                <w:b/>
                <w:sz w:val="20"/>
                <w:szCs w:val="20"/>
                <w:cs/>
              </w:rPr>
              <w:t xml:space="preserve"> </w:t>
            </w:r>
            <w:r w:rsidRPr="00E14908">
              <w:rPr>
                <w:rFonts w:asciiTheme="majorBidi" w:hAnsiTheme="majorBidi" w:cs="Angsana New" w:hint="cs"/>
                <w:b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7" w:type="dxa"/>
          </w:tcPr>
          <w:p w14:paraId="46337AC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FADD6B" w14:textId="190532E6" w:rsidR="00E14908" w:rsidRPr="00E14908" w:rsidRDefault="00D17FC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="006345A4">
              <w:rPr>
                <w:rFonts w:asciiTheme="majorBidi" w:hAnsiTheme="majorBidi" w:cstheme="majorBidi" w:hint="cs"/>
                <w:sz w:val="20"/>
                <w:szCs w:val="20"/>
                <w:cs/>
              </w:rPr>
              <w:t>637</w:t>
            </w:r>
          </w:p>
        </w:tc>
        <w:tc>
          <w:tcPr>
            <w:tcW w:w="56" w:type="dxa"/>
          </w:tcPr>
          <w:p w14:paraId="160D2EA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83" w:type="dxa"/>
          </w:tcPr>
          <w:p w14:paraId="12C2D1C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6F55E82" w14:textId="682928E0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4,808</w:t>
            </w:r>
          </w:p>
        </w:tc>
        <w:tc>
          <w:tcPr>
            <w:tcW w:w="60" w:type="dxa"/>
          </w:tcPr>
          <w:p w14:paraId="1E377E1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9" w:type="dxa"/>
          </w:tcPr>
          <w:p w14:paraId="51EC07A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6EF45D9" w14:textId="32AE7459" w:rsidR="00E14908" w:rsidRPr="00E14908" w:rsidRDefault="00D17FC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345A4">
              <w:rPr>
                <w:rFonts w:asciiTheme="majorBidi" w:hAnsiTheme="majorBidi" w:cstheme="majorBidi" w:hint="cs"/>
                <w:sz w:val="20"/>
                <w:szCs w:val="20"/>
                <w:cs/>
              </w:rPr>
              <w:t>11</w:t>
            </w:r>
          </w:p>
        </w:tc>
        <w:tc>
          <w:tcPr>
            <w:tcW w:w="63" w:type="dxa"/>
          </w:tcPr>
          <w:p w14:paraId="0457730C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8" w:type="dxa"/>
          </w:tcPr>
          <w:p w14:paraId="29E5455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A1D400" w14:textId="227159BE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288</w:t>
            </w:r>
          </w:p>
        </w:tc>
        <w:tc>
          <w:tcPr>
            <w:tcW w:w="63" w:type="dxa"/>
          </w:tcPr>
          <w:p w14:paraId="6A4EE31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91" w:type="dxa"/>
          </w:tcPr>
          <w:p w14:paraId="6F6A89B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326A07" w14:textId="650E0420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17FC5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2" w:type="dxa"/>
          </w:tcPr>
          <w:p w14:paraId="5A1A771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5" w:type="dxa"/>
          </w:tcPr>
          <w:p w14:paraId="4456AFED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CA7EE63" w14:textId="0CE88D1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45" w:type="dxa"/>
          </w:tcPr>
          <w:p w14:paraId="61713D4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03" w:type="dxa"/>
          </w:tcPr>
          <w:p w14:paraId="5047D90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5DC964" w14:textId="25FF308C" w:rsidR="00E14908" w:rsidRPr="00E14908" w:rsidRDefault="00D17FC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  <w:tc>
          <w:tcPr>
            <w:tcW w:w="54" w:type="dxa"/>
          </w:tcPr>
          <w:p w14:paraId="7C03F81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75" w:type="dxa"/>
          </w:tcPr>
          <w:p w14:paraId="3F516073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FEDEA61" w14:textId="5EAA7CB8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114</w:t>
            </w:r>
          </w:p>
        </w:tc>
        <w:tc>
          <w:tcPr>
            <w:tcW w:w="81" w:type="dxa"/>
          </w:tcPr>
          <w:p w14:paraId="55455378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</w:tcPr>
          <w:p w14:paraId="5FA0005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397946" w14:textId="0CE9F8DF" w:rsidR="00E14908" w:rsidRPr="00E14908" w:rsidRDefault="00D17FC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584</w:t>
            </w:r>
          </w:p>
        </w:tc>
        <w:tc>
          <w:tcPr>
            <w:tcW w:w="77" w:type="dxa"/>
          </w:tcPr>
          <w:p w14:paraId="6FEE355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5" w:type="dxa"/>
          </w:tcPr>
          <w:p w14:paraId="20812C50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68DCD82" w14:textId="05BE8DEE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394</w:t>
            </w:r>
          </w:p>
        </w:tc>
        <w:tc>
          <w:tcPr>
            <w:tcW w:w="66" w:type="dxa"/>
          </w:tcPr>
          <w:p w14:paraId="5911C2E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4" w:type="dxa"/>
          </w:tcPr>
          <w:p w14:paraId="196EE71F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EA54383" w14:textId="2BD19BBC" w:rsidR="00E14908" w:rsidRPr="00E14908" w:rsidRDefault="00D17FC5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1,369</w:t>
            </w:r>
          </w:p>
        </w:tc>
        <w:tc>
          <w:tcPr>
            <w:tcW w:w="104" w:type="dxa"/>
          </w:tcPr>
          <w:p w14:paraId="351BDBB9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5" w:type="dxa"/>
          </w:tcPr>
          <w:p w14:paraId="08C9079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33545AF" w14:textId="64ECD2CD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AE304C"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FB3115" w:rsidRPr="00AE304C">
              <w:rPr>
                <w:rFonts w:asciiTheme="majorBidi" w:hAnsiTheme="majorBidi" w:cstheme="majorBidi" w:hint="cs"/>
                <w:sz w:val="20"/>
                <w:szCs w:val="20"/>
                <w:cs/>
              </w:rPr>
              <w:t>499</w:t>
            </w:r>
          </w:p>
        </w:tc>
        <w:tc>
          <w:tcPr>
            <w:tcW w:w="71" w:type="dxa"/>
          </w:tcPr>
          <w:p w14:paraId="4DBF20E4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2" w:type="dxa"/>
          </w:tcPr>
          <w:p w14:paraId="385DAE42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F2F53C" w14:textId="44BAAAFB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8,2</w:t>
            </w:r>
            <w:r w:rsidR="00D17FC5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75" w:type="dxa"/>
          </w:tcPr>
          <w:p w14:paraId="0FB70825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4" w:type="dxa"/>
          </w:tcPr>
          <w:p w14:paraId="7BC024F7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571A69" w14:textId="2F349AA5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7,201</w:t>
            </w:r>
          </w:p>
        </w:tc>
        <w:tc>
          <w:tcPr>
            <w:tcW w:w="64" w:type="dxa"/>
          </w:tcPr>
          <w:p w14:paraId="499CD93A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214670EC" w14:textId="32899E9E" w:rsidR="00E14908" w:rsidRPr="00F94F66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F94F66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Pr="00F94F66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</w:t>
            </w:r>
            <w:r w:rsidRPr="00F94F66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,</w:t>
            </w:r>
            <w:r w:rsidR="00E35A36" w:rsidRPr="00F94F66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  <w:r w:rsidR="00D17FC5" w:rsidRPr="00F94F66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  <w:r w:rsidR="00F54EBE" w:rsidRPr="00F94F66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</w:t>
            </w:r>
            <w:r w:rsidRPr="00F94F66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64" w:type="dxa"/>
            <w:vAlign w:val="bottom"/>
          </w:tcPr>
          <w:p w14:paraId="2666C1F6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4F2BC4FF" w14:textId="270F0F3E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(</w:t>
            </w:r>
            <w:r w:rsidRPr="00433D8A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979</w:t>
            </w:r>
            <w:r w:rsidRPr="00433D8A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0" w:type="dxa"/>
          </w:tcPr>
          <w:p w14:paraId="5D31412D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459E53AF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FD2F79" w14:textId="014059D5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3D8A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="00D17FC5" w:rsidRPr="00433D8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E4195" w:rsidRPr="00433D8A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20" w:type="dxa"/>
          </w:tcPr>
          <w:p w14:paraId="3D131910" w14:textId="77777777" w:rsidR="00E14908" w:rsidRPr="00433D8A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38" w:type="dxa"/>
            <w:gridSpan w:val="2"/>
          </w:tcPr>
          <w:p w14:paraId="20B54811" w14:textId="77777777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9A7211" w14:textId="65961553" w:rsidR="00E14908" w:rsidRPr="00E14908" w:rsidRDefault="00E14908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E14908">
              <w:rPr>
                <w:rFonts w:asciiTheme="majorBidi" w:hAnsiTheme="majorBidi" w:cstheme="majorBidi"/>
                <w:sz w:val="20"/>
                <w:szCs w:val="20"/>
              </w:rPr>
              <w:t>6,222</w:t>
            </w:r>
          </w:p>
        </w:tc>
      </w:tr>
    </w:tbl>
    <w:p w14:paraId="20FD2CC2" w14:textId="77777777" w:rsidR="003A4C7C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54F0107F" w14:textId="77777777" w:rsidR="005D42BA" w:rsidRDefault="005D42B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0E0F0EC5" w14:textId="77777777" w:rsidR="005D42BA" w:rsidRDefault="005D42B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3D8642BF" w14:textId="18B5B5E0" w:rsidR="005D42BA" w:rsidRPr="00CD3155" w:rsidRDefault="005D42B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5D42BA" w:rsidRPr="00CD3155" w:rsidSect="00A75EAB">
          <w:headerReference w:type="default" r:id="rId18"/>
          <w:pgSz w:w="16834" w:h="11909" w:orient="landscape" w:code="9"/>
          <w:pgMar w:top="691" w:right="720" w:bottom="576" w:left="864" w:header="720" w:footer="720" w:gutter="0"/>
          <w:cols w:space="720"/>
          <w:docGrid w:linePitch="360"/>
        </w:sectPr>
      </w:pPr>
    </w:p>
    <w:tbl>
      <w:tblPr>
        <w:tblW w:w="935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20"/>
        <w:gridCol w:w="1440"/>
        <w:gridCol w:w="269"/>
        <w:gridCol w:w="1424"/>
      </w:tblGrid>
      <w:tr w:rsidR="00DA5DFA" w:rsidRPr="00DA5DFA" w14:paraId="0230479F" w14:textId="77777777" w:rsidTr="00DA5DFA">
        <w:trPr>
          <w:trHeight w:val="401"/>
          <w:tblHeader/>
        </w:trPr>
        <w:tc>
          <w:tcPr>
            <w:tcW w:w="3325" w:type="pct"/>
          </w:tcPr>
          <w:p w14:paraId="1E791B09" w14:textId="77777777" w:rsidR="00DA5DFA" w:rsidRPr="00DA5DFA" w:rsidRDefault="00DA5DFA" w:rsidP="007E6924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75" w:type="pct"/>
            <w:gridSpan w:val="3"/>
          </w:tcPr>
          <w:p w14:paraId="270EE9E9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D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DA5D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A5DFA" w:rsidRPr="00DA5DFA" w14:paraId="21FEA660" w14:textId="77777777" w:rsidTr="00DA5DFA">
        <w:trPr>
          <w:trHeight w:val="401"/>
          <w:tblHeader/>
        </w:trPr>
        <w:tc>
          <w:tcPr>
            <w:tcW w:w="3325" w:type="pct"/>
          </w:tcPr>
          <w:p w14:paraId="1138462D" w14:textId="77777777" w:rsidR="00DA5DFA" w:rsidRPr="00DA5DFA" w:rsidRDefault="00DA5DFA" w:rsidP="007E6924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75" w:type="pct"/>
            <w:gridSpan w:val="3"/>
          </w:tcPr>
          <w:p w14:paraId="36E8F4A8" w14:textId="65B86492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D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ส่วนงานที่ </w:t>
            </w:r>
            <w:r w:rsidR="001F2771" w:rsidRPr="001F277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A5DFA" w:rsidRPr="00DA5DFA" w14:paraId="26363B25" w14:textId="77777777" w:rsidTr="00DA5DFA">
        <w:trPr>
          <w:trHeight w:val="412"/>
          <w:tblHeader/>
        </w:trPr>
        <w:tc>
          <w:tcPr>
            <w:tcW w:w="3325" w:type="pct"/>
          </w:tcPr>
          <w:p w14:paraId="41418671" w14:textId="0C37B26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95424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DA5D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1F2771" w:rsidRPr="001F27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A5D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5D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770" w:type="pct"/>
          </w:tcPr>
          <w:p w14:paraId="09CF8787" w14:textId="72E87D67" w:rsidR="00DA5DFA" w:rsidRPr="00DA5DFA" w:rsidRDefault="001F2771" w:rsidP="007E692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" w:type="pct"/>
          </w:tcPr>
          <w:p w14:paraId="798EFDC9" w14:textId="77777777" w:rsidR="00DA5DFA" w:rsidRPr="00DA5DFA" w:rsidRDefault="00DA5DFA" w:rsidP="007E692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2" w:type="pct"/>
          </w:tcPr>
          <w:p w14:paraId="7DAB0D9D" w14:textId="4CA39F0F" w:rsidR="00DA5DFA" w:rsidRPr="00DA5DFA" w:rsidRDefault="001F2771" w:rsidP="007E692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DA5DFA" w:rsidRPr="00DA5DFA" w14:paraId="53B440E5" w14:textId="77777777" w:rsidTr="00DA5DFA">
        <w:trPr>
          <w:trHeight w:val="389"/>
          <w:tblHeader/>
        </w:trPr>
        <w:tc>
          <w:tcPr>
            <w:tcW w:w="3325" w:type="pct"/>
          </w:tcPr>
          <w:p w14:paraId="0987BEB4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5" w:type="pct"/>
            <w:gridSpan w:val="3"/>
          </w:tcPr>
          <w:p w14:paraId="37ABC513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D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DA5DF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DA5D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A5DFA" w:rsidRPr="00DA5DFA" w14:paraId="46F44575" w14:textId="77777777" w:rsidTr="00DA5DFA">
        <w:trPr>
          <w:trHeight w:val="412"/>
        </w:trPr>
        <w:tc>
          <w:tcPr>
            <w:tcW w:w="3325" w:type="pct"/>
          </w:tcPr>
          <w:p w14:paraId="452A669C" w14:textId="77777777" w:rsidR="00DA5DFA" w:rsidRPr="00DA5DFA" w:rsidRDefault="00DA5DFA" w:rsidP="007E6924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770" w:type="pct"/>
            <w:shd w:val="clear" w:color="auto" w:fill="auto"/>
          </w:tcPr>
          <w:p w14:paraId="06AF4B36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0DE5169C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62" w:type="pct"/>
            <w:shd w:val="clear" w:color="auto" w:fill="auto"/>
          </w:tcPr>
          <w:p w14:paraId="28A116CB" w14:textId="77777777" w:rsidR="00DA5DFA" w:rsidRPr="00DA5DFA" w:rsidRDefault="00DA5DFA" w:rsidP="007E6924">
            <w:pPr>
              <w:pStyle w:val="3"/>
              <w:tabs>
                <w:tab w:val="clear" w:pos="360"/>
                <w:tab w:val="clear" w:pos="720"/>
                <w:tab w:val="decimal" w:pos="522"/>
                <w:tab w:val="decimal" w:pos="950"/>
              </w:tabs>
              <w:spacing w:line="380" w:lineRule="exact"/>
              <w:ind w:left="-108" w:right="167"/>
              <w:jc w:val="right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DA5DFA" w:rsidRPr="00DA5DFA" w14:paraId="0711430A" w14:textId="77777777" w:rsidTr="00DA5DFA">
        <w:trPr>
          <w:trHeight w:val="401"/>
        </w:trPr>
        <w:tc>
          <w:tcPr>
            <w:tcW w:w="3325" w:type="pct"/>
            <w:vAlign w:val="bottom"/>
          </w:tcPr>
          <w:p w14:paraId="24197FEF" w14:textId="77777777" w:rsidR="00DA5DFA" w:rsidRPr="00DA5DFA" w:rsidRDefault="00DA5DFA" w:rsidP="007E692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770" w:type="pct"/>
            <w:shd w:val="clear" w:color="auto" w:fill="auto"/>
          </w:tcPr>
          <w:p w14:paraId="014DB2EB" w14:textId="0BE5B587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44" w:type="pct"/>
            <w:shd w:val="clear" w:color="auto" w:fill="auto"/>
          </w:tcPr>
          <w:p w14:paraId="1CD5929A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4865DE62" w14:textId="46D3F8B2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</w:tr>
      <w:tr w:rsidR="00DA5DFA" w:rsidRPr="00DA5DFA" w14:paraId="6EAFA056" w14:textId="77777777" w:rsidTr="00DA5DFA">
        <w:trPr>
          <w:trHeight w:val="401"/>
        </w:trPr>
        <w:tc>
          <w:tcPr>
            <w:tcW w:w="3325" w:type="pct"/>
            <w:vAlign w:val="bottom"/>
          </w:tcPr>
          <w:p w14:paraId="3C4581F1" w14:textId="77777777" w:rsidR="00DA5DFA" w:rsidRPr="00DA5DFA" w:rsidRDefault="00DA5DFA" w:rsidP="007E692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770" w:type="pct"/>
            <w:shd w:val="clear" w:color="auto" w:fill="auto"/>
          </w:tcPr>
          <w:p w14:paraId="5196D3F1" w14:textId="793EA886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4" w:type="pct"/>
            <w:shd w:val="clear" w:color="auto" w:fill="auto"/>
          </w:tcPr>
          <w:p w14:paraId="224D92C7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1504A80C" w14:textId="53DD022D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A5DFA" w:rsidRPr="00DA5DFA" w14:paraId="64FDA4BB" w14:textId="77777777" w:rsidTr="00DA5DFA">
        <w:trPr>
          <w:trHeight w:val="401"/>
        </w:trPr>
        <w:tc>
          <w:tcPr>
            <w:tcW w:w="3325" w:type="pct"/>
            <w:vAlign w:val="bottom"/>
          </w:tcPr>
          <w:p w14:paraId="62A6E41F" w14:textId="77777777" w:rsidR="00DA5DFA" w:rsidRPr="00DA5DFA" w:rsidRDefault="00DA5DFA" w:rsidP="007E6924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378A7438" w14:textId="719E7218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559964F4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8C2D1F5" w14:textId="2AB2C1E0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A5DFA" w:rsidRPr="00DA5DFA" w14:paraId="16671CCF" w14:textId="77777777" w:rsidTr="00DA5DFA">
        <w:trPr>
          <w:trHeight w:val="401"/>
        </w:trPr>
        <w:tc>
          <w:tcPr>
            <w:tcW w:w="3325" w:type="pct"/>
            <w:vAlign w:val="bottom"/>
          </w:tcPr>
          <w:p w14:paraId="71A5762B" w14:textId="77777777" w:rsidR="00DA5DFA" w:rsidRPr="00DA5DFA" w:rsidRDefault="00DA5DFA" w:rsidP="007E6924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34076" w14:textId="54CDBBEB" w:rsidR="00DA5DFA" w:rsidRPr="00A95BAC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</w:t>
            </w:r>
          </w:p>
        </w:tc>
        <w:tc>
          <w:tcPr>
            <w:tcW w:w="144" w:type="pct"/>
            <w:shd w:val="clear" w:color="auto" w:fill="auto"/>
          </w:tcPr>
          <w:p w14:paraId="3EBCDDFC" w14:textId="77777777" w:rsidR="00DA5DFA" w:rsidRPr="00A95BAC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CF4C5" w14:textId="213F8D2D" w:rsidR="00DA5DFA" w:rsidRPr="00A95BAC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</w:t>
            </w:r>
          </w:p>
        </w:tc>
      </w:tr>
      <w:tr w:rsidR="00DA5DFA" w:rsidRPr="00DA5DFA" w14:paraId="6696C44E" w14:textId="77777777" w:rsidTr="00DA5DFA">
        <w:trPr>
          <w:trHeight w:val="152"/>
        </w:trPr>
        <w:tc>
          <w:tcPr>
            <w:tcW w:w="3325" w:type="pct"/>
            <w:vAlign w:val="bottom"/>
          </w:tcPr>
          <w:p w14:paraId="0CC8F2C4" w14:textId="77777777" w:rsidR="00DA5DFA" w:rsidRPr="00DA5DFA" w:rsidRDefault="00DA5DFA" w:rsidP="007E6924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0" w:type="pct"/>
            <w:tcBorders>
              <w:top w:val="double" w:sz="4" w:space="0" w:color="auto"/>
            </w:tcBorders>
            <w:shd w:val="clear" w:color="auto" w:fill="auto"/>
          </w:tcPr>
          <w:p w14:paraId="1415FA36" w14:textId="77777777" w:rsidR="00DA5DFA" w:rsidRPr="00A95BAC" w:rsidRDefault="00DA5DFA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A2C9527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double" w:sz="4" w:space="0" w:color="auto"/>
            </w:tcBorders>
          </w:tcPr>
          <w:p w14:paraId="0B62C11A" w14:textId="77777777" w:rsidR="00DA5DFA" w:rsidRPr="00A95BAC" w:rsidRDefault="00DA5DFA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DFA" w:rsidRPr="00DA5DFA" w14:paraId="6395DE86" w14:textId="77777777" w:rsidTr="00DA5DFA">
        <w:trPr>
          <w:trHeight w:val="401"/>
        </w:trPr>
        <w:tc>
          <w:tcPr>
            <w:tcW w:w="3325" w:type="pct"/>
          </w:tcPr>
          <w:p w14:paraId="40F5D793" w14:textId="77777777" w:rsidR="00DA5DFA" w:rsidRPr="00DA5DFA" w:rsidRDefault="00DA5DFA" w:rsidP="007E6924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770" w:type="pct"/>
            <w:shd w:val="clear" w:color="auto" w:fill="auto"/>
          </w:tcPr>
          <w:p w14:paraId="325C0A2E" w14:textId="77777777" w:rsidR="00DA5DFA" w:rsidRPr="00DA5DFA" w:rsidRDefault="00DA5DFA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FFF5025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62" w:type="pct"/>
          </w:tcPr>
          <w:p w14:paraId="50B24F37" w14:textId="77777777" w:rsidR="00DA5DFA" w:rsidRPr="00A95BAC" w:rsidRDefault="00DA5DFA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DFA" w:rsidRPr="00DA5DFA" w14:paraId="1DC5ADD1" w14:textId="77777777" w:rsidTr="00DA5DFA">
        <w:trPr>
          <w:trHeight w:val="401"/>
        </w:trPr>
        <w:tc>
          <w:tcPr>
            <w:tcW w:w="3325" w:type="pct"/>
          </w:tcPr>
          <w:p w14:paraId="0786A9F4" w14:textId="77777777" w:rsidR="00DA5DFA" w:rsidRPr="00DA5DFA" w:rsidRDefault="00DA5DFA" w:rsidP="007E6924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70" w:type="pct"/>
            <w:shd w:val="clear" w:color="auto" w:fill="auto"/>
          </w:tcPr>
          <w:p w14:paraId="54329F00" w14:textId="296DD268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4" w:type="pct"/>
          </w:tcPr>
          <w:p w14:paraId="350AA708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</w:tcPr>
          <w:p w14:paraId="74B6A430" w14:textId="5AE54B8E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A5DFA" w:rsidRPr="00DA5DFA" w14:paraId="3BAA18F4" w14:textId="77777777" w:rsidTr="00DA5DFA">
        <w:trPr>
          <w:trHeight w:val="401"/>
        </w:trPr>
        <w:tc>
          <w:tcPr>
            <w:tcW w:w="3325" w:type="pct"/>
          </w:tcPr>
          <w:p w14:paraId="43A9DF73" w14:textId="77777777" w:rsidR="00DA5DFA" w:rsidRPr="00DA5DFA" w:rsidRDefault="00DA5DFA" w:rsidP="007E6924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66EE2547" w14:textId="11B59C24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44" w:type="pct"/>
          </w:tcPr>
          <w:p w14:paraId="59190137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506E74" w14:textId="75006866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DA5DFA" w:rsidRPr="00DA5DFA" w14:paraId="54CF43A0" w14:textId="77777777" w:rsidTr="00DA5DFA">
        <w:trPr>
          <w:trHeight w:val="401"/>
        </w:trPr>
        <w:tc>
          <w:tcPr>
            <w:tcW w:w="3325" w:type="pct"/>
            <w:vAlign w:val="bottom"/>
          </w:tcPr>
          <w:p w14:paraId="078C270E" w14:textId="77777777" w:rsidR="00DA5DFA" w:rsidRPr="00DA5DFA" w:rsidRDefault="00DA5DFA" w:rsidP="007E6924">
            <w:pPr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2F278" w14:textId="1BFE2569" w:rsidR="00DA5DFA" w:rsidRPr="00A95BAC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</w:t>
            </w:r>
          </w:p>
        </w:tc>
        <w:tc>
          <w:tcPr>
            <w:tcW w:w="144" w:type="pct"/>
          </w:tcPr>
          <w:p w14:paraId="1FDCA9C8" w14:textId="77777777" w:rsidR="00DA5DFA" w:rsidRPr="00A95BAC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6F6A1C5E" w14:textId="7FE8AEAD" w:rsidR="00DA5DFA" w:rsidRPr="00A95BAC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</w:t>
            </w:r>
          </w:p>
        </w:tc>
      </w:tr>
      <w:tr w:rsidR="00DA5DFA" w:rsidRPr="00DA5DFA" w14:paraId="57ECEBBC" w14:textId="77777777" w:rsidTr="00DA5DFA">
        <w:trPr>
          <w:trHeight w:val="401"/>
        </w:trPr>
        <w:tc>
          <w:tcPr>
            <w:tcW w:w="3325" w:type="pct"/>
            <w:vAlign w:val="bottom"/>
          </w:tcPr>
          <w:p w14:paraId="2E62262C" w14:textId="77777777" w:rsidR="00DA5DFA" w:rsidRPr="00DA5DFA" w:rsidRDefault="00DA5DFA" w:rsidP="007E6924">
            <w:pPr>
              <w:ind w:right="-45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70" w:type="pct"/>
            <w:tcBorders>
              <w:top w:val="double" w:sz="4" w:space="0" w:color="auto"/>
            </w:tcBorders>
          </w:tcPr>
          <w:p w14:paraId="065F1FAF" w14:textId="77777777" w:rsidR="00DA5DFA" w:rsidRPr="00A95BAC" w:rsidRDefault="00DA5DFA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A4F2ACF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double" w:sz="4" w:space="0" w:color="auto"/>
            </w:tcBorders>
          </w:tcPr>
          <w:p w14:paraId="1A29FD73" w14:textId="77777777" w:rsidR="00DA5DFA" w:rsidRPr="00A95BAC" w:rsidRDefault="00DA5DFA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DFA" w:rsidRPr="00DA5DFA" w14:paraId="3779D8DB" w14:textId="77777777" w:rsidTr="00DA5DFA">
        <w:trPr>
          <w:trHeight w:val="401"/>
        </w:trPr>
        <w:tc>
          <w:tcPr>
            <w:tcW w:w="3325" w:type="pct"/>
            <w:vAlign w:val="bottom"/>
          </w:tcPr>
          <w:p w14:paraId="371C65A9" w14:textId="55B297ED" w:rsidR="00DA5DFA" w:rsidRPr="00DA5DFA" w:rsidRDefault="00DA5DFA" w:rsidP="007E6924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DA5DFA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770" w:type="pct"/>
          </w:tcPr>
          <w:p w14:paraId="5774E07B" w14:textId="7185FB32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44" w:type="pct"/>
          </w:tcPr>
          <w:p w14:paraId="39D4B197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</w:tcPr>
          <w:p w14:paraId="2FADBEB4" w14:textId="6835D2BC" w:rsidR="00DA5DFA" w:rsidRPr="00DA5DFA" w:rsidRDefault="001F2771" w:rsidP="00A9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14:paraId="4EAF694A" w14:textId="12A22D2A" w:rsidR="00867C8D" w:rsidRDefault="00867C8D" w:rsidP="001F04DE">
      <w:pPr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270"/>
        <w:gridCol w:w="1440"/>
      </w:tblGrid>
      <w:tr w:rsidR="00DA5DFA" w:rsidRPr="00DA5DFA" w14:paraId="5481B5B3" w14:textId="77777777" w:rsidTr="00DA5DFA">
        <w:trPr>
          <w:cantSplit/>
          <w:trHeight w:val="141"/>
        </w:trPr>
        <w:tc>
          <w:tcPr>
            <w:tcW w:w="6210" w:type="dxa"/>
            <w:shd w:val="clear" w:color="auto" w:fill="auto"/>
            <w:vAlign w:val="bottom"/>
          </w:tcPr>
          <w:p w14:paraId="344B8235" w14:textId="77777777" w:rsidR="00DA5DFA" w:rsidRPr="00DA5DFA" w:rsidRDefault="00DA5DFA" w:rsidP="007E69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A5D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4FCF0864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5D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5DFA" w:rsidRPr="00DA5DFA" w14:paraId="18370E63" w14:textId="77777777" w:rsidTr="00DA5DFA">
        <w:trPr>
          <w:cantSplit/>
          <w:trHeight w:val="141"/>
        </w:trPr>
        <w:tc>
          <w:tcPr>
            <w:tcW w:w="6210" w:type="dxa"/>
            <w:shd w:val="clear" w:color="auto" w:fill="auto"/>
            <w:vAlign w:val="bottom"/>
          </w:tcPr>
          <w:p w14:paraId="0F2477E9" w14:textId="6C4D479B" w:rsidR="00DA5DFA" w:rsidRPr="00DA5DFA" w:rsidRDefault="00DA5DFA" w:rsidP="007E692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DA5D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DA5D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1F2771" w:rsidRPr="001F27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A5D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5D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0518DDFF" w14:textId="66F6FD9F" w:rsidR="00DA5DFA" w:rsidRPr="00DA5DFA" w:rsidRDefault="001F2771" w:rsidP="007E692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6092387" w14:textId="77777777" w:rsidR="00DA5DFA" w:rsidRPr="00DA5DFA" w:rsidRDefault="00DA5DFA" w:rsidP="007E692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7A4CC1B" w14:textId="5FCE619A" w:rsidR="00DA5DFA" w:rsidRPr="00DA5DFA" w:rsidRDefault="001F2771" w:rsidP="007E692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DA5DFA" w:rsidRPr="00DA5DFA" w14:paraId="1D093651" w14:textId="77777777" w:rsidTr="00DA5DFA">
        <w:trPr>
          <w:cantSplit/>
          <w:trHeight w:val="141"/>
        </w:trPr>
        <w:tc>
          <w:tcPr>
            <w:tcW w:w="6210" w:type="dxa"/>
          </w:tcPr>
          <w:p w14:paraId="132FB8FF" w14:textId="77777777" w:rsidR="00DA5DFA" w:rsidRPr="00DA5DFA" w:rsidRDefault="00DA5DFA" w:rsidP="007E692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28D8B7A0" w14:textId="77777777" w:rsidR="00DA5DFA" w:rsidRPr="00DA5DF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A5DF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A5DF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DA5D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DA5DF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82DE7" w:rsidRPr="00DA5DFA" w14:paraId="19AF0551" w14:textId="77777777" w:rsidTr="00556BC9">
        <w:trPr>
          <w:cantSplit/>
          <w:trHeight w:val="141"/>
        </w:trPr>
        <w:tc>
          <w:tcPr>
            <w:tcW w:w="6210" w:type="dxa"/>
          </w:tcPr>
          <w:p w14:paraId="3C9FDE0D" w14:textId="22F62027" w:rsidR="00782DE7" w:rsidRPr="001B3E9F" w:rsidRDefault="00782DE7" w:rsidP="00556B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ส่วนที่รายงาน</w:t>
            </w:r>
          </w:p>
        </w:tc>
        <w:tc>
          <w:tcPr>
            <w:tcW w:w="1440" w:type="dxa"/>
            <w:vAlign w:val="bottom"/>
          </w:tcPr>
          <w:p w14:paraId="5C165FAE" w14:textId="77777777" w:rsidR="00782DE7" w:rsidRPr="00433D8A" w:rsidRDefault="00782DE7" w:rsidP="005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1171">
              <w:rPr>
                <w:rFonts w:asciiTheme="majorBidi" w:hAnsiTheme="majorBidi" w:cstheme="majorBidi"/>
                <w:sz w:val="28"/>
                <w:szCs w:val="28"/>
              </w:rPr>
              <w:t>149,092</w:t>
            </w:r>
          </w:p>
        </w:tc>
        <w:tc>
          <w:tcPr>
            <w:tcW w:w="270" w:type="dxa"/>
            <w:vAlign w:val="bottom"/>
          </w:tcPr>
          <w:p w14:paraId="61617093" w14:textId="77777777" w:rsidR="00782DE7" w:rsidRPr="00433D8A" w:rsidRDefault="00782DE7" w:rsidP="005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28937D" w14:textId="77777777" w:rsidR="00782DE7" w:rsidRPr="00433D8A" w:rsidRDefault="00782DE7" w:rsidP="005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3D8A">
              <w:rPr>
                <w:rFonts w:asciiTheme="majorBidi" w:hAnsiTheme="majorBidi" w:cstheme="majorBidi"/>
                <w:sz w:val="28"/>
                <w:szCs w:val="28"/>
              </w:rPr>
              <w:t>81,089</w:t>
            </w:r>
          </w:p>
        </w:tc>
      </w:tr>
      <w:tr w:rsidR="00DA5DFA" w:rsidRPr="00DA5DFA" w14:paraId="2E13C020" w14:textId="77777777" w:rsidTr="00DA5DFA">
        <w:trPr>
          <w:cantSplit/>
          <w:trHeight w:val="141"/>
        </w:trPr>
        <w:tc>
          <w:tcPr>
            <w:tcW w:w="6210" w:type="dxa"/>
          </w:tcPr>
          <w:p w14:paraId="3E8C7B8D" w14:textId="77777777" w:rsidR="00DA5DFA" w:rsidRPr="00DA5DFA" w:rsidRDefault="00DA5DFA" w:rsidP="007E6924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DA5D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vAlign w:val="bottom"/>
          </w:tcPr>
          <w:p w14:paraId="2E6CA4F8" w14:textId="77777777" w:rsidR="00DA5DFA" w:rsidRPr="00433D8A" w:rsidRDefault="00DA5DFA" w:rsidP="00DA5DFA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9018248" w14:textId="77777777" w:rsidR="00DA5DFA" w:rsidRPr="00433D8A" w:rsidRDefault="00DA5DFA" w:rsidP="007E6924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EFC2DE" w14:textId="77777777" w:rsidR="00DA5DFA" w:rsidRPr="00433D8A" w:rsidRDefault="00DA5DFA" w:rsidP="00DA5DFA">
            <w:pPr>
              <w:pStyle w:val="acctfourfigures"/>
              <w:tabs>
                <w:tab w:val="clear" w:pos="765"/>
                <w:tab w:val="decimal" w:pos="946"/>
                <w:tab w:val="decimal" w:pos="1180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DFA" w:rsidRPr="00DA5DFA" w14:paraId="66C22E3B" w14:textId="77777777" w:rsidTr="00DA5DFA">
        <w:trPr>
          <w:cantSplit/>
          <w:trHeight w:val="141"/>
        </w:trPr>
        <w:tc>
          <w:tcPr>
            <w:tcW w:w="6210" w:type="dxa"/>
          </w:tcPr>
          <w:p w14:paraId="46BE60AB" w14:textId="466DEF28" w:rsidR="00DA5DFA" w:rsidRPr="00DA5DFA" w:rsidRDefault="00DA5DFA" w:rsidP="007E6924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DF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782DE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ของการร่วมค้า และบริษัทร่วมที่ใช้วิธีส่วนได้เสีย (สุทธิจากภาษี)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8F602F" w14:textId="531D09D8" w:rsidR="00DA5DFA" w:rsidRPr="00433D8A" w:rsidRDefault="001F2771" w:rsidP="00DA5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D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7B97">
              <w:rPr>
                <w:rFonts w:asciiTheme="majorBidi" w:hAnsiTheme="majorBidi" w:cstheme="majorBidi"/>
                <w:sz w:val="28"/>
                <w:szCs w:val="28"/>
              </w:rPr>
              <w:t>7,776</w:t>
            </w:r>
          </w:p>
        </w:tc>
        <w:tc>
          <w:tcPr>
            <w:tcW w:w="270" w:type="dxa"/>
            <w:vAlign w:val="bottom"/>
          </w:tcPr>
          <w:p w14:paraId="6769994E" w14:textId="77777777" w:rsidR="00DA5DFA" w:rsidRPr="00433D8A" w:rsidRDefault="00DA5DFA" w:rsidP="007E6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2B21F2" w14:textId="6BD07FAC" w:rsidR="00DA5DFA" w:rsidRPr="00433D8A" w:rsidRDefault="001F2771" w:rsidP="003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3D8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A5DFA" w:rsidRPr="00433D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D8A">
              <w:rPr>
                <w:rFonts w:asciiTheme="majorBidi" w:hAnsiTheme="majorBidi" w:cstheme="majorBidi"/>
                <w:sz w:val="28"/>
                <w:szCs w:val="28"/>
              </w:rPr>
              <w:t>081</w:t>
            </w:r>
          </w:p>
        </w:tc>
      </w:tr>
      <w:tr w:rsidR="001B3E9F" w:rsidRPr="00DA5DFA" w14:paraId="42BE696E" w14:textId="77777777" w:rsidTr="00DA5DFA">
        <w:trPr>
          <w:cantSplit/>
          <w:trHeight w:val="141"/>
        </w:trPr>
        <w:tc>
          <w:tcPr>
            <w:tcW w:w="6210" w:type="dxa"/>
          </w:tcPr>
          <w:p w14:paraId="42748E29" w14:textId="070D2C07" w:rsidR="001B3E9F" w:rsidRPr="001B3E9F" w:rsidRDefault="001B3E9F" w:rsidP="001B3E9F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3E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E96FC" w14:textId="530EECAC" w:rsidR="001B3E9F" w:rsidRPr="00433D8A" w:rsidRDefault="005E538A" w:rsidP="001B3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0C7B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6,868</w:t>
            </w:r>
          </w:p>
        </w:tc>
        <w:tc>
          <w:tcPr>
            <w:tcW w:w="270" w:type="dxa"/>
            <w:vAlign w:val="bottom"/>
          </w:tcPr>
          <w:p w14:paraId="6F72FE16" w14:textId="77777777" w:rsidR="001B3E9F" w:rsidRPr="00433D8A" w:rsidRDefault="001B3E9F" w:rsidP="001B3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A8934" w14:textId="657BCE39" w:rsidR="001B3E9F" w:rsidRPr="00433D8A" w:rsidRDefault="001B3E9F" w:rsidP="001B3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D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106,170</w:t>
            </w:r>
          </w:p>
        </w:tc>
      </w:tr>
    </w:tbl>
    <w:p w14:paraId="72AB64EB" w14:textId="77777777" w:rsidR="00DA5DFA" w:rsidRPr="00304718" w:rsidRDefault="00DA5DFA" w:rsidP="001F04DE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76E07BFC" w14:textId="5F78661C" w:rsidR="0065304C" w:rsidRPr="002A039F" w:rsidRDefault="0065304C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2A039F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ภาษีเงินได้ </w:t>
      </w:r>
    </w:p>
    <w:p w14:paraId="7B842E32" w14:textId="18ED36D7" w:rsidR="00787ADC" w:rsidRPr="00304718" w:rsidRDefault="00787ADC" w:rsidP="00787ADC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79C18615" w14:textId="726BCAA6" w:rsidR="00727CBD" w:rsidRPr="00727CBD" w:rsidRDefault="00727CBD" w:rsidP="00727CB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27CBD">
        <w:rPr>
          <w:rFonts w:asciiTheme="majorBidi" w:hAnsiTheme="majorBidi" w:cstheme="majorBidi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สามเดือนสิ้นสุดวันที่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727CBD">
        <w:rPr>
          <w:rFonts w:asciiTheme="majorBidi" w:hAnsiTheme="majorBidi" w:cstheme="majorBidi"/>
          <w:sz w:val="28"/>
          <w:szCs w:val="28"/>
          <w:lang w:bidi="th-TH"/>
        </w:rPr>
        <w:t xml:space="preserve">31 </w:t>
      </w:r>
      <w:r w:rsidRPr="00727CBD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727CBD">
        <w:rPr>
          <w:rFonts w:asciiTheme="majorBidi" w:hAnsiTheme="majorBidi" w:cstheme="majorBidi"/>
          <w:sz w:val="28"/>
          <w:szCs w:val="28"/>
          <w:lang w:bidi="th-TH"/>
        </w:rPr>
        <w:t xml:space="preserve">2564 </w:t>
      </w:r>
      <w:r w:rsidRPr="00727CBD">
        <w:rPr>
          <w:rFonts w:asciiTheme="majorBidi" w:hAnsiTheme="majorBidi" w:cstheme="majorBidi"/>
          <w:sz w:val="28"/>
          <w:szCs w:val="28"/>
          <w:cs/>
        </w:rPr>
        <w:t xml:space="preserve">คือร้อยละ </w:t>
      </w:r>
      <w:r w:rsidRPr="00727CBD">
        <w:rPr>
          <w:rFonts w:asciiTheme="majorBidi" w:hAnsiTheme="majorBidi" w:cstheme="majorBidi"/>
          <w:sz w:val="28"/>
          <w:szCs w:val="28"/>
          <w:lang w:bidi="th-TH"/>
        </w:rPr>
        <w:t>1</w:t>
      </w:r>
      <w:r w:rsidR="00997697">
        <w:rPr>
          <w:rFonts w:asciiTheme="majorBidi" w:hAnsiTheme="majorBidi" w:cstheme="majorBidi"/>
          <w:sz w:val="28"/>
          <w:szCs w:val="28"/>
          <w:lang w:val="en-US" w:bidi="th-TH"/>
        </w:rPr>
        <w:t>5.97</w:t>
      </w:r>
      <w:r w:rsidRPr="00727CBD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27CBD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Pr="00727CBD">
        <w:rPr>
          <w:rFonts w:asciiTheme="majorBidi" w:hAnsiTheme="majorBidi" w:cstheme="majorBidi"/>
          <w:sz w:val="28"/>
          <w:szCs w:val="28"/>
          <w:lang w:bidi="th-TH"/>
        </w:rPr>
        <w:t>3.</w:t>
      </w:r>
      <w:r w:rsidR="00997697">
        <w:rPr>
          <w:rFonts w:asciiTheme="majorBidi" w:hAnsiTheme="majorBidi" w:cstheme="majorBidi"/>
          <w:sz w:val="28"/>
          <w:szCs w:val="28"/>
          <w:lang w:bidi="th-TH"/>
        </w:rPr>
        <w:t>84</w:t>
      </w:r>
      <w:r w:rsidRPr="00727CBD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0C7B9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ตามลำดับ </w:t>
      </w:r>
      <w:r w:rsidRPr="00727CBD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(31 </w:t>
      </w:r>
      <w:r w:rsidRPr="00727C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มีนาคม </w:t>
      </w:r>
      <w:r w:rsidRPr="00727CBD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2563: </w:t>
      </w:r>
      <w:r w:rsidRPr="00727C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Pr="00727CBD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14.67 </w:t>
      </w:r>
      <w:r w:rsidRPr="00727CBD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และร้อยละ</w:t>
      </w:r>
      <w:r w:rsidR="000C7B97">
        <w:rPr>
          <w:rFonts w:asciiTheme="majorBidi" w:hAnsiTheme="majorBidi" w:cstheme="majorBidi"/>
          <w:i/>
          <w:iCs/>
          <w:sz w:val="28"/>
          <w:szCs w:val="28"/>
        </w:rPr>
        <w:t xml:space="preserve"> 1</w:t>
      </w:r>
      <w:r w:rsidR="000C7B97">
        <w:rPr>
          <w:rFonts w:asciiTheme="majorBidi" w:hAnsiTheme="majorBidi" w:cstheme="majorBidi"/>
          <w:i/>
          <w:iCs/>
          <w:sz w:val="28"/>
          <w:szCs w:val="28"/>
          <w:lang w:bidi="th-TH"/>
        </w:rPr>
        <w:t>6.48</w:t>
      </w:r>
      <w:r w:rsidR="000C7B9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27CBD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  <w:r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727CBD">
        <w:rPr>
          <w:rFonts w:asciiTheme="majorBidi" w:hAnsiTheme="majorBidi" w:cstheme="majorBidi"/>
          <w:sz w:val="28"/>
          <w:szCs w:val="28"/>
          <w:cs/>
        </w:rPr>
        <w:t>การเปลี่ยนแปลงในอัตราภาษีเงินได้ที่แท้จริง</w:t>
      </w:r>
      <w:r w:rsidR="000C7B97">
        <w:rPr>
          <w:rFonts w:asciiTheme="majorBidi" w:hAnsiTheme="majorBidi" w:cstheme="majorBidi" w:hint="cs"/>
          <w:sz w:val="28"/>
          <w:szCs w:val="28"/>
          <w:cs/>
          <w:lang w:bidi="th-TH"/>
        </w:rPr>
        <w:t>ของกลุ่มบริษัทและบริษัท</w:t>
      </w:r>
      <w:r w:rsidRPr="00727CBD">
        <w:rPr>
          <w:rFonts w:asciiTheme="majorBidi" w:hAnsiTheme="majorBidi" w:cstheme="majorBidi"/>
          <w:sz w:val="28"/>
          <w:szCs w:val="28"/>
          <w:cs/>
        </w:rPr>
        <w:t>มีสาเหตุหลักมาจากความแตกต่างระหว่างการรับรู้รายได้ทางบัญชีกับรายได้ทางภาษีบางรายการ</w:t>
      </w:r>
    </w:p>
    <w:p w14:paraId="76BE5419" w14:textId="434CF0DF" w:rsidR="002D7570" w:rsidRDefault="002D7570" w:rsidP="00F94F6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5AB1320D" w14:textId="5AFEE268" w:rsidR="00783963" w:rsidRPr="002A039F" w:rsidRDefault="00202B12" w:rsidP="002A03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2A039F">
        <w:rPr>
          <w:rFonts w:ascii="Angsana New" w:hAnsi="Angsana New" w:cs="Angsana New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026C1A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8479B8D" w:rsidR="003D2F72" w:rsidRPr="00026C1A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026C1A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D48E69E" w14:textId="77777777" w:rsidR="00E26F21" w:rsidRPr="00026C1A" w:rsidRDefault="00E26F21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5FD1964" w14:textId="070A60C5" w:rsidR="00373DBC" w:rsidRPr="00026C1A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26C1A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26F21" w:rsidRPr="00026C1A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026C1A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026C1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C04E4AF" w14:textId="77777777" w:rsidR="00703CBE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CF1E14" w14:textId="3EC5240D" w:rsidR="00703CBE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  <w:sectPr w:rsidR="00703CBE" w:rsidSect="0059240F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20"/>
        <w:gridCol w:w="1530"/>
        <w:gridCol w:w="236"/>
        <w:gridCol w:w="1440"/>
        <w:gridCol w:w="34"/>
        <w:gridCol w:w="236"/>
        <w:gridCol w:w="34"/>
        <w:gridCol w:w="1136"/>
        <w:gridCol w:w="34"/>
        <w:gridCol w:w="236"/>
        <w:gridCol w:w="34"/>
        <w:gridCol w:w="956"/>
        <w:gridCol w:w="34"/>
        <w:gridCol w:w="202"/>
        <w:gridCol w:w="34"/>
        <w:gridCol w:w="34"/>
        <w:gridCol w:w="990"/>
        <w:gridCol w:w="22"/>
        <w:gridCol w:w="270"/>
        <w:gridCol w:w="34"/>
        <w:gridCol w:w="34"/>
        <w:gridCol w:w="1188"/>
        <w:gridCol w:w="38"/>
        <w:gridCol w:w="34"/>
        <w:gridCol w:w="198"/>
        <w:gridCol w:w="38"/>
        <w:gridCol w:w="34"/>
        <w:gridCol w:w="1188"/>
        <w:gridCol w:w="38"/>
        <w:gridCol w:w="34"/>
        <w:gridCol w:w="198"/>
        <w:gridCol w:w="38"/>
        <w:gridCol w:w="34"/>
        <w:gridCol w:w="1440"/>
      </w:tblGrid>
      <w:tr w:rsidR="00432632" w:rsidRPr="00D8098D" w14:paraId="1D08EFCD" w14:textId="77777777" w:rsidTr="00432632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2FA3C1E" w14:textId="77777777" w:rsidR="00432632" w:rsidRPr="00D8098D" w:rsidRDefault="00432632" w:rsidP="00E11DD8">
            <w:pPr>
              <w:spacing w:line="340" w:lineRule="exact"/>
              <w:ind w:left="73" w:right="-9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0" w:type="dxa"/>
          </w:tcPr>
          <w:p w14:paraId="35F502A1" w14:textId="77777777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060" w:type="dxa"/>
            <w:gridSpan w:val="33"/>
            <w:vAlign w:val="bottom"/>
          </w:tcPr>
          <w:p w14:paraId="14E129B0" w14:textId="7E985B57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32632" w:rsidRPr="00D8098D" w14:paraId="6DC08CAD" w14:textId="77777777" w:rsidTr="00432632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AE43B0D" w14:textId="77777777" w:rsidR="00432632" w:rsidRPr="00D8098D" w:rsidRDefault="00432632" w:rsidP="00E11DD8">
            <w:pPr>
              <w:spacing w:line="340" w:lineRule="exact"/>
              <w:ind w:left="73" w:right="-9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0" w:type="dxa"/>
          </w:tcPr>
          <w:p w14:paraId="329F4AA3" w14:textId="77777777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06" w:type="dxa"/>
            <w:gridSpan w:val="11"/>
            <w:vAlign w:val="bottom"/>
          </w:tcPr>
          <w:p w14:paraId="7F6D870E" w14:textId="1372B53B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6154" w:type="dxa"/>
            <w:gridSpan w:val="22"/>
            <w:vAlign w:val="bottom"/>
          </w:tcPr>
          <w:p w14:paraId="289EC38C" w14:textId="77777777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32632" w:rsidRPr="00D8098D" w14:paraId="3F3FFFEE" w14:textId="77777777" w:rsidTr="00432632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EE1B93E" w14:textId="6116F1B2" w:rsidR="00432632" w:rsidRPr="00D8098D" w:rsidRDefault="00432632" w:rsidP="00E11DD8">
            <w:pPr>
              <w:spacing w:line="340" w:lineRule="exact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4E3A9A8" w14:textId="77777777" w:rsidR="00432632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72D223" w14:textId="77777777" w:rsidR="00432632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B13712" w14:textId="77777777" w:rsidR="00432632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2C80C1" w14:textId="77777777" w:rsidR="00432632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1C23AD" w14:textId="25733AB6" w:rsidR="00432632" w:rsidRPr="00432632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3263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3C0D7404" w14:textId="23FF1D84" w:rsidR="00432632" w:rsidRPr="00D8098D" w:rsidRDefault="00432632" w:rsidP="00E26F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1F793613" w14:textId="6B289EEF" w:rsidR="00432632" w:rsidRPr="00D8098D" w:rsidRDefault="00432632" w:rsidP="00E26F21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1C2A75" w14:textId="77777777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957CC8" w14:textId="05F24E54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E0D9EC" w14:textId="77777777" w:rsidR="00432632" w:rsidRPr="00D8098D" w:rsidRDefault="00432632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1527B2" w14:textId="49F99E00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A0C656" w14:textId="77777777" w:rsidR="00432632" w:rsidRPr="00D8098D" w:rsidRDefault="00432632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5E58FA8" w14:textId="77777777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12C505A3" w14:textId="77777777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2B75FD62" w14:textId="69312958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688650CC" w14:textId="77777777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03D684CB" w14:textId="6AAA147A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gridSpan w:val="3"/>
          </w:tcPr>
          <w:p w14:paraId="57B11BB0" w14:textId="77777777" w:rsidR="00432632" w:rsidRPr="00D8098D" w:rsidRDefault="00432632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08014C4" w14:textId="28635B71" w:rsidR="00432632" w:rsidRPr="00D8098D" w:rsidRDefault="00432632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  <w:gridSpan w:val="3"/>
          </w:tcPr>
          <w:p w14:paraId="0CA97747" w14:textId="77777777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5C518AA0" w14:textId="77777777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32632" w:rsidRPr="00D8098D" w14:paraId="0FD0AC65" w14:textId="77777777" w:rsidTr="00432632">
        <w:trPr>
          <w:trHeight w:val="261"/>
        </w:trPr>
        <w:tc>
          <w:tcPr>
            <w:tcW w:w="2430" w:type="dxa"/>
            <w:shd w:val="clear" w:color="auto" w:fill="auto"/>
          </w:tcPr>
          <w:p w14:paraId="154A2534" w14:textId="77777777" w:rsidR="00432632" w:rsidRPr="00D8098D" w:rsidRDefault="00432632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4DDB9A5" w14:textId="77777777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060" w:type="dxa"/>
            <w:gridSpan w:val="33"/>
          </w:tcPr>
          <w:p w14:paraId="58820A44" w14:textId="0B916BB5" w:rsidR="00432632" w:rsidRPr="00D8098D" w:rsidRDefault="00432632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32632" w:rsidRPr="00D8098D" w14:paraId="30C47275" w14:textId="77777777" w:rsidTr="00D72D48">
        <w:trPr>
          <w:trHeight w:val="261"/>
        </w:trPr>
        <w:tc>
          <w:tcPr>
            <w:tcW w:w="2430" w:type="dxa"/>
            <w:shd w:val="clear" w:color="auto" w:fill="auto"/>
          </w:tcPr>
          <w:p w14:paraId="5372626D" w14:textId="138B1988" w:rsidR="00432632" w:rsidRPr="00D8098D" w:rsidRDefault="00432632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7ABAFF5F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0BB6A71" w14:textId="2927E64E" w:rsidR="00432632" w:rsidRPr="00D8098D" w:rsidRDefault="00432632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EF3FE0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35725183" w14:textId="240B7728" w:rsidR="00432632" w:rsidRPr="00D8098D" w:rsidRDefault="00432632" w:rsidP="00E11DD8">
            <w:pPr>
              <w:pStyle w:val="acctfourfigures"/>
              <w:tabs>
                <w:tab w:val="clear" w:pos="765"/>
                <w:tab w:val="decimal" w:pos="75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ADDFF5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275C440" w14:textId="54ED05FC" w:rsidR="00432632" w:rsidRPr="00D8098D" w:rsidRDefault="00432632" w:rsidP="00E11DD8">
            <w:pPr>
              <w:pStyle w:val="acctfourfigures"/>
              <w:tabs>
                <w:tab w:val="clear" w:pos="765"/>
                <w:tab w:val="decimal" w:pos="63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AF683AC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E262EB4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9DAABB2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2"/>
          </w:tcPr>
          <w:p w14:paraId="64F9B2B0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dxa"/>
            <w:gridSpan w:val="3"/>
          </w:tcPr>
          <w:p w14:paraId="5A4900C6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DAF88EB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122462CF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18EF64F6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3300E8F7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44F61D07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632" w:rsidRPr="00D8098D" w14:paraId="2330056A" w14:textId="77777777" w:rsidTr="00D72D48">
        <w:trPr>
          <w:trHeight w:val="261"/>
        </w:trPr>
        <w:tc>
          <w:tcPr>
            <w:tcW w:w="2430" w:type="dxa"/>
            <w:shd w:val="clear" w:color="auto" w:fill="auto"/>
          </w:tcPr>
          <w:p w14:paraId="298220D9" w14:textId="0EB9F957" w:rsidR="00432632" w:rsidRPr="00D8098D" w:rsidRDefault="00432632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91BD779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32EABF" w14:textId="72E3D2D3" w:rsidR="00432632" w:rsidRPr="00D8098D" w:rsidRDefault="00432632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64408F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6D0D7701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75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89B4D69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8F58C49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63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13AFE0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14EF8AB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DA69F38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2"/>
          </w:tcPr>
          <w:p w14:paraId="7C372525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dxa"/>
            <w:gridSpan w:val="3"/>
          </w:tcPr>
          <w:p w14:paraId="6A98FBBE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9FE993E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0749A49C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F3CBA48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47C32C2E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2582BA41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632" w:rsidRPr="00D8098D" w14:paraId="291BFF20" w14:textId="77777777" w:rsidTr="00D72D48">
        <w:trPr>
          <w:trHeight w:val="261"/>
        </w:trPr>
        <w:tc>
          <w:tcPr>
            <w:tcW w:w="2430" w:type="dxa"/>
            <w:shd w:val="clear" w:color="auto" w:fill="auto"/>
          </w:tcPr>
          <w:p w14:paraId="0D41F7CF" w14:textId="77777777" w:rsidR="00432632" w:rsidRPr="00D8098D" w:rsidRDefault="00432632" w:rsidP="00E11DD8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4A3FF90F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12C762D" w14:textId="2C26094F" w:rsidR="00432632" w:rsidRPr="00D8098D" w:rsidRDefault="00432632" w:rsidP="00E11DD8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BE7032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71E2EB74" w14:textId="1D0D7944" w:rsidR="00432632" w:rsidRPr="00D8098D" w:rsidRDefault="00432632" w:rsidP="00E11DD8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96FB14F" w14:textId="77777777" w:rsidR="00432632" w:rsidRPr="00D8098D" w:rsidRDefault="00432632" w:rsidP="00E11DD8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F1FA64" w14:textId="660D088A" w:rsidR="00432632" w:rsidRPr="00D8098D" w:rsidRDefault="00432632" w:rsidP="00E11DD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1FAE3D" w14:textId="77777777" w:rsidR="00432632" w:rsidRPr="00D8098D" w:rsidRDefault="00432632" w:rsidP="00E11DD8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C6C20D2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B33D6C7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2"/>
          </w:tcPr>
          <w:p w14:paraId="0EC37CDE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dxa"/>
            <w:gridSpan w:val="3"/>
          </w:tcPr>
          <w:p w14:paraId="7C9A0BC3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CC2441B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03BB9ADA" w14:textId="77777777" w:rsidR="00432632" w:rsidRPr="00D8098D" w:rsidRDefault="00432632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4F3044E8" w14:textId="77777777" w:rsidR="00432632" w:rsidRPr="00D8098D" w:rsidRDefault="00432632" w:rsidP="00E1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09D05C77" w14:textId="77777777" w:rsidR="00432632" w:rsidRPr="00D8098D" w:rsidRDefault="00432632" w:rsidP="00E11DD8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1977EF17" w14:textId="77777777" w:rsidR="00432632" w:rsidRPr="00D8098D" w:rsidRDefault="00432632" w:rsidP="00A300F5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632" w:rsidRPr="00695B08" w14:paraId="0A6BDE36" w14:textId="77777777" w:rsidTr="00D72D48">
        <w:trPr>
          <w:trHeight w:val="261"/>
        </w:trPr>
        <w:tc>
          <w:tcPr>
            <w:tcW w:w="2430" w:type="dxa"/>
            <w:shd w:val="clear" w:color="auto" w:fill="auto"/>
          </w:tcPr>
          <w:p w14:paraId="18A77039" w14:textId="37E225CC" w:rsidR="00432632" w:rsidRPr="00D8098D" w:rsidRDefault="00432632" w:rsidP="007B6CCA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7D36A915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A88EF01" w14:textId="13429ABB" w:rsidR="00432632" w:rsidRPr="00D8098D" w:rsidRDefault="00432632" w:rsidP="007B6CCA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152</w:t>
            </w:r>
          </w:p>
        </w:tc>
        <w:tc>
          <w:tcPr>
            <w:tcW w:w="236" w:type="dxa"/>
          </w:tcPr>
          <w:p w14:paraId="2245F153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96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7047CF92" w14:textId="1637748C" w:rsidR="00432632" w:rsidRPr="00D8098D" w:rsidRDefault="00432632" w:rsidP="007B6CCA">
            <w:pPr>
              <w:pStyle w:val="acctfourfigures"/>
              <w:tabs>
                <w:tab w:val="clear" w:pos="765"/>
                <w:tab w:val="decimal" w:pos="827"/>
                <w:tab w:val="decimal" w:pos="976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F30CC0" w14:textId="77777777" w:rsidR="00432632" w:rsidRPr="00D8098D" w:rsidRDefault="00432632" w:rsidP="007B6CCA">
            <w:pPr>
              <w:tabs>
                <w:tab w:val="decimal" w:pos="789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03CED34" w14:textId="42DD5F11" w:rsidR="00432632" w:rsidRPr="00D8098D" w:rsidRDefault="00432632" w:rsidP="007B6CCA">
            <w:pPr>
              <w:pStyle w:val="acctfourfigures"/>
              <w:tabs>
                <w:tab w:val="clear" w:pos="765"/>
                <w:tab w:val="decimal" w:pos="827"/>
                <w:tab w:val="decimal" w:pos="882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64BA5B" w14:textId="77777777" w:rsidR="00432632" w:rsidRPr="00D8098D" w:rsidRDefault="00432632" w:rsidP="007B6CCA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F4E266D" w14:textId="66C4E2FA" w:rsidR="00432632" w:rsidRPr="00D8098D" w:rsidRDefault="00432632" w:rsidP="00D72D48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188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602</w:t>
            </w:r>
          </w:p>
        </w:tc>
        <w:tc>
          <w:tcPr>
            <w:tcW w:w="270" w:type="dxa"/>
            <w:gridSpan w:val="3"/>
          </w:tcPr>
          <w:p w14:paraId="3424F6B2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18CF01" w14:textId="22403314" w:rsidR="00432632" w:rsidRPr="00D8098D" w:rsidRDefault="00432632" w:rsidP="00D72D48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360" w:type="dxa"/>
            <w:gridSpan w:val="4"/>
          </w:tcPr>
          <w:p w14:paraId="17C9FFA8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B617C8A" w14:textId="41490D8D" w:rsidR="00432632" w:rsidRPr="00D8098D" w:rsidRDefault="00432632" w:rsidP="00D72D48">
            <w:pPr>
              <w:pStyle w:val="acctfourfigures"/>
              <w:tabs>
                <w:tab w:val="clear" w:pos="765"/>
                <w:tab w:val="decimal" w:pos="522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25F38FED" w14:textId="77777777" w:rsidR="00432632" w:rsidRPr="00D8098D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BE5501E" w14:textId="65C27DD7" w:rsidR="00432632" w:rsidRPr="00D8098D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4,152</w:t>
            </w:r>
          </w:p>
        </w:tc>
        <w:tc>
          <w:tcPr>
            <w:tcW w:w="270" w:type="dxa"/>
            <w:gridSpan w:val="3"/>
          </w:tcPr>
          <w:p w14:paraId="773F3A47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FABBC83" w14:textId="1FF84A6A" w:rsidR="00432632" w:rsidRPr="00D8098D" w:rsidRDefault="00432632" w:rsidP="007B6CC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188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602</w:t>
            </w:r>
          </w:p>
        </w:tc>
      </w:tr>
      <w:tr w:rsidR="00432632" w:rsidRPr="00695B08" w14:paraId="27F94938" w14:textId="77777777" w:rsidTr="00D72D48">
        <w:trPr>
          <w:trHeight w:val="261"/>
        </w:trPr>
        <w:tc>
          <w:tcPr>
            <w:tcW w:w="2430" w:type="dxa"/>
            <w:shd w:val="clear" w:color="auto" w:fill="auto"/>
          </w:tcPr>
          <w:p w14:paraId="52CCAEAC" w14:textId="77777777" w:rsidR="00432632" w:rsidRPr="00D8098D" w:rsidRDefault="00432632" w:rsidP="007B6CCA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</w:tcPr>
          <w:p w14:paraId="181DD4C8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8D918A6" w14:textId="350190D4" w:rsidR="00432632" w:rsidRPr="00D8098D" w:rsidRDefault="00432632" w:rsidP="007B6CCA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</w:t>
            </w:r>
          </w:p>
        </w:tc>
        <w:tc>
          <w:tcPr>
            <w:tcW w:w="236" w:type="dxa"/>
          </w:tcPr>
          <w:p w14:paraId="5B935B97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96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3F2D8E0A" w14:textId="25B6FC25" w:rsidR="00432632" w:rsidRPr="00D8098D" w:rsidRDefault="00432632" w:rsidP="007B6CCA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AEFBD6" w14:textId="77777777" w:rsidR="00432632" w:rsidRPr="00D8098D" w:rsidRDefault="00432632" w:rsidP="007B6CCA">
            <w:pPr>
              <w:tabs>
                <w:tab w:val="decimal" w:pos="789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100114A" w14:textId="77F3EE48" w:rsidR="00432632" w:rsidRPr="00D8098D" w:rsidRDefault="00432632" w:rsidP="007B6CCA">
            <w:pPr>
              <w:pStyle w:val="acctfourfigures"/>
              <w:tabs>
                <w:tab w:val="clear" w:pos="765"/>
                <w:tab w:val="decimal" w:pos="827"/>
                <w:tab w:val="decimal" w:pos="86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A427D6" w14:textId="77777777" w:rsidR="00432632" w:rsidRPr="00D8098D" w:rsidRDefault="00432632" w:rsidP="007B6CCA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699226B" w14:textId="32949F5C" w:rsidR="00432632" w:rsidRPr="00D8098D" w:rsidRDefault="00432632" w:rsidP="00D72D48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72D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170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72D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274</w:t>
            </w:r>
          </w:p>
        </w:tc>
        <w:tc>
          <w:tcPr>
            <w:tcW w:w="270" w:type="dxa"/>
            <w:gridSpan w:val="3"/>
          </w:tcPr>
          <w:p w14:paraId="7BCA4F5D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53A397" w14:textId="7CE269A2" w:rsidR="00432632" w:rsidRPr="00D8098D" w:rsidRDefault="00432632" w:rsidP="00D72D48">
            <w:pPr>
              <w:pStyle w:val="acctfourfigures"/>
              <w:tabs>
                <w:tab w:val="clear" w:pos="765"/>
                <w:tab w:val="decimal" w:pos="522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gridSpan w:val="4"/>
          </w:tcPr>
          <w:p w14:paraId="72B7949F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7CD7D85" w14:textId="7504D84F" w:rsidR="00432632" w:rsidRPr="00D8098D" w:rsidRDefault="00432632" w:rsidP="007B6CCA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</w:t>
            </w:r>
          </w:p>
        </w:tc>
        <w:tc>
          <w:tcPr>
            <w:tcW w:w="270" w:type="dxa"/>
            <w:gridSpan w:val="3"/>
          </w:tcPr>
          <w:p w14:paraId="7154FE34" w14:textId="77777777" w:rsidR="00432632" w:rsidRPr="00D8098D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64A8F525" w14:textId="231EA0B6" w:rsidR="00432632" w:rsidRPr="00D8098D" w:rsidRDefault="00432632" w:rsidP="00D7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3"/>
          </w:tcPr>
          <w:p w14:paraId="40D167C7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C87273E" w14:textId="3C0E6A65" w:rsidR="00432632" w:rsidRPr="00D8098D" w:rsidRDefault="00432632" w:rsidP="007B6CC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</w:t>
            </w:r>
          </w:p>
        </w:tc>
      </w:tr>
      <w:tr w:rsidR="00432632" w:rsidRPr="00695B08" w14:paraId="32F5C0C0" w14:textId="77777777" w:rsidTr="00D72D48">
        <w:trPr>
          <w:trHeight w:val="261"/>
        </w:trPr>
        <w:tc>
          <w:tcPr>
            <w:tcW w:w="2430" w:type="dxa"/>
            <w:shd w:val="clear" w:color="auto" w:fill="auto"/>
          </w:tcPr>
          <w:p w14:paraId="217ABF10" w14:textId="77777777" w:rsidR="00432632" w:rsidRPr="00D8098D" w:rsidRDefault="00432632" w:rsidP="007B6CCA">
            <w:pPr>
              <w:spacing w:line="340" w:lineRule="exact"/>
              <w:ind w:left="161" w:right="-9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7359D3DF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678884" w14:textId="4B78C63C" w:rsidR="00432632" w:rsidRPr="00D8098D" w:rsidRDefault="00432632" w:rsidP="007B6CCA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174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236" w:type="dxa"/>
          </w:tcPr>
          <w:p w14:paraId="52ED0B84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96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F9F71" w14:textId="7B6CAE6A" w:rsidR="00432632" w:rsidRPr="00D8098D" w:rsidRDefault="00432632" w:rsidP="007B6CCA">
            <w:pPr>
              <w:pStyle w:val="acctfourfigures"/>
              <w:tabs>
                <w:tab w:val="clear" w:pos="765"/>
                <w:tab w:val="decimal" w:pos="827"/>
                <w:tab w:val="decimal" w:pos="968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184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F49FC0" w14:textId="77777777" w:rsidR="00432632" w:rsidRPr="00D8098D" w:rsidRDefault="00432632" w:rsidP="007B6CCA">
            <w:pPr>
              <w:tabs>
                <w:tab w:val="clear" w:pos="454"/>
                <w:tab w:val="decimal" w:pos="789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1393C" w14:textId="482DA898" w:rsidR="00432632" w:rsidRPr="00D8098D" w:rsidRDefault="00432632" w:rsidP="007B6CCA">
            <w:pPr>
              <w:pStyle w:val="acctfourfigures"/>
              <w:tabs>
                <w:tab w:val="clear" w:pos="765"/>
                <w:tab w:val="decimal" w:pos="827"/>
                <w:tab w:val="decimal" w:pos="86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1D53EA" w14:textId="77777777" w:rsidR="00432632" w:rsidRPr="00D8098D" w:rsidRDefault="00432632" w:rsidP="007B6CCA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1CC9" w14:textId="54C557FF" w:rsidR="00432632" w:rsidRPr="00D72D48" w:rsidRDefault="00432632" w:rsidP="00D72D48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72D4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358,876</w:t>
            </w:r>
          </w:p>
        </w:tc>
        <w:tc>
          <w:tcPr>
            <w:tcW w:w="270" w:type="dxa"/>
            <w:gridSpan w:val="3"/>
          </w:tcPr>
          <w:p w14:paraId="464230B2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530928" w14:textId="5AD04DD8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gridSpan w:val="4"/>
          </w:tcPr>
          <w:p w14:paraId="30934456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1CB15403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59F0B67A" w14:textId="77777777" w:rsidR="00432632" w:rsidRPr="00D8098D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29559CA" w14:textId="77777777" w:rsidR="00432632" w:rsidRPr="00D8098D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36A24A56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B0AA8AE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632" w:rsidRPr="00695B08" w14:paraId="209BCC86" w14:textId="77777777" w:rsidTr="00D72D48">
        <w:trPr>
          <w:trHeight w:val="314"/>
        </w:trPr>
        <w:tc>
          <w:tcPr>
            <w:tcW w:w="2430" w:type="dxa"/>
            <w:shd w:val="clear" w:color="auto" w:fill="auto"/>
          </w:tcPr>
          <w:p w14:paraId="18F05FAB" w14:textId="3E51F399" w:rsidR="00432632" w:rsidRPr="00D8098D" w:rsidRDefault="00432632" w:rsidP="007B6CCA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2A19A815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E4E61C0" w14:textId="5821F750" w:rsidR="00432632" w:rsidRPr="00D8098D" w:rsidRDefault="00432632" w:rsidP="007B6CCA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08F159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121F9AB5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17ECE25" w14:textId="77777777" w:rsidR="00432632" w:rsidRPr="00D8098D" w:rsidRDefault="00432632" w:rsidP="007B6CCA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8B74AB7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BA3031" w14:textId="77777777" w:rsidR="00432632" w:rsidRPr="00D8098D" w:rsidRDefault="00432632" w:rsidP="007B6CCA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3D775E2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59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1BD22DC7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32FA7D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4"/>
          </w:tcPr>
          <w:p w14:paraId="63C08D63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6CFCF218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3EE06879" w14:textId="77777777" w:rsidR="00432632" w:rsidRPr="00D8098D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4214B735" w14:textId="77777777" w:rsidR="00432632" w:rsidRPr="00D8098D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2FC55082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FAE666A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632" w:rsidRPr="00695B08" w14:paraId="460018E6" w14:textId="77777777" w:rsidTr="00D72D48">
        <w:trPr>
          <w:trHeight w:val="261"/>
        </w:trPr>
        <w:tc>
          <w:tcPr>
            <w:tcW w:w="2430" w:type="dxa"/>
            <w:shd w:val="clear" w:color="auto" w:fill="auto"/>
          </w:tcPr>
          <w:p w14:paraId="1401E642" w14:textId="77777777" w:rsidR="00432632" w:rsidRPr="00D8098D" w:rsidRDefault="00432632" w:rsidP="007B6CCA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46315E2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C6B60E" w14:textId="3551F64F" w:rsidR="00432632" w:rsidRPr="00D8098D" w:rsidRDefault="00432632" w:rsidP="007B6CCA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4339B0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6D08F66B" w14:textId="2477D5C5" w:rsidR="00432632" w:rsidRPr="00D8098D" w:rsidRDefault="00432632" w:rsidP="007B6CCA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E24CC7" w14:textId="77777777" w:rsidR="00432632" w:rsidRPr="00D8098D" w:rsidRDefault="00432632" w:rsidP="007B6CCA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3A822F9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452522B" w14:textId="77777777" w:rsidR="00432632" w:rsidRPr="00D8098D" w:rsidRDefault="00432632" w:rsidP="007B6CCA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5271FCD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595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08FBCFB2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B996F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4"/>
          </w:tcPr>
          <w:p w14:paraId="381A12E3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B5366F4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29A18C56" w14:textId="77777777" w:rsidR="00432632" w:rsidRPr="00D8098D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5919616" w14:textId="77777777" w:rsidR="00432632" w:rsidRPr="00D8098D" w:rsidRDefault="00432632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2D37917A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7D4B3BC" w14:textId="77777777" w:rsidR="00432632" w:rsidRPr="00D8098D" w:rsidRDefault="00432632" w:rsidP="007B6CC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268E" w:rsidRPr="00695B08" w14:paraId="52DD03EE" w14:textId="77777777" w:rsidTr="00D72D48">
        <w:trPr>
          <w:trHeight w:val="261"/>
        </w:trPr>
        <w:tc>
          <w:tcPr>
            <w:tcW w:w="2430" w:type="dxa"/>
            <w:shd w:val="clear" w:color="auto" w:fill="auto"/>
          </w:tcPr>
          <w:p w14:paraId="74BD60FB" w14:textId="77777777" w:rsidR="00A3268E" w:rsidRPr="00D8098D" w:rsidRDefault="00A3268E" w:rsidP="00A3268E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50356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กู้</w:t>
            </w:r>
          </w:p>
        </w:tc>
        <w:tc>
          <w:tcPr>
            <w:tcW w:w="720" w:type="dxa"/>
          </w:tcPr>
          <w:p w14:paraId="4B416283" w14:textId="2CCDD6D1" w:rsidR="00A3268E" w:rsidRPr="00432632" w:rsidRDefault="00A3268E" w:rsidP="00A3268E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3263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1530" w:type="dxa"/>
          </w:tcPr>
          <w:p w14:paraId="5586FFD7" w14:textId="084B4922" w:rsidR="00A3268E" w:rsidRPr="00D8098D" w:rsidRDefault="00A3268E" w:rsidP="00A3268E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11C162" w14:textId="777777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796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3F34A41E" w14:textId="2E355E2B" w:rsidR="00A3268E" w:rsidRPr="00D8098D" w:rsidRDefault="00A3268E" w:rsidP="00A3268E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88F2BB" w14:textId="77777777" w:rsidR="00A3268E" w:rsidRPr="00D8098D" w:rsidRDefault="00A3268E" w:rsidP="00A3268E">
            <w:pPr>
              <w:tabs>
                <w:tab w:val="decimal" w:pos="789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DD4D5FC" w14:textId="335642CD" w:rsidR="00A3268E" w:rsidRPr="00D8098D" w:rsidRDefault="00A3268E" w:rsidP="00A3268E">
            <w:pPr>
              <w:pStyle w:val="acctfourfigures"/>
              <w:tabs>
                <w:tab w:val="clear" w:pos="765"/>
                <w:tab w:val="decimal" w:pos="860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220D85" w14:textId="77777777" w:rsidR="00A3268E" w:rsidRPr="00D8098D" w:rsidRDefault="00A3268E" w:rsidP="00A3268E">
            <w:pPr>
              <w:tabs>
                <w:tab w:val="decimal" w:pos="59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A6D9383" w14:textId="2BC7D95A" w:rsidR="00A3268E" w:rsidRPr="00D8098D" w:rsidRDefault="00A3268E" w:rsidP="00A3268E">
            <w:pPr>
              <w:pStyle w:val="acctfourfigures"/>
              <w:tabs>
                <w:tab w:val="clear" w:pos="765"/>
                <w:tab w:val="decimal" w:pos="827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3"/>
          </w:tcPr>
          <w:p w14:paraId="18C0ED85" w14:textId="777777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59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64D47E" w14:textId="6E57A163" w:rsidR="00A3268E" w:rsidRPr="00D8098D" w:rsidRDefault="00A3268E" w:rsidP="00A3268E">
            <w:pPr>
              <w:pStyle w:val="acctfourfigures"/>
              <w:tabs>
                <w:tab w:val="clear" w:pos="765"/>
                <w:tab w:val="decimal" w:pos="522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4"/>
          </w:tcPr>
          <w:p w14:paraId="0338C310" w14:textId="777777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39FF5C2" w14:textId="1BDF06EC" w:rsidR="00A3268E" w:rsidRPr="00D8098D" w:rsidRDefault="00A3268E" w:rsidP="00A3268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7084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798,373</w:t>
            </w:r>
            <w:r w:rsidRPr="00F0708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3"/>
          </w:tcPr>
          <w:p w14:paraId="1AA3EF1E" w14:textId="77777777" w:rsidR="00A3268E" w:rsidRPr="00D8098D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1E192200" w14:textId="7CB3DBF8" w:rsidR="00A3268E" w:rsidRPr="00D8098D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3"/>
          </w:tcPr>
          <w:p w14:paraId="453A1425" w14:textId="777777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023A77B" w14:textId="76704EB4" w:rsidR="00A3268E" w:rsidRPr="00D8098D" w:rsidRDefault="00A3268E" w:rsidP="00A3268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07084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798,373</w:t>
            </w:r>
            <w:r w:rsidRPr="00F0708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3268E" w:rsidRPr="00695B08" w14:paraId="6A54EECA" w14:textId="77777777" w:rsidTr="00D72D48">
        <w:trPr>
          <w:trHeight w:val="261"/>
        </w:trPr>
        <w:tc>
          <w:tcPr>
            <w:tcW w:w="2430" w:type="dxa"/>
            <w:shd w:val="clear" w:color="auto" w:fill="auto"/>
          </w:tcPr>
          <w:p w14:paraId="424E1A38" w14:textId="77777777" w:rsidR="00A3268E" w:rsidRPr="00D8098D" w:rsidRDefault="00A3268E" w:rsidP="00A3268E">
            <w:pPr>
              <w:spacing w:line="340" w:lineRule="exact"/>
              <w:ind w:left="161" w:right="-9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3FDF2586" w14:textId="777777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8C162B5" w14:textId="266D082B" w:rsidR="00A3268E" w:rsidRPr="00D8098D" w:rsidRDefault="00A3268E" w:rsidP="00A3268E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F47254" w14:textId="777777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796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2B950" w14:textId="120A06BF" w:rsidR="00A3268E" w:rsidRPr="00D8098D" w:rsidRDefault="00A3268E" w:rsidP="00A3268E">
            <w:pPr>
              <w:pStyle w:val="acctfourfigures"/>
              <w:tabs>
                <w:tab w:val="clear" w:pos="765"/>
                <w:tab w:val="decimal" w:pos="706"/>
                <w:tab w:val="decimal" w:pos="827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1BFFC3" w14:textId="77777777" w:rsidR="00A3268E" w:rsidRPr="00D8098D" w:rsidRDefault="00A3268E" w:rsidP="00A3268E">
            <w:pPr>
              <w:tabs>
                <w:tab w:val="decimal" w:pos="789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FC38B" w14:textId="29901240" w:rsidR="00A3268E" w:rsidRPr="00D8098D" w:rsidRDefault="00A3268E" w:rsidP="00A3268E">
            <w:pPr>
              <w:pStyle w:val="acctfourfigures"/>
              <w:tabs>
                <w:tab w:val="clear" w:pos="765"/>
                <w:tab w:val="decimal" w:pos="827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792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013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6D6DF4" w14:textId="77777777" w:rsidR="00A3268E" w:rsidRPr="00D8098D" w:rsidRDefault="00A3268E" w:rsidP="00A3268E">
            <w:pPr>
              <w:tabs>
                <w:tab w:val="decimal" w:pos="59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02E44" w14:textId="346E12A4" w:rsidR="00A3268E" w:rsidRPr="00D8098D" w:rsidRDefault="00A3268E" w:rsidP="00A3268E">
            <w:pPr>
              <w:pStyle w:val="acctfourfigures"/>
              <w:tabs>
                <w:tab w:val="clear" w:pos="765"/>
                <w:tab w:val="decimal" w:pos="827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792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013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3"/>
          </w:tcPr>
          <w:p w14:paraId="269BADA9" w14:textId="777777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59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6206C2" w14:textId="777777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4"/>
          </w:tcPr>
          <w:p w14:paraId="74AA1C8F" w14:textId="777777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D16A338" w14:textId="5FAB75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28806C31" w14:textId="77777777" w:rsidR="00A3268E" w:rsidRPr="00D8098D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61C36D43" w14:textId="77777777" w:rsidR="00A3268E" w:rsidRPr="00D8098D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3"/>
          </w:tcPr>
          <w:p w14:paraId="21439EE6" w14:textId="777777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A33A530" w14:textId="77777777" w:rsidR="00A3268E" w:rsidRPr="00D8098D" w:rsidRDefault="00A3268E" w:rsidP="00A3268E">
            <w:pPr>
              <w:pStyle w:val="acctfourfigures"/>
              <w:tabs>
                <w:tab w:val="clear" w:pos="765"/>
                <w:tab w:val="decimal" w:pos="943"/>
                <w:tab w:val="decimal" w:pos="972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BBFA4D3" w14:textId="77777777" w:rsidR="00D8098D" w:rsidRDefault="00D8098D">
      <w:r>
        <w:br w:type="page"/>
      </w:r>
    </w:p>
    <w:tbl>
      <w:tblPr>
        <w:tblW w:w="15039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2457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36"/>
        <w:gridCol w:w="1080"/>
        <w:gridCol w:w="270"/>
        <w:gridCol w:w="1260"/>
        <w:gridCol w:w="270"/>
        <w:gridCol w:w="1350"/>
        <w:gridCol w:w="270"/>
        <w:gridCol w:w="1366"/>
      </w:tblGrid>
      <w:tr w:rsidR="00C10C33" w:rsidRPr="00D8098D" w14:paraId="218BFBD9" w14:textId="77777777" w:rsidTr="00795621">
        <w:trPr>
          <w:trHeight w:val="261"/>
          <w:tblHeader/>
        </w:trPr>
        <w:tc>
          <w:tcPr>
            <w:tcW w:w="2457" w:type="dxa"/>
            <w:vAlign w:val="bottom"/>
          </w:tcPr>
          <w:p w14:paraId="69345A98" w14:textId="5DED1807" w:rsidR="00C10C33" w:rsidRPr="00D8098D" w:rsidRDefault="00C10C33" w:rsidP="00C10C3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8845FF3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62" w:type="dxa"/>
            <w:gridSpan w:val="15"/>
            <w:vAlign w:val="bottom"/>
          </w:tcPr>
          <w:p w14:paraId="2961A1E1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10C33" w:rsidRPr="0001491A" w14:paraId="0EF90E16" w14:textId="77777777" w:rsidTr="00795621">
        <w:trPr>
          <w:trHeight w:val="261"/>
          <w:tblHeader/>
        </w:trPr>
        <w:tc>
          <w:tcPr>
            <w:tcW w:w="2457" w:type="dxa"/>
            <w:vAlign w:val="bottom"/>
          </w:tcPr>
          <w:p w14:paraId="124975C6" w14:textId="77777777" w:rsidR="00C10C33" w:rsidRPr="00D8098D" w:rsidRDefault="00C10C33" w:rsidP="00C10C3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737DA6A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24C2D1CD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F76F46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66" w:type="dxa"/>
            <w:gridSpan w:val="7"/>
            <w:vAlign w:val="bottom"/>
          </w:tcPr>
          <w:p w14:paraId="0F74CD6A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10C33" w:rsidRPr="0001491A" w14:paraId="0861B921" w14:textId="77777777" w:rsidTr="00795621">
        <w:trPr>
          <w:trHeight w:val="261"/>
          <w:tblHeader/>
        </w:trPr>
        <w:tc>
          <w:tcPr>
            <w:tcW w:w="2457" w:type="dxa"/>
            <w:vAlign w:val="bottom"/>
            <w:hideMark/>
          </w:tcPr>
          <w:p w14:paraId="039E2CC6" w14:textId="4232B2E3" w:rsidR="00C10C33" w:rsidRPr="00D8098D" w:rsidRDefault="00C10C33" w:rsidP="00C10C3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6628660B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9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36DFA417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A6D601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76CC16C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2453D00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5421100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2930B56" w14:textId="77777777" w:rsidR="00C10C33" w:rsidRPr="00D8098D" w:rsidRDefault="00C10C33" w:rsidP="00C10C3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E26B005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D3B7820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D7C21F8" w14:textId="4B01ED98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6E2FDF5D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D98DC6F" w14:textId="4F2B0C12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2C4D6CA9" w14:textId="77777777" w:rsidR="00C10C33" w:rsidRPr="00D8098D" w:rsidRDefault="00C10C33" w:rsidP="00C10C3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314E5D2C" w14:textId="7B0A5DEE" w:rsidR="00C10C33" w:rsidRPr="00D8098D" w:rsidRDefault="00C10C33" w:rsidP="00C10C3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659294B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6" w:type="dxa"/>
            <w:vAlign w:val="bottom"/>
            <w:hideMark/>
          </w:tcPr>
          <w:p w14:paraId="4591E096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10C33" w:rsidRPr="00D8098D" w14:paraId="1CFC92B6" w14:textId="77777777" w:rsidTr="00795621">
        <w:trPr>
          <w:trHeight w:val="261"/>
        </w:trPr>
        <w:tc>
          <w:tcPr>
            <w:tcW w:w="2457" w:type="dxa"/>
          </w:tcPr>
          <w:p w14:paraId="2807EA47" w14:textId="77777777" w:rsidR="00C10C33" w:rsidRPr="00D8098D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52B35D9D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62" w:type="dxa"/>
            <w:gridSpan w:val="15"/>
          </w:tcPr>
          <w:p w14:paraId="461B363D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8098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09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C10C33" w:rsidRPr="0001491A" w14:paraId="27131746" w14:textId="77777777" w:rsidTr="00795621">
        <w:trPr>
          <w:trHeight w:val="261"/>
        </w:trPr>
        <w:tc>
          <w:tcPr>
            <w:tcW w:w="2457" w:type="dxa"/>
            <w:hideMark/>
          </w:tcPr>
          <w:p w14:paraId="20950DB6" w14:textId="2CFAA315" w:rsidR="00C10C33" w:rsidRPr="00D8098D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F2771"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F2771"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113BBE6F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C056E75" w14:textId="77777777" w:rsidR="00C10C33" w:rsidRPr="00D8098D" w:rsidRDefault="00C10C33" w:rsidP="00C10C3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B58F1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3FF89C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313118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3536F1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9917E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9F75BA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742A14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7EFC03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96C226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A31B73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60D722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29EA5A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103E9B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93EBE30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01491A" w14:paraId="24D7A3F8" w14:textId="77777777" w:rsidTr="00795621">
        <w:trPr>
          <w:trHeight w:val="261"/>
        </w:trPr>
        <w:tc>
          <w:tcPr>
            <w:tcW w:w="2457" w:type="dxa"/>
          </w:tcPr>
          <w:p w14:paraId="62E0544C" w14:textId="21F3085C" w:rsidR="00C10C33" w:rsidRPr="00D8098D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30ECE7C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A1453F1" w14:textId="77777777" w:rsidR="00C10C33" w:rsidRPr="00D8098D" w:rsidRDefault="00C10C33" w:rsidP="00C10C3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E55024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405E35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6AC4BD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0A43F3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DDB173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ED391B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B4A0B8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867981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F0085A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7D5145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37F30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5313FA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3238DB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2DBC1E00" w14:textId="77777777" w:rsidR="00C10C33" w:rsidRPr="00D8098D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01491A" w14:paraId="505D5162" w14:textId="77777777" w:rsidTr="00795621">
        <w:trPr>
          <w:trHeight w:val="261"/>
        </w:trPr>
        <w:tc>
          <w:tcPr>
            <w:tcW w:w="2457" w:type="dxa"/>
            <w:hideMark/>
          </w:tcPr>
          <w:p w14:paraId="2270981F" w14:textId="7EF1C37C" w:rsidR="00C10C33" w:rsidRPr="00D8098D" w:rsidRDefault="00C10C33" w:rsidP="00C10C33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54889FDF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6A1A36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7C482F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EA003F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87488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3B8B27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5639D9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F61C23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A2508B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F8B891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CD64DF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A3A2D1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AA03AB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15B857F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1D32D4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E33B2C0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01491A" w14:paraId="668079CA" w14:textId="77777777" w:rsidTr="00795621">
        <w:trPr>
          <w:trHeight w:val="261"/>
        </w:trPr>
        <w:tc>
          <w:tcPr>
            <w:tcW w:w="2457" w:type="dxa"/>
            <w:hideMark/>
          </w:tcPr>
          <w:p w14:paraId="2707EA27" w14:textId="77777777" w:rsidR="00C10C33" w:rsidRPr="00D8098D" w:rsidRDefault="00C10C33" w:rsidP="00C10C3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75AEB3EE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39A287" w14:textId="5FAE0BA8" w:rsidR="00C10C33" w:rsidRPr="00D8098D" w:rsidRDefault="001F2771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10C33"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  <w:tc>
          <w:tcPr>
            <w:tcW w:w="270" w:type="dxa"/>
          </w:tcPr>
          <w:p w14:paraId="201CF2A1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94DF4F" w14:textId="26E3A922" w:rsidR="00C10C33" w:rsidRPr="00D8098D" w:rsidRDefault="001F2771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C10C33"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1747A4DB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8C2027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BA53A8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28258E" w14:textId="49527ACA" w:rsidR="00C10C33" w:rsidRPr="00D8098D" w:rsidRDefault="001F2771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C10C33"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  <w:tc>
          <w:tcPr>
            <w:tcW w:w="236" w:type="dxa"/>
            <w:vAlign w:val="bottom"/>
          </w:tcPr>
          <w:p w14:paraId="0E35840B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174A1A" w14:textId="34B3BFCC" w:rsidR="00C10C33" w:rsidRPr="00D8098D" w:rsidRDefault="001F2771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C10C33"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36829273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3918CC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792DD8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E061E1" w14:textId="01FFF1D3" w:rsidR="00C10C33" w:rsidRPr="00D8098D" w:rsidRDefault="001F2771" w:rsidP="00C10C33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10C33"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  <w:tc>
          <w:tcPr>
            <w:tcW w:w="270" w:type="dxa"/>
          </w:tcPr>
          <w:p w14:paraId="3517C73C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C43221C" w14:textId="638C4E6C" w:rsidR="00C10C33" w:rsidRPr="00D8098D" w:rsidRDefault="001F2771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C10C33"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</w:tr>
      <w:tr w:rsidR="00C10C33" w:rsidRPr="0001491A" w14:paraId="63E0B689" w14:textId="77777777" w:rsidTr="00795621">
        <w:trPr>
          <w:trHeight w:val="261"/>
        </w:trPr>
        <w:tc>
          <w:tcPr>
            <w:tcW w:w="2457" w:type="dxa"/>
            <w:hideMark/>
          </w:tcPr>
          <w:p w14:paraId="69CD30B1" w14:textId="77777777" w:rsidR="00C10C33" w:rsidRPr="00D8098D" w:rsidRDefault="00C10C33" w:rsidP="00C10C3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</w:tcPr>
          <w:p w14:paraId="7FD1EF3B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3D3B115" w14:textId="4FF736FF" w:rsidR="00C10C33" w:rsidRPr="00D8098D" w:rsidRDefault="001F2771" w:rsidP="00C10C33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5B3D35D7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475052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E1441E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FEDCB5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65F33C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30F25A" w14:textId="28A41D3E" w:rsidR="00C10C33" w:rsidRPr="00D8098D" w:rsidRDefault="001F2771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36" w:type="dxa"/>
            <w:vAlign w:val="bottom"/>
          </w:tcPr>
          <w:p w14:paraId="0ACE5153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128ADC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A65EC1E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3201EB3" w14:textId="6D606162" w:rsidR="00C10C33" w:rsidRPr="00D8098D" w:rsidRDefault="001F2771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6246B721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DEC61BA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6DF644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158D2C14" w14:textId="7397F962" w:rsidR="00C10C33" w:rsidRPr="00D8098D" w:rsidRDefault="001F2771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C10C33" w:rsidRPr="0001491A" w14:paraId="21D78A10" w14:textId="77777777" w:rsidTr="00795621">
        <w:trPr>
          <w:trHeight w:val="261"/>
        </w:trPr>
        <w:tc>
          <w:tcPr>
            <w:tcW w:w="2457" w:type="dxa"/>
            <w:hideMark/>
          </w:tcPr>
          <w:p w14:paraId="3EC77EBF" w14:textId="77777777" w:rsidR="00C10C33" w:rsidRPr="00D8098D" w:rsidRDefault="00C10C33" w:rsidP="00C10C3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065646CC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6B8AE" w14:textId="17754C8A" w:rsidR="00C10C33" w:rsidRPr="00D8098D" w:rsidRDefault="001F2771" w:rsidP="00C10C33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C10C33"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221</w:t>
            </w:r>
          </w:p>
        </w:tc>
        <w:tc>
          <w:tcPr>
            <w:tcW w:w="270" w:type="dxa"/>
          </w:tcPr>
          <w:p w14:paraId="4C47CA5F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2B6C36" w14:textId="54AF5F01" w:rsidR="00C10C33" w:rsidRPr="00D8098D" w:rsidRDefault="001F2771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  <w:r w:rsidR="00C10C33"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11E33B52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677B40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F02482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57C67" w14:textId="34B652A8" w:rsidR="00C10C33" w:rsidRPr="00D8098D" w:rsidRDefault="001F2771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205</w:t>
            </w:r>
            <w:r w:rsidR="00C10C33"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721</w:t>
            </w:r>
          </w:p>
        </w:tc>
        <w:tc>
          <w:tcPr>
            <w:tcW w:w="236" w:type="dxa"/>
            <w:vAlign w:val="bottom"/>
          </w:tcPr>
          <w:p w14:paraId="4D72218E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7E2FE3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FFDA9A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721632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CA443E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0A8F4B0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BFC893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247E7191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10C33" w:rsidRPr="0001491A" w14:paraId="7C04A0ED" w14:textId="77777777" w:rsidTr="00795621">
        <w:trPr>
          <w:trHeight w:val="261"/>
        </w:trPr>
        <w:tc>
          <w:tcPr>
            <w:tcW w:w="2457" w:type="dxa"/>
          </w:tcPr>
          <w:p w14:paraId="64D85F1A" w14:textId="77777777" w:rsidR="00C10C33" w:rsidRPr="00D8098D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5BC559BC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1073B6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33F4F8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3499E7E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21DCA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4DBC4D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3DC1B9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3D9153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FD030E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6B1983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BE7FDF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F3C5A36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5DBF67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C84C0F0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EA8DF3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7054B084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01491A" w14:paraId="68980E9F" w14:textId="77777777" w:rsidTr="00795621">
        <w:trPr>
          <w:trHeight w:val="261"/>
        </w:trPr>
        <w:tc>
          <w:tcPr>
            <w:tcW w:w="2457" w:type="dxa"/>
          </w:tcPr>
          <w:p w14:paraId="589E905E" w14:textId="77777777" w:rsidR="00C10C33" w:rsidRPr="00D8098D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809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5615521E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AFC3F4A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4AD10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3FF49C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97EE8B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A73D96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F27D56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BEF78C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2BB59C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E31656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DCB3F7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F0D296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CBA5C0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7A287BF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3E91CA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486BBF55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01491A" w14:paraId="21C3C086" w14:textId="77777777" w:rsidTr="00795621">
        <w:trPr>
          <w:trHeight w:val="261"/>
        </w:trPr>
        <w:tc>
          <w:tcPr>
            <w:tcW w:w="2457" w:type="dxa"/>
            <w:hideMark/>
          </w:tcPr>
          <w:p w14:paraId="2C75D56F" w14:textId="77777777" w:rsidR="00C10C33" w:rsidRPr="00D8098D" w:rsidRDefault="00C10C33" w:rsidP="00C10C33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3F89DDD7" w14:textId="217FAB43" w:rsidR="00C10C33" w:rsidRPr="00D8098D" w:rsidRDefault="001F2771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8098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43263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271044C4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2AEDDE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F42F3F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C5564E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8CE70B" w14:textId="49EE9D09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426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68882BD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0C5C50" w14:textId="63FF707D" w:rsidR="00C10C33" w:rsidRPr="00D8098D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B3E1FC4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55463E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774A087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3F1304" w14:textId="66583DFC" w:rsidR="00C10C33" w:rsidRPr="00D8098D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EC94E3B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CAF5BC" w14:textId="77777777" w:rsidR="00C10C33" w:rsidRPr="00D8098D" w:rsidRDefault="00C10C33" w:rsidP="00D72D4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42385D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6B79266B" w14:textId="053FBD12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10C33" w:rsidRPr="0001491A" w14:paraId="5381C3AD" w14:textId="77777777" w:rsidTr="00795621">
        <w:trPr>
          <w:trHeight w:val="261"/>
        </w:trPr>
        <w:tc>
          <w:tcPr>
            <w:tcW w:w="2457" w:type="dxa"/>
            <w:hideMark/>
          </w:tcPr>
          <w:p w14:paraId="6DBD8CA6" w14:textId="77777777" w:rsidR="00C10C33" w:rsidRPr="00D8098D" w:rsidRDefault="00C10C33" w:rsidP="00C10C3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1BC9B072" w14:textId="77777777" w:rsidR="00C10C33" w:rsidRPr="00D8098D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82CDDF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20B049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17DD47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90B0E7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DF6C07" w14:textId="51F1B722" w:rsidR="00C10C33" w:rsidRPr="00D8098D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F2771"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110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F2771"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426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A4027C6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42D1F6" w14:textId="6EEFDC64" w:rsidR="00C10C33" w:rsidRPr="00D8098D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110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07DADF3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87061D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026146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5A92FE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C60EF0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B37DFFB" w14:textId="77777777" w:rsidR="00C10C33" w:rsidRPr="00D8098D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989560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3DA73AA6" w14:textId="77777777" w:rsidR="00C10C33" w:rsidRPr="00D8098D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68BA7E34" w14:textId="5D007312" w:rsidR="001A44B4" w:rsidRDefault="001A44B4">
      <w:r>
        <w:br w:type="page"/>
      </w: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10"/>
        <w:gridCol w:w="1440"/>
        <w:gridCol w:w="270"/>
        <w:gridCol w:w="1350"/>
        <w:gridCol w:w="270"/>
        <w:gridCol w:w="1170"/>
        <w:gridCol w:w="270"/>
        <w:gridCol w:w="1136"/>
        <w:gridCol w:w="34"/>
        <w:gridCol w:w="270"/>
        <w:gridCol w:w="1080"/>
        <w:gridCol w:w="270"/>
        <w:gridCol w:w="1260"/>
        <w:gridCol w:w="270"/>
        <w:gridCol w:w="1260"/>
        <w:gridCol w:w="270"/>
        <w:gridCol w:w="1440"/>
      </w:tblGrid>
      <w:tr w:rsidR="0067005A" w:rsidRPr="004D09B2" w14:paraId="2B9DDE10" w14:textId="77777777" w:rsidTr="0067005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C932879" w14:textId="2209B03B" w:rsidR="0067005A" w:rsidRPr="0067005A" w:rsidRDefault="0067005A" w:rsidP="00C23067">
            <w:pPr>
              <w:spacing w:line="36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005A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810" w:type="dxa"/>
          </w:tcPr>
          <w:p w14:paraId="35C5DDA9" w14:textId="77777777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060" w:type="dxa"/>
            <w:gridSpan w:val="16"/>
            <w:vAlign w:val="bottom"/>
          </w:tcPr>
          <w:p w14:paraId="38A4F6D3" w14:textId="20E96B4B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00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7005A" w:rsidRPr="00695B08" w14:paraId="396DB589" w14:textId="77777777" w:rsidTr="0067005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D95B98C" w14:textId="77777777" w:rsidR="0067005A" w:rsidRPr="0067005A" w:rsidRDefault="0067005A" w:rsidP="00C23067">
            <w:pPr>
              <w:spacing w:line="36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4FB029CA" w14:textId="77777777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06" w:type="dxa"/>
            <w:gridSpan w:val="7"/>
            <w:vAlign w:val="bottom"/>
          </w:tcPr>
          <w:p w14:paraId="09DD6516" w14:textId="02D565D4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00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6154" w:type="dxa"/>
            <w:gridSpan w:val="9"/>
            <w:vAlign w:val="bottom"/>
          </w:tcPr>
          <w:p w14:paraId="4F56364B" w14:textId="77777777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00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7005A" w:rsidRPr="00695B08" w14:paraId="083280F0" w14:textId="77777777" w:rsidTr="0067005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25CC462" w14:textId="798E4751" w:rsidR="0067005A" w:rsidRPr="0067005A" w:rsidRDefault="0067005A" w:rsidP="00C23067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A5A689E" w14:textId="77777777" w:rsidR="0067005A" w:rsidRPr="0067005A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700325" w14:textId="77777777" w:rsidR="0067005A" w:rsidRPr="0067005A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CE34C3" w14:textId="77777777" w:rsidR="0067005A" w:rsidRPr="0067005A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D994BB" w14:textId="01EA8D77" w:rsidR="0067005A" w:rsidRPr="0067005A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41CBF9" w14:textId="77777777" w:rsidR="0067005A" w:rsidRPr="0067005A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E2E55F" w14:textId="012B9C95" w:rsidR="0067005A" w:rsidRPr="0067005A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700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7FFC7533" w14:textId="344017EE" w:rsidR="0067005A" w:rsidRPr="0067005A" w:rsidRDefault="0067005A" w:rsidP="001A44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00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67005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67005A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6700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3292A27" w14:textId="77777777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2E120" w14:textId="4C912D06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00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362FC" w14:textId="77777777" w:rsidR="0067005A" w:rsidRPr="0067005A" w:rsidRDefault="0067005A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95FFF" w14:textId="17972F4A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700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49C9D" w14:textId="77777777" w:rsidR="0067005A" w:rsidRPr="0067005A" w:rsidRDefault="0067005A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F193137" w14:textId="77777777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00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481E052" w14:textId="77777777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87A5B9" w14:textId="2DCDE877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00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6700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700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FED6E78" w14:textId="77777777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2B3B747" w14:textId="5E7206C9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00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6700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700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038AF5CA" w14:textId="77777777" w:rsidR="0067005A" w:rsidRPr="0067005A" w:rsidRDefault="0067005A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503F571" w14:textId="356796C7" w:rsidR="0067005A" w:rsidRPr="0067005A" w:rsidRDefault="0067005A" w:rsidP="00C23067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005A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67005A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03EBA63A" w14:textId="77777777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4BF10" w14:textId="77777777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005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7005A" w:rsidRPr="00695B08" w14:paraId="0B6A4136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14892C8B" w14:textId="77777777" w:rsidR="0067005A" w:rsidRPr="0067005A" w:rsidRDefault="0067005A" w:rsidP="00C23067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278C3A7A" w14:textId="77777777" w:rsidR="0067005A" w:rsidRPr="0067005A" w:rsidRDefault="0067005A" w:rsidP="0067005A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060" w:type="dxa"/>
            <w:gridSpan w:val="16"/>
          </w:tcPr>
          <w:p w14:paraId="292F01F1" w14:textId="3086342C" w:rsidR="0067005A" w:rsidRPr="0067005A" w:rsidRDefault="0067005A" w:rsidP="00C23067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700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7005A" w:rsidRPr="00695B08" w14:paraId="0902F918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0654731C" w14:textId="4FAB3E28" w:rsidR="0067005A" w:rsidRPr="0067005A" w:rsidRDefault="0067005A" w:rsidP="00C23067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6700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700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700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Pr="006700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10" w:type="dxa"/>
          </w:tcPr>
          <w:p w14:paraId="6B68BC73" w14:textId="77777777" w:rsidR="0067005A" w:rsidRPr="0067005A" w:rsidRDefault="0067005A" w:rsidP="0067005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A9D88" w14:textId="49AC2087" w:rsidR="0067005A" w:rsidRPr="0067005A" w:rsidRDefault="0067005A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FA5E79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007094B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FC6B12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A46FCD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61D247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CCCE096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D09876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75A2AA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EE0548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4D9DD6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ACC5D4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2E1A80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BB7B16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96DEBFB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005A" w:rsidRPr="00695B08" w14:paraId="50DB0D33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6AB52A13" w14:textId="377F4687" w:rsidR="0067005A" w:rsidRPr="0067005A" w:rsidRDefault="0067005A" w:rsidP="00C23067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700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58FB335A" w14:textId="77777777" w:rsidR="0067005A" w:rsidRPr="0067005A" w:rsidRDefault="0067005A" w:rsidP="0067005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1C17CF" w14:textId="2C1266B7" w:rsidR="0067005A" w:rsidRPr="0067005A" w:rsidRDefault="0067005A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A322C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2F390E3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0A1235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694882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0F611D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10D9717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6A0315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04F92C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7E954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1F3307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F56284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D14D06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84CEAC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AF9811C" w14:textId="77777777" w:rsidR="0067005A" w:rsidRPr="0067005A" w:rsidRDefault="0067005A" w:rsidP="00C23067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005A" w:rsidRPr="00695B08" w14:paraId="5EAFF5E8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6E2C3FA2" w14:textId="77777777" w:rsidR="0067005A" w:rsidRPr="0067005A" w:rsidRDefault="0067005A" w:rsidP="007B6CCA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005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A924B5E" w14:textId="77777777" w:rsidR="0067005A" w:rsidRPr="0067005A" w:rsidRDefault="0067005A" w:rsidP="0067005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890A43" w14:textId="70D388BB" w:rsidR="0067005A" w:rsidRPr="0067005A" w:rsidRDefault="0067005A" w:rsidP="0032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5B8B81" w14:textId="77777777" w:rsidR="0067005A" w:rsidRPr="0067005A" w:rsidRDefault="0067005A" w:rsidP="007B6CCA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7039234" w14:textId="1C292094" w:rsidR="0067005A" w:rsidRPr="0067005A" w:rsidRDefault="0067005A" w:rsidP="00320843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F0CB386" w14:textId="77777777" w:rsidR="0067005A" w:rsidRPr="0067005A" w:rsidRDefault="0067005A" w:rsidP="007B6CCA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500554" w14:textId="4D99B106" w:rsidR="0067005A" w:rsidRPr="0067005A" w:rsidRDefault="0067005A" w:rsidP="0032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E945D9" w14:textId="77777777" w:rsidR="0067005A" w:rsidRPr="0067005A" w:rsidRDefault="0067005A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52989FA" w14:textId="267ABC62" w:rsidR="0067005A" w:rsidRPr="0067005A" w:rsidRDefault="0067005A" w:rsidP="007B6CC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9EDDEA" w14:textId="77777777" w:rsidR="0067005A" w:rsidRPr="0067005A" w:rsidRDefault="0067005A" w:rsidP="007B6CCA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B42649" w14:textId="3122FE18" w:rsidR="0067005A" w:rsidRPr="0067005A" w:rsidRDefault="0067005A" w:rsidP="007B6CCA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D94E9" w14:textId="77777777" w:rsidR="0067005A" w:rsidRPr="0067005A" w:rsidRDefault="0067005A" w:rsidP="007B6CCA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B6990C" w14:textId="2AD46492" w:rsidR="0067005A" w:rsidRPr="0067005A" w:rsidRDefault="0067005A" w:rsidP="0032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1A1222" w14:textId="77777777" w:rsidR="0067005A" w:rsidRPr="0067005A" w:rsidRDefault="0067005A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36AC12" w14:textId="7D1507AD" w:rsidR="0067005A" w:rsidRPr="0067005A" w:rsidRDefault="0067005A" w:rsidP="007B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7402FC" w14:textId="77777777" w:rsidR="0067005A" w:rsidRPr="0067005A" w:rsidRDefault="0067005A" w:rsidP="007B6CCA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7A34C39" w14:textId="22A05CCE" w:rsidR="0067005A" w:rsidRPr="0067005A" w:rsidRDefault="0067005A" w:rsidP="007B6CCA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3382" w:rsidRPr="00433D8A" w14:paraId="6DFE4C14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67891FEA" w14:textId="7FEAE70F" w:rsidR="007F3382" w:rsidRPr="00433D8A" w:rsidRDefault="007F3382" w:rsidP="007F3382">
            <w:pPr>
              <w:spacing w:line="360" w:lineRule="exact"/>
              <w:ind w:left="166" w:right="-9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33D8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Pr="00433D8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810" w:type="dxa"/>
          </w:tcPr>
          <w:p w14:paraId="633EF949" w14:textId="77777777" w:rsidR="007F3382" w:rsidRPr="00433D8A" w:rsidRDefault="007F3382" w:rsidP="007F338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CBE7ABD" w14:textId="53E4D30D" w:rsidR="007F3382" w:rsidRPr="00433D8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7776C8" w14:textId="77777777" w:rsidR="007F3382" w:rsidRPr="00433D8A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C14B37D" w14:textId="61517DE8" w:rsidR="007F3382" w:rsidRPr="00433D8A" w:rsidRDefault="007F3382" w:rsidP="007F338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184,450</w:t>
            </w:r>
          </w:p>
        </w:tc>
        <w:tc>
          <w:tcPr>
            <w:tcW w:w="270" w:type="dxa"/>
            <w:shd w:val="clear" w:color="auto" w:fill="auto"/>
          </w:tcPr>
          <w:p w14:paraId="4136C4A3" w14:textId="77777777" w:rsidR="007F3382" w:rsidRPr="00433D8A" w:rsidRDefault="007F3382" w:rsidP="007F3382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226F5D" w14:textId="672F0738" w:rsidR="007F3382" w:rsidRPr="00433D8A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72DEE" w14:textId="77777777" w:rsidR="007F3382" w:rsidRPr="00433D8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D49FA12" w14:textId="0F58D344" w:rsidR="007F3382" w:rsidRPr="00433D8A" w:rsidRDefault="007F3382" w:rsidP="00C923F7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184,450</w:t>
            </w:r>
          </w:p>
        </w:tc>
        <w:tc>
          <w:tcPr>
            <w:tcW w:w="270" w:type="dxa"/>
          </w:tcPr>
          <w:p w14:paraId="7A0B72FB" w14:textId="77777777" w:rsidR="007F3382" w:rsidRPr="00433D8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46FD59" w14:textId="6581F83A" w:rsidR="007F3382" w:rsidRPr="00433D8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</w:rPr>
              <w:t>184,450</w:t>
            </w:r>
          </w:p>
        </w:tc>
        <w:tc>
          <w:tcPr>
            <w:tcW w:w="270" w:type="dxa"/>
          </w:tcPr>
          <w:p w14:paraId="5272040A" w14:textId="77777777" w:rsidR="007F3382" w:rsidRPr="00433D8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11E31F" w14:textId="55A7FF09" w:rsidR="007F3382" w:rsidRPr="00433D8A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432740" w14:textId="77777777" w:rsidR="007F3382" w:rsidRPr="00433D8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45C05B" w14:textId="17B5D6A7" w:rsidR="007F3382" w:rsidRPr="00433D8A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F13182" w14:textId="77777777" w:rsidR="007F3382" w:rsidRPr="00433D8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10528E2" w14:textId="18C6EDE0" w:rsidR="007F3382" w:rsidRPr="00433D8A" w:rsidRDefault="007F3382" w:rsidP="007F338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184,450</w:t>
            </w:r>
          </w:p>
        </w:tc>
      </w:tr>
      <w:tr w:rsidR="007F3382" w:rsidRPr="00433D8A" w14:paraId="588FB75A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6321686F" w14:textId="41D934EE" w:rsidR="007F3382" w:rsidRPr="00433D8A" w:rsidRDefault="007F3382" w:rsidP="007F3382">
            <w:pPr>
              <w:spacing w:line="360" w:lineRule="exact"/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3D8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Pr="00433D8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</w:t>
            </w:r>
          </w:p>
        </w:tc>
        <w:tc>
          <w:tcPr>
            <w:tcW w:w="810" w:type="dxa"/>
          </w:tcPr>
          <w:p w14:paraId="13B05F24" w14:textId="77777777" w:rsidR="007F3382" w:rsidRPr="00433D8A" w:rsidRDefault="007F3382" w:rsidP="007F338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03EA25F" w14:textId="48D714BB" w:rsidR="007F3382" w:rsidRPr="00433D8A" w:rsidRDefault="007F3382" w:rsidP="007F338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</w:t>
            </w:r>
            <w:r w:rsidRPr="00433D8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433D8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2DE7FC7E" w14:textId="77777777" w:rsidR="007F3382" w:rsidRPr="00433D8A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7CE297E" w14:textId="7E4320EC" w:rsidR="007F3382" w:rsidRPr="00433D8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1A97B1" w14:textId="77777777" w:rsidR="007F3382" w:rsidRPr="00433D8A" w:rsidRDefault="007F3382" w:rsidP="007F3382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3A6819" w14:textId="7052F983" w:rsidR="007F3382" w:rsidRPr="00433D8A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B8583B" w14:textId="77777777" w:rsidR="007F3382" w:rsidRPr="00433D8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01D9E69" w14:textId="3A3B197E" w:rsidR="007F3382" w:rsidRPr="00433D8A" w:rsidRDefault="007F3382" w:rsidP="00C923F7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140,266</w:t>
            </w:r>
          </w:p>
        </w:tc>
        <w:tc>
          <w:tcPr>
            <w:tcW w:w="270" w:type="dxa"/>
          </w:tcPr>
          <w:p w14:paraId="4B52E6DA" w14:textId="77777777" w:rsidR="007F3382" w:rsidRPr="00433D8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6F28B0" w14:textId="084DB6D7" w:rsidR="007F3382" w:rsidRPr="00433D8A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78CC91" w14:textId="77777777" w:rsidR="007F3382" w:rsidRPr="00433D8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4CAE59" w14:textId="286C1532" w:rsidR="007F3382" w:rsidRPr="00433D8A" w:rsidRDefault="007F3382" w:rsidP="007F3382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</w:t>
            </w:r>
            <w:r w:rsidRPr="00433D8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433D8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52C92D60" w14:textId="77777777" w:rsidR="007F3382" w:rsidRPr="00433D8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DE99B1" w14:textId="5575F6C1" w:rsidR="007F3382" w:rsidRPr="00433D8A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BACF4E" w14:textId="77777777" w:rsidR="007F3382" w:rsidRPr="00433D8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1AF990F" w14:textId="298830EB" w:rsidR="007F3382" w:rsidRPr="00433D8A" w:rsidRDefault="007F3382" w:rsidP="007F3382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33D8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</w:t>
            </w:r>
            <w:r w:rsidRPr="00433D8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433D8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266</w:t>
            </w:r>
          </w:p>
        </w:tc>
      </w:tr>
      <w:tr w:rsidR="007F3382" w:rsidRPr="00695B08" w14:paraId="60B4E0BF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4FB97D59" w14:textId="77777777" w:rsidR="007F3382" w:rsidRPr="0067005A" w:rsidRDefault="007F3382" w:rsidP="007F3382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700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2BD0A04B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23A188" w14:textId="01EE3E1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00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140</w:t>
            </w:r>
            <w:r w:rsidRPr="0067005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6700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266</w:t>
            </w:r>
          </w:p>
        </w:tc>
        <w:tc>
          <w:tcPr>
            <w:tcW w:w="270" w:type="dxa"/>
          </w:tcPr>
          <w:p w14:paraId="73F8CA13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D3BC8" w14:textId="52310D52" w:rsidR="007F3382" w:rsidRPr="0067005A" w:rsidRDefault="007F3382" w:rsidP="007F338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00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184</w:t>
            </w:r>
            <w:r w:rsidRPr="0067005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6700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3B9B2B51" w14:textId="77777777" w:rsidR="007F3382" w:rsidRPr="0067005A" w:rsidRDefault="007F3382" w:rsidP="007F3382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99D17" w14:textId="16987B68" w:rsidR="007F3382" w:rsidRPr="00320843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084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C4CF4" w14:textId="77777777" w:rsidR="007F3382" w:rsidRPr="0067005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0FF0F" w14:textId="33469AF7" w:rsidR="007F3382" w:rsidRPr="0067005A" w:rsidRDefault="007F3382" w:rsidP="00C923F7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7005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324</w:t>
            </w:r>
            <w:r w:rsidRPr="0067005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67005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716</w:t>
            </w:r>
          </w:p>
        </w:tc>
        <w:tc>
          <w:tcPr>
            <w:tcW w:w="270" w:type="dxa"/>
          </w:tcPr>
          <w:p w14:paraId="6ED5DB28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57F5A" w14:textId="77777777" w:rsidR="007F3382" w:rsidRPr="0067005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334FE1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8C1658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42233B" w14:textId="77777777" w:rsidR="007F3382" w:rsidRPr="0067005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4E728A" w14:textId="77777777" w:rsidR="007F3382" w:rsidRPr="0067005A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8CE562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648C4DA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3382" w:rsidRPr="00695B08" w14:paraId="5E77ADC2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161EDB7A" w14:textId="77777777" w:rsidR="007F3382" w:rsidRPr="0067005A" w:rsidRDefault="007F3382" w:rsidP="007F3382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52171BF4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4033A1F" w14:textId="7DA22FF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D97EE4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4E5E38B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5728DB" w14:textId="77777777" w:rsidR="007F3382" w:rsidRPr="0067005A" w:rsidRDefault="007F3382" w:rsidP="007F3382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4C73FD6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E8CC43" w14:textId="77777777" w:rsidR="007F3382" w:rsidRPr="0067005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F0DFCF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C6EE41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AEF639" w14:textId="77777777" w:rsidR="007F3382" w:rsidRPr="0067005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28D4E8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7C86DA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E0002" w14:textId="77777777" w:rsidR="007F3382" w:rsidRPr="0067005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632A03" w14:textId="77777777" w:rsidR="007F3382" w:rsidRPr="0067005A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4F9466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1FCE8B2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3382" w:rsidRPr="00695B08" w14:paraId="6BD3E946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3051D50E" w14:textId="77777777" w:rsidR="007F3382" w:rsidRPr="0067005A" w:rsidRDefault="007F3382" w:rsidP="007F3382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6700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9A877F0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8ED691" w14:textId="5B9837FB" w:rsidR="007F3382" w:rsidRPr="0067005A" w:rsidRDefault="007F3382" w:rsidP="007F3382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CA45A1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CDDF9DF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AC7A552" w14:textId="77777777" w:rsidR="007F3382" w:rsidRPr="0067005A" w:rsidRDefault="007F3382" w:rsidP="007F3382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81E154E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52414FE" w14:textId="77777777" w:rsidR="007F3382" w:rsidRPr="0067005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446554E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433CB9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7D3F34" w14:textId="77777777" w:rsidR="007F3382" w:rsidRPr="0067005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EE77FF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7E3DC3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1450AA" w14:textId="77777777" w:rsidR="007F3382" w:rsidRPr="0067005A" w:rsidRDefault="007F3382" w:rsidP="007F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672FBF" w14:textId="77777777" w:rsidR="007F3382" w:rsidRPr="0067005A" w:rsidRDefault="007F3382" w:rsidP="00C9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9F8FBF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A5A78AA" w14:textId="77777777" w:rsidR="007F3382" w:rsidRPr="0067005A" w:rsidRDefault="007F3382" w:rsidP="007F338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268E" w:rsidRPr="00695B08" w14:paraId="3F3233CD" w14:textId="77777777" w:rsidTr="00EC5638">
        <w:trPr>
          <w:trHeight w:val="261"/>
        </w:trPr>
        <w:tc>
          <w:tcPr>
            <w:tcW w:w="2430" w:type="dxa"/>
            <w:shd w:val="clear" w:color="auto" w:fill="auto"/>
          </w:tcPr>
          <w:p w14:paraId="08C3AEEA" w14:textId="77777777" w:rsidR="00A3268E" w:rsidRPr="0067005A" w:rsidRDefault="00A3268E" w:rsidP="00A3268E">
            <w:pPr>
              <w:spacing w:line="36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005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10" w:type="dxa"/>
          </w:tcPr>
          <w:p w14:paraId="6F792F05" w14:textId="42C917D3" w:rsidR="00A3268E" w:rsidRPr="0067005A" w:rsidRDefault="00A3268E" w:rsidP="00A3268E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3FE911E7" w14:textId="243A99C1" w:rsidR="00A3268E" w:rsidRPr="0067005A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08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60A6B4" w14:textId="77777777" w:rsidR="00A3268E" w:rsidRPr="0067005A" w:rsidRDefault="00A3268E" w:rsidP="00A3268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5E834C8" w14:textId="2F822E12" w:rsidR="00A3268E" w:rsidRPr="0067005A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00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DE459" w14:textId="77777777" w:rsidR="00A3268E" w:rsidRPr="0067005A" w:rsidRDefault="00A3268E" w:rsidP="00A3268E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96E28BD" w14:textId="4140B20D" w:rsidR="00A3268E" w:rsidRPr="0067005A" w:rsidRDefault="00A3268E" w:rsidP="00A3268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1D9E8D" w14:textId="77777777" w:rsidR="00A3268E" w:rsidRPr="0067005A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5582A10" w14:textId="6C9EDF66" w:rsidR="00A3268E" w:rsidRPr="0067005A" w:rsidRDefault="00A3268E" w:rsidP="00A3268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Pr="00D809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2529369" w14:textId="77777777" w:rsidR="00A3268E" w:rsidRPr="0067005A" w:rsidRDefault="00A3268E" w:rsidP="00A3268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EE0DB2" w14:textId="1A34A181" w:rsidR="00A3268E" w:rsidRPr="0067005A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902462" w14:textId="77777777" w:rsidR="00A3268E" w:rsidRPr="00630149" w:rsidRDefault="00A3268E" w:rsidP="00A3268E">
            <w:pPr>
              <w:pStyle w:val="acctfourfigures"/>
              <w:tabs>
                <w:tab w:val="clear" w:pos="765"/>
                <w:tab w:val="decimal" w:pos="-20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3D0785A" w14:textId="08DB6202" w:rsidR="00A3268E" w:rsidRPr="0067005A" w:rsidRDefault="00A3268E" w:rsidP="00A3268E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7084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798,373</w:t>
            </w:r>
            <w:r w:rsidRPr="00F0708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FA5E9BD" w14:textId="77777777" w:rsidR="00A3268E" w:rsidRPr="0067005A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04D7B7" w14:textId="66E32900" w:rsidR="00A3268E" w:rsidRPr="0067005A" w:rsidRDefault="00A3268E" w:rsidP="00A3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3D48271" w14:textId="77777777" w:rsidR="00A3268E" w:rsidRPr="0067005A" w:rsidRDefault="00A3268E" w:rsidP="00A3268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A9CDF61" w14:textId="6DCD5755" w:rsidR="00A3268E" w:rsidRPr="0067005A" w:rsidRDefault="00A3268E" w:rsidP="00A3268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7084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798,373</w:t>
            </w:r>
            <w:r w:rsidRPr="00F0708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B276F" w:rsidRPr="004D09B2" w14:paraId="43486E46" w14:textId="77777777" w:rsidTr="0067005A">
        <w:trPr>
          <w:trHeight w:val="261"/>
        </w:trPr>
        <w:tc>
          <w:tcPr>
            <w:tcW w:w="2430" w:type="dxa"/>
            <w:shd w:val="clear" w:color="auto" w:fill="auto"/>
          </w:tcPr>
          <w:p w14:paraId="085161EF" w14:textId="77777777" w:rsidR="009B276F" w:rsidRPr="0067005A" w:rsidRDefault="009B276F" w:rsidP="009B276F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00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10" w:type="dxa"/>
          </w:tcPr>
          <w:p w14:paraId="0662AFA4" w14:textId="77777777" w:rsidR="009B276F" w:rsidRPr="0067005A" w:rsidRDefault="009B276F" w:rsidP="009B276F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7350F5" w14:textId="170DC59C" w:rsidR="009B276F" w:rsidRPr="000C7B97" w:rsidRDefault="009B276F" w:rsidP="009B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7B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F5C7CE" w14:textId="77777777" w:rsidR="009B276F" w:rsidRPr="000C7B97" w:rsidRDefault="009B276F" w:rsidP="009B276F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F0CF7" w14:textId="316B07FB" w:rsidR="009B276F" w:rsidRPr="000C7B97" w:rsidRDefault="009B276F" w:rsidP="009B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7B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A14590" w14:textId="77777777" w:rsidR="009B276F" w:rsidRPr="000C7B97" w:rsidRDefault="009B276F" w:rsidP="009B276F">
            <w:pPr>
              <w:tabs>
                <w:tab w:val="decimal" w:pos="789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65305" w14:textId="0C9D779C" w:rsidR="009B276F" w:rsidRPr="000C7B97" w:rsidRDefault="009B276F" w:rsidP="009B276F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792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013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DBB903" w14:textId="77777777" w:rsidR="009B276F" w:rsidRPr="000C7B97" w:rsidRDefault="009B276F" w:rsidP="009B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58BE5" w14:textId="453B641D" w:rsidR="009B276F" w:rsidRPr="000C7B97" w:rsidRDefault="009B276F" w:rsidP="009B276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792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013</w:t>
            </w:r>
            <w:r w:rsidRPr="00D80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5E4A7EF" w14:textId="77777777" w:rsidR="009B276F" w:rsidRPr="0067005A" w:rsidRDefault="009B276F" w:rsidP="009B276F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0B4A34" w14:textId="77777777" w:rsidR="009B276F" w:rsidRPr="0067005A" w:rsidRDefault="009B276F" w:rsidP="009B276F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A6037" w14:textId="77777777" w:rsidR="009B276F" w:rsidRPr="0067005A" w:rsidRDefault="009B276F" w:rsidP="009B276F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BA0815" w14:textId="77777777" w:rsidR="009B276F" w:rsidRPr="0067005A" w:rsidRDefault="009B276F" w:rsidP="009B276F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D4D689" w14:textId="77777777" w:rsidR="009B276F" w:rsidRPr="0067005A" w:rsidRDefault="009B276F" w:rsidP="009B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37157E" w14:textId="77777777" w:rsidR="009B276F" w:rsidRPr="0067005A" w:rsidRDefault="009B276F" w:rsidP="009B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4066CE" w14:textId="77777777" w:rsidR="009B276F" w:rsidRPr="0067005A" w:rsidRDefault="009B276F" w:rsidP="009B276F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4B4B31F" w14:textId="77777777" w:rsidR="009B276F" w:rsidRPr="0067005A" w:rsidRDefault="009B276F" w:rsidP="009B276F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9F3B055" w14:textId="0D4DDD51" w:rsidR="000C6AE2" w:rsidRPr="003C7386" w:rsidRDefault="000C6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314D0942" w14:textId="6F191B26" w:rsidR="00703CBE" w:rsidRDefault="00703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  <w:r>
        <w:rPr>
          <w:rFonts w:ascii="Angsana New" w:hAnsi="Angsana New" w:cs="Angsana New"/>
          <w:sz w:val="22"/>
          <w:szCs w:val="22"/>
        </w:rPr>
        <w:br w:type="page"/>
      </w: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20"/>
        <w:gridCol w:w="1260"/>
        <w:gridCol w:w="270"/>
        <w:gridCol w:w="1260"/>
        <w:gridCol w:w="270"/>
        <w:gridCol w:w="1170"/>
        <w:gridCol w:w="270"/>
        <w:gridCol w:w="1170"/>
        <w:gridCol w:w="270"/>
        <w:gridCol w:w="990"/>
        <w:gridCol w:w="360"/>
        <w:gridCol w:w="1260"/>
        <w:gridCol w:w="270"/>
        <w:gridCol w:w="1350"/>
        <w:gridCol w:w="270"/>
        <w:gridCol w:w="1350"/>
      </w:tblGrid>
      <w:tr w:rsidR="00703CBE" w:rsidRPr="0001491A" w14:paraId="4E1C3241" w14:textId="77777777" w:rsidTr="00B45A80">
        <w:trPr>
          <w:trHeight w:val="261"/>
          <w:tblHeader/>
        </w:trPr>
        <w:tc>
          <w:tcPr>
            <w:tcW w:w="2430" w:type="dxa"/>
            <w:vAlign w:val="bottom"/>
          </w:tcPr>
          <w:p w14:paraId="7890C392" w14:textId="77777777" w:rsidR="00703CBE" w:rsidRPr="001A44B4" w:rsidRDefault="00703CBE" w:rsidP="00703C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4ABB504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0" w:type="dxa"/>
            <w:gridSpan w:val="15"/>
            <w:vAlign w:val="bottom"/>
          </w:tcPr>
          <w:p w14:paraId="2A4C59C2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A44B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03CBE" w:rsidRPr="0001491A" w14:paraId="197719EE" w14:textId="77777777" w:rsidTr="00B45A80">
        <w:trPr>
          <w:trHeight w:val="261"/>
          <w:tblHeader/>
        </w:trPr>
        <w:tc>
          <w:tcPr>
            <w:tcW w:w="2430" w:type="dxa"/>
            <w:vAlign w:val="bottom"/>
          </w:tcPr>
          <w:p w14:paraId="2AC0CC18" w14:textId="77777777" w:rsidR="00703CBE" w:rsidRPr="001A44B4" w:rsidRDefault="00703CBE" w:rsidP="00703C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41627E73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A99D16C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A041FA8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B3F60F4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03CBE" w:rsidRPr="0001491A" w14:paraId="25555526" w14:textId="77777777" w:rsidTr="00B45A80">
        <w:trPr>
          <w:trHeight w:val="261"/>
          <w:tblHeader/>
        </w:trPr>
        <w:tc>
          <w:tcPr>
            <w:tcW w:w="2430" w:type="dxa"/>
            <w:vAlign w:val="bottom"/>
            <w:hideMark/>
          </w:tcPr>
          <w:p w14:paraId="092A762A" w14:textId="6A5DA2E1" w:rsidR="00703CBE" w:rsidRPr="001A44B4" w:rsidRDefault="00703CBE" w:rsidP="00703C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3D03CD4D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44B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55E7C49C" w14:textId="72A5C466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  <w:r w:rsidR="00B45A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B45A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1A44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</w:tcPr>
          <w:p w14:paraId="376E7302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33EE181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E5DDA2B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1878853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A44B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785B6CA" w14:textId="77777777" w:rsidR="00703CBE" w:rsidRPr="001A44B4" w:rsidRDefault="00703CBE" w:rsidP="00703C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C226AC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6524C4E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4E46328A" w14:textId="0F693B59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A44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14:paraId="760DA8AE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050CFF2B" w14:textId="4BE6B682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A44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EA5D415" w14:textId="77777777" w:rsidR="00703CBE" w:rsidRPr="001A44B4" w:rsidRDefault="00703CBE" w:rsidP="00703C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AC62410" w14:textId="03B9AEEF" w:rsidR="00703CBE" w:rsidRPr="001A44B4" w:rsidRDefault="00703CBE" w:rsidP="00703C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A44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E624C02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5C0ACC88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03CBE" w:rsidRPr="0001491A" w14:paraId="26E353CD" w14:textId="77777777" w:rsidTr="00B45A80">
        <w:trPr>
          <w:trHeight w:val="261"/>
        </w:trPr>
        <w:tc>
          <w:tcPr>
            <w:tcW w:w="2430" w:type="dxa"/>
          </w:tcPr>
          <w:p w14:paraId="55B0612E" w14:textId="77777777" w:rsidR="00703CBE" w:rsidRPr="001A44B4" w:rsidRDefault="00703CBE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A8CFB66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90" w:type="dxa"/>
            <w:gridSpan w:val="15"/>
          </w:tcPr>
          <w:p w14:paraId="3D956227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A44B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A44B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703CBE" w:rsidRPr="0001491A" w14:paraId="51077A2D" w14:textId="77777777" w:rsidTr="00B45A80">
        <w:trPr>
          <w:trHeight w:val="261"/>
        </w:trPr>
        <w:tc>
          <w:tcPr>
            <w:tcW w:w="2430" w:type="dxa"/>
            <w:hideMark/>
          </w:tcPr>
          <w:p w14:paraId="7A12ACF2" w14:textId="562108FF" w:rsidR="00703CBE" w:rsidRPr="001A44B4" w:rsidRDefault="001A44B4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A44B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F2771" w:rsidRPr="001F277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A44B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A44B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1F2771" w:rsidRPr="001F277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3981B913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0A5DCCD" w14:textId="77777777" w:rsidR="00703CBE" w:rsidRPr="001A44B4" w:rsidRDefault="00703CBE" w:rsidP="00703C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148894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C86304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8B74B5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091EF2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4DF91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31733F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1F3338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FCC46F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F08AF0A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2FEEDE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EBAB7E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1EC987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262831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E0CC39" w14:textId="77777777" w:rsidR="00703CBE" w:rsidRPr="001A44B4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44B4" w:rsidRPr="0001491A" w14:paraId="07EE6FEF" w14:textId="77777777" w:rsidTr="00B45A80">
        <w:trPr>
          <w:trHeight w:val="261"/>
        </w:trPr>
        <w:tc>
          <w:tcPr>
            <w:tcW w:w="2430" w:type="dxa"/>
          </w:tcPr>
          <w:p w14:paraId="655403AB" w14:textId="1E2234C7" w:rsidR="001A44B4" w:rsidRPr="001A44B4" w:rsidRDefault="001A44B4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A44B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31DA93C" w14:textId="77777777" w:rsidR="001A44B4" w:rsidRPr="001A44B4" w:rsidRDefault="001A44B4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3F25524" w14:textId="77777777" w:rsidR="001A44B4" w:rsidRPr="001A44B4" w:rsidRDefault="001A44B4" w:rsidP="00703C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B9009A" w14:textId="77777777" w:rsidR="001A44B4" w:rsidRPr="001A44B4" w:rsidRDefault="001A44B4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58C21B" w14:textId="77777777" w:rsidR="001A44B4" w:rsidRPr="001A44B4" w:rsidRDefault="001A44B4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1B3516" w14:textId="77777777" w:rsidR="001A44B4" w:rsidRPr="001A44B4" w:rsidRDefault="001A44B4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D0956F" w14:textId="77777777" w:rsidR="001A44B4" w:rsidRPr="001A44B4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01BAB0" w14:textId="77777777" w:rsidR="001A44B4" w:rsidRPr="001A44B4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63B30D" w14:textId="77777777" w:rsidR="001A44B4" w:rsidRPr="001A44B4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D8CDA5" w14:textId="77777777" w:rsidR="001A44B4" w:rsidRPr="001A44B4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5602AB" w14:textId="77777777" w:rsidR="001A44B4" w:rsidRPr="001A44B4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7BB117C9" w14:textId="77777777" w:rsidR="001A44B4" w:rsidRPr="001A44B4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EA66AA" w14:textId="77777777" w:rsidR="001A44B4" w:rsidRPr="001A44B4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717048" w14:textId="77777777" w:rsidR="001A44B4" w:rsidRPr="001A44B4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ED62E8" w14:textId="77777777" w:rsidR="001A44B4" w:rsidRPr="001A44B4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F83593" w14:textId="77777777" w:rsidR="001A44B4" w:rsidRPr="001A44B4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2C1354" w14:textId="77777777" w:rsidR="001A44B4" w:rsidRPr="001A44B4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CBE" w:rsidRPr="0001491A" w14:paraId="3FFB7507" w14:textId="77777777" w:rsidTr="00B45A80">
        <w:trPr>
          <w:trHeight w:val="261"/>
        </w:trPr>
        <w:tc>
          <w:tcPr>
            <w:tcW w:w="2430" w:type="dxa"/>
            <w:hideMark/>
          </w:tcPr>
          <w:p w14:paraId="26E6F787" w14:textId="1BE56D73" w:rsidR="00703CBE" w:rsidRPr="001A44B4" w:rsidRDefault="00703CBE" w:rsidP="00703CBE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05B2AE18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CD7D1A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4512A2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E88F91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8D888CA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604826E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0C6FA8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2454A0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CF5ABD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D8CB9F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B0846C3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8F82ED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9EA102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937435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E1516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DB9BF8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CBE" w:rsidRPr="0001491A" w14:paraId="6DCF9B74" w14:textId="77777777" w:rsidTr="00B45A80">
        <w:trPr>
          <w:trHeight w:val="261"/>
        </w:trPr>
        <w:tc>
          <w:tcPr>
            <w:tcW w:w="2430" w:type="dxa"/>
            <w:hideMark/>
          </w:tcPr>
          <w:p w14:paraId="2CC551CE" w14:textId="77777777" w:rsidR="00703CBE" w:rsidRPr="001A44B4" w:rsidRDefault="00703CBE" w:rsidP="00703CBE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28E01185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0CF24F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B8961F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63D96F" w14:textId="7BFE9B10" w:rsidR="00703CBE" w:rsidRPr="001A44B4" w:rsidRDefault="001F2771" w:rsidP="00703CBE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703CBE" w:rsidRPr="001A44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7B995DAC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AB947B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6C1C68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8AA6EF" w14:textId="6C950FD7" w:rsidR="00703CBE" w:rsidRPr="001A44B4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703CBE" w:rsidRPr="001A44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2A3300E8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B69535" w14:textId="427223B0" w:rsidR="00703CBE" w:rsidRPr="001A44B4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703CBE" w:rsidRPr="001A44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360" w:type="dxa"/>
            <w:vAlign w:val="bottom"/>
          </w:tcPr>
          <w:p w14:paraId="5486CC53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2595D3A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5A5914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183A65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84FE44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1B8524" w14:textId="16AA6C7C" w:rsidR="00703CBE" w:rsidRPr="001A44B4" w:rsidRDefault="001F2771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703CBE" w:rsidRPr="001A44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</w:tr>
      <w:tr w:rsidR="00703CBE" w:rsidRPr="0001491A" w14:paraId="64A55BFE" w14:textId="77777777" w:rsidTr="00B45A80">
        <w:trPr>
          <w:trHeight w:val="261"/>
        </w:trPr>
        <w:tc>
          <w:tcPr>
            <w:tcW w:w="2430" w:type="dxa"/>
            <w:hideMark/>
          </w:tcPr>
          <w:p w14:paraId="508BA820" w14:textId="77777777" w:rsidR="00703CBE" w:rsidRPr="001A44B4" w:rsidRDefault="00703CBE" w:rsidP="00703CBE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</w:tcPr>
          <w:p w14:paraId="18BDBE8D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243E26B" w14:textId="1632F7C7" w:rsidR="00703CBE" w:rsidRPr="001A44B4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4151E961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730527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999DFC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4E86EB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9AABF4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C38D86" w14:textId="23A4F59E" w:rsidR="00703CBE" w:rsidRPr="001A44B4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75193E5E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7AA38B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vAlign w:val="bottom"/>
          </w:tcPr>
          <w:p w14:paraId="4FE0EE07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1856EB" w14:textId="6E60DC2A" w:rsidR="00703CBE" w:rsidRPr="001A44B4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57CB16B7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333DCE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D6D1B7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383712" w14:textId="1D628B23" w:rsidR="00703CBE" w:rsidRPr="001A44B4" w:rsidRDefault="001F2771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703CBE" w:rsidRPr="0001491A" w14:paraId="3B08D95C" w14:textId="77777777" w:rsidTr="00B45A80">
        <w:trPr>
          <w:trHeight w:val="261"/>
        </w:trPr>
        <w:tc>
          <w:tcPr>
            <w:tcW w:w="2430" w:type="dxa"/>
            <w:hideMark/>
          </w:tcPr>
          <w:p w14:paraId="36C710CB" w14:textId="77777777" w:rsidR="00703CBE" w:rsidRPr="001A44B4" w:rsidRDefault="00703CBE" w:rsidP="00703CBE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0DDC01CF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E0F4E" w14:textId="22DC5277" w:rsidR="00703CBE" w:rsidRPr="001A44B4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03DE0A84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4621FF" w14:textId="5FF366C0" w:rsidR="00703CBE" w:rsidRPr="001A44B4" w:rsidRDefault="001F2771" w:rsidP="00703CBE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  <w:r w:rsidR="00703CBE"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35932EBF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519A5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965BAFD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352E7" w14:textId="4A845D2C" w:rsidR="00703CBE" w:rsidRPr="001A44B4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  <w:r w:rsidR="00703CBE"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673</w:t>
            </w:r>
          </w:p>
        </w:tc>
        <w:tc>
          <w:tcPr>
            <w:tcW w:w="270" w:type="dxa"/>
            <w:vAlign w:val="bottom"/>
          </w:tcPr>
          <w:p w14:paraId="66503D56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4DE8C8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AE800A5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6D986E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D6950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A3DE220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18CB14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3395DC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03CBE" w:rsidRPr="0001491A" w14:paraId="42AF4347" w14:textId="77777777" w:rsidTr="00B45A80">
        <w:trPr>
          <w:trHeight w:val="261"/>
        </w:trPr>
        <w:tc>
          <w:tcPr>
            <w:tcW w:w="2430" w:type="dxa"/>
          </w:tcPr>
          <w:p w14:paraId="5D87805A" w14:textId="77777777" w:rsidR="00703CBE" w:rsidRPr="001A44B4" w:rsidRDefault="00703CBE" w:rsidP="00703CBE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3253E60C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D1CAB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31C2CF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0B4E40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C5B8EE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544779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46AB99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31E0BA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8718BC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CCC3FB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8874C4D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986F0D4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D1BA19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DD3D0E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7C121C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CCF95B5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03CBE" w:rsidRPr="0001491A" w14:paraId="26230C0D" w14:textId="77777777" w:rsidTr="00B45A80">
        <w:trPr>
          <w:trHeight w:val="261"/>
        </w:trPr>
        <w:tc>
          <w:tcPr>
            <w:tcW w:w="2430" w:type="dxa"/>
          </w:tcPr>
          <w:p w14:paraId="58B4E4D1" w14:textId="77777777" w:rsidR="00703CBE" w:rsidRPr="001A44B4" w:rsidRDefault="00703CBE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A44B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EBB0097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127274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BD9E8F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78CCA8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503ADA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EE6D60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E6CDD8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73CCBB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82061D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315AC1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1737E3F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6BF1273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339E45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64B8466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2313E6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BF260A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CBE" w:rsidRPr="00C0483E" w14:paraId="3E19F70A" w14:textId="77777777" w:rsidTr="00B45A80">
        <w:trPr>
          <w:trHeight w:val="261"/>
        </w:trPr>
        <w:tc>
          <w:tcPr>
            <w:tcW w:w="2430" w:type="dxa"/>
          </w:tcPr>
          <w:p w14:paraId="29920DF7" w14:textId="77777777" w:rsidR="00703CBE" w:rsidRPr="001A44B4" w:rsidRDefault="00703CBE" w:rsidP="00703CB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</w:t>
            </w:r>
            <w:r w:rsidRPr="001A44B4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้</w:t>
            </w:r>
          </w:p>
        </w:tc>
        <w:tc>
          <w:tcPr>
            <w:tcW w:w="720" w:type="dxa"/>
          </w:tcPr>
          <w:p w14:paraId="632E7BE5" w14:textId="53148166" w:rsidR="00703CBE" w:rsidRPr="001A44B4" w:rsidRDefault="00432632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1260" w:type="dxa"/>
            <w:vAlign w:val="bottom"/>
          </w:tcPr>
          <w:p w14:paraId="0953DEC1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954E6E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EEB445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867A87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17877A" w14:textId="71F75E0E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A44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1A44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1A44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EB525AB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672DC80" w14:textId="67B5908F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A44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1A44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1A44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F81EA00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FAD120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vAlign w:val="bottom"/>
          </w:tcPr>
          <w:p w14:paraId="12358B46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2CBD52" w14:textId="5FBC0C71" w:rsidR="00703CBE" w:rsidRPr="001A44B4" w:rsidRDefault="00703CBE" w:rsidP="00417769">
            <w:pPr>
              <w:pStyle w:val="acctfourfigures"/>
              <w:tabs>
                <w:tab w:val="clear" w:pos="765"/>
                <w:tab w:val="decimal" w:pos="52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A44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1A44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1A44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E67B1CD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1B1CFC76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0DFF6D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0CDA28" w14:textId="53D8F482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44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A44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1A44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1F27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1A44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03CBE" w:rsidRPr="0001491A" w14:paraId="6D3B1233" w14:textId="77777777" w:rsidTr="00B45A80">
        <w:trPr>
          <w:trHeight w:val="261"/>
        </w:trPr>
        <w:tc>
          <w:tcPr>
            <w:tcW w:w="2430" w:type="dxa"/>
            <w:hideMark/>
          </w:tcPr>
          <w:p w14:paraId="0527118E" w14:textId="77777777" w:rsidR="00703CBE" w:rsidRPr="001A44B4" w:rsidRDefault="00703CBE" w:rsidP="00703CBE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6D91CAC" w14:textId="77777777" w:rsidR="00703CBE" w:rsidRPr="001A44B4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DD325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09F20F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97E518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3C93AC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A290B" w14:textId="7B95D209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1F27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1F27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110</w:t>
            </w: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1F27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70552B5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296B5" w14:textId="622616EA" w:rsidR="00703CBE" w:rsidRPr="001A44B4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1F27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1F27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110426</w:t>
            </w:r>
            <w:r w:rsidRPr="001A44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F9C9D5A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4D92C9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905040E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798187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6AD5DC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D9B2D24" w14:textId="77777777" w:rsidR="00703CBE" w:rsidRPr="001A44B4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1F9E37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905592E" w14:textId="77777777" w:rsidR="00703CBE" w:rsidRPr="001A44B4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313378FE" w14:textId="77777777" w:rsidR="00413945" w:rsidRDefault="00413945" w:rsidP="009777AF">
      <w:pPr>
        <w:spacing w:line="240" w:lineRule="auto"/>
        <w:rPr>
          <w:rFonts w:ascii="Angsana New" w:hAnsi="Angsana New" w:cs="Angsana New"/>
          <w:sz w:val="22"/>
          <w:szCs w:val="22"/>
        </w:rPr>
      </w:pPr>
    </w:p>
    <w:p w14:paraId="1EDFFAA0" w14:textId="77777777" w:rsidR="00703CBE" w:rsidRDefault="00703CBE" w:rsidP="009777AF">
      <w:pPr>
        <w:spacing w:line="240" w:lineRule="auto"/>
        <w:rPr>
          <w:rFonts w:ascii="Angsana New" w:hAnsi="Angsana New" w:cs="Angsana New"/>
          <w:sz w:val="22"/>
          <w:szCs w:val="22"/>
        </w:rPr>
      </w:pPr>
    </w:p>
    <w:p w14:paraId="0B8EA638" w14:textId="77777777" w:rsidR="00703CBE" w:rsidRDefault="00703CBE" w:rsidP="009777AF">
      <w:pPr>
        <w:spacing w:line="240" w:lineRule="auto"/>
        <w:rPr>
          <w:rFonts w:ascii="Angsana New" w:hAnsi="Angsana New" w:cs="Angsana New"/>
          <w:sz w:val="22"/>
          <w:szCs w:val="22"/>
        </w:rPr>
      </w:pPr>
    </w:p>
    <w:p w14:paraId="532F5F8B" w14:textId="77777777" w:rsidR="00703CBE" w:rsidRDefault="00703CBE" w:rsidP="009777AF">
      <w:pPr>
        <w:spacing w:line="240" w:lineRule="auto"/>
        <w:rPr>
          <w:rFonts w:ascii="Angsana New" w:hAnsi="Angsana New" w:cs="Angsana New"/>
          <w:sz w:val="22"/>
          <w:szCs w:val="22"/>
        </w:rPr>
      </w:pPr>
    </w:p>
    <w:p w14:paraId="21C0736F" w14:textId="77777777" w:rsidR="00703CBE" w:rsidRDefault="00703CBE" w:rsidP="009777AF">
      <w:pPr>
        <w:spacing w:line="240" w:lineRule="auto"/>
        <w:rPr>
          <w:rFonts w:ascii="Angsana New" w:hAnsi="Angsana New" w:cs="Angsana New"/>
          <w:sz w:val="22"/>
          <w:szCs w:val="22"/>
        </w:rPr>
      </w:pPr>
    </w:p>
    <w:p w14:paraId="7EE640DC" w14:textId="77777777" w:rsidR="00703CBE" w:rsidRDefault="00703CBE" w:rsidP="009777AF">
      <w:pPr>
        <w:spacing w:line="240" w:lineRule="auto"/>
        <w:rPr>
          <w:rFonts w:ascii="Angsana New" w:hAnsi="Angsana New" w:cs="Angsana New"/>
          <w:sz w:val="22"/>
          <w:szCs w:val="22"/>
        </w:rPr>
      </w:pPr>
    </w:p>
    <w:p w14:paraId="031E6B4E" w14:textId="3CB965E4" w:rsidR="002E4D34" w:rsidRPr="003C7386" w:rsidRDefault="002E4D34" w:rsidP="009777AF">
      <w:pPr>
        <w:spacing w:line="240" w:lineRule="auto"/>
        <w:rPr>
          <w:rFonts w:ascii="Angsana New" w:hAnsi="Angsana New" w:cs="Angsana New"/>
          <w:sz w:val="22"/>
          <w:szCs w:val="22"/>
        </w:rPr>
        <w:sectPr w:rsidR="002E4D34" w:rsidRPr="003C7386" w:rsidSect="0059240F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66CC3E" w14:textId="47CB4DCE" w:rsidR="002E4D34" w:rsidRDefault="002E4D34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E4D3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D74BB0A" w14:textId="77777777" w:rsidR="005B63D6" w:rsidRPr="00315348" w:rsidRDefault="005B63D6" w:rsidP="002E4D34">
      <w:pPr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5A1AE997" w14:textId="77777777" w:rsidR="00446BE4" w:rsidRPr="00695B08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6300"/>
      </w:tblGrid>
      <w:tr w:rsidR="00446BE4" w:rsidRPr="00695B08" w14:paraId="5E771DFC" w14:textId="77777777" w:rsidTr="00BA50BC">
        <w:trPr>
          <w:tblHeader/>
        </w:trPr>
        <w:tc>
          <w:tcPr>
            <w:tcW w:w="2520" w:type="dxa"/>
          </w:tcPr>
          <w:p w14:paraId="558032E0" w14:textId="77777777" w:rsidR="00446BE4" w:rsidRPr="00695B08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22CA03B" w14:textId="77777777" w:rsidR="00446BE4" w:rsidRPr="00695B08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750BBDA3" w14:textId="77777777" w:rsidR="00446BE4" w:rsidRPr="00695B08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695B08" w14:paraId="6D24CBBB" w14:textId="77777777" w:rsidTr="00BA50BC">
        <w:tc>
          <w:tcPr>
            <w:tcW w:w="2520" w:type="dxa"/>
          </w:tcPr>
          <w:p w14:paraId="3E24AF9E" w14:textId="464C092E" w:rsidR="00446BE4" w:rsidRPr="00695B08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95B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695B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695B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695B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20720F4D" w14:textId="77777777" w:rsidR="00446BE4" w:rsidRPr="00695B08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52C1BAB6" w14:textId="77777777" w:rsidR="00446BE4" w:rsidRPr="00695B08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95B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695B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</w:tbl>
    <w:p w14:paraId="37A8A930" w14:textId="6C4D6252" w:rsidR="007A41ED" w:rsidRPr="00695B08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01490029" w14:textId="1D4159D8" w:rsidR="00C66E40" w:rsidRPr="00695B08" w:rsidRDefault="00C66E40" w:rsidP="00C66E40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95B0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  <w:r w:rsidRPr="00695B08">
        <w:rPr>
          <w:rFonts w:asciiTheme="majorBidi" w:hAnsiTheme="majorBidi" w:cstheme="majorBidi" w:hint="cs"/>
          <w:b/>
          <w:bCs/>
          <w:i/>
          <w:iCs/>
          <w:sz w:val="28"/>
          <w:szCs w:val="28"/>
        </w:rPr>
        <w:t xml:space="preserve"> </w:t>
      </w:r>
    </w:p>
    <w:p w14:paraId="23276817" w14:textId="77777777" w:rsidR="00315348" w:rsidRDefault="00315348" w:rsidP="0031534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811" w:type="dxa"/>
        <w:tblInd w:w="450" w:type="dxa"/>
        <w:tblLook w:val="04A0" w:firstRow="1" w:lastRow="0" w:firstColumn="1" w:lastColumn="0" w:noHBand="0" w:noVBand="1"/>
      </w:tblPr>
      <w:tblGrid>
        <w:gridCol w:w="3870"/>
        <w:gridCol w:w="4941"/>
      </w:tblGrid>
      <w:tr w:rsidR="00C66E40" w:rsidRPr="00695B08" w14:paraId="1C8F8DF7" w14:textId="77777777" w:rsidTr="007D23C0">
        <w:tc>
          <w:tcPr>
            <w:tcW w:w="3870" w:type="dxa"/>
            <w:shd w:val="clear" w:color="auto" w:fill="auto"/>
          </w:tcPr>
          <w:p w14:paraId="26570F0A" w14:textId="77777777" w:rsidR="00C66E40" w:rsidRPr="00695B08" w:rsidRDefault="00C66E40" w:rsidP="00C66E4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4941" w:type="dxa"/>
            <w:shd w:val="clear" w:color="auto" w:fill="auto"/>
          </w:tcPr>
          <w:p w14:paraId="74E8A85A" w14:textId="77777777" w:rsidR="00C66E40" w:rsidRPr="00695B08" w:rsidRDefault="00C66E40" w:rsidP="00C66E4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C66E40" w:rsidRPr="00695B08" w14:paraId="65726CA0" w14:textId="77777777" w:rsidTr="007D23C0">
        <w:tc>
          <w:tcPr>
            <w:tcW w:w="3870" w:type="dxa"/>
            <w:shd w:val="clear" w:color="auto" w:fill="auto"/>
          </w:tcPr>
          <w:p w14:paraId="4A460D94" w14:textId="77777777" w:rsidR="00C66E40" w:rsidRPr="00695B08" w:rsidRDefault="00C66E40" w:rsidP="00C66E4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5B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4941" w:type="dxa"/>
            <w:shd w:val="clear" w:color="auto" w:fill="auto"/>
          </w:tcPr>
          <w:p w14:paraId="7C83C03A" w14:textId="77777777" w:rsidR="00C66E40" w:rsidRPr="00695B08" w:rsidRDefault="00C66E40" w:rsidP="00C66E4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5B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24593CDF" w14:textId="7293C2E7" w:rsidR="00945EE2" w:rsidRDefault="00945EE2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6B8189F2" w14:textId="77777777" w:rsidR="00CE5F83" w:rsidRPr="00CE5F83" w:rsidRDefault="00CE5F83" w:rsidP="00CE5F8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CE5F83">
        <w:rPr>
          <w:rFonts w:ascii="Angsana New" w:hAnsi="Angsana New" w:cs="Angsana New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9C4B61E" w14:textId="77777777" w:rsidR="00CE5F83" w:rsidRPr="00695B08" w:rsidRDefault="00CE5F83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A75C8E" w:rsidRPr="00695B08" w14:paraId="1884D884" w14:textId="77777777" w:rsidTr="007B603D">
        <w:trPr>
          <w:trHeight w:val="659"/>
          <w:tblHeader/>
        </w:trPr>
        <w:tc>
          <w:tcPr>
            <w:tcW w:w="3395" w:type="pct"/>
            <w:vAlign w:val="bottom"/>
          </w:tcPr>
          <w:p w14:paraId="4F0EC937" w14:textId="7C107E49" w:rsidR="00A75C8E" w:rsidRPr="00695B08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95B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F2771" w:rsidRPr="001F27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95B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06F4C" w:rsidRPr="00695B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695B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F2771" w:rsidRPr="001F27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734" w:type="pct"/>
            <w:vAlign w:val="bottom"/>
          </w:tcPr>
          <w:p w14:paraId="3CE041CF" w14:textId="51FB1420" w:rsidR="00A75C8E" w:rsidRPr="00695B08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024979B8" w14:textId="77777777" w:rsidR="00A75C8E" w:rsidRPr="00695B08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5F9A6D2E" w14:textId="77777777" w:rsidR="00A75C8E" w:rsidRPr="00695B08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695B08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695B08" w14:paraId="40A6F109" w14:textId="77777777" w:rsidTr="007B603D">
        <w:trPr>
          <w:tblHeader/>
        </w:trPr>
        <w:tc>
          <w:tcPr>
            <w:tcW w:w="3395" w:type="pct"/>
          </w:tcPr>
          <w:p w14:paraId="692671D5" w14:textId="77777777" w:rsidR="00A75C8E" w:rsidRPr="00695B08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A71F3E8" w14:textId="6657E003" w:rsidR="00A75C8E" w:rsidRPr="00695B08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95B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695B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95B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695B08" w14:paraId="5938BD3B" w14:textId="77777777" w:rsidTr="007B603D">
        <w:tc>
          <w:tcPr>
            <w:tcW w:w="3395" w:type="pct"/>
          </w:tcPr>
          <w:p w14:paraId="60FE7E7B" w14:textId="30486DEF" w:rsidR="009A6C6C" w:rsidRPr="00695B08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B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695B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734" w:type="pct"/>
            <w:vAlign w:val="bottom"/>
          </w:tcPr>
          <w:p w14:paraId="1E472F6B" w14:textId="3F1A6599" w:rsidR="009A6C6C" w:rsidRPr="00695B08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BF2E394" w14:textId="77777777" w:rsidR="009A6C6C" w:rsidRPr="00695B08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20117817" w14:textId="77777777" w:rsidR="009A6C6C" w:rsidRPr="00695B08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695B08" w14:paraId="67B0BA7E" w14:textId="77777777" w:rsidTr="007B603D">
        <w:tc>
          <w:tcPr>
            <w:tcW w:w="3395" w:type="pct"/>
          </w:tcPr>
          <w:p w14:paraId="133818A3" w14:textId="17596DE6" w:rsidR="009A6C6C" w:rsidRPr="00695B08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B0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62BC35A3" w14:textId="4CDCB0F4" w:rsidR="009A6C6C" w:rsidRPr="00695B08" w:rsidRDefault="001F2771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="003F20C7" w:rsidRPr="00695B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132" w:type="pct"/>
          </w:tcPr>
          <w:p w14:paraId="69628FD8" w14:textId="77777777" w:rsidR="009A6C6C" w:rsidRPr="00695B08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5354550" w14:textId="612971FB" w:rsidR="009A6C6C" w:rsidRPr="00695B08" w:rsidRDefault="001F2771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</w:tr>
      <w:tr w:rsidR="00161810" w:rsidRPr="002C54A7" w14:paraId="09FCBE12" w14:textId="77777777" w:rsidTr="007B603D">
        <w:tc>
          <w:tcPr>
            <w:tcW w:w="3395" w:type="pct"/>
          </w:tcPr>
          <w:p w14:paraId="01EF68F7" w14:textId="3D789FF6" w:rsidR="00161810" w:rsidRPr="00695B08" w:rsidRDefault="00161810" w:rsidP="0016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B0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4740D193" w14:textId="2EDD9F7E" w:rsidR="00161810" w:rsidRPr="00695B08" w:rsidRDefault="001F2771" w:rsidP="00C90395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="003F20C7" w:rsidRPr="00695B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132" w:type="pct"/>
          </w:tcPr>
          <w:p w14:paraId="1CB4CC85" w14:textId="77777777" w:rsidR="00161810" w:rsidRPr="00695B08" w:rsidRDefault="00161810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F16D52B" w14:textId="480DCC59" w:rsidR="00161810" w:rsidRPr="00695B08" w:rsidRDefault="000A2F3D" w:rsidP="002C54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5B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A6C6C" w:rsidRPr="00695B08" w14:paraId="2C99331D" w14:textId="77777777" w:rsidTr="007B603D">
        <w:tc>
          <w:tcPr>
            <w:tcW w:w="3395" w:type="pct"/>
          </w:tcPr>
          <w:p w14:paraId="480BF2C0" w14:textId="77777777" w:rsidR="009A6C6C" w:rsidRPr="00695B08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11EF349C" w:rsidR="009A6C6C" w:rsidRPr="00695B08" w:rsidRDefault="001F2771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316</w:t>
            </w:r>
            <w:r w:rsidR="003F20C7"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132" w:type="pct"/>
          </w:tcPr>
          <w:p w14:paraId="3701937D" w14:textId="77777777" w:rsidR="009A6C6C" w:rsidRPr="00695B08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37A3F544" w:rsidR="009A6C6C" w:rsidRPr="00695B08" w:rsidRDefault="001F2771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837</w:t>
            </w:r>
          </w:p>
        </w:tc>
      </w:tr>
      <w:tr w:rsidR="009A6C6C" w:rsidRPr="00695B08" w14:paraId="744EC643" w14:textId="77777777" w:rsidTr="007B603D">
        <w:tc>
          <w:tcPr>
            <w:tcW w:w="3395" w:type="pct"/>
          </w:tcPr>
          <w:p w14:paraId="3C067089" w14:textId="77777777" w:rsidR="009A6C6C" w:rsidRPr="00695B08" w:rsidRDefault="009A6C6C" w:rsidP="009A6C6C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</w:tcPr>
          <w:p w14:paraId="5E180CA9" w14:textId="77777777" w:rsidR="009A6C6C" w:rsidRPr="00695B08" w:rsidRDefault="009A6C6C" w:rsidP="007B60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BAAA7E1" w14:textId="77777777" w:rsidR="009A6C6C" w:rsidRPr="00695B08" w:rsidRDefault="009A6C6C" w:rsidP="007B60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</w:tcPr>
          <w:p w14:paraId="3CF73F93" w14:textId="77777777" w:rsidR="009A6C6C" w:rsidRPr="00695B08" w:rsidRDefault="009A6C6C" w:rsidP="007B60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695B08" w14:paraId="510201CA" w14:textId="77777777" w:rsidTr="007B603D">
        <w:tc>
          <w:tcPr>
            <w:tcW w:w="3395" w:type="pct"/>
          </w:tcPr>
          <w:p w14:paraId="61DDA8A6" w14:textId="536BE45E" w:rsidR="009A6C6C" w:rsidRPr="00695B08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5B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734" w:type="pct"/>
          </w:tcPr>
          <w:p w14:paraId="0F9BC957" w14:textId="77777777" w:rsidR="009A6C6C" w:rsidRPr="00695B08" w:rsidRDefault="009A6C6C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687CAB2" w14:textId="77777777" w:rsidR="009A6C6C" w:rsidRPr="00695B08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278026F" w14:textId="77777777" w:rsidR="009A6C6C" w:rsidRPr="00695B08" w:rsidRDefault="009A6C6C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695B08" w14:paraId="0AB1B42E" w14:textId="77777777" w:rsidTr="007B603D">
        <w:tc>
          <w:tcPr>
            <w:tcW w:w="3395" w:type="pct"/>
          </w:tcPr>
          <w:p w14:paraId="146C9E5C" w14:textId="78F776FD" w:rsidR="009A6C6C" w:rsidRPr="00695B08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B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2603E692" w14:textId="197431D2" w:rsidR="009A6C6C" w:rsidRPr="00695B08" w:rsidRDefault="001F2771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3F20C7" w:rsidRPr="00695B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E3E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945</w:t>
            </w:r>
          </w:p>
        </w:tc>
        <w:tc>
          <w:tcPr>
            <w:tcW w:w="132" w:type="pct"/>
          </w:tcPr>
          <w:p w14:paraId="7EB13CE3" w14:textId="77777777" w:rsidR="009A6C6C" w:rsidRPr="00695B08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7079C61A" w14:textId="5F179556" w:rsidR="009A6C6C" w:rsidRPr="00695B08" w:rsidRDefault="001F2771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="003F20C7" w:rsidRPr="00695B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</w:p>
        </w:tc>
      </w:tr>
      <w:tr w:rsidR="009A6C6C" w:rsidRPr="00695B08" w14:paraId="33A771D2" w14:textId="77777777" w:rsidTr="007B603D">
        <w:tc>
          <w:tcPr>
            <w:tcW w:w="3395" w:type="pct"/>
          </w:tcPr>
          <w:p w14:paraId="4AC0957E" w14:textId="3E1B1BDF" w:rsidR="009A6C6C" w:rsidRPr="00695B08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B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สัญญาอื่นๆ 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5933D079" w14:textId="2C810171" w:rsidR="009A6C6C" w:rsidRPr="00695B08" w:rsidRDefault="001F2771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3F20C7" w:rsidRPr="00695B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132" w:type="pct"/>
          </w:tcPr>
          <w:p w14:paraId="33D199A9" w14:textId="77777777" w:rsidR="009A6C6C" w:rsidRPr="00695B08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0B00AADC" w14:textId="57C6120C" w:rsidR="009A6C6C" w:rsidRPr="00695B08" w:rsidRDefault="001F2771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3F20C7" w:rsidRPr="00695B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</w:p>
        </w:tc>
      </w:tr>
      <w:tr w:rsidR="009A6C6C" w:rsidRPr="00695B08" w14:paraId="608C7F08" w14:textId="77777777" w:rsidTr="007B603D">
        <w:tc>
          <w:tcPr>
            <w:tcW w:w="3395" w:type="pct"/>
          </w:tcPr>
          <w:p w14:paraId="3BD5E052" w14:textId="08F252D1" w:rsidR="009A6C6C" w:rsidRPr="00695B08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4FC3F6CD" w:rsidR="009A6C6C" w:rsidRPr="00695B08" w:rsidRDefault="001F2771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  <w:r w:rsidR="003F20C7"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EE3E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61</w:t>
            </w:r>
          </w:p>
        </w:tc>
        <w:tc>
          <w:tcPr>
            <w:tcW w:w="132" w:type="pct"/>
            <w:vAlign w:val="bottom"/>
          </w:tcPr>
          <w:p w14:paraId="2E8397A5" w14:textId="77777777" w:rsidR="009A6C6C" w:rsidRPr="00695B08" w:rsidRDefault="009A6C6C" w:rsidP="007B6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0E378C87" w:rsidR="009A6C6C" w:rsidRPr="00695B08" w:rsidRDefault="001F2771" w:rsidP="007B603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154</w:t>
            </w:r>
            <w:r w:rsidR="003F20C7" w:rsidRPr="00695B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F27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218</w:t>
            </w:r>
          </w:p>
        </w:tc>
      </w:tr>
    </w:tbl>
    <w:p w14:paraId="25A78422" w14:textId="38BD0CB2" w:rsidR="00B22308" w:rsidRPr="0025686F" w:rsidRDefault="00B2230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A586A4" w14:textId="5F0FD576" w:rsidR="00756F98" w:rsidRPr="00695B08" w:rsidRDefault="009424AF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95B0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31</w:t>
      </w:r>
      <w:r w:rsidRPr="00695B08">
        <w:rPr>
          <w:rFonts w:asciiTheme="majorBidi" w:hAnsiTheme="majorBidi" w:cstheme="majorBidi"/>
          <w:sz w:val="28"/>
          <w:szCs w:val="28"/>
        </w:rPr>
        <w:t xml:space="preserve"> </w:t>
      </w:r>
      <w:r w:rsidR="000656C3" w:rsidRPr="00695B08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1F2771" w:rsidRPr="001F2771">
        <w:rPr>
          <w:rFonts w:asciiTheme="majorBidi" w:hAnsiTheme="majorBidi" w:cstheme="majorBidi"/>
          <w:sz w:val="28"/>
          <w:szCs w:val="28"/>
        </w:rPr>
        <w:t>2564</w:t>
      </w:r>
      <w:r w:rsidRPr="00695B08">
        <w:rPr>
          <w:rFonts w:asciiTheme="majorBidi" w:hAnsiTheme="majorBidi" w:cstheme="majorBidi"/>
          <w:sz w:val="28"/>
          <w:szCs w:val="28"/>
        </w:rPr>
        <w:t xml:space="preserve"> </w:t>
      </w:r>
      <w:r w:rsidRPr="00695B08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 ค้ำประกันโดยการวางเงินฝากธนาคารออมทรัพย์ ที่ดินพร้อมสิ่งปลูกสร้าง</w:t>
      </w:r>
      <w:r w:rsidR="00EC7F5E" w:rsidRPr="00695B0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95B08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 เป็นหลักประกัน</w:t>
      </w:r>
    </w:p>
    <w:p w14:paraId="442CC78C" w14:textId="77777777" w:rsidR="00756F98" w:rsidRPr="00695B08" w:rsidRDefault="00756F98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462C1C" w14:textId="51B9CA9F" w:rsidR="00945EE2" w:rsidRPr="00F273CD" w:rsidRDefault="00756F98" w:rsidP="00F273C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95B0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F2771" w:rsidRPr="001F2771">
        <w:rPr>
          <w:rFonts w:asciiTheme="majorBidi" w:hAnsiTheme="majorBidi" w:cstheme="majorBidi"/>
          <w:sz w:val="28"/>
          <w:szCs w:val="28"/>
        </w:rPr>
        <w:t>31</w:t>
      </w:r>
      <w:r w:rsidRPr="00695B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95B08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695B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1F2771">
        <w:rPr>
          <w:rFonts w:asciiTheme="majorBidi" w:hAnsiTheme="majorBidi" w:cstheme="majorBidi"/>
          <w:sz w:val="28"/>
          <w:szCs w:val="28"/>
        </w:rPr>
        <w:t>2564</w:t>
      </w:r>
      <w:r w:rsidRPr="00695B08">
        <w:rPr>
          <w:rFonts w:asciiTheme="majorBidi" w:hAnsiTheme="majorBidi" w:cstheme="majorBidi"/>
          <w:sz w:val="28"/>
          <w:szCs w:val="28"/>
          <w:cs/>
        </w:rPr>
        <w:t xml:space="preserve"> เงินฝากธนาคารของกลุ่มบริษัทและบริษัทจำนวนเงิน </w:t>
      </w:r>
      <w:r w:rsidR="001F2771" w:rsidRPr="001F2771">
        <w:rPr>
          <w:rFonts w:asciiTheme="majorBidi" w:hAnsiTheme="majorBidi" w:cstheme="majorBidi"/>
          <w:sz w:val="28"/>
          <w:szCs w:val="28"/>
        </w:rPr>
        <w:t>24</w:t>
      </w:r>
      <w:r w:rsidR="003F20C7" w:rsidRPr="00695B08">
        <w:rPr>
          <w:rFonts w:asciiTheme="majorBidi" w:hAnsiTheme="majorBidi" w:cstheme="majorBidi"/>
          <w:sz w:val="28"/>
          <w:szCs w:val="28"/>
        </w:rPr>
        <w:t>.</w:t>
      </w:r>
      <w:r w:rsidR="001F2771" w:rsidRPr="001F2771">
        <w:rPr>
          <w:rFonts w:asciiTheme="majorBidi" w:hAnsiTheme="majorBidi" w:cstheme="majorBidi"/>
          <w:sz w:val="28"/>
          <w:szCs w:val="28"/>
        </w:rPr>
        <w:t>50</w:t>
      </w:r>
      <w:r w:rsidRPr="00695B08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="001F2771" w:rsidRPr="001F2771">
        <w:rPr>
          <w:rFonts w:asciiTheme="majorBidi" w:hAnsiTheme="majorBidi" w:cstheme="majorBidi"/>
          <w:sz w:val="28"/>
          <w:szCs w:val="28"/>
        </w:rPr>
        <w:t>8</w:t>
      </w:r>
      <w:r w:rsidR="003F20C7" w:rsidRPr="00695B08">
        <w:rPr>
          <w:rFonts w:asciiTheme="majorBidi" w:hAnsiTheme="majorBidi" w:cstheme="majorBidi"/>
          <w:sz w:val="28"/>
          <w:szCs w:val="28"/>
        </w:rPr>
        <w:t>.</w:t>
      </w:r>
      <w:r w:rsidR="001F2771" w:rsidRPr="001F2771">
        <w:rPr>
          <w:rFonts w:asciiTheme="majorBidi" w:hAnsiTheme="majorBidi" w:cstheme="majorBidi"/>
          <w:sz w:val="28"/>
          <w:szCs w:val="28"/>
        </w:rPr>
        <w:t>15</w:t>
      </w:r>
      <w:r w:rsidR="003F20C7" w:rsidRPr="00695B08">
        <w:rPr>
          <w:rFonts w:asciiTheme="majorBidi" w:hAnsiTheme="majorBidi" w:cstheme="majorBidi"/>
          <w:sz w:val="28"/>
          <w:szCs w:val="28"/>
        </w:rPr>
        <w:t xml:space="preserve"> </w:t>
      </w:r>
      <w:r w:rsidRPr="00695B08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ใช้เป็นหลักประกันหนังสือค้ำประกันจากธนาคารและอื่นๆ </w:t>
      </w:r>
      <w:r w:rsidRPr="00695B0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F2771" w:rsidRPr="001F277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AD3660" w:rsidRPr="00695B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D3660" w:rsidRPr="00695B0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1F2771" w:rsidRPr="001F277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695B08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1F2771" w:rsidRPr="001F2771">
        <w:rPr>
          <w:rFonts w:asciiTheme="majorBidi" w:hAnsiTheme="majorBidi" w:cstheme="majorBidi"/>
          <w:i/>
          <w:iCs/>
          <w:sz w:val="28"/>
          <w:szCs w:val="28"/>
        </w:rPr>
        <w:t>24</w:t>
      </w:r>
      <w:r w:rsidRPr="00695B0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F2771" w:rsidRPr="001F2771">
        <w:rPr>
          <w:rFonts w:asciiTheme="majorBidi" w:hAnsiTheme="majorBidi" w:cstheme="majorBidi"/>
          <w:i/>
          <w:iCs/>
          <w:sz w:val="28"/>
          <w:szCs w:val="28"/>
        </w:rPr>
        <w:t>49</w:t>
      </w:r>
      <w:r w:rsidRPr="00695B0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และ </w:t>
      </w:r>
      <w:r w:rsidR="001F2771" w:rsidRPr="001F2771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695B0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F2771" w:rsidRPr="001F2771">
        <w:rPr>
          <w:rFonts w:asciiTheme="majorBidi" w:hAnsiTheme="majorBidi" w:cstheme="majorBidi"/>
          <w:i/>
          <w:iCs/>
          <w:sz w:val="28"/>
          <w:szCs w:val="28"/>
        </w:rPr>
        <w:t>15</w:t>
      </w:r>
      <w:r w:rsidRPr="00695B0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695B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95B08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  <w:r w:rsidR="00945EE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6901D56" w14:textId="2169DB46" w:rsidR="001F71A3" w:rsidRPr="00CE5F83" w:rsidRDefault="001F71A3" w:rsidP="00CE5F8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  <w:r w:rsidRPr="002A039F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3598B6B4" w14:textId="77777777" w:rsidR="00C76EDF" w:rsidRDefault="00C76EDF" w:rsidP="00C76E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8D183EA" w14:textId="0188D351" w:rsidR="00C76EDF" w:rsidRDefault="00C76EDF" w:rsidP="00C76E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C76EDF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C76EDF">
        <w:rPr>
          <w:rFonts w:asciiTheme="majorBidi" w:hAnsiTheme="majorBidi" w:cstheme="majorBidi" w:hint="cs"/>
          <w:sz w:val="28"/>
          <w:szCs w:val="28"/>
        </w:rPr>
        <w:t>2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Pr="00C76EDF">
        <w:rPr>
          <w:rFonts w:asciiTheme="majorBidi" w:hAnsiTheme="majorBidi" w:cstheme="majorBidi" w:hint="cs"/>
          <w:sz w:val="28"/>
          <w:szCs w:val="28"/>
        </w:rPr>
        <w:t>2564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 xml:space="preserve"> กลุ่ม</w:t>
      </w:r>
      <w:r w:rsidRPr="00C76EDF">
        <w:rPr>
          <w:rFonts w:asciiTheme="majorBidi" w:hAnsiTheme="majorBidi" w:cstheme="majorBidi"/>
          <w:sz w:val="28"/>
          <w:szCs w:val="28"/>
          <w:cs/>
        </w:rPr>
        <w:t>บริษัทได้ปิดบริษัท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>ย่อยทางอ้อม</w:t>
      </w:r>
      <w:r w:rsidRPr="00C76EDF">
        <w:rPr>
          <w:rFonts w:asciiTheme="majorBidi" w:hAnsiTheme="majorBidi" w:cstheme="majorBidi"/>
          <w:sz w:val="28"/>
          <w:szCs w:val="28"/>
          <w:cs/>
        </w:rPr>
        <w:t xml:space="preserve">ที่ไม่ได้ดําเนินกิจการแล้ว ได้แก่ </w:t>
      </w:r>
      <w:r w:rsidRPr="00C76EDF">
        <w:rPr>
          <w:rFonts w:asciiTheme="majorBidi" w:hAnsiTheme="majorBidi" w:cstheme="majorBidi"/>
          <w:sz w:val="28"/>
          <w:szCs w:val="28"/>
        </w:rPr>
        <w:t xml:space="preserve">JWD </w:t>
      </w:r>
      <w:r w:rsidRPr="00F54EBE">
        <w:rPr>
          <w:rFonts w:asciiTheme="majorBidi" w:hAnsiTheme="majorBidi" w:cstheme="majorBidi"/>
          <w:sz w:val="28"/>
          <w:szCs w:val="28"/>
        </w:rPr>
        <w:t>Asia Logistics (Lao</w:t>
      </w:r>
      <w:r w:rsidR="00FC62F9" w:rsidRPr="00F54EBE">
        <w:rPr>
          <w:rFonts w:asciiTheme="majorBidi" w:hAnsiTheme="majorBidi" w:cstheme="majorBidi"/>
          <w:sz w:val="28"/>
          <w:szCs w:val="28"/>
        </w:rPr>
        <w:t>s</w:t>
      </w:r>
      <w:r w:rsidRPr="00F54EBE">
        <w:rPr>
          <w:rFonts w:asciiTheme="majorBidi" w:hAnsiTheme="majorBidi" w:cstheme="majorBidi"/>
          <w:sz w:val="28"/>
          <w:szCs w:val="28"/>
        </w:rPr>
        <w:t>) Co., Ltd. (“</w:t>
      </w:r>
      <w:r w:rsidRPr="00F94F66">
        <w:rPr>
          <w:rFonts w:asciiTheme="majorBidi" w:hAnsiTheme="majorBidi" w:cstheme="majorBidi"/>
          <w:sz w:val="28"/>
          <w:szCs w:val="28"/>
        </w:rPr>
        <w:t>JWDAL (Lao</w:t>
      </w:r>
      <w:r w:rsidR="005957C0" w:rsidRPr="00F94F66">
        <w:rPr>
          <w:rFonts w:asciiTheme="majorBidi" w:hAnsiTheme="majorBidi" w:cstheme="majorBidi"/>
          <w:sz w:val="28"/>
          <w:szCs w:val="28"/>
        </w:rPr>
        <w:t>s</w:t>
      </w:r>
      <w:r w:rsidRPr="00F94F66">
        <w:rPr>
          <w:rFonts w:asciiTheme="majorBidi" w:hAnsiTheme="majorBidi" w:cstheme="majorBidi"/>
          <w:sz w:val="28"/>
          <w:szCs w:val="28"/>
        </w:rPr>
        <w:t>)”)</w:t>
      </w:r>
      <w:r w:rsidRPr="00F94F6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94F66">
        <w:rPr>
          <w:rFonts w:asciiTheme="majorBidi" w:hAnsiTheme="majorBidi" w:cstheme="majorBidi"/>
          <w:sz w:val="28"/>
          <w:szCs w:val="28"/>
          <w:cs/>
        </w:rPr>
        <w:t>เพื่อลดค่าใช้จ่ายในการบริหารจัดการ</w:t>
      </w:r>
      <w:r w:rsidRPr="00F94F66">
        <w:rPr>
          <w:rFonts w:asciiTheme="majorBidi" w:hAnsiTheme="majorBidi" w:cstheme="majorBidi"/>
          <w:sz w:val="28"/>
          <w:szCs w:val="28"/>
        </w:rPr>
        <w:t xml:space="preserve"> </w:t>
      </w:r>
      <w:r w:rsidRPr="00F94F66">
        <w:rPr>
          <w:rFonts w:asciiTheme="majorBidi" w:hAnsiTheme="majorBidi" w:cstheme="majorBidi"/>
          <w:sz w:val="28"/>
          <w:szCs w:val="28"/>
          <w:cs/>
        </w:rPr>
        <w:t>ส่งผลให้</w:t>
      </w:r>
      <w:r w:rsidRPr="00F94F66">
        <w:rPr>
          <w:rFonts w:asciiTheme="majorBidi" w:hAnsiTheme="majorBidi" w:cstheme="majorBidi"/>
          <w:sz w:val="28"/>
          <w:szCs w:val="28"/>
        </w:rPr>
        <w:t xml:space="preserve"> JWDAL (Lao</w:t>
      </w:r>
      <w:r w:rsidR="005957C0" w:rsidRPr="00F94F66">
        <w:rPr>
          <w:rFonts w:asciiTheme="majorBidi" w:hAnsiTheme="majorBidi" w:cstheme="majorBidi"/>
          <w:sz w:val="28"/>
          <w:szCs w:val="28"/>
        </w:rPr>
        <w:t>s</w:t>
      </w:r>
      <w:r w:rsidRPr="00F94F66">
        <w:rPr>
          <w:rFonts w:asciiTheme="majorBidi" w:hAnsiTheme="majorBidi" w:cstheme="majorBidi"/>
          <w:sz w:val="28"/>
          <w:szCs w:val="28"/>
        </w:rPr>
        <w:t xml:space="preserve">) </w:t>
      </w:r>
      <w:r w:rsidRPr="00F94F66">
        <w:rPr>
          <w:rFonts w:asciiTheme="majorBidi" w:hAnsiTheme="majorBidi" w:cstheme="majorBidi"/>
          <w:sz w:val="28"/>
          <w:szCs w:val="28"/>
          <w:cs/>
        </w:rPr>
        <w:t>สิ้น</w:t>
      </w:r>
      <w:r w:rsidRPr="00F54EBE">
        <w:rPr>
          <w:rFonts w:asciiTheme="majorBidi" w:hAnsiTheme="majorBidi" w:cstheme="majorBidi"/>
          <w:sz w:val="28"/>
          <w:szCs w:val="28"/>
          <w:cs/>
        </w:rPr>
        <w:t>สภาพการเป็</w:t>
      </w:r>
      <w:r w:rsidRPr="00C76EDF">
        <w:rPr>
          <w:rFonts w:asciiTheme="majorBidi" w:hAnsiTheme="majorBidi" w:cstheme="majorBidi"/>
          <w:sz w:val="28"/>
          <w:szCs w:val="28"/>
          <w:cs/>
        </w:rPr>
        <w:t>นบริษัท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C76EDF">
        <w:rPr>
          <w:rFonts w:asciiTheme="majorBidi" w:hAnsiTheme="majorBidi" w:cstheme="majorBidi"/>
          <w:sz w:val="28"/>
          <w:szCs w:val="28"/>
          <w:cs/>
        </w:rPr>
        <w:t>ของ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C76EDF">
        <w:rPr>
          <w:rFonts w:asciiTheme="majorBidi" w:hAnsiTheme="majorBidi" w:cstheme="majorBidi"/>
          <w:sz w:val="28"/>
          <w:szCs w:val="28"/>
          <w:cs/>
        </w:rPr>
        <w:t>บริษัท โดยไม่ได้ส่งผลกระทบต่อการดําเนินงานของ</w:t>
      </w:r>
      <w:r w:rsidRPr="00C76EDF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C76EDF">
        <w:rPr>
          <w:rFonts w:asciiTheme="majorBidi" w:hAnsiTheme="majorBidi" w:cstheme="majorBidi"/>
          <w:sz w:val="28"/>
          <w:szCs w:val="28"/>
          <w:cs/>
        </w:rPr>
        <w:t>บริษัทแต่อย่างใด</w:t>
      </w:r>
    </w:p>
    <w:p w14:paraId="21F3C59F" w14:textId="77777777" w:rsidR="00C76EDF" w:rsidRPr="00C76EDF" w:rsidRDefault="00C76EDF" w:rsidP="00C76E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B156A8C" w14:textId="4A1C4259" w:rsidR="00C76EDF" w:rsidRDefault="00C76EDF" w:rsidP="00C76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3A6475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22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เมษายน</w:t>
      </w:r>
      <w:r>
        <w:rPr>
          <w:rFonts w:asciiTheme="majorBidi" w:hAnsiTheme="majorBidi" w:cs="Angsana New"/>
          <w:sz w:val="28"/>
          <w:szCs w:val="28"/>
        </w:rPr>
        <w:t xml:space="preserve"> 2564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เบญจพรแลนด์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3A6475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ได้เข้าทำสัญญาให้เช่าอสังหาริมทรัพย์</w:t>
      </w:r>
      <w:r w:rsidR="005957C0">
        <w:rPr>
          <w:rFonts w:asciiTheme="majorBidi" w:hAnsiTheme="majorBidi" w:cs="Angsana New"/>
          <w:sz w:val="28"/>
          <w:szCs w:val="28"/>
        </w:rPr>
        <w:t xml:space="preserve"> 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ระยะยาวในทรัพย์สินโครงการเจดับเบิ้ลยูดี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นวนคร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โดยให้เช่าทรัพย์สินแก่ทรัสเพื่อการลงทุนในอสังหาริมทรัพย์และสิทธิการเช่าอสังหาริมทรัพย์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เอไอเอ็ม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อินดัสเทรียล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โกรท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3A6475">
        <w:rPr>
          <w:rFonts w:asciiTheme="majorBidi" w:hAnsiTheme="majorBidi" w:cstheme="majorBidi"/>
          <w:sz w:val="28"/>
          <w:szCs w:val="28"/>
        </w:rPr>
        <w:t xml:space="preserve">AIMIRT”)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ในราคารวม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123.50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มีกำหนดระยะเวลา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30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นับตั้งแต่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22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2564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จนถึงวันที่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21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6475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Pr="003A6475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2594</w:t>
      </w:r>
    </w:p>
    <w:p w14:paraId="07C14BAD" w14:textId="77777777" w:rsidR="002A039F" w:rsidRDefault="002A039F" w:rsidP="00FB54C2">
      <w:pPr>
        <w:ind w:left="540"/>
        <w:jc w:val="both"/>
        <w:rPr>
          <w:rFonts w:asciiTheme="majorBidi" w:hAnsiTheme="majorBidi" w:cs="Angsana New"/>
          <w:sz w:val="28"/>
          <w:szCs w:val="28"/>
        </w:rPr>
      </w:pPr>
    </w:p>
    <w:p w14:paraId="581E41D1" w14:textId="2024DD63" w:rsidR="004F128B" w:rsidRPr="004F128B" w:rsidRDefault="004F128B" w:rsidP="004F128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128B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4F128B">
        <w:rPr>
          <w:rFonts w:asciiTheme="majorBidi" w:hAnsiTheme="majorBidi" w:cstheme="majorBidi"/>
          <w:sz w:val="28"/>
          <w:szCs w:val="28"/>
        </w:rPr>
        <w:t xml:space="preserve"> 26 </w:t>
      </w:r>
      <w:r w:rsidRPr="004F128B">
        <w:rPr>
          <w:rFonts w:asciiTheme="majorBidi" w:hAnsiTheme="majorBidi" w:cstheme="majorBidi"/>
          <w:sz w:val="28"/>
          <w:szCs w:val="28"/>
          <w:cs/>
        </w:rPr>
        <w:t>เมษายน</w:t>
      </w:r>
      <w:r w:rsidRPr="004F128B">
        <w:rPr>
          <w:rFonts w:asciiTheme="majorBidi" w:hAnsiTheme="majorBidi" w:cstheme="majorBidi"/>
          <w:sz w:val="28"/>
          <w:szCs w:val="28"/>
        </w:rPr>
        <w:t xml:space="preserve"> 2564 </w:t>
      </w:r>
      <w:r w:rsidRPr="004F128B">
        <w:rPr>
          <w:rFonts w:asciiTheme="majorBidi" w:hAnsiTheme="majorBidi" w:cstheme="majorBidi"/>
          <w:sz w:val="28"/>
          <w:szCs w:val="28"/>
          <w:cs/>
        </w:rPr>
        <w:t>ในการประชุมคณะกรรมการของบริษัท คณะกรรมการของบริษัทมีมติอนุมัติการเพิ่มทุน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4F128B">
        <w:rPr>
          <w:rFonts w:asciiTheme="majorBidi" w:hAnsiTheme="majorBidi" w:cstheme="majorBidi"/>
          <w:sz w:val="28"/>
          <w:szCs w:val="28"/>
          <w:cs/>
        </w:rPr>
        <w:t>ของบริษัทย่อยแห่งหนึ่ง (“บริษัท เจดับเบิ้ลยูดี ทรานสปอร์ต (ประเทศไทย) จำกัด”)</w:t>
      </w:r>
      <w:r w:rsidRPr="004F128B">
        <w:rPr>
          <w:rFonts w:asciiTheme="majorBidi" w:hAnsiTheme="majorBidi" w:cstheme="majorBidi"/>
          <w:sz w:val="28"/>
          <w:szCs w:val="28"/>
        </w:rPr>
        <w:t xml:space="preserve"> </w:t>
      </w:r>
      <w:r w:rsidRPr="004F128B">
        <w:rPr>
          <w:rFonts w:asciiTheme="majorBidi" w:hAnsiTheme="majorBidi" w:cstheme="majorBidi"/>
          <w:sz w:val="28"/>
          <w:szCs w:val="28"/>
          <w:cs/>
        </w:rPr>
        <w:t>โดยเพิ่มทุนจดทะเบียนจาก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4F128B">
        <w:rPr>
          <w:rFonts w:asciiTheme="majorBidi" w:hAnsiTheme="majorBidi" w:cstheme="majorBidi"/>
          <w:sz w:val="28"/>
          <w:szCs w:val="28"/>
        </w:rPr>
        <w:t xml:space="preserve">100 </w:t>
      </w:r>
      <w:r w:rsidRPr="004F128B">
        <w:rPr>
          <w:rFonts w:asciiTheme="majorBidi" w:hAnsiTheme="majorBidi" w:cstheme="majorBidi"/>
          <w:sz w:val="28"/>
          <w:szCs w:val="28"/>
          <w:cs/>
        </w:rPr>
        <w:t xml:space="preserve">ล้านบาท เป็น </w:t>
      </w:r>
      <w:r w:rsidRPr="004F128B">
        <w:rPr>
          <w:rFonts w:asciiTheme="majorBidi" w:hAnsiTheme="majorBidi" w:cstheme="majorBidi"/>
          <w:sz w:val="28"/>
          <w:szCs w:val="28"/>
        </w:rPr>
        <w:t xml:space="preserve">115.79 </w:t>
      </w:r>
      <w:r w:rsidRPr="004F128B">
        <w:rPr>
          <w:rFonts w:asciiTheme="majorBidi" w:hAnsiTheme="majorBidi" w:cstheme="majorBidi"/>
          <w:sz w:val="28"/>
          <w:szCs w:val="28"/>
          <w:cs/>
        </w:rPr>
        <w:t>ล้านบาท โดยการออกหุ้นสามัญใหม่จำนวน</w:t>
      </w:r>
      <w:r w:rsidRPr="004F128B">
        <w:rPr>
          <w:rFonts w:asciiTheme="majorBidi" w:hAnsiTheme="majorBidi" w:cstheme="majorBidi"/>
          <w:sz w:val="28"/>
          <w:szCs w:val="28"/>
        </w:rPr>
        <w:t xml:space="preserve"> 157,900 </w:t>
      </w:r>
      <w:r w:rsidRPr="004F128B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4F128B">
        <w:rPr>
          <w:rFonts w:asciiTheme="majorBidi" w:hAnsiTheme="majorBidi" w:cstheme="majorBidi"/>
          <w:sz w:val="28"/>
          <w:szCs w:val="28"/>
        </w:rPr>
        <w:t xml:space="preserve">100 </w:t>
      </w:r>
      <w:r w:rsidRPr="004F128B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 </w:t>
      </w:r>
      <w:r w:rsidRPr="004F128B">
        <w:rPr>
          <w:rFonts w:asciiTheme="majorBidi" w:hAnsiTheme="majorBidi" w:cstheme="majorBidi"/>
          <w:sz w:val="28"/>
          <w:szCs w:val="28"/>
        </w:rPr>
        <w:t xml:space="preserve">15.79 </w:t>
      </w:r>
      <w:r w:rsidRPr="004F128B">
        <w:rPr>
          <w:rFonts w:asciiTheme="majorBidi" w:hAnsiTheme="majorBidi" w:cstheme="majorBidi"/>
          <w:sz w:val="28"/>
          <w:szCs w:val="28"/>
          <w:cs/>
        </w:rPr>
        <w:t>ล้านบาท และจะจดทะเบียนการเพิ่มทุนดังกล่าวภายในเดือนพฤษภาคม</w:t>
      </w:r>
      <w:r w:rsidRPr="004F128B">
        <w:rPr>
          <w:rFonts w:asciiTheme="majorBidi" w:hAnsiTheme="majorBidi" w:cstheme="majorBidi"/>
          <w:sz w:val="28"/>
          <w:szCs w:val="28"/>
        </w:rPr>
        <w:t xml:space="preserve"> 2564 </w:t>
      </w:r>
      <w:r w:rsidRPr="004F128B">
        <w:rPr>
          <w:rFonts w:asciiTheme="majorBidi" w:hAnsiTheme="majorBidi" w:cstheme="majorBidi"/>
          <w:sz w:val="28"/>
          <w:szCs w:val="28"/>
          <w:cs/>
        </w:rPr>
        <w:t xml:space="preserve">และมีมติอนุมัติการขายหุ้นสามัญของบริษัทย่อยดังกล่าวที่ถือโดยบริษัทในสัดส่วนร้อยละ </w:t>
      </w:r>
      <w:r w:rsidRPr="004F128B">
        <w:rPr>
          <w:rFonts w:asciiTheme="majorBidi" w:hAnsiTheme="majorBidi" w:cstheme="majorBidi"/>
          <w:sz w:val="28"/>
          <w:szCs w:val="28"/>
        </w:rPr>
        <w:t xml:space="preserve">9.04 </w:t>
      </w:r>
      <w:r w:rsidRPr="004F128B">
        <w:rPr>
          <w:rFonts w:asciiTheme="majorBidi" w:hAnsiTheme="majorBidi" w:cstheme="majorBidi"/>
          <w:sz w:val="28"/>
          <w:szCs w:val="28"/>
          <w:cs/>
        </w:rPr>
        <w:t>ของทุนจดทะเบียนให้แก่ผู้บริหารของบริษัท</w:t>
      </w:r>
    </w:p>
    <w:p w14:paraId="2E87826B" w14:textId="77777777" w:rsidR="00CF32C8" w:rsidRDefault="00CF32C8" w:rsidP="002A039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0DB887" w14:textId="1FA30C3A" w:rsidR="002A039F" w:rsidRDefault="002A039F" w:rsidP="002A039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65BB2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B5192D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1F2771">
        <w:rPr>
          <w:rFonts w:asciiTheme="majorBidi" w:hAnsiTheme="majorBidi" w:cstheme="majorBidi"/>
          <w:sz w:val="28"/>
          <w:szCs w:val="28"/>
        </w:rPr>
        <w:t>27</w:t>
      </w:r>
      <w:r w:rsidRPr="00B5192D">
        <w:rPr>
          <w:rFonts w:asciiTheme="majorBidi" w:hAnsiTheme="majorBidi" w:cstheme="majorBidi"/>
          <w:sz w:val="28"/>
          <w:szCs w:val="28"/>
        </w:rPr>
        <w:t xml:space="preserve"> </w:t>
      </w:r>
      <w:r w:rsidRPr="00B5192D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B519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F2771">
        <w:rPr>
          <w:rFonts w:asciiTheme="majorBidi" w:hAnsiTheme="majorBidi" w:cstheme="majorBidi"/>
          <w:sz w:val="28"/>
          <w:szCs w:val="28"/>
        </w:rPr>
        <w:t>2564</w:t>
      </w:r>
      <w:r w:rsidRPr="00B5192D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</w:t>
      </w:r>
      <w:r w:rsidRPr="00A50E7D">
        <w:rPr>
          <w:rFonts w:asciiTheme="majorBidi" w:hAnsiTheme="majorBidi" w:cstheme="majorBidi"/>
          <w:sz w:val="28"/>
          <w:szCs w:val="28"/>
          <w:cs/>
        </w:rPr>
        <w:t>หนึ่ง</w:t>
      </w:r>
      <w:r w:rsidRPr="00A50E7D">
        <w:rPr>
          <w:rFonts w:asciiTheme="majorBidi" w:hAnsiTheme="majorBidi" w:cstheme="majorBidi"/>
          <w:sz w:val="28"/>
          <w:szCs w:val="28"/>
        </w:rPr>
        <w:t xml:space="preserve"> (“</w:t>
      </w:r>
      <w:r w:rsidRPr="00A50E7D">
        <w:rPr>
          <w:rFonts w:asciiTheme="majorBidi" w:hAnsiTheme="majorBidi" w:cs="Angsana New"/>
          <w:sz w:val="28"/>
          <w:szCs w:val="28"/>
          <w:cs/>
        </w:rPr>
        <w:t>บริษัท</w:t>
      </w:r>
      <w:r w:rsidRPr="00A50E7D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A50E7D">
        <w:rPr>
          <w:rFonts w:asciiTheme="majorBidi" w:hAnsiTheme="majorBidi" w:cstheme="majorBidi"/>
          <w:sz w:val="28"/>
          <w:szCs w:val="28"/>
          <w:cs/>
        </w:rPr>
        <w:t>เจดับเบิ้ลยูดี ทรานสปอร์ต</w:t>
      </w:r>
      <w:r w:rsidRPr="00A50E7D">
        <w:rPr>
          <w:rFonts w:asciiTheme="majorBidi" w:hAnsiTheme="majorBidi" w:cstheme="majorBidi" w:hint="cs"/>
          <w:sz w:val="28"/>
          <w:szCs w:val="28"/>
          <w:cs/>
        </w:rPr>
        <w:t xml:space="preserve"> (ประเทศไทย</w:t>
      </w:r>
      <w:r w:rsidRPr="00565BB2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65BB2">
        <w:rPr>
          <w:rFonts w:asciiTheme="majorBidi" w:hAnsiTheme="majorBidi" w:cs="Angsana New"/>
          <w:sz w:val="28"/>
          <w:szCs w:val="28"/>
          <w:cs/>
        </w:rPr>
        <w:t>จำกัด”)</w:t>
      </w:r>
      <w:r w:rsidRPr="00565BB2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65BB2">
        <w:rPr>
          <w:rFonts w:asciiTheme="majorBidi" w:hAnsiTheme="majorBidi" w:cstheme="majorBidi"/>
          <w:sz w:val="28"/>
          <w:szCs w:val="28"/>
          <w:cs/>
        </w:rPr>
        <w:t>ได้</w:t>
      </w:r>
      <w:r>
        <w:rPr>
          <w:rFonts w:asciiTheme="majorBidi" w:hAnsiTheme="majorBidi" w:cstheme="majorBidi" w:hint="cs"/>
          <w:sz w:val="28"/>
          <w:szCs w:val="28"/>
          <w:cs/>
        </w:rPr>
        <w:t>ทำสัญญา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ซื้อหุ้นของ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วี เอ็น เอส ทรานสปอร์ต </w:t>
      </w:r>
      <w:r w:rsidRPr="00565BB2">
        <w:rPr>
          <w:rFonts w:asciiTheme="majorBidi" w:hAnsiTheme="majorBidi" w:cstheme="majorBidi"/>
          <w:sz w:val="28"/>
          <w:szCs w:val="28"/>
          <w:cs/>
        </w:rPr>
        <w:t>จำกัด ซึ่งประกอบกิจการ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ให้บริการขนส่งเป็นจำนวนเงิน </w:t>
      </w:r>
      <w:r w:rsidRPr="001F2771">
        <w:rPr>
          <w:rFonts w:asciiTheme="majorBidi" w:hAnsiTheme="majorBidi" w:cstheme="majorBidi" w:hint="cs"/>
          <w:sz w:val="28"/>
          <w:szCs w:val="28"/>
        </w:rPr>
        <w:t>175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65BB2">
        <w:rPr>
          <w:rFonts w:asciiTheme="majorBidi" w:hAnsiTheme="majorBidi" w:cstheme="majorBidi"/>
          <w:sz w:val="28"/>
          <w:szCs w:val="28"/>
          <w:cs/>
        </w:rPr>
        <w:t xml:space="preserve">โดยกลุ่มบริษัทถือหุ้นคิดเป็นสัดส่วนร้อยละ </w:t>
      </w:r>
      <w:r w:rsidRPr="001F2771">
        <w:rPr>
          <w:rFonts w:asciiTheme="majorBidi" w:hAnsiTheme="majorBidi" w:cstheme="majorBidi" w:hint="cs"/>
          <w:sz w:val="28"/>
          <w:szCs w:val="28"/>
        </w:rPr>
        <w:t>100</w:t>
      </w:r>
    </w:p>
    <w:p w14:paraId="76D2E47D" w14:textId="77777777" w:rsidR="002A039F" w:rsidRDefault="002A039F" w:rsidP="00FB54C2">
      <w:pPr>
        <w:ind w:left="540"/>
        <w:jc w:val="both"/>
        <w:rPr>
          <w:rFonts w:asciiTheme="majorBidi" w:hAnsiTheme="majorBidi" w:cs="Angsana New"/>
          <w:sz w:val="28"/>
          <w:szCs w:val="28"/>
        </w:rPr>
      </w:pPr>
    </w:p>
    <w:p w14:paraId="1D645A10" w14:textId="21FAFFD7" w:rsidR="00F04FEB" w:rsidRDefault="00F04FEB" w:rsidP="00FB54C2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A039F">
        <w:rPr>
          <w:rFonts w:asciiTheme="majorBidi" w:hAnsiTheme="majorBidi" w:cs="Angsana New" w:hint="cs"/>
          <w:spacing w:val="-6"/>
          <w:sz w:val="28"/>
          <w:szCs w:val="28"/>
          <w:cs/>
        </w:rPr>
        <w:t>เมื่อวันที่</w:t>
      </w:r>
      <w:r w:rsidRPr="002A039F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Pr="002A039F">
        <w:rPr>
          <w:rFonts w:asciiTheme="majorBidi" w:hAnsiTheme="majorBidi" w:cstheme="majorBidi" w:hint="cs"/>
          <w:spacing w:val="-6"/>
          <w:sz w:val="28"/>
          <w:szCs w:val="28"/>
        </w:rPr>
        <w:t>2</w:t>
      </w:r>
      <w:r w:rsidRPr="002A039F">
        <w:rPr>
          <w:rFonts w:asciiTheme="majorBidi" w:hAnsiTheme="majorBidi" w:cs="Angsana New"/>
          <w:spacing w:val="-6"/>
          <w:sz w:val="28"/>
          <w:szCs w:val="28"/>
        </w:rPr>
        <w:t>9</w:t>
      </w:r>
      <w:r w:rsidRPr="002A039F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Pr="002A039F">
        <w:rPr>
          <w:rFonts w:asciiTheme="majorBidi" w:hAnsiTheme="majorBidi" w:cs="Angsana New" w:hint="cs"/>
          <w:spacing w:val="-6"/>
          <w:sz w:val="28"/>
          <w:szCs w:val="28"/>
          <w:cs/>
        </w:rPr>
        <w:t>เมษายน</w:t>
      </w:r>
      <w:r w:rsidRPr="002A039F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Pr="002A039F">
        <w:rPr>
          <w:rFonts w:asciiTheme="majorBidi" w:hAnsiTheme="majorBidi" w:cstheme="majorBidi" w:hint="cs"/>
          <w:spacing w:val="-6"/>
          <w:sz w:val="28"/>
          <w:szCs w:val="28"/>
        </w:rPr>
        <w:t>2564</w:t>
      </w:r>
      <w:r w:rsidRPr="002A039F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="00C76EDF" w:rsidRPr="002A039F">
        <w:rPr>
          <w:rFonts w:asciiTheme="majorBidi" w:hAnsiTheme="majorBidi" w:cs="Angsana New" w:hint="cs"/>
          <w:spacing w:val="-6"/>
          <w:sz w:val="28"/>
          <w:szCs w:val="28"/>
          <w:cs/>
        </w:rPr>
        <w:t>ในการประชุมสามัญผู้ถือหุ้นประจำปีของบริษัท</w:t>
      </w:r>
      <w:r w:rsidR="00C76EDF" w:rsidRPr="002A039F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Pr="002A039F">
        <w:rPr>
          <w:rFonts w:asciiTheme="majorBidi" w:hAnsiTheme="majorBidi" w:cs="Angsana New" w:hint="cs"/>
          <w:spacing w:val="-6"/>
          <w:sz w:val="28"/>
          <w:szCs w:val="28"/>
          <w:cs/>
        </w:rPr>
        <w:t>ผู้ถือหุ้นมีมติอนุมัติการจ่ายเงินปันผลระหว่างกาล</w:t>
      </w:r>
      <w:r w:rsidRPr="00F04FEB">
        <w:rPr>
          <w:rFonts w:asciiTheme="majorBidi" w:hAnsiTheme="majorBidi" w:cs="Angsana New" w:hint="cs"/>
          <w:sz w:val="28"/>
          <w:szCs w:val="28"/>
          <w:cs/>
        </w:rPr>
        <w:t>สําหรับผลประกอบการปี</w:t>
      </w:r>
      <w:r w:rsidRPr="00F04F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B54C2" w:rsidRPr="001F2771">
        <w:rPr>
          <w:rFonts w:asciiTheme="majorBidi" w:hAnsiTheme="majorBidi" w:cstheme="majorBidi" w:hint="cs"/>
          <w:sz w:val="28"/>
          <w:szCs w:val="28"/>
        </w:rPr>
        <w:t>256</w:t>
      </w:r>
      <w:r w:rsidR="00FB54C2">
        <w:rPr>
          <w:rFonts w:asciiTheme="majorBidi" w:hAnsiTheme="majorBidi" w:cstheme="majorBidi"/>
          <w:sz w:val="28"/>
          <w:szCs w:val="28"/>
        </w:rPr>
        <w:t>3</w:t>
      </w:r>
      <w:r w:rsidRPr="00F04F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04FEB">
        <w:rPr>
          <w:rFonts w:asciiTheme="majorBidi" w:hAnsiTheme="majorBidi" w:cs="Angsana New" w:hint="cs"/>
          <w:sz w:val="28"/>
          <w:szCs w:val="28"/>
          <w:cs/>
        </w:rPr>
        <w:t>ในอัตราหุ้นละ</w:t>
      </w:r>
      <w:r w:rsidRPr="00F04F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B54C2" w:rsidRPr="001F2771">
        <w:rPr>
          <w:rFonts w:asciiTheme="majorBidi" w:hAnsiTheme="majorBidi" w:cstheme="majorBidi"/>
          <w:sz w:val="28"/>
          <w:szCs w:val="28"/>
        </w:rPr>
        <w:t>0</w:t>
      </w:r>
      <w:r w:rsidRPr="00F04FEB">
        <w:rPr>
          <w:rFonts w:asciiTheme="majorBidi" w:hAnsiTheme="majorBidi" w:cs="Angsana New"/>
          <w:sz w:val="28"/>
          <w:szCs w:val="28"/>
          <w:cs/>
        </w:rPr>
        <w:t>.</w:t>
      </w:r>
      <w:r w:rsidR="00FB54C2">
        <w:rPr>
          <w:rFonts w:asciiTheme="majorBidi" w:hAnsiTheme="majorBidi" w:cs="Angsana New"/>
          <w:sz w:val="28"/>
          <w:szCs w:val="28"/>
        </w:rPr>
        <w:t>22</w:t>
      </w:r>
      <w:r w:rsidRPr="00F04F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04FEB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F04F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04FEB">
        <w:rPr>
          <w:rFonts w:asciiTheme="majorBidi" w:hAnsiTheme="majorBidi" w:cs="Angsana New" w:hint="cs"/>
          <w:sz w:val="28"/>
          <w:szCs w:val="28"/>
          <w:cs/>
        </w:rPr>
        <w:t>รวมเป็นเงินทั้งสิ้นประมาณ</w:t>
      </w:r>
      <w:r w:rsidRPr="00F04F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B54C2">
        <w:rPr>
          <w:rFonts w:asciiTheme="majorBidi" w:hAnsiTheme="majorBidi" w:cs="Angsana New"/>
          <w:sz w:val="28"/>
          <w:szCs w:val="28"/>
        </w:rPr>
        <w:t xml:space="preserve">224.40 </w:t>
      </w:r>
      <w:r w:rsidRPr="00F04FEB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F04F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7039">
        <w:rPr>
          <w:rFonts w:asciiTheme="majorBidi" w:hAnsiTheme="majorBidi" w:cs="Angsana New" w:hint="cs"/>
          <w:sz w:val="28"/>
          <w:szCs w:val="28"/>
          <w:cs/>
        </w:rPr>
        <w:t>ซึ่งมีกำหนดจ่ายเงินปันผล</w:t>
      </w:r>
      <w:r w:rsidRPr="00F04FEB">
        <w:rPr>
          <w:rFonts w:asciiTheme="majorBidi" w:hAnsiTheme="majorBidi" w:cs="Angsana New" w:hint="cs"/>
          <w:sz w:val="28"/>
          <w:szCs w:val="28"/>
          <w:cs/>
        </w:rPr>
        <w:t>ในเดือนพฤษภาคม</w:t>
      </w:r>
      <w:r w:rsidRPr="00F04F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B54C2" w:rsidRPr="001F2771">
        <w:rPr>
          <w:rFonts w:asciiTheme="majorBidi" w:hAnsiTheme="majorBidi" w:cstheme="majorBidi" w:hint="cs"/>
          <w:sz w:val="28"/>
          <w:szCs w:val="28"/>
        </w:rPr>
        <w:t>2564</w:t>
      </w:r>
    </w:p>
    <w:p w14:paraId="48430127" w14:textId="77777777" w:rsidR="002A039F" w:rsidRDefault="002A039F" w:rsidP="00FB54C2">
      <w:pPr>
        <w:ind w:left="540"/>
        <w:jc w:val="both"/>
        <w:rPr>
          <w:rFonts w:asciiTheme="majorBidi" w:hAnsiTheme="majorBidi" w:cs="Angsana New"/>
          <w:sz w:val="28"/>
          <w:szCs w:val="28"/>
        </w:rPr>
      </w:pPr>
    </w:p>
    <w:p w14:paraId="1EAE8D61" w14:textId="77777777" w:rsidR="00966FF0" w:rsidRPr="00795621" w:rsidRDefault="00966FF0" w:rsidP="0069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966FF0" w:rsidRPr="00795621" w:rsidSect="0059240F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95EBD" w14:textId="77777777" w:rsidR="00E265CE" w:rsidRDefault="00E265CE">
      <w:r>
        <w:separator/>
      </w:r>
    </w:p>
  </w:endnote>
  <w:endnote w:type="continuationSeparator" w:id="0">
    <w:p w14:paraId="61A4BEBC" w14:textId="77777777" w:rsidR="00E265CE" w:rsidRDefault="00E2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502565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77E4E0" w14:textId="2A59B355" w:rsidR="00083F9C" w:rsidRPr="00E42AFD" w:rsidRDefault="00083F9C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E42AFD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E42AFD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E42AFD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1F2771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E42AFD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F767B" w14:textId="71F34D5D" w:rsidR="00083F9C" w:rsidRPr="00C827F6" w:rsidRDefault="00083F9C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D5694">
      <w:rPr>
        <w:rFonts w:ascii="Angsana New" w:hAnsi="Angsana New"/>
        <w:noProof/>
        <w:sz w:val="30"/>
        <w:szCs w:val="30"/>
        <w:lang w:val="fr-FR"/>
      </w:rPr>
      <w:t>TH Draft JWD FS Q121 TH V12.5.21 (003) Final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1F2771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083F9C" w:rsidRPr="00C827F6" w:rsidRDefault="00083F9C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C06AE" w14:textId="7BF1BF46" w:rsidR="00083F9C" w:rsidRPr="00C827F6" w:rsidRDefault="00083F9C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D5694">
      <w:rPr>
        <w:rFonts w:ascii="Angsana New" w:hAnsi="Angsana New"/>
        <w:noProof/>
        <w:sz w:val="30"/>
        <w:szCs w:val="30"/>
        <w:lang w:val="fr-FR"/>
      </w:rPr>
      <w:t>TH Draft JWD FS Q121 TH V12.5.21 (003) Final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1F2771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DC93654" w14:textId="77777777" w:rsidR="00083F9C" w:rsidRPr="00C827F6" w:rsidRDefault="00083F9C">
    <w:pPr>
      <w:pStyle w:val="Footer"/>
      <w:rPr>
        <w:lang w:val="fr-FR"/>
      </w:rPr>
    </w:pPr>
  </w:p>
  <w:p w14:paraId="4B35E465" w14:textId="77777777" w:rsidR="00083F9C" w:rsidRDefault="00083F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66709" w14:textId="77777777" w:rsidR="00E265CE" w:rsidRDefault="00E265CE">
      <w:r>
        <w:separator/>
      </w:r>
    </w:p>
  </w:footnote>
  <w:footnote w:type="continuationSeparator" w:id="0">
    <w:p w14:paraId="0B62B79D" w14:textId="77777777" w:rsidR="00E265CE" w:rsidRDefault="00E26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F30CE" w14:textId="77777777" w:rsidR="00083F9C" w:rsidRPr="00FA7747" w:rsidRDefault="00083F9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083F9C" w:rsidRPr="00FA7747" w:rsidRDefault="00083F9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2242C50F" w:rsidR="00083F9C" w:rsidRPr="00074891" w:rsidRDefault="00083F9C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387F0" w14:textId="3855A922" w:rsidR="00083F9C" w:rsidRPr="00606B89" w:rsidRDefault="00083F9C" w:rsidP="00B045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9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9F47A8">
      <w:rPr>
        <w:rFonts w:ascii="Angsana New" w:hAnsi="Angsana New" w:cs="Angsana New"/>
        <w:b/>
        <w:bCs/>
        <w:sz w:val="30"/>
        <w:szCs w:val="30"/>
        <w:cs/>
      </w:rPr>
      <w:t>เจดับเบิ้ลยูดี อินโฟโลจิสติกส์ จำกัด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 (มหาชน) </w:t>
    </w:r>
    <w:r w:rsidRPr="009F47A8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112D32F" w14:textId="77777777" w:rsidR="00083F9C" w:rsidRPr="00606B89" w:rsidRDefault="00083F9C" w:rsidP="00B045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9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C997A" w14:textId="58BA9AFA" w:rsidR="00083F9C" w:rsidRPr="00740ABA" w:rsidRDefault="00083F9C" w:rsidP="00B045DA">
    <w:pPr>
      <w:pStyle w:val="acctmainheading"/>
      <w:spacing w:after="0" w:line="240" w:lineRule="atLeast"/>
      <w:ind w:hanging="9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1F2771">
      <w:rPr>
        <w:rFonts w:ascii="Angsana New" w:hAnsi="Angsana New" w:cs="Angsana New"/>
        <w:sz w:val="30"/>
        <w:szCs w:val="30"/>
        <w:lang w:val="en-US" w:bidi="th-TH"/>
      </w:rPr>
      <w:t>31</w:t>
    </w:r>
    <w:r w:rsidRPr="006464B6">
      <w:rPr>
        <w:rFonts w:ascii="Angsana New" w:hAnsi="Angsana New" w:cs="Angsana New"/>
        <w:sz w:val="30"/>
        <w:szCs w:val="30"/>
        <w:cs/>
        <w:lang w:bidi="th-TH"/>
      </w:rPr>
      <w:t xml:space="preserve"> </w:t>
    </w:r>
    <w:r w:rsidRPr="006464B6">
      <w:rPr>
        <w:rFonts w:ascii="Angsana New" w:hAnsi="Angsana New" w:cs="Angsana New"/>
        <w:b w:val="0"/>
        <w:bCs/>
        <w:sz w:val="30"/>
        <w:szCs w:val="30"/>
        <w:cs/>
        <w:lang w:bidi="th-TH"/>
      </w:rPr>
      <w:t>มีนาคม</w:t>
    </w:r>
    <w:r w:rsidRPr="006464B6">
      <w:rPr>
        <w:rFonts w:ascii="Angsana New" w:hAnsi="Angsana New" w:cs="Angsana New"/>
        <w:sz w:val="30"/>
        <w:szCs w:val="30"/>
        <w:cs/>
        <w:lang w:bidi="th-TH"/>
      </w:rPr>
      <w:t xml:space="preserve"> </w:t>
    </w:r>
    <w:r w:rsidRPr="001F2771">
      <w:rPr>
        <w:rFonts w:ascii="Angsana New" w:hAnsi="Angsana New" w:cs="Angsana New"/>
        <w:sz w:val="30"/>
        <w:szCs w:val="30"/>
        <w:lang w:val="en-US" w:bidi="th-TH"/>
      </w:rPr>
      <w:t>2564</w:t>
    </w:r>
    <w:r w:rsidRPr="00606B89">
      <w:rPr>
        <w:rFonts w:ascii="Angsana New" w:hAnsi="Angsana New" w:cs="Angsana New"/>
        <w:b w:val="0"/>
        <w:bCs/>
        <w:sz w:val="30"/>
        <w:szCs w:val="30"/>
        <w:lang w:bidi="th-TH"/>
      </w:rPr>
      <w:t xml:space="preserve"> (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40ABA">
      <w:rPr>
        <w:rFonts w:ascii="Angsana New" w:hAnsi="Angsana New" w:cs="Angsana New"/>
        <w:b w:val="0"/>
        <w:bCs/>
        <w:sz w:val="30"/>
        <w:szCs w:val="30"/>
        <w:lang w:bidi="th-TH"/>
      </w:rPr>
      <w:t>)</w:t>
    </w:r>
  </w:p>
  <w:p w14:paraId="71D8AA45" w14:textId="77777777" w:rsidR="00083F9C" w:rsidRPr="00410770" w:rsidRDefault="00083F9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65C56" w14:textId="77777777" w:rsidR="00083F9C" w:rsidRPr="00FA7747" w:rsidRDefault="00083F9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3DF128EF" w14:textId="77777777" w:rsidR="00083F9C" w:rsidRPr="00FA7747" w:rsidRDefault="00083F9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7BC1C8F" w14:textId="4C25752A" w:rsidR="00083F9C" w:rsidRPr="00410770" w:rsidRDefault="00083F9C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6A07B95" w14:textId="77777777" w:rsidR="00083F9C" w:rsidRPr="00074891" w:rsidRDefault="00083F9C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C9D1B" w14:textId="77777777" w:rsidR="00083F9C" w:rsidRPr="0025022B" w:rsidRDefault="00083F9C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0043E3A3" w14:textId="77777777" w:rsidR="00083F9C" w:rsidRPr="0025022B" w:rsidRDefault="00083F9C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7809AFD" w14:textId="055B129A" w:rsidR="00083F9C" w:rsidRPr="0025022B" w:rsidRDefault="00083F9C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1F2771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1F2771">
      <w:rPr>
        <w:rFonts w:asciiTheme="majorBidi" w:hAnsiTheme="majorBidi" w:cstheme="majorBidi"/>
        <w:sz w:val="30"/>
        <w:szCs w:val="30"/>
        <w:lang w:val="en-US" w:bidi="th-TH"/>
      </w:rPr>
      <w:t>2564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2BC6AD49" w14:textId="77777777" w:rsidR="00083F9C" w:rsidRPr="00410770" w:rsidRDefault="00083F9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B2A27" w14:textId="77777777" w:rsidR="00083F9C" w:rsidRDefault="00083F9C" w:rsidP="00713C5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329C3" w14:textId="5A5DC2D6" w:rsidR="00083F9C" w:rsidRPr="0025022B" w:rsidRDefault="00083F9C" w:rsidP="00CA1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055E493" w14:textId="77777777" w:rsidR="00083F9C" w:rsidRPr="0025022B" w:rsidRDefault="00083F9C" w:rsidP="00CA1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A2EA0DD" w14:textId="60138F20" w:rsidR="00083F9C" w:rsidRPr="0025022B" w:rsidRDefault="00083F9C" w:rsidP="00CA1C6E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1F2771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1F2771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09DE0060" w14:textId="77777777" w:rsidR="00083F9C" w:rsidRPr="00410770" w:rsidRDefault="00083F9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24BDD" w14:textId="24B72B53" w:rsidR="00083F9C" w:rsidRPr="0025022B" w:rsidRDefault="00083F9C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48D544E9" w14:textId="77777777" w:rsidR="00083F9C" w:rsidRPr="0025022B" w:rsidRDefault="00083F9C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8C18094" w14:textId="4A96A75B" w:rsidR="00083F9C" w:rsidRPr="0025022B" w:rsidRDefault="00083F9C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1F2771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1F2771">
      <w:rPr>
        <w:rFonts w:asciiTheme="majorBidi" w:hAnsiTheme="majorBidi" w:cstheme="majorBidi"/>
        <w:sz w:val="30"/>
        <w:szCs w:val="30"/>
        <w:lang w:val="en-US" w:bidi="th-TH"/>
      </w:rPr>
      <w:t>2564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26E70C0" w14:textId="77777777" w:rsidR="00083F9C" w:rsidRPr="00410770" w:rsidRDefault="00083F9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D0AB4" w14:textId="3C651424" w:rsidR="00083F9C" w:rsidRPr="0025022B" w:rsidRDefault="00083F9C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B506A38" w14:textId="77777777" w:rsidR="00083F9C" w:rsidRPr="0025022B" w:rsidRDefault="00083F9C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7079D1D" w14:textId="437D033A" w:rsidR="00083F9C" w:rsidRPr="0025022B" w:rsidRDefault="00083F9C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1F2771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1F2771">
      <w:rPr>
        <w:rFonts w:asciiTheme="majorBidi" w:hAnsiTheme="majorBidi" w:cstheme="majorBidi"/>
        <w:sz w:val="30"/>
        <w:szCs w:val="30"/>
        <w:lang w:val="en-US" w:bidi="th-TH"/>
      </w:rPr>
      <w:t>2564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A235944" w14:textId="77777777" w:rsidR="00083F9C" w:rsidRPr="00410770" w:rsidRDefault="00083F9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BC147" w14:textId="49316CEF" w:rsidR="00083F9C" w:rsidRPr="007D32A3" w:rsidRDefault="00083F9C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B526AAE" w14:textId="77777777" w:rsidR="00083F9C" w:rsidRPr="007D32A3" w:rsidRDefault="00083F9C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2C725B93" w:rsidR="00083F9C" w:rsidRPr="007D32A3" w:rsidRDefault="00083F9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7D32A3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1F2771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มีนาคม </w:t>
    </w:r>
    <w:r w:rsidRPr="001F2771">
      <w:rPr>
        <w:rFonts w:asciiTheme="majorBidi" w:hAnsiTheme="majorBidi" w:cstheme="majorBidi"/>
        <w:sz w:val="30"/>
        <w:szCs w:val="30"/>
        <w:lang w:val="en-US" w:bidi="th-TH"/>
      </w:rPr>
      <w:t>2564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7D32A3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7D32A3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D32A3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083F9C" w:rsidRPr="00410770" w:rsidRDefault="00083F9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CEC2364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63C93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6ECF5AE6"/>
    <w:multiLevelType w:val="hybridMultilevel"/>
    <w:tmpl w:val="840069AE"/>
    <w:lvl w:ilvl="0" w:tplc="A31AA136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1050BFE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</w:num>
  <w:num w:numId="22">
    <w:abstractNumId w:val="0"/>
  </w:num>
  <w:num w:numId="2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46"/>
    <w:rsid w:val="000006F0"/>
    <w:rsid w:val="00000779"/>
    <w:rsid w:val="00000A99"/>
    <w:rsid w:val="00000AB6"/>
    <w:rsid w:val="00001221"/>
    <w:rsid w:val="000015A1"/>
    <w:rsid w:val="000015C7"/>
    <w:rsid w:val="0000190F"/>
    <w:rsid w:val="000019CD"/>
    <w:rsid w:val="00001BEF"/>
    <w:rsid w:val="0000200C"/>
    <w:rsid w:val="000023FF"/>
    <w:rsid w:val="000025CB"/>
    <w:rsid w:val="00002C59"/>
    <w:rsid w:val="00002D6B"/>
    <w:rsid w:val="00002F50"/>
    <w:rsid w:val="00003133"/>
    <w:rsid w:val="000032BA"/>
    <w:rsid w:val="000034F2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BB4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0C07"/>
    <w:rsid w:val="00010F9D"/>
    <w:rsid w:val="000112EE"/>
    <w:rsid w:val="000115FB"/>
    <w:rsid w:val="0001192B"/>
    <w:rsid w:val="00011C60"/>
    <w:rsid w:val="00012208"/>
    <w:rsid w:val="0001251A"/>
    <w:rsid w:val="000126EE"/>
    <w:rsid w:val="00012BB4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598"/>
    <w:rsid w:val="00014A12"/>
    <w:rsid w:val="00014A4A"/>
    <w:rsid w:val="00014B3C"/>
    <w:rsid w:val="00014C07"/>
    <w:rsid w:val="0001562E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837"/>
    <w:rsid w:val="00021A4A"/>
    <w:rsid w:val="00021FCB"/>
    <w:rsid w:val="0002207C"/>
    <w:rsid w:val="00022087"/>
    <w:rsid w:val="000221F6"/>
    <w:rsid w:val="000222A3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3C9"/>
    <w:rsid w:val="00025426"/>
    <w:rsid w:val="00025942"/>
    <w:rsid w:val="00025B1F"/>
    <w:rsid w:val="00025B80"/>
    <w:rsid w:val="00025EFE"/>
    <w:rsid w:val="00026132"/>
    <w:rsid w:val="000261DD"/>
    <w:rsid w:val="0002666D"/>
    <w:rsid w:val="00026B06"/>
    <w:rsid w:val="00026C1A"/>
    <w:rsid w:val="00027A4F"/>
    <w:rsid w:val="00027BD5"/>
    <w:rsid w:val="00027E00"/>
    <w:rsid w:val="00027ED2"/>
    <w:rsid w:val="0003010E"/>
    <w:rsid w:val="00030329"/>
    <w:rsid w:val="000303F6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236"/>
    <w:rsid w:val="000324D0"/>
    <w:rsid w:val="0003250C"/>
    <w:rsid w:val="00032ABF"/>
    <w:rsid w:val="00032DB7"/>
    <w:rsid w:val="0003340E"/>
    <w:rsid w:val="00033483"/>
    <w:rsid w:val="00033950"/>
    <w:rsid w:val="000339D5"/>
    <w:rsid w:val="00033D3C"/>
    <w:rsid w:val="00033EFB"/>
    <w:rsid w:val="0003464D"/>
    <w:rsid w:val="00034A8A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143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53B"/>
    <w:rsid w:val="00040549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931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DA7"/>
    <w:rsid w:val="00043DDD"/>
    <w:rsid w:val="00043EF5"/>
    <w:rsid w:val="000440BA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6B89"/>
    <w:rsid w:val="00046F33"/>
    <w:rsid w:val="00047017"/>
    <w:rsid w:val="000477AB"/>
    <w:rsid w:val="00047A74"/>
    <w:rsid w:val="00047FB1"/>
    <w:rsid w:val="0005031A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4D45"/>
    <w:rsid w:val="000553C1"/>
    <w:rsid w:val="0005542F"/>
    <w:rsid w:val="00055589"/>
    <w:rsid w:val="000555B9"/>
    <w:rsid w:val="000558C4"/>
    <w:rsid w:val="00055ED0"/>
    <w:rsid w:val="00055F34"/>
    <w:rsid w:val="0005638A"/>
    <w:rsid w:val="00056664"/>
    <w:rsid w:val="000569A6"/>
    <w:rsid w:val="00056B58"/>
    <w:rsid w:val="00056DFE"/>
    <w:rsid w:val="00056F2D"/>
    <w:rsid w:val="000570A0"/>
    <w:rsid w:val="0005782A"/>
    <w:rsid w:val="00057A0E"/>
    <w:rsid w:val="00057A80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C4C"/>
    <w:rsid w:val="00063DC3"/>
    <w:rsid w:val="000640C2"/>
    <w:rsid w:val="000641F4"/>
    <w:rsid w:val="000643EC"/>
    <w:rsid w:val="00064837"/>
    <w:rsid w:val="00064DF1"/>
    <w:rsid w:val="00064F1D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144"/>
    <w:rsid w:val="00066202"/>
    <w:rsid w:val="0006644C"/>
    <w:rsid w:val="0006646D"/>
    <w:rsid w:val="00066B40"/>
    <w:rsid w:val="00067218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45E"/>
    <w:rsid w:val="00072552"/>
    <w:rsid w:val="000726DB"/>
    <w:rsid w:val="00072A47"/>
    <w:rsid w:val="000732DB"/>
    <w:rsid w:val="00073367"/>
    <w:rsid w:val="000736E0"/>
    <w:rsid w:val="00073C23"/>
    <w:rsid w:val="00073ED1"/>
    <w:rsid w:val="00074621"/>
    <w:rsid w:val="00074727"/>
    <w:rsid w:val="00074891"/>
    <w:rsid w:val="00074AF2"/>
    <w:rsid w:val="00074BBC"/>
    <w:rsid w:val="00074D50"/>
    <w:rsid w:val="00074EC9"/>
    <w:rsid w:val="00074F14"/>
    <w:rsid w:val="00074F69"/>
    <w:rsid w:val="00075041"/>
    <w:rsid w:val="000758AE"/>
    <w:rsid w:val="00075907"/>
    <w:rsid w:val="00075927"/>
    <w:rsid w:val="00075B2F"/>
    <w:rsid w:val="00075BC1"/>
    <w:rsid w:val="00075D21"/>
    <w:rsid w:val="00075FFE"/>
    <w:rsid w:val="00076170"/>
    <w:rsid w:val="00076211"/>
    <w:rsid w:val="00076943"/>
    <w:rsid w:val="00076ABC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2F4B"/>
    <w:rsid w:val="00083497"/>
    <w:rsid w:val="00083A90"/>
    <w:rsid w:val="00083E1D"/>
    <w:rsid w:val="00083F9C"/>
    <w:rsid w:val="00083FAD"/>
    <w:rsid w:val="00084299"/>
    <w:rsid w:val="0008486A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3A"/>
    <w:rsid w:val="000861BA"/>
    <w:rsid w:val="00086220"/>
    <w:rsid w:val="00086754"/>
    <w:rsid w:val="00086EB9"/>
    <w:rsid w:val="00086FEE"/>
    <w:rsid w:val="00087195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74"/>
    <w:rsid w:val="000911C3"/>
    <w:rsid w:val="000913A0"/>
    <w:rsid w:val="00091CA0"/>
    <w:rsid w:val="00092224"/>
    <w:rsid w:val="000926A7"/>
    <w:rsid w:val="000926FD"/>
    <w:rsid w:val="000928C3"/>
    <w:rsid w:val="00092B09"/>
    <w:rsid w:val="00092EEE"/>
    <w:rsid w:val="0009316C"/>
    <w:rsid w:val="0009338A"/>
    <w:rsid w:val="000933E3"/>
    <w:rsid w:val="0009353D"/>
    <w:rsid w:val="00093AFC"/>
    <w:rsid w:val="00093B30"/>
    <w:rsid w:val="00093B78"/>
    <w:rsid w:val="000941C0"/>
    <w:rsid w:val="00094637"/>
    <w:rsid w:val="0009470A"/>
    <w:rsid w:val="00094BAF"/>
    <w:rsid w:val="00094D1B"/>
    <w:rsid w:val="00094FB4"/>
    <w:rsid w:val="000953A9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97F4A"/>
    <w:rsid w:val="000A0559"/>
    <w:rsid w:val="000A07B1"/>
    <w:rsid w:val="000A09EB"/>
    <w:rsid w:val="000A0BB9"/>
    <w:rsid w:val="000A0C9E"/>
    <w:rsid w:val="000A0CE7"/>
    <w:rsid w:val="000A0FBB"/>
    <w:rsid w:val="000A12A1"/>
    <w:rsid w:val="000A1423"/>
    <w:rsid w:val="000A1458"/>
    <w:rsid w:val="000A15E3"/>
    <w:rsid w:val="000A171A"/>
    <w:rsid w:val="000A1E4E"/>
    <w:rsid w:val="000A1F12"/>
    <w:rsid w:val="000A2199"/>
    <w:rsid w:val="000A2225"/>
    <w:rsid w:val="000A26A7"/>
    <w:rsid w:val="000A28AB"/>
    <w:rsid w:val="000A2BEC"/>
    <w:rsid w:val="000A2DC6"/>
    <w:rsid w:val="000A2F3D"/>
    <w:rsid w:val="000A3093"/>
    <w:rsid w:val="000A37E2"/>
    <w:rsid w:val="000A390B"/>
    <w:rsid w:val="000A398B"/>
    <w:rsid w:val="000A3A81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0BF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288E"/>
    <w:rsid w:val="000B33FE"/>
    <w:rsid w:val="000B3600"/>
    <w:rsid w:val="000B360F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3AA"/>
    <w:rsid w:val="000B5589"/>
    <w:rsid w:val="000B57F9"/>
    <w:rsid w:val="000B599C"/>
    <w:rsid w:val="000B5A36"/>
    <w:rsid w:val="000B5F3F"/>
    <w:rsid w:val="000B6244"/>
    <w:rsid w:val="000B68D0"/>
    <w:rsid w:val="000B698D"/>
    <w:rsid w:val="000B6A34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AC0"/>
    <w:rsid w:val="000C0077"/>
    <w:rsid w:val="000C00BB"/>
    <w:rsid w:val="000C0354"/>
    <w:rsid w:val="000C0362"/>
    <w:rsid w:val="000C08E3"/>
    <w:rsid w:val="000C09D7"/>
    <w:rsid w:val="000C0B62"/>
    <w:rsid w:val="000C0CD4"/>
    <w:rsid w:val="000C0D1C"/>
    <w:rsid w:val="000C0DBC"/>
    <w:rsid w:val="000C0F33"/>
    <w:rsid w:val="000C0F89"/>
    <w:rsid w:val="000C1276"/>
    <w:rsid w:val="000C135C"/>
    <w:rsid w:val="000C1365"/>
    <w:rsid w:val="000C13EE"/>
    <w:rsid w:val="000C1494"/>
    <w:rsid w:val="000C154D"/>
    <w:rsid w:val="000C1616"/>
    <w:rsid w:val="000C1784"/>
    <w:rsid w:val="000C180A"/>
    <w:rsid w:val="000C18F1"/>
    <w:rsid w:val="000C199A"/>
    <w:rsid w:val="000C2074"/>
    <w:rsid w:val="000C21DB"/>
    <w:rsid w:val="000C2252"/>
    <w:rsid w:val="000C25AF"/>
    <w:rsid w:val="000C297A"/>
    <w:rsid w:val="000C2B77"/>
    <w:rsid w:val="000C2D08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A46"/>
    <w:rsid w:val="000C5D19"/>
    <w:rsid w:val="000C600D"/>
    <w:rsid w:val="000C6070"/>
    <w:rsid w:val="000C6330"/>
    <w:rsid w:val="000C633A"/>
    <w:rsid w:val="000C698D"/>
    <w:rsid w:val="000C6AB3"/>
    <w:rsid w:val="000C6AE2"/>
    <w:rsid w:val="000C6B0F"/>
    <w:rsid w:val="000C6B3B"/>
    <w:rsid w:val="000C6DDD"/>
    <w:rsid w:val="000C6F4B"/>
    <w:rsid w:val="000C6F4D"/>
    <w:rsid w:val="000C7237"/>
    <w:rsid w:val="000C7B9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7E9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42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EDC"/>
    <w:rsid w:val="000E0F5D"/>
    <w:rsid w:val="000E0FA4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1ED"/>
    <w:rsid w:val="000E42B7"/>
    <w:rsid w:val="000E4370"/>
    <w:rsid w:val="000E44BF"/>
    <w:rsid w:val="000E4BC8"/>
    <w:rsid w:val="000E4BD7"/>
    <w:rsid w:val="000E4C92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E7C7D"/>
    <w:rsid w:val="000F0217"/>
    <w:rsid w:val="000F021D"/>
    <w:rsid w:val="000F0637"/>
    <w:rsid w:val="000F07BE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622"/>
    <w:rsid w:val="000F2770"/>
    <w:rsid w:val="000F28C8"/>
    <w:rsid w:val="000F2C64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5352"/>
    <w:rsid w:val="000F55F7"/>
    <w:rsid w:val="000F59B5"/>
    <w:rsid w:val="000F603B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51A"/>
    <w:rsid w:val="000F78AF"/>
    <w:rsid w:val="00100142"/>
    <w:rsid w:val="0010049A"/>
    <w:rsid w:val="0010067E"/>
    <w:rsid w:val="0010079F"/>
    <w:rsid w:val="00100A6A"/>
    <w:rsid w:val="00100F95"/>
    <w:rsid w:val="001011B7"/>
    <w:rsid w:val="00101A27"/>
    <w:rsid w:val="00101A8B"/>
    <w:rsid w:val="00101CFC"/>
    <w:rsid w:val="00101DCE"/>
    <w:rsid w:val="00101DD6"/>
    <w:rsid w:val="00101E1D"/>
    <w:rsid w:val="001028C1"/>
    <w:rsid w:val="0010298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CE9"/>
    <w:rsid w:val="00105E0E"/>
    <w:rsid w:val="00105E29"/>
    <w:rsid w:val="001060B0"/>
    <w:rsid w:val="00106136"/>
    <w:rsid w:val="00106190"/>
    <w:rsid w:val="001063D4"/>
    <w:rsid w:val="00107004"/>
    <w:rsid w:val="0010767C"/>
    <w:rsid w:val="00107748"/>
    <w:rsid w:val="00107B8A"/>
    <w:rsid w:val="00107EA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594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AC1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5EF"/>
    <w:rsid w:val="001205F3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1A8A"/>
    <w:rsid w:val="0012295A"/>
    <w:rsid w:val="001229DD"/>
    <w:rsid w:val="00122A8E"/>
    <w:rsid w:val="00122B08"/>
    <w:rsid w:val="00122BAF"/>
    <w:rsid w:val="00122D3A"/>
    <w:rsid w:val="0012321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5BFC"/>
    <w:rsid w:val="00126137"/>
    <w:rsid w:val="00126193"/>
    <w:rsid w:val="00126474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9B"/>
    <w:rsid w:val="00131EB2"/>
    <w:rsid w:val="00131F78"/>
    <w:rsid w:val="00131FEB"/>
    <w:rsid w:val="00132222"/>
    <w:rsid w:val="0013279A"/>
    <w:rsid w:val="00132980"/>
    <w:rsid w:val="00132B37"/>
    <w:rsid w:val="00132B72"/>
    <w:rsid w:val="00132F57"/>
    <w:rsid w:val="001333FA"/>
    <w:rsid w:val="00133659"/>
    <w:rsid w:val="0013387D"/>
    <w:rsid w:val="00133AF3"/>
    <w:rsid w:val="00133FEA"/>
    <w:rsid w:val="00134349"/>
    <w:rsid w:val="001345D6"/>
    <w:rsid w:val="001346D4"/>
    <w:rsid w:val="00134B38"/>
    <w:rsid w:val="00134D5F"/>
    <w:rsid w:val="00135009"/>
    <w:rsid w:val="00135135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69B6"/>
    <w:rsid w:val="00136FA6"/>
    <w:rsid w:val="00137083"/>
    <w:rsid w:val="0013717D"/>
    <w:rsid w:val="0013742A"/>
    <w:rsid w:val="00137583"/>
    <w:rsid w:val="00137656"/>
    <w:rsid w:val="001377AE"/>
    <w:rsid w:val="00137846"/>
    <w:rsid w:val="0013796D"/>
    <w:rsid w:val="001379B1"/>
    <w:rsid w:val="0014000F"/>
    <w:rsid w:val="001400CC"/>
    <w:rsid w:val="001401E0"/>
    <w:rsid w:val="00140292"/>
    <w:rsid w:val="001403A2"/>
    <w:rsid w:val="00140BB9"/>
    <w:rsid w:val="001417B3"/>
    <w:rsid w:val="00141A20"/>
    <w:rsid w:val="00141A30"/>
    <w:rsid w:val="00141D2E"/>
    <w:rsid w:val="00141FC7"/>
    <w:rsid w:val="001422FE"/>
    <w:rsid w:val="0014236C"/>
    <w:rsid w:val="00142451"/>
    <w:rsid w:val="001424C2"/>
    <w:rsid w:val="00142672"/>
    <w:rsid w:val="00142953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23D"/>
    <w:rsid w:val="001447D3"/>
    <w:rsid w:val="00144B7A"/>
    <w:rsid w:val="00144F2F"/>
    <w:rsid w:val="00144F79"/>
    <w:rsid w:val="0014507B"/>
    <w:rsid w:val="0014517B"/>
    <w:rsid w:val="0014529A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A03"/>
    <w:rsid w:val="00151146"/>
    <w:rsid w:val="0015162A"/>
    <w:rsid w:val="00151734"/>
    <w:rsid w:val="00151AD7"/>
    <w:rsid w:val="00151CA8"/>
    <w:rsid w:val="001520E7"/>
    <w:rsid w:val="001525FB"/>
    <w:rsid w:val="0015288D"/>
    <w:rsid w:val="00152942"/>
    <w:rsid w:val="0015294C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8F9"/>
    <w:rsid w:val="00162E35"/>
    <w:rsid w:val="00162E95"/>
    <w:rsid w:val="00162FFC"/>
    <w:rsid w:val="001634A2"/>
    <w:rsid w:val="0016373D"/>
    <w:rsid w:val="001639BA"/>
    <w:rsid w:val="00163F77"/>
    <w:rsid w:val="00163FB1"/>
    <w:rsid w:val="001644CC"/>
    <w:rsid w:val="001647E3"/>
    <w:rsid w:val="00164BF3"/>
    <w:rsid w:val="00164FA7"/>
    <w:rsid w:val="00164FF7"/>
    <w:rsid w:val="0016501A"/>
    <w:rsid w:val="0016556C"/>
    <w:rsid w:val="00165663"/>
    <w:rsid w:val="001657B2"/>
    <w:rsid w:val="00165A2C"/>
    <w:rsid w:val="00165AFD"/>
    <w:rsid w:val="00165CD4"/>
    <w:rsid w:val="00166027"/>
    <w:rsid w:val="001662EE"/>
    <w:rsid w:val="00166940"/>
    <w:rsid w:val="00166BBF"/>
    <w:rsid w:val="00166E20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47"/>
    <w:rsid w:val="00171351"/>
    <w:rsid w:val="00171361"/>
    <w:rsid w:val="001713B2"/>
    <w:rsid w:val="0017166C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9B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C89"/>
    <w:rsid w:val="00175E89"/>
    <w:rsid w:val="00175F1A"/>
    <w:rsid w:val="0017670E"/>
    <w:rsid w:val="001768D4"/>
    <w:rsid w:val="00176B89"/>
    <w:rsid w:val="00176C9D"/>
    <w:rsid w:val="001773E5"/>
    <w:rsid w:val="0017765D"/>
    <w:rsid w:val="00177EE2"/>
    <w:rsid w:val="00177FFA"/>
    <w:rsid w:val="001804E5"/>
    <w:rsid w:val="00180592"/>
    <w:rsid w:val="0018075B"/>
    <w:rsid w:val="00180BB5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747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40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21"/>
    <w:rsid w:val="00193EE8"/>
    <w:rsid w:val="00193F4D"/>
    <w:rsid w:val="0019403B"/>
    <w:rsid w:val="001940EA"/>
    <w:rsid w:val="0019437F"/>
    <w:rsid w:val="001949BC"/>
    <w:rsid w:val="00194A18"/>
    <w:rsid w:val="00194B15"/>
    <w:rsid w:val="00194D35"/>
    <w:rsid w:val="00194D7B"/>
    <w:rsid w:val="00194DD2"/>
    <w:rsid w:val="00195149"/>
    <w:rsid w:val="00195304"/>
    <w:rsid w:val="001953B7"/>
    <w:rsid w:val="00195516"/>
    <w:rsid w:val="00195741"/>
    <w:rsid w:val="00195772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95B"/>
    <w:rsid w:val="001A0A40"/>
    <w:rsid w:val="001A0B1A"/>
    <w:rsid w:val="001A0B75"/>
    <w:rsid w:val="001A0DC4"/>
    <w:rsid w:val="001A0E1E"/>
    <w:rsid w:val="001A1C23"/>
    <w:rsid w:val="001A1FC0"/>
    <w:rsid w:val="001A269D"/>
    <w:rsid w:val="001A2944"/>
    <w:rsid w:val="001A2ACE"/>
    <w:rsid w:val="001A2BD3"/>
    <w:rsid w:val="001A3281"/>
    <w:rsid w:val="001A35BC"/>
    <w:rsid w:val="001A442F"/>
    <w:rsid w:val="001A44B4"/>
    <w:rsid w:val="001A4825"/>
    <w:rsid w:val="001A485D"/>
    <w:rsid w:val="001A4A19"/>
    <w:rsid w:val="001A5B12"/>
    <w:rsid w:val="001A5CAA"/>
    <w:rsid w:val="001A5E35"/>
    <w:rsid w:val="001A61B6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A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03"/>
    <w:rsid w:val="001B1D5B"/>
    <w:rsid w:val="001B1EB9"/>
    <w:rsid w:val="001B1EFC"/>
    <w:rsid w:val="001B24DE"/>
    <w:rsid w:val="001B27CE"/>
    <w:rsid w:val="001B28B1"/>
    <w:rsid w:val="001B2937"/>
    <w:rsid w:val="001B2A75"/>
    <w:rsid w:val="001B2BFC"/>
    <w:rsid w:val="001B2CD4"/>
    <w:rsid w:val="001B33F9"/>
    <w:rsid w:val="001B375C"/>
    <w:rsid w:val="001B37F6"/>
    <w:rsid w:val="001B3E9F"/>
    <w:rsid w:val="001B4233"/>
    <w:rsid w:val="001B49E6"/>
    <w:rsid w:val="001B4F5D"/>
    <w:rsid w:val="001B4F5E"/>
    <w:rsid w:val="001B514E"/>
    <w:rsid w:val="001B53FA"/>
    <w:rsid w:val="001B5774"/>
    <w:rsid w:val="001B5871"/>
    <w:rsid w:val="001B5928"/>
    <w:rsid w:val="001B5D2C"/>
    <w:rsid w:val="001B5F07"/>
    <w:rsid w:val="001B5F0C"/>
    <w:rsid w:val="001B5FAE"/>
    <w:rsid w:val="001B662B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9FD"/>
    <w:rsid w:val="001B7B73"/>
    <w:rsid w:val="001B7E1F"/>
    <w:rsid w:val="001C036A"/>
    <w:rsid w:val="001C069E"/>
    <w:rsid w:val="001C0B25"/>
    <w:rsid w:val="001C0CE9"/>
    <w:rsid w:val="001C1415"/>
    <w:rsid w:val="001C1823"/>
    <w:rsid w:val="001C1A36"/>
    <w:rsid w:val="001C1B7E"/>
    <w:rsid w:val="001C1C2B"/>
    <w:rsid w:val="001C2005"/>
    <w:rsid w:val="001C2034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BAF"/>
    <w:rsid w:val="001C6D27"/>
    <w:rsid w:val="001C6D57"/>
    <w:rsid w:val="001C7210"/>
    <w:rsid w:val="001C7218"/>
    <w:rsid w:val="001C74C6"/>
    <w:rsid w:val="001C77A5"/>
    <w:rsid w:val="001C7E04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450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663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77F"/>
    <w:rsid w:val="001E185E"/>
    <w:rsid w:val="001E1C32"/>
    <w:rsid w:val="001E1CD2"/>
    <w:rsid w:val="001E1F36"/>
    <w:rsid w:val="001E20AB"/>
    <w:rsid w:val="001E21B4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570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343"/>
    <w:rsid w:val="001F248C"/>
    <w:rsid w:val="001F2771"/>
    <w:rsid w:val="001F2870"/>
    <w:rsid w:val="001F2E68"/>
    <w:rsid w:val="001F2E8C"/>
    <w:rsid w:val="001F2ECD"/>
    <w:rsid w:val="001F2F98"/>
    <w:rsid w:val="001F3562"/>
    <w:rsid w:val="001F3A53"/>
    <w:rsid w:val="001F3CD1"/>
    <w:rsid w:val="001F3D49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1A3"/>
    <w:rsid w:val="001F73DD"/>
    <w:rsid w:val="001F7627"/>
    <w:rsid w:val="001F7799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088"/>
    <w:rsid w:val="002011EF"/>
    <w:rsid w:val="002013B1"/>
    <w:rsid w:val="00201484"/>
    <w:rsid w:val="002014D4"/>
    <w:rsid w:val="00201552"/>
    <w:rsid w:val="0020157D"/>
    <w:rsid w:val="002015A0"/>
    <w:rsid w:val="002018DF"/>
    <w:rsid w:val="00201AA0"/>
    <w:rsid w:val="00201CF8"/>
    <w:rsid w:val="00201D87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33D"/>
    <w:rsid w:val="0020590F"/>
    <w:rsid w:val="00205A85"/>
    <w:rsid w:val="00206210"/>
    <w:rsid w:val="00206652"/>
    <w:rsid w:val="0020690E"/>
    <w:rsid w:val="00206CB0"/>
    <w:rsid w:val="00206DEC"/>
    <w:rsid w:val="00206F4C"/>
    <w:rsid w:val="00207168"/>
    <w:rsid w:val="00207395"/>
    <w:rsid w:val="00207454"/>
    <w:rsid w:val="0020745F"/>
    <w:rsid w:val="0020748A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2E26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0F0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AF6"/>
    <w:rsid w:val="00217C0A"/>
    <w:rsid w:val="00217E08"/>
    <w:rsid w:val="00217F39"/>
    <w:rsid w:val="00220035"/>
    <w:rsid w:val="0022014A"/>
    <w:rsid w:val="0022048A"/>
    <w:rsid w:val="00220777"/>
    <w:rsid w:val="00220853"/>
    <w:rsid w:val="00220ACE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D80"/>
    <w:rsid w:val="00221EB8"/>
    <w:rsid w:val="00221ECC"/>
    <w:rsid w:val="00221F0A"/>
    <w:rsid w:val="00222200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4E63"/>
    <w:rsid w:val="002254D7"/>
    <w:rsid w:val="00225627"/>
    <w:rsid w:val="002256F3"/>
    <w:rsid w:val="00225CB7"/>
    <w:rsid w:val="00225D4D"/>
    <w:rsid w:val="002264FF"/>
    <w:rsid w:val="002265D8"/>
    <w:rsid w:val="002268EA"/>
    <w:rsid w:val="002269D4"/>
    <w:rsid w:val="00226B4A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045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34C"/>
    <w:rsid w:val="00234B12"/>
    <w:rsid w:val="0023559E"/>
    <w:rsid w:val="002359D4"/>
    <w:rsid w:val="00236096"/>
    <w:rsid w:val="00236430"/>
    <w:rsid w:val="0023668A"/>
    <w:rsid w:val="0023687A"/>
    <w:rsid w:val="00236EFF"/>
    <w:rsid w:val="00236F74"/>
    <w:rsid w:val="00237034"/>
    <w:rsid w:val="00237122"/>
    <w:rsid w:val="00237317"/>
    <w:rsid w:val="00237580"/>
    <w:rsid w:val="00237D8A"/>
    <w:rsid w:val="00237DA6"/>
    <w:rsid w:val="00237EF0"/>
    <w:rsid w:val="00240089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551"/>
    <w:rsid w:val="00243648"/>
    <w:rsid w:val="0024396F"/>
    <w:rsid w:val="0024399A"/>
    <w:rsid w:val="00243C61"/>
    <w:rsid w:val="002442ED"/>
    <w:rsid w:val="002443B7"/>
    <w:rsid w:val="002447E4"/>
    <w:rsid w:val="00244B90"/>
    <w:rsid w:val="00244D1A"/>
    <w:rsid w:val="00245271"/>
    <w:rsid w:val="00245379"/>
    <w:rsid w:val="0024593F"/>
    <w:rsid w:val="00245AA3"/>
    <w:rsid w:val="0024616C"/>
    <w:rsid w:val="002463B9"/>
    <w:rsid w:val="002469A7"/>
    <w:rsid w:val="00246C27"/>
    <w:rsid w:val="00246C64"/>
    <w:rsid w:val="00246EB1"/>
    <w:rsid w:val="00247039"/>
    <w:rsid w:val="0024704D"/>
    <w:rsid w:val="002470E8"/>
    <w:rsid w:val="00247D36"/>
    <w:rsid w:val="00247E7D"/>
    <w:rsid w:val="00247EE4"/>
    <w:rsid w:val="0025022B"/>
    <w:rsid w:val="00250290"/>
    <w:rsid w:val="002502F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23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0A0"/>
    <w:rsid w:val="0025646A"/>
    <w:rsid w:val="00256729"/>
    <w:rsid w:val="0025686F"/>
    <w:rsid w:val="0025694E"/>
    <w:rsid w:val="00256AA4"/>
    <w:rsid w:val="00256CA6"/>
    <w:rsid w:val="002571B5"/>
    <w:rsid w:val="002571E3"/>
    <w:rsid w:val="0025731B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DAB"/>
    <w:rsid w:val="00261E9B"/>
    <w:rsid w:val="00262497"/>
    <w:rsid w:val="0026256A"/>
    <w:rsid w:val="002626C0"/>
    <w:rsid w:val="002628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CF3"/>
    <w:rsid w:val="00267877"/>
    <w:rsid w:val="00267B76"/>
    <w:rsid w:val="00267BDE"/>
    <w:rsid w:val="00267F98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7A"/>
    <w:rsid w:val="002759A8"/>
    <w:rsid w:val="00275AD1"/>
    <w:rsid w:val="00275B69"/>
    <w:rsid w:val="00275C7F"/>
    <w:rsid w:val="00275D10"/>
    <w:rsid w:val="00275E19"/>
    <w:rsid w:val="0027604B"/>
    <w:rsid w:val="0027615A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6ED"/>
    <w:rsid w:val="002807E8"/>
    <w:rsid w:val="00280AB1"/>
    <w:rsid w:val="00280B2C"/>
    <w:rsid w:val="00280CB6"/>
    <w:rsid w:val="00280F3D"/>
    <w:rsid w:val="00280FFC"/>
    <w:rsid w:val="002811B8"/>
    <w:rsid w:val="00281317"/>
    <w:rsid w:val="00281832"/>
    <w:rsid w:val="00281D4E"/>
    <w:rsid w:val="0028220C"/>
    <w:rsid w:val="00282528"/>
    <w:rsid w:val="00282600"/>
    <w:rsid w:val="002826FE"/>
    <w:rsid w:val="00282798"/>
    <w:rsid w:val="00282AE8"/>
    <w:rsid w:val="002830BD"/>
    <w:rsid w:val="00283130"/>
    <w:rsid w:val="00283275"/>
    <w:rsid w:val="0028327B"/>
    <w:rsid w:val="002835F6"/>
    <w:rsid w:val="00284070"/>
    <w:rsid w:val="00284671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A81"/>
    <w:rsid w:val="00287416"/>
    <w:rsid w:val="0028799B"/>
    <w:rsid w:val="00287BD2"/>
    <w:rsid w:val="00287FD5"/>
    <w:rsid w:val="002900A6"/>
    <w:rsid w:val="002900E7"/>
    <w:rsid w:val="002904B9"/>
    <w:rsid w:val="00290683"/>
    <w:rsid w:val="002907CC"/>
    <w:rsid w:val="002915CC"/>
    <w:rsid w:val="002917D4"/>
    <w:rsid w:val="002917DD"/>
    <w:rsid w:val="0029199E"/>
    <w:rsid w:val="00291A03"/>
    <w:rsid w:val="00291D68"/>
    <w:rsid w:val="00291FC2"/>
    <w:rsid w:val="0029204D"/>
    <w:rsid w:val="0029226B"/>
    <w:rsid w:val="002925F7"/>
    <w:rsid w:val="00292E76"/>
    <w:rsid w:val="00293041"/>
    <w:rsid w:val="002930AE"/>
    <w:rsid w:val="002932B6"/>
    <w:rsid w:val="002934C9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70C9"/>
    <w:rsid w:val="00297291"/>
    <w:rsid w:val="002975B1"/>
    <w:rsid w:val="002977F9"/>
    <w:rsid w:val="0029797B"/>
    <w:rsid w:val="00297BE8"/>
    <w:rsid w:val="00297D7A"/>
    <w:rsid w:val="002A000B"/>
    <w:rsid w:val="002A0047"/>
    <w:rsid w:val="002A039F"/>
    <w:rsid w:val="002A03F0"/>
    <w:rsid w:val="002A09C2"/>
    <w:rsid w:val="002A10CD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2FA5"/>
    <w:rsid w:val="002A370B"/>
    <w:rsid w:val="002A37C9"/>
    <w:rsid w:val="002A37CB"/>
    <w:rsid w:val="002A3A01"/>
    <w:rsid w:val="002A3DA2"/>
    <w:rsid w:val="002A3E74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736"/>
    <w:rsid w:val="002A689B"/>
    <w:rsid w:val="002A6908"/>
    <w:rsid w:val="002A6930"/>
    <w:rsid w:val="002A6A65"/>
    <w:rsid w:val="002A6B2E"/>
    <w:rsid w:val="002A6B9A"/>
    <w:rsid w:val="002A6C0B"/>
    <w:rsid w:val="002A6C58"/>
    <w:rsid w:val="002A7162"/>
    <w:rsid w:val="002A742F"/>
    <w:rsid w:val="002A7516"/>
    <w:rsid w:val="002A7603"/>
    <w:rsid w:val="002A78B6"/>
    <w:rsid w:val="002A7BA5"/>
    <w:rsid w:val="002A7D0F"/>
    <w:rsid w:val="002A7D8F"/>
    <w:rsid w:val="002A7E48"/>
    <w:rsid w:val="002A7E5D"/>
    <w:rsid w:val="002A7FE4"/>
    <w:rsid w:val="002B002D"/>
    <w:rsid w:val="002B0129"/>
    <w:rsid w:val="002B0878"/>
    <w:rsid w:val="002B1773"/>
    <w:rsid w:val="002B1A76"/>
    <w:rsid w:val="002B1AAD"/>
    <w:rsid w:val="002B1C30"/>
    <w:rsid w:val="002B2248"/>
    <w:rsid w:val="002B2354"/>
    <w:rsid w:val="002B238F"/>
    <w:rsid w:val="002B243E"/>
    <w:rsid w:val="002B245C"/>
    <w:rsid w:val="002B2B6C"/>
    <w:rsid w:val="002B2C8C"/>
    <w:rsid w:val="002B2D77"/>
    <w:rsid w:val="002B2E0A"/>
    <w:rsid w:val="002B3096"/>
    <w:rsid w:val="002B30A8"/>
    <w:rsid w:val="002B3323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1AE"/>
    <w:rsid w:val="002B42FB"/>
    <w:rsid w:val="002B480F"/>
    <w:rsid w:val="002B4F5D"/>
    <w:rsid w:val="002B5240"/>
    <w:rsid w:val="002B52F1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C07"/>
    <w:rsid w:val="002C3C1D"/>
    <w:rsid w:val="002C3E42"/>
    <w:rsid w:val="002C3EDF"/>
    <w:rsid w:val="002C4417"/>
    <w:rsid w:val="002C461D"/>
    <w:rsid w:val="002C4AF6"/>
    <w:rsid w:val="002C519B"/>
    <w:rsid w:val="002C54A7"/>
    <w:rsid w:val="002C5778"/>
    <w:rsid w:val="002C57C6"/>
    <w:rsid w:val="002C583E"/>
    <w:rsid w:val="002C591E"/>
    <w:rsid w:val="002C5F67"/>
    <w:rsid w:val="002C60A7"/>
    <w:rsid w:val="002C6243"/>
    <w:rsid w:val="002C650D"/>
    <w:rsid w:val="002C7217"/>
    <w:rsid w:val="002C72F6"/>
    <w:rsid w:val="002C7739"/>
    <w:rsid w:val="002C7A26"/>
    <w:rsid w:val="002C7B8D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609"/>
    <w:rsid w:val="002D27BD"/>
    <w:rsid w:val="002D2979"/>
    <w:rsid w:val="002D3026"/>
    <w:rsid w:val="002D304C"/>
    <w:rsid w:val="002D3165"/>
    <w:rsid w:val="002D3453"/>
    <w:rsid w:val="002D3582"/>
    <w:rsid w:val="002D369B"/>
    <w:rsid w:val="002D456F"/>
    <w:rsid w:val="002D45A1"/>
    <w:rsid w:val="002D4A98"/>
    <w:rsid w:val="002D4B58"/>
    <w:rsid w:val="002D4D22"/>
    <w:rsid w:val="002D4F70"/>
    <w:rsid w:val="002D53F4"/>
    <w:rsid w:val="002D54CF"/>
    <w:rsid w:val="002D55E7"/>
    <w:rsid w:val="002D5678"/>
    <w:rsid w:val="002D56BF"/>
    <w:rsid w:val="002D5BE0"/>
    <w:rsid w:val="002D5F65"/>
    <w:rsid w:val="002D60BC"/>
    <w:rsid w:val="002D60EF"/>
    <w:rsid w:val="002D65D8"/>
    <w:rsid w:val="002D67C0"/>
    <w:rsid w:val="002D68C2"/>
    <w:rsid w:val="002D68ED"/>
    <w:rsid w:val="002D6D42"/>
    <w:rsid w:val="002D6D7E"/>
    <w:rsid w:val="002D7384"/>
    <w:rsid w:val="002D74C4"/>
    <w:rsid w:val="002D7570"/>
    <w:rsid w:val="002D7FA1"/>
    <w:rsid w:val="002E00A6"/>
    <w:rsid w:val="002E00E8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455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61D"/>
    <w:rsid w:val="002E38A6"/>
    <w:rsid w:val="002E3B80"/>
    <w:rsid w:val="002E3C5F"/>
    <w:rsid w:val="002E3FC1"/>
    <w:rsid w:val="002E433B"/>
    <w:rsid w:val="002E4442"/>
    <w:rsid w:val="002E4A9D"/>
    <w:rsid w:val="002E4C88"/>
    <w:rsid w:val="002E4D02"/>
    <w:rsid w:val="002E4D34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D73"/>
    <w:rsid w:val="002E6F62"/>
    <w:rsid w:val="002E71A4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7A5"/>
    <w:rsid w:val="002F2F86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4DF"/>
    <w:rsid w:val="002F573C"/>
    <w:rsid w:val="002F59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E85"/>
    <w:rsid w:val="00302EE6"/>
    <w:rsid w:val="00303409"/>
    <w:rsid w:val="003034E8"/>
    <w:rsid w:val="003035D9"/>
    <w:rsid w:val="00303D44"/>
    <w:rsid w:val="00303DFD"/>
    <w:rsid w:val="00303F71"/>
    <w:rsid w:val="00304718"/>
    <w:rsid w:val="0030490B"/>
    <w:rsid w:val="00304997"/>
    <w:rsid w:val="00304D2A"/>
    <w:rsid w:val="00304D39"/>
    <w:rsid w:val="00305255"/>
    <w:rsid w:val="00305581"/>
    <w:rsid w:val="003055F1"/>
    <w:rsid w:val="003056F8"/>
    <w:rsid w:val="003058D4"/>
    <w:rsid w:val="00305B15"/>
    <w:rsid w:val="00305B63"/>
    <w:rsid w:val="00305F00"/>
    <w:rsid w:val="0030636F"/>
    <w:rsid w:val="00306552"/>
    <w:rsid w:val="00306676"/>
    <w:rsid w:val="00306853"/>
    <w:rsid w:val="0030698E"/>
    <w:rsid w:val="00306DA0"/>
    <w:rsid w:val="00307352"/>
    <w:rsid w:val="003075E8"/>
    <w:rsid w:val="00307BC3"/>
    <w:rsid w:val="00307C65"/>
    <w:rsid w:val="00307EA0"/>
    <w:rsid w:val="00307F22"/>
    <w:rsid w:val="0031089B"/>
    <w:rsid w:val="00310AE4"/>
    <w:rsid w:val="00310B22"/>
    <w:rsid w:val="00310BAA"/>
    <w:rsid w:val="00310C8F"/>
    <w:rsid w:val="00310CC6"/>
    <w:rsid w:val="0031107C"/>
    <w:rsid w:val="0031116E"/>
    <w:rsid w:val="0031155B"/>
    <w:rsid w:val="00311BDD"/>
    <w:rsid w:val="00311DC6"/>
    <w:rsid w:val="00311F22"/>
    <w:rsid w:val="00312238"/>
    <w:rsid w:val="00312449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12D"/>
    <w:rsid w:val="003147B4"/>
    <w:rsid w:val="003148A4"/>
    <w:rsid w:val="00314A06"/>
    <w:rsid w:val="00314AE2"/>
    <w:rsid w:val="00314B8A"/>
    <w:rsid w:val="00314D92"/>
    <w:rsid w:val="00315348"/>
    <w:rsid w:val="003161E3"/>
    <w:rsid w:val="00316517"/>
    <w:rsid w:val="003166A7"/>
    <w:rsid w:val="003166CD"/>
    <w:rsid w:val="003168AE"/>
    <w:rsid w:val="00316A40"/>
    <w:rsid w:val="00316B91"/>
    <w:rsid w:val="00316DC3"/>
    <w:rsid w:val="003177CF"/>
    <w:rsid w:val="00317866"/>
    <w:rsid w:val="00317A6E"/>
    <w:rsid w:val="00317C3A"/>
    <w:rsid w:val="00317D07"/>
    <w:rsid w:val="00317D45"/>
    <w:rsid w:val="00317E7E"/>
    <w:rsid w:val="0032044C"/>
    <w:rsid w:val="00320792"/>
    <w:rsid w:val="0032083B"/>
    <w:rsid w:val="00320843"/>
    <w:rsid w:val="003209F0"/>
    <w:rsid w:val="00321924"/>
    <w:rsid w:val="00322774"/>
    <w:rsid w:val="0032287A"/>
    <w:rsid w:val="003228CC"/>
    <w:rsid w:val="00322BB6"/>
    <w:rsid w:val="00322CC6"/>
    <w:rsid w:val="00322E3E"/>
    <w:rsid w:val="003230CE"/>
    <w:rsid w:val="00323554"/>
    <w:rsid w:val="0032361C"/>
    <w:rsid w:val="00323A26"/>
    <w:rsid w:val="00323B28"/>
    <w:rsid w:val="00324055"/>
    <w:rsid w:val="00324478"/>
    <w:rsid w:val="003245D6"/>
    <w:rsid w:val="00324739"/>
    <w:rsid w:val="003249B8"/>
    <w:rsid w:val="00324AC9"/>
    <w:rsid w:val="00324B0E"/>
    <w:rsid w:val="0032529C"/>
    <w:rsid w:val="0032560E"/>
    <w:rsid w:val="00325C89"/>
    <w:rsid w:val="00325CF5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683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A47"/>
    <w:rsid w:val="00331BDC"/>
    <w:rsid w:val="00331ECC"/>
    <w:rsid w:val="0033276F"/>
    <w:rsid w:val="00332962"/>
    <w:rsid w:val="00332D2E"/>
    <w:rsid w:val="00333482"/>
    <w:rsid w:val="0033396E"/>
    <w:rsid w:val="00333CEF"/>
    <w:rsid w:val="00333E34"/>
    <w:rsid w:val="00333F6D"/>
    <w:rsid w:val="00334526"/>
    <w:rsid w:val="0033481B"/>
    <w:rsid w:val="00334EDE"/>
    <w:rsid w:val="003353E4"/>
    <w:rsid w:val="00335950"/>
    <w:rsid w:val="00335D0D"/>
    <w:rsid w:val="00335DF3"/>
    <w:rsid w:val="00336141"/>
    <w:rsid w:val="003363E9"/>
    <w:rsid w:val="003365E6"/>
    <w:rsid w:val="00336636"/>
    <w:rsid w:val="003367A9"/>
    <w:rsid w:val="00336938"/>
    <w:rsid w:val="00336A5E"/>
    <w:rsid w:val="00336AC2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16B3"/>
    <w:rsid w:val="0034224C"/>
    <w:rsid w:val="00342477"/>
    <w:rsid w:val="0034250B"/>
    <w:rsid w:val="003425E9"/>
    <w:rsid w:val="00342AAD"/>
    <w:rsid w:val="00342B45"/>
    <w:rsid w:val="00342C77"/>
    <w:rsid w:val="003431AF"/>
    <w:rsid w:val="00343324"/>
    <w:rsid w:val="0034350F"/>
    <w:rsid w:val="003435CE"/>
    <w:rsid w:val="003435E9"/>
    <w:rsid w:val="00343BD8"/>
    <w:rsid w:val="00344210"/>
    <w:rsid w:val="003448E6"/>
    <w:rsid w:val="00344BA3"/>
    <w:rsid w:val="00344E37"/>
    <w:rsid w:val="0034504C"/>
    <w:rsid w:val="00345374"/>
    <w:rsid w:val="0034562C"/>
    <w:rsid w:val="0034571E"/>
    <w:rsid w:val="0034576D"/>
    <w:rsid w:val="00345D2B"/>
    <w:rsid w:val="00345FDC"/>
    <w:rsid w:val="00346051"/>
    <w:rsid w:val="003463C0"/>
    <w:rsid w:val="003468CF"/>
    <w:rsid w:val="003469B9"/>
    <w:rsid w:val="00346AF1"/>
    <w:rsid w:val="00346CD7"/>
    <w:rsid w:val="003470F8"/>
    <w:rsid w:val="003473A4"/>
    <w:rsid w:val="003475AD"/>
    <w:rsid w:val="003475D0"/>
    <w:rsid w:val="00347618"/>
    <w:rsid w:val="00347769"/>
    <w:rsid w:val="00347A5E"/>
    <w:rsid w:val="00347B16"/>
    <w:rsid w:val="00347C1D"/>
    <w:rsid w:val="003501A3"/>
    <w:rsid w:val="003502D7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4E"/>
    <w:rsid w:val="0035281F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2E0"/>
    <w:rsid w:val="003563D0"/>
    <w:rsid w:val="003563FC"/>
    <w:rsid w:val="00356530"/>
    <w:rsid w:val="00356539"/>
    <w:rsid w:val="00357151"/>
    <w:rsid w:val="00357243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61"/>
    <w:rsid w:val="0036067A"/>
    <w:rsid w:val="00360B28"/>
    <w:rsid w:val="00360CFD"/>
    <w:rsid w:val="00360D7C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3E2"/>
    <w:rsid w:val="00363629"/>
    <w:rsid w:val="00363B9C"/>
    <w:rsid w:val="00363C35"/>
    <w:rsid w:val="00363E1A"/>
    <w:rsid w:val="003642E0"/>
    <w:rsid w:val="00364375"/>
    <w:rsid w:val="00364A19"/>
    <w:rsid w:val="00364B0C"/>
    <w:rsid w:val="00364BAC"/>
    <w:rsid w:val="00364ED1"/>
    <w:rsid w:val="00364FB3"/>
    <w:rsid w:val="003651FC"/>
    <w:rsid w:val="003652BB"/>
    <w:rsid w:val="00365305"/>
    <w:rsid w:val="003653F3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A5"/>
    <w:rsid w:val="00366CF3"/>
    <w:rsid w:val="00367325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36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2D7"/>
    <w:rsid w:val="0037352F"/>
    <w:rsid w:val="0037354E"/>
    <w:rsid w:val="003735D3"/>
    <w:rsid w:val="00373B0B"/>
    <w:rsid w:val="00373B9E"/>
    <w:rsid w:val="00373BAD"/>
    <w:rsid w:val="00373DBC"/>
    <w:rsid w:val="00373ED9"/>
    <w:rsid w:val="003743F7"/>
    <w:rsid w:val="0037448C"/>
    <w:rsid w:val="003744FD"/>
    <w:rsid w:val="003748AA"/>
    <w:rsid w:val="00374AAD"/>
    <w:rsid w:val="00374AD2"/>
    <w:rsid w:val="00374B55"/>
    <w:rsid w:val="00374B66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628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15E8"/>
    <w:rsid w:val="00381ACE"/>
    <w:rsid w:val="00381C16"/>
    <w:rsid w:val="00382179"/>
    <w:rsid w:val="003821E0"/>
    <w:rsid w:val="0038278D"/>
    <w:rsid w:val="00382906"/>
    <w:rsid w:val="00382BA0"/>
    <w:rsid w:val="00382C43"/>
    <w:rsid w:val="003830F0"/>
    <w:rsid w:val="00383118"/>
    <w:rsid w:val="00383184"/>
    <w:rsid w:val="00383390"/>
    <w:rsid w:val="00383858"/>
    <w:rsid w:val="00383A98"/>
    <w:rsid w:val="0038408F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EBB"/>
    <w:rsid w:val="00387034"/>
    <w:rsid w:val="0038715F"/>
    <w:rsid w:val="0038759D"/>
    <w:rsid w:val="00387720"/>
    <w:rsid w:val="003879F1"/>
    <w:rsid w:val="00387E46"/>
    <w:rsid w:val="00387E76"/>
    <w:rsid w:val="00387FBD"/>
    <w:rsid w:val="00390943"/>
    <w:rsid w:val="0039094B"/>
    <w:rsid w:val="00390979"/>
    <w:rsid w:val="00390BE7"/>
    <w:rsid w:val="00390F37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2CCB"/>
    <w:rsid w:val="0039387A"/>
    <w:rsid w:val="00393EA9"/>
    <w:rsid w:val="00393F1F"/>
    <w:rsid w:val="00394291"/>
    <w:rsid w:val="0039456C"/>
    <w:rsid w:val="00394C1B"/>
    <w:rsid w:val="00394C4C"/>
    <w:rsid w:val="003950C5"/>
    <w:rsid w:val="0039558C"/>
    <w:rsid w:val="003955B1"/>
    <w:rsid w:val="003959E1"/>
    <w:rsid w:val="00395D09"/>
    <w:rsid w:val="00395FF3"/>
    <w:rsid w:val="00396074"/>
    <w:rsid w:val="003964E8"/>
    <w:rsid w:val="00396930"/>
    <w:rsid w:val="003969E7"/>
    <w:rsid w:val="00396DDB"/>
    <w:rsid w:val="003974DD"/>
    <w:rsid w:val="003975C2"/>
    <w:rsid w:val="003976EF"/>
    <w:rsid w:val="00397B22"/>
    <w:rsid w:val="003A000F"/>
    <w:rsid w:val="003A00DB"/>
    <w:rsid w:val="003A01DA"/>
    <w:rsid w:val="003A02A1"/>
    <w:rsid w:val="003A0936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92"/>
    <w:rsid w:val="003A1DAF"/>
    <w:rsid w:val="003A1E92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763"/>
    <w:rsid w:val="003A3924"/>
    <w:rsid w:val="003A3B2C"/>
    <w:rsid w:val="003A3C1F"/>
    <w:rsid w:val="003A40E3"/>
    <w:rsid w:val="003A412D"/>
    <w:rsid w:val="003A42F1"/>
    <w:rsid w:val="003A4598"/>
    <w:rsid w:val="003A466D"/>
    <w:rsid w:val="003A4876"/>
    <w:rsid w:val="003A49D9"/>
    <w:rsid w:val="003A4C7C"/>
    <w:rsid w:val="003A4CF9"/>
    <w:rsid w:val="003A4FF8"/>
    <w:rsid w:val="003A52E8"/>
    <w:rsid w:val="003A5627"/>
    <w:rsid w:val="003A5703"/>
    <w:rsid w:val="003A5CFF"/>
    <w:rsid w:val="003A61C3"/>
    <w:rsid w:val="003A6475"/>
    <w:rsid w:val="003A6754"/>
    <w:rsid w:val="003A699A"/>
    <w:rsid w:val="003A6A6D"/>
    <w:rsid w:val="003A6F0C"/>
    <w:rsid w:val="003A74C6"/>
    <w:rsid w:val="003A7A04"/>
    <w:rsid w:val="003A7F51"/>
    <w:rsid w:val="003B03DF"/>
    <w:rsid w:val="003B03F5"/>
    <w:rsid w:val="003B059C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0E"/>
    <w:rsid w:val="003B2B49"/>
    <w:rsid w:val="003B2CA7"/>
    <w:rsid w:val="003B314F"/>
    <w:rsid w:val="003B37EC"/>
    <w:rsid w:val="003B392D"/>
    <w:rsid w:val="003B3FDB"/>
    <w:rsid w:val="003B5005"/>
    <w:rsid w:val="003B507A"/>
    <w:rsid w:val="003B50D2"/>
    <w:rsid w:val="003B532E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B7F71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AA1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A2"/>
    <w:rsid w:val="003C3DF1"/>
    <w:rsid w:val="003C414D"/>
    <w:rsid w:val="003C42AA"/>
    <w:rsid w:val="003C513B"/>
    <w:rsid w:val="003C5519"/>
    <w:rsid w:val="003C5F0F"/>
    <w:rsid w:val="003C602B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FBB"/>
    <w:rsid w:val="003D032E"/>
    <w:rsid w:val="003D0875"/>
    <w:rsid w:val="003D08E1"/>
    <w:rsid w:val="003D0DA6"/>
    <w:rsid w:val="003D1281"/>
    <w:rsid w:val="003D174A"/>
    <w:rsid w:val="003D1AF0"/>
    <w:rsid w:val="003D1C00"/>
    <w:rsid w:val="003D1E40"/>
    <w:rsid w:val="003D20A5"/>
    <w:rsid w:val="003D2105"/>
    <w:rsid w:val="003D23BB"/>
    <w:rsid w:val="003D2437"/>
    <w:rsid w:val="003D271B"/>
    <w:rsid w:val="003D2D83"/>
    <w:rsid w:val="003D2F72"/>
    <w:rsid w:val="003D3339"/>
    <w:rsid w:val="003D337F"/>
    <w:rsid w:val="003D365B"/>
    <w:rsid w:val="003D36A5"/>
    <w:rsid w:val="003D36E9"/>
    <w:rsid w:val="003D3907"/>
    <w:rsid w:val="003D3B95"/>
    <w:rsid w:val="003D3BFF"/>
    <w:rsid w:val="003D3D3C"/>
    <w:rsid w:val="003D49F3"/>
    <w:rsid w:val="003D4A53"/>
    <w:rsid w:val="003D4C0D"/>
    <w:rsid w:val="003D525F"/>
    <w:rsid w:val="003D5362"/>
    <w:rsid w:val="003D5472"/>
    <w:rsid w:val="003D5683"/>
    <w:rsid w:val="003D5B91"/>
    <w:rsid w:val="003D5F01"/>
    <w:rsid w:val="003D6828"/>
    <w:rsid w:val="003D69E3"/>
    <w:rsid w:val="003D6BA4"/>
    <w:rsid w:val="003D7150"/>
    <w:rsid w:val="003D77F5"/>
    <w:rsid w:val="003D78FA"/>
    <w:rsid w:val="003D79DF"/>
    <w:rsid w:val="003D7D08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4A2"/>
    <w:rsid w:val="003E3602"/>
    <w:rsid w:val="003E3873"/>
    <w:rsid w:val="003E3B7C"/>
    <w:rsid w:val="003E4295"/>
    <w:rsid w:val="003E44C3"/>
    <w:rsid w:val="003E45EC"/>
    <w:rsid w:val="003E46FA"/>
    <w:rsid w:val="003E4800"/>
    <w:rsid w:val="003E5835"/>
    <w:rsid w:val="003E5C38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22D"/>
    <w:rsid w:val="003F03B6"/>
    <w:rsid w:val="003F0524"/>
    <w:rsid w:val="003F06E0"/>
    <w:rsid w:val="003F078A"/>
    <w:rsid w:val="003F0C1C"/>
    <w:rsid w:val="003F0CE8"/>
    <w:rsid w:val="003F0E3B"/>
    <w:rsid w:val="003F148A"/>
    <w:rsid w:val="003F1579"/>
    <w:rsid w:val="003F1951"/>
    <w:rsid w:val="003F1A9F"/>
    <w:rsid w:val="003F1F53"/>
    <w:rsid w:val="003F20C7"/>
    <w:rsid w:val="003F226E"/>
    <w:rsid w:val="003F2371"/>
    <w:rsid w:val="003F2701"/>
    <w:rsid w:val="003F2751"/>
    <w:rsid w:val="003F2DC4"/>
    <w:rsid w:val="003F2FB2"/>
    <w:rsid w:val="003F31F5"/>
    <w:rsid w:val="003F3228"/>
    <w:rsid w:val="003F3325"/>
    <w:rsid w:val="003F34B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8F4"/>
    <w:rsid w:val="003F5A18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98C"/>
    <w:rsid w:val="003F7FB3"/>
    <w:rsid w:val="0040004C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17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B6D"/>
    <w:rsid w:val="00406BBA"/>
    <w:rsid w:val="00406C22"/>
    <w:rsid w:val="00406D0B"/>
    <w:rsid w:val="00406E82"/>
    <w:rsid w:val="00407035"/>
    <w:rsid w:val="00407303"/>
    <w:rsid w:val="004076E0"/>
    <w:rsid w:val="00407B9E"/>
    <w:rsid w:val="0041069A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5F"/>
    <w:rsid w:val="0041299E"/>
    <w:rsid w:val="00412B1C"/>
    <w:rsid w:val="00412D7B"/>
    <w:rsid w:val="00413666"/>
    <w:rsid w:val="00413945"/>
    <w:rsid w:val="00413E23"/>
    <w:rsid w:val="00413F17"/>
    <w:rsid w:val="00414258"/>
    <w:rsid w:val="00414347"/>
    <w:rsid w:val="004146E0"/>
    <w:rsid w:val="00414843"/>
    <w:rsid w:val="004148AE"/>
    <w:rsid w:val="00414BD3"/>
    <w:rsid w:val="00415041"/>
    <w:rsid w:val="0041541C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769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8A0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743"/>
    <w:rsid w:val="0042290E"/>
    <w:rsid w:val="00422AAB"/>
    <w:rsid w:val="00422E9E"/>
    <w:rsid w:val="004230AE"/>
    <w:rsid w:val="0042329B"/>
    <w:rsid w:val="00423AB8"/>
    <w:rsid w:val="00423E3A"/>
    <w:rsid w:val="00424154"/>
    <w:rsid w:val="00424225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6BF"/>
    <w:rsid w:val="0042693F"/>
    <w:rsid w:val="00426BD2"/>
    <w:rsid w:val="00426CAC"/>
    <w:rsid w:val="00426D92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AD3"/>
    <w:rsid w:val="00430C52"/>
    <w:rsid w:val="00430D53"/>
    <w:rsid w:val="00430D70"/>
    <w:rsid w:val="00431917"/>
    <w:rsid w:val="004319EC"/>
    <w:rsid w:val="00431EC7"/>
    <w:rsid w:val="00432632"/>
    <w:rsid w:val="00432B27"/>
    <w:rsid w:val="00432D2B"/>
    <w:rsid w:val="0043302F"/>
    <w:rsid w:val="0043308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D8A"/>
    <w:rsid w:val="00433E84"/>
    <w:rsid w:val="00433F1F"/>
    <w:rsid w:val="0043416E"/>
    <w:rsid w:val="00434231"/>
    <w:rsid w:val="004342D5"/>
    <w:rsid w:val="0043454B"/>
    <w:rsid w:val="0043508A"/>
    <w:rsid w:val="004350AE"/>
    <w:rsid w:val="0043526D"/>
    <w:rsid w:val="00435C4D"/>
    <w:rsid w:val="00435D22"/>
    <w:rsid w:val="00435DC0"/>
    <w:rsid w:val="00436913"/>
    <w:rsid w:val="00436BA2"/>
    <w:rsid w:val="00436E1F"/>
    <w:rsid w:val="0043728C"/>
    <w:rsid w:val="004372CF"/>
    <w:rsid w:val="004373E7"/>
    <w:rsid w:val="0043740F"/>
    <w:rsid w:val="004374F2"/>
    <w:rsid w:val="00437BA7"/>
    <w:rsid w:val="00440002"/>
    <w:rsid w:val="00440222"/>
    <w:rsid w:val="004402DF"/>
    <w:rsid w:val="004403B5"/>
    <w:rsid w:val="00440684"/>
    <w:rsid w:val="004406AA"/>
    <w:rsid w:val="00440816"/>
    <w:rsid w:val="00440A6D"/>
    <w:rsid w:val="00440E84"/>
    <w:rsid w:val="004412A1"/>
    <w:rsid w:val="00441315"/>
    <w:rsid w:val="004414A1"/>
    <w:rsid w:val="00441C4C"/>
    <w:rsid w:val="00441D7D"/>
    <w:rsid w:val="00441E8F"/>
    <w:rsid w:val="004424A2"/>
    <w:rsid w:val="0044274C"/>
    <w:rsid w:val="0044275B"/>
    <w:rsid w:val="00442AFD"/>
    <w:rsid w:val="0044312A"/>
    <w:rsid w:val="0044317E"/>
    <w:rsid w:val="004434E0"/>
    <w:rsid w:val="004434FD"/>
    <w:rsid w:val="00443D82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95B"/>
    <w:rsid w:val="00445A9C"/>
    <w:rsid w:val="00445C45"/>
    <w:rsid w:val="00445D10"/>
    <w:rsid w:val="00446155"/>
    <w:rsid w:val="00446229"/>
    <w:rsid w:val="00446250"/>
    <w:rsid w:val="004464BE"/>
    <w:rsid w:val="004467E4"/>
    <w:rsid w:val="00446BE4"/>
    <w:rsid w:val="00446D10"/>
    <w:rsid w:val="00446DBB"/>
    <w:rsid w:val="004471CA"/>
    <w:rsid w:val="0044723A"/>
    <w:rsid w:val="004473B6"/>
    <w:rsid w:val="004474F9"/>
    <w:rsid w:val="004479A1"/>
    <w:rsid w:val="00447BB8"/>
    <w:rsid w:val="00447D84"/>
    <w:rsid w:val="00447DC2"/>
    <w:rsid w:val="00450012"/>
    <w:rsid w:val="004500F2"/>
    <w:rsid w:val="00450237"/>
    <w:rsid w:val="0045028F"/>
    <w:rsid w:val="00450356"/>
    <w:rsid w:val="00450590"/>
    <w:rsid w:val="0045074C"/>
    <w:rsid w:val="00450CFA"/>
    <w:rsid w:val="004511FA"/>
    <w:rsid w:val="0045141E"/>
    <w:rsid w:val="00451545"/>
    <w:rsid w:val="00451710"/>
    <w:rsid w:val="00451857"/>
    <w:rsid w:val="00451BC0"/>
    <w:rsid w:val="00451D16"/>
    <w:rsid w:val="00452011"/>
    <w:rsid w:val="0045203F"/>
    <w:rsid w:val="0045204D"/>
    <w:rsid w:val="0045207E"/>
    <w:rsid w:val="0045211C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5771F"/>
    <w:rsid w:val="00457A9C"/>
    <w:rsid w:val="00460722"/>
    <w:rsid w:val="00460739"/>
    <w:rsid w:val="00460898"/>
    <w:rsid w:val="00461041"/>
    <w:rsid w:val="00461586"/>
    <w:rsid w:val="00461869"/>
    <w:rsid w:val="004619D1"/>
    <w:rsid w:val="00461D84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3E9A"/>
    <w:rsid w:val="00463F27"/>
    <w:rsid w:val="00464215"/>
    <w:rsid w:val="004647C4"/>
    <w:rsid w:val="004648C8"/>
    <w:rsid w:val="00464CBA"/>
    <w:rsid w:val="00464E7B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6EC"/>
    <w:rsid w:val="00466B47"/>
    <w:rsid w:val="00466D87"/>
    <w:rsid w:val="00466E04"/>
    <w:rsid w:val="0046758B"/>
    <w:rsid w:val="00467CF1"/>
    <w:rsid w:val="00467D5D"/>
    <w:rsid w:val="0047042B"/>
    <w:rsid w:val="00470444"/>
    <w:rsid w:val="004705DD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2DED"/>
    <w:rsid w:val="00473248"/>
    <w:rsid w:val="00473738"/>
    <w:rsid w:val="0047386D"/>
    <w:rsid w:val="00473AF2"/>
    <w:rsid w:val="0047402E"/>
    <w:rsid w:val="004740BC"/>
    <w:rsid w:val="00474313"/>
    <w:rsid w:val="004745E7"/>
    <w:rsid w:val="00474634"/>
    <w:rsid w:val="00474C5B"/>
    <w:rsid w:val="00475357"/>
    <w:rsid w:val="004758D4"/>
    <w:rsid w:val="00475F97"/>
    <w:rsid w:val="00476322"/>
    <w:rsid w:val="00476655"/>
    <w:rsid w:val="004768BE"/>
    <w:rsid w:val="0047722A"/>
    <w:rsid w:val="00477345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59"/>
    <w:rsid w:val="004836C5"/>
    <w:rsid w:val="00483CAD"/>
    <w:rsid w:val="004840A6"/>
    <w:rsid w:val="00484B3E"/>
    <w:rsid w:val="004850EE"/>
    <w:rsid w:val="00485432"/>
    <w:rsid w:val="004857EA"/>
    <w:rsid w:val="00485AA2"/>
    <w:rsid w:val="00485F1D"/>
    <w:rsid w:val="00485F7F"/>
    <w:rsid w:val="00486203"/>
    <w:rsid w:val="004862C4"/>
    <w:rsid w:val="00486725"/>
    <w:rsid w:val="00486847"/>
    <w:rsid w:val="00486BAC"/>
    <w:rsid w:val="00486BB9"/>
    <w:rsid w:val="004873C5"/>
    <w:rsid w:val="004876A8"/>
    <w:rsid w:val="004876E2"/>
    <w:rsid w:val="004878AA"/>
    <w:rsid w:val="00487A07"/>
    <w:rsid w:val="00487B1B"/>
    <w:rsid w:val="00487F3F"/>
    <w:rsid w:val="00490624"/>
    <w:rsid w:val="00490F5C"/>
    <w:rsid w:val="004910CA"/>
    <w:rsid w:val="0049138A"/>
    <w:rsid w:val="00491395"/>
    <w:rsid w:val="00491B2A"/>
    <w:rsid w:val="00491E6B"/>
    <w:rsid w:val="0049218C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01E"/>
    <w:rsid w:val="0049427C"/>
    <w:rsid w:val="00494348"/>
    <w:rsid w:val="004947D4"/>
    <w:rsid w:val="00495214"/>
    <w:rsid w:val="004952F4"/>
    <w:rsid w:val="004953F4"/>
    <w:rsid w:val="00495765"/>
    <w:rsid w:val="0049602D"/>
    <w:rsid w:val="00496218"/>
    <w:rsid w:val="0049688E"/>
    <w:rsid w:val="00496913"/>
    <w:rsid w:val="00496B61"/>
    <w:rsid w:val="00496B87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23"/>
    <w:rsid w:val="004A2683"/>
    <w:rsid w:val="004A276A"/>
    <w:rsid w:val="004A2BD8"/>
    <w:rsid w:val="004A2D51"/>
    <w:rsid w:val="004A339F"/>
    <w:rsid w:val="004A351E"/>
    <w:rsid w:val="004A3819"/>
    <w:rsid w:val="004A4359"/>
    <w:rsid w:val="004A4778"/>
    <w:rsid w:val="004A4792"/>
    <w:rsid w:val="004A48D8"/>
    <w:rsid w:val="004A51EC"/>
    <w:rsid w:val="004A5300"/>
    <w:rsid w:val="004A533C"/>
    <w:rsid w:val="004A536C"/>
    <w:rsid w:val="004A5433"/>
    <w:rsid w:val="004A5676"/>
    <w:rsid w:val="004A577D"/>
    <w:rsid w:val="004A57EE"/>
    <w:rsid w:val="004A58F7"/>
    <w:rsid w:val="004A5F17"/>
    <w:rsid w:val="004A5F59"/>
    <w:rsid w:val="004A6075"/>
    <w:rsid w:val="004A651F"/>
    <w:rsid w:val="004A69B8"/>
    <w:rsid w:val="004A6A7D"/>
    <w:rsid w:val="004A6D26"/>
    <w:rsid w:val="004A71C1"/>
    <w:rsid w:val="004A72D3"/>
    <w:rsid w:val="004A75CD"/>
    <w:rsid w:val="004A7838"/>
    <w:rsid w:val="004A7997"/>
    <w:rsid w:val="004A79A3"/>
    <w:rsid w:val="004A7B84"/>
    <w:rsid w:val="004A7CDE"/>
    <w:rsid w:val="004A7CF8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2BC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3B8"/>
    <w:rsid w:val="004B6776"/>
    <w:rsid w:val="004B67A3"/>
    <w:rsid w:val="004B6BB8"/>
    <w:rsid w:val="004B6C07"/>
    <w:rsid w:val="004B6C51"/>
    <w:rsid w:val="004B6CC9"/>
    <w:rsid w:val="004B6DD6"/>
    <w:rsid w:val="004B6E99"/>
    <w:rsid w:val="004B7296"/>
    <w:rsid w:val="004B7350"/>
    <w:rsid w:val="004B76A4"/>
    <w:rsid w:val="004B7795"/>
    <w:rsid w:val="004B77BA"/>
    <w:rsid w:val="004B7950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CA7"/>
    <w:rsid w:val="004C3E0C"/>
    <w:rsid w:val="004C3E2A"/>
    <w:rsid w:val="004C3F70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79"/>
    <w:rsid w:val="004C6184"/>
    <w:rsid w:val="004C6642"/>
    <w:rsid w:val="004C6A57"/>
    <w:rsid w:val="004C6B7E"/>
    <w:rsid w:val="004C7020"/>
    <w:rsid w:val="004C7B51"/>
    <w:rsid w:val="004D01C2"/>
    <w:rsid w:val="004D0255"/>
    <w:rsid w:val="004D051D"/>
    <w:rsid w:val="004D07F5"/>
    <w:rsid w:val="004D09B2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F54"/>
    <w:rsid w:val="004D303B"/>
    <w:rsid w:val="004D3953"/>
    <w:rsid w:val="004D3FA0"/>
    <w:rsid w:val="004D4008"/>
    <w:rsid w:val="004D45EB"/>
    <w:rsid w:val="004D478A"/>
    <w:rsid w:val="004D4C0F"/>
    <w:rsid w:val="004D5277"/>
    <w:rsid w:val="004D5762"/>
    <w:rsid w:val="004D69E8"/>
    <w:rsid w:val="004D6A80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19AA"/>
    <w:rsid w:val="004E19BE"/>
    <w:rsid w:val="004E1CA1"/>
    <w:rsid w:val="004E2035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0B5"/>
    <w:rsid w:val="004F0116"/>
    <w:rsid w:val="004F03FB"/>
    <w:rsid w:val="004F04EA"/>
    <w:rsid w:val="004F06BB"/>
    <w:rsid w:val="004F11F7"/>
    <w:rsid w:val="004F128B"/>
    <w:rsid w:val="004F13B3"/>
    <w:rsid w:val="004F1647"/>
    <w:rsid w:val="004F16EF"/>
    <w:rsid w:val="004F1891"/>
    <w:rsid w:val="004F1D7C"/>
    <w:rsid w:val="004F1E7F"/>
    <w:rsid w:val="004F1F9A"/>
    <w:rsid w:val="004F23C7"/>
    <w:rsid w:val="004F255B"/>
    <w:rsid w:val="004F27EE"/>
    <w:rsid w:val="004F2971"/>
    <w:rsid w:val="004F2988"/>
    <w:rsid w:val="004F2FA3"/>
    <w:rsid w:val="004F307C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5F5E"/>
    <w:rsid w:val="004F6397"/>
    <w:rsid w:val="004F63BB"/>
    <w:rsid w:val="004F67FB"/>
    <w:rsid w:val="004F686B"/>
    <w:rsid w:val="004F7037"/>
    <w:rsid w:val="004F7223"/>
    <w:rsid w:val="004F72A9"/>
    <w:rsid w:val="004F7310"/>
    <w:rsid w:val="004F75CC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0EF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96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B4E"/>
    <w:rsid w:val="00513D56"/>
    <w:rsid w:val="00513F65"/>
    <w:rsid w:val="005140D6"/>
    <w:rsid w:val="00514152"/>
    <w:rsid w:val="0051421C"/>
    <w:rsid w:val="005144E4"/>
    <w:rsid w:val="00514626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2C2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CFB"/>
    <w:rsid w:val="00522F35"/>
    <w:rsid w:val="00522FB2"/>
    <w:rsid w:val="005230C4"/>
    <w:rsid w:val="00523228"/>
    <w:rsid w:val="005237D8"/>
    <w:rsid w:val="00523DA1"/>
    <w:rsid w:val="00523DF7"/>
    <w:rsid w:val="005240BF"/>
    <w:rsid w:val="005242CE"/>
    <w:rsid w:val="005243D5"/>
    <w:rsid w:val="005245C2"/>
    <w:rsid w:val="0052466E"/>
    <w:rsid w:val="005249ED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8AF"/>
    <w:rsid w:val="005319C4"/>
    <w:rsid w:val="005319FF"/>
    <w:rsid w:val="00531A02"/>
    <w:rsid w:val="00531B44"/>
    <w:rsid w:val="00531D37"/>
    <w:rsid w:val="00531D5D"/>
    <w:rsid w:val="005321B6"/>
    <w:rsid w:val="00532874"/>
    <w:rsid w:val="00532C28"/>
    <w:rsid w:val="00532E62"/>
    <w:rsid w:val="00532F1D"/>
    <w:rsid w:val="00533A8F"/>
    <w:rsid w:val="00533D9A"/>
    <w:rsid w:val="00533EBD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1A4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37E62"/>
    <w:rsid w:val="0054021D"/>
    <w:rsid w:val="0054080D"/>
    <w:rsid w:val="00540A38"/>
    <w:rsid w:val="00540AF3"/>
    <w:rsid w:val="005412CA"/>
    <w:rsid w:val="0054148D"/>
    <w:rsid w:val="00541A47"/>
    <w:rsid w:val="00541A72"/>
    <w:rsid w:val="00541B64"/>
    <w:rsid w:val="00541D7B"/>
    <w:rsid w:val="00541DCE"/>
    <w:rsid w:val="00541EC7"/>
    <w:rsid w:val="00542104"/>
    <w:rsid w:val="0054218D"/>
    <w:rsid w:val="005423A1"/>
    <w:rsid w:val="00542549"/>
    <w:rsid w:val="005425D6"/>
    <w:rsid w:val="00542903"/>
    <w:rsid w:val="00542E8E"/>
    <w:rsid w:val="005432F4"/>
    <w:rsid w:val="00543436"/>
    <w:rsid w:val="005434C7"/>
    <w:rsid w:val="00543611"/>
    <w:rsid w:val="0054375A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47F02"/>
    <w:rsid w:val="0055005D"/>
    <w:rsid w:val="00550267"/>
    <w:rsid w:val="00550519"/>
    <w:rsid w:val="00550851"/>
    <w:rsid w:val="0055096F"/>
    <w:rsid w:val="00550B2A"/>
    <w:rsid w:val="00550B8A"/>
    <w:rsid w:val="00550C5E"/>
    <w:rsid w:val="00551221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810"/>
    <w:rsid w:val="00553D3B"/>
    <w:rsid w:val="00554523"/>
    <w:rsid w:val="0055491B"/>
    <w:rsid w:val="00554CEC"/>
    <w:rsid w:val="00554E22"/>
    <w:rsid w:val="00555292"/>
    <w:rsid w:val="00555547"/>
    <w:rsid w:val="005555A1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6E7E"/>
    <w:rsid w:val="00556F09"/>
    <w:rsid w:val="00556F39"/>
    <w:rsid w:val="00557086"/>
    <w:rsid w:val="00557124"/>
    <w:rsid w:val="00557203"/>
    <w:rsid w:val="0055747F"/>
    <w:rsid w:val="005578E0"/>
    <w:rsid w:val="00557B07"/>
    <w:rsid w:val="00557C9C"/>
    <w:rsid w:val="00557E92"/>
    <w:rsid w:val="00560059"/>
    <w:rsid w:val="005606B7"/>
    <w:rsid w:val="005609B3"/>
    <w:rsid w:val="00561043"/>
    <w:rsid w:val="00561060"/>
    <w:rsid w:val="00561125"/>
    <w:rsid w:val="00561430"/>
    <w:rsid w:val="005614B8"/>
    <w:rsid w:val="00561524"/>
    <w:rsid w:val="005617B0"/>
    <w:rsid w:val="0056195B"/>
    <w:rsid w:val="00561C66"/>
    <w:rsid w:val="00561E4B"/>
    <w:rsid w:val="00561E71"/>
    <w:rsid w:val="00562345"/>
    <w:rsid w:val="00562520"/>
    <w:rsid w:val="00562729"/>
    <w:rsid w:val="00562944"/>
    <w:rsid w:val="0056326D"/>
    <w:rsid w:val="005633C0"/>
    <w:rsid w:val="005635C5"/>
    <w:rsid w:val="005638F4"/>
    <w:rsid w:val="00563BDC"/>
    <w:rsid w:val="00563F2D"/>
    <w:rsid w:val="00563FD0"/>
    <w:rsid w:val="00564041"/>
    <w:rsid w:val="00564059"/>
    <w:rsid w:val="005642A6"/>
    <w:rsid w:val="005642BC"/>
    <w:rsid w:val="005643F2"/>
    <w:rsid w:val="0056454E"/>
    <w:rsid w:val="00564934"/>
    <w:rsid w:val="00564985"/>
    <w:rsid w:val="00564B1F"/>
    <w:rsid w:val="00564B30"/>
    <w:rsid w:val="005654C0"/>
    <w:rsid w:val="0056581F"/>
    <w:rsid w:val="00565B12"/>
    <w:rsid w:val="005662B9"/>
    <w:rsid w:val="0056643C"/>
    <w:rsid w:val="0056697F"/>
    <w:rsid w:val="00566DA0"/>
    <w:rsid w:val="00567442"/>
    <w:rsid w:val="00567C81"/>
    <w:rsid w:val="00567D07"/>
    <w:rsid w:val="00570123"/>
    <w:rsid w:val="00570159"/>
    <w:rsid w:val="005709DB"/>
    <w:rsid w:val="00570DF9"/>
    <w:rsid w:val="00570E22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B8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5F7"/>
    <w:rsid w:val="00575839"/>
    <w:rsid w:val="0057590C"/>
    <w:rsid w:val="00575A81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BEC"/>
    <w:rsid w:val="00580C31"/>
    <w:rsid w:val="0058170F"/>
    <w:rsid w:val="00581A14"/>
    <w:rsid w:val="00581AAF"/>
    <w:rsid w:val="00581BA4"/>
    <w:rsid w:val="00581C95"/>
    <w:rsid w:val="0058204F"/>
    <w:rsid w:val="005821DB"/>
    <w:rsid w:val="0058234C"/>
    <w:rsid w:val="005832BC"/>
    <w:rsid w:val="00583C2E"/>
    <w:rsid w:val="00583CF9"/>
    <w:rsid w:val="00583D32"/>
    <w:rsid w:val="0058435E"/>
    <w:rsid w:val="005843DB"/>
    <w:rsid w:val="00584474"/>
    <w:rsid w:val="00584A3F"/>
    <w:rsid w:val="00584D79"/>
    <w:rsid w:val="00585144"/>
    <w:rsid w:val="005852BB"/>
    <w:rsid w:val="00585881"/>
    <w:rsid w:val="00585A2B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1E3"/>
    <w:rsid w:val="0059120C"/>
    <w:rsid w:val="00591749"/>
    <w:rsid w:val="0059192C"/>
    <w:rsid w:val="005919FE"/>
    <w:rsid w:val="00591A8D"/>
    <w:rsid w:val="00591B10"/>
    <w:rsid w:val="00591B87"/>
    <w:rsid w:val="00591EEF"/>
    <w:rsid w:val="0059240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7C0"/>
    <w:rsid w:val="00595A86"/>
    <w:rsid w:val="00595C95"/>
    <w:rsid w:val="00595E8C"/>
    <w:rsid w:val="005967D1"/>
    <w:rsid w:val="005968BA"/>
    <w:rsid w:val="00596934"/>
    <w:rsid w:val="0059698A"/>
    <w:rsid w:val="00596CA5"/>
    <w:rsid w:val="00596D27"/>
    <w:rsid w:val="00597128"/>
    <w:rsid w:val="0059781B"/>
    <w:rsid w:val="005978E5"/>
    <w:rsid w:val="005979E3"/>
    <w:rsid w:val="00597D00"/>
    <w:rsid w:val="00597F53"/>
    <w:rsid w:val="00597FDD"/>
    <w:rsid w:val="005A0266"/>
    <w:rsid w:val="005A0990"/>
    <w:rsid w:val="005A1021"/>
    <w:rsid w:val="005A1437"/>
    <w:rsid w:val="005A1978"/>
    <w:rsid w:val="005A1F71"/>
    <w:rsid w:val="005A21F3"/>
    <w:rsid w:val="005A2674"/>
    <w:rsid w:val="005A2C97"/>
    <w:rsid w:val="005A2CC4"/>
    <w:rsid w:val="005A2E8C"/>
    <w:rsid w:val="005A356F"/>
    <w:rsid w:val="005A362D"/>
    <w:rsid w:val="005A364F"/>
    <w:rsid w:val="005A388C"/>
    <w:rsid w:val="005A38B2"/>
    <w:rsid w:val="005A39FC"/>
    <w:rsid w:val="005A3D11"/>
    <w:rsid w:val="005A3E5F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291"/>
    <w:rsid w:val="005A6414"/>
    <w:rsid w:val="005A65AF"/>
    <w:rsid w:val="005A662A"/>
    <w:rsid w:val="005A6673"/>
    <w:rsid w:val="005A68BF"/>
    <w:rsid w:val="005A6A70"/>
    <w:rsid w:val="005A6C9D"/>
    <w:rsid w:val="005A7400"/>
    <w:rsid w:val="005A7402"/>
    <w:rsid w:val="005A7500"/>
    <w:rsid w:val="005A7BB3"/>
    <w:rsid w:val="005B04D0"/>
    <w:rsid w:val="005B0A35"/>
    <w:rsid w:val="005B0C0C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90F"/>
    <w:rsid w:val="005B1D3E"/>
    <w:rsid w:val="005B1DAB"/>
    <w:rsid w:val="005B1DE6"/>
    <w:rsid w:val="005B1E01"/>
    <w:rsid w:val="005B1F77"/>
    <w:rsid w:val="005B20B6"/>
    <w:rsid w:val="005B293A"/>
    <w:rsid w:val="005B294D"/>
    <w:rsid w:val="005B2A16"/>
    <w:rsid w:val="005B2D66"/>
    <w:rsid w:val="005B2DE1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143"/>
    <w:rsid w:val="005B537B"/>
    <w:rsid w:val="005B545E"/>
    <w:rsid w:val="005B5466"/>
    <w:rsid w:val="005B5476"/>
    <w:rsid w:val="005B5837"/>
    <w:rsid w:val="005B5840"/>
    <w:rsid w:val="005B5C62"/>
    <w:rsid w:val="005B63D6"/>
    <w:rsid w:val="005B64A8"/>
    <w:rsid w:val="005B6585"/>
    <w:rsid w:val="005B677E"/>
    <w:rsid w:val="005B696F"/>
    <w:rsid w:val="005B6E1D"/>
    <w:rsid w:val="005B6E9F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329"/>
    <w:rsid w:val="005C0AA0"/>
    <w:rsid w:val="005C0C9E"/>
    <w:rsid w:val="005C0E8F"/>
    <w:rsid w:val="005C11FD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85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C49"/>
    <w:rsid w:val="005C5030"/>
    <w:rsid w:val="005C55C6"/>
    <w:rsid w:val="005C55F6"/>
    <w:rsid w:val="005C5834"/>
    <w:rsid w:val="005C5AA5"/>
    <w:rsid w:val="005C5DCD"/>
    <w:rsid w:val="005C5EF2"/>
    <w:rsid w:val="005C5F06"/>
    <w:rsid w:val="005C61A5"/>
    <w:rsid w:val="005C6436"/>
    <w:rsid w:val="005C650A"/>
    <w:rsid w:val="005C6663"/>
    <w:rsid w:val="005C68BA"/>
    <w:rsid w:val="005C68F0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2B"/>
    <w:rsid w:val="005D1475"/>
    <w:rsid w:val="005D16A9"/>
    <w:rsid w:val="005D1A55"/>
    <w:rsid w:val="005D21A4"/>
    <w:rsid w:val="005D2931"/>
    <w:rsid w:val="005D2E2B"/>
    <w:rsid w:val="005D36EC"/>
    <w:rsid w:val="005D3838"/>
    <w:rsid w:val="005D42BA"/>
    <w:rsid w:val="005D438D"/>
    <w:rsid w:val="005D465E"/>
    <w:rsid w:val="005D4981"/>
    <w:rsid w:val="005D4ED9"/>
    <w:rsid w:val="005D4F41"/>
    <w:rsid w:val="005D5503"/>
    <w:rsid w:val="005D5728"/>
    <w:rsid w:val="005D585D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0D26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770"/>
    <w:rsid w:val="005E28E2"/>
    <w:rsid w:val="005E30D5"/>
    <w:rsid w:val="005E3306"/>
    <w:rsid w:val="005E347D"/>
    <w:rsid w:val="005E39E2"/>
    <w:rsid w:val="005E3EB0"/>
    <w:rsid w:val="005E4112"/>
    <w:rsid w:val="005E44EB"/>
    <w:rsid w:val="005E4626"/>
    <w:rsid w:val="005E47BB"/>
    <w:rsid w:val="005E4C1E"/>
    <w:rsid w:val="005E4DC2"/>
    <w:rsid w:val="005E51C3"/>
    <w:rsid w:val="005E538A"/>
    <w:rsid w:val="005E5773"/>
    <w:rsid w:val="005E578A"/>
    <w:rsid w:val="005E5A12"/>
    <w:rsid w:val="005E5A71"/>
    <w:rsid w:val="005E5B33"/>
    <w:rsid w:val="005E6027"/>
    <w:rsid w:val="005E618D"/>
    <w:rsid w:val="005E6289"/>
    <w:rsid w:val="005E64EF"/>
    <w:rsid w:val="005E6520"/>
    <w:rsid w:val="005E6853"/>
    <w:rsid w:val="005E68EB"/>
    <w:rsid w:val="005E6BC5"/>
    <w:rsid w:val="005E6EAE"/>
    <w:rsid w:val="005E6FFC"/>
    <w:rsid w:val="005E7166"/>
    <w:rsid w:val="005E725E"/>
    <w:rsid w:val="005E7266"/>
    <w:rsid w:val="005E7466"/>
    <w:rsid w:val="005E749B"/>
    <w:rsid w:val="005E75EB"/>
    <w:rsid w:val="005E7705"/>
    <w:rsid w:val="005E7734"/>
    <w:rsid w:val="005E7A01"/>
    <w:rsid w:val="005E7B4F"/>
    <w:rsid w:val="005E7D4F"/>
    <w:rsid w:val="005F00A9"/>
    <w:rsid w:val="005F030E"/>
    <w:rsid w:val="005F075B"/>
    <w:rsid w:val="005F1278"/>
    <w:rsid w:val="005F14E1"/>
    <w:rsid w:val="005F17FF"/>
    <w:rsid w:val="005F1A71"/>
    <w:rsid w:val="005F1B1D"/>
    <w:rsid w:val="005F1B80"/>
    <w:rsid w:val="005F1CC2"/>
    <w:rsid w:val="005F1E8D"/>
    <w:rsid w:val="005F243E"/>
    <w:rsid w:val="005F25DA"/>
    <w:rsid w:val="005F278E"/>
    <w:rsid w:val="005F2FB8"/>
    <w:rsid w:val="005F303F"/>
    <w:rsid w:val="005F347B"/>
    <w:rsid w:val="005F3E86"/>
    <w:rsid w:val="005F436A"/>
    <w:rsid w:val="005F4495"/>
    <w:rsid w:val="005F47CA"/>
    <w:rsid w:val="005F4AEB"/>
    <w:rsid w:val="005F4C47"/>
    <w:rsid w:val="005F4D0A"/>
    <w:rsid w:val="005F5020"/>
    <w:rsid w:val="005F53C4"/>
    <w:rsid w:val="005F552C"/>
    <w:rsid w:val="005F578D"/>
    <w:rsid w:val="005F58DE"/>
    <w:rsid w:val="005F595B"/>
    <w:rsid w:val="005F5D64"/>
    <w:rsid w:val="005F5DA7"/>
    <w:rsid w:val="005F5DDB"/>
    <w:rsid w:val="005F61CD"/>
    <w:rsid w:val="005F6587"/>
    <w:rsid w:val="005F68DF"/>
    <w:rsid w:val="005F6B83"/>
    <w:rsid w:val="005F6F6F"/>
    <w:rsid w:val="005F7038"/>
    <w:rsid w:val="005F70A6"/>
    <w:rsid w:val="005F74ED"/>
    <w:rsid w:val="005F75F9"/>
    <w:rsid w:val="005F76CC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4EF"/>
    <w:rsid w:val="00601898"/>
    <w:rsid w:val="00601A14"/>
    <w:rsid w:val="00601A59"/>
    <w:rsid w:val="00601A61"/>
    <w:rsid w:val="00601B5A"/>
    <w:rsid w:val="00601BBB"/>
    <w:rsid w:val="006021B7"/>
    <w:rsid w:val="00602343"/>
    <w:rsid w:val="00602B2C"/>
    <w:rsid w:val="00603102"/>
    <w:rsid w:val="00603295"/>
    <w:rsid w:val="00603468"/>
    <w:rsid w:val="00603A65"/>
    <w:rsid w:val="006040AC"/>
    <w:rsid w:val="006040EA"/>
    <w:rsid w:val="00604343"/>
    <w:rsid w:val="006046AE"/>
    <w:rsid w:val="00604977"/>
    <w:rsid w:val="00604DEE"/>
    <w:rsid w:val="00604FE8"/>
    <w:rsid w:val="006051C7"/>
    <w:rsid w:val="00605468"/>
    <w:rsid w:val="006055A7"/>
    <w:rsid w:val="006057E5"/>
    <w:rsid w:val="00605A61"/>
    <w:rsid w:val="00605E2D"/>
    <w:rsid w:val="006062BA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69"/>
    <w:rsid w:val="00611081"/>
    <w:rsid w:val="006113B6"/>
    <w:rsid w:val="00611519"/>
    <w:rsid w:val="0061178A"/>
    <w:rsid w:val="00611C8D"/>
    <w:rsid w:val="00611D65"/>
    <w:rsid w:val="00611DBD"/>
    <w:rsid w:val="00611F58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002"/>
    <w:rsid w:val="00616581"/>
    <w:rsid w:val="0061679B"/>
    <w:rsid w:val="006167B7"/>
    <w:rsid w:val="00616D01"/>
    <w:rsid w:val="00616D82"/>
    <w:rsid w:val="00617354"/>
    <w:rsid w:val="00617370"/>
    <w:rsid w:val="006179C5"/>
    <w:rsid w:val="00617B41"/>
    <w:rsid w:val="00620094"/>
    <w:rsid w:val="00620341"/>
    <w:rsid w:val="00620564"/>
    <w:rsid w:val="00620678"/>
    <w:rsid w:val="0062071B"/>
    <w:rsid w:val="00620955"/>
    <w:rsid w:val="00620E1D"/>
    <w:rsid w:val="00621012"/>
    <w:rsid w:val="00621781"/>
    <w:rsid w:val="00621CC1"/>
    <w:rsid w:val="00621FF2"/>
    <w:rsid w:val="00622540"/>
    <w:rsid w:val="006227D4"/>
    <w:rsid w:val="0062292C"/>
    <w:rsid w:val="00622933"/>
    <w:rsid w:val="00622A8D"/>
    <w:rsid w:val="00622AD3"/>
    <w:rsid w:val="00622FCE"/>
    <w:rsid w:val="006230F8"/>
    <w:rsid w:val="00623851"/>
    <w:rsid w:val="00624027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477"/>
    <w:rsid w:val="00626618"/>
    <w:rsid w:val="00626B5A"/>
    <w:rsid w:val="00627184"/>
    <w:rsid w:val="00627223"/>
    <w:rsid w:val="00627335"/>
    <w:rsid w:val="0062743D"/>
    <w:rsid w:val="0062748B"/>
    <w:rsid w:val="0062761F"/>
    <w:rsid w:val="006276D9"/>
    <w:rsid w:val="0062771A"/>
    <w:rsid w:val="00627C7B"/>
    <w:rsid w:val="00627E26"/>
    <w:rsid w:val="00630149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8DA"/>
    <w:rsid w:val="00631B03"/>
    <w:rsid w:val="00631CA8"/>
    <w:rsid w:val="006323E4"/>
    <w:rsid w:val="00632FF1"/>
    <w:rsid w:val="00633DDC"/>
    <w:rsid w:val="00634010"/>
    <w:rsid w:val="00634118"/>
    <w:rsid w:val="00634258"/>
    <w:rsid w:val="006345A4"/>
    <w:rsid w:val="006345AA"/>
    <w:rsid w:val="00634C65"/>
    <w:rsid w:val="00634C7D"/>
    <w:rsid w:val="00634CFC"/>
    <w:rsid w:val="00634F15"/>
    <w:rsid w:val="00635521"/>
    <w:rsid w:val="006356C3"/>
    <w:rsid w:val="00635746"/>
    <w:rsid w:val="00635BD3"/>
    <w:rsid w:val="00635D8A"/>
    <w:rsid w:val="00636039"/>
    <w:rsid w:val="006360FB"/>
    <w:rsid w:val="006361F4"/>
    <w:rsid w:val="00636374"/>
    <w:rsid w:val="006363D6"/>
    <w:rsid w:val="006365A9"/>
    <w:rsid w:val="006366C3"/>
    <w:rsid w:val="00636995"/>
    <w:rsid w:val="00636BAD"/>
    <w:rsid w:val="00636D59"/>
    <w:rsid w:val="00636DD8"/>
    <w:rsid w:val="00637294"/>
    <w:rsid w:val="00637573"/>
    <w:rsid w:val="00637578"/>
    <w:rsid w:val="00637766"/>
    <w:rsid w:val="006378B1"/>
    <w:rsid w:val="006378D3"/>
    <w:rsid w:val="00637970"/>
    <w:rsid w:val="00637A87"/>
    <w:rsid w:val="00637D2D"/>
    <w:rsid w:val="0064033C"/>
    <w:rsid w:val="00640547"/>
    <w:rsid w:val="0064078B"/>
    <w:rsid w:val="00640801"/>
    <w:rsid w:val="006409D1"/>
    <w:rsid w:val="00640A0A"/>
    <w:rsid w:val="00640BD8"/>
    <w:rsid w:val="00640C78"/>
    <w:rsid w:val="00640D25"/>
    <w:rsid w:val="00640D61"/>
    <w:rsid w:val="00640D85"/>
    <w:rsid w:val="00640FE2"/>
    <w:rsid w:val="00641286"/>
    <w:rsid w:val="0064163C"/>
    <w:rsid w:val="00641B33"/>
    <w:rsid w:val="00641E08"/>
    <w:rsid w:val="00641E6F"/>
    <w:rsid w:val="006423B5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A78"/>
    <w:rsid w:val="00645D38"/>
    <w:rsid w:val="00645EA9"/>
    <w:rsid w:val="00646221"/>
    <w:rsid w:val="006464B6"/>
    <w:rsid w:val="006466BA"/>
    <w:rsid w:val="006469D5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00C"/>
    <w:rsid w:val="00650B17"/>
    <w:rsid w:val="00650D47"/>
    <w:rsid w:val="00651289"/>
    <w:rsid w:val="00651313"/>
    <w:rsid w:val="006513C5"/>
    <w:rsid w:val="00651410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3AAD"/>
    <w:rsid w:val="006543DD"/>
    <w:rsid w:val="0065459B"/>
    <w:rsid w:val="0065473B"/>
    <w:rsid w:val="0065490D"/>
    <w:rsid w:val="00654A44"/>
    <w:rsid w:val="00654A8B"/>
    <w:rsid w:val="00654D6A"/>
    <w:rsid w:val="00654FAC"/>
    <w:rsid w:val="00655179"/>
    <w:rsid w:val="006552CD"/>
    <w:rsid w:val="006558FD"/>
    <w:rsid w:val="006559B3"/>
    <w:rsid w:val="006559B4"/>
    <w:rsid w:val="006561BE"/>
    <w:rsid w:val="00656218"/>
    <w:rsid w:val="006564E9"/>
    <w:rsid w:val="0065659A"/>
    <w:rsid w:val="0065663B"/>
    <w:rsid w:val="00656684"/>
    <w:rsid w:val="0065686E"/>
    <w:rsid w:val="00656B0B"/>
    <w:rsid w:val="00656CBA"/>
    <w:rsid w:val="00657017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A56"/>
    <w:rsid w:val="00660D74"/>
    <w:rsid w:val="00660DC7"/>
    <w:rsid w:val="006610BF"/>
    <w:rsid w:val="006611E7"/>
    <w:rsid w:val="00661543"/>
    <w:rsid w:val="00661AA4"/>
    <w:rsid w:val="00661CFD"/>
    <w:rsid w:val="00661E49"/>
    <w:rsid w:val="00661ECC"/>
    <w:rsid w:val="00661F8D"/>
    <w:rsid w:val="00661F96"/>
    <w:rsid w:val="00662173"/>
    <w:rsid w:val="006621D3"/>
    <w:rsid w:val="006622F6"/>
    <w:rsid w:val="00662389"/>
    <w:rsid w:val="00662401"/>
    <w:rsid w:val="006626AF"/>
    <w:rsid w:val="006628A7"/>
    <w:rsid w:val="006629F0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374"/>
    <w:rsid w:val="00664481"/>
    <w:rsid w:val="00664C33"/>
    <w:rsid w:val="006650DA"/>
    <w:rsid w:val="00665120"/>
    <w:rsid w:val="006654B7"/>
    <w:rsid w:val="00665596"/>
    <w:rsid w:val="006656A0"/>
    <w:rsid w:val="00665FA7"/>
    <w:rsid w:val="0066608D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A"/>
    <w:rsid w:val="0067005C"/>
    <w:rsid w:val="0067024C"/>
    <w:rsid w:val="0067030A"/>
    <w:rsid w:val="00670791"/>
    <w:rsid w:val="00670838"/>
    <w:rsid w:val="00670DEB"/>
    <w:rsid w:val="00670EDC"/>
    <w:rsid w:val="006715B2"/>
    <w:rsid w:val="006715BF"/>
    <w:rsid w:val="00671822"/>
    <w:rsid w:val="006720D4"/>
    <w:rsid w:val="00672712"/>
    <w:rsid w:val="00672746"/>
    <w:rsid w:val="00672BC4"/>
    <w:rsid w:val="00672E9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476"/>
    <w:rsid w:val="0067584C"/>
    <w:rsid w:val="00675B33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AB0"/>
    <w:rsid w:val="00676DE9"/>
    <w:rsid w:val="00676FEE"/>
    <w:rsid w:val="00677171"/>
    <w:rsid w:val="006776B0"/>
    <w:rsid w:val="0067782D"/>
    <w:rsid w:val="00677C9B"/>
    <w:rsid w:val="00677F93"/>
    <w:rsid w:val="0068018E"/>
    <w:rsid w:val="00680326"/>
    <w:rsid w:val="00680370"/>
    <w:rsid w:val="006803CE"/>
    <w:rsid w:val="00680409"/>
    <w:rsid w:val="0068049D"/>
    <w:rsid w:val="006804E2"/>
    <w:rsid w:val="006807C8"/>
    <w:rsid w:val="00680C1E"/>
    <w:rsid w:val="00680E9A"/>
    <w:rsid w:val="00680F6D"/>
    <w:rsid w:val="00681003"/>
    <w:rsid w:val="0068128C"/>
    <w:rsid w:val="006812E8"/>
    <w:rsid w:val="0068156C"/>
    <w:rsid w:val="0068160F"/>
    <w:rsid w:val="00681696"/>
    <w:rsid w:val="0068173F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A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B03"/>
    <w:rsid w:val="006914C5"/>
    <w:rsid w:val="00691757"/>
    <w:rsid w:val="00691985"/>
    <w:rsid w:val="00691AC7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53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090"/>
    <w:rsid w:val="00695098"/>
    <w:rsid w:val="00695211"/>
    <w:rsid w:val="00695369"/>
    <w:rsid w:val="0069563B"/>
    <w:rsid w:val="00695900"/>
    <w:rsid w:val="00695AD3"/>
    <w:rsid w:val="00695B08"/>
    <w:rsid w:val="00695DCF"/>
    <w:rsid w:val="00695EFE"/>
    <w:rsid w:val="00696244"/>
    <w:rsid w:val="0069632C"/>
    <w:rsid w:val="00696376"/>
    <w:rsid w:val="00696A00"/>
    <w:rsid w:val="00696CA8"/>
    <w:rsid w:val="00696D7E"/>
    <w:rsid w:val="0069714C"/>
    <w:rsid w:val="0069765B"/>
    <w:rsid w:val="00697B2F"/>
    <w:rsid w:val="00697FAC"/>
    <w:rsid w:val="006A0094"/>
    <w:rsid w:val="006A0115"/>
    <w:rsid w:val="006A0451"/>
    <w:rsid w:val="006A0722"/>
    <w:rsid w:val="006A0E0F"/>
    <w:rsid w:val="006A10A5"/>
    <w:rsid w:val="006A14CC"/>
    <w:rsid w:val="006A1667"/>
    <w:rsid w:val="006A18D5"/>
    <w:rsid w:val="006A1B0E"/>
    <w:rsid w:val="006A1B37"/>
    <w:rsid w:val="006A1DD2"/>
    <w:rsid w:val="006A1F00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86B"/>
    <w:rsid w:val="006A3A32"/>
    <w:rsid w:val="006A3DF3"/>
    <w:rsid w:val="006A3E5E"/>
    <w:rsid w:val="006A3ED8"/>
    <w:rsid w:val="006A43E3"/>
    <w:rsid w:val="006A45B7"/>
    <w:rsid w:val="006A4A3E"/>
    <w:rsid w:val="006A4D35"/>
    <w:rsid w:val="006A551C"/>
    <w:rsid w:val="006A5549"/>
    <w:rsid w:val="006A5B98"/>
    <w:rsid w:val="006A5C5C"/>
    <w:rsid w:val="006A5D9D"/>
    <w:rsid w:val="006A5F54"/>
    <w:rsid w:val="006A6185"/>
    <w:rsid w:val="006A6298"/>
    <w:rsid w:val="006A643D"/>
    <w:rsid w:val="006A6615"/>
    <w:rsid w:val="006A68FB"/>
    <w:rsid w:val="006A6FA3"/>
    <w:rsid w:val="006A708F"/>
    <w:rsid w:val="006A70A9"/>
    <w:rsid w:val="006A756E"/>
    <w:rsid w:val="006A7903"/>
    <w:rsid w:val="006A7B72"/>
    <w:rsid w:val="006A7BD2"/>
    <w:rsid w:val="006B0233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A5A"/>
    <w:rsid w:val="006B3B4D"/>
    <w:rsid w:val="006B3BE9"/>
    <w:rsid w:val="006B3E7C"/>
    <w:rsid w:val="006B4638"/>
    <w:rsid w:val="006B4B7E"/>
    <w:rsid w:val="006B4E32"/>
    <w:rsid w:val="006B520E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A1B"/>
    <w:rsid w:val="006B7DF2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557"/>
    <w:rsid w:val="006C19BE"/>
    <w:rsid w:val="006C1C84"/>
    <w:rsid w:val="006C1D76"/>
    <w:rsid w:val="006C2077"/>
    <w:rsid w:val="006C2316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E1F"/>
    <w:rsid w:val="006C4F56"/>
    <w:rsid w:val="006C566A"/>
    <w:rsid w:val="006C56F6"/>
    <w:rsid w:val="006C5943"/>
    <w:rsid w:val="006C5BEF"/>
    <w:rsid w:val="006C5D8A"/>
    <w:rsid w:val="006C6253"/>
    <w:rsid w:val="006C6B9A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C7F8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96C"/>
    <w:rsid w:val="006D1BA6"/>
    <w:rsid w:val="006D1C18"/>
    <w:rsid w:val="006D1D2F"/>
    <w:rsid w:val="006D1DA4"/>
    <w:rsid w:val="006D25B9"/>
    <w:rsid w:val="006D25BB"/>
    <w:rsid w:val="006D2602"/>
    <w:rsid w:val="006D2BEB"/>
    <w:rsid w:val="006D2C41"/>
    <w:rsid w:val="006D2E0A"/>
    <w:rsid w:val="006D3009"/>
    <w:rsid w:val="006D32CA"/>
    <w:rsid w:val="006D32E8"/>
    <w:rsid w:val="006D33EF"/>
    <w:rsid w:val="006D3537"/>
    <w:rsid w:val="006D3608"/>
    <w:rsid w:val="006D376F"/>
    <w:rsid w:val="006D3AA0"/>
    <w:rsid w:val="006D3EFC"/>
    <w:rsid w:val="006D4582"/>
    <w:rsid w:val="006D4A57"/>
    <w:rsid w:val="006D4E95"/>
    <w:rsid w:val="006D4F0A"/>
    <w:rsid w:val="006D50B9"/>
    <w:rsid w:val="006D53EA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2BF"/>
    <w:rsid w:val="006D7705"/>
    <w:rsid w:val="006D7DD8"/>
    <w:rsid w:val="006D7E58"/>
    <w:rsid w:val="006D7E97"/>
    <w:rsid w:val="006E0758"/>
    <w:rsid w:val="006E0A5A"/>
    <w:rsid w:val="006E0BE1"/>
    <w:rsid w:val="006E1138"/>
    <w:rsid w:val="006E141D"/>
    <w:rsid w:val="006E1428"/>
    <w:rsid w:val="006E1B98"/>
    <w:rsid w:val="006E1C63"/>
    <w:rsid w:val="006E1E18"/>
    <w:rsid w:val="006E1F18"/>
    <w:rsid w:val="006E2433"/>
    <w:rsid w:val="006E25D5"/>
    <w:rsid w:val="006E265D"/>
    <w:rsid w:val="006E2732"/>
    <w:rsid w:val="006E288C"/>
    <w:rsid w:val="006E2972"/>
    <w:rsid w:val="006E2DD8"/>
    <w:rsid w:val="006E2F21"/>
    <w:rsid w:val="006E2F6A"/>
    <w:rsid w:val="006E3065"/>
    <w:rsid w:val="006E328A"/>
    <w:rsid w:val="006E34EB"/>
    <w:rsid w:val="006E3658"/>
    <w:rsid w:val="006E3AC6"/>
    <w:rsid w:val="006E3AE1"/>
    <w:rsid w:val="006E3AE3"/>
    <w:rsid w:val="006E3C77"/>
    <w:rsid w:val="006E4017"/>
    <w:rsid w:val="006E42E5"/>
    <w:rsid w:val="006E43AF"/>
    <w:rsid w:val="006E43C7"/>
    <w:rsid w:val="006E47ED"/>
    <w:rsid w:val="006E4A2C"/>
    <w:rsid w:val="006E4E4B"/>
    <w:rsid w:val="006E5306"/>
    <w:rsid w:val="006E5C1C"/>
    <w:rsid w:val="006E5CD9"/>
    <w:rsid w:val="006E62AF"/>
    <w:rsid w:val="006E6698"/>
    <w:rsid w:val="006E66A2"/>
    <w:rsid w:val="006E6A4A"/>
    <w:rsid w:val="006E75A5"/>
    <w:rsid w:val="006E7736"/>
    <w:rsid w:val="006E7928"/>
    <w:rsid w:val="006E79B6"/>
    <w:rsid w:val="006E7AA7"/>
    <w:rsid w:val="006E7FF5"/>
    <w:rsid w:val="006F01E1"/>
    <w:rsid w:val="006F03F0"/>
    <w:rsid w:val="006F07C6"/>
    <w:rsid w:val="006F18C1"/>
    <w:rsid w:val="006F1B26"/>
    <w:rsid w:val="006F1BB5"/>
    <w:rsid w:val="006F1EC1"/>
    <w:rsid w:val="006F23B4"/>
    <w:rsid w:val="006F2B1E"/>
    <w:rsid w:val="006F2BD6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280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790"/>
    <w:rsid w:val="0070080E"/>
    <w:rsid w:val="00700B4F"/>
    <w:rsid w:val="00700BF4"/>
    <w:rsid w:val="007015DC"/>
    <w:rsid w:val="00701C8E"/>
    <w:rsid w:val="007024AC"/>
    <w:rsid w:val="0070264A"/>
    <w:rsid w:val="00702A9F"/>
    <w:rsid w:val="00702C10"/>
    <w:rsid w:val="00703290"/>
    <w:rsid w:val="0070380A"/>
    <w:rsid w:val="00703CBE"/>
    <w:rsid w:val="00703F3D"/>
    <w:rsid w:val="0070423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300"/>
    <w:rsid w:val="0070555D"/>
    <w:rsid w:val="0070567E"/>
    <w:rsid w:val="007057D1"/>
    <w:rsid w:val="007059AD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CA1"/>
    <w:rsid w:val="00706D04"/>
    <w:rsid w:val="00706EA3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308"/>
    <w:rsid w:val="0071034B"/>
    <w:rsid w:val="00710403"/>
    <w:rsid w:val="007108B1"/>
    <w:rsid w:val="00710A62"/>
    <w:rsid w:val="00710AA6"/>
    <w:rsid w:val="00710C38"/>
    <w:rsid w:val="00710D29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CA6"/>
    <w:rsid w:val="00713D42"/>
    <w:rsid w:val="00713D63"/>
    <w:rsid w:val="00714304"/>
    <w:rsid w:val="007145D9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66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B70"/>
    <w:rsid w:val="00717CE9"/>
    <w:rsid w:val="00717E4A"/>
    <w:rsid w:val="00717E8E"/>
    <w:rsid w:val="00717FDD"/>
    <w:rsid w:val="00720177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3CB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5CC"/>
    <w:rsid w:val="00727C3E"/>
    <w:rsid w:val="00727CBD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0B0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909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0A7"/>
    <w:rsid w:val="00742117"/>
    <w:rsid w:val="0074217E"/>
    <w:rsid w:val="00742263"/>
    <w:rsid w:val="007423DA"/>
    <w:rsid w:val="007426DA"/>
    <w:rsid w:val="00742C89"/>
    <w:rsid w:val="00743187"/>
    <w:rsid w:val="0074334F"/>
    <w:rsid w:val="007436C9"/>
    <w:rsid w:val="00743A3C"/>
    <w:rsid w:val="00743ABB"/>
    <w:rsid w:val="00743ADA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7B9"/>
    <w:rsid w:val="00746AAD"/>
    <w:rsid w:val="00746D72"/>
    <w:rsid w:val="00746F04"/>
    <w:rsid w:val="007471AB"/>
    <w:rsid w:val="007471D6"/>
    <w:rsid w:val="00747354"/>
    <w:rsid w:val="0074786B"/>
    <w:rsid w:val="0074797D"/>
    <w:rsid w:val="00747D37"/>
    <w:rsid w:val="00747D78"/>
    <w:rsid w:val="00747F02"/>
    <w:rsid w:val="007501BE"/>
    <w:rsid w:val="007503E4"/>
    <w:rsid w:val="007508BE"/>
    <w:rsid w:val="00750ADB"/>
    <w:rsid w:val="00750E34"/>
    <w:rsid w:val="00750EC8"/>
    <w:rsid w:val="00750ED8"/>
    <w:rsid w:val="00751058"/>
    <w:rsid w:val="00751BE6"/>
    <w:rsid w:val="0075201B"/>
    <w:rsid w:val="0075232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BC8"/>
    <w:rsid w:val="00754E32"/>
    <w:rsid w:val="00754FD8"/>
    <w:rsid w:val="00755249"/>
    <w:rsid w:val="0075526E"/>
    <w:rsid w:val="00755579"/>
    <w:rsid w:val="00755727"/>
    <w:rsid w:val="00755825"/>
    <w:rsid w:val="007564C5"/>
    <w:rsid w:val="0075676B"/>
    <w:rsid w:val="00756834"/>
    <w:rsid w:val="00756CC1"/>
    <w:rsid w:val="00756F98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8E5"/>
    <w:rsid w:val="00761A87"/>
    <w:rsid w:val="00761FCF"/>
    <w:rsid w:val="00762034"/>
    <w:rsid w:val="007621D0"/>
    <w:rsid w:val="007622CB"/>
    <w:rsid w:val="00762588"/>
    <w:rsid w:val="00762654"/>
    <w:rsid w:val="0076290E"/>
    <w:rsid w:val="00762D0F"/>
    <w:rsid w:val="007632FE"/>
    <w:rsid w:val="007633D6"/>
    <w:rsid w:val="0076385F"/>
    <w:rsid w:val="00763B81"/>
    <w:rsid w:val="007644B1"/>
    <w:rsid w:val="00764726"/>
    <w:rsid w:val="007649DC"/>
    <w:rsid w:val="00764A46"/>
    <w:rsid w:val="00764F19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67F03"/>
    <w:rsid w:val="007704E8"/>
    <w:rsid w:val="007709FB"/>
    <w:rsid w:val="00770BFB"/>
    <w:rsid w:val="00770E7F"/>
    <w:rsid w:val="007711FC"/>
    <w:rsid w:val="007715FA"/>
    <w:rsid w:val="0077184B"/>
    <w:rsid w:val="00771B5D"/>
    <w:rsid w:val="00772168"/>
    <w:rsid w:val="007721DE"/>
    <w:rsid w:val="007722BE"/>
    <w:rsid w:val="00772693"/>
    <w:rsid w:val="0077290C"/>
    <w:rsid w:val="00772B69"/>
    <w:rsid w:val="00772F4F"/>
    <w:rsid w:val="0077328E"/>
    <w:rsid w:val="007732E0"/>
    <w:rsid w:val="00773441"/>
    <w:rsid w:val="007734C7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4F22"/>
    <w:rsid w:val="00774FD1"/>
    <w:rsid w:val="00775281"/>
    <w:rsid w:val="007753B9"/>
    <w:rsid w:val="0077551E"/>
    <w:rsid w:val="007757D8"/>
    <w:rsid w:val="00775A5A"/>
    <w:rsid w:val="00775C73"/>
    <w:rsid w:val="00775C9F"/>
    <w:rsid w:val="00775E25"/>
    <w:rsid w:val="0077647D"/>
    <w:rsid w:val="00776D43"/>
    <w:rsid w:val="00776E11"/>
    <w:rsid w:val="00777195"/>
    <w:rsid w:val="007773CD"/>
    <w:rsid w:val="007776CC"/>
    <w:rsid w:val="00777B68"/>
    <w:rsid w:val="00777BE9"/>
    <w:rsid w:val="00777CB5"/>
    <w:rsid w:val="00777E80"/>
    <w:rsid w:val="00777EA8"/>
    <w:rsid w:val="00777FAD"/>
    <w:rsid w:val="00780304"/>
    <w:rsid w:val="007804F3"/>
    <w:rsid w:val="007807DB"/>
    <w:rsid w:val="007807DD"/>
    <w:rsid w:val="00780F39"/>
    <w:rsid w:val="00781068"/>
    <w:rsid w:val="007812BF"/>
    <w:rsid w:val="007814B0"/>
    <w:rsid w:val="00781554"/>
    <w:rsid w:val="007815AD"/>
    <w:rsid w:val="0078164B"/>
    <w:rsid w:val="00781B1E"/>
    <w:rsid w:val="007823EA"/>
    <w:rsid w:val="0078259F"/>
    <w:rsid w:val="00782642"/>
    <w:rsid w:val="00782899"/>
    <w:rsid w:val="00782BB6"/>
    <w:rsid w:val="00782D1C"/>
    <w:rsid w:val="00782DE7"/>
    <w:rsid w:val="00782EDE"/>
    <w:rsid w:val="00782F39"/>
    <w:rsid w:val="00782FAC"/>
    <w:rsid w:val="007830AB"/>
    <w:rsid w:val="0078344B"/>
    <w:rsid w:val="007834C4"/>
    <w:rsid w:val="00783963"/>
    <w:rsid w:val="00783DFC"/>
    <w:rsid w:val="007840E5"/>
    <w:rsid w:val="0078456B"/>
    <w:rsid w:val="00784597"/>
    <w:rsid w:val="00784B47"/>
    <w:rsid w:val="00784DBB"/>
    <w:rsid w:val="00784E75"/>
    <w:rsid w:val="007855B8"/>
    <w:rsid w:val="00785703"/>
    <w:rsid w:val="007859BE"/>
    <w:rsid w:val="00785C0F"/>
    <w:rsid w:val="00786018"/>
    <w:rsid w:val="0078614E"/>
    <w:rsid w:val="007863D2"/>
    <w:rsid w:val="00786729"/>
    <w:rsid w:val="0078692E"/>
    <w:rsid w:val="00786EDA"/>
    <w:rsid w:val="00787366"/>
    <w:rsid w:val="0078760C"/>
    <w:rsid w:val="007877BE"/>
    <w:rsid w:val="00787819"/>
    <w:rsid w:val="007878AD"/>
    <w:rsid w:val="00787ADC"/>
    <w:rsid w:val="00787AFB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10E"/>
    <w:rsid w:val="00792D74"/>
    <w:rsid w:val="00792F49"/>
    <w:rsid w:val="0079301C"/>
    <w:rsid w:val="00793293"/>
    <w:rsid w:val="007934E7"/>
    <w:rsid w:val="00793522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FFB"/>
    <w:rsid w:val="00795621"/>
    <w:rsid w:val="00795880"/>
    <w:rsid w:val="00795A84"/>
    <w:rsid w:val="00795BE6"/>
    <w:rsid w:val="00795F9A"/>
    <w:rsid w:val="0079600D"/>
    <w:rsid w:val="00796BD2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B42"/>
    <w:rsid w:val="007A0CA8"/>
    <w:rsid w:val="007A0CB3"/>
    <w:rsid w:val="007A1058"/>
    <w:rsid w:val="007A111D"/>
    <w:rsid w:val="007A1297"/>
    <w:rsid w:val="007A1AB1"/>
    <w:rsid w:val="007A1DA3"/>
    <w:rsid w:val="007A1DDE"/>
    <w:rsid w:val="007A2141"/>
    <w:rsid w:val="007A2521"/>
    <w:rsid w:val="007A283F"/>
    <w:rsid w:val="007A2B25"/>
    <w:rsid w:val="007A2BED"/>
    <w:rsid w:val="007A31E6"/>
    <w:rsid w:val="007A3770"/>
    <w:rsid w:val="007A3996"/>
    <w:rsid w:val="007A3BA2"/>
    <w:rsid w:val="007A3CD6"/>
    <w:rsid w:val="007A3DD1"/>
    <w:rsid w:val="007A3EDC"/>
    <w:rsid w:val="007A4132"/>
    <w:rsid w:val="007A41ED"/>
    <w:rsid w:val="007A46A5"/>
    <w:rsid w:val="007A4883"/>
    <w:rsid w:val="007A4B8D"/>
    <w:rsid w:val="007A4C09"/>
    <w:rsid w:val="007A4C22"/>
    <w:rsid w:val="007A50F2"/>
    <w:rsid w:val="007A55B2"/>
    <w:rsid w:val="007A581F"/>
    <w:rsid w:val="007A5FA5"/>
    <w:rsid w:val="007A626D"/>
    <w:rsid w:val="007A646F"/>
    <w:rsid w:val="007A6A96"/>
    <w:rsid w:val="007A6AC6"/>
    <w:rsid w:val="007A6C2A"/>
    <w:rsid w:val="007A73AA"/>
    <w:rsid w:val="007A7602"/>
    <w:rsid w:val="007B0348"/>
    <w:rsid w:val="007B051F"/>
    <w:rsid w:val="007B05D9"/>
    <w:rsid w:val="007B06F2"/>
    <w:rsid w:val="007B0C07"/>
    <w:rsid w:val="007B0D41"/>
    <w:rsid w:val="007B0D4A"/>
    <w:rsid w:val="007B0FB7"/>
    <w:rsid w:val="007B108A"/>
    <w:rsid w:val="007B12A7"/>
    <w:rsid w:val="007B12AC"/>
    <w:rsid w:val="007B12E7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153"/>
    <w:rsid w:val="007B48C8"/>
    <w:rsid w:val="007B4A8B"/>
    <w:rsid w:val="007B4BE7"/>
    <w:rsid w:val="007B4FC6"/>
    <w:rsid w:val="007B520B"/>
    <w:rsid w:val="007B526F"/>
    <w:rsid w:val="007B5544"/>
    <w:rsid w:val="007B55D7"/>
    <w:rsid w:val="007B585C"/>
    <w:rsid w:val="007B5BCD"/>
    <w:rsid w:val="007B5F61"/>
    <w:rsid w:val="007B603D"/>
    <w:rsid w:val="007B6323"/>
    <w:rsid w:val="007B6641"/>
    <w:rsid w:val="007B6654"/>
    <w:rsid w:val="007B6A57"/>
    <w:rsid w:val="007B6CCA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1574"/>
    <w:rsid w:val="007C2014"/>
    <w:rsid w:val="007C2168"/>
    <w:rsid w:val="007C2575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99"/>
    <w:rsid w:val="007C404B"/>
    <w:rsid w:val="007C413A"/>
    <w:rsid w:val="007C414F"/>
    <w:rsid w:val="007C417C"/>
    <w:rsid w:val="007C446B"/>
    <w:rsid w:val="007C448F"/>
    <w:rsid w:val="007C4A4A"/>
    <w:rsid w:val="007C4A74"/>
    <w:rsid w:val="007C4B59"/>
    <w:rsid w:val="007C5207"/>
    <w:rsid w:val="007C53F2"/>
    <w:rsid w:val="007C5ACF"/>
    <w:rsid w:val="007C5CAE"/>
    <w:rsid w:val="007C5ED5"/>
    <w:rsid w:val="007C62F3"/>
    <w:rsid w:val="007C65DC"/>
    <w:rsid w:val="007C664B"/>
    <w:rsid w:val="007C6D03"/>
    <w:rsid w:val="007C6F6A"/>
    <w:rsid w:val="007C70B5"/>
    <w:rsid w:val="007C739E"/>
    <w:rsid w:val="007C7504"/>
    <w:rsid w:val="007C771A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3C0"/>
    <w:rsid w:val="007D2454"/>
    <w:rsid w:val="007D2B1B"/>
    <w:rsid w:val="007D2B7F"/>
    <w:rsid w:val="007D2DB6"/>
    <w:rsid w:val="007D3285"/>
    <w:rsid w:val="007D32A3"/>
    <w:rsid w:val="007D3715"/>
    <w:rsid w:val="007D390C"/>
    <w:rsid w:val="007D3AE0"/>
    <w:rsid w:val="007D3C2B"/>
    <w:rsid w:val="007D3D1F"/>
    <w:rsid w:val="007D3FC2"/>
    <w:rsid w:val="007D40B6"/>
    <w:rsid w:val="007D40FA"/>
    <w:rsid w:val="007D4155"/>
    <w:rsid w:val="007D44C3"/>
    <w:rsid w:val="007D4894"/>
    <w:rsid w:val="007D4B06"/>
    <w:rsid w:val="007D4B78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D9E"/>
    <w:rsid w:val="007D6DEA"/>
    <w:rsid w:val="007D6E06"/>
    <w:rsid w:val="007D6E2B"/>
    <w:rsid w:val="007D709A"/>
    <w:rsid w:val="007D76F8"/>
    <w:rsid w:val="007D781E"/>
    <w:rsid w:val="007D7AD0"/>
    <w:rsid w:val="007E026B"/>
    <w:rsid w:val="007E03D1"/>
    <w:rsid w:val="007E0578"/>
    <w:rsid w:val="007E0CD3"/>
    <w:rsid w:val="007E0E6D"/>
    <w:rsid w:val="007E0FB0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3E7"/>
    <w:rsid w:val="007E4729"/>
    <w:rsid w:val="007E48D0"/>
    <w:rsid w:val="007E4A65"/>
    <w:rsid w:val="007E4DB7"/>
    <w:rsid w:val="007E4E13"/>
    <w:rsid w:val="007E5029"/>
    <w:rsid w:val="007E5398"/>
    <w:rsid w:val="007E5777"/>
    <w:rsid w:val="007E5962"/>
    <w:rsid w:val="007E5B6B"/>
    <w:rsid w:val="007E5CC9"/>
    <w:rsid w:val="007E63AD"/>
    <w:rsid w:val="007E6534"/>
    <w:rsid w:val="007E6906"/>
    <w:rsid w:val="007E6924"/>
    <w:rsid w:val="007E6B8E"/>
    <w:rsid w:val="007E6F26"/>
    <w:rsid w:val="007E6FA2"/>
    <w:rsid w:val="007E7559"/>
    <w:rsid w:val="007E79C6"/>
    <w:rsid w:val="007E7E60"/>
    <w:rsid w:val="007F010C"/>
    <w:rsid w:val="007F02C2"/>
    <w:rsid w:val="007F03E4"/>
    <w:rsid w:val="007F060C"/>
    <w:rsid w:val="007F0659"/>
    <w:rsid w:val="007F0AE3"/>
    <w:rsid w:val="007F0C17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382"/>
    <w:rsid w:val="007F35B5"/>
    <w:rsid w:val="007F372E"/>
    <w:rsid w:val="007F39D6"/>
    <w:rsid w:val="007F3A93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078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1BC3"/>
    <w:rsid w:val="00801C67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0B"/>
    <w:rsid w:val="0080503D"/>
    <w:rsid w:val="008054F9"/>
    <w:rsid w:val="008059F6"/>
    <w:rsid w:val="00805C4A"/>
    <w:rsid w:val="00805CCA"/>
    <w:rsid w:val="00805D1D"/>
    <w:rsid w:val="00805D93"/>
    <w:rsid w:val="00805EEE"/>
    <w:rsid w:val="00805FB7"/>
    <w:rsid w:val="00806129"/>
    <w:rsid w:val="008063B0"/>
    <w:rsid w:val="00806667"/>
    <w:rsid w:val="00806D3E"/>
    <w:rsid w:val="0080707E"/>
    <w:rsid w:val="00807431"/>
    <w:rsid w:val="008074E9"/>
    <w:rsid w:val="0080757A"/>
    <w:rsid w:val="00807B5A"/>
    <w:rsid w:val="00807C2E"/>
    <w:rsid w:val="00807D60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0B"/>
    <w:rsid w:val="0081255B"/>
    <w:rsid w:val="00812767"/>
    <w:rsid w:val="0081281F"/>
    <w:rsid w:val="00812A4F"/>
    <w:rsid w:val="00812BDD"/>
    <w:rsid w:val="00812CF4"/>
    <w:rsid w:val="00812F12"/>
    <w:rsid w:val="00813066"/>
    <w:rsid w:val="008131BF"/>
    <w:rsid w:val="0081397B"/>
    <w:rsid w:val="00814209"/>
    <w:rsid w:val="008145C7"/>
    <w:rsid w:val="008145ED"/>
    <w:rsid w:val="0081465B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2C0"/>
    <w:rsid w:val="008224C2"/>
    <w:rsid w:val="0082261C"/>
    <w:rsid w:val="008227BF"/>
    <w:rsid w:val="008228C4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6F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6BC3"/>
    <w:rsid w:val="00826DA1"/>
    <w:rsid w:val="00827243"/>
    <w:rsid w:val="00827324"/>
    <w:rsid w:val="008273A6"/>
    <w:rsid w:val="008274AC"/>
    <w:rsid w:val="00827BC9"/>
    <w:rsid w:val="00827E45"/>
    <w:rsid w:val="00827F45"/>
    <w:rsid w:val="00830608"/>
    <w:rsid w:val="00830C14"/>
    <w:rsid w:val="00830CCA"/>
    <w:rsid w:val="008311CC"/>
    <w:rsid w:val="008313E4"/>
    <w:rsid w:val="00831B32"/>
    <w:rsid w:val="00831EF5"/>
    <w:rsid w:val="008324F4"/>
    <w:rsid w:val="00832A5B"/>
    <w:rsid w:val="008331DC"/>
    <w:rsid w:val="00833AA5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3D5"/>
    <w:rsid w:val="008369CC"/>
    <w:rsid w:val="00836AF3"/>
    <w:rsid w:val="00836C77"/>
    <w:rsid w:val="00837473"/>
    <w:rsid w:val="008375B4"/>
    <w:rsid w:val="00837663"/>
    <w:rsid w:val="00837731"/>
    <w:rsid w:val="00837ED3"/>
    <w:rsid w:val="00837FCA"/>
    <w:rsid w:val="00840532"/>
    <w:rsid w:val="008407D1"/>
    <w:rsid w:val="008409B4"/>
    <w:rsid w:val="008409E1"/>
    <w:rsid w:val="00840DDA"/>
    <w:rsid w:val="008410C6"/>
    <w:rsid w:val="00841324"/>
    <w:rsid w:val="008415F4"/>
    <w:rsid w:val="0084162B"/>
    <w:rsid w:val="00841636"/>
    <w:rsid w:val="008416E3"/>
    <w:rsid w:val="00841875"/>
    <w:rsid w:val="008419DB"/>
    <w:rsid w:val="00841A8E"/>
    <w:rsid w:val="00841E6E"/>
    <w:rsid w:val="0084245F"/>
    <w:rsid w:val="00842534"/>
    <w:rsid w:val="008429E6"/>
    <w:rsid w:val="00842DAC"/>
    <w:rsid w:val="00842DD0"/>
    <w:rsid w:val="00843043"/>
    <w:rsid w:val="008432B4"/>
    <w:rsid w:val="008433BF"/>
    <w:rsid w:val="008435F0"/>
    <w:rsid w:val="008435F4"/>
    <w:rsid w:val="00843B82"/>
    <w:rsid w:val="00843BA4"/>
    <w:rsid w:val="00843D73"/>
    <w:rsid w:val="0084412D"/>
    <w:rsid w:val="008441B3"/>
    <w:rsid w:val="00844579"/>
    <w:rsid w:val="00844611"/>
    <w:rsid w:val="0084473D"/>
    <w:rsid w:val="00844784"/>
    <w:rsid w:val="00845663"/>
    <w:rsid w:val="008456F6"/>
    <w:rsid w:val="00845D47"/>
    <w:rsid w:val="00845F06"/>
    <w:rsid w:val="00845FF6"/>
    <w:rsid w:val="0084613E"/>
    <w:rsid w:val="00846243"/>
    <w:rsid w:val="0084644E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75D"/>
    <w:rsid w:val="00850982"/>
    <w:rsid w:val="00850D3B"/>
    <w:rsid w:val="00851069"/>
    <w:rsid w:val="0085144F"/>
    <w:rsid w:val="00851481"/>
    <w:rsid w:val="008516CD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49E"/>
    <w:rsid w:val="008524F0"/>
    <w:rsid w:val="00852A8C"/>
    <w:rsid w:val="00853332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6C5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1"/>
    <w:rsid w:val="0086328F"/>
    <w:rsid w:val="00863AB6"/>
    <w:rsid w:val="00863C19"/>
    <w:rsid w:val="00863CC4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1C"/>
    <w:rsid w:val="008715CA"/>
    <w:rsid w:val="00871879"/>
    <w:rsid w:val="008719F2"/>
    <w:rsid w:val="00871A4C"/>
    <w:rsid w:val="00871C01"/>
    <w:rsid w:val="00871F4D"/>
    <w:rsid w:val="0087241D"/>
    <w:rsid w:val="00872944"/>
    <w:rsid w:val="00872BE2"/>
    <w:rsid w:val="008732D9"/>
    <w:rsid w:val="00873370"/>
    <w:rsid w:val="00873538"/>
    <w:rsid w:val="00873C66"/>
    <w:rsid w:val="00873FFE"/>
    <w:rsid w:val="0087449A"/>
    <w:rsid w:val="00874729"/>
    <w:rsid w:val="00874923"/>
    <w:rsid w:val="008749BC"/>
    <w:rsid w:val="008749E8"/>
    <w:rsid w:val="00874CB4"/>
    <w:rsid w:val="00874D28"/>
    <w:rsid w:val="00875397"/>
    <w:rsid w:val="008753BF"/>
    <w:rsid w:val="00875CDB"/>
    <w:rsid w:val="00875D06"/>
    <w:rsid w:val="0087613F"/>
    <w:rsid w:val="008762E1"/>
    <w:rsid w:val="008763EB"/>
    <w:rsid w:val="0087672C"/>
    <w:rsid w:val="0087673B"/>
    <w:rsid w:val="00876EEA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03"/>
    <w:rsid w:val="008832E2"/>
    <w:rsid w:val="008832ED"/>
    <w:rsid w:val="008834BE"/>
    <w:rsid w:val="0088396D"/>
    <w:rsid w:val="00883D0A"/>
    <w:rsid w:val="00884310"/>
    <w:rsid w:val="00884721"/>
    <w:rsid w:val="00884BC6"/>
    <w:rsid w:val="00884EBB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3C"/>
    <w:rsid w:val="008911DD"/>
    <w:rsid w:val="00891318"/>
    <w:rsid w:val="008913DC"/>
    <w:rsid w:val="008914CE"/>
    <w:rsid w:val="008917DC"/>
    <w:rsid w:val="008918B1"/>
    <w:rsid w:val="00891AE3"/>
    <w:rsid w:val="00891E6B"/>
    <w:rsid w:val="00892596"/>
    <w:rsid w:val="008925E3"/>
    <w:rsid w:val="008927FE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2C9"/>
    <w:rsid w:val="00895419"/>
    <w:rsid w:val="00895713"/>
    <w:rsid w:val="008957BE"/>
    <w:rsid w:val="008959A0"/>
    <w:rsid w:val="0089621A"/>
    <w:rsid w:val="00896465"/>
    <w:rsid w:val="008964FF"/>
    <w:rsid w:val="00896AF4"/>
    <w:rsid w:val="00896DC2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AC0"/>
    <w:rsid w:val="008A1BF0"/>
    <w:rsid w:val="008A1C9D"/>
    <w:rsid w:val="008A1CED"/>
    <w:rsid w:val="008A1E08"/>
    <w:rsid w:val="008A207C"/>
    <w:rsid w:val="008A2327"/>
    <w:rsid w:val="008A2408"/>
    <w:rsid w:val="008A242D"/>
    <w:rsid w:val="008A26A5"/>
    <w:rsid w:val="008A29FD"/>
    <w:rsid w:val="008A2ABB"/>
    <w:rsid w:val="008A2BC7"/>
    <w:rsid w:val="008A2CB2"/>
    <w:rsid w:val="008A2D53"/>
    <w:rsid w:val="008A336B"/>
    <w:rsid w:val="008A352D"/>
    <w:rsid w:val="008A3BFB"/>
    <w:rsid w:val="008A3C4E"/>
    <w:rsid w:val="008A3F84"/>
    <w:rsid w:val="008A438E"/>
    <w:rsid w:val="008A4604"/>
    <w:rsid w:val="008A4659"/>
    <w:rsid w:val="008A4E04"/>
    <w:rsid w:val="008A4F01"/>
    <w:rsid w:val="008A5A7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252"/>
    <w:rsid w:val="008B169A"/>
    <w:rsid w:val="008B1BBE"/>
    <w:rsid w:val="008B1C3A"/>
    <w:rsid w:val="008B1DF8"/>
    <w:rsid w:val="008B224B"/>
    <w:rsid w:val="008B2275"/>
    <w:rsid w:val="008B22E8"/>
    <w:rsid w:val="008B24BC"/>
    <w:rsid w:val="008B2535"/>
    <w:rsid w:val="008B2636"/>
    <w:rsid w:val="008B2905"/>
    <w:rsid w:val="008B2EAA"/>
    <w:rsid w:val="008B2EE3"/>
    <w:rsid w:val="008B3393"/>
    <w:rsid w:val="008B3559"/>
    <w:rsid w:val="008B36E1"/>
    <w:rsid w:val="008B3969"/>
    <w:rsid w:val="008B3A33"/>
    <w:rsid w:val="008B3C3B"/>
    <w:rsid w:val="008B3EA1"/>
    <w:rsid w:val="008B403D"/>
    <w:rsid w:val="008B45C9"/>
    <w:rsid w:val="008B46BC"/>
    <w:rsid w:val="008B4FE6"/>
    <w:rsid w:val="008B5468"/>
    <w:rsid w:val="008B5885"/>
    <w:rsid w:val="008B5E77"/>
    <w:rsid w:val="008B60BE"/>
    <w:rsid w:val="008B6A78"/>
    <w:rsid w:val="008B6D30"/>
    <w:rsid w:val="008B6D6D"/>
    <w:rsid w:val="008B6D83"/>
    <w:rsid w:val="008B6DD8"/>
    <w:rsid w:val="008B7177"/>
    <w:rsid w:val="008B7F76"/>
    <w:rsid w:val="008C01B0"/>
    <w:rsid w:val="008C0652"/>
    <w:rsid w:val="008C0857"/>
    <w:rsid w:val="008C0961"/>
    <w:rsid w:val="008C0E3C"/>
    <w:rsid w:val="008C0EF0"/>
    <w:rsid w:val="008C1126"/>
    <w:rsid w:val="008C125D"/>
    <w:rsid w:val="008C17A9"/>
    <w:rsid w:val="008C1928"/>
    <w:rsid w:val="008C1A65"/>
    <w:rsid w:val="008C1AE2"/>
    <w:rsid w:val="008C1B7C"/>
    <w:rsid w:val="008C1D9F"/>
    <w:rsid w:val="008C2195"/>
    <w:rsid w:val="008C228F"/>
    <w:rsid w:val="008C2531"/>
    <w:rsid w:val="008C2C97"/>
    <w:rsid w:val="008C3634"/>
    <w:rsid w:val="008C364C"/>
    <w:rsid w:val="008C3A64"/>
    <w:rsid w:val="008C3F66"/>
    <w:rsid w:val="008C425F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6B65"/>
    <w:rsid w:val="008C709A"/>
    <w:rsid w:val="008C70E5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2DF"/>
    <w:rsid w:val="008D13F7"/>
    <w:rsid w:val="008D14A2"/>
    <w:rsid w:val="008D154F"/>
    <w:rsid w:val="008D19C7"/>
    <w:rsid w:val="008D1B47"/>
    <w:rsid w:val="008D1CA0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2EE"/>
    <w:rsid w:val="008D4409"/>
    <w:rsid w:val="008D4A3D"/>
    <w:rsid w:val="008D4E0F"/>
    <w:rsid w:val="008D51DB"/>
    <w:rsid w:val="008D53FE"/>
    <w:rsid w:val="008D5693"/>
    <w:rsid w:val="008D588A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6C9"/>
    <w:rsid w:val="008E2A44"/>
    <w:rsid w:val="008E3094"/>
    <w:rsid w:val="008E320D"/>
    <w:rsid w:val="008E33B7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7F3"/>
    <w:rsid w:val="008F1833"/>
    <w:rsid w:val="008F1A4A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667"/>
    <w:rsid w:val="008F3B58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884"/>
    <w:rsid w:val="008F68B7"/>
    <w:rsid w:val="008F6969"/>
    <w:rsid w:val="008F6A30"/>
    <w:rsid w:val="008F6DD9"/>
    <w:rsid w:val="008F6F36"/>
    <w:rsid w:val="008F7144"/>
    <w:rsid w:val="008F717B"/>
    <w:rsid w:val="008F7FAE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CA0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2BE"/>
    <w:rsid w:val="009045F2"/>
    <w:rsid w:val="009047C1"/>
    <w:rsid w:val="00904B20"/>
    <w:rsid w:val="00904BF9"/>
    <w:rsid w:val="00904D07"/>
    <w:rsid w:val="00904E27"/>
    <w:rsid w:val="009050BF"/>
    <w:rsid w:val="00905199"/>
    <w:rsid w:val="00905A6B"/>
    <w:rsid w:val="00905D55"/>
    <w:rsid w:val="00905F9B"/>
    <w:rsid w:val="009061BF"/>
    <w:rsid w:val="00906245"/>
    <w:rsid w:val="00906405"/>
    <w:rsid w:val="00906416"/>
    <w:rsid w:val="009067CE"/>
    <w:rsid w:val="0090680E"/>
    <w:rsid w:val="009069CC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230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A2"/>
    <w:rsid w:val="009123B9"/>
    <w:rsid w:val="009126CD"/>
    <w:rsid w:val="009129CA"/>
    <w:rsid w:val="00912CD5"/>
    <w:rsid w:val="00912EEE"/>
    <w:rsid w:val="00913498"/>
    <w:rsid w:val="00913AF3"/>
    <w:rsid w:val="00914AC7"/>
    <w:rsid w:val="00914BF2"/>
    <w:rsid w:val="00914CE0"/>
    <w:rsid w:val="00914F63"/>
    <w:rsid w:val="00915350"/>
    <w:rsid w:val="009154FA"/>
    <w:rsid w:val="00915626"/>
    <w:rsid w:val="0091594B"/>
    <w:rsid w:val="00916274"/>
    <w:rsid w:val="009162CE"/>
    <w:rsid w:val="00916B48"/>
    <w:rsid w:val="00916C6E"/>
    <w:rsid w:val="00916E00"/>
    <w:rsid w:val="00916E8F"/>
    <w:rsid w:val="00916F3D"/>
    <w:rsid w:val="00916F59"/>
    <w:rsid w:val="00917300"/>
    <w:rsid w:val="009174A7"/>
    <w:rsid w:val="00917866"/>
    <w:rsid w:val="00917C5F"/>
    <w:rsid w:val="00920455"/>
    <w:rsid w:val="0092077E"/>
    <w:rsid w:val="00920AFA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AA"/>
    <w:rsid w:val="009230E7"/>
    <w:rsid w:val="0092341B"/>
    <w:rsid w:val="009234F7"/>
    <w:rsid w:val="00924343"/>
    <w:rsid w:val="00924345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B5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FFB"/>
    <w:rsid w:val="0092719E"/>
    <w:rsid w:val="00927635"/>
    <w:rsid w:val="009278C3"/>
    <w:rsid w:val="00927ABD"/>
    <w:rsid w:val="00927CB9"/>
    <w:rsid w:val="00927F84"/>
    <w:rsid w:val="009301E8"/>
    <w:rsid w:val="00930459"/>
    <w:rsid w:val="00930489"/>
    <w:rsid w:val="00930746"/>
    <w:rsid w:val="00930934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34"/>
    <w:rsid w:val="0093798B"/>
    <w:rsid w:val="00937C2B"/>
    <w:rsid w:val="00937C5D"/>
    <w:rsid w:val="00937CCD"/>
    <w:rsid w:val="00937DBF"/>
    <w:rsid w:val="00937E40"/>
    <w:rsid w:val="00937F80"/>
    <w:rsid w:val="00940101"/>
    <w:rsid w:val="00940339"/>
    <w:rsid w:val="0094036A"/>
    <w:rsid w:val="00940441"/>
    <w:rsid w:val="0094047D"/>
    <w:rsid w:val="009404E1"/>
    <w:rsid w:val="009405A4"/>
    <w:rsid w:val="00940617"/>
    <w:rsid w:val="009408F1"/>
    <w:rsid w:val="0094096D"/>
    <w:rsid w:val="00940A59"/>
    <w:rsid w:val="00940C72"/>
    <w:rsid w:val="00940D14"/>
    <w:rsid w:val="0094155C"/>
    <w:rsid w:val="0094165C"/>
    <w:rsid w:val="00941A30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5"/>
    <w:rsid w:val="00943439"/>
    <w:rsid w:val="009436EF"/>
    <w:rsid w:val="00943A4A"/>
    <w:rsid w:val="00943CCF"/>
    <w:rsid w:val="00943E4C"/>
    <w:rsid w:val="0094401A"/>
    <w:rsid w:val="0094433F"/>
    <w:rsid w:val="00944477"/>
    <w:rsid w:val="009444BA"/>
    <w:rsid w:val="00944727"/>
    <w:rsid w:val="009447D9"/>
    <w:rsid w:val="00944A9F"/>
    <w:rsid w:val="00944AD0"/>
    <w:rsid w:val="00944E1C"/>
    <w:rsid w:val="00944E2C"/>
    <w:rsid w:val="00944EB8"/>
    <w:rsid w:val="0094511A"/>
    <w:rsid w:val="00945295"/>
    <w:rsid w:val="009456E6"/>
    <w:rsid w:val="00945DE1"/>
    <w:rsid w:val="00945E72"/>
    <w:rsid w:val="00945EE2"/>
    <w:rsid w:val="009460FB"/>
    <w:rsid w:val="0094671C"/>
    <w:rsid w:val="009469A1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51"/>
    <w:rsid w:val="00952372"/>
    <w:rsid w:val="009523C4"/>
    <w:rsid w:val="009526A7"/>
    <w:rsid w:val="009527FE"/>
    <w:rsid w:val="0095280E"/>
    <w:rsid w:val="009529E5"/>
    <w:rsid w:val="00952E16"/>
    <w:rsid w:val="0095302A"/>
    <w:rsid w:val="009533D1"/>
    <w:rsid w:val="00953613"/>
    <w:rsid w:val="00953616"/>
    <w:rsid w:val="00953716"/>
    <w:rsid w:val="0095389F"/>
    <w:rsid w:val="00953A9A"/>
    <w:rsid w:val="00953F4F"/>
    <w:rsid w:val="0095424E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12C"/>
    <w:rsid w:val="00956384"/>
    <w:rsid w:val="009563FB"/>
    <w:rsid w:val="009564DD"/>
    <w:rsid w:val="009567A4"/>
    <w:rsid w:val="0095685C"/>
    <w:rsid w:val="00957082"/>
    <w:rsid w:val="009572CC"/>
    <w:rsid w:val="009573C6"/>
    <w:rsid w:val="009576B1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52B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1AB"/>
    <w:rsid w:val="009651B2"/>
    <w:rsid w:val="00965493"/>
    <w:rsid w:val="009654B8"/>
    <w:rsid w:val="009659D7"/>
    <w:rsid w:val="00965EE7"/>
    <w:rsid w:val="0096604D"/>
    <w:rsid w:val="0096673C"/>
    <w:rsid w:val="00966938"/>
    <w:rsid w:val="00966BE1"/>
    <w:rsid w:val="00966C0B"/>
    <w:rsid w:val="00966FF0"/>
    <w:rsid w:val="00967476"/>
    <w:rsid w:val="00967700"/>
    <w:rsid w:val="00967B14"/>
    <w:rsid w:val="00967B27"/>
    <w:rsid w:val="009704F5"/>
    <w:rsid w:val="009709AD"/>
    <w:rsid w:val="00970A58"/>
    <w:rsid w:val="00970BB9"/>
    <w:rsid w:val="009713EE"/>
    <w:rsid w:val="00971A94"/>
    <w:rsid w:val="00971BB0"/>
    <w:rsid w:val="00971F7E"/>
    <w:rsid w:val="009723D3"/>
    <w:rsid w:val="0097260E"/>
    <w:rsid w:val="009726A6"/>
    <w:rsid w:val="009728D3"/>
    <w:rsid w:val="00972B5A"/>
    <w:rsid w:val="00972CC9"/>
    <w:rsid w:val="00972ECF"/>
    <w:rsid w:val="0097305F"/>
    <w:rsid w:val="00973A74"/>
    <w:rsid w:val="00973C1A"/>
    <w:rsid w:val="0097445E"/>
    <w:rsid w:val="00974514"/>
    <w:rsid w:val="0097458D"/>
    <w:rsid w:val="00974AB7"/>
    <w:rsid w:val="00974B5C"/>
    <w:rsid w:val="00974C8D"/>
    <w:rsid w:val="00974D5D"/>
    <w:rsid w:val="0097506E"/>
    <w:rsid w:val="009756C4"/>
    <w:rsid w:val="00975769"/>
    <w:rsid w:val="009766C9"/>
    <w:rsid w:val="00976A1E"/>
    <w:rsid w:val="00976DF4"/>
    <w:rsid w:val="00976ED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22C5"/>
    <w:rsid w:val="00982385"/>
    <w:rsid w:val="00982C0C"/>
    <w:rsid w:val="00982C19"/>
    <w:rsid w:val="0098319B"/>
    <w:rsid w:val="009831AE"/>
    <w:rsid w:val="009831CD"/>
    <w:rsid w:val="00983693"/>
    <w:rsid w:val="009838D9"/>
    <w:rsid w:val="00983AA5"/>
    <w:rsid w:val="00983ABA"/>
    <w:rsid w:val="00983B44"/>
    <w:rsid w:val="00983D89"/>
    <w:rsid w:val="00983FB3"/>
    <w:rsid w:val="009840FC"/>
    <w:rsid w:val="00984426"/>
    <w:rsid w:val="009846BF"/>
    <w:rsid w:val="009848B5"/>
    <w:rsid w:val="00984BFA"/>
    <w:rsid w:val="00984CA9"/>
    <w:rsid w:val="00984FF9"/>
    <w:rsid w:val="009859AA"/>
    <w:rsid w:val="00985EC8"/>
    <w:rsid w:val="00985FAB"/>
    <w:rsid w:val="00986140"/>
    <w:rsid w:val="009863D1"/>
    <w:rsid w:val="009865EE"/>
    <w:rsid w:val="00986632"/>
    <w:rsid w:val="009869D7"/>
    <w:rsid w:val="00986A21"/>
    <w:rsid w:val="00986F20"/>
    <w:rsid w:val="009870DC"/>
    <w:rsid w:val="00987112"/>
    <w:rsid w:val="00987174"/>
    <w:rsid w:val="00987B67"/>
    <w:rsid w:val="00987DE5"/>
    <w:rsid w:val="0099003B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2FAD"/>
    <w:rsid w:val="0099306C"/>
    <w:rsid w:val="009936B9"/>
    <w:rsid w:val="009936F4"/>
    <w:rsid w:val="009938E5"/>
    <w:rsid w:val="0099397D"/>
    <w:rsid w:val="00993CCF"/>
    <w:rsid w:val="00994192"/>
    <w:rsid w:val="00994218"/>
    <w:rsid w:val="009946A0"/>
    <w:rsid w:val="009949BE"/>
    <w:rsid w:val="00994D83"/>
    <w:rsid w:val="00994F06"/>
    <w:rsid w:val="00994FA8"/>
    <w:rsid w:val="009955E2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697"/>
    <w:rsid w:val="0099778A"/>
    <w:rsid w:val="00997FF9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5C0"/>
    <w:rsid w:val="009A17E6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A41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235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76F"/>
    <w:rsid w:val="009B2795"/>
    <w:rsid w:val="009B2A89"/>
    <w:rsid w:val="009B2B80"/>
    <w:rsid w:val="009B2BC3"/>
    <w:rsid w:val="009B2D73"/>
    <w:rsid w:val="009B2EE9"/>
    <w:rsid w:val="009B30E7"/>
    <w:rsid w:val="009B3235"/>
    <w:rsid w:val="009B32C8"/>
    <w:rsid w:val="009B34D6"/>
    <w:rsid w:val="009B34DB"/>
    <w:rsid w:val="009B3909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4F09"/>
    <w:rsid w:val="009B50AA"/>
    <w:rsid w:val="009B517D"/>
    <w:rsid w:val="009B564D"/>
    <w:rsid w:val="009B56FF"/>
    <w:rsid w:val="009B5A84"/>
    <w:rsid w:val="009B5B17"/>
    <w:rsid w:val="009B5CC1"/>
    <w:rsid w:val="009B5D72"/>
    <w:rsid w:val="009B60B7"/>
    <w:rsid w:val="009B61AB"/>
    <w:rsid w:val="009B6341"/>
    <w:rsid w:val="009B64F2"/>
    <w:rsid w:val="009B65F6"/>
    <w:rsid w:val="009B6722"/>
    <w:rsid w:val="009B69C8"/>
    <w:rsid w:val="009B6DB6"/>
    <w:rsid w:val="009B70B2"/>
    <w:rsid w:val="009B71F8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40B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958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BFA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4F4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6D8D"/>
    <w:rsid w:val="009D70BC"/>
    <w:rsid w:val="009D7190"/>
    <w:rsid w:val="009D72D0"/>
    <w:rsid w:val="009D733E"/>
    <w:rsid w:val="009D7A5C"/>
    <w:rsid w:val="009D7E85"/>
    <w:rsid w:val="009E021A"/>
    <w:rsid w:val="009E043E"/>
    <w:rsid w:val="009E0BB7"/>
    <w:rsid w:val="009E0C5C"/>
    <w:rsid w:val="009E0CB6"/>
    <w:rsid w:val="009E0E04"/>
    <w:rsid w:val="009E1249"/>
    <w:rsid w:val="009E17EB"/>
    <w:rsid w:val="009E1D4B"/>
    <w:rsid w:val="009E1F45"/>
    <w:rsid w:val="009E25BF"/>
    <w:rsid w:val="009E2763"/>
    <w:rsid w:val="009E278D"/>
    <w:rsid w:val="009E28DE"/>
    <w:rsid w:val="009E2BCC"/>
    <w:rsid w:val="009E2CC1"/>
    <w:rsid w:val="009E3146"/>
    <w:rsid w:val="009E3225"/>
    <w:rsid w:val="009E3765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6EA9"/>
    <w:rsid w:val="009E70F5"/>
    <w:rsid w:val="009E719C"/>
    <w:rsid w:val="009E7306"/>
    <w:rsid w:val="009E73BA"/>
    <w:rsid w:val="009E7762"/>
    <w:rsid w:val="009E7818"/>
    <w:rsid w:val="009E78CB"/>
    <w:rsid w:val="009E78D5"/>
    <w:rsid w:val="009E7A12"/>
    <w:rsid w:val="009E7E22"/>
    <w:rsid w:val="009E7E2E"/>
    <w:rsid w:val="009F0516"/>
    <w:rsid w:val="009F0986"/>
    <w:rsid w:val="009F0D46"/>
    <w:rsid w:val="009F12BD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C93"/>
    <w:rsid w:val="009F2DE0"/>
    <w:rsid w:val="009F3037"/>
    <w:rsid w:val="009F3426"/>
    <w:rsid w:val="009F380C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4C"/>
    <w:rsid w:val="009F4969"/>
    <w:rsid w:val="009F4B99"/>
    <w:rsid w:val="009F503C"/>
    <w:rsid w:val="009F51D5"/>
    <w:rsid w:val="009F51E8"/>
    <w:rsid w:val="009F53B5"/>
    <w:rsid w:val="009F56FE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721D"/>
    <w:rsid w:val="009F755A"/>
    <w:rsid w:val="009F7801"/>
    <w:rsid w:val="009F79DB"/>
    <w:rsid w:val="009F7B63"/>
    <w:rsid w:val="009F7BA1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1BF"/>
    <w:rsid w:val="00A02254"/>
    <w:rsid w:val="00A02398"/>
    <w:rsid w:val="00A0268F"/>
    <w:rsid w:val="00A02B19"/>
    <w:rsid w:val="00A02CF7"/>
    <w:rsid w:val="00A031E2"/>
    <w:rsid w:val="00A03290"/>
    <w:rsid w:val="00A03C44"/>
    <w:rsid w:val="00A04037"/>
    <w:rsid w:val="00A04674"/>
    <w:rsid w:val="00A04954"/>
    <w:rsid w:val="00A04BAD"/>
    <w:rsid w:val="00A04E3D"/>
    <w:rsid w:val="00A05249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2"/>
    <w:rsid w:val="00A07804"/>
    <w:rsid w:val="00A07AC3"/>
    <w:rsid w:val="00A07AE2"/>
    <w:rsid w:val="00A07CAB"/>
    <w:rsid w:val="00A10101"/>
    <w:rsid w:val="00A10388"/>
    <w:rsid w:val="00A10555"/>
    <w:rsid w:val="00A107A2"/>
    <w:rsid w:val="00A108A2"/>
    <w:rsid w:val="00A109DD"/>
    <w:rsid w:val="00A10C6C"/>
    <w:rsid w:val="00A10CA4"/>
    <w:rsid w:val="00A11329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68A"/>
    <w:rsid w:val="00A13931"/>
    <w:rsid w:val="00A13D5D"/>
    <w:rsid w:val="00A13EE3"/>
    <w:rsid w:val="00A140E3"/>
    <w:rsid w:val="00A1443E"/>
    <w:rsid w:val="00A147C1"/>
    <w:rsid w:val="00A14949"/>
    <w:rsid w:val="00A14D84"/>
    <w:rsid w:val="00A152FB"/>
    <w:rsid w:val="00A1544E"/>
    <w:rsid w:val="00A15691"/>
    <w:rsid w:val="00A158B2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A5"/>
    <w:rsid w:val="00A17ED2"/>
    <w:rsid w:val="00A200F9"/>
    <w:rsid w:val="00A203B3"/>
    <w:rsid w:val="00A20844"/>
    <w:rsid w:val="00A20A0A"/>
    <w:rsid w:val="00A21078"/>
    <w:rsid w:val="00A21200"/>
    <w:rsid w:val="00A215FE"/>
    <w:rsid w:val="00A21B2C"/>
    <w:rsid w:val="00A21BC1"/>
    <w:rsid w:val="00A21CF7"/>
    <w:rsid w:val="00A21D4E"/>
    <w:rsid w:val="00A21EFF"/>
    <w:rsid w:val="00A21F59"/>
    <w:rsid w:val="00A220A5"/>
    <w:rsid w:val="00A220C9"/>
    <w:rsid w:val="00A2215F"/>
    <w:rsid w:val="00A22430"/>
    <w:rsid w:val="00A2268E"/>
    <w:rsid w:val="00A22B96"/>
    <w:rsid w:val="00A22CEE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738"/>
    <w:rsid w:val="00A2584E"/>
    <w:rsid w:val="00A25911"/>
    <w:rsid w:val="00A25A26"/>
    <w:rsid w:val="00A265CC"/>
    <w:rsid w:val="00A265FB"/>
    <w:rsid w:val="00A2669D"/>
    <w:rsid w:val="00A267D0"/>
    <w:rsid w:val="00A26D5A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CAB"/>
    <w:rsid w:val="00A3108F"/>
    <w:rsid w:val="00A317EE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8E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448"/>
    <w:rsid w:val="00A358CB"/>
    <w:rsid w:val="00A35A57"/>
    <w:rsid w:val="00A35D31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396"/>
    <w:rsid w:val="00A404C4"/>
    <w:rsid w:val="00A407A5"/>
    <w:rsid w:val="00A408D6"/>
    <w:rsid w:val="00A40A4A"/>
    <w:rsid w:val="00A41074"/>
    <w:rsid w:val="00A413D6"/>
    <w:rsid w:val="00A41630"/>
    <w:rsid w:val="00A41762"/>
    <w:rsid w:val="00A41E61"/>
    <w:rsid w:val="00A4230F"/>
    <w:rsid w:val="00A4250C"/>
    <w:rsid w:val="00A42EEA"/>
    <w:rsid w:val="00A43434"/>
    <w:rsid w:val="00A43ADA"/>
    <w:rsid w:val="00A43F2C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992"/>
    <w:rsid w:val="00A46A81"/>
    <w:rsid w:val="00A46B65"/>
    <w:rsid w:val="00A46E07"/>
    <w:rsid w:val="00A47079"/>
    <w:rsid w:val="00A471F1"/>
    <w:rsid w:val="00A47312"/>
    <w:rsid w:val="00A474A2"/>
    <w:rsid w:val="00A474BE"/>
    <w:rsid w:val="00A47AD7"/>
    <w:rsid w:val="00A50766"/>
    <w:rsid w:val="00A50E7D"/>
    <w:rsid w:val="00A516F6"/>
    <w:rsid w:val="00A517F2"/>
    <w:rsid w:val="00A51AD3"/>
    <w:rsid w:val="00A51B78"/>
    <w:rsid w:val="00A520E3"/>
    <w:rsid w:val="00A52184"/>
    <w:rsid w:val="00A52441"/>
    <w:rsid w:val="00A528C8"/>
    <w:rsid w:val="00A52AB3"/>
    <w:rsid w:val="00A52B64"/>
    <w:rsid w:val="00A52E9C"/>
    <w:rsid w:val="00A52F36"/>
    <w:rsid w:val="00A530B4"/>
    <w:rsid w:val="00A53306"/>
    <w:rsid w:val="00A53548"/>
    <w:rsid w:val="00A535B6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36E"/>
    <w:rsid w:val="00A553BB"/>
    <w:rsid w:val="00A55490"/>
    <w:rsid w:val="00A557C1"/>
    <w:rsid w:val="00A56306"/>
    <w:rsid w:val="00A564AE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69A5"/>
    <w:rsid w:val="00A66B59"/>
    <w:rsid w:val="00A66D49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A82"/>
    <w:rsid w:val="00A72BD2"/>
    <w:rsid w:val="00A72CA4"/>
    <w:rsid w:val="00A72D19"/>
    <w:rsid w:val="00A72F50"/>
    <w:rsid w:val="00A72FBA"/>
    <w:rsid w:val="00A73AB7"/>
    <w:rsid w:val="00A73DA4"/>
    <w:rsid w:val="00A73FF6"/>
    <w:rsid w:val="00A74005"/>
    <w:rsid w:val="00A742CB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4D0"/>
    <w:rsid w:val="00A76663"/>
    <w:rsid w:val="00A766CE"/>
    <w:rsid w:val="00A76D48"/>
    <w:rsid w:val="00A77B4C"/>
    <w:rsid w:val="00A77B4E"/>
    <w:rsid w:val="00A77B4F"/>
    <w:rsid w:val="00A77C15"/>
    <w:rsid w:val="00A77CB9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1ED9"/>
    <w:rsid w:val="00A8224B"/>
    <w:rsid w:val="00A824EC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3C1C"/>
    <w:rsid w:val="00A8429A"/>
    <w:rsid w:val="00A84419"/>
    <w:rsid w:val="00A8472B"/>
    <w:rsid w:val="00A8494E"/>
    <w:rsid w:val="00A84AD4"/>
    <w:rsid w:val="00A84B2C"/>
    <w:rsid w:val="00A859AA"/>
    <w:rsid w:val="00A859C6"/>
    <w:rsid w:val="00A85D30"/>
    <w:rsid w:val="00A86270"/>
    <w:rsid w:val="00A862AB"/>
    <w:rsid w:val="00A8674C"/>
    <w:rsid w:val="00A86987"/>
    <w:rsid w:val="00A86A05"/>
    <w:rsid w:val="00A86B46"/>
    <w:rsid w:val="00A86C1B"/>
    <w:rsid w:val="00A86D37"/>
    <w:rsid w:val="00A86E27"/>
    <w:rsid w:val="00A8737A"/>
    <w:rsid w:val="00A873A0"/>
    <w:rsid w:val="00A8747F"/>
    <w:rsid w:val="00A877DE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A8D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4BF7"/>
    <w:rsid w:val="00A950DC"/>
    <w:rsid w:val="00A95165"/>
    <w:rsid w:val="00A95376"/>
    <w:rsid w:val="00A954BA"/>
    <w:rsid w:val="00A959AE"/>
    <w:rsid w:val="00A95A0A"/>
    <w:rsid w:val="00A95BAC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9D"/>
    <w:rsid w:val="00AA0DF7"/>
    <w:rsid w:val="00AA1314"/>
    <w:rsid w:val="00AA14A3"/>
    <w:rsid w:val="00AA1513"/>
    <w:rsid w:val="00AA186B"/>
    <w:rsid w:val="00AA1A60"/>
    <w:rsid w:val="00AA1C99"/>
    <w:rsid w:val="00AA1CF4"/>
    <w:rsid w:val="00AA1D8A"/>
    <w:rsid w:val="00AA2019"/>
    <w:rsid w:val="00AA20E2"/>
    <w:rsid w:val="00AA21AF"/>
    <w:rsid w:val="00AA261F"/>
    <w:rsid w:val="00AA284E"/>
    <w:rsid w:val="00AA28E1"/>
    <w:rsid w:val="00AA2ABA"/>
    <w:rsid w:val="00AA2E89"/>
    <w:rsid w:val="00AA342C"/>
    <w:rsid w:val="00AA3477"/>
    <w:rsid w:val="00AA3C9F"/>
    <w:rsid w:val="00AA3F7C"/>
    <w:rsid w:val="00AA3F9D"/>
    <w:rsid w:val="00AA41C7"/>
    <w:rsid w:val="00AA43EE"/>
    <w:rsid w:val="00AA4B08"/>
    <w:rsid w:val="00AA4FE4"/>
    <w:rsid w:val="00AA5263"/>
    <w:rsid w:val="00AA54FE"/>
    <w:rsid w:val="00AA60CF"/>
    <w:rsid w:val="00AA61A9"/>
    <w:rsid w:val="00AA65D2"/>
    <w:rsid w:val="00AA6956"/>
    <w:rsid w:val="00AA6AB6"/>
    <w:rsid w:val="00AA6B6C"/>
    <w:rsid w:val="00AA6B7A"/>
    <w:rsid w:val="00AA6E41"/>
    <w:rsid w:val="00AA6EDF"/>
    <w:rsid w:val="00AA6FC8"/>
    <w:rsid w:val="00AA704D"/>
    <w:rsid w:val="00AA706A"/>
    <w:rsid w:val="00AA7325"/>
    <w:rsid w:val="00AA7590"/>
    <w:rsid w:val="00AA7664"/>
    <w:rsid w:val="00AA76D5"/>
    <w:rsid w:val="00AA7782"/>
    <w:rsid w:val="00AA7834"/>
    <w:rsid w:val="00AA7C7B"/>
    <w:rsid w:val="00AB0319"/>
    <w:rsid w:val="00AB070D"/>
    <w:rsid w:val="00AB08D7"/>
    <w:rsid w:val="00AB0925"/>
    <w:rsid w:val="00AB0DB2"/>
    <w:rsid w:val="00AB0E72"/>
    <w:rsid w:val="00AB0F32"/>
    <w:rsid w:val="00AB0F6C"/>
    <w:rsid w:val="00AB0F92"/>
    <w:rsid w:val="00AB1263"/>
    <w:rsid w:val="00AB1713"/>
    <w:rsid w:val="00AB212D"/>
    <w:rsid w:val="00AB26FC"/>
    <w:rsid w:val="00AB2A42"/>
    <w:rsid w:val="00AB336D"/>
    <w:rsid w:val="00AB3A3D"/>
    <w:rsid w:val="00AB3C9D"/>
    <w:rsid w:val="00AB3FD1"/>
    <w:rsid w:val="00AB4004"/>
    <w:rsid w:val="00AB4279"/>
    <w:rsid w:val="00AB46F2"/>
    <w:rsid w:val="00AB4F0F"/>
    <w:rsid w:val="00AB505B"/>
    <w:rsid w:val="00AB5300"/>
    <w:rsid w:val="00AB543B"/>
    <w:rsid w:val="00AB5443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05A"/>
    <w:rsid w:val="00AC0296"/>
    <w:rsid w:val="00AC04A3"/>
    <w:rsid w:val="00AC07AA"/>
    <w:rsid w:val="00AC0849"/>
    <w:rsid w:val="00AC09E6"/>
    <w:rsid w:val="00AC1077"/>
    <w:rsid w:val="00AC1361"/>
    <w:rsid w:val="00AC16D0"/>
    <w:rsid w:val="00AC1D4D"/>
    <w:rsid w:val="00AC1E4D"/>
    <w:rsid w:val="00AC1F39"/>
    <w:rsid w:val="00AC2016"/>
    <w:rsid w:val="00AC2050"/>
    <w:rsid w:val="00AC23AE"/>
    <w:rsid w:val="00AC2BE9"/>
    <w:rsid w:val="00AC2CBF"/>
    <w:rsid w:val="00AC30B4"/>
    <w:rsid w:val="00AC31F8"/>
    <w:rsid w:val="00AC34FF"/>
    <w:rsid w:val="00AC3520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7C9"/>
    <w:rsid w:val="00AC5AEE"/>
    <w:rsid w:val="00AC5F44"/>
    <w:rsid w:val="00AC6072"/>
    <w:rsid w:val="00AC6167"/>
    <w:rsid w:val="00AC6218"/>
    <w:rsid w:val="00AC64B4"/>
    <w:rsid w:val="00AC64B5"/>
    <w:rsid w:val="00AC6D94"/>
    <w:rsid w:val="00AD01D3"/>
    <w:rsid w:val="00AD0387"/>
    <w:rsid w:val="00AD05AA"/>
    <w:rsid w:val="00AD0844"/>
    <w:rsid w:val="00AD087C"/>
    <w:rsid w:val="00AD0C61"/>
    <w:rsid w:val="00AD0D93"/>
    <w:rsid w:val="00AD1002"/>
    <w:rsid w:val="00AD105D"/>
    <w:rsid w:val="00AD1127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391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660"/>
    <w:rsid w:val="00AD3699"/>
    <w:rsid w:val="00AD38CB"/>
    <w:rsid w:val="00AD41C2"/>
    <w:rsid w:val="00AD4318"/>
    <w:rsid w:val="00AD47A7"/>
    <w:rsid w:val="00AD4A52"/>
    <w:rsid w:val="00AD4B69"/>
    <w:rsid w:val="00AD4D63"/>
    <w:rsid w:val="00AD4D8E"/>
    <w:rsid w:val="00AD5401"/>
    <w:rsid w:val="00AD573E"/>
    <w:rsid w:val="00AD5972"/>
    <w:rsid w:val="00AD59F9"/>
    <w:rsid w:val="00AD5F7D"/>
    <w:rsid w:val="00AD6136"/>
    <w:rsid w:val="00AD6380"/>
    <w:rsid w:val="00AD6444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DF"/>
    <w:rsid w:val="00AD7FFC"/>
    <w:rsid w:val="00AE0021"/>
    <w:rsid w:val="00AE003C"/>
    <w:rsid w:val="00AE02C6"/>
    <w:rsid w:val="00AE0428"/>
    <w:rsid w:val="00AE0553"/>
    <w:rsid w:val="00AE06D8"/>
    <w:rsid w:val="00AE095A"/>
    <w:rsid w:val="00AE099B"/>
    <w:rsid w:val="00AE0CD8"/>
    <w:rsid w:val="00AE104D"/>
    <w:rsid w:val="00AE13E6"/>
    <w:rsid w:val="00AE180A"/>
    <w:rsid w:val="00AE2166"/>
    <w:rsid w:val="00AE22AE"/>
    <w:rsid w:val="00AE23E2"/>
    <w:rsid w:val="00AE260B"/>
    <w:rsid w:val="00AE2782"/>
    <w:rsid w:val="00AE2842"/>
    <w:rsid w:val="00AE2B3E"/>
    <w:rsid w:val="00AE2BA8"/>
    <w:rsid w:val="00AE2FEA"/>
    <w:rsid w:val="00AE304C"/>
    <w:rsid w:val="00AE313D"/>
    <w:rsid w:val="00AE3254"/>
    <w:rsid w:val="00AE344D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964"/>
    <w:rsid w:val="00AE7A80"/>
    <w:rsid w:val="00AE7B1C"/>
    <w:rsid w:val="00AE7DA4"/>
    <w:rsid w:val="00AF0140"/>
    <w:rsid w:val="00AF0260"/>
    <w:rsid w:val="00AF0647"/>
    <w:rsid w:val="00AF06AE"/>
    <w:rsid w:val="00AF077E"/>
    <w:rsid w:val="00AF0800"/>
    <w:rsid w:val="00AF0DE4"/>
    <w:rsid w:val="00AF0F29"/>
    <w:rsid w:val="00AF0FAA"/>
    <w:rsid w:val="00AF1105"/>
    <w:rsid w:val="00AF1250"/>
    <w:rsid w:val="00AF17C0"/>
    <w:rsid w:val="00AF1852"/>
    <w:rsid w:val="00AF18FF"/>
    <w:rsid w:val="00AF1C2E"/>
    <w:rsid w:val="00AF1C93"/>
    <w:rsid w:val="00AF1CAC"/>
    <w:rsid w:val="00AF1E95"/>
    <w:rsid w:val="00AF1F64"/>
    <w:rsid w:val="00AF21F7"/>
    <w:rsid w:val="00AF2313"/>
    <w:rsid w:val="00AF2426"/>
    <w:rsid w:val="00AF256D"/>
    <w:rsid w:val="00AF2621"/>
    <w:rsid w:val="00AF2633"/>
    <w:rsid w:val="00AF28D7"/>
    <w:rsid w:val="00AF2A28"/>
    <w:rsid w:val="00AF311E"/>
    <w:rsid w:val="00AF316E"/>
    <w:rsid w:val="00AF33FD"/>
    <w:rsid w:val="00AF35D9"/>
    <w:rsid w:val="00AF367B"/>
    <w:rsid w:val="00AF371D"/>
    <w:rsid w:val="00AF395F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5CD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97E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5DA"/>
    <w:rsid w:val="00B048DB"/>
    <w:rsid w:val="00B04DB7"/>
    <w:rsid w:val="00B04DC2"/>
    <w:rsid w:val="00B0511F"/>
    <w:rsid w:val="00B05316"/>
    <w:rsid w:val="00B05467"/>
    <w:rsid w:val="00B05670"/>
    <w:rsid w:val="00B057FA"/>
    <w:rsid w:val="00B061EE"/>
    <w:rsid w:val="00B062AD"/>
    <w:rsid w:val="00B06475"/>
    <w:rsid w:val="00B06733"/>
    <w:rsid w:val="00B06C38"/>
    <w:rsid w:val="00B071DB"/>
    <w:rsid w:val="00B07FCE"/>
    <w:rsid w:val="00B10004"/>
    <w:rsid w:val="00B10278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89"/>
    <w:rsid w:val="00B1224D"/>
    <w:rsid w:val="00B122B2"/>
    <w:rsid w:val="00B12319"/>
    <w:rsid w:val="00B12573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1C"/>
    <w:rsid w:val="00B140F3"/>
    <w:rsid w:val="00B14162"/>
    <w:rsid w:val="00B144BD"/>
    <w:rsid w:val="00B14524"/>
    <w:rsid w:val="00B1486A"/>
    <w:rsid w:val="00B14FAE"/>
    <w:rsid w:val="00B14FD9"/>
    <w:rsid w:val="00B15053"/>
    <w:rsid w:val="00B1576D"/>
    <w:rsid w:val="00B158AD"/>
    <w:rsid w:val="00B1591A"/>
    <w:rsid w:val="00B15F66"/>
    <w:rsid w:val="00B160F5"/>
    <w:rsid w:val="00B162EE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C59"/>
    <w:rsid w:val="00B17D53"/>
    <w:rsid w:val="00B20424"/>
    <w:rsid w:val="00B20772"/>
    <w:rsid w:val="00B20C61"/>
    <w:rsid w:val="00B20D54"/>
    <w:rsid w:val="00B20D8E"/>
    <w:rsid w:val="00B213E6"/>
    <w:rsid w:val="00B214CA"/>
    <w:rsid w:val="00B218BD"/>
    <w:rsid w:val="00B219FD"/>
    <w:rsid w:val="00B21D3F"/>
    <w:rsid w:val="00B22308"/>
    <w:rsid w:val="00B2249B"/>
    <w:rsid w:val="00B22555"/>
    <w:rsid w:val="00B23008"/>
    <w:rsid w:val="00B23046"/>
    <w:rsid w:val="00B232AF"/>
    <w:rsid w:val="00B234ED"/>
    <w:rsid w:val="00B23934"/>
    <w:rsid w:val="00B2399B"/>
    <w:rsid w:val="00B23C95"/>
    <w:rsid w:val="00B246A7"/>
    <w:rsid w:val="00B24975"/>
    <w:rsid w:val="00B24AA4"/>
    <w:rsid w:val="00B24D16"/>
    <w:rsid w:val="00B25118"/>
    <w:rsid w:val="00B2562E"/>
    <w:rsid w:val="00B259A4"/>
    <w:rsid w:val="00B264F7"/>
    <w:rsid w:val="00B26709"/>
    <w:rsid w:val="00B26B3F"/>
    <w:rsid w:val="00B2785B"/>
    <w:rsid w:val="00B27934"/>
    <w:rsid w:val="00B27962"/>
    <w:rsid w:val="00B27E47"/>
    <w:rsid w:val="00B27F53"/>
    <w:rsid w:val="00B27FA1"/>
    <w:rsid w:val="00B3089B"/>
    <w:rsid w:val="00B30AF3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911"/>
    <w:rsid w:val="00B33BB0"/>
    <w:rsid w:val="00B33BE2"/>
    <w:rsid w:val="00B33E8C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697"/>
    <w:rsid w:val="00B40B7F"/>
    <w:rsid w:val="00B40D65"/>
    <w:rsid w:val="00B41646"/>
    <w:rsid w:val="00B41660"/>
    <w:rsid w:val="00B41A36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5D"/>
    <w:rsid w:val="00B42BB9"/>
    <w:rsid w:val="00B42C99"/>
    <w:rsid w:val="00B42D85"/>
    <w:rsid w:val="00B42F86"/>
    <w:rsid w:val="00B431B6"/>
    <w:rsid w:val="00B43368"/>
    <w:rsid w:val="00B43594"/>
    <w:rsid w:val="00B436FB"/>
    <w:rsid w:val="00B43901"/>
    <w:rsid w:val="00B4399A"/>
    <w:rsid w:val="00B43E90"/>
    <w:rsid w:val="00B443CD"/>
    <w:rsid w:val="00B443ED"/>
    <w:rsid w:val="00B4468C"/>
    <w:rsid w:val="00B44793"/>
    <w:rsid w:val="00B447E1"/>
    <w:rsid w:val="00B448B1"/>
    <w:rsid w:val="00B44F7B"/>
    <w:rsid w:val="00B44FBF"/>
    <w:rsid w:val="00B450E4"/>
    <w:rsid w:val="00B45292"/>
    <w:rsid w:val="00B45295"/>
    <w:rsid w:val="00B45719"/>
    <w:rsid w:val="00B45830"/>
    <w:rsid w:val="00B458C2"/>
    <w:rsid w:val="00B45A80"/>
    <w:rsid w:val="00B45A9F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6F0"/>
    <w:rsid w:val="00B4773C"/>
    <w:rsid w:val="00B478CB"/>
    <w:rsid w:val="00B47A05"/>
    <w:rsid w:val="00B47A77"/>
    <w:rsid w:val="00B47A87"/>
    <w:rsid w:val="00B47E97"/>
    <w:rsid w:val="00B50225"/>
    <w:rsid w:val="00B50256"/>
    <w:rsid w:val="00B505C1"/>
    <w:rsid w:val="00B506B2"/>
    <w:rsid w:val="00B50AA1"/>
    <w:rsid w:val="00B50D2D"/>
    <w:rsid w:val="00B515CB"/>
    <w:rsid w:val="00B5192D"/>
    <w:rsid w:val="00B51DBC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A65"/>
    <w:rsid w:val="00B54B3C"/>
    <w:rsid w:val="00B552A6"/>
    <w:rsid w:val="00B552AB"/>
    <w:rsid w:val="00B5556B"/>
    <w:rsid w:val="00B5565C"/>
    <w:rsid w:val="00B55687"/>
    <w:rsid w:val="00B55936"/>
    <w:rsid w:val="00B55B6E"/>
    <w:rsid w:val="00B566CF"/>
    <w:rsid w:val="00B56784"/>
    <w:rsid w:val="00B56BA5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6AC"/>
    <w:rsid w:val="00B606EC"/>
    <w:rsid w:val="00B60C42"/>
    <w:rsid w:val="00B6126D"/>
    <w:rsid w:val="00B6187C"/>
    <w:rsid w:val="00B618F1"/>
    <w:rsid w:val="00B61ABC"/>
    <w:rsid w:val="00B61CAD"/>
    <w:rsid w:val="00B62023"/>
    <w:rsid w:val="00B62027"/>
    <w:rsid w:val="00B6207A"/>
    <w:rsid w:val="00B620BA"/>
    <w:rsid w:val="00B620EE"/>
    <w:rsid w:val="00B6222A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9C5"/>
    <w:rsid w:val="00B649F2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8C0"/>
    <w:rsid w:val="00B67BC4"/>
    <w:rsid w:val="00B67C90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87C"/>
    <w:rsid w:val="00B72D83"/>
    <w:rsid w:val="00B72D8F"/>
    <w:rsid w:val="00B72DEE"/>
    <w:rsid w:val="00B72E44"/>
    <w:rsid w:val="00B72E54"/>
    <w:rsid w:val="00B72F32"/>
    <w:rsid w:val="00B72FD8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C8"/>
    <w:rsid w:val="00B8071F"/>
    <w:rsid w:val="00B80AB1"/>
    <w:rsid w:val="00B80E64"/>
    <w:rsid w:val="00B80EDF"/>
    <w:rsid w:val="00B8140D"/>
    <w:rsid w:val="00B815E5"/>
    <w:rsid w:val="00B81625"/>
    <w:rsid w:val="00B81A94"/>
    <w:rsid w:val="00B81C5A"/>
    <w:rsid w:val="00B81F82"/>
    <w:rsid w:val="00B82206"/>
    <w:rsid w:val="00B8226D"/>
    <w:rsid w:val="00B8241E"/>
    <w:rsid w:val="00B82826"/>
    <w:rsid w:val="00B829D9"/>
    <w:rsid w:val="00B82A2C"/>
    <w:rsid w:val="00B82F45"/>
    <w:rsid w:val="00B837CA"/>
    <w:rsid w:val="00B83E24"/>
    <w:rsid w:val="00B840CC"/>
    <w:rsid w:val="00B845E6"/>
    <w:rsid w:val="00B84898"/>
    <w:rsid w:val="00B848AF"/>
    <w:rsid w:val="00B84C53"/>
    <w:rsid w:val="00B84D43"/>
    <w:rsid w:val="00B851C3"/>
    <w:rsid w:val="00B85757"/>
    <w:rsid w:val="00B85792"/>
    <w:rsid w:val="00B8592E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BDD"/>
    <w:rsid w:val="00B86E04"/>
    <w:rsid w:val="00B86E2B"/>
    <w:rsid w:val="00B872C3"/>
    <w:rsid w:val="00B87317"/>
    <w:rsid w:val="00B87645"/>
    <w:rsid w:val="00B877A1"/>
    <w:rsid w:val="00B87E2B"/>
    <w:rsid w:val="00B903CF"/>
    <w:rsid w:val="00B9045B"/>
    <w:rsid w:val="00B90848"/>
    <w:rsid w:val="00B918FF"/>
    <w:rsid w:val="00B91A7E"/>
    <w:rsid w:val="00B925BB"/>
    <w:rsid w:val="00B92765"/>
    <w:rsid w:val="00B9298D"/>
    <w:rsid w:val="00B92C4A"/>
    <w:rsid w:val="00B92C95"/>
    <w:rsid w:val="00B92E48"/>
    <w:rsid w:val="00B92E83"/>
    <w:rsid w:val="00B92FD4"/>
    <w:rsid w:val="00B9320A"/>
    <w:rsid w:val="00B933F6"/>
    <w:rsid w:val="00B939FE"/>
    <w:rsid w:val="00B940D7"/>
    <w:rsid w:val="00B943F5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D68"/>
    <w:rsid w:val="00B97E17"/>
    <w:rsid w:val="00BA00DC"/>
    <w:rsid w:val="00BA0210"/>
    <w:rsid w:val="00BA02B9"/>
    <w:rsid w:val="00BA082A"/>
    <w:rsid w:val="00BA0DFB"/>
    <w:rsid w:val="00BA10C3"/>
    <w:rsid w:val="00BA1341"/>
    <w:rsid w:val="00BA1599"/>
    <w:rsid w:val="00BA1E52"/>
    <w:rsid w:val="00BA2123"/>
    <w:rsid w:val="00BA212B"/>
    <w:rsid w:val="00BA2298"/>
    <w:rsid w:val="00BA2364"/>
    <w:rsid w:val="00BA23B3"/>
    <w:rsid w:val="00BA26CF"/>
    <w:rsid w:val="00BA28B5"/>
    <w:rsid w:val="00BA292D"/>
    <w:rsid w:val="00BA331C"/>
    <w:rsid w:val="00BA3BBE"/>
    <w:rsid w:val="00BA3E56"/>
    <w:rsid w:val="00BA3EFC"/>
    <w:rsid w:val="00BA404C"/>
    <w:rsid w:val="00BA40BD"/>
    <w:rsid w:val="00BA45C7"/>
    <w:rsid w:val="00BA4871"/>
    <w:rsid w:val="00BA4A81"/>
    <w:rsid w:val="00BA4EA7"/>
    <w:rsid w:val="00BA50BC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33"/>
    <w:rsid w:val="00BA6E75"/>
    <w:rsid w:val="00BA70AD"/>
    <w:rsid w:val="00BA7100"/>
    <w:rsid w:val="00BA7663"/>
    <w:rsid w:val="00BA7B88"/>
    <w:rsid w:val="00BB0362"/>
    <w:rsid w:val="00BB03D7"/>
    <w:rsid w:val="00BB049E"/>
    <w:rsid w:val="00BB0AEE"/>
    <w:rsid w:val="00BB1B88"/>
    <w:rsid w:val="00BB1BB8"/>
    <w:rsid w:val="00BB20FE"/>
    <w:rsid w:val="00BB227E"/>
    <w:rsid w:val="00BB22EA"/>
    <w:rsid w:val="00BB293C"/>
    <w:rsid w:val="00BB2B25"/>
    <w:rsid w:val="00BB2F31"/>
    <w:rsid w:val="00BB310A"/>
    <w:rsid w:val="00BB32E1"/>
    <w:rsid w:val="00BB36F4"/>
    <w:rsid w:val="00BB399A"/>
    <w:rsid w:val="00BB3CA0"/>
    <w:rsid w:val="00BB3F35"/>
    <w:rsid w:val="00BB4024"/>
    <w:rsid w:val="00BB4070"/>
    <w:rsid w:val="00BB40F1"/>
    <w:rsid w:val="00BB420D"/>
    <w:rsid w:val="00BB4588"/>
    <w:rsid w:val="00BB4AA7"/>
    <w:rsid w:val="00BB564D"/>
    <w:rsid w:val="00BB5B44"/>
    <w:rsid w:val="00BB5B8C"/>
    <w:rsid w:val="00BB5DA1"/>
    <w:rsid w:val="00BB61EB"/>
    <w:rsid w:val="00BB6396"/>
    <w:rsid w:val="00BB63DB"/>
    <w:rsid w:val="00BB6675"/>
    <w:rsid w:val="00BB66B1"/>
    <w:rsid w:val="00BB6873"/>
    <w:rsid w:val="00BB6AA8"/>
    <w:rsid w:val="00BB6D1A"/>
    <w:rsid w:val="00BB6EAE"/>
    <w:rsid w:val="00BB706F"/>
    <w:rsid w:val="00BB734A"/>
    <w:rsid w:val="00BB782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32"/>
    <w:rsid w:val="00BC1453"/>
    <w:rsid w:val="00BC149D"/>
    <w:rsid w:val="00BC199A"/>
    <w:rsid w:val="00BC1C19"/>
    <w:rsid w:val="00BC226A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4EF8"/>
    <w:rsid w:val="00BC53D5"/>
    <w:rsid w:val="00BC5964"/>
    <w:rsid w:val="00BC5A35"/>
    <w:rsid w:val="00BC5C47"/>
    <w:rsid w:val="00BC5F4D"/>
    <w:rsid w:val="00BC6317"/>
    <w:rsid w:val="00BC63F7"/>
    <w:rsid w:val="00BC65B3"/>
    <w:rsid w:val="00BC6D63"/>
    <w:rsid w:val="00BC6E23"/>
    <w:rsid w:val="00BC6EA1"/>
    <w:rsid w:val="00BC6F42"/>
    <w:rsid w:val="00BC7089"/>
    <w:rsid w:val="00BC7236"/>
    <w:rsid w:val="00BC761A"/>
    <w:rsid w:val="00BC7A3F"/>
    <w:rsid w:val="00BC7A78"/>
    <w:rsid w:val="00BC7CB9"/>
    <w:rsid w:val="00BC7CC9"/>
    <w:rsid w:val="00BD06B8"/>
    <w:rsid w:val="00BD0837"/>
    <w:rsid w:val="00BD0ACA"/>
    <w:rsid w:val="00BD0EE4"/>
    <w:rsid w:val="00BD15E9"/>
    <w:rsid w:val="00BD16C9"/>
    <w:rsid w:val="00BD1769"/>
    <w:rsid w:val="00BD1BC9"/>
    <w:rsid w:val="00BD2011"/>
    <w:rsid w:val="00BD21E4"/>
    <w:rsid w:val="00BD2A3E"/>
    <w:rsid w:val="00BD2F66"/>
    <w:rsid w:val="00BD3166"/>
    <w:rsid w:val="00BD31A9"/>
    <w:rsid w:val="00BD3376"/>
    <w:rsid w:val="00BD361B"/>
    <w:rsid w:val="00BD3741"/>
    <w:rsid w:val="00BD39DE"/>
    <w:rsid w:val="00BD4314"/>
    <w:rsid w:val="00BD43E0"/>
    <w:rsid w:val="00BD43EA"/>
    <w:rsid w:val="00BD454A"/>
    <w:rsid w:val="00BD4674"/>
    <w:rsid w:val="00BD4A82"/>
    <w:rsid w:val="00BD50FC"/>
    <w:rsid w:val="00BD55B6"/>
    <w:rsid w:val="00BD574D"/>
    <w:rsid w:val="00BD5811"/>
    <w:rsid w:val="00BD5A52"/>
    <w:rsid w:val="00BD5B37"/>
    <w:rsid w:val="00BD5B4D"/>
    <w:rsid w:val="00BD5D64"/>
    <w:rsid w:val="00BD5EFA"/>
    <w:rsid w:val="00BD6064"/>
    <w:rsid w:val="00BD66D4"/>
    <w:rsid w:val="00BD6AB0"/>
    <w:rsid w:val="00BD6B70"/>
    <w:rsid w:val="00BD6D37"/>
    <w:rsid w:val="00BD6DED"/>
    <w:rsid w:val="00BD6EB7"/>
    <w:rsid w:val="00BD6F08"/>
    <w:rsid w:val="00BD6FDE"/>
    <w:rsid w:val="00BD700C"/>
    <w:rsid w:val="00BD7055"/>
    <w:rsid w:val="00BD70E0"/>
    <w:rsid w:val="00BD7B09"/>
    <w:rsid w:val="00BD7E29"/>
    <w:rsid w:val="00BE02E6"/>
    <w:rsid w:val="00BE08DD"/>
    <w:rsid w:val="00BE17DC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362"/>
    <w:rsid w:val="00BE441E"/>
    <w:rsid w:val="00BE485A"/>
    <w:rsid w:val="00BE48F9"/>
    <w:rsid w:val="00BE4A3C"/>
    <w:rsid w:val="00BE4AFB"/>
    <w:rsid w:val="00BE4F63"/>
    <w:rsid w:val="00BE519A"/>
    <w:rsid w:val="00BE5301"/>
    <w:rsid w:val="00BE554B"/>
    <w:rsid w:val="00BE557C"/>
    <w:rsid w:val="00BE5B2C"/>
    <w:rsid w:val="00BE5C37"/>
    <w:rsid w:val="00BE5E65"/>
    <w:rsid w:val="00BE607B"/>
    <w:rsid w:val="00BE6136"/>
    <w:rsid w:val="00BE619C"/>
    <w:rsid w:val="00BE6328"/>
    <w:rsid w:val="00BE65C7"/>
    <w:rsid w:val="00BE6677"/>
    <w:rsid w:val="00BE667B"/>
    <w:rsid w:val="00BE6B09"/>
    <w:rsid w:val="00BE6CDC"/>
    <w:rsid w:val="00BE6E9C"/>
    <w:rsid w:val="00BE7805"/>
    <w:rsid w:val="00BE7AA7"/>
    <w:rsid w:val="00BE7D6D"/>
    <w:rsid w:val="00BE7E08"/>
    <w:rsid w:val="00BF0091"/>
    <w:rsid w:val="00BF014C"/>
    <w:rsid w:val="00BF0225"/>
    <w:rsid w:val="00BF0604"/>
    <w:rsid w:val="00BF066C"/>
    <w:rsid w:val="00BF0771"/>
    <w:rsid w:val="00BF08E3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4E62"/>
    <w:rsid w:val="00BF505F"/>
    <w:rsid w:val="00BF5111"/>
    <w:rsid w:val="00BF5366"/>
    <w:rsid w:val="00BF563A"/>
    <w:rsid w:val="00BF5791"/>
    <w:rsid w:val="00BF58A5"/>
    <w:rsid w:val="00BF5A0E"/>
    <w:rsid w:val="00BF5AF9"/>
    <w:rsid w:val="00BF5F4A"/>
    <w:rsid w:val="00BF608F"/>
    <w:rsid w:val="00BF64BA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BF7DDD"/>
    <w:rsid w:val="00C00496"/>
    <w:rsid w:val="00C0097A"/>
    <w:rsid w:val="00C00F2E"/>
    <w:rsid w:val="00C01286"/>
    <w:rsid w:val="00C0156A"/>
    <w:rsid w:val="00C01593"/>
    <w:rsid w:val="00C01648"/>
    <w:rsid w:val="00C01E42"/>
    <w:rsid w:val="00C0201B"/>
    <w:rsid w:val="00C024D4"/>
    <w:rsid w:val="00C02794"/>
    <w:rsid w:val="00C027A4"/>
    <w:rsid w:val="00C02881"/>
    <w:rsid w:val="00C02BF3"/>
    <w:rsid w:val="00C03AD7"/>
    <w:rsid w:val="00C03AE0"/>
    <w:rsid w:val="00C04390"/>
    <w:rsid w:val="00C043AB"/>
    <w:rsid w:val="00C046DB"/>
    <w:rsid w:val="00C049E9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5FC"/>
    <w:rsid w:val="00C05D8C"/>
    <w:rsid w:val="00C05F3F"/>
    <w:rsid w:val="00C06397"/>
    <w:rsid w:val="00C067D0"/>
    <w:rsid w:val="00C06966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03E"/>
    <w:rsid w:val="00C10519"/>
    <w:rsid w:val="00C10793"/>
    <w:rsid w:val="00C10B50"/>
    <w:rsid w:val="00C10B69"/>
    <w:rsid w:val="00C10C33"/>
    <w:rsid w:val="00C11167"/>
    <w:rsid w:val="00C111A9"/>
    <w:rsid w:val="00C116AD"/>
    <w:rsid w:val="00C11916"/>
    <w:rsid w:val="00C11933"/>
    <w:rsid w:val="00C11A43"/>
    <w:rsid w:val="00C11E56"/>
    <w:rsid w:val="00C1219E"/>
    <w:rsid w:val="00C126F8"/>
    <w:rsid w:val="00C12810"/>
    <w:rsid w:val="00C12B5D"/>
    <w:rsid w:val="00C12E2F"/>
    <w:rsid w:val="00C12EDD"/>
    <w:rsid w:val="00C130F0"/>
    <w:rsid w:val="00C134DA"/>
    <w:rsid w:val="00C13637"/>
    <w:rsid w:val="00C139D0"/>
    <w:rsid w:val="00C13A18"/>
    <w:rsid w:val="00C13D3D"/>
    <w:rsid w:val="00C13DA2"/>
    <w:rsid w:val="00C13DC7"/>
    <w:rsid w:val="00C13F48"/>
    <w:rsid w:val="00C1401D"/>
    <w:rsid w:val="00C142AE"/>
    <w:rsid w:val="00C1453F"/>
    <w:rsid w:val="00C146CB"/>
    <w:rsid w:val="00C14BA7"/>
    <w:rsid w:val="00C14C2B"/>
    <w:rsid w:val="00C14C75"/>
    <w:rsid w:val="00C14D12"/>
    <w:rsid w:val="00C14DEE"/>
    <w:rsid w:val="00C150B1"/>
    <w:rsid w:val="00C153E3"/>
    <w:rsid w:val="00C154B6"/>
    <w:rsid w:val="00C158D6"/>
    <w:rsid w:val="00C158D7"/>
    <w:rsid w:val="00C16279"/>
    <w:rsid w:val="00C1674D"/>
    <w:rsid w:val="00C16857"/>
    <w:rsid w:val="00C16A54"/>
    <w:rsid w:val="00C16B4D"/>
    <w:rsid w:val="00C16BD3"/>
    <w:rsid w:val="00C16EF8"/>
    <w:rsid w:val="00C170A5"/>
    <w:rsid w:val="00C17253"/>
    <w:rsid w:val="00C1748A"/>
    <w:rsid w:val="00C1751B"/>
    <w:rsid w:val="00C17C65"/>
    <w:rsid w:val="00C17D33"/>
    <w:rsid w:val="00C17FDF"/>
    <w:rsid w:val="00C20033"/>
    <w:rsid w:val="00C202A4"/>
    <w:rsid w:val="00C2030C"/>
    <w:rsid w:val="00C203D6"/>
    <w:rsid w:val="00C204C2"/>
    <w:rsid w:val="00C207F4"/>
    <w:rsid w:val="00C21314"/>
    <w:rsid w:val="00C21416"/>
    <w:rsid w:val="00C21752"/>
    <w:rsid w:val="00C21DE6"/>
    <w:rsid w:val="00C22207"/>
    <w:rsid w:val="00C223EF"/>
    <w:rsid w:val="00C22420"/>
    <w:rsid w:val="00C22657"/>
    <w:rsid w:val="00C22765"/>
    <w:rsid w:val="00C2291C"/>
    <w:rsid w:val="00C229F5"/>
    <w:rsid w:val="00C23036"/>
    <w:rsid w:val="00C23067"/>
    <w:rsid w:val="00C23145"/>
    <w:rsid w:val="00C237B9"/>
    <w:rsid w:val="00C23A18"/>
    <w:rsid w:val="00C23AD4"/>
    <w:rsid w:val="00C23C09"/>
    <w:rsid w:val="00C23F95"/>
    <w:rsid w:val="00C242B7"/>
    <w:rsid w:val="00C24346"/>
    <w:rsid w:val="00C24491"/>
    <w:rsid w:val="00C2482F"/>
    <w:rsid w:val="00C248BE"/>
    <w:rsid w:val="00C249DA"/>
    <w:rsid w:val="00C24ED8"/>
    <w:rsid w:val="00C25CAF"/>
    <w:rsid w:val="00C25CB1"/>
    <w:rsid w:val="00C25D01"/>
    <w:rsid w:val="00C25E10"/>
    <w:rsid w:val="00C25EE1"/>
    <w:rsid w:val="00C261A2"/>
    <w:rsid w:val="00C26470"/>
    <w:rsid w:val="00C266C7"/>
    <w:rsid w:val="00C267C8"/>
    <w:rsid w:val="00C267CB"/>
    <w:rsid w:val="00C2686C"/>
    <w:rsid w:val="00C27235"/>
    <w:rsid w:val="00C27497"/>
    <w:rsid w:val="00C27B16"/>
    <w:rsid w:val="00C27BEC"/>
    <w:rsid w:val="00C30219"/>
    <w:rsid w:val="00C302B1"/>
    <w:rsid w:val="00C305B1"/>
    <w:rsid w:val="00C3092E"/>
    <w:rsid w:val="00C30CA1"/>
    <w:rsid w:val="00C31326"/>
    <w:rsid w:val="00C313C1"/>
    <w:rsid w:val="00C313C9"/>
    <w:rsid w:val="00C3169B"/>
    <w:rsid w:val="00C318C0"/>
    <w:rsid w:val="00C319B0"/>
    <w:rsid w:val="00C31A52"/>
    <w:rsid w:val="00C31A5D"/>
    <w:rsid w:val="00C31B3A"/>
    <w:rsid w:val="00C31B67"/>
    <w:rsid w:val="00C31BAD"/>
    <w:rsid w:val="00C31DA4"/>
    <w:rsid w:val="00C323B4"/>
    <w:rsid w:val="00C3260F"/>
    <w:rsid w:val="00C32630"/>
    <w:rsid w:val="00C3275F"/>
    <w:rsid w:val="00C32AAE"/>
    <w:rsid w:val="00C33152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69"/>
    <w:rsid w:val="00C35397"/>
    <w:rsid w:val="00C3546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401"/>
    <w:rsid w:val="00C36535"/>
    <w:rsid w:val="00C3663C"/>
    <w:rsid w:val="00C36E50"/>
    <w:rsid w:val="00C372D5"/>
    <w:rsid w:val="00C375A4"/>
    <w:rsid w:val="00C377C9"/>
    <w:rsid w:val="00C378FD"/>
    <w:rsid w:val="00C37B2F"/>
    <w:rsid w:val="00C37CBA"/>
    <w:rsid w:val="00C37F8D"/>
    <w:rsid w:val="00C40165"/>
    <w:rsid w:val="00C401A7"/>
    <w:rsid w:val="00C409F4"/>
    <w:rsid w:val="00C40A0C"/>
    <w:rsid w:val="00C40A61"/>
    <w:rsid w:val="00C40F9B"/>
    <w:rsid w:val="00C41427"/>
    <w:rsid w:val="00C41456"/>
    <w:rsid w:val="00C41825"/>
    <w:rsid w:val="00C41B9D"/>
    <w:rsid w:val="00C41DED"/>
    <w:rsid w:val="00C4213B"/>
    <w:rsid w:val="00C42E1B"/>
    <w:rsid w:val="00C42F2B"/>
    <w:rsid w:val="00C431DC"/>
    <w:rsid w:val="00C432E7"/>
    <w:rsid w:val="00C435CB"/>
    <w:rsid w:val="00C4391F"/>
    <w:rsid w:val="00C43E5D"/>
    <w:rsid w:val="00C43FE9"/>
    <w:rsid w:val="00C44140"/>
    <w:rsid w:val="00C444D8"/>
    <w:rsid w:val="00C44542"/>
    <w:rsid w:val="00C44622"/>
    <w:rsid w:val="00C447AE"/>
    <w:rsid w:val="00C44AA3"/>
    <w:rsid w:val="00C44CE9"/>
    <w:rsid w:val="00C44DAD"/>
    <w:rsid w:val="00C45914"/>
    <w:rsid w:val="00C45C9A"/>
    <w:rsid w:val="00C45D3A"/>
    <w:rsid w:val="00C46231"/>
    <w:rsid w:val="00C465D4"/>
    <w:rsid w:val="00C46E51"/>
    <w:rsid w:val="00C471B8"/>
    <w:rsid w:val="00C471BF"/>
    <w:rsid w:val="00C4726B"/>
    <w:rsid w:val="00C47384"/>
    <w:rsid w:val="00C47774"/>
    <w:rsid w:val="00C477B4"/>
    <w:rsid w:val="00C4791F"/>
    <w:rsid w:val="00C479BB"/>
    <w:rsid w:val="00C47A7A"/>
    <w:rsid w:val="00C47CE7"/>
    <w:rsid w:val="00C47EF0"/>
    <w:rsid w:val="00C50A49"/>
    <w:rsid w:val="00C50B98"/>
    <w:rsid w:val="00C50E23"/>
    <w:rsid w:val="00C50F40"/>
    <w:rsid w:val="00C51395"/>
    <w:rsid w:val="00C51542"/>
    <w:rsid w:val="00C51B2F"/>
    <w:rsid w:val="00C51B5B"/>
    <w:rsid w:val="00C51D5C"/>
    <w:rsid w:val="00C52363"/>
    <w:rsid w:val="00C52DD0"/>
    <w:rsid w:val="00C53051"/>
    <w:rsid w:val="00C53091"/>
    <w:rsid w:val="00C53206"/>
    <w:rsid w:val="00C5320D"/>
    <w:rsid w:val="00C532A9"/>
    <w:rsid w:val="00C53429"/>
    <w:rsid w:val="00C53E6A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B09"/>
    <w:rsid w:val="00C55BD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2D87"/>
    <w:rsid w:val="00C638DD"/>
    <w:rsid w:val="00C63E54"/>
    <w:rsid w:val="00C64077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5AF0"/>
    <w:rsid w:val="00C6616C"/>
    <w:rsid w:val="00C6618B"/>
    <w:rsid w:val="00C661DC"/>
    <w:rsid w:val="00C66356"/>
    <w:rsid w:val="00C6648F"/>
    <w:rsid w:val="00C66499"/>
    <w:rsid w:val="00C66921"/>
    <w:rsid w:val="00C66922"/>
    <w:rsid w:val="00C669BF"/>
    <w:rsid w:val="00C66A3B"/>
    <w:rsid w:val="00C66C65"/>
    <w:rsid w:val="00C66E40"/>
    <w:rsid w:val="00C67551"/>
    <w:rsid w:val="00C6795B"/>
    <w:rsid w:val="00C67D57"/>
    <w:rsid w:val="00C67E93"/>
    <w:rsid w:val="00C67FE9"/>
    <w:rsid w:val="00C700C1"/>
    <w:rsid w:val="00C706F0"/>
    <w:rsid w:val="00C707EB"/>
    <w:rsid w:val="00C70902"/>
    <w:rsid w:val="00C70903"/>
    <w:rsid w:val="00C70C17"/>
    <w:rsid w:val="00C70DC7"/>
    <w:rsid w:val="00C716A9"/>
    <w:rsid w:val="00C71961"/>
    <w:rsid w:val="00C71EEF"/>
    <w:rsid w:val="00C72057"/>
    <w:rsid w:val="00C72135"/>
    <w:rsid w:val="00C7243E"/>
    <w:rsid w:val="00C72A69"/>
    <w:rsid w:val="00C734BD"/>
    <w:rsid w:val="00C73704"/>
    <w:rsid w:val="00C737B0"/>
    <w:rsid w:val="00C73BEE"/>
    <w:rsid w:val="00C73D6B"/>
    <w:rsid w:val="00C747C5"/>
    <w:rsid w:val="00C74817"/>
    <w:rsid w:val="00C74AEA"/>
    <w:rsid w:val="00C752DA"/>
    <w:rsid w:val="00C758B4"/>
    <w:rsid w:val="00C75A3E"/>
    <w:rsid w:val="00C75B95"/>
    <w:rsid w:val="00C75D7A"/>
    <w:rsid w:val="00C75F68"/>
    <w:rsid w:val="00C75FBF"/>
    <w:rsid w:val="00C764E7"/>
    <w:rsid w:val="00C76BEA"/>
    <w:rsid w:val="00C76ED6"/>
    <w:rsid w:val="00C76EDF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90E"/>
    <w:rsid w:val="00C77BD3"/>
    <w:rsid w:val="00C77D6C"/>
    <w:rsid w:val="00C77ED7"/>
    <w:rsid w:val="00C8025B"/>
    <w:rsid w:val="00C804DD"/>
    <w:rsid w:val="00C80570"/>
    <w:rsid w:val="00C8060A"/>
    <w:rsid w:val="00C809DC"/>
    <w:rsid w:val="00C80AC8"/>
    <w:rsid w:val="00C80B91"/>
    <w:rsid w:val="00C815AB"/>
    <w:rsid w:val="00C819E7"/>
    <w:rsid w:val="00C81E76"/>
    <w:rsid w:val="00C827F6"/>
    <w:rsid w:val="00C82912"/>
    <w:rsid w:val="00C82D74"/>
    <w:rsid w:val="00C82E6F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97C"/>
    <w:rsid w:val="00C85A09"/>
    <w:rsid w:val="00C860AF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67"/>
    <w:rsid w:val="00C90395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3F7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3F02"/>
    <w:rsid w:val="00C9400F"/>
    <w:rsid w:val="00C943F7"/>
    <w:rsid w:val="00C9458A"/>
    <w:rsid w:val="00C94683"/>
    <w:rsid w:val="00C94889"/>
    <w:rsid w:val="00C94C56"/>
    <w:rsid w:val="00C94C90"/>
    <w:rsid w:val="00C953E8"/>
    <w:rsid w:val="00C954C7"/>
    <w:rsid w:val="00C95DE6"/>
    <w:rsid w:val="00C96058"/>
    <w:rsid w:val="00C96320"/>
    <w:rsid w:val="00C96759"/>
    <w:rsid w:val="00C9680C"/>
    <w:rsid w:val="00C96A46"/>
    <w:rsid w:val="00C96D56"/>
    <w:rsid w:val="00C96F96"/>
    <w:rsid w:val="00C9700D"/>
    <w:rsid w:val="00C9731C"/>
    <w:rsid w:val="00C97811"/>
    <w:rsid w:val="00C97A64"/>
    <w:rsid w:val="00C97BB5"/>
    <w:rsid w:val="00C97D10"/>
    <w:rsid w:val="00C97D4A"/>
    <w:rsid w:val="00C97D53"/>
    <w:rsid w:val="00CA018C"/>
    <w:rsid w:val="00CA02AB"/>
    <w:rsid w:val="00CA0308"/>
    <w:rsid w:val="00CA04DE"/>
    <w:rsid w:val="00CA0595"/>
    <w:rsid w:val="00CA06AF"/>
    <w:rsid w:val="00CA07C7"/>
    <w:rsid w:val="00CA0972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C6E"/>
    <w:rsid w:val="00CA1DFB"/>
    <w:rsid w:val="00CA1E5B"/>
    <w:rsid w:val="00CA1E6E"/>
    <w:rsid w:val="00CA1F8C"/>
    <w:rsid w:val="00CA1FDB"/>
    <w:rsid w:val="00CA21AA"/>
    <w:rsid w:val="00CA28AB"/>
    <w:rsid w:val="00CA2B21"/>
    <w:rsid w:val="00CA2B5D"/>
    <w:rsid w:val="00CA325C"/>
    <w:rsid w:val="00CA3419"/>
    <w:rsid w:val="00CA34CF"/>
    <w:rsid w:val="00CA3B31"/>
    <w:rsid w:val="00CA3D09"/>
    <w:rsid w:val="00CA3F49"/>
    <w:rsid w:val="00CA4652"/>
    <w:rsid w:val="00CA46CA"/>
    <w:rsid w:val="00CA4721"/>
    <w:rsid w:val="00CA4974"/>
    <w:rsid w:val="00CA4A2D"/>
    <w:rsid w:val="00CA508D"/>
    <w:rsid w:val="00CA548D"/>
    <w:rsid w:val="00CA57FA"/>
    <w:rsid w:val="00CA59E8"/>
    <w:rsid w:val="00CA62DB"/>
    <w:rsid w:val="00CA671A"/>
    <w:rsid w:val="00CA6807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AF2"/>
    <w:rsid w:val="00CA7DD7"/>
    <w:rsid w:val="00CB006A"/>
    <w:rsid w:val="00CB024D"/>
    <w:rsid w:val="00CB0F41"/>
    <w:rsid w:val="00CB1043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0A2"/>
    <w:rsid w:val="00CB36E3"/>
    <w:rsid w:val="00CB3900"/>
    <w:rsid w:val="00CB3B09"/>
    <w:rsid w:val="00CB46DE"/>
    <w:rsid w:val="00CB4B87"/>
    <w:rsid w:val="00CB504E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6AC"/>
    <w:rsid w:val="00CB680B"/>
    <w:rsid w:val="00CB6867"/>
    <w:rsid w:val="00CB6CB2"/>
    <w:rsid w:val="00CB70CC"/>
    <w:rsid w:val="00CB7151"/>
    <w:rsid w:val="00CB71C8"/>
    <w:rsid w:val="00CB7277"/>
    <w:rsid w:val="00CB75F5"/>
    <w:rsid w:val="00CB771E"/>
    <w:rsid w:val="00CB7945"/>
    <w:rsid w:val="00CB7C17"/>
    <w:rsid w:val="00CB7C71"/>
    <w:rsid w:val="00CC0145"/>
    <w:rsid w:val="00CC018C"/>
    <w:rsid w:val="00CC025E"/>
    <w:rsid w:val="00CC04E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BED"/>
    <w:rsid w:val="00CC3DB1"/>
    <w:rsid w:val="00CC3F2D"/>
    <w:rsid w:val="00CC4246"/>
    <w:rsid w:val="00CC4997"/>
    <w:rsid w:val="00CC513D"/>
    <w:rsid w:val="00CC516F"/>
    <w:rsid w:val="00CC52A8"/>
    <w:rsid w:val="00CC566C"/>
    <w:rsid w:val="00CC5777"/>
    <w:rsid w:val="00CC5921"/>
    <w:rsid w:val="00CC5CFA"/>
    <w:rsid w:val="00CC5D98"/>
    <w:rsid w:val="00CC5E8A"/>
    <w:rsid w:val="00CC5F68"/>
    <w:rsid w:val="00CC5FFE"/>
    <w:rsid w:val="00CC660C"/>
    <w:rsid w:val="00CC69B9"/>
    <w:rsid w:val="00CC6D0B"/>
    <w:rsid w:val="00CC6F0C"/>
    <w:rsid w:val="00CC7121"/>
    <w:rsid w:val="00CC712C"/>
    <w:rsid w:val="00CC72EE"/>
    <w:rsid w:val="00CC739A"/>
    <w:rsid w:val="00CC7E4C"/>
    <w:rsid w:val="00CC7F1E"/>
    <w:rsid w:val="00CD0082"/>
    <w:rsid w:val="00CD01D9"/>
    <w:rsid w:val="00CD023B"/>
    <w:rsid w:val="00CD04FE"/>
    <w:rsid w:val="00CD0602"/>
    <w:rsid w:val="00CD0611"/>
    <w:rsid w:val="00CD0748"/>
    <w:rsid w:val="00CD0B4E"/>
    <w:rsid w:val="00CD0CDF"/>
    <w:rsid w:val="00CD0EA8"/>
    <w:rsid w:val="00CD0FDE"/>
    <w:rsid w:val="00CD129C"/>
    <w:rsid w:val="00CD12A8"/>
    <w:rsid w:val="00CD15AF"/>
    <w:rsid w:val="00CD1935"/>
    <w:rsid w:val="00CD1E43"/>
    <w:rsid w:val="00CD2A23"/>
    <w:rsid w:val="00CD2BEE"/>
    <w:rsid w:val="00CD2FBA"/>
    <w:rsid w:val="00CD304E"/>
    <w:rsid w:val="00CD3155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694"/>
    <w:rsid w:val="00CD57C4"/>
    <w:rsid w:val="00CD5CDB"/>
    <w:rsid w:val="00CD5FDC"/>
    <w:rsid w:val="00CD6001"/>
    <w:rsid w:val="00CD66AE"/>
    <w:rsid w:val="00CD670A"/>
    <w:rsid w:val="00CD6854"/>
    <w:rsid w:val="00CD6CC8"/>
    <w:rsid w:val="00CD78BD"/>
    <w:rsid w:val="00CD7EF1"/>
    <w:rsid w:val="00CE0B27"/>
    <w:rsid w:val="00CE0C1C"/>
    <w:rsid w:val="00CE0E04"/>
    <w:rsid w:val="00CE10CD"/>
    <w:rsid w:val="00CE1345"/>
    <w:rsid w:val="00CE1400"/>
    <w:rsid w:val="00CE1888"/>
    <w:rsid w:val="00CE18D9"/>
    <w:rsid w:val="00CE1910"/>
    <w:rsid w:val="00CE1CF9"/>
    <w:rsid w:val="00CE2205"/>
    <w:rsid w:val="00CE22D7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76"/>
    <w:rsid w:val="00CE4414"/>
    <w:rsid w:val="00CE4666"/>
    <w:rsid w:val="00CE4CD3"/>
    <w:rsid w:val="00CE4E73"/>
    <w:rsid w:val="00CE51BC"/>
    <w:rsid w:val="00CE5253"/>
    <w:rsid w:val="00CE550C"/>
    <w:rsid w:val="00CE551F"/>
    <w:rsid w:val="00CE56EC"/>
    <w:rsid w:val="00CE57E8"/>
    <w:rsid w:val="00CE5C77"/>
    <w:rsid w:val="00CE5F83"/>
    <w:rsid w:val="00CE6E09"/>
    <w:rsid w:val="00CE6ED5"/>
    <w:rsid w:val="00CE72F1"/>
    <w:rsid w:val="00CE7340"/>
    <w:rsid w:val="00CE73CA"/>
    <w:rsid w:val="00CE753A"/>
    <w:rsid w:val="00CE76D6"/>
    <w:rsid w:val="00CE7877"/>
    <w:rsid w:val="00CE78F9"/>
    <w:rsid w:val="00CE7A7D"/>
    <w:rsid w:val="00CE7ED6"/>
    <w:rsid w:val="00CE7F78"/>
    <w:rsid w:val="00CF0320"/>
    <w:rsid w:val="00CF0381"/>
    <w:rsid w:val="00CF062F"/>
    <w:rsid w:val="00CF07C8"/>
    <w:rsid w:val="00CF0E7C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2C8"/>
    <w:rsid w:val="00CF34C0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805"/>
    <w:rsid w:val="00CF58D8"/>
    <w:rsid w:val="00CF5E81"/>
    <w:rsid w:val="00CF6019"/>
    <w:rsid w:val="00CF6370"/>
    <w:rsid w:val="00CF6774"/>
    <w:rsid w:val="00CF6819"/>
    <w:rsid w:val="00CF6A53"/>
    <w:rsid w:val="00CF6DEC"/>
    <w:rsid w:val="00CF7037"/>
    <w:rsid w:val="00CF75D4"/>
    <w:rsid w:val="00CF77B7"/>
    <w:rsid w:val="00CF77EC"/>
    <w:rsid w:val="00CF78B8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89"/>
    <w:rsid w:val="00D014CB"/>
    <w:rsid w:val="00D01665"/>
    <w:rsid w:val="00D0172F"/>
    <w:rsid w:val="00D01DA0"/>
    <w:rsid w:val="00D01EDE"/>
    <w:rsid w:val="00D02411"/>
    <w:rsid w:val="00D02480"/>
    <w:rsid w:val="00D024A5"/>
    <w:rsid w:val="00D026E6"/>
    <w:rsid w:val="00D02F41"/>
    <w:rsid w:val="00D02FAB"/>
    <w:rsid w:val="00D03126"/>
    <w:rsid w:val="00D0322B"/>
    <w:rsid w:val="00D032D9"/>
    <w:rsid w:val="00D03FAE"/>
    <w:rsid w:val="00D0404E"/>
    <w:rsid w:val="00D0406D"/>
    <w:rsid w:val="00D0433E"/>
    <w:rsid w:val="00D0438F"/>
    <w:rsid w:val="00D04464"/>
    <w:rsid w:val="00D046EF"/>
    <w:rsid w:val="00D04DA4"/>
    <w:rsid w:val="00D04F83"/>
    <w:rsid w:val="00D050A4"/>
    <w:rsid w:val="00D05163"/>
    <w:rsid w:val="00D0518D"/>
    <w:rsid w:val="00D054C0"/>
    <w:rsid w:val="00D059D3"/>
    <w:rsid w:val="00D05B41"/>
    <w:rsid w:val="00D05CC3"/>
    <w:rsid w:val="00D0622D"/>
    <w:rsid w:val="00D0640E"/>
    <w:rsid w:val="00D066AD"/>
    <w:rsid w:val="00D069E3"/>
    <w:rsid w:val="00D06AF5"/>
    <w:rsid w:val="00D0735B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12DC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2B3B"/>
    <w:rsid w:val="00D1302A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694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C5"/>
    <w:rsid w:val="00D2000B"/>
    <w:rsid w:val="00D20098"/>
    <w:rsid w:val="00D202E0"/>
    <w:rsid w:val="00D20375"/>
    <w:rsid w:val="00D20504"/>
    <w:rsid w:val="00D20611"/>
    <w:rsid w:val="00D207DE"/>
    <w:rsid w:val="00D20B12"/>
    <w:rsid w:val="00D20C3F"/>
    <w:rsid w:val="00D20EE7"/>
    <w:rsid w:val="00D2144C"/>
    <w:rsid w:val="00D215AC"/>
    <w:rsid w:val="00D218A4"/>
    <w:rsid w:val="00D218C1"/>
    <w:rsid w:val="00D2195E"/>
    <w:rsid w:val="00D21996"/>
    <w:rsid w:val="00D219A6"/>
    <w:rsid w:val="00D21DA3"/>
    <w:rsid w:val="00D21DDA"/>
    <w:rsid w:val="00D21E32"/>
    <w:rsid w:val="00D221FD"/>
    <w:rsid w:val="00D225DC"/>
    <w:rsid w:val="00D226AC"/>
    <w:rsid w:val="00D22C44"/>
    <w:rsid w:val="00D22E09"/>
    <w:rsid w:val="00D2310C"/>
    <w:rsid w:val="00D2362B"/>
    <w:rsid w:val="00D23873"/>
    <w:rsid w:val="00D238F1"/>
    <w:rsid w:val="00D23945"/>
    <w:rsid w:val="00D23B34"/>
    <w:rsid w:val="00D23BDB"/>
    <w:rsid w:val="00D23E67"/>
    <w:rsid w:val="00D241EB"/>
    <w:rsid w:val="00D24270"/>
    <w:rsid w:val="00D244EC"/>
    <w:rsid w:val="00D2454A"/>
    <w:rsid w:val="00D2454E"/>
    <w:rsid w:val="00D24DE3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0DF"/>
    <w:rsid w:val="00D27144"/>
    <w:rsid w:val="00D272E6"/>
    <w:rsid w:val="00D27799"/>
    <w:rsid w:val="00D278B6"/>
    <w:rsid w:val="00D2797B"/>
    <w:rsid w:val="00D27D6A"/>
    <w:rsid w:val="00D27E29"/>
    <w:rsid w:val="00D30050"/>
    <w:rsid w:val="00D30529"/>
    <w:rsid w:val="00D3053D"/>
    <w:rsid w:val="00D30716"/>
    <w:rsid w:val="00D30B5F"/>
    <w:rsid w:val="00D31117"/>
    <w:rsid w:val="00D31152"/>
    <w:rsid w:val="00D3119E"/>
    <w:rsid w:val="00D31286"/>
    <w:rsid w:val="00D315F9"/>
    <w:rsid w:val="00D317E9"/>
    <w:rsid w:val="00D31877"/>
    <w:rsid w:val="00D31C69"/>
    <w:rsid w:val="00D31DDA"/>
    <w:rsid w:val="00D32120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BDA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8F8"/>
    <w:rsid w:val="00D40995"/>
    <w:rsid w:val="00D414C0"/>
    <w:rsid w:val="00D41D0B"/>
    <w:rsid w:val="00D41E75"/>
    <w:rsid w:val="00D424E0"/>
    <w:rsid w:val="00D4265E"/>
    <w:rsid w:val="00D427C4"/>
    <w:rsid w:val="00D427D4"/>
    <w:rsid w:val="00D42AAF"/>
    <w:rsid w:val="00D43094"/>
    <w:rsid w:val="00D4318E"/>
    <w:rsid w:val="00D431F6"/>
    <w:rsid w:val="00D43654"/>
    <w:rsid w:val="00D43BD6"/>
    <w:rsid w:val="00D43C35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97E"/>
    <w:rsid w:val="00D45B0A"/>
    <w:rsid w:val="00D45B20"/>
    <w:rsid w:val="00D45C47"/>
    <w:rsid w:val="00D4606A"/>
    <w:rsid w:val="00D46173"/>
    <w:rsid w:val="00D46367"/>
    <w:rsid w:val="00D463C8"/>
    <w:rsid w:val="00D464B9"/>
    <w:rsid w:val="00D46551"/>
    <w:rsid w:val="00D468B7"/>
    <w:rsid w:val="00D46C92"/>
    <w:rsid w:val="00D46D2F"/>
    <w:rsid w:val="00D46E5D"/>
    <w:rsid w:val="00D471DD"/>
    <w:rsid w:val="00D4749B"/>
    <w:rsid w:val="00D47869"/>
    <w:rsid w:val="00D47B3E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18"/>
    <w:rsid w:val="00D51FFA"/>
    <w:rsid w:val="00D520EE"/>
    <w:rsid w:val="00D5281D"/>
    <w:rsid w:val="00D52CCC"/>
    <w:rsid w:val="00D52F7C"/>
    <w:rsid w:val="00D532DA"/>
    <w:rsid w:val="00D535FE"/>
    <w:rsid w:val="00D53646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689"/>
    <w:rsid w:val="00D567CC"/>
    <w:rsid w:val="00D568F6"/>
    <w:rsid w:val="00D56AFC"/>
    <w:rsid w:val="00D57427"/>
    <w:rsid w:val="00D57961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4FC"/>
    <w:rsid w:val="00D63524"/>
    <w:rsid w:val="00D63529"/>
    <w:rsid w:val="00D63A0E"/>
    <w:rsid w:val="00D63A62"/>
    <w:rsid w:val="00D63C8C"/>
    <w:rsid w:val="00D63CBB"/>
    <w:rsid w:val="00D6432F"/>
    <w:rsid w:val="00D64422"/>
    <w:rsid w:val="00D64657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9EB"/>
    <w:rsid w:val="00D66CC7"/>
    <w:rsid w:val="00D66D73"/>
    <w:rsid w:val="00D67307"/>
    <w:rsid w:val="00D679BD"/>
    <w:rsid w:val="00D67B8E"/>
    <w:rsid w:val="00D67E4B"/>
    <w:rsid w:val="00D67EA4"/>
    <w:rsid w:val="00D7013E"/>
    <w:rsid w:val="00D7047F"/>
    <w:rsid w:val="00D70494"/>
    <w:rsid w:val="00D70975"/>
    <w:rsid w:val="00D70A3C"/>
    <w:rsid w:val="00D71139"/>
    <w:rsid w:val="00D71471"/>
    <w:rsid w:val="00D71E36"/>
    <w:rsid w:val="00D72129"/>
    <w:rsid w:val="00D72585"/>
    <w:rsid w:val="00D727F3"/>
    <w:rsid w:val="00D72A72"/>
    <w:rsid w:val="00D72D48"/>
    <w:rsid w:val="00D72FDB"/>
    <w:rsid w:val="00D732C9"/>
    <w:rsid w:val="00D736B1"/>
    <w:rsid w:val="00D73BA8"/>
    <w:rsid w:val="00D73C91"/>
    <w:rsid w:val="00D741FE"/>
    <w:rsid w:val="00D744A5"/>
    <w:rsid w:val="00D745C5"/>
    <w:rsid w:val="00D746EC"/>
    <w:rsid w:val="00D74D93"/>
    <w:rsid w:val="00D752AD"/>
    <w:rsid w:val="00D754C9"/>
    <w:rsid w:val="00D756AF"/>
    <w:rsid w:val="00D758FE"/>
    <w:rsid w:val="00D75CE8"/>
    <w:rsid w:val="00D75D6E"/>
    <w:rsid w:val="00D762AF"/>
    <w:rsid w:val="00D763CC"/>
    <w:rsid w:val="00D766C8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8D"/>
    <w:rsid w:val="00D8099E"/>
    <w:rsid w:val="00D809A7"/>
    <w:rsid w:val="00D80AD4"/>
    <w:rsid w:val="00D80C31"/>
    <w:rsid w:val="00D80E0E"/>
    <w:rsid w:val="00D8169B"/>
    <w:rsid w:val="00D81CEE"/>
    <w:rsid w:val="00D820D7"/>
    <w:rsid w:val="00D822C9"/>
    <w:rsid w:val="00D823E3"/>
    <w:rsid w:val="00D824DF"/>
    <w:rsid w:val="00D82F80"/>
    <w:rsid w:val="00D835B0"/>
    <w:rsid w:val="00D8369B"/>
    <w:rsid w:val="00D836E3"/>
    <w:rsid w:val="00D83768"/>
    <w:rsid w:val="00D8394C"/>
    <w:rsid w:val="00D84287"/>
    <w:rsid w:val="00D848DD"/>
    <w:rsid w:val="00D84DA8"/>
    <w:rsid w:val="00D84ECD"/>
    <w:rsid w:val="00D85060"/>
    <w:rsid w:val="00D85228"/>
    <w:rsid w:val="00D85C12"/>
    <w:rsid w:val="00D85C82"/>
    <w:rsid w:val="00D85DD5"/>
    <w:rsid w:val="00D8648D"/>
    <w:rsid w:val="00D865B8"/>
    <w:rsid w:val="00D86AAC"/>
    <w:rsid w:val="00D86AF3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37A"/>
    <w:rsid w:val="00D92692"/>
    <w:rsid w:val="00D92748"/>
    <w:rsid w:val="00D92F01"/>
    <w:rsid w:val="00D932D0"/>
    <w:rsid w:val="00D9338F"/>
    <w:rsid w:val="00D933C6"/>
    <w:rsid w:val="00D935A7"/>
    <w:rsid w:val="00D937EB"/>
    <w:rsid w:val="00D9388C"/>
    <w:rsid w:val="00D939F0"/>
    <w:rsid w:val="00D93A0C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C88"/>
    <w:rsid w:val="00D96DF5"/>
    <w:rsid w:val="00D96FE8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97F22"/>
    <w:rsid w:val="00DA01BE"/>
    <w:rsid w:val="00DA056F"/>
    <w:rsid w:val="00DA068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C5A"/>
    <w:rsid w:val="00DA3FD1"/>
    <w:rsid w:val="00DA3FDF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5DFA"/>
    <w:rsid w:val="00DA5E19"/>
    <w:rsid w:val="00DA6510"/>
    <w:rsid w:val="00DA69E3"/>
    <w:rsid w:val="00DA6DAE"/>
    <w:rsid w:val="00DA7036"/>
    <w:rsid w:val="00DA72AA"/>
    <w:rsid w:val="00DA7895"/>
    <w:rsid w:val="00DA792B"/>
    <w:rsid w:val="00DA7CC7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5C7"/>
    <w:rsid w:val="00DB39E3"/>
    <w:rsid w:val="00DB3FD7"/>
    <w:rsid w:val="00DB48A3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0E2"/>
    <w:rsid w:val="00DC020F"/>
    <w:rsid w:val="00DC0383"/>
    <w:rsid w:val="00DC06FB"/>
    <w:rsid w:val="00DC09FD"/>
    <w:rsid w:val="00DC0AB4"/>
    <w:rsid w:val="00DC0CE0"/>
    <w:rsid w:val="00DC0CE6"/>
    <w:rsid w:val="00DC0DD7"/>
    <w:rsid w:val="00DC0E85"/>
    <w:rsid w:val="00DC0FBE"/>
    <w:rsid w:val="00DC11A7"/>
    <w:rsid w:val="00DC13AC"/>
    <w:rsid w:val="00DC2351"/>
    <w:rsid w:val="00DC270B"/>
    <w:rsid w:val="00DC2893"/>
    <w:rsid w:val="00DC2C5E"/>
    <w:rsid w:val="00DC303D"/>
    <w:rsid w:val="00DC329F"/>
    <w:rsid w:val="00DC3455"/>
    <w:rsid w:val="00DC3461"/>
    <w:rsid w:val="00DC3676"/>
    <w:rsid w:val="00DC37E6"/>
    <w:rsid w:val="00DC3A02"/>
    <w:rsid w:val="00DC3AB3"/>
    <w:rsid w:val="00DC4063"/>
    <w:rsid w:val="00DC4083"/>
    <w:rsid w:val="00DC4089"/>
    <w:rsid w:val="00DC4284"/>
    <w:rsid w:val="00DC4866"/>
    <w:rsid w:val="00DC4F99"/>
    <w:rsid w:val="00DC522D"/>
    <w:rsid w:val="00DC5323"/>
    <w:rsid w:val="00DC539D"/>
    <w:rsid w:val="00DC5508"/>
    <w:rsid w:val="00DC5651"/>
    <w:rsid w:val="00DC5970"/>
    <w:rsid w:val="00DC5A3E"/>
    <w:rsid w:val="00DC5A75"/>
    <w:rsid w:val="00DC5B55"/>
    <w:rsid w:val="00DC633D"/>
    <w:rsid w:val="00DC654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1E"/>
    <w:rsid w:val="00DD36CC"/>
    <w:rsid w:val="00DD37DF"/>
    <w:rsid w:val="00DD3D22"/>
    <w:rsid w:val="00DD4793"/>
    <w:rsid w:val="00DD47DE"/>
    <w:rsid w:val="00DD4B89"/>
    <w:rsid w:val="00DD4BE9"/>
    <w:rsid w:val="00DD50E2"/>
    <w:rsid w:val="00DD514E"/>
    <w:rsid w:val="00DD5272"/>
    <w:rsid w:val="00DD52FB"/>
    <w:rsid w:val="00DD5564"/>
    <w:rsid w:val="00DD5581"/>
    <w:rsid w:val="00DD5A35"/>
    <w:rsid w:val="00DD5F1F"/>
    <w:rsid w:val="00DD5F3B"/>
    <w:rsid w:val="00DD6226"/>
    <w:rsid w:val="00DD6262"/>
    <w:rsid w:val="00DD638F"/>
    <w:rsid w:val="00DD650A"/>
    <w:rsid w:val="00DD682B"/>
    <w:rsid w:val="00DD73C0"/>
    <w:rsid w:val="00DD7670"/>
    <w:rsid w:val="00DD76B3"/>
    <w:rsid w:val="00DD776C"/>
    <w:rsid w:val="00DD78CB"/>
    <w:rsid w:val="00DD7AA9"/>
    <w:rsid w:val="00DD7C97"/>
    <w:rsid w:val="00DE008E"/>
    <w:rsid w:val="00DE015B"/>
    <w:rsid w:val="00DE0324"/>
    <w:rsid w:val="00DE03B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33"/>
    <w:rsid w:val="00DE1740"/>
    <w:rsid w:val="00DE1808"/>
    <w:rsid w:val="00DE185D"/>
    <w:rsid w:val="00DE1975"/>
    <w:rsid w:val="00DE1995"/>
    <w:rsid w:val="00DE1A32"/>
    <w:rsid w:val="00DE1F9B"/>
    <w:rsid w:val="00DE2402"/>
    <w:rsid w:val="00DE249A"/>
    <w:rsid w:val="00DE2A14"/>
    <w:rsid w:val="00DE2B9E"/>
    <w:rsid w:val="00DE2C1A"/>
    <w:rsid w:val="00DE2C5A"/>
    <w:rsid w:val="00DE2E4E"/>
    <w:rsid w:val="00DE2F47"/>
    <w:rsid w:val="00DE3298"/>
    <w:rsid w:val="00DE36B1"/>
    <w:rsid w:val="00DE3723"/>
    <w:rsid w:val="00DE376B"/>
    <w:rsid w:val="00DE39E4"/>
    <w:rsid w:val="00DE3A3F"/>
    <w:rsid w:val="00DE3AA5"/>
    <w:rsid w:val="00DE3EBC"/>
    <w:rsid w:val="00DE3EFA"/>
    <w:rsid w:val="00DE4195"/>
    <w:rsid w:val="00DE4814"/>
    <w:rsid w:val="00DE4950"/>
    <w:rsid w:val="00DE4AEE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DFD"/>
    <w:rsid w:val="00DE6F9F"/>
    <w:rsid w:val="00DE7483"/>
    <w:rsid w:val="00DE74BA"/>
    <w:rsid w:val="00DE7C78"/>
    <w:rsid w:val="00DE7CC9"/>
    <w:rsid w:val="00DE7F27"/>
    <w:rsid w:val="00DF00EF"/>
    <w:rsid w:val="00DF00FD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E13"/>
    <w:rsid w:val="00DF3EEA"/>
    <w:rsid w:val="00DF4038"/>
    <w:rsid w:val="00DF4362"/>
    <w:rsid w:val="00DF4382"/>
    <w:rsid w:val="00DF44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ABE"/>
    <w:rsid w:val="00DF7B0A"/>
    <w:rsid w:val="00DF7B4E"/>
    <w:rsid w:val="00DF7B72"/>
    <w:rsid w:val="00DF7C3B"/>
    <w:rsid w:val="00DF7CB1"/>
    <w:rsid w:val="00DF7D61"/>
    <w:rsid w:val="00DF7DCB"/>
    <w:rsid w:val="00DF7FE6"/>
    <w:rsid w:val="00E00075"/>
    <w:rsid w:val="00E0083E"/>
    <w:rsid w:val="00E00F89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748"/>
    <w:rsid w:val="00E0280A"/>
    <w:rsid w:val="00E0307E"/>
    <w:rsid w:val="00E0315A"/>
    <w:rsid w:val="00E035F4"/>
    <w:rsid w:val="00E03995"/>
    <w:rsid w:val="00E03C45"/>
    <w:rsid w:val="00E03C76"/>
    <w:rsid w:val="00E03DE5"/>
    <w:rsid w:val="00E03EC1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91C"/>
    <w:rsid w:val="00E06A02"/>
    <w:rsid w:val="00E06CAC"/>
    <w:rsid w:val="00E0718F"/>
    <w:rsid w:val="00E0731F"/>
    <w:rsid w:val="00E0759A"/>
    <w:rsid w:val="00E075B1"/>
    <w:rsid w:val="00E075CD"/>
    <w:rsid w:val="00E076CC"/>
    <w:rsid w:val="00E077A8"/>
    <w:rsid w:val="00E07C7A"/>
    <w:rsid w:val="00E07F39"/>
    <w:rsid w:val="00E10370"/>
    <w:rsid w:val="00E10902"/>
    <w:rsid w:val="00E10B64"/>
    <w:rsid w:val="00E10F47"/>
    <w:rsid w:val="00E111D6"/>
    <w:rsid w:val="00E112DB"/>
    <w:rsid w:val="00E11527"/>
    <w:rsid w:val="00E116C5"/>
    <w:rsid w:val="00E11AED"/>
    <w:rsid w:val="00E11DD8"/>
    <w:rsid w:val="00E12266"/>
    <w:rsid w:val="00E12586"/>
    <w:rsid w:val="00E127CE"/>
    <w:rsid w:val="00E128D7"/>
    <w:rsid w:val="00E12DD3"/>
    <w:rsid w:val="00E13122"/>
    <w:rsid w:val="00E13145"/>
    <w:rsid w:val="00E137D6"/>
    <w:rsid w:val="00E138FD"/>
    <w:rsid w:val="00E13B63"/>
    <w:rsid w:val="00E13FBE"/>
    <w:rsid w:val="00E14556"/>
    <w:rsid w:val="00E14908"/>
    <w:rsid w:val="00E14C63"/>
    <w:rsid w:val="00E150B6"/>
    <w:rsid w:val="00E15864"/>
    <w:rsid w:val="00E16164"/>
    <w:rsid w:val="00E163C5"/>
    <w:rsid w:val="00E16569"/>
    <w:rsid w:val="00E168EC"/>
    <w:rsid w:val="00E16966"/>
    <w:rsid w:val="00E1697B"/>
    <w:rsid w:val="00E16A2A"/>
    <w:rsid w:val="00E16C20"/>
    <w:rsid w:val="00E171E6"/>
    <w:rsid w:val="00E17257"/>
    <w:rsid w:val="00E1754D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6ED"/>
    <w:rsid w:val="00E21A08"/>
    <w:rsid w:val="00E21AB0"/>
    <w:rsid w:val="00E21C4F"/>
    <w:rsid w:val="00E22347"/>
    <w:rsid w:val="00E2235D"/>
    <w:rsid w:val="00E22904"/>
    <w:rsid w:val="00E2293E"/>
    <w:rsid w:val="00E22ABD"/>
    <w:rsid w:val="00E23431"/>
    <w:rsid w:val="00E2378C"/>
    <w:rsid w:val="00E23850"/>
    <w:rsid w:val="00E23970"/>
    <w:rsid w:val="00E23AE1"/>
    <w:rsid w:val="00E23DE1"/>
    <w:rsid w:val="00E245EE"/>
    <w:rsid w:val="00E248DF"/>
    <w:rsid w:val="00E248FD"/>
    <w:rsid w:val="00E24CDA"/>
    <w:rsid w:val="00E24DBB"/>
    <w:rsid w:val="00E24E76"/>
    <w:rsid w:val="00E25039"/>
    <w:rsid w:val="00E255DB"/>
    <w:rsid w:val="00E258C6"/>
    <w:rsid w:val="00E258C9"/>
    <w:rsid w:val="00E25A27"/>
    <w:rsid w:val="00E25A73"/>
    <w:rsid w:val="00E25BFB"/>
    <w:rsid w:val="00E25C42"/>
    <w:rsid w:val="00E25E93"/>
    <w:rsid w:val="00E26323"/>
    <w:rsid w:val="00E26505"/>
    <w:rsid w:val="00E265CE"/>
    <w:rsid w:val="00E26D70"/>
    <w:rsid w:val="00E26F21"/>
    <w:rsid w:val="00E26F98"/>
    <w:rsid w:val="00E26FE7"/>
    <w:rsid w:val="00E27029"/>
    <w:rsid w:val="00E2752E"/>
    <w:rsid w:val="00E27693"/>
    <w:rsid w:val="00E2770A"/>
    <w:rsid w:val="00E27802"/>
    <w:rsid w:val="00E27937"/>
    <w:rsid w:val="00E27951"/>
    <w:rsid w:val="00E2796A"/>
    <w:rsid w:val="00E27BFC"/>
    <w:rsid w:val="00E3049F"/>
    <w:rsid w:val="00E304B1"/>
    <w:rsid w:val="00E304B2"/>
    <w:rsid w:val="00E304F1"/>
    <w:rsid w:val="00E3055E"/>
    <w:rsid w:val="00E3079A"/>
    <w:rsid w:val="00E307A2"/>
    <w:rsid w:val="00E30DF2"/>
    <w:rsid w:val="00E311F4"/>
    <w:rsid w:val="00E314D6"/>
    <w:rsid w:val="00E31671"/>
    <w:rsid w:val="00E31A59"/>
    <w:rsid w:val="00E32164"/>
    <w:rsid w:val="00E32235"/>
    <w:rsid w:val="00E32396"/>
    <w:rsid w:val="00E324D9"/>
    <w:rsid w:val="00E32E7E"/>
    <w:rsid w:val="00E32F66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A36"/>
    <w:rsid w:val="00E35BBD"/>
    <w:rsid w:val="00E363B8"/>
    <w:rsid w:val="00E36566"/>
    <w:rsid w:val="00E36ABE"/>
    <w:rsid w:val="00E371AB"/>
    <w:rsid w:val="00E37457"/>
    <w:rsid w:val="00E3781A"/>
    <w:rsid w:val="00E37E05"/>
    <w:rsid w:val="00E37E08"/>
    <w:rsid w:val="00E40541"/>
    <w:rsid w:val="00E4079E"/>
    <w:rsid w:val="00E409C0"/>
    <w:rsid w:val="00E409E1"/>
    <w:rsid w:val="00E40A1B"/>
    <w:rsid w:val="00E40F2B"/>
    <w:rsid w:val="00E411F2"/>
    <w:rsid w:val="00E41696"/>
    <w:rsid w:val="00E41876"/>
    <w:rsid w:val="00E418AE"/>
    <w:rsid w:val="00E419A1"/>
    <w:rsid w:val="00E41BE3"/>
    <w:rsid w:val="00E41E92"/>
    <w:rsid w:val="00E4203F"/>
    <w:rsid w:val="00E42114"/>
    <w:rsid w:val="00E42165"/>
    <w:rsid w:val="00E42188"/>
    <w:rsid w:val="00E426FF"/>
    <w:rsid w:val="00E42AFD"/>
    <w:rsid w:val="00E42B2A"/>
    <w:rsid w:val="00E42C27"/>
    <w:rsid w:val="00E42E6F"/>
    <w:rsid w:val="00E430EE"/>
    <w:rsid w:val="00E4390A"/>
    <w:rsid w:val="00E43A28"/>
    <w:rsid w:val="00E43A46"/>
    <w:rsid w:val="00E43B9E"/>
    <w:rsid w:val="00E43E5B"/>
    <w:rsid w:val="00E43E90"/>
    <w:rsid w:val="00E43E97"/>
    <w:rsid w:val="00E4437A"/>
    <w:rsid w:val="00E4459F"/>
    <w:rsid w:val="00E44D22"/>
    <w:rsid w:val="00E44F72"/>
    <w:rsid w:val="00E45038"/>
    <w:rsid w:val="00E4515F"/>
    <w:rsid w:val="00E45210"/>
    <w:rsid w:val="00E456FB"/>
    <w:rsid w:val="00E45796"/>
    <w:rsid w:val="00E457B6"/>
    <w:rsid w:val="00E45BD5"/>
    <w:rsid w:val="00E45C2E"/>
    <w:rsid w:val="00E45FAE"/>
    <w:rsid w:val="00E45FB2"/>
    <w:rsid w:val="00E4607F"/>
    <w:rsid w:val="00E46A17"/>
    <w:rsid w:val="00E46DB2"/>
    <w:rsid w:val="00E46FAF"/>
    <w:rsid w:val="00E47191"/>
    <w:rsid w:val="00E471EC"/>
    <w:rsid w:val="00E4750C"/>
    <w:rsid w:val="00E50268"/>
    <w:rsid w:val="00E505A1"/>
    <w:rsid w:val="00E507AA"/>
    <w:rsid w:val="00E50BB9"/>
    <w:rsid w:val="00E50C86"/>
    <w:rsid w:val="00E5145D"/>
    <w:rsid w:val="00E515B3"/>
    <w:rsid w:val="00E51660"/>
    <w:rsid w:val="00E5184E"/>
    <w:rsid w:val="00E51881"/>
    <w:rsid w:val="00E518E0"/>
    <w:rsid w:val="00E518E7"/>
    <w:rsid w:val="00E51C20"/>
    <w:rsid w:val="00E51C30"/>
    <w:rsid w:val="00E51E2A"/>
    <w:rsid w:val="00E527E5"/>
    <w:rsid w:val="00E52889"/>
    <w:rsid w:val="00E529C1"/>
    <w:rsid w:val="00E52C4A"/>
    <w:rsid w:val="00E52E8C"/>
    <w:rsid w:val="00E52ECC"/>
    <w:rsid w:val="00E531E1"/>
    <w:rsid w:val="00E533CA"/>
    <w:rsid w:val="00E5344E"/>
    <w:rsid w:val="00E53451"/>
    <w:rsid w:val="00E534E6"/>
    <w:rsid w:val="00E53693"/>
    <w:rsid w:val="00E53986"/>
    <w:rsid w:val="00E53A12"/>
    <w:rsid w:val="00E53FA0"/>
    <w:rsid w:val="00E5409F"/>
    <w:rsid w:val="00E5440C"/>
    <w:rsid w:val="00E5448F"/>
    <w:rsid w:val="00E5461B"/>
    <w:rsid w:val="00E546F1"/>
    <w:rsid w:val="00E54825"/>
    <w:rsid w:val="00E54907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DB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0E72"/>
    <w:rsid w:val="00E610B5"/>
    <w:rsid w:val="00E61202"/>
    <w:rsid w:val="00E61211"/>
    <w:rsid w:val="00E61274"/>
    <w:rsid w:val="00E619D8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9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6F6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51A"/>
    <w:rsid w:val="00E72901"/>
    <w:rsid w:val="00E72C44"/>
    <w:rsid w:val="00E72DC7"/>
    <w:rsid w:val="00E736D8"/>
    <w:rsid w:val="00E73AA1"/>
    <w:rsid w:val="00E73BC9"/>
    <w:rsid w:val="00E74004"/>
    <w:rsid w:val="00E74163"/>
    <w:rsid w:val="00E74179"/>
    <w:rsid w:val="00E7438C"/>
    <w:rsid w:val="00E744B9"/>
    <w:rsid w:val="00E74D7F"/>
    <w:rsid w:val="00E74DEA"/>
    <w:rsid w:val="00E74E6C"/>
    <w:rsid w:val="00E751E5"/>
    <w:rsid w:val="00E755DE"/>
    <w:rsid w:val="00E75637"/>
    <w:rsid w:val="00E7569F"/>
    <w:rsid w:val="00E75754"/>
    <w:rsid w:val="00E75887"/>
    <w:rsid w:val="00E762D0"/>
    <w:rsid w:val="00E7641E"/>
    <w:rsid w:val="00E76420"/>
    <w:rsid w:val="00E764A8"/>
    <w:rsid w:val="00E768A6"/>
    <w:rsid w:val="00E76AA1"/>
    <w:rsid w:val="00E76EC8"/>
    <w:rsid w:val="00E770AA"/>
    <w:rsid w:val="00E77323"/>
    <w:rsid w:val="00E77372"/>
    <w:rsid w:val="00E77412"/>
    <w:rsid w:val="00E77A07"/>
    <w:rsid w:val="00E77A9C"/>
    <w:rsid w:val="00E77C21"/>
    <w:rsid w:val="00E77C32"/>
    <w:rsid w:val="00E77C96"/>
    <w:rsid w:val="00E77E59"/>
    <w:rsid w:val="00E80152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DD1"/>
    <w:rsid w:val="00E83343"/>
    <w:rsid w:val="00E833E4"/>
    <w:rsid w:val="00E836E3"/>
    <w:rsid w:val="00E838F4"/>
    <w:rsid w:val="00E83929"/>
    <w:rsid w:val="00E83A84"/>
    <w:rsid w:val="00E83BF2"/>
    <w:rsid w:val="00E83C0D"/>
    <w:rsid w:val="00E83C53"/>
    <w:rsid w:val="00E83CAF"/>
    <w:rsid w:val="00E84052"/>
    <w:rsid w:val="00E8415C"/>
    <w:rsid w:val="00E84461"/>
    <w:rsid w:val="00E847B7"/>
    <w:rsid w:val="00E84910"/>
    <w:rsid w:val="00E84B5C"/>
    <w:rsid w:val="00E84F33"/>
    <w:rsid w:val="00E853D3"/>
    <w:rsid w:val="00E85514"/>
    <w:rsid w:val="00E8555C"/>
    <w:rsid w:val="00E859CE"/>
    <w:rsid w:val="00E85D79"/>
    <w:rsid w:val="00E85F3E"/>
    <w:rsid w:val="00E8697C"/>
    <w:rsid w:val="00E86B5E"/>
    <w:rsid w:val="00E86E3E"/>
    <w:rsid w:val="00E87117"/>
    <w:rsid w:val="00E8738A"/>
    <w:rsid w:val="00E8770B"/>
    <w:rsid w:val="00E87797"/>
    <w:rsid w:val="00E87ACE"/>
    <w:rsid w:val="00E87AEA"/>
    <w:rsid w:val="00E90019"/>
    <w:rsid w:val="00E907B0"/>
    <w:rsid w:val="00E907DD"/>
    <w:rsid w:val="00E90C44"/>
    <w:rsid w:val="00E90E10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3D19"/>
    <w:rsid w:val="00E94447"/>
    <w:rsid w:val="00E9491D"/>
    <w:rsid w:val="00E949BE"/>
    <w:rsid w:val="00E949EC"/>
    <w:rsid w:val="00E94DEB"/>
    <w:rsid w:val="00E94DF7"/>
    <w:rsid w:val="00E94F41"/>
    <w:rsid w:val="00E952F9"/>
    <w:rsid w:val="00E95441"/>
    <w:rsid w:val="00E954AE"/>
    <w:rsid w:val="00E954FC"/>
    <w:rsid w:val="00E95519"/>
    <w:rsid w:val="00E956F2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7FC"/>
    <w:rsid w:val="00E97B0D"/>
    <w:rsid w:val="00E97B86"/>
    <w:rsid w:val="00EA04D1"/>
    <w:rsid w:val="00EA0904"/>
    <w:rsid w:val="00EA0C4C"/>
    <w:rsid w:val="00EA0CC6"/>
    <w:rsid w:val="00EA1112"/>
    <w:rsid w:val="00EA142C"/>
    <w:rsid w:val="00EA1E18"/>
    <w:rsid w:val="00EA202A"/>
    <w:rsid w:val="00EA24AE"/>
    <w:rsid w:val="00EA26D1"/>
    <w:rsid w:val="00EA297B"/>
    <w:rsid w:val="00EA29D3"/>
    <w:rsid w:val="00EA2C26"/>
    <w:rsid w:val="00EA32BD"/>
    <w:rsid w:val="00EA34F8"/>
    <w:rsid w:val="00EA3510"/>
    <w:rsid w:val="00EA3C45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15D"/>
    <w:rsid w:val="00EA6783"/>
    <w:rsid w:val="00EA6E4C"/>
    <w:rsid w:val="00EA71DD"/>
    <w:rsid w:val="00EA744A"/>
    <w:rsid w:val="00EA7703"/>
    <w:rsid w:val="00EA7705"/>
    <w:rsid w:val="00EA77B6"/>
    <w:rsid w:val="00EA7BBC"/>
    <w:rsid w:val="00EA7C50"/>
    <w:rsid w:val="00EA7D20"/>
    <w:rsid w:val="00EA7F14"/>
    <w:rsid w:val="00EA7F5F"/>
    <w:rsid w:val="00EB01C2"/>
    <w:rsid w:val="00EB0409"/>
    <w:rsid w:val="00EB05BE"/>
    <w:rsid w:val="00EB09D0"/>
    <w:rsid w:val="00EB0B98"/>
    <w:rsid w:val="00EB0CAD"/>
    <w:rsid w:val="00EB0F06"/>
    <w:rsid w:val="00EB0FC7"/>
    <w:rsid w:val="00EB11C9"/>
    <w:rsid w:val="00EB1518"/>
    <w:rsid w:val="00EB160B"/>
    <w:rsid w:val="00EB1DD4"/>
    <w:rsid w:val="00EB2AB1"/>
    <w:rsid w:val="00EB2BEC"/>
    <w:rsid w:val="00EB2D2A"/>
    <w:rsid w:val="00EB2DBD"/>
    <w:rsid w:val="00EB2FB7"/>
    <w:rsid w:val="00EB30F6"/>
    <w:rsid w:val="00EB3159"/>
    <w:rsid w:val="00EB349E"/>
    <w:rsid w:val="00EB36B6"/>
    <w:rsid w:val="00EB36C7"/>
    <w:rsid w:val="00EB3A60"/>
    <w:rsid w:val="00EB3C66"/>
    <w:rsid w:val="00EB3CB2"/>
    <w:rsid w:val="00EB44A7"/>
    <w:rsid w:val="00EB480A"/>
    <w:rsid w:val="00EB484F"/>
    <w:rsid w:val="00EB49E6"/>
    <w:rsid w:val="00EB4B34"/>
    <w:rsid w:val="00EB4B50"/>
    <w:rsid w:val="00EB4C68"/>
    <w:rsid w:val="00EB55DF"/>
    <w:rsid w:val="00EB59EC"/>
    <w:rsid w:val="00EB5A9D"/>
    <w:rsid w:val="00EB5BFA"/>
    <w:rsid w:val="00EB5F9B"/>
    <w:rsid w:val="00EB6036"/>
    <w:rsid w:val="00EB61A2"/>
    <w:rsid w:val="00EB628D"/>
    <w:rsid w:val="00EB6304"/>
    <w:rsid w:val="00EB63D2"/>
    <w:rsid w:val="00EB686E"/>
    <w:rsid w:val="00EB6C26"/>
    <w:rsid w:val="00EB6D00"/>
    <w:rsid w:val="00EB6DFB"/>
    <w:rsid w:val="00EB70E5"/>
    <w:rsid w:val="00EB7213"/>
    <w:rsid w:val="00EB7575"/>
    <w:rsid w:val="00EB7A7B"/>
    <w:rsid w:val="00EB7D17"/>
    <w:rsid w:val="00EB7D6C"/>
    <w:rsid w:val="00EB7FCA"/>
    <w:rsid w:val="00EC0303"/>
    <w:rsid w:val="00EC06D2"/>
    <w:rsid w:val="00EC0B83"/>
    <w:rsid w:val="00EC0FA4"/>
    <w:rsid w:val="00EC12FB"/>
    <w:rsid w:val="00EC153B"/>
    <w:rsid w:val="00EC1593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4EA3"/>
    <w:rsid w:val="00EC51DE"/>
    <w:rsid w:val="00EC5638"/>
    <w:rsid w:val="00EC5856"/>
    <w:rsid w:val="00EC5B73"/>
    <w:rsid w:val="00EC5DA4"/>
    <w:rsid w:val="00EC6018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474"/>
    <w:rsid w:val="00ED057F"/>
    <w:rsid w:val="00ED06F9"/>
    <w:rsid w:val="00ED07DC"/>
    <w:rsid w:val="00ED0BED"/>
    <w:rsid w:val="00ED1182"/>
    <w:rsid w:val="00ED11A8"/>
    <w:rsid w:val="00ED1229"/>
    <w:rsid w:val="00ED170F"/>
    <w:rsid w:val="00ED1C7C"/>
    <w:rsid w:val="00ED1CC3"/>
    <w:rsid w:val="00ED1DF6"/>
    <w:rsid w:val="00ED1F01"/>
    <w:rsid w:val="00ED2275"/>
    <w:rsid w:val="00ED2381"/>
    <w:rsid w:val="00ED2678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B11"/>
    <w:rsid w:val="00ED4EC8"/>
    <w:rsid w:val="00ED4F34"/>
    <w:rsid w:val="00ED5695"/>
    <w:rsid w:val="00ED58EF"/>
    <w:rsid w:val="00ED5A5C"/>
    <w:rsid w:val="00ED6098"/>
    <w:rsid w:val="00ED6146"/>
    <w:rsid w:val="00ED61BF"/>
    <w:rsid w:val="00ED64D8"/>
    <w:rsid w:val="00ED6635"/>
    <w:rsid w:val="00ED675E"/>
    <w:rsid w:val="00ED68D0"/>
    <w:rsid w:val="00ED6A37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80B"/>
    <w:rsid w:val="00EE3C43"/>
    <w:rsid w:val="00EE3E54"/>
    <w:rsid w:val="00EE3E97"/>
    <w:rsid w:val="00EE3EC9"/>
    <w:rsid w:val="00EE3ED1"/>
    <w:rsid w:val="00EE3FA8"/>
    <w:rsid w:val="00EE44D2"/>
    <w:rsid w:val="00EE47CE"/>
    <w:rsid w:val="00EE483D"/>
    <w:rsid w:val="00EE4C20"/>
    <w:rsid w:val="00EE4FAF"/>
    <w:rsid w:val="00EE54C6"/>
    <w:rsid w:val="00EE553D"/>
    <w:rsid w:val="00EE5792"/>
    <w:rsid w:val="00EE5FB8"/>
    <w:rsid w:val="00EE652E"/>
    <w:rsid w:val="00EE686F"/>
    <w:rsid w:val="00EE69C7"/>
    <w:rsid w:val="00EE6AF7"/>
    <w:rsid w:val="00EE6D2A"/>
    <w:rsid w:val="00EE6F3E"/>
    <w:rsid w:val="00EE71DB"/>
    <w:rsid w:val="00EE7361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16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C2D"/>
    <w:rsid w:val="00F00F96"/>
    <w:rsid w:val="00F01085"/>
    <w:rsid w:val="00F01518"/>
    <w:rsid w:val="00F01F6B"/>
    <w:rsid w:val="00F0233B"/>
    <w:rsid w:val="00F0245D"/>
    <w:rsid w:val="00F02818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E7"/>
    <w:rsid w:val="00F04FAC"/>
    <w:rsid w:val="00F04FEB"/>
    <w:rsid w:val="00F05A35"/>
    <w:rsid w:val="00F05A81"/>
    <w:rsid w:val="00F05BB8"/>
    <w:rsid w:val="00F05CFC"/>
    <w:rsid w:val="00F05E5D"/>
    <w:rsid w:val="00F067C7"/>
    <w:rsid w:val="00F06A90"/>
    <w:rsid w:val="00F06B27"/>
    <w:rsid w:val="00F06CF9"/>
    <w:rsid w:val="00F07084"/>
    <w:rsid w:val="00F07422"/>
    <w:rsid w:val="00F07470"/>
    <w:rsid w:val="00F074EE"/>
    <w:rsid w:val="00F07502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CC0"/>
    <w:rsid w:val="00F12D81"/>
    <w:rsid w:val="00F12E4E"/>
    <w:rsid w:val="00F12E94"/>
    <w:rsid w:val="00F12FA5"/>
    <w:rsid w:val="00F1312E"/>
    <w:rsid w:val="00F134F7"/>
    <w:rsid w:val="00F1364F"/>
    <w:rsid w:val="00F1372A"/>
    <w:rsid w:val="00F139A5"/>
    <w:rsid w:val="00F13E03"/>
    <w:rsid w:val="00F13E85"/>
    <w:rsid w:val="00F14563"/>
    <w:rsid w:val="00F14572"/>
    <w:rsid w:val="00F1492A"/>
    <w:rsid w:val="00F14B7D"/>
    <w:rsid w:val="00F14F74"/>
    <w:rsid w:val="00F15235"/>
    <w:rsid w:val="00F15275"/>
    <w:rsid w:val="00F15312"/>
    <w:rsid w:val="00F15451"/>
    <w:rsid w:val="00F15566"/>
    <w:rsid w:val="00F155DF"/>
    <w:rsid w:val="00F15B09"/>
    <w:rsid w:val="00F15D49"/>
    <w:rsid w:val="00F15F24"/>
    <w:rsid w:val="00F15F6F"/>
    <w:rsid w:val="00F16554"/>
    <w:rsid w:val="00F166F8"/>
    <w:rsid w:val="00F16754"/>
    <w:rsid w:val="00F16969"/>
    <w:rsid w:val="00F16F8A"/>
    <w:rsid w:val="00F170B4"/>
    <w:rsid w:val="00F17873"/>
    <w:rsid w:val="00F17EA1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245"/>
    <w:rsid w:val="00F24368"/>
    <w:rsid w:val="00F24400"/>
    <w:rsid w:val="00F249A1"/>
    <w:rsid w:val="00F24B82"/>
    <w:rsid w:val="00F24D03"/>
    <w:rsid w:val="00F24D3E"/>
    <w:rsid w:val="00F24EAF"/>
    <w:rsid w:val="00F24F23"/>
    <w:rsid w:val="00F25085"/>
    <w:rsid w:val="00F253E2"/>
    <w:rsid w:val="00F256FF"/>
    <w:rsid w:val="00F25A81"/>
    <w:rsid w:val="00F2650A"/>
    <w:rsid w:val="00F2662B"/>
    <w:rsid w:val="00F266E4"/>
    <w:rsid w:val="00F2684E"/>
    <w:rsid w:val="00F2685E"/>
    <w:rsid w:val="00F26A48"/>
    <w:rsid w:val="00F26B12"/>
    <w:rsid w:val="00F27072"/>
    <w:rsid w:val="00F273CA"/>
    <w:rsid w:val="00F273CD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933"/>
    <w:rsid w:val="00F33B60"/>
    <w:rsid w:val="00F33C12"/>
    <w:rsid w:val="00F33DBB"/>
    <w:rsid w:val="00F35013"/>
    <w:rsid w:val="00F352A6"/>
    <w:rsid w:val="00F35825"/>
    <w:rsid w:val="00F358FC"/>
    <w:rsid w:val="00F35C8C"/>
    <w:rsid w:val="00F35FEF"/>
    <w:rsid w:val="00F364FB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171"/>
    <w:rsid w:val="00F41A6E"/>
    <w:rsid w:val="00F41CA4"/>
    <w:rsid w:val="00F4262B"/>
    <w:rsid w:val="00F42861"/>
    <w:rsid w:val="00F42A5D"/>
    <w:rsid w:val="00F430EB"/>
    <w:rsid w:val="00F4323B"/>
    <w:rsid w:val="00F43669"/>
    <w:rsid w:val="00F43714"/>
    <w:rsid w:val="00F43D5B"/>
    <w:rsid w:val="00F43EB3"/>
    <w:rsid w:val="00F44077"/>
    <w:rsid w:val="00F440D9"/>
    <w:rsid w:val="00F44983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95A"/>
    <w:rsid w:val="00F47A01"/>
    <w:rsid w:val="00F47C39"/>
    <w:rsid w:val="00F47D7D"/>
    <w:rsid w:val="00F50407"/>
    <w:rsid w:val="00F5043B"/>
    <w:rsid w:val="00F50729"/>
    <w:rsid w:val="00F507BE"/>
    <w:rsid w:val="00F50B62"/>
    <w:rsid w:val="00F50CDB"/>
    <w:rsid w:val="00F512FD"/>
    <w:rsid w:val="00F5178C"/>
    <w:rsid w:val="00F517A9"/>
    <w:rsid w:val="00F51868"/>
    <w:rsid w:val="00F5187B"/>
    <w:rsid w:val="00F51A50"/>
    <w:rsid w:val="00F51AD7"/>
    <w:rsid w:val="00F52464"/>
    <w:rsid w:val="00F529E0"/>
    <w:rsid w:val="00F52B37"/>
    <w:rsid w:val="00F52BC4"/>
    <w:rsid w:val="00F5316C"/>
    <w:rsid w:val="00F53230"/>
    <w:rsid w:val="00F532C7"/>
    <w:rsid w:val="00F53550"/>
    <w:rsid w:val="00F5376B"/>
    <w:rsid w:val="00F5399A"/>
    <w:rsid w:val="00F53AA7"/>
    <w:rsid w:val="00F53BF3"/>
    <w:rsid w:val="00F53C4B"/>
    <w:rsid w:val="00F53C83"/>
    <w:rsid w:val="00F53D5E"/>
    <w:rsid w:val="00F54124"/>
    <w:rsid w:val="00F546DE"/>
    <w:rsid w:val="00F5480E"/>
    <w:rsid w:val="00F54B85"/>
    <w:rsid w:val="00F54EBE"/>
    <w:rsid w:val="00F550D1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D10"/>
    <w:rsid w:val="00F57FED"/>
    <w:rsid w:val="00F600C6"/>
    <w:rsid w:val="00F603B2"/>
    <w:rsid w:val="00F604B2"/>
    <w:rsid w:val="00F6061F"/>
    <w:rsid w:val="00F60634"/>
    <w:rsid w:val="00F609DA"/>
    <w:rsid w:val="00F60A51"/>
    <w:rsid w:val="00F60A86"/>
    <w:rsid w:val="00F60D9D"/>
    <w:rsid w:val="00F610BD"/>
    <w:rsid w:val="00F61A74"/>
    <w:rsid w:val="00F61BE5"/>
    <w:rsid w:val="00F61FDC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3E2C"/>
    <w:rsid w:val="00F641BC"/>
    <w:rsid w:val="00F6475A"/>
    <w:rsid w:val="00F64B89"/>
    <w:rsid w:val="00F64CD9"/>
    <w:rsid w:val="00F65377"/>
    <w:rsid w:val="00F656A2"/>
    <w:rsid w:val="00F6579E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59A"/>
    <w:rsid w:val="00F707E2"/>
    <w:rsid w:val="00F708EA"/>
    <w:rsid w:val="00F70A75"/>
    <w:rsid w:val="00F70C98"/>
    <w:rsid w:val="00F70D8E"/>
    <w:rsid w:val="00F70FD8"/>
    <w:rsid w:val="00F713A1"/>
    <w:rsid w:val="00F71596"/>
    <w:rsid w:val="00F7167A"/>
    <w:rsid w:val="00F71F5A"/>
    <w:rsid w:val="00F72933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6F4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B0"/>
    <w:rsid w:val="00F75CD1"/>
    <w:rsid w:val="00F75DB6"/>
    <w:rsid w:val="00F763EE"/>
    <w:rsid w:val="00F766A9"/>
    <w:rsid w:val="00F76DB2"/>
    <w:rsid w:val="00F774FE"/>
    <w:rsid w:val="00F7763A"/>
    <w:rsid w:val="00F77C0D"/>
    <w:rsid w:val="00F77D5D"/>
    <w:rsid w:val="00F77DD5"/>
    <w:rsid w:val="00F80170"/>
    <w:rsid w:val="00F8024B"/>
    <w:rsid w:val="00F802E2"/>
    <w:rsid w:val="00F8045D"/>
    <w:rsid w:val="00F804BA"/>
    <w:rsid w:val="00F804F1"/>
    <w:rsid w:val="00F80A0E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61"/>
    <w:rsid w:val="00F833FA"/>
    <w:rsid w:val="00F83ADA"/>
    <w:rsid w:val="00F83C71"/>
    <w:rsid w:val="00F83EB4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3AE"/>
    <w:rsid w:val="00F85A0C"/>
    <w:rsid w:val="00F85AA2"/>
    <w:rsid w:val="00F85B70"/>
    <w:rsid w:val="00F85B8D"/>
    <w:rsid w:val="00F85C2F"/>
    <w:rsid w:val="00F85CF1"/>
    <w:rsid w:val="00F85E16"/>
    <w:rsid w:val="00F85FEC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EA0"/>
    <w:rsid w:val="00F93F50"/>
    <w:rsid w:val="00F94197"/>
    <w:rsid w:val="00F94443"/>
    <w:rsid w:val="00F947B4"/>
    <w:rsid w:val="00F94B2D"/>
    <w:rsid w:val="00F94F66"/>
    <w:rsid w:val="00F95116"/>
    <w:rsid w:val="00F95637"/>
    <w:rsid w:val="00F95680"/>
    <w:rsid w:val="00F957DE"/>
    <w:rsid w:val="00F9592D"/>
    <w:rsid w:val="00F9598F"/>
    <w:rsid w:val="00F96398"/>
    <w:rsid w:val="00F96554"/>
    <w:rsid w:val="00F968A1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8AE"/>
    <w:rsid w:val="00FA0A32"/>
    <w:rsid w:val="00FA0BA2"/>
    <w:rsid w:val="00FA0D34"/>
    <w:rsid w:val="00FA0E69"/>
    <w:rsid w:val="00FA0EBD"/>
    <w:rsid w:val="00FA13D3"/>
    <w:rsid w:val="00FA13F3"/>
    <w:rsid w:val="00FA146C"/>
    <w:rsid w:val="00FA1552"/>
    <w:rsid w:val="00FA19DA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05"/>
    <w:rsid w:val="00FA6DA9"/>
    <w:rsid w:val="00FA7105"/>
    <w:rsid w:val="00FA7157"/>
    <w:rsid w:val="00FA72CA"/>
    <w:rsid w:val="00FA76B4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5DB"/>
    <w:rsid w:val="00FB06F6"/>
    <w:rsid w:val="00FB0AE2"/>
    <w:rsid w:val="00FB0F64"/>
    <w:rsid w:val="00FB1042"/>
    <w:rsid w:val="00FB1699"/>
    <w:rsid w:val="00FB1820"/>
    <w:rsid w:val="00FB1860"/>
    <w:rsid w:val="00FB1D3A"/>
    <w:rsid w:val="00FB1DC5"/>
    <w:rsid w:val="00FB1FC8"/>
    <w:rsid w:val="00FB2594"/>
    <w:rsid w:val="00FB25D2"/>
    <w:rsid w:val="00FB26DC"/>
    <w:rsid w:val="00FB2944"/>
    <w:rsid w:val="00FB2A04"/>
    <w:rsid w:val="00FB2C47"/>
    <w:rsid w:val="00FB2EAE"/>
    <w:rsid w:val="00FB3115"/>
    <w:rsid w:val="00FB3238"/>
    <w:rsid w:val="00FB3356"/>
    <w:rsid w:val="00FB346D"/>
    <w:rsid w:val="00FB3530"/>
    <w:rsid w:val="00FB36D9"/>
    <w:rsid w:val="00FB3AE3"/>
    <w:rsid w:val="00FB3B7F"/>
    <w:rsid w:val="00FB3D33"/>
    <w:rsid w:val="00FB416A"/>
    <w:rsid w:val="00FB42B7"/>
    <w:rsid w:val="00FB5020"/>
    <w:rsid w:val="00FB5252"/>
    <w:rsid w:val="00FB54C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46C"/>
    <w:rsid w:val="00FB765A"/>
    <w:rsid w:val="00FB785E"/>
    <w:rsid w:val="00FB788D"/>
    <w:rsid w:val="00FB7ACA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2F0C"/>
    <w:rsid w:val="00FC3083"/>
    <w:rsid w:val="00FC314A"/>
    <w:rsid w:val="00FC3227"/>
    <w:rsid w:val="00FC34BD"/>
    <w:rsid w:val="00FC3778"/>
    <w:rsid w:val="00FC3BBB"/>
    <w:rsid w:val="00FC3CA0"/>
    <w:rsid w:val="00FC4169"/>
    <w:rsid w:val="00FC449E"/>
    <w:rsid w:val="00FC454D"/>
    <w:rsid w:val="00FC4A4C"/>
    <w:rsid w:val="00FC4A98"/>
    <w:rsid w:val="00FC4BD7"/>
    <w:rsid w:val="00FC5012"/>
    <w:rsid w:val="00FC5182"/>
    <w:rsid w:val="00FC52C6"/>
    <w:rsid w:val="00FC598E"/>
    <w:rsid w:val="00FC5A83"/>
    <w:rsid w:val="00FC5C9E"/>
    <w:rsid w:val="00FC626E"/>
    <w:rsid w:val="00FC62F9"/>
    <w:rsid w:val="00FC6661"/>
    <w:rsid w:val="00FC6DD9"/>
    <w:rsid w:val="00FC6DF0"/>
    <w:rsid w:val="00FC731F"/>
    <w:rsid w:val="00FC74E0"/>
    <w:rsid w:val="00FC771A"/>
    <w:rsid w:val="00FC7A05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2"/>
    <w:rsid w:val="00FD131D"/>
    <w:rsid w:val="00FD1EE6"/>
    <w:rsid w:val="00FD1F3A"/>
    <w:rsid w:val="00FD2001"/>
    <w:rsid w:val="00FD2344"/>
    <w:rsid w:val="00FD267C"/>
    <w:rsid w:val="00FD2C6A"/>
    <w:rsid w:val="00FD2CD0"/>
    <w:rsid w:val="00FD2D13"/>
    <w:rsid w:val="00FD2F35"/>
    <w:rsid w:val="00FD2FBD"/>
    <w:rsid w:val="00FD3AAE"/>
    <w:rsid w:val="00FD42DD"/>
    <w:rsid w:val="00FD4A56"/>
    <w:rsid w:val="00FD4C1F"/>
    <w:rsid w:val="00FD5071"/>
    <w:rsid w:val="00FD508C"/>
    <w:rsid w:val="00FD52D2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1D12"/>
    <w:rsid w:val="00FE20DF"/>
    <w:rsid w:val="00FE2334"/>
    <w:rsid w:val="00FE282D"/>
    <w:rsid w:val="00FE28EF"/>
    <w:rsid w:val="00FE2CCA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4A89"/>
    <w:rsid w:val="00FE4EF9"/>
    <w:rsid w:val="00FE4F74"/>
    <w:rsid w:val="00FE5100"/>
    <w:rsid w:val="00FE52EA"/>
    <w:rsid w:val="00FE6407"/>
    <w:rsid w:val="00FE68A9"/>
    <w:rsid w:val="00FE6AF3"/>
    <w:rsid w:val="00FE7009"/>
    <w:rsid w:val="00FE7219"/>
    <w:rsid w:val="00FE740E"/>
    <w:rsid w:val="00FE7B3F"/>
    <w:rsid w:val="00FE7C71"/>
    <w:rsid w:val="00FE7CAF"/>
    <w:rsid w:val="00FE7D57"/>
    <w:rsid w:val="00FF01E6"/>
    <w:rsid w:val="00FF0257"/>
    <w:rsid w:val="00FF06B3"/>
    <w:rsid w:val="00FF07AF"/>
    <w:rsid w:val="00FF09E9"/>
    <w:rsid w:val="00FF0BAC"/>
    <w:rsid w:val="00FF0EEC"/>
    <w:rsid w:val="00FF135D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3E80"/>
    <w:rsid w:val="00FF4010"/>
    <w:rsid w:val="00FF40CC"/>
    <w:rsid w:val="00FF43DD"/>
    <w:rsid w:val="00FF445B"/>
    <w:rsid w:val="00FF4972"/>
    <w:rsid w:val="00FF4B7A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CA7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64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162EE"/>
  </w:style>
  <w:style w:type="character" w:customStyle="1" w:styleId="Heading1Char1">
    <w:name w:val="Heading 1 Char1"/>
    <w:basedOn w:val="DefaultParagraphFont"/>
    <w:rsid w:val="00B162E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162E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162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162EE"/>
  </w:style>
  <w:style w:type="character" w:customStyle="1" w:styleId="st1">
    <w:name w:val="st1"/>
    <w:basedOn w:val="DefaultParagraphFont"/>
    <w:rsid w:val="00B162EE"/>
  </w:style>
  <w:style w:type="character" w:customStyle="1" w:styleId="alt-edited1">
    <w:name w:val="alt-edited1"/>
    <w:basedOn w:val="DefaultParagraphFont"/>
    <w:rsid w:val="00B162EE"/>
    <w:rPr>
      <w:color w:val="4D90F0"/>
    </w:rPr>
  </w:style>
  <w:style w:type="table" w:customStyle="1" w:styleId="TableGridLight1">
    <w:name w:val="Table Grid Light1"/>
    <w:basedOn w:val="TableNormal"/>
    <w:uiPriority w:val="40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B162EE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2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162EE"/>
    <w:rPr>
      <w:rFonts w:ascii="Arial" w:hAnsi="Arial" w:cs="Angsana New"/>
      <w:sz w:val="18"/>
      <w:szCs w:val="22"/>
    </w:rPr>
  </w:style>
  <w:style w:type="table" w:customStyle="1" w:styleId="TableGrid11">
    <w:name w:val="Table Grid11"/>
    <w:basedOn w:val="TableNormal"/>
    <w:next w:val="TableGrid"/>
    <w:uiPriority w:val="39"/>
    <w:rsid w:val="00B162EE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EE227-3934-4236-98F8-6D946403F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118</TotalTime>
  <Pages>1</Pages>
  <Words>7084</Words>
  <Characters>40380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Pavarat, Sukhatunga</cp:lastModifiedBy>
  <cp:revision>44</cp:revision>
  <cp:lastPrinted>2021-05-12T14:17:00Z</cp:lastPrinted>
  <dcterms:created xsi:type="dcterms:W3CDTF">2021-05-11T20:23:00Z</dcterms:created>
  <dcterms:modified xsi:type="dcterms:W3CDTF">2021-05-12T15:33:00Z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