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C7356C" w14:textId="77777777" w:rsidR="00CE1E58" w:rsidRPr="00A110E1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A110E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110E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110E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A110E1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4E4B314D" w14:textId="77777777" w:rsidR="00CE1E58" w:rsidRPr="00A110E1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A110E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35AF43D8" w14:textId="77777777" w:rsidR="00CE1E58" w:rsidRPr="00A110E1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A110E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A110E1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1FCA8C63" w14:textId="75D7F9B4" w:rsidR="00012415" w:rsidRDefault="00012415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</w:t>
      </w:r>
      <w:r w:rsidR="007C1BA3"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น</w:t>
      </w:r>
      <w:r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โยบาย</w:t>
      </w:r>
      <w:r w:rsidR="00A556BB"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A110E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บัญชี </w:t>
      </w:r>
    </w:p>
    <w:p w14:paraId="79935557" w14:textId="1D7E92EA" w:rsidR="00393784" w:rsidRPr="00A110E1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นโยบายบัญชีใหม่ </w:t>
      </w:r>
    </w:p>
    <w:p w14:paraId="3878806A" w14:textId="57BA1C6C" w:rsidR="00B3689B" w:rsidRPr="006C73F9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3F9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6C73F9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6C73F9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77777777" w:rsidR="009655C3" w:rsidRPr="006E1A2A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E1A2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694883D" w14:textId="4CF8A303" w:rsidR="009655C3" w:rsidRPr="006E1A2A" w:rsidRDefault="009655C3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6E1A2A">
        <w:rPr>
          <w:rFonts w:ascii="Angsana New" w:hAnsi="Angsana New" w:cs="Angsana New" w:hint="cs"/>
          <w:sz w:val="30"/>
          <w:szCs w:val="30"/>
          <w:cs/>
        </w:rPr>
        <w:t>ลูกหนี้การค้า</w:t>
      </w:r>
      <w:r w:rsidR="009B74B3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0B3B47CF" w14:textId="77777777" w:rsidR="00DD4626" w:rsidRPr="009655C3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9655C3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A110E1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393784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93784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69AB909E" w:rsidR="006E1A2A" w:rsidRPr="00393784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393784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26C48B34" w14:textId="77777777" w:rsidR="00DD4626" w:rsidRPr="00393784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3784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7777777" w:rsidR="00DC794B" w:rsidRPr="00393784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93784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6BAF5C0A" w14:textId="4E11726F" w:rsidR="00DD4626" w:rsidRPr="006C73F9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A110E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6C73F9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C73F9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6C73F9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110E1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77777777" w:rsidR="00E57CFF" w:rsidRPr="00A110E1" w:rsidRDefault="00E57CFF" w:rsidP="0018456B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14:paraId="69B800C7" w14:textId="77777777" w:rsidR="0025275A" w:rsidRPr="00A110E1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A110E1">
        <w:rPr>
          <w:rFonts w:ascii="Angsana New" w:hAnsi="Angsana New" w:cs="Angsana New"/>
          <w:b/>
          <w:bCs/>
        </w:rPr>
        <w:br w:type="page"/>
      </w:r>
      <w:r w:rsidR="0025275A" w:rsidRPr="00A110E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A110E1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A110E1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3A7568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5F53F989" w:rsidR="0025275A" w:rsidRPr="00A110E1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A110E1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A110E1">
        <w:rPr>
          <w:rFonts w:ascii="Angsana New" w:hAnsi="Angsana New"/>
          <w:sz w:val="30"/>
          <w:szCs w:val="30"/>
          <w:cs/>
        </w:rPr>
        <w:t>นี้</w:t>
      </w:r>
      <w:r w:rsidRPr="00A110E1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A110E1">
        <w:rPr>
          <w:rFonts w:ascii="Angsana New" w:hAnsi="Angsana New"/>
          <w:sz w:val="30"/>
          <w:szCs w:val="30"/>
          <w:cs/>
        </w:rPr>
        <w:t>ติ</w:t>
      </w:r>
      <w:r w:rsidR="00C67B97" w:rsidRPr="00A110E1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A110E1">
        <w:rPr>
          <w:rFonts w:ascii="Angsana New" w:hAnsi="Angsana New"/>
          <w:sz w:val="30"/>
          <w:szCs w:val="30"/>
          <w:cs/>
        </w:rPr>
        <w:t>จาก</w:t>
      </w:r>
      <w:r w:rsidR="00723C61" w:rsidRPr="00A110E1">
        <w:rPr>
          <w:rFonts w:ascii="Angsana New" w:hAnsi="Angsana New" w:hint="cs"/>
          <w:sz w:val="30"/>
          <w:szCs w:val="30"/>
          <w:cs/>
        </w:rPr>
        <w:t>คณะ</w:t>
      </w:r>
      <w:r w:rsidR="006322AD" w:rsidRPr="00A110E1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A110E1">
        <w:rPr>
          <w:rFonts w:ascii="Angsana New" w:hAnsi="Angsana New"/>
          <w:sz w:val="30"/>
          <w:szCs w:val="30"/>
          <w:cs/>
        </w:rPr>
        <w:t>วันที่</w:t>
      </w:r>
      <w:r w:rsidR="00E55B39" w:rsidRPr="00A110E1">
        <w:rPr>
          <w:rFonts w:ascii="Angsana New" w:hAnsi="Angsana New"/>
          <w:sz w:val="30"/>
          <w:szCs w:val="30"/>
        </w:rPr>
        <w:t xml:space="preserve"> </w:t>
      </w:r>
      <w:r w:rsidR="00F22431">
        <w:rPr>
          <w:rFonts w:ascii="Angsana New" w:hAnsi="Angsana New"/>
          <w:sz w:val="30"/>
          <w:szCs w:val="30"/>
        </w:rPr>
        <w:t>13</w:t>
      </w:r>
      <w:r w:rsidR="00684257" w:rsidRPr="00684257">
        <w:rPr>
          <w:rFonts w:ascii="Angsana New" w:hAnsi="Angsana New"/>
          <w:sz w:val="30"/>
          <w:szCs w:val="30"/>
        </w:rPr>
        <w:t xml:space="preserve"> </w:t>
      </w:r>
      <w:r w:rsidR="00684257" w:rsidRPr="00684257">
        <w:rPr>
          <w:rFonts w:ascii="Angsana New" w:hAnsi="Angsana New" w:hint="cs"/>
          <w:sz w:val="30"/>
          <w:szCs w:val="30"/>
          <w:cs/>
        </w:rPr>
        <w:t>พฤษภาคม</w:t>
      </w:r>
      <w:r w:rsidR="00684257" w:rsidRPr="00684257">
        <w:rPr>
          <w:rFonts w:ascii="Angsana New" w:hAnsi="Angsana New"/>
          <w:sz w:val="30"/>
          <w:szCs w:val="30"/>
          <w:cs/>
        </w:rPr>
        <w:t xml:space="preserve"> </w:t>
      </w:r>
      <w:r w:rsidR="00684257" w:rsidRPr="00684257">
        <w:rPr>
          <w:rFonts w:ascii="Angsana New" w:hAnsi="Angsana New"/>
          <w:sz w:val="30"/>
          <w:szCs w:val="30"/>
        </w:rPr>
        <w:t>2564</w:t>
      </w:r>
    </w:p>
    <w:p w14:paraId="57867631" w14:textId="77777777" w:rsidR="00E66B73" w:rsidRPr="003A7568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C712C69" w14:textId="77777777" w:rsidR="00E66B73" w:rsidRPr="00A110E1" w:rsidRDefault="00A55A02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110E1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A110E1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A110E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CC1A696" w14:textId="77777777" w:rsidR="003B53A5" w:rsidRPr="00A110E1" w:rsidRDefault="003B53A5" w:rsidP="003B5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F3EF7BD" w14:textId="0F87584F" w:rsidR="00684257" w:rsidRDefault="00710C77" w:rsidP="003B5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B640F">
        <w:rPr>
          <w:rFonts w:ascii="Angsana New" w:hAnsi="Angsana New" w:hint="cs"/>
          <w:sz w:val="30"/>
          <w:szCs w:val="30"/>
          <w:cs/>
        </w:rPr>
        <w:t>ผู้ถือหุ้นรายใหญ่ของบริษัทในระหว่าง</w:t>
      </w:r>
      <w:r w:rsidR="00FA58A5">
        <w:rPr>
          <w:rFonts w:ascii="Angsana New" w:hAnsi="Angsana New" w:hint="cs"/>
          <w:sz w:val="30"/>
          <w:szCs w:val="30"/>
          <w:cs/>
        </w:rPr>
        <w:t>งวด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ได้แก่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บริษัท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ทีซีซี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บริหารธุรกิจ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จำกัด</w:t>
      </w:r>
      <w:r w:rsidRPr="00BB640F">
        <w:rPr>
          <w:rFonts w:ascii="Angsana New" w:hAnsi="Angsana New"/>
          <w:sz w:val="30"/>
          <w:szCs w:val="30"/>
          <w:cs/>
        </w:rPr>
        <w:t xml:space="preserve"> (</w:t>
      </w:r>
      <w:r w:rsidRPr="00BB640F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="00BB640F">
        <w:rPr>
          <w:rFonts w:ascii="Angsana New" w:hAnsi="Angsana New"/>
          <w:sz w:val="30"/>
          <w:szCs w:val="30"/>
        </w:rPr>
        <w:t>46</w:t>
      </w:r>
      <w:r w:rsidRPr="00BB640F">
        <w:rPr>
          <w:rFonts w:ascii="Angsana New" w:hAnsi="Angsana New"/>
          <w:sz w:val="30"/>
          <w:szCs w:val="30"/>
          <w:cs/>
        </w:rPr>
        <w:t>.</w:t>
      </w:r>
      <w:r w:rsidR="00BB640F">
        <w:rPr>
          <w:rFonts w:ascii="Angsana New" w:hAnsi="Angsana New"/>
          <w:sz w:val="30"/>
          <w:szCs w:val="30"/>
        </w:rPr>
        <w:t>69</w:t>
      </w:r>
      <w:r w:rsidRPr="00BB640F">
        <w:rPr>
          <w:rFonts w:ascii="Angsana New" w:hAnsi="Angsana New"/>
          <w:sz w:val="30"/>
          <w:szCs w:val="30"/>
          <w:cs/>
        </w:rPr>
        <w:t xml:space="preserve">) </w:t>
      </w:r>
      <w:r w:rsidRPr="00BB640F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ซึ่งเป็นนิติบุคคลที่จัดตั้งขึ้นในประเทศไทย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และบริษัท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ทีซีซี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กรุ๊ป</w:t>
      </w:r>
      <w:r w:rsidR="00FA58A5">
        <w:rPr>
          <w:rFonts w:ascii="Angsana New" w:hAnsi="Angsana New" w:hint="cs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Pr="00BB640F">
        <w:rPr>
          <w:rFonts w:ascii="Angsana New" w:hAnsi="Angsana New" w:hint="cs"/>
          <w:sz w:val="30"/>
          <w:szCs w:val="30"/>
          <w:cs/>
        </w:rPr>
        <w:t>ลิมิเต็ด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  <w:r w:rsidR="00D071C5" w:rsidRPr="00BB640F">
        <w:rPr>
          <w:rFonts w:ascii="Angsana New" w:hAnsi="Angsana New"/>
          <w:sz w:val="30"/>
          <w:szCs w:val="30"/>
          <w:cs/>
        </w:rPr>
        <w:t>(</w:t>
      </w:r>
      <w:r w:rsidR="00D071C5" w:rsidRPr="00BB640F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="00D071C5" w:rsidRPr="00BB640F">
        <w:rPr>
          <w:rFonts w:ascii="Angsana New" w:hAnsi="Angsana New"/>
          <w:sz w:val="30"/>
          <w:szCs w:val="30"/>
          <w:cs/>
        </w:rPr>
        <w:t xml:space="preserve"> </w:t>
      </w:r>
      <w:r w:rsidR="00D071C5">
        <w:rPr>
          <w:rFonts w:ascii="Angsana New" w:hAnsi="Angsana New"/>
          <w:sz w:val="30"/>
          <w:szCs w:val="30"/>
        </w:rPr>
        <w:t>28.31</w:t>
      </w:r>
      <w:r w:rsidR="00D071C5" w:rsidRPr="00BB640F">
        <w:rPr>
          <w:rFonts w:ascii="Angsana New" w:hAnsi="Angsana New"/>
          <w:sz w:val="30"/>
          <w:szCs w:val="30"/>
          <w:cs/>
        </w:rPr>
        <w:t xml:space="preserve">) </w:t>
      </w:r>
      <w:r w:rsidRPr="00BB640F">
        <w:rPr>
          <w:rFonts w:ascii="Angsana New" w:hAnsi="Angsana New" w:hint="cs"/>
          <w:sz w:val="30"/>
          <w:szCs w:val="30"/>
          <w:cs/>
        </w:rPr>
        <w:t>ซึ่งเป็นนิติบุคคลที่จัดตั้งขึ้นในหมู่เกาะบริติชเวอร์จิน</w:t>
      </w:r>
      <w:r w:rsidRPr="00BB640F">
        <w:rPr>
          <w:rFonts w:ascii="Angsana New" w:hAnsi="Angsana New"/>
          <w:sz w:val="30"/>
          <w:szCs w:val="30"/>
          <w:cs/>
        </w:rPr>
        <w:t xml:space="preserve"> </w:t>
      </w:r>
    </w:p>
    <w:p w14:paraId="55856AF2" w14:textId="77777777" w:rsidR="00AD663B" w:rsidRPr="003A7568" w:rsidRDefault="00AD663B" w:rsidP="003B5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DB2FD28" w14:textId="77777777" w:rsidR="00684257" w:rsidRPr="00E11762" w:rsidRDefault="00684257" w:rsidP="00684257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Pr="00E11762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E11762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Pr="00E11762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Pr="00E11762">
        <w:rPr>
          <w:rFonts w:ascii="Angsana New" w:hAnsi="Angsana New"/>
          <w:sz w:val="30"/>
          <w:szCs w:val="30"/>
        </w:rPr>
        <w:t xml:space="preserve"> </w:t>
      </w:r>
    </w:p>
    <w:p w14:paraId="46A6A5CC" w14:textId="77777777" w:rsidR="001217CD" w:rsidRPr="003A7568" w:rsidRDefault="001217CD" w:rsidP="003B5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2335AC8" w14:textId="77777777" w:rsidR="00E66B73" w:rsidRPr="00A110E1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A110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A110E1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3A7568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161AEFD8" w14:textId="77777777" w:rsidR="00716186" w:rsidRPr="00A110E1" w:rsidRDefault="00716186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110E1">
        <w:rPr>
          <w:rFonts w:ascii="Angsana New" w:hAnsi="Angsana New"/>
          <w:i/>
          <w:iCs/>
          <w:sz w:val="30"/>
          <w:szCs w:val="30"/>
          <w:cs/>
        </w:rPr>
        <w:t>(ก)</w:t>
      </w:r>
      <w:r w:rsidRPr="00A110E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26FE576" w14:textId="77777777" w:rsidR="00716186" w:rsidRPr="003A7568" w:rsidRDefault="00716186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39C2ACB5" w14:textId="77777777" w:rsidR="00716186" w:rsidRPr="00A110E1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A110E1">
        <w:rPr>
          <w:rFonts w:ascii="Angsana New" w:hAnsi="Angsana New"/>
          <w:sz w:val="30"/>
          <w:szCs w:val="30"/>
        </w:rPr>
        <w:t>34</w:t>
      </w:r>
      <w:r w:rsidRPr="00A110E1">
        <w:rPr>
          <w:rFonts w:ascii="Angsana New" w:hAnsi="Angsana New"/>
          <w:sz w:val="30"/>
          <w:szCs w:val="30"/>
          <w:cs/>
        </w:rPr>
        <w:t xml:space="preserve"> เรื่อง </w:t>
      </w:r>
      <w:r w:rsidRPr="00A11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110E1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7C686CDC" w14:textId="77777777" w:rsidR="007C1BA3" w:rsidRPr="003A7568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D2538FE" w14:textId="77777777" w:rsidR="00D20D56" w:rsidRPr="00F22431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ab/>
      </w:r>
      <w:r w:rsidR="007C1BA3" w:rsidRPr="00A110E1">
        <w:rPr>
          <w:rFonts w:ascii="Angsana New" w:hAnsi="Angsana New"/>
          <w:sz w:val="30"/>
          <w:szCs w:val="30"/>
          <w:cs/>
        </w:rPr>
        <w:t>งบการเงินระหว่างกาลนี้มิได้</w:t>
      </w:r>
      <w:r w:rsidR="007C1BA3" w:rsidRPr="00A110E1">
        <w:rPr>
          <w:rFonts w:ascii="Angsana New" w:hAnsi="Angsana New" w:hint="cs"/>
          <w:sz w:val="30"/>
          <w:szCs w:val="30"/>
          <w:cs/>
        </w:rPr>
        <w:t>ร</w:t>
      </w:r>
      <w:r w:rsidR="00716186" w:rsidRPr="00A110E1">
        <w:rPr>
          <w:rFonts w:ascii="Angsana New" w:hAnsi="Angsana New"/>
          <w:sz w:val="30"/>
          <w:szCs w:val="30"/>
          <w:cs/>
        </w:rPr>
        <w:t>วมข้อมูลทางการเงินทั้งหมดตามข้อกำหนดสำหรับงบการเงินประจำปีแต่เน้นการให้</w:t>
      </w:r>
      <w:r w:rsidR="00716186" w:rsidRPr="00F22431">
        <w:rPr>
          <w:rFonts w:ascii="Angsana New" w:hAnsi="Angsana New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F22431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="006348D6" w:rsidRPr="00F22431">
        <w:rPr>
          <w:rFonts w:ascii="Angsana New" w:hAnsi="Angsana New"/>
          <w:sz w:val="30"/>
          <w:szCs w:val="30"/>
        </w:rPr>
        <w:t>31</w:t>
      </w:r>
      <w:r w:rsidR="00716186" w:rsidRPr="00F2243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13C00" w:rsidRPr="00F22431">
        <w:rPr>
          <w:rFonts w:ascii="Angsana New" w:hAnsi="Angsana New"/>
          <w:sz w:val="30"/>
          <w:szCs w:val="30"/>
        </w:rPr>
        <w:t>2563</w:t>
      </w:r>
    </w:p>
    <w:p w14:paraId="280858E4" w14:textId="77777777" w:rsidR="00D20D56" w:rsidRPr="003A7568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6346FCE4" w14:textId="1D57961A" w:rsidR="00684257" w:rsidRDefault="00684257" w:rsidP="00684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F22431">
        <w:rPr>
          <w:rFonts w:ascii="Angsana New" w:hAnsi="Angsana New"/>
          <w:sz w:val="30"/>
          <w:szCs w:val="30"/>
          <w:cs/>
        </w:rPr>
        <w:t>กลุ่มบริษัทได้</w:t>
      </w:r>
      <w:r w:rsidRPr="00F22431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F22431">
        <w:rPr>
          <w:rFonts w:ascii="Angsana New" w:hAnsi="Angsana New"/>
          <w:sz w:val="30"/>
          <w:szCs w:val="30"/>
          <w:cs/>
        </w:rPr>
        <w:t xml:space="preserve"> </w:t>
      </w:r>
      <w:r w:rsidRPr="00F22431">
        <w:rPr>
          <w:rFonts w:ascii="Angsana New" w:hAnsi="Angsana New"/>
          <w:sz w:val="30"/>
          <w:szCs w:val="30"/>
        </w:rPr>
        <w:t xml:space="preserve">1 </w:t>
      </w:r>
      <w:r w:rsidRPr="00F22431">
        <w:rPr>
          <w:rFonts w:ascii="Angsana New" w:hAnsi="Angsana New" w:hint="cs"/>
          <w:sz w:val="30"/>
          <w:szCs w:val="30"/>
          <w:cs/>
        </w:rPr>
        <w:t>มกราคม</w:t>
      </w:r>
      <w:r w:rsidRPr="00F22431">
        <w:rPr>
          <w:rFonts w:ascii="Angsana New" w:hAnsi="Angsana New"/>
          <w:sz w:val="30"/>
          <w:szCs w:val="30"/>
          <w:cs/>
        </w:rPr>
        <w:t xml:space="preserve"> </w:t>
      </w:r>
      <w:r w:rsidRPr="00F22431">
        <w:rPr>
          <w:rFonts w:ascii="Angsana New" w:hAnsi="Angsana New"/>
          <w:sz w:val="30"/>
          <w:szCs w:val="30"/>
        </w:rPr>
        <w:t>2564</w:t>
      </w:r>
      <w:r w:rsidRPr="00F22431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F22431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F22431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F22431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F22431">
        <w:rPr>
          <w:rFonts w:ascii="Angsana New" w:hAnsi="Angsana New"/>
          <w:sz w:val="30"/>
          <w:szCs w:val="30"/>
          <w:cs/>
        </w:rPr>
        <w:t>ไม่มีผลกระทบ</w:t>
      </w:r>
      <w:r w:rsidRPr="00F22431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F22431">
        <w:rPr>
          <w:rFonts w:ascii="Angsana New" w:hAnsi="Angsana New"/>
          <w:sz w:val="30"/>
          <w:szCs w:val="30"/>
          <w:cs/>
        </w:rPr>
        <w:t>ต่องบการเงิน</w:t>
      </w:r>
      <w:r w:rsidRPr="00684257">
        <w:rPr>
          <w:rFonts w:ascii="Angsana New" w:hAnsi="Angsana New"/>
          <w:sz w:val="30"/>
          <w:szCs w:val="30"/>
        </w:rPr>
        <w:t xml:space="preserve"> </w:t>
      </w:r>
    </w:p>
    <w:p w14:paraId="442618A5" w14:textId="048C4A70" w:rsidR="00710C77" w:rsidRPr="003A7568" w:rsidRDefault="00710C77" w:rsidP="00684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/>
          <w:sz w:val="20"/>
          <w:szCs w:val="20"/>
        </w:rPr>
      </w:pPr>
    </w:p>
    <w:p w14:paraId="5B220C96" w14:textId="77777777" w:rsidR="003A7568" w:rsidRDefault="003A7568" w:rsidP="003A75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F3738">
        <w:rPr>
          <w:rFonts w:ascii="Angsana New" w:hAnsi="Angsana New" w:hint="cs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4F3738">
        <w:rPr>
          <w:rFonts w:ascii="Angsana New" w:hAnsi="Angsana New"/>
          <w:sz w:val="30"/>
          <w:szCs w:val="30"/>
          <w:cs/>
        </w:rPr>
        <w:t xml:space="preserve"> </w:t>
      </w:r>
      <w:r w:rsidRPr="004F3738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</w:t>
      </w:r>
      <w:r w:rsidRPr="004F3738">
        <w:rPr>
          <w:rFonts w:ascii="Angsana New" w:hAnsi="Angsana New"/>
          <w:sz w:val="30"/>
          <w:szCs w:val="30"/>
          <w:cs/>
        </w:rPr>
        <w:t xml:space="preserve"> </w:t>
      </w:r>
      <w:r w:rsidRPr="004F3738">
        <w:rPr>
          <w:rFonts w:ascii="Angsana New" w:hAnsi="Angsana New" w:hint="cs"/>
          <w:sz w:val="30"/>
          <w:szCs w:val="30"/>
          <w:cs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0521E569" w14:textId="4551F57F" w:rsidR="00716186" w:rsidRPr="00C66344" w:rsidRDefault="00716186" w:rsidP="00B75238">
      <w:pPr>
        <w:pStyle w:val="BodyText2"/>
        <w:tabs>
          <w:tab w:val="clear" w:pos="540"/>
        </w:tabs>
        <w:spacing w:line="228" w:lineRule="auto"/>
        <w:ind w:left="567" w:hanging="567"/>
        <w:rPr>
          <w:i/>
          <w:iCs/>
          <w:color w:val="0000FF"/>
        </w:rPr>
      </w:pPr>
      <w:r w:rsidRPr="00A110E1">
        <w:rPr>
          <w:i/>
          <w:iCs/>
          <w:cs/>
        </w:rPr>
        <w:t>(</w:t>
      </w:r>
      <w:r w:rsidR="00573150" w:rsidRPr="00A110E1">
        <w:rPr>
          <w:rFonts w:hint="cs"/>
          <w:i/>
          <w:iCs/>
          <w:cs/>
          <w:lang w:val="en-US"/>
        </w:rPr>
        <w:t>ข</w:t>
      </w:r>
      <w:r w:rsidRPr="00A110E1">
        <w:rPr>
          <w:i/>
          <w:iCs/>
          <w:cs/>
        </w:rPr>
        <w:t>)</w:t>
      </w:r>
      <w:r w:rsidRPr="00A110E1">
        <w:rPr>
          <w:i/>
          <w:iCs/>
          <w:cs/>
        </w:rPr>
        <w:tab/>
        <w:t>การ</w:t>
      </w:r>
      <w:r w:rsidR="00E170AD" w:rsidRPr="00A110E1">
        <w:rPr>
          <w:i/>
          <w:iCs/>
          <w:cs/>
        </w:rPr>
        <w:t>ใช้</w:t>
      </w:r>
      <w:r w:rsidR="00E170AD" w:rsidRPr="00C66344">
        <w:rPr>
          <w:i/>
          <w:iCs/>
          <w:cs/>
        </w:rPr>
        <w:t>วิจารณญาณ</w:t>
      </w:r>
      <w:r w:rsidR="006367C4">
        <w:rPr>
          <w:i/>
          <w:iCs/>
          <w:lang w:val="en-US"/>
        </w:rPr>
        <w:t xml:space="preserve"> </w:t>
      </w:r>
      <w:r w:rsidR="00E170AD" w:rsidRPr="00C66344">
        <w:rPr>
          <w:i/>
          <w:iCs/>
          <w:cs/>
        </w:rPr>
        <w:t>การประมาณการ</w:t>
      </w:r>
      <w:r w:rsidR="006473DB" w:rsidRPr="00C66344">
        <w:rPr>
          <w:rFonts w:hint="cs"/>
          <w:i/>
          <w:iCs/>
          <w:cs/>
        </w:rPr>
        <w:t>และนโยบายการบัญชี</w:t>
      </w:r>
    </w:p>
    <w:p w14:paraId="006AB335" w14:textId="77777777" w:rsidR="00716186" w:rsidRPr="00C66344" w:rsidRDefault="00716186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567"/>
        <w:jc w:val="thaiDistribute"/>
        <w:rPr>
          <w:rFonts w:ascii="Angsana New" w:hAnsi="Angsana New"/>
          <w:sz w:val="24"/>
          <w:szCs w:val="24"/>
        </w:rPr>
      </w:pPr>
    </w:p>
    <w:p w14:paraId="1869A55D" w14:textId="3ABE26B5" w:rsidR="004D23FB" w:rsidRDefault="005F429C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6634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48D6" w:rsidRPr="00C66344">
        <w:rPr>
          <w:rFonts w:ascii="Angsana New" w:hAnsi="Angsana New"/>
          <w:sz w:val="30"/>
          <w:szCs w:val="30"/>
        </w:rPr>
        <w:t>31</w:t>
      </w:r>
      <w:r w:rsidRPr="00C6634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48D6" w:rsidRPr="00C66344">
        <w:rPr>
          <w:rFonts w:ascii="Angsana New" w:hAnsi="Angsana New"/>
          <w:sz w:val="30"/>
          <w:szCs w:val="30"/>
        </w:rPr>
        <w:t>256</w:t>
      </w:r>
      <w:r w:rsidR="0024529A" w:rsidRPr="00C66344">
        <w:rPr>
          <w:rFonts w:ascii="Angsana New" w:hAnsi="Angsana New"/>
          <w:sz w:val="30"/>
          <w:szCs w:val="30"/>
        </w:rPr>
        <w:t>3</w:t>
      </w:r>
      <w:r w:rsidR="007248DB" w:rsidRPr="00C66344">
        <w:rPr>
          <w:rFonts w:ascii="Angsana New" w:hAnsi="Angsana New"/>
          <w:sz w:val="30"/>
          <w:szCs w:val="30"/>
        </w:rPr>
        <w:t xml:space="preserve"> </w:t>
      </w:r>
      <w:r w:rsidR="006473DB" w:rsidRPr="00C66344">
        <w:rPr>
          <w:rFonts w:ascii="Angsana New" w:hAnsi="Angsana New" w:hint="cs"/>
          <w:sz w:val="30"/>
          <w:szCs w:val="30"/>
          <w:cs/>
        </w:rPr>
        <w:t>เว้นแต่ที่ได้อธิบาย</w:t>
      </w:r>
      <w:r w:rsidR="006473DB" w:rsidRPr="00776E8F">
        <w:rPr>
          <w:rFonts w:ascii="Angsana New" w:hAnsi="Angsana New" w:hint="cs"/>
          <w:sz w:val="30"/>
          <w:szCs w:val="30"/>
          <w:cs/>
        </w:rPr>
        <w:t>ไว้ในหมายเหตุข้อ</w:t>
      </w:r>
      <w:r w:rsidR="00B25D74" w:rsidRPr="00776E8F">
        <w:rPr>
          <w:rFonts w:ascii="Angsana New" w:hAnsi="Angsana New"/>
          <w:sz w:val="30"/>
          <w:szCs w:val="30"/>
        </w:rPr>
        <w:t xml:space="preserve"> </w:t>
      </w:r>
      <w:r w:rsidR="006367C4">
        <w:rPr>
          <w:rFonts w:ascii="Angsana New" w:hAnsi="Angsana New"/>
          <w:sz w:val="30"/>
          <w:szCs w:val="30"/>
        </w:rPr>
        <w:t xml:space="preserve">3 </w:t>
      </w:r>
      <w:r w:rsidR="006367C4">
        <w:rPr>
          <w:rFonts w:ascii="Angsana New" w:hAnsi="Angsana New" w:hint="cs"/>
          <w:sz w:val="30"/>
          <w:szCs w:val="30"/>
          <w:cs/>
        </w:rPr>
        <w:t xml:space="preserve">และ </w:t>
      </w:r>
      <w:r w:rsidR="008F4475">
        <w:rPr>
          <w:rFonts w:ascii="Angsana New" w:hAnsi="Angsana New"/>
          <w:sz w:val="30"/>
          <w:szCs w:val="30"/>
        </w:rPr>
        <w:t>4</w:t>
      </w:r>
      <w:r w:rsidR="00B25D74">
        <w:rPr>
          <w:rFonts w:ascii="Angsana New" w:hAnsi="Angsana New"/>
          <w:sz w:val="30"/>
          <w:szCs w:val="30"/>
        </w:rPr>
        <w:t xml:space="preserve"> </w:t>
      </w:r>
    </w:p>
    <w:p w14:paraId="27F9A19A" w14:textId="77777777" w:rsidR="006473DB" w:rsidRPr="00A110E1" w:rsidRDefault="006473DB" w:rsidP="0064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2EB9547F" w14:textId="77777777" w:rsidR="005F429C" w:rsidRPr="00A110E1" w:rsidRDefault="005F429C" w:rsidP="006367C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6055339"/>
      <w:r w:rsidRPr="00A110E1">
        <w:rPr>
          <w:rFonts w:ascii="Angsana New" w:hAnsi="Angsana New"/>
          <w:b/>
          <w:bCs/>
          <w:sz w:val="30"/>
          <w:szCs w:val="30"/>
          <w:cs/>
        </w:rPr>
        <w:t xml:space="preserve">การเปลี่ยนแปลงนโยบายการบัญชี  </w:t>
      </w:r>
    </w:p>
    <w:bookmarkEnd w:id="0"/>
    <w:p w14:paraId="16EB492B" w14:textId="0D85651D" w:rsidR="005F429C" w:rsidRDefault="005F429C" w:rsidP="00B75238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28" w:lineRule="auto"/>
        <w:ind w:left="540" w:right="-45"/>
        <w:jc w:val="thaiDistribute"/>
        <w:rPr>
          <w:rFonts w:ascii="Angsana New" w:hAnsi="Angsana New" w:cs="Angsana New"/>
          <w:b w:val="0"/>
          <w:bCs w:val="0"/>
          <w:sz w:val="28"/>
          <w:szCs w:val="28"/>
          <w:u w:val="none"/>
        </w:rPr>
      </w:pPr>
    </w:p>
    <w:p w14:paraId="7A1C5120" w14:textId="1DE6FF02" w:rsidR="00C42B78" w:rsidRPr="00C66344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66344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C66344">
        <w:rPr>
          <w:rFonts w:ascii="Angsana New" w:hAnsi="Angsana New"/>
          <w:sz w:val="30"/>
          <w:szCs w:val="30"/>
        </w:rPr>
        <w:t xml:space="preserve">1 </w:t>
      </w:r>
      <w:r w:rsidRPr="00C66344">
        <w:rPr>
          <w:rFonts w:ascii="Angsana New" w:hAnsi="Angsana New" w:hint="cs"/>
          <w:sz w:val="30"/>
          <w:szCs w:val="30"/>
          <w:cs/>
        </w:rPr>
        <w:t>มกราคม</w:t>
      </w:r>
      <w:r w:rsidRPr="00C66344">
        <w:rPr>
          <w:rFonts w:ascii="Angsana New" w:hAnsi="Angsana New"/>
          <w:sz w:val="30"/>
          <w:szCs w:val="30"/>
        </w:rPr>
        <w:t xml:space="preserve"> 2564 </w:t>
      </w:r>
      <w:r w:rsidRPr="00C66344">
        <w:rPr>
          <w:rFonts w:ascii="Angsana New" w:hAnsi="Angsana New" w:hint="cs"/>
          <w:sz w:val="30"/>
          <w:szCs w:val="30"/>
          <w:cs/>
        </w:rPr>
        <w:t>กลุ่มบริษัทเปลี่ยน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C66344">
        <w:rPr>
          <w:rFonts w:ascii="Angsana New" w:hAnsi="Angsana New"/>
          <w:sz w:val="30"/>
          <w:szCs w:val="30"/>
        </w:rPr>
        <w:t xml:space="preserve"> </w:t>
      </w:r>
      <w:r w:rsidRPr="00C66344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Pr="00C66344">
        <w:rPr>
          <w:rFonts w:ascii="Angsana New" w:hAnsi="Angsana New" w:hint="cs"/>
          <w:sz w:val="30"/>
          <w:szCs w:val="30"/>
        </w:rPr>
        <w:t>40</w:t>
      </w:r>
      <w:r w:rsidRPr="00C66344">
        <w:rPr>
          <w:rFonts w:ascii="Angsana New" w:hAnsi="Angsana New" w:hint="cs"/>
          <w:sz w:val="30"/>
          <w:szCs w:val="30"/>
          <w:cs/>
        </w:rPr>
        <w:t xml:space="preserve"> เรื่อง อสังหาริมทรัพย์เพื่อการลงทุน</w:t>
      </w:r>
      <w:r w:rsidR="00776E8F" w:rsidRPr="00C66344">
        <w:rPr>
          <w:rFonts w:ascii="Angsana New" w:hAnsi="Angsana New"/>
          <w:sz w:val="30"/>
          <w:szCs w:val="30"/>
        </w:rPr>
        <w:br/>
      </w:r>
      <w:r w:rsidRPr="00C66344">
        <w:rPr>
          <w:rFonts w:ascii="Angsana New" w:hAnsi="Angsana New" w:hint="cs"/>
          <w:sz w:val="30"/>
          <w:szCs w:val="30"/>
          <w:cs/>
        </w:rPr>
        <w:t>(</w:t>
      </w:r>
      <w:r w:rsidRPr="00C66344">
        <w:rPr>
          <w:rFonts w:ascii="Angsana New" w:hAnsi="Angsana New" w:hint="cs"/>
          <w:sz w:val="30"/>
          <w:szCs w:val="30"/>
        </w:rPr>
        <w:t>TAS 40)</w:t>
      </w:r>
      <w:r w:rsidRPr="00C66344">
        <w:rPr>
          <w:rFonts w:ascii="Angsana New" w:hAnsi="Angsana New" w:hint="cs"/>
          <w:sz w:val="30"/>
          <w:szCs w:val="30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C66344">
        <w:rPr>
          <w:rFonts w:ascii="Angsana New" w:hAnsi="Angsana New" w:hint="cs"/>
          <w:sz w:val="30"/>
          <w:szCs w:val="30"/>
        </w:rPr>
        <w:t>Full retrospective)</w:t>
      </w:r>
      <w:r w:rsidRPr="00C66344">
        <w:rPr>
          <w:rFonts w:ascii="Angsana New" w:hAnsi="Angsana New"/>
          <w:sz w:val="30"/>
          <w:szCs w:val="30"/>
        </w:rPr>
        <w:t xml:space="preserve"> </w:t>
      </w:r>
      <w:r w:rsidRPr="00C66344">
        <w:rPr>
          <w:rFonts w:ascii="Angsana New" w:hAnsi="Angsana New"/>
          <w:sz w:val="30"/>
          <w:szCs w:val="30"/>
          <w:cs/>
        </w:rPr>
        <w:t>และทำการปรับปรุงข้อมูลเปรียบเทียบสำหรับงวดก่อนที่นำเสนอ</w:t>
      </w:r>
    </w:p>
    <w:p w14:paraId="2B613A7A" w14:textId="77777777" w:rsidR="00C42B78" w:rsidRPr="00C66344" w:rsidRDefault="00C42B78" w:rsidP="00C42B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</w:p>
    <w:p w14:paraId="53F912BD" w14:textId="204CC11E" w:rsidR="00A27F3E" w:rsidRPr="00F25A6F" w:rsidRDefault="00A27F3E" w:rsidP="009E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C66344">
        <w:rPr>
          <w:rFonts w:ascii="Angsana New" w:hAnsi="Angsana New"/>
          <w:sz w:val="30"/>
          <w:szCs w:val="30"/>
          <w:cs/>
        </w:rPr>
        <w:t>กลุ่ม</w:t>
      </w:r>
      <w:r w:rsidRPr="00C66344">
        <w:rPr>
          <w:rFonts w:ascii="Angsana New" w:hAnsi="Angsana New" w:hint="cs"/>
          <w:sz w:val="30"/>
          <w:szCs w:val="30"/>
          <w:cs/>
        </w:rPr>
        <w:t>บริษัท</w:t>
      </w:r>
      <w:r w:rsidRPr="00C66344">
        <w:rPr>
          <w:rFonts w:ascii="Angsana New" w:hAnsi="Angsana New"/>
          <w:sz w:val="30"/>
          <w:szCs w:val="30"/>
          <w:cs/>
        </w:rPr>
        <w:t>ประเมินมูลค่ายุติธรรมของอสังหาริมทรัพย์</w:t>
      </w:r>
      <w:r w:rsidR="00D071C5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C66344">
        <w:rPr>
          <w:rFonts w:ascii="Angsana New" w:hAnsi="Angsana New"/>
          <w:sz w:val="30"/>
          <w:szCs w:val="30"/>
          <w:cs/>
        </w:rPr>
        <w:t>โดยผู้ประเมินอิสระ</w:t>
      </w:r>
      <w:r w:rsidR="009E5988">
        <w:rPr>
          <w:rFonts w:ascii="Angsana New" w:hAnsi="Angsana New"/>
          <w:sz w:val="30"/>
          <w:szCs w:val="30"/>
        </w:rPr>
        <w:t xml:space="preserve"> </w:t>
      </w:r>
      <w:r w:rsidRPr="00C66344">
        <w:rPr>
          <w:rFonts w:ascii="Angsana New" w:hAnsi="Angsana New" w:hint="cs"/>
          <w:sz w:val="30"/>
          <w:szCs w:val="30"/>
          <w:cs/>
        </w:rPr>
        <w:t>การคำนวณ</w:t>
      </w:r>
      <w:r w:rsidRPr="00C66344">
        <w:rPr>
          <w:rFonts w:ascii="Angsana New" w:hAnsi="Angsana New"/>
          <w:sz w:val="30"/>
          <w:szCs w:val="30"/>
          <w:cs/>
        </w:rPr>
        <w:t>มูลค่ายุติธรรม</w:t>
      </w:r>
      <w:r w:rsidRPr="00C66344">
        <w:rPr>
          <w:rFonts w:ascii="Angsana New" w:hAnsi="Angsana New" w:hint="cs"/>
          <w:sz w:val="30"/>
          <w:szCs w:val="30"/>
          <w:cs/>
        </w:rPr>
        <w:t>ขึ้นอยู่กับประเภทของอสังหาริมทรัพย์</w:t>
      </w:r>
      <w:r w:rsidR="00F862A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862AD">
        <w:rPr>
          <w:rFonts w:ascii="Angsana New" w:hAnsi="Angsana New"/>
          <w:sz w:val="30"/>
          <w:szCs w:val="30"/>
        </w:rPr>
        <w:t xml:space="preserve">31 </w:t>
      </w:r>
      <w:r w:rsidR="00F862A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862AD">
        <w:rPr>
          <w:rFonts w:ascii="Angsana New" w:hAnsi="Angsana New"/>
          <w:sz w:val="30"/>
          <w:szCs w:val="30"/>
        </w:rPr>
        <w:t>2563</w:t>
      </w:r>
      <w:r w:rsidRPr="00C66344">
        <w:rPr>
          <w:rFonts w:ascii="Angsana New" w:hAnsi="Angsana New" w:hint="cs"/>
          <w:sz w:val="30"/>
          <w:szCs w:val="30"/>
          <w:cs/>
        </w:rPr>
        <w:t xml:space="preserve"> มูลค่ายุติธรรม</w:t>
      </w:r>
      <w:r w:rsidR="00D071C5" w:rsidRPr="00C66344">
        <w:rPr>
          <w:rFonts w:ascii="Angsana New" w:hAnsi="Angsana New"/>
          <w:sz w:val="30"/>
          <w:szCs w:val="30"/>
          <w:cs/>
        </w:rPr>
        <w:t>ของอสังหาริมทรัพย์</w:t>
      </w:r>
      <w:r w:rsidR="00D071C5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C66344">
        <w:rPr>
          <w:rFonts w:ascii="Angsana New" w:hAnsi="Angsana New" w:hint="cs"/>
          <w:sz w:val="30"/>
          <w:szCs w:val="30"/>
          <w:cs/>
        </w:rPr>
        <w:t>คำนวณจากวิธีรายได้</w:t>
      </w:r>
      <w:r w:rsidR="00624F9B">
        <w:rPr>
          <w:rFonts w:ascii="Angsana New" w:hAnsi="Angsana New" w:hint="cs"/>
          <w:sz w:val="30"/>
          <w:szCs w:val="30"/>
          <w:cs/>
        </w:rPr>
        <w:t xml:space="preserve"> </w:t>
      </w:r>
      <w:r w:rsidRPr="00C66344">
        <w:rPr>
          <w:rFonts w:ascii="Angsana New" w:hAnsi="Angsana New" w:hint="cs"/>
          <w:sz w:val="30"/>
          <w:szCs w:val="30"/>
          <w:cs/>
        </w:rPr>
        <w:t>วิธีประมาณต้นทุนทดแทนและวิธีการ</w:t>
      </w:r>
      <w:r w:rsidRPr="00641B39">
        <w:rPr>
          <w:rFonts w:ascii="Angsana New" w:hAnsi="Angsana New" w:hint="cs"/>
          <w:sz w:val="30"/>
          <w:szCs w:val="30"/>
          <w:cs/>
        </w:rPr>
        <w:t>เปรียบเทียบราคาตลาด</w:t>
      </w:r>
      <w:r w:rsidRPr="00641B39">
        <w:rPr>
          <w:rFonts w:ascii="Angsana New" w:hAnsi="Angsana New"/>
          <w:sz w:val="30"/>
          <w:szCs w:val="30"/>
        </w:rPr>
        <w:t xml:space="preserve"> </w:t>
      </w:r>
      <w:r w:rsidRPr="00641B39">
        <w:rPr>
          <w:rFonts w:ascii="Angsana New" w:hAnsi="Angsana New"/>
          <w:sz w:val="30"/>
          <w:szCs w:val="30"/>
          <w:cs/>
        </w:rPr>
        <w:t>กลุ่ม</w:t>
      </w:r>
      <w:r w:rsidR="00D071C5">
        <w:rPr>
          <w:rFonts w:ascii="Angsana New" w:hAnsi="Angsana New" w:hint="cs"/>
          <w:sz w:val="30"/>
          <w:szCs w:val="30"/>
          <w:cs/>
        </w:rPr>
        <w:t>บริษัท</w:t>
      </w:r>
      <w:r w:rsidRPr="00641B39">
        <w:rPr>
          <w:rFonts w:ascii="Angsana New" w:hAnsi="Angsana New"/>
          <w:sz w:val="30"/>
          <w:szCs w:val="30"/>
          <w:cs/>
        </w:rPr>
        <w:t>จัดประเภทการวัดมูลค่ายุติธรรมของอสังหาริมทรัพย์</w:t>
      </w:r>
      <w:r w:rsidR="006367C4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641B39">
        <w:rPr>
          <w:rFonts w:ascii="Angsana New" w:hAnsi="Angsana New"/>
          <w:sz w:val="30"/>
          <w:szCs w:val="30"/>
          <w:cs/>
        </w:rPr>
        <w:t xml:space="preserve">อยู่ในระดับ </w:t>
      </w:r>
      <w:r w:rsidRPr="00641B39">
        <w:rPr>
          <w:rFonts w:ascii="Angsana New" w:hAnsi="Angsana New"/>
          <w:sz w:val="30"/>
          <w:szCs w:val="30"/>
        </w:rPr>
        <w:t>3</w:t>
      </w:r>
      <w:r w:rsidRPr="00641B39">
        <w:rPr>
          <w:rFonts w:ascii="Angsana New" w:hAnsi="Angsana New"/>
          <w:sz w:val="30"/>
          <w:szCs w:val="30"/>
          <w:cs/>
        </w:rPr>
        <w:t xml:space="preserve"> การเปลี่ยนแปลงวิธี</w:t>
      </w:r>
      <w:r w:rsidRPr="00F25A6F">
        <w:rPr>
          <w:rFonts w:ascii="Angsana New" w:hAnsi="Angsana New"/>
          <w:sz w:val="30"/>
          <w:szCs w:val="30"/>
          <w:cs/>
        </w:rPr>
        <w:t>วัดมูลค่าโดยใช้มูลค่ายุติธรรมทำให้</w:t>
      </w:r>
      <w:r w:rsidR="00D071C5" w:rsidRPr="00F25A6F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25A6F">
        <w:rPr>
          <w:rFonts w:ascii="Angsana New" w:hAnsi="Angsana New"/>
          <w:sz w:val="30"/>
          <w:szCs w:val="30"/>
          <w:cs/>
        </w:rPr>
        <w:t>มีกำไรจากการวัดมูลค่าของอสังหาริมทรัพย์เพื่อการลงทุนจำนวน</w:t>
      </w:r>
      <w:r w:rsidR="00D071C5" w:rsidRPr="00F25A6F">
        <w:rPr>
          <w:rFonts w:ascii="Angsana New" w:hAnsi="Angsana New" w:hint="cs"/>
          <w:sz w:val="30"/>
          <w:szCs w:val="30"/>
          <w:cs/>
        </w:rPr>
        <w:t>เงิน</w:t>
      </w:r>
      <w:r w:rsidRPr="00F25A6F">
        <w:rPr>
          <w:rFonts w:ascii="Angsana New" w:hAnsi="Angsana New"/>
          <w:sz w:val="30"/>
          <w:szCs w:val="30"/>
          <w:cs/>
        </w:rPr>
        <w:t xml:space="preserve"> </w:t>
      </w:r>
      <w:r w:rsidR="0091663E" w:rsidRPr="0091663E">
        <w:rPr>
          <w:rFonts w:ascii="Angsana New" w:eastAsia="Times New Roman" w:hAnsi="Angsana New"/>
          <w:color w:val="000000"/>
          <w:sz w:val="30"/>
          <w:szCs w:val="30"/>
        </w:rPr>
        <w:t>5,920</w:t>
      </w:r>
      <w:r w:rsidR="0091663E">
        <w:rPr>
          <w:rFonts w:ascii="Angsana New" w:eastAsia="Times New Roman" w:hAnsi="Angsana New"/>
          <w:color w:val="000000"/>
          <w:sz w:val="30"/>
          <w:szCs w:val="30"/>
        </w:rPr>
        <w:t>.</w:t>
      </w:r>
      <w:r w:rsidR="0091663E" w:rsidRPr="0091663E">
        <w:rPr>
          <w:rFonts w:ascii="Angsana New" w:eastAsia="Times New Roman" w:hAnsi="Angsana New"/>
          <w:color w:val="000000"/>
          <w:sz w:val="30"/>
          <w:szCs w:val="30"/>
        </w:rPr>
        <w:t>8</w:t>
      </w:r>
      <w:r w:rsidR="0091663E">
        <w:rPr>
          <w:rFonts w:ascii="Angsana New" w:eastAsia="Times New Roman" w:hAnsi="Angsana New"/>
          <w:color w:val="000000"/>
          <w:sz w:val="30"/>
          <w:szCs w:val="30"/>
        </w:rPr>
        <w:t xml:space="preserve">9 </w:t>
      </w:r>
      <w:r w:rsidRPr="00F25A6F">
        <w:rPr>
          <w:rFonts w:ascii="Angsana New" w:hAnsi="Angsana New"/>
          <w:sz w:val="30"/>
          <w:szCs w:val="30"/>
          <w:cs/>
        </w:rPr>
        <w:t>ล้านบาท</w:t>
      </w:r>
      <w:r w:rsidR="005036CF">
        <w:rPr>
          <w:rFonts w:ascii="Angsana New" w:hAnsi="Angsana New" w:hint="cs"/>
          <w:sz w:val="30"/>
          <w:szCs w:val="30"/>
          <w:cs/>
        </w:rPr>
        <w:t>และ</w:t>
      </w:r>
      <w:r w:rsidR="00C66344" w:rsidRPr="00F25A6F">
        <w:rPr>
          <w:rFonts w:ascii="Angsana New" w:hAnsi="Angsana New" w:hint="cs"/>
          <w:sz w:val="30"/>
          <w:szCs w:val="30"/>
          <w:cs/>
        </w:rPr>
        <w:t xml:space="preserve"> </w:t>
      </w:r>
      <w:r w:rsidR="00C66344" w:rsidRPr="00F25A6F">
        <w:rPr>
          <w:rFonts w:ascii="Angsana New" w:hAnsi="Angsana New"/>
          <w:sz w:val="30"/>
          <w:szCs w:val="30"/>
        </w:rPr>
        <w:t>6.2</w:t>
      </w:r>
      <w:r w:rsidR="00D071C5" w:rsidRPr="00F25A6F">
        <w:rPr>
          <w:rFonts w:ascii="Angsana New" w:hAnsi="Angsana New"/>
          <w:sz w:val="30"/>
          <w:szCs w:val="30"/>
        </w:rPr>
        <w:t>8</w:t>
      </w:r>
      <w:r w:rsidR="00C66344" w:rsidRPr="00F25A6F">
        <w:rPr>
          <w:rFonts w:ascii="Angsana New" w:hAnsi="Angsana New"/>
          <w:sz w:val="30"/>
          <w:szCs w:val="30"/>
        </w:rPr>
        <w:t xml:space="preserve"> </w:t>
      </w:r>
      <w:r w:rsidR="00C66344" w:rsidRPr="00F25A6F">
        <w:rPr>
          <w:rFonts w:ascii="Angsana New" w:hAnsi="Angsana New" w:hint="cs"/>
          <w:sz w:val="30"/>
          <w:szCs w:val="30"/>
          <w:cs/>
        </w:rPr>
        <w:t>ล้านบาทตามลำดับ</w:t>
      </w:r>
      <w:r w:rsidR="00042AF3">
        <w:rPr>
          <w:rFonts w:ascii="Angsana New" w:hAnsi="Angsana New" w:hint="cs"/>
          <w:sz w:val="30"/>
          <w:szCs w:val="30"/>
          <w:cs/>
        </w:rPr>
        <w:t xml:space="preserve"> </w:t>
      </w:r>
      <w:r w:rsidRPr="00F25A6F">
        <w:rPr>
          <w:rFonts w:ascii="Angsana New" w:hAnsi="Angsana New"/>
          <w:sz w:val="30"/>
          <w:szCs w:val="30"/>
          <w:cs/>
        </w:rPr>
        <w:t>โดยปรับปรุงกับกำไรสะสม ณ วันที่</w:t>
      </w:r>
      <w:r w:rsidR="006367C4" w:rsidRPr="00F25A6F">
        <w:rPr>
          <w:rFonts w:ascii="Angsana New" w:hAnsi="Angsana New" w:hint="cs"/>
          <w:sz w:val="30"/>
          <w:szCs w:val="30"/>
          <w:cs/>
        </w:rPr>
        <w:t xml:space="preserve"> </w:t>
      </w:r>
      <w:r w:rsidRPr="00F25A6F">
        <w:rPr>
          <w:rFonts w:ascii="Angsana New" w:hAnsi="Angsana New"/>
          <w:sz w:val="30"/>
          <w:szCs w:val="30"/>
        </w:rPr>
        <w:t>1</w:t>
      </w:r>
      <w:r w:rsidRPr="00F25A6F">
        <w:rPr>
          <w:rFonts w:ascii="Angsana New" w:hAnsi="Angsana New"/>
          <w:sz w:val="30"/>
          <w:szCs w:val="30"/>
          <w:cs/>
        </w:rPr>
        <w:t xml:space="preserve"> มกราคม </w:t>
      </w:r>
      <w:r w:rsidRPr="00F25A6F">
        <w:rPr>
          <w:rFonts w:ascii="Angsana New" w:hAnsi="Angsana New"/>
          <w:sz w:val="30"/>
          <w:szCs w:val="30"/>
        </w:rPr>
        <w:t>2563</w:t>
      </w:r>
    </w:p>
    <w:p w14:paraId="5184C627" w14:textId="6DB29DFB" w:rsidR="00C42B78" w:rsidRPr="00F25A6F" w:rsidRDefault="00C42B78" w:rsidP="00C42B78"/>
    <w:p w14:paraId="480E0A1D" w14:textId="1AE96530" w:rsidR="00C42B78" w:rsidRPr="00F25A6F" w:rsidRDefault="00C42B78" w:rsidP="00C42B78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1" w:name="_Hlk71293112"/>
      <w:r w:rsidRPr="00F25A6F">
        <w:rPr>
          <w:rFonts w:ascii="Angsana New" w:hAnsi="Angsana New"/>
          <w:b/>
          <w:bCs/>
          <w:sz w:val="30"/>
          <w:szCs w:val="30"/>
          <w:cs/>
        </w:rPr>
        <w:t>รายการปรับปรุงจากการนำมาตรฐานการรายงานทางการเงินใหม่มาถือปฏิบัติและการเปลี่ยนแปลงนโยบาย</w:t>
      </w:r>
      <w:r w:rsidR="00776E8F" w:rsidRPr="00F25A6F">
        <w:rPr>
          <w:rFonts w:ascii="Angsana New" w:hAnsi="Angsana New"/>
          <w:b/>
          <w:bCs/>
          <w:sz w:val="30"/>
          <w:szCs w:val="30"/>
        </w:rPr>
        <w:br/>
      </w:r>
      <w:r w:rsidRPr="00F25A6F">
        <w:rPr>
          <w:rFonts w:ascii="Angsana New" w:hAnsi="Angsana New"/>
          <w:b/>
          <w:bCs/>
          <w:sz w:val="30"/>
          <w:szCs w:val="30"/>
          <w:cs/>
        </w:rPr>
        <w:t>การบัญชี</w:t>
      </w:r>
    </w:p>
    <w:bookmarkEnd w:id="1"/>
    <w:p w14:paraId="3B06F583" w14:textId="77777777" w:rsidR="00C42B78" w:rsidRPr="00F25A6F" w:rsidRDefault="00C42B78" w:rsidP="00C42B7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DA6E4C8" w14:textId="03BB1450" w:rsidR="00C42B78" w:rsidRPr="00F25A6F" w:rsidRDefault="00C42B78" w:rsidP="00FE0532">
      <w:pPr>
        <w:tabs>
          <w:tab w:val="left" w:pos="846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F25A6F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แสดงฐานะทางการเงินจากการนำมาตรฐานการรายงานทางการเงินใหม่มาถือปฏิบัติเป็นครั้งแรก และการเปลี่ยนแปลงนโยบายการบัญชีมีดังนี้</w:t>
      </w: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510"/>
        <w:gridCol w:w="1620"/>
        <w:gridCol w:w="1645"/>
        <w:gridCol w:w="1972"/>
        <w:gridCol w:w="1423"/>
      </w:tblGrid>
      <w:tr w:rsidR="00C42B78" w:rsidRPr="00F25A6F" w14:paraId="1C928EE3" w14:textId="77777777" w:rsidTr="00FA6317">
        <w:trPr>
          <w:trHeight w:val="440"/>
          <w:tblHeader/>
        </w:trPr>
        <w:tc>
          <w:tcPr>
            <w:tcW w:w="351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278C24E" w14:textId="77777777" w:rsidR="00C42B78" w:rsidRPr="00F25A6F" w:rsidRDefault="00C42B78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FDE1" w14:textId="2EAE7562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F25A6F" w14:paraId="6BD7D389" w14:textId="77777777" w:rsidTr="00FA6317">
        <w:trPr>
          <w:trHeight w:val="440"/>
          <w:tblHeader/>
        </w:trPr>
        <w:tc>
          <w:tcPr>
            <w:tcW w:w="351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04E64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0DE0C5" w14:textId="77777777" w:rsidR="00FA6317" w:rsidRDefault="00C42B78" w:rsidP="00FA6317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="00011A36"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E4C2771" w14:textId="74E12088" w:rsidR="00C42B78" w:rsidRPr="00F25A6F" w:rsidRDefault="00C42B78" w:rsidP="00FA6317">
            <w:pPr>
              <w:tabs>
                <w:tab w:val="left" w:pos="1200"/>
              </w:tabs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-</w:t>
            </w:r>
            <w:r w:rsidR="00FA631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6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922771" w14:textId="77777777" w:rsidR="00C42B78" w:rsidRPr="00F25A6F" w:rsidRDefault="00C42B78" w:rsidP="000F3B67">
            <w:pPr>
              <w:spacing w:line="240" w:lineRule="auto"/>
              <w:ind w:left="547" w:hanging="381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FEA99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42B78" w:rsidRPr="00F25A6F" w14:paraId="2B3BA02A" w14:textId="77777777" w:rsidTr="00FA6317">
        <w:trPr>
          <w:trHeight w:val="1320"/>
          <w:tblHeader/>
        </w:trPr>
        <w:tc>
          <w:tcPr>
            <w:tcW w:w="3510" w:type="dxa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1DB1472" w14:textId="77777777" w:rsidR="00C42B78" w:rsidRPr="00F25A6F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AC45FC" w14:textId="77777777" w:rsidR="00C42B78" w:rsidRPr="00F25A6F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5B5F4" w14:textId="6A072A01" w:rsidR="00C42B78" w:rsidRPr="00F25A6F" w:rsidRDefault="00C42B78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42A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TFRS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23093" w14:textId="77777777" w:rsidR="00C42B78" w:rsidRPr="00F25A6F" w:rsidRDefault="00C42B78" w:rsidP="00591C69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</w:t>
            </w:r>
            <w:bookmarkStart w:id="2" w:name="_Hlk71293143"/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ของอสังหาริมทรัพย์เพื่อการลงทุน</w:t>
            </w:r>
            <w:bookmarkEnd w:id="2"/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AE5690" w14:textId="1D262EEB" w:rsidR="00C42B78" w:rsidRPr="00F25A6F" w:rsidRDefault="00C42B78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มกราคม</w:t>
            </w:r>
            <w:r w:rsidR="00FA631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="00011A36" w:rsidRPr="00F25A6F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F25A6F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C42B78" w:rsidRPr="00F25A6F" w14:paraId="7548EFEB" w14:textId="77777777" w:rsidTr="00FA6317">
        <w:trPr>
          <w:trHeight w:val="43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C3A89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DE53FE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F25A6F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42B78" w:rsidRPr="00F25A6F" w14:paraId="07A976E6" w14:textId="77777777" w:rsidTr="00FA6317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28F081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9F2827" w14:textId="77777777" w:rsidR="00C42B78" w:rsidRPr="00F25A6F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44F35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FABCD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EA193" w14:textId="77777777" w:rsidR="00C42B78" w:rsidRPr="00F25A6F" w:rsidRDefault="00C42B78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42B78" w:rsidRPr="00F25A6F" w14:paraId="13D08F1F" w14:textId="77777777" w:rsidTr="00FA6317">
        <w:trPr>
          <w:trHeight w:val="4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2F7A7" w14:textId="77777777" w:rsidR="00C42B78" w:rsidRPr="00F25A6F" w:rsidRDefault="00C42B78" w:rsidP="006367C4">
            <w:pPr>
              <w:spacing w:line="240" w:lineRule="auto"/>
              <w:ind w:left="547" w:right="-380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6795" w14:textId="1339B99E" w:rsidR="00C42B78" w:rsidRPr="00F25A6F" w:rsidRDefault="00591C69" w:rsidP="00591C69">
            <w:pPr>
              <w:tabs>
                <w:tab w:val="left" w:pos="1210"/>
              </w:tabs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C42B78"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1,098,8</w:t>
            </w:r>
            <w:r w:rsidR="007E4690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499586" w14:textId="01A1884C" w:rsidR="00C42B78" w:rsidRPr="00F25A6F" w:rsidRDefault="00C42B78" w:rsidP="00591C69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</w:t>
            </w:r>
            <w:r w:rsidR="005C0CA1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(43,328)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9F9B7" w14:textId="639F0C7B" w:rsidR="00C42B78" w:rsidRPr="00F25A6F" w:rsidRDefault="00591C69" w:rsidP="00591C69">
            <w:pPr>
              <w:tabs>
                <w:tab w:val="left" w:pos="1080"/>
                <w:tab w:val="left" w:pos="1170"/>
                <w:tab w:val="left" w:pos="1315"/>
              </w:tabs>
              <w:spacing w:line="240" w:lineRule="auto"/>
              <w:ind w:left="547" w:right="-17" w:hanging="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</w:t>
            </w:r>
            <w:r w:rsidR="006377F8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EDB8A0" w14:textId="7A91FB38" w:rsidR="00C42B78" w:rsidRPr="00F25A6F" w:rsidRDefault="00F264F5" w:rsidP="00FA6317">
            <w:pPr>
              <w:tabs>
                <w:tab w:val="left" w:pos="1202"/>
              </w:tabs>
              <w:spacing w:line="240" w:lineRule="auto"/>
              <w:ind w:left="255" w:right="-282" w:firstLine="16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1,055,52</w:t>
            </w:r>
            <w:r w:rsidR="007E4690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</w:tr>
      <w:tr w:rsidR="00C42B78" w:rsidRPr="00F25A6F" w14:paraId="380A87FA" w14:textId="77777777" w:rsidTr="00FA6317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4631" w14:textId="77777777" w:rsidR="00C42B78" w:rsidRPr="00F25A6F" w:rsidRDefault="00C42B78" w:rsidP="00C42B78">
            <w:pPr>
              <w:spacing w:line="240" w:lineRule="auto"/>
              <w:ind w:left="547" w:hanging="48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4ACE7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F15D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D2F49" w14:textId="77777777" w:rsidR="00C42B78" w:rsidRPr="00F25A6F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BEDB2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C42B78" w:rsidRPr="00F25A6F" w14:paraId="55938F20" w14:textId="77777777" w:rsidTr="00FA6317">
        <w:trPr>
          <w:trHeight w:val="44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F5226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F247D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7C174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444D" w14:textId="77777777" w:rsidR="00C42B78" w:rsidRPr="00F25A6F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A8C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C42B78" w:rsidRPr="00F25A6F" w14:paraId="6316C214" w14:textId="77777777" w:rsidTr="00FA6317">
        <w:trPr>
          <w:trHeight w:val="2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988B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6BEC5" w14:textId="77777777" w:rsidR="00C42B78" w:rsidRPr="00F25A6F" w:rsidRDefault="00C42B78" w:rsidP="00C42B7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49,847,950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8733" w14:textId="77777777" w:rsidR="00C42B78" w:rsidRPr="00F25A6F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1,241,265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C7E21" w14:textId="2351BBE1" w:rsidR="00C42B78" w:rsidRPr="00F25A6F" w:rsidRDefault="00FE0532" w:rsidP="00FE0532">
            <w:pPr>
              <w:tabs>
                <w:tab w:val="clear" w:pos="1644"/>
                <w:tab w:val="clear" w:pos="1871"/>
                <w:tab w:val="left" w:pos="1315"/>
                <w:tab w:val="left" w:pos="1490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A15A64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7,401,1</w:t>
            </w:r>
            <w:r w:rsidR="00AF5F5E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</w:t>
            </w:r>
            <w:r w:rsidR="00597737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F8038" w14:textId="440CDE31" w:rsidR="00C42B78" w:rsidRPr="00F25A6F" w:rsidRDefault="00A15A64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58,490,32</w:t>
            </w:r>
            <w:r w:rsidR="00597737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</w:p>
        </w:tc>
      </w:tr>
      <w:tr w:rsidR="00C42B78" w:rsidRPr="00F25A6F" w14:paraId="19802313" w14:textId="77777777" w:rsidTr="00FA6317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5C05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1518" w14:textId="77777777" w:rsidR="00C42B78" w:rsidRPr="00F25A6F" w:rsidRDefault="00C42B78" w:rsidP="00C42B7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68,067,64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F523" w14:textId="59D8CB24" w:rsidR="00C42B78" w:rsidRPr="00F25A6F" w:rsidRDefault="00C42B78" w:rsidP="001735A8">
            <w:pPr>
              <w:spacing w:line="240" w:lineRule="auto"/>
              <w:ind w:left="547" w:hanging="9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="000A1608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1735A8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,899,522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91B21" w14:textId="77E3694F" w:rsidR="00C42B78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28B8B" w14:textId="77777777" w:rsidR="00C42B78" w:rsidRPr="00F25A6F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69,967,16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F25A6F" w14:paraId="7406EA5F" w14:textId="77777777" w:rsidTr="00FA6317">
        <w:trPr>
          <w:trHeight w:val="40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3FA1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BF860" w14:textId="39C282A3" w:rsidR="00C42B78" w:rsidRPr="00F25A6F" w:rsidRDefault="001735A8" w:rsidP="001735A8">
            <w:pPr>
              <w:spacing w:line="240" w:lineRule="auto"/>
              <w:ind w:left="547" w:hanging="11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1</w:t>
            </w:r>
            <w:r w:rsidR="00C42B78"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,489,424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46281" w14:textId="77777777" w:rsidR="00C42B78" w:rsidRPr="00F25A6F" w:rsidRDefault="00C42B78" w:rsidP="00C42B78">
            <w:pPr>
              <w:spacing w:line="240" w:lineRule="auto"/>
              <w:ind w:left="547" w:hanging="8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(1,489,424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3AA6E" w14:textId="6A4BF348" w:rsidR="00C42B78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E2750" w14:textId="77777777" w:rsidR="00C42B78" w:rsidRPr="00F25A6F" w:rsidRDefault="00C42B78" w:rsidP="00591C69">
            <w:pPr>
              <w:tabs>
                <w:tab w:val="left" w:pos="1315"/>
              </w:tabs>
              <w:spacing w:line="240" w:lineRule="auto"/>
              <w:ind w:left="547" w:right="-17" w:hanging="19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42B78" w:rsidRPr="00F25A6F" w14:paraId="452334D3" w14:textId="77777777" w:rsidTr="00FA6317">
        <w:trPr>
          <w:trHeight w:val="22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A3533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7CBA8" w14:textId="33727709" w:rsidR="00C42B78" w:rsidRPr="00F25A6F" w:rsidRDefault="001735A8" w:rsidP="001735A8">
            <w:pPr>
              <w:tabs>
                <w:tab w:val="left" w:pos="1303"/>
              </w:tabs>
              <w:spacing w:line="240" w:lineRule="auto"/>
              <w:ind w:right="-76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    </w:t>
            </w:r>
            <w:r w:rsidR="00C42B78"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316,965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B59C" w14:textId="3D26FBCB" w:rsidR="00C42B78" w:rsidRPr="00F25A6F" w:rsidRDefault="000A1608" w:rsidP="00C42B78">
            <w:pPr>
              <w:tabs>
                <w:tab w:val="left" w:pos="1295"/>
              </w:tabs>
              <w:spacing w:line="240" w:lineRule="auto"/>
              <w:ind w:left="547" w:right="-1011" w:firstLine="272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63,019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09C0" w14:textId="15FAE938" w:rsidR="00C42B78" w:rsidRPr="00F25A6F" w:rsidRDefault="00FE0532" w:rsidP="00FE0532">
            <w:pPr>
              <w:tabs>
                <w:tab w:val="clear" w:pos="1871"/>
                <w:tab w:val="left" w:pos="1315"/>
                <w:tab w:val="left" w:pos="1450"/>
                <w:tab w:val="left" w:pos="1605"/>
              </w:tabs>
              <w:spacing w:line="240" w:lineRule="auto"/>
              <w:ind w:left="547" w:right="180" w:hanging="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(73,041)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2C9C5" w14:textId="40081E48" w:rsidR="00C42B78" w:rsidRPr="00F25A6F" w:rsidRDefault="00FE0532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306,943</w:t>
            </w:r>
          </w:p>
        </w:tc>
      </w:tr>
      <w:tr w:rsidR="00C42B78" w:rsidRPr="00F25A6F" w14:paraId="720454B9" w14:textId="77777777" w:rsidTr="00FA6317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E6D92" w14:textId="77777777" w:rsidR="00C42B78" w:rsidRPr="00F25A6F" w:rsidRDefault="00C42B78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E81F6" w14:textId="77777777" w:rsidR="00C42B78" w:rsidRPr="00F25A6F" w:rsidRDefault="00C42B78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C8106" w14:textId="77777777" w:rsidR="00C42B78" w:rsidRPr="00F25A6F" w:rsidRDefault="00C42B78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AEA808" w14:textId="77777777" w:rsidR="00C42B78" w:rsidRPr="00F25A6F" w:rsidRDefault="00C42B78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1277A" w14:textId="77777777" w:rsidR="00C42B78" w:rsidRPr="00F25A6F" w:rsidRDefault="00C42B78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F25A6F" w14:paraId="250D8838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34282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B2E18" w14:textId="77777777" w:rsidR="00C42B78" w:rsidRPr="00F25A6F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449C0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2E55" w14:textId="77777777" w:rsidR="00C42B78" w:rsidRPr="00F25A6F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435B8" w14:textId="77777777" w:rsidR="00C42B78" w:rsidRPr="00F25A6F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F25A6F" w14:paraId="258D2764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FA4EA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663F3" w14:textId="77777777" w:rsidR="00C42B78" w:rsidRPr="00F25A6F" w:rsidRDefault="00C42B78" w:rsidP="00C42B78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2,474,59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52AEF" w14:textId="77777777" w:rsidR="00C42B78" w:rsidRPr="00F25A6F" w:rsidRDefault="00C42B78" w:rsidP="00591C69">
            <w:pPr>
              <w:tabs>
                <w:tab w:val="left" w:pos="128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(106,030)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CDB82" w14:textId="18C8D0AA" w:rsidR="00C42B78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DC50C" w14:textId="77777777" w:rsidR="00C42B78" w:rsidRPr="00F25A6F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,368,56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F25A6F" w14:paraId="01687513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D8632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21835" w14:textId="77777777" w:rsidR="00C42B78" w:rsidRPr="00F25A6F" w:rsidRDefault="00C42B78" w:rsidP="00C42B78">
            <w:pPr>
              <w:spacing w:line="240" w:lineRule="auto"/>
              <w:ind w:left="547" w:right="-58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166,449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7A69D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(38,6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F842B" w14:textId="6AF9C76C" w:rsidR="00C42B78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22C3" w14:textId="77777777" w:rsidR="00C42B78" w:rsidRPr="00F25A6F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127,759 </w:t>
            </w:r>
          </w:p>
        </w:tc>
      </w:tr>
      <w:tr w:rsidR="00FB31A7" w:rsidRPr="00F25A6F" w14:paraId="2630E9FD" w14:textId="77777777" w:rsidTr="00FA6317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33D2B" w14:textId="77777777" w:rsidR="00FB31A7" w:rsidRPr="00F25A6F" w:rsidRDefault="00FB31A7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E8312" w14:textId="77777777" w:rsidR="00FB31A7" w:rsidRPr="00F25A6F" w:rsidRDefault="00FB31A7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72B53" w14:textId="77777777" w:rsidR="00FB31A7" w:rsidRPr="00F25A6F" w:rsidRDefault="00FB31A7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5C434" w14:textId="77777777" w:rsidR="00FB31A7" w:rsidRPr="00F25A6F" w:rsidRDefault="00FB31A7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C971" w14:textId="77777777" w:rsidR="00FB31A7" w:rsidRPr="00F25A6F" w:rsidRDefault="00FB31A7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F25A6F" w14:paraId="1C71A610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44BF9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3938E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0916B" w14:textId="77777777" w:rsidR="00C42B78" w:rsidRPr="00F25A6F" w:rsidRDefault="00C42B78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77FC1" w14:textId="77777777" w:rsidR="00C42B78" w:rsidRPr="00F25A6F" w:rsidRDefault="00C42B78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CC655" w14:textId="77777777" w:rsidR="00C42B78" w:rsidRPr="00F25A6F" w:rsidRDefault="00C42B78" w:rsidP="00C56E3C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F25A6F" w14:paraId="356882F3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C7EF7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FAAB0" w14:textId="77777777" w:rsidR="00C42B78" w:rsidRPr="00F25A6F" w:rsidRDefault="00C42B78" w:rsidP="00591C69">
            <w:pPr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3FD6D" w14:textId="23AE6DFA" w:rsidR="00C42B78" w:rsidRPr="00F25A6F" w:rsidRDefault="00C42B78" w:rsidP="005C0CA1">
            <w:pPr>
              <w:tabs>
                <w:tab w:val="left" w:pos="1330"/>
              </w:tabs>
              <w:spacing w:line="240" w:lineRule="auto"/>
              <w:ind w:right="-470" w:firstLine="5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1,860,53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101F" w14:textId="0B6466E2" w:rsidR="00C42B78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D40B7" w14:textId="77777777" w:rsidR="00C42B78" w:rsidRPr="00F25A6F" w:rsidRDefault="00C42B78" w:rsidP="00C56E3C">
            <w:pPr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1,860,53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C42B78" w:rsidRPr="00F25A6F" w14:paraId="4E1F164E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46F49" w14:textId="77777777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F02D" w14:textId="77777777" w:rsidR="00C42B78" w:rsidRPr="00F25A6F" w:rsidRDefault="00C42B78" w:rsidP="00C56E3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4,837,10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D215" w14:textId="77777777" w:rsidR="00C42B78" w:rsidRPr="00F25A6F" w:rsidRDefault="00C42B78" w:rsidP="00591C69">
            <w:pPr>
              <w:spacing w:line="240" w:lineRule="auto"/>
              <w:ind w:right="-65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F1A0A" w14:textId="726AB9A3" w:rsidR="00C42B78" w:rsidRPr="00F25A6F" w:rsidRDefault="00FE0532" w:rsidP="00FE0532">
            <w:pPr>
              <w:tabs>
                <w:tab w:val="clear" w:pos="1871"/>
                <w:tab w:val="left" w:pos="1315"/>
              </w:tabs>
              <w:spacing w:line="240" w:lineRule="auto"/>
              <w:ind w:left="547" w:right="240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1,407,180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6C421" w14:textId="61C64B1B" w:rsidR="00C42B78" w:rsidRPr="00F25A6F" w:rsidRDefault="00FE0532" w:rsidP="00C56E3C">
            <w:pPr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6,244,286</w:t>
            </w:r>
          </w:p>
        </w:tc>
      </w:tr>
      <w:tr w:rsidR="005C0CA1" w:rsidRPr="00F25A6F" w14:paraId="7C865A80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15EF" w14:textId="0F970622" w:rsidR="005C0CA1" w:rsidRPr="00F25A6F" w:rsidRDefault="005C0CA1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16A16" w14:textId="6FB8B18F" w:rsidR="005C0CA1" w:rsidRPr="00F25A6F" w:rsidRDefault="005C0CA1" w:rsidP="00591C69">
            <w:pPr>
              <w:tabs>
                <w:tab w:val="left" w:pos="970"/>
              </w:tabs>
              <w:spacing w:line="240" w:lineRule="auto"/>
              <w:ind w:right="-130" w:firstLine="43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F95FF" w14:textId="16F92E7C" w:rsidR="005C0CA1" w:rsidRPr="00F25A6F" w:rsidRDefault="005C0CA1" w:rsidP="005C0CA1">
            <w:pPr>
              <w:tabs>
                <w:tab w:val="left" w:pos="1330"/>
              </w:tabs>
              <w:spacing w:line="240" w:lineRule="auto"/>
              <w:ind w:left="547" w:right="-470" w:firstLine="18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A46D5" w14:textId="7BEFAD1E" w:rsidR="005C0CA1" w:rsidRPr="00F25A6F" w:rsidRDefault="00A15A64" w:rsidP="00A15A64">
            <w:pPr>
              <w:tabs>
                <w:tab w:val="left" w:pos="1315"/>
              </w:tabs>
              <w:spacing w:line="240" w:lineRule="auto"/>
              <w:ind w:left="547" w:right="-17" w:hanging="3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C2222" w14:textId="113B4FC3" w:rsidR="005C0CA1" w:rsidRPr="00F25A6F" w:rsidRDefault="005C0CA1" w:rsidP="00C56E3C">
            <w:pPr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FB31A7" w:rsidRPr="00F25A6F" w14:paraId="38EB126A" w14:textId="77777777" w:rsidTr="00FA6317">
        <w:trPr>
          <w:trHeight w:val="2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7829A" w14:textId="77777777" w:rsidR="00FB31A7" w:rsidRPr="00F25A6F" w:rsidRDefault="00FB31A7" w:rsidP="000F3B67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A3B92" w14:textId="77777777" w:rsidR="00FB31A7" w:rsidRPr="00F25A6F" w:rsidRDefault="00FB31A7" w:rsidP="000F3B67">
            <w:pPr>
              <w:spacing w:line="120" w:lineRule="auto"/>
              <w:ind w:left="547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BF9A0" w14:textId="77777777" w:rsidR="00FB31A7" w:rsidRPr="00F25A6F" w:rsidRDefault="00FB31A7" w:rsidP="000F3B67">
            <w:pPr>
              <w:spacing w:line="120" w:lineRule="auto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441B3" w14:textId="77777777" w:rsidR="00FB31A7" w:rsidRPr="00F25A6F" w:rsidRDefault="00FB31A7" w:rsidP="000F3B67">
            <w:pPr>
              <w:tabs>
                <w:tab w:val="left" w:pos="1315"/>
              </w:tabs>
              <w:spacing w:line="120" w:lineRule="auto"/>
              <w:ind w:left="547" w:right="-17" w:hanging="3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929F3" w14:textId="77777777" w:rsidR="00FB31A7" w:rsidRPr="00F25A6F" w:rsidRDefault="00FB31A7" w:rsidP="000F3B67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22"/>
                <w:szCs w:val="22"/>
              </w:rPr>
            </w:pPr>
          </w:p>
        </w:tc>
      </w:tr>
      <w:tr w:rsidR="00C42B78" w:rsidRPr="00F25A6F" w14:paraId="004D6692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3DAC1" w14:textId="5C2D7E3E" w:rsidR="00C42B78" w:rsidRPr="00F25A6F" w:rsidRDefault="00C42B78" w:rsidP="006367C4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BEAEB" w14:textId="77777777" w:rsidR="00C42B78" w:rsidRPr="00F25A6F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FF3D0" w14:textId="77777777" w:rsidR="00C42B78" w:rsidRPr="00F25A6F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9667A" w14:textId="77777777" w:rsidR="00C42B78" w:rsidRPr="00F25A6F" w:rsidRDefault="00C42B78" w:rsidP="00C42B78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D3029" w14:textId="77777777" w:rsidR="00C42B78" w:rsidRPr="00F25A6F" w:rsidRDefault="00C42B78" w:rsidP="00C42B78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C42B78" w:rsidRPr="00F25A6F" w14:paraId="066DEEB4" w14:textId="77777777" w:rsidTr="00FA6317">
        <w:trPr>
          <w:trHeight w:val="4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769B0" w14:textId="77777777" w:rsidR="000F3B67" w:rsidRPr="00F25A6F" w:rsidRDefault="00C42B78" w:rsidP="002A45E0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กำไรสะสม </w:t>
            </w:r>
          </w:p>
          <w:p w14:paraId="3464A211" w14:textId="437200D9" w:rsidR="00C42B78" w:rsidRPr="00F25A6F" w:rsidRDefault="00C42B78" w:rsidP="000F3B67">
            <w:pPr>
              <w:spacing w:line="240" w:lineRule="auto"/>
              <w:ind w:left="547" w:hanging="3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F25A6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A3468" w14:textId="633F6AD7" w:rsidR="00C42B78" w:rsidRPr="00F25A6F" w:rsidRDefault="00C42B78" w:rsidP="00591C69">
            <w:pPr>
              <w:tabs>
                <w:tab w:val="clear" w:pos="227"/>
                <w:tab w:val="clear" w:pos="454"/>
                <w:tab w:val="left" w:pos="250"/>
              </w:tabs>
              <w:spacing w:line="240" w:lineRule="auto"/>
              <w:ind w:left="160" w:right="50" w:hanging="29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sz w:val="30"/>
                <w:szCs w:val="30"/>
              </w:rPr>
              <w:t xml:space="preserve">     1,432,690 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92D90" w14:textId="68166BC4" w:rsidR="00C42B78" w:rsidRPr="00F25A6F" w:rsidRDefault="000A1608" w:rsidP="00BA0F31">
            <w:pPr>
              <w:tabs>
                <w:tab w:val="left" w:pos="1322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(86,225)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58E22" w14:textId="76FA06CF" w:rsidR="00C42B78" w:rsidRPr="00F25A6F" w:rsidRDefault="00FE0532" w:rsidP="00FB31A7">
            <w:pPr>
              <w:spacing w:line="240" w:lineRule="auto"/>
              <w:ind w:left="547" w:right="24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5,920,886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A7741" w14:textId="450B0AB5" w:rsidR="00C42B78" w:rsidRPr="00F25A6F" w:rsidRDefault="00E37C37" w:rsidP="00FB21FA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7,267,351</w:t>
            </w:r>
          </w:p>
        </w:tc>
      </w:tr>
      <w:tr w:rsidR="00C42B78" w:rsidRPr="00C42B78" w14:paraId="3FC2CA34" w14:textId="77777777" w:rsidTr="00FA6317">
        <w:trPr>
          <w:trHeight w:val="29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14237" w14:textId="394BB770" w:rsidR="00C42B78" w:rsidRPr="00F25A6F" w:rsidRDefault="00C42B78" w:rsidP="00BA0F31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5F5F2" w14:textId="7F0A0CCD" w:rsidR="00BA0F31" w:rsidRPr="00F25A6F" w:rsidRDefault="00C42B78" w:rsidP="00BA0F31">
            <w:pPr>
              <w:tabs>
                <w:tab w:val="left" w:pos="1060"/>
              </w:tabs>
              <w:spacing w:line="240" w:lineRule="auto"/>
              <w:ind w:right="-130" w:firstLine="52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2712" w14:textId="3F9A18A6" w:rsidR="00BA0F31" w:rsidRPr="00F25A6F" w:rsidRDefault="00F264F5" w:rsidP="00BA0F31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C42B78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165,852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CCC82" w14:textId="0726ED2C" w:rsidR="00BA0F31" w:rsidRPr="00F25A6F" w:rsidRDefault="00FB31A7" w:rsidP="00BA0F31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7170" w14:textId="7B657684" w:rsidR="00BA0F31" w:rsidRPr="00F22431" w:rsidRDefault="00BA0F31" w:rsidP="00FA6317">
            <w:pPr>
              <w:tabs>
                <w:tab w:val="clear" w:pos="1871"/>
                <w:tab w:val="left" w:pos="1127"/>
                <w:tab w:val="left" w:pos="1838"/>
              </w:tabs>
              <w:spacing w:line="240" w:lineRule="auto"/>
              <w:ind w:right="-623" w:firstLine="1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</w:t>
            </w:r>
            <w:r w:rsidR="00F264F5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C42B78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165,852</w:t>
            </w:r>
            <w:r w:rsidR="00F264F5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7863A1E3" w14:textId="12924CB5" w:rsidR="00C42B78" w:rsidRDefault="00C42B78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p w14:paraId="1195724E" w14:textId="28C92610" w:rsidR="00BA0F31" w:rsidRDefault="00BA0F31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p w14:paraId="47C5EAF6" w14:textId="0ED3AD39" w:rsidR="00BA0F31" w:rsidRDefault="00BA0F31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p w14:paraId="69A90C9E" w14:textId="77777777" w:rsidR="00BA0F31" w:rsidRDefault="00BA0F31" w:rsidP="00591C69">
      <w:pPr>
        <w:tabs>
          <w:tab w:val="left" w:pos="970"/>
        </w:tabs>
        <w:spacing w:line="240" w:lineRule="auto"/>
        <w:ind w:right="-130" w:firstLine="430"/>
        <w:jc w:val="center"/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960"/>
        <w:gridCol w:w="2160"/>
        <w:gridCol w:w="2110"/>
        <w:gridCol w:w="1940"/>
      </w:tblGrid>
      <w:tr w:rsidR="00A76351" w:rsidRPr="006A4E33" w14:paraId="40795B6D" w14:textId="77777777" w:rsidTr="002A45E0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E85E9B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8236B4" w14:textId="4793F6C2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A76351" w:rsidRPr="006A4E33" w14:paraId="61CD0EDA" w14:textId="77777777" w:rsidTr="002A45E0">
        <w:trPr>
          <w:trHeight w:val="440"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53BBE" w14:textId="77777777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B2AC3" w14:textId="77777777" w:rsidR="00FA6317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</w:p>
          <w:p w14:paraId="65C1A503" w14:textId="1F547BCB" w:rsidR="00A76351" w:rsidRPr="00A76351" w:rsidRDefault="00A76351" w:rsidP="00FA631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2563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E45EBF" w14:textId="77777777" w:rsidR="00A76351" w:rsidRPr="00A76351" w:rsidRDefault="00A76351" w:rsidP="00C56E3C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9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39ECB" w14:textId="77777777" w:rsidR="00FA6317" w:rsidRDefault="00AC2F56" w:rsidP="00AC2F56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</w:p>
          <w:p w14:paraId="6413AC7C" w14:textId="312F7E54" w:rsidR="00A76351" w:rsidRPr="00A76351" w:rsidRDefault="00AC2F56" w:rsidP="00FA6317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2563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="00A76351"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A76351" w:rsidRPr="006A4E33" w14:paraId="6A85B2B3" w14:textId="77777777" w:rsidTr="002A45E0">
        <w:trPr>
          <w:trHeight w:val="880"/>
        </w:trPr>
        <w:tc>
          <w:tcPr>
            <w:tcW w:w="39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2BF9A10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861B9F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DE8B5D" w14:textId="77777777" w:rsidR="00A76351" w:rsidRPr="00A76351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E953823" w14:textId="77777777" w:rsidR="00A76351" w:rsidRPr="00A76351" w:rsidRDefault="00A76351" w:rsidP="00C56E3C">
            <w:pPr>
              <w:spacing w:line="240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9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97903F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76351" w:rsidRPr="006A4E33" w14:paraId="18A33C03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579EF" w14:textId="77777777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397CD" w14:textId="77777777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A76351" w:rsidRPr="006A4E33" w14:paraId="3676EFA1" w14:textId="77777777" w:rsidTr="002A45E0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1FCD5" w14:textId="77777777" w:rsidR="00A76351" w:rsidRPr="00A76351" w:rsidRDefault="00A76351" w:rsidP="00AC2F56">
            <w:pPr>
              <w:spacing w:line="240" w:lineRule="auto"/>
              <w:ind w:left="547" w:hanging="19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D44A2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8EB8BE" w14:textId="77777777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522C36" w14:textId="77777777" w:rsidR="00A76351" w:rsidRPr="00A76351" w:rsidRDefault="00A76351" w:rsidP="00C56E3C">
            <w:pPr>
              <w:spacing w:line="240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6A4E33" w14:paraId="29820D27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95D91" w14:textId="3EB6C424" w:rsidR="00A76351" w:rsidRPr="00A76351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5CC4" w14:textId="77777777" w:rsidR="00A76351" w:rsidRPr="00943D05" w:rsidRDefault="00A76351" w:rsidP="00AC2F56">
            <w:pPr>
              <w:tabs>
                <w:tab w:val="clear" w:pos="1871"/>
                <w:tab w:val="left" w:pos="1690"/>
              </w:tabs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43D05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  50,997,493 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EA3EC" w14:textId="21633481" w:rsidR="00A76351" w:rsidRPr="00943D05" w:rsidRDefault="00AC2F56" w:rsidP="00977329">
            <w:pPr>
              <w:tabs>
                <w:tab w:val="clear" w:pos="680"/>
                <w:tab w:val="clear" w:pos="907"/>
                <w:tab w:val="left" w:pos="700"/>
                <w:tab w:val="left" w:pos="88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05014A" w:rsidRPr="00943D0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8,589,046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34A9B" w14:textId="6927054F" w:rsidR="00A76351" w:rsidRPr="00943D05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43D05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5</w:t>
            </w:r>
            <w:r w:rsidR="0005014A" w:rsidRPr="00943D0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9,586,539</w:t>
            </w:r>
            <w:r w:rsidRPr="00943D05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</w:tr>
      <w:tr w:rsidR="0005014A" w:rsidRPr="006A4E33" w14:paraId="7A4974DF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B05C6" w14:textId="2D1AF0E6" w:rsidR="0005014A" w:rsidRPr="00A76351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92158" w14:textId="39780867" w:rsidR="0005014A" w:rsidRPr="00F25A6F" w:rsidRDefault="0005014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845,538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11172" w14:textId="1E015547" w:rsidR="0005014A" w:rsidRPr="00F25A6F" w:rsidRDefault="00FE0532" w:rsidP="00AC2F56">
            <w:pPr>
              <w:tabs>
                <w:tab w:val="clear" w:pos="227"/>
                <w:tab w:val="clear" w:pos="907"/>
                <w:tab w:val="clear" w:pos="1644"/>
                <w:tab w:val="left" w:pos="547"/>
                <w:tab w:val="left" w:pos="1060"/>
                <w:tab w:val="left" w:pos="1690"/>
              </w:tabs>
              <w:spacing w:line="240" w:lineRule="auto"/>
              <w:ind w:left="547" w:firstLine="42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(108,455)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73283" w14:textId="66B8AC23" w:rsidR="0005014A" w:rsidRPr="00F25A6F" w:rsidRDefault="00FE0532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737,083</w:t>
            </w:r>
          </w:p>
        </w:tc>
      </w:tr>
      <w:tr w:rsidR="00A76351" w:rsidRPr="006A4E33" w14:paraId="6BB593FB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59EC" w14:textId="77777777" w:rsidR="00A76351" w:rsidRPr="00A76351" w:rsidRDefault="00A76351" w:rsidP="00C56E3C">
            <w:pPr>
              <w:spacing w:line="240" w:lineRule="auto"/>
              <w:ind w:left="5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9AE4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BC86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83427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A76351" w:rsidRPr="006A4E33" w14:paraId="46808E96" w14:textId="77777777" w:rsidTr="002A45E0">
        <w:trPr>
          <w:trHeight w:val="44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FAFFE4" w14:textId="77777777" w:rsidR="00A76351" w:rsidRPr="00AC2F56" w:rsidRDefault="00A7635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AC2F56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7A379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409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E4742" w14:textId="77777777" w:rsidR="00A76351" w:rsidRPr="00F25A6F" w:rsidRDefault="00A76351" w:rsidP="00C56E3C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5014A" w:rsidRPr="006A4E33" w14:paraId="235D00A0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F1F8D" w14:textId="4FD3D48C" w:rsidR="0005014A" w:rsidRPr="00A76351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4F4C" w14:textId="71EE4DB8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4,674,34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0DFBC" w14:textId="69943577" w:rsidR="0005014A" w:rsidRPr="00F25A6F" w:rsidRDefault="00AC2F56" w:rsidP="00FE0532">
            <w:pPr>
              <w:tabs>
                <w:tab w:val="clear" w:pos="227"/>
                <w:tab w:val="clear" w:pos="907"/>
                <w:tab w:val="clear" w:pos="1871"/>
                <w:tab w:val="left" w:pos="250"/>
                <w:tab w:val="left" w:pos="880"/>
                <w:tab w:val="left" w:pos="1780"/>
                <w:tab w:val="left" w:pos="1870"/>
              </w:tabs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1,609,354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3A4A" w14:textId="245275A8" w:rsidR="0005014A" w:rsidRPr="00F25A6F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6,283,696</w:t>
            </w:r>
          </w:p>
        </w:tc>
      </w:tr>
      <w:tr w:rsidR="0005014A" w:rsidRPr="006A4E33" w14:paraId="6EC3B4A8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EF905" w14:textId="77777777" w:rsidR="0005014A" w:rsidRPr="004166AA" w:rsidRDefault="0005014A" w:rsidP="0005014A">
            <w:pPr>
              <w:spacing w:line="240" w:lineRule="auto"/>
              <w:ind w:left="547" w:hanging="4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408AA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D1F0D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CFF87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6A4E33" w14:paraId="0A8DEC15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047B" w14:textId="620BFE18" w:rsidR="0005014A" w:rsidRPr="004166AA" w:rsidRDefault="0005014A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166AA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2C909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73CC0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293D4" w14:textId="77777777" w:rsidR="0005014A" w:rsidRPr="00F25A6F" w:rsidRDefault="0005014A" w:rsidP="0005014A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5014A" w:rsidRPr="006A4E33" w14:paraId="500604E5" w14:textId="77777777" w:rsidTr="002A45E0">
        <w:trPr>
          <w:trHeight w:val="43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60DC8" w14:textId="59E67877" w:rsidR="00987101" w:rsidRPr="004166AA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166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 (ขาดทุน</w:t>
            </w:r>
            <w:r w:rsidR="007D5565" w:rsidRPr="004166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) </w:t>
            </w:r>
            <w:r w:rsidRPr="004166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สะสม</w:t>
            </w:r>
          </w:p>
          <w:p w14:paraId="41EDC880" w14:textId="21AA5333" w:rsidR="0005014A" w:rsidRPr="004166AA" w:rsidRDefault="00987101" w:rsidP="00AC2F56">
            <w:pPr>
              <w:spacing w:line="240" w:lineRule="auto"/>
              <w:ind w:left="547" w:hanging="207"/>
              <w:rPr>
                <w:rFonts w:ascii="Angsana New" w:eastAsia="Times New Roman" w:hAnsi="Angsana New"/>
                <w:sz w:val="30"/>
                <w:szCs w:val="30"/>
              </w:rPr>
            </w:pPr>
            <w:r w:rsidRPr="004166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ยังไม่ได้จัดสรร</w:t>
            </w:r>
            <w:r w:rsidR="00755D23" w:rsidRPr="004166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755D23" w:rsidRPr="004166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755D23" w:rsidRPr="004166A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ขาดทุนสะสม</w:t>
            </w:r>
            <w:r w:rsidR="00755D23" w:rsidRPr="004166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1B030" w14:textId="558B8EEE" w:rsidR="0005014A" w:rsidRPr="00F25A6F" w:rsidRDefault="0005014A" w:rsidP="00AC2F56">
            <w:pPr>
              <w:tabs>
                <w:tab w:val="clear" w:pos="907"/>
                <w:tab w:val="clear" w:pos="1644"/>
                <w:tab w:val="left" w:pos="970"/>
                <w:tab w:val="left" w:pos="1780"/>
              </w:tabs>
              <w:spacing w:line="240" w:lineRule="auto"/>
              <w:ind w:left="547" w:right="-20" w:firstLine="6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     </w:t>
            </w:r>
            <w:r w:rsidR="00AC2F56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  </w:t>
            </w:r>
            <w:r w:rsidR="00AC2F56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(963,</w:t>
            </w: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516</w:t>
            </w:r>
            <w:r w:rsidRPr="00F25A6F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10B89" w14:textId="6CD22958" w:rsidR="0005014A" w:rsidRPr="00F25A6F" w:rsidRDefault="00AC2F56" w:rsidP="00FE0532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</w:t>
            </w:r>
            <w:r w:rsidR="00FE0532"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6,871,237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46867" w14:textId="374D2F1B" w:rsidR="0005014A" w:rsidRPr="00F25A6F" w:rsidRDefault="00FE0532" w:rsidP="00FE0532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F25A6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5,907,721</w:t>
            </w:r>
          </w:p>
        </w:tc>
      </w:tr>
    </w:tbl>
    <w:p w14:paraId="2848561D" w14:textId="0ADE953F" w:rsidR="00C42B78" w:rsidRPr="00011A36" w:rsidRDefault="00C42B78" w:rsidP="00C42B78">
      <w:pPr>
        <w:rPr>
          <w:sz w:val="30"/>
          <w:szCs w:val="30"/>
        </w:rPr>
      </w:pPr>
    </w:p>
    <w:tbl>
      <w:tblPr>
        <w:tblW w:w="10170" w:type="dxa"/>
        <w:tblLayout w:type="fixed"/>
        <w:tblLook w:val="04A0" w:firstRow="1" w:lastRow="0" w:firstColumn="1" w:lastColumn="0" w:noHBand="0" w:noVBand="1"/>
      </w:tblPr>
      <w:tblGrid>
        <w:gridCol w:w="3690"/>
        <w:gridCol w:w="1595"/>
        <w:gridCol w:w="1645"/>
        <w:gridCol w:w="1800"/>
        <w:gridCol w:w="1440"/>
      </w:tblGrid>
      <w:tr w:rsidR="004F6FA8" w:rsidRPr="00C42B78" w14:paraId="7C470BF5" w14:textId="77777777" w:rsidTr="00BB640F">
        <w:trPr>
          <w:trHeight w:val="440"/>
          <w:tblHeader/>
        </w:trPr>
        <w:tc>
          <w:tcPr>
            <w:tcW w:w="369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FCA404D" w14:textId="77777777" w:rsidR="004F6FA8" w:rsidRPr="00C42B78" w:rsidRDefault="004F6FA8" w:rsidP="002A45E0">
            <w:pPr>
              <w:tabs>
                <w:tab w:val="left" w:pos="547"/>
              </w:tabs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BB31" w14:textId="77777777" w:rsidR="004F6FA8" w:rsidRPr="00C42B78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4F6FA8" w:rsidRPr="00C42B78" w14:paraId="72FE1B0F" w14:textId="77777777" w:rsidTr="00BB640F">
        <w:trPr>
          <w:trHeight w:val="440"/>
          <w:tblHeader/>
        </w:trPr>
        <w:tc>
          <w:tcPr>
            <w:tcW w:w="369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2A8F2" w14:textId="77777777" w:rsidR="004F6FA8" w:rsidRPr="00C42B78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817F8" w14:textId="77777777" w:rsidR="004F6FA8" w:rsidRPr="00C42B78" w:rsidRDefault="004F6FA8" w:rsidP="00BB640F">
            <w:pPr>
              <w:spacing w:line="240" w:lineRule="auto"/>
              <w:ind w:left="7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42B7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42B7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2562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FC4694" w14:textId="77777777" w:rsidR="004F6FA8" w:rsidRPr="00C42B78" w:rsidRDefault="004F6FA8" w:rsidP="000F3B67">
            <w:pPr>
              <w:spacing w:line="240" w:lineRule="auto"/>
              <w:ind w:left="547" w:hanging="45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C9287" w14:textId="77777777" w:rsidR="004F6FA8" w:rsidRPr="00C42B78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F6FA8" w:rsidRPr="00C42B78" w14:paraId="04A44747" w14:textId="77777777" w:rsidTr="00BB640F">
        <w:trPr>
          <w:trHeight w:val="1320"/>
          <w:tblHeader/>
        </w:trPr>
        <w:tc>
          <w:tcPr>
            <w:tcW w:w="36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960FC5F" w14:textId="77777777" w:rsidR="004F6FA8" w:rsidRPr="00C42B78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BE8DF9" w14:textId="77777777" w:rsidR="004F6FA8" w:rsidRPr="00C42B78" w:rsidRDefault="004F6FA8" w:rsidP="00BB640F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594B8C" w14:textId="19295858" w:rsidR="004F6FA8" w:rsidRPr="00C42B78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ผลกระทบจากการถือปฏิบัติตาม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TFRS 9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และ</w:t>
            </w:r>
            <w:r w:rsidR="00042AF3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TFRS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16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3F547" w14:textId="77777777" w:rsidR="004F6FA8" w:rsidRPr="00C42B78" w:rsidRDefault="004F6FA8" w:rsidP="00BB640F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D58034" w14:textId="77777777" w:rsidR="004F6FA8" w:rsidRPr="00C42B78" w:rsidRDefault="004F6FA8" w:rsidP="00BB640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C42B78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มกราคม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2563 - </w:t>
            </w: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4F6FA8" w:rsidRPr="00C42B78" w14:paraId="24A178BB" w14:textId="77777777" w:rsidTr="00BB640F">
        <w:trPr>
          <w:trHeight w:val="430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F0FFD" w14:textId="77777777" w:rsidR="004F6FA8" w:rsidRPr="00C42B78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5224B" w14:textId="77777777" w:rsidR="004F6FA8" w:rsidRPr="00C42B78" w:rsidRDefault="004F6FA8" w:rsidP="00BB640F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C42B78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4F6FA8" w:rsidRPr="00C42B78" w14:paraId="3E2B8326" w14:textId="77777777" w:rsidTr="00BB640F">
        <w:trPr>
          <w:trHeight w:val="44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15D79" w14:textId="77777777" w:rsidR="004F6FA8" w:rsidRPr="00C42B78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C600" w14:textId="77777777" w:rsidR="004F6FA8" w:rsidRPr="00C42B78" w:rsidRDefault="004F6FA8" w:rsidP="00BB640F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795B6" w14:textId="77777777" w:rsidR="004F6FA8" w:rsidRPr="00C42B78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74B4B" w14:textId="77777777" w:rsidR="004F6FA8" w:rsidRPr="00C42B78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076D5" w14:textId="77777777" w:rsidR="004F6FA8" w:rsidRPr="00C42B78" w:rsidRDefault="004F6FA8" w:rsidP="00BB640F">
            <w:pPr>
              <w:spacing w:line="240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4F6FA8" w:rsidRPr="00C42B78" w14:paraId="581A369B" w14:textId="77777777" w:rsidTr="00BB640F">
        <w:trPr>
          <w:trHeight w:val="2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245E" w14:textId="77777777" w:rsidR="004F6FA8" w:rsidRPr="00C42B78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702A3" w14:textId="77777777" w:rsidR="004F6FA8" w:rsidRPr="00C42B78" w:rsidRDefault="004F6FA8" w:rsidP="00BB640F">
            <w:pPr>
              <w:tabs>
                <w:tab w:val="left" w:pos="1227"/>
              </w:tabs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B4C4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2,83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D14E9" w14:textId="77777777" w:rsidR="004F6FA8" w:rsidRPr="001B4C47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B4C4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8057D" w14:textId="77777777" w:rsidR="004F6FA8" w:rsidRPr="00987101" w:rsidRDefault="004F6FA8" w:rsidP="00BB640F">
            <w:pPr>
              <w:tabs>
                <w:tab w:val="left" w:pos="1380"/>
              </w:tabs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7,845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753E5" w14:textId="77777777" w:rsidR="004F6FA8" w:rsidRPr="00987101" w:rsidRDefault="004F6FA8" w:rsidP="00BB640F">
            <w:pPr>
              <w:spacing w:line="240" w:lineRule="auto"/>
              <w:ind w:left="-105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4F6FA8" w:rsidRPr="00C42B78" w14:paraId="4EC2C0A6" w14:textId="77777777" w:rsidTr="00BB640F">
        <w:trPr>
          <w:trHeight w:val="19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DBDEA" w14:textId="77777777" w:rsidR="004F6FA8" w:rsidRPr="00C42B78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อาคารและอุปกรณ์</w:t>
            </w: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B792D" w14:textId="77777777" w:rsidR="004F6FA8" w:rsidRPr="00C42B78" w:rsidRDefault="004F6FA8" w:rsidP="00BB640F">
            <w:pPr>
              <w:spacing w:line="240" w:lineRule="auto"/>
              <w:ind w:left="547" w:right="-760" w:firstLine="25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B4C4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3,88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46B8B" w14:textId="77777777" w:rsidR="004F6FA8" w:rsidRPr="00C42B78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E37586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228</w:t>
            </w:r>
            <w:r w:rsidRPr="00E3758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E37586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73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EA1AE" w14:textId="77777777" w:rsidR="004F6FA8" w:rsidRPr="00987101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D5AD8" w14:textId="77777777" w:rsidR="004F6FA8" w:rsidRPr="00987101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232,623</w:t>
            </w:r>
          </w:p>
        </w:tc>
      </w:tr>
      <w:tr w:rsidR="004F6FA8" w:rsidRPr="00C42B78" w14:paraId="1935C416" w14:textId="77777777" w:rsidTr="00BB640F">
        <w:trPr>
          <w:trHeight w:val="2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7247" w14:textId="77777777" w:rsidR="004F6FA8" w:rsidRPr="00C42B78" w:rsidRDefault="004F6FA8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DDCB1" w14:textId="77777777" w:rsidR="004F6FA8" w:rsidRPr="00C42B78" w:rsidRDefault="004F6FA8" w:rsidP="00BB640F">
            <w:pPr>
              <w:spacing w:line="240" w:lineRule="auto"/>
              <w:ind w:left="547" w:right="-760" w:firstLine="15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B4C4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17,03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85668" w14:textId="77777777" w:rsidR="004F6FA8" w:rsidRPr="00C42B78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Pr="00E3758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41,463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C7A108" w14:textId="77777777" w:rsidR="004F6FA8" w:rsidRPr="00987101" w:rsidRDefault="004F6FA8" w:rsidP="00BB640F">
            <w:pPr>
              <w:spacing w:line="240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(</w:t>
            </w: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1,569</w:t>
            </w:r>
            <w:r w:rsidRPr="009871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9428" w14:textId="77777777" w:rsidR="004F6FA8" w:rsidRPr="00987101" w:rsidRDefault="004F6FA8" w:rsidP="00BB640F">
            <w:pPr>
              <w:spacing w:line="24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56,927</w:t>
            </w:r>
          </w:p>
        </w:tc>
      </w:tr>
      <w:tr w:rsidR="004F6FA8" w:rsidRPr="00C42B78" w14:paraId="1AF3B33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A01399" w14:textId="77777777" w:rsidR="004F6FA8" w:rsidRPr="00C42B78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CB1F2" w14:textId="77777777" w:rsidR="004F6FA8" w:rsidRPr="00C42B78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50D4" w14:textId="77777777" w:rsidR="004F6FA8" w:rsidRPr="00C42B78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0AC89" w14:textId="77777777" w:rsidR="004F6FA8" w:rsidRPr="00987101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BD3D" w14:textId="77777777" w:rsidR="004F6FA8" w:rsidRPr="00987101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42B78" w14:paraId="668A702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0798" w14:textId="77777777" w:rsidR="004F6FA8" w:rsidRPr="00C42B78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3180E" w14:textId="77777777" w:rsidR="004F6FA8" w:rsidRPr="00C42B78" w:rsidRDefault="004F6FA8" w:rsidP="005F211A">
            <w:pPr>
              <w:spacing w:line="228" w:lineRule="auto"/>
              <w:ind w:left="547" w:right="-1007" w:firstLine="33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E8FA6" w14:textId="77777777" w:rsidR="004F6FA8" w:rsidRPr="00C42B78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C50A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9C6D8" w14:textId="77777777" w:rsidR="004F6FA8" w:rsidRPr="00987101" w:rsidRDefault="004F6FA8" w:rsidP="005F211A">
            <w:pPr>
              <w:spacing w:line="228" w:lineRule="auto"/>
              <w:ind w:left="52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E29E7" w14:textId="77777777" w:rsidR="004F6FA8" w:rsidRPr="00987101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228,739</w:t>
            </w:r>
          </w:p>
        </w:tc>
      </w:tr>
      <w:tr w:rsidR="004F6FA8" w:rsidRPr="00C42B78" w14:paraId="697C1F31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DCEA7" w14:textId="77777777" w:rsidR="004F6FA8" w:rsidRPr="00C42B78" w:rsidRDefault="004F6FA8" w:rsidP="005F211A">
            <w:pPr>
              <w:spacing w:line="228" w:lineRule="auto"/>
              <w:ind w:left="547" w:hanging="21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หนี้สินอนุพันธ์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DBCE1" w14:textId="77777777" w:rsidR="004F6FA8" w:rsidRPr="00C42B78" w:rsidRDefault="004F6FA8" w:rsidP="005F211A">
            <w:pPr>
              <w:spacing w:line="228" w:lineRule="auto"/>
              <w:ind w:left="547" w:right="-1007" w:firstLine="243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Pr="00C42B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3BFE8" w14:textId="77777777" w:rsidR="004F6FA8" w:rsidRPr="00C42B78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5FBA6" w14:textId="77777777" w:rsidR="004F6FA8" w:rsidRPr="00987101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3FD5F" w14:textId="77777777" w:rsidR="004F6FA8" w:rsidRPr="00987101" w:rsidRDefault="004F6FA8" w:rsidP="00BA0F31">
            <w:pPr>
              <w:spacing w:line="228" w:lineRule="auto"/>
              <w:ind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207,315</w:t>
            </w:r>
          </w:p>
        </w:tc>
      </w:tr>
      <w:tr w:rsidR="004F6FA8" w:rsidRPr="00C42B78" w14:paraId="1D0052D4" w14:textId="77777777" w:rsidTr="005C2B20">
        <w:trPr>
          <w:trHeight w:val="25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EFA1B" w14:textId="77777777" w:rsidR="004F6FA8" w:rsidRPr="00C42B78" w:rsidRDefault="004F6FA8" w:rsidP="005F211A">
            <w:pPr>
              <w:spacing w:line="120" w:lineRule="auto"/>
              <w:ind w:left="547" w:hanging="481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DCC2F" w14:textId="77777777" w:rsidR="004F6FA8" w:rsidRPr="00C42B78" w:rsidRDefault="004F6FA8" w:rsidP="005F211A">
            <w:pPr>
              <w:spacing w:line="12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EC99D" w14:textId="77777777" w:rsidR="004F6FA8" w:rsidRPr="00C42B78" w:rsidRDefault="004F6FA8" w:rsidP="005F211A">
            <w:pPr>
              <w:spacing w:line="12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98220" w14:textId="77777777" w:rsidR="004F6FA8" w:rsidRPr="00987101" w:rsidRDefault="004F6FA8" w:rsidP="005F211A">
            <w:pPr>
              <w:spacing w:line="12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1DA4B" w14:textId="77777777" w:rsidR="004F6FA8" w:rsidRPr="00987101" w:rsidRDefault="004F6FA8" w:rsidP="005F211A">
            <w:pPr>
              <w:spacing w:line="120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42B78" w14:paraId="3D339F79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651DA" w14:textId="77777777" w:rsidR="004F6FA8" w:rsidRPr="00C42B78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EF2EF" w14:textId="77777777" w:rsidR="004F6FA8" w:rsidRPr="00C42B78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A9365" w14:textId="77777777" w:rsidR="004F6FA8" w:rsidRPr="00C42B78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531A2" w14:textId="77777777" w:rsidR="004F6FA8" w:rsidRPr="00987101" w:rsidRDefault="004F6FA8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DC035" w14:textId="77777777" w:rsidR="004F6FA8" w:rsidRPr="00987101" w:rsidRDefault="004F6FA8" w:rsidP="005F211A">
            <w:pPr>
              <w:spacing w:line="228" w:lineRule="auto"/>
              <w:ind w:left="-10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4F6FA8" w:rsidRPr="00C42B78" w14:paraId="60DEDF48" w14:textId="77777777" w:rsidTr="00D53DC7">
        <w:trPr>
          <w:trHeight w:val="430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A88007" w14:textId="77777777" w:rsidR="000F3B67" w:rsidRDefault="004F6FA8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0079C64B" w14:textId="3AC36939" w:rsidR="004F6FA8" w:rsidRPr="004F6FA8" w:rsidRDefault="004F6FA8" w:rsidP="005F211A">
            <w:pPr>
              <w:spacing w:line="228" w:lineRule="auto"/>
              <w:ind w:left="547" w:hanging="3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  <w:r w:rsidRPr="00C42B7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B8DCD9" w14:textId="77777777" w:rsidR="004F6FA8" w:rsidRPr="00C42B78" w:rsidRDefault="004F6FA8" w:rsidP="005F211A">
            <w:pPr>
              <w:tabs>
                <w:tab w:val="clear" w:pos="454"/>
                <w:tab w:val="left" w:pos="167"/>
              </w:tabs>
              <w:spacing w:line="228" w:lineRule="auto"/>
              <w:ind w:left="-13" w:right="143" w:hanging="38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D65AD4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</w:t>
            </w:r>
            <w:r w:rsidRPr="00D65AD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D65AD4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169</w:t>
            </w:r>
            <w:r w:rsidRPr="00D65AD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D65AD4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164</w:t>
            </w:r>
          </w:p>
        </w:tc>
        <w:tc>
          <w:tcPr>
            <w:tcW w:w="16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D541E" w14:textId="77777777" w:rsidR="004F6FA8" w:rsidRPr="00C42B78" w:rsidRDefault="004F6FA8" w:rsidP="005F211A">
            <w:pPr>
              <w:spacing w:line="228" w:lineRule="auto"/>
              <w:ind w:left="547" w:right="-1007" w:firstLine="44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0B554" w14:textId="77777777" w:rsidR="004F6FA8" w:rsidRPr="00987101" w:rsidRDefault="004F6FA8" w:rsidP="005F211A">
            <w:pPr>
              <w:spacing w:line="228" w:lineRule="auto"/>
              <w:ind w:right="-56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6,276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9145B" w14:textId="77777777" w:rsidR="004F6FA8" w:rsidRPr="00987101" w:rsidRDefault="004F6FA8" w:rsidP="00BA0F31">
            <w:pPr>
              <w:spacing w:line="228" w:lineRule="auto"/>
              <w:ind w:left="-105" w:right="7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1,175,440</w:t>
            </w:r>
          </w:p>
        </w:tc>
      </w:tr>
      <w:tr w:rsidR="004F6FA8" w:rsidRPr="00C42B78" w14:paraId="33FCD307" w14:textId="77777777" w:rsidTr="00BB640F">
        <w:trPr>
          <w:trHeight w:val="4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D9ED" w14:textId="66F2789D" w:rsidR="004F6FA8" w:rsidRPr="00C42B78" w:rsidRDefault="004F6FA8" w:rsidP="00BA0F31">
            <w:pPr>
              <w:tabs>
                <w:tab w:val="clear" w:pos="3515"/>
                <w:tab w:val="left" w:pos="3380"/>
              </w:tabs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สำรองการป้องกันความเสี่ยง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75927" w14:textId="77777777" w:rsidR="004F6FA8" w:rsidRPr="00C42B78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3F0FB" w14:textId="77777777" w:rsidR="004F6FA8" w:rsidRPr="00C42B78" w:rsidRDefault="004F6FA8" w:rsidP="005F211A">
            <w:pPr>
              <w:tabs>
                <w:tab w:val="left" w:pos="1277"/>
              </w:tabs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Pr="00C42B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165,852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08F6B" w14:textId="77777777" w:rsidR="004F6FA8" w:rsidRPr="00C42B78" w:rsidRDefault="004F6FA8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AEB96" w14:textId="2C8C15DC" w:rsidR="004F6FA8" w:rsidRPr="00C42B78" w:rsidRDefault="002A45E0" w:rsidP="005F211A">
            <w:pPr>
              <w:tabs>
                <w:tab w:val="clear" w:pos="907"/>
                <w:tab w:val="left" w:pos="339"/>
              </w:tabs>
              <w:spacing w:line="228" w:lineRule="auto"/>
              <w:ind w:left="-105" w:right="-12" w:hanging="18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</w:t>
            </w:r>
            <w:r w:rsidR="00BA0F3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  <w:r w:rsidR="004F6FA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4F6FA8" w:rsidRPr="00C42B7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165,852</w:t>
            </w:r>
            <w:r w:rsidR="004F6FA8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)</w:t>
            </w:r>
          </w:p>
        </w:tc>
      </w:tr>
    </w:tbl>
    <w:p w14:paraId="2A183D03" w14:textId="1D13FAB1" w:rsidR="003F5D13" w:rsidRPr="000F3B67" w:rsidRDefault="003F5D13" w:rsidP="005F211A">
      <w:pPr>
        <w:spacing w:line="228" w:lineRule="auto"/>
        <w:ind w:left="547"/>
        <w:jc w:val="thaiDistribute"/>
        <w:rPr>
          <w:rFonts w:ascii="Angsana New" w:hAnsi="Angsana New"/>
          <w:sz w:val="12"/>
          <w:szCs w:val="12"/>
        </w:rPr>
      </w:pPr>
    </w:p>
    <w:tbl>
      <w:tblPr>
        <w:tblW w:w="10170" w:type="dxa"/>
        <w:tblLook w:val="04A0" w:firstRow="1" w:lastRow="0" w:firstColumn="1" w:lastColumn="0" w:noHBand="0" w:noVBand="1"/>
      </w:tblPr>
      <w:tblGrid>
        <w:gridCol w:w="3420"/>
        <w:gridCol w:w="2430"/>
        <w:gridCol w:w="1980"/>
        <w:gridCol w:w="2340"/>
      </w:tblGrid>
      <w:tr w:rsidR="00011A36" w:rsidRPr="006A4E33" w14:paraId="34E69679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30A1A" w14:textId="77777777" w:rsidR="00011A36" w:rsidRPr="00A76351" w:rsidRDefault="00011A36" w:rsidP="005F211A">
            <w:pPr>
              <w:spacing w:line="228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753CB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011A36" w:rsidRPr="006A4E33" w14:paraId="53979F1F" w14:textId="77777777" w:rsidTr="00BB640F">
        <w:trPr>
          <w:trHeight w:val="440"/>
        </w:trPr>
        <w:tc>
          <w:tcPr>
            <w:tcW w:w="3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76006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28558" w14:textId="77777777" w:rsidR="005C2B20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ณ วันที่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3A9B8545" w14:textId="5C9F5E53" w:rsidR="00011A36" w:rsidRPr="00A76351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  <w:t xml:space="preserve">-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547FA7" w14:textId="77777777" w:rsidR="00011A36" w:rsidRPr="00A76351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AB05C" w14:textId="77777777" w:rsidR="005C2B20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14:paraId="73B236D4" w14:textId="3AF27B8D" w:rsidR="00011A36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>2563</w:t>
            </w:r>
          </w:p>
          <w:p w14:paraId="16EE6B50" w14:textId="77777777" w:rsidR="00011A36" w:rsidRPr="00A76351" w:rsidRDefault="00011A36" w:rsidP="005F211A">
            <w:pPr>
              <w:spacing w:line="228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t xml:space="preserve">- </w:t>
            </w: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011A36" w:rsidRPr="006A4E33" w14:paraId="091A9D0E" w14:textId="77777777" w:rsidTr="00BB640F">
        <w:trPr>
          <w:trHeight w:val="880"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C057E7" w14:textId="77777777" w:rsidR="00011A36" w:rsidRPr="00A76351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F92B7C" w14:textId="77777777" w:rsidR="00011A36" w:rsidRPr="00A76351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06038B" w14:textId="77777777" w:rsidR="00011A36" w:rsidRPr="00A76351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62C2E0FB" w14:textId="77777777" w:rsidR="00011A36" w:rsidRPr="00A76351" w:rsidRDefault="00011A36" w:rsidP="005F211A">
            <w:pPr>
              <w:spacing w:line="228" w:lineRule="auto"/>
              <w:ind w:left="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3DF631" w14:textId="77777777" w:rsidR="00011A36" w:rsidRPr="00A76351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11A36" w:rsidRPr="006A4E33" w14:paraId="26723E1A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7E119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537312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011A36" w:rsidRPr="006A4E33" w14:paraId="65EA2860" w14:textId="77777777" w:rsidTr="00BB640F">
        <w:trPr>
          <w:trHeight w:val="44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526A4" w14:textId="77777777" w:rsidR="00011A36" w:rsidRPr="00A76351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82816" w14:textId="77777777" w:rsidR="00011A36" w:rsidRPr="00A76351" w:rsidRDefault="00011A36" w:rsidP="005F211A">
            <w:pPr>
              <w:spacing w:line="228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AAEA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77B18" w14:textId="77777777" w:rsidR="00011A36" w:rsidRPr="00A76351" w:rsidRDefault="00011A36" w:rsidP="005F211A">
            <w:pPr>
              <w:spacing w:line="228" w:lineRule="auto"/>
              <w:ind w:left="547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011A36" w:rsidRPr="006A4E33" w14:paraId="024DD2E2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BD0DA" w14:textId="77777777" w:rsidR="00011A36" w:rsidRPr="00F264F5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81D34" w14:textId="77777777" w:rsidR="00011A36" w:rsidRPr="00987101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2,479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51DD8" w14:textId="77777777" w:rsidR="00011A36" w:rsidRPr="00641B39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41B3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8,201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6CC06" w14:textId="77777777" w:rsidR="00011A36" w:rsidRPr="00987101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10,680</w:t>
            </w:r>
          </w:p>
        </w:tc>
      </w:tr>
      <w:tr w:rsidR="00011A36" w:rsidRPr="006A4E33" w14:paraId="3B1F6B7B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CD43" w14:textId="77777777" w:rsidR="00011A36" w:rsidRPr="00B548CA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B548CA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28724" w14:textId="77777777" w:rsidR="00011A36" w:rsidRPr="00987101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112,423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74DF7" w14:textId="77777777" w:rsidR="00011A36" w:rsidRPr="00641B39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641B3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(1,640)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56C710" w14:textId="77777777" w:rsidR="00011A36" w:rsidRPr="00987101" w:rsidRDefault="00011A36" w:rsidP="005F211A">
            <w:pPr>
              <w:spacing w:line="228" w:lineRule="auto"/>
              <w:ind w:left="547"/>
              <w:jc w:val="right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110,783</w:t>
            </w:r>
          </w:p>
        </w:tc>
      </w:tr>
      <w:tr w:rsidR="00011A36" w:rsidRPr="006A4E33" w14:paraId="41B73C88" w14:textId="77777777" w:rsidTr="005C2B20">
        <w:trPr>
          <w:trHeight w:val="29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B3024" w14:textId="77777777" w:rsidR="00011A36" w:rsidRPr="00A76351" w:rsidRDefault="00011A36" w:rsidP="005F211A">
            <w:pPr>
              <w:spacing w:line="120" w:lineRule="auto"/>
              <w:ind w:left="547" w:hanging="4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A27B" w14:textId="77777777" w:rsidR="00011A36" w:rsidRPr="00987101" w:rsidRDefault="00011A36" w:rsidP="005F211A">
            <w:pPr>
              <w:spacing w:line="120" w:lineRule="auto"/>
              <w:ind w:left="547" w:right="25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01482" w14:textId="77777777" w:rsidR="00011A36" w:rsidRPr="00641B39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B88A" w14:textId="77777777" w:rsidR="00011A36" w:rsidRPr="00987101" w:rsidRDefault="00011A36" w:rsidP="005F211A">
            <w:pPr>
              <w:spacing w:line="12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6A4E33" w14:paraId="0DE70BC8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024D" w14:textId="77777777" w:rsidR="00011A36" w:rsidRPr="00A76351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71619" w14:textId="77777777" w:rsidR="00011A36" w:rsidRPr="00987101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7738F" w14:textId="77777777" w:rsidR="00011A36" w:rsidRPr="00641B39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8EA73" w14:textId="77777777" w:rsidR="00011A36" w:rsidRPr="00987101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011A36" w:rsidRPr="006A4E33" w14:paraId="5C321007" w14:textId="77777777" w:rsidTr="00BB640F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5EE31" w14:textId="77777777" w:rsidR="005F211A" w:rsidRDefault="00011A36" w:rsidP="005F211A">
            <w:pPr>
              <w:spacing w:line="228" w:lineRule="auto"/>
              <w:ind w:left="547" w:hanging="21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กำไรสะสม</w:t>
            </w:r>
          </w:p>
          <w:p w14:paraId="73BBAE80" w14:textId="427AF42B" w:rsidR="00011A36" w:rsidRPr="004F6FA8" w:rsidRDefault="00011A36" w:rsidP="005F211A">
            <w:pPr>
              <w:spacing w:line="228" w:lineRule="auto"/>
              <w:ind w:left="547" w:hanging="28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26335" w14:textId="77777777" w:rsidR="00011A36" w:rsidRPr="00987101" w:rsidRDefault="00011A36" w:rsidP="005F211A">
            <w:pPr>
              <w:spacing w:line="228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1,134,060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4A1B8" w14:textId="77777777" w:rsidR="00011A36" w:rsidRPr="00641B39" w:rsidRDefault="00011A36" w:rsidP="005F211A">
            <w:pPr>
              <w:spacing w:line="228" w:lineRule="auto"/>
              <w:ind w:left="547" w:right="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641B3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6,561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1C42" w14:textId="77777777" w:rsidR="00011A36" w:rsidRPr="00987101" w:rsidRDefault="00011A36" w:rsidP="005F211A">
            <w:pPr>
              <w:spacing w:line="228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1,140,621</w:t>
            </w:r>
          </w:p>
        </w:tc>
      </w:tr>
    </w:tbl>
    <w:p w14:paraId="37DEA4B1" w14:textId="37E6F211" w:rsidR="003F4F9E" w:rsidRDefault="003F5D13" w:rsidP="002A45E0">
      <w:pPr>
        <w:tabs>
          <w:tab w:val="clear" w:pos="454"/>
          <w:tab w:val="left" w:pos="1530"/>
        </w:tabs>
        <w:ind w:left="450" w:right="-27"/>
        <w:jc w:val="thaiDistribute"/>
        <w:rPr>
          <w:rFonts w:ascii="Angsana New" w:hAnsi="Angsana New"/>
          <w:sz w:val="30"/>
          <w:szCs w:val="30"/>
        </w:rPr>
      </w:pPr>
      <w:r w:rsidRPr="00A76351">
        <w:rPr>
          <w:rFonts w:ascii="Angsana New" w:hAnsi="Angsana New"/>
          <w:sz w:val="30"/>
          <w:szCs w:val="30"/>
          <w:cs/>
        </w:rPr>
        <w:t>การปรับปรุงรายการแต่ละรายการในงบกำไรขาดทุนเบ็ดเสร็จ</w:t>
      </w:r>
      <w:r w:rsidRPr="00A76351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A76351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A76351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A76351">
        <w:rPr>
          <w:rFonts w:ascii="Angsana New" w:hAnsi="Angsana New" w:hint="cs"/>
          <w:sz w:val="30"/>
          <w:szCs w:val="30"/>
          <w:cs/>
        </w:rPr>
        <w:t xml:space="preserve"> </w:t>
      </w:r>
      <w:r w:rsidRPr="00A76351">
        <w:rPr>
          <w:rFonts w:ascii="Angsana New" w:hAnsi="Angsana New"/>
          <w:sz w:val="30"/>
          <w:szCs w:val="30"/>
        </w:rPr>
        <w:t xml:space="preserve">2563 </w:t>
      </w:r>
      <w:r w:rsidRPr="00A76351">
        <w:rPr>
          <w:rFonts w:ascii="Angsana New" w:hAnsi="Angsana New"/>
          <w:sz w:val="30"/>
          <w:szCs w:val="30"/>
          <w:cs/>
        </w:rPr>
        <w:t>จา</w:t>
      </w:r>
      <w:r w:rsidR="002A45E0">
        <w:rPr>
          <w:rFonts w:ascii="Angsana New" w:hAnsi="Angsana New" w:hint="cs"/>
          <w:sz w:val="30"/>
          <w:szCs w:val="30"/>
          <w:cs/>
        </w:rPr>
        <w:t>ก</w:t>
      </w:r>
      <w:r w:rsidRPr="00A76351">
        <w:rPr>
          <w:rFonts w:ascii="Angsana New" w:hAnsi="Angsana New"/>
          <w:sz w:val="30"/>
          <w:szCs w:val="30"/>
          <w:cs/>
        </w:rPr>
        <w:t>การเปลี่ยนแปลงนโยบายการบัญชีมีดังนี้</w:t>
      </w:r>
    </w:p>
    <w:p w14:paraId="5AC31B23" w14:textId="77777777" w:rsidR="003F5D13" w:rsidRPr="000E03BB" w:rsidRDefault="003F5D13" w:rsidP="00A76351">
      <w:pPr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10350" w:type="dxa"/>
        <w:tblLook w:val="04A0" w:firstRow="1" w:lastRow="0" w:firstColumn="1" w:lastColumn="0" w:noHBand="0" w:noVBand="1"/>
      </w:tblPr>
      <w:tblGrid>
        <w:gridCol w:w="3420"/>
        <w:gridCol w:w="2160"/>
        <w:gridCol w:w="270"/>
        <w:gridCol w:w="2078"/>
        <w:gridCol w:w="266"/>
        <w:gridCol w:w="2156"/>
      </w:tblGrid>
      <w:tr w:rsidR="0088359A" w:rsidRPr="00A76351" w14:paraId="4C606B7B" w14:textId="77777777" w:rsidTr="00BB640F">
        <w:trPr>
          <w:trHeight w:val="440"/>
          <w:tblHeader/>
        </w:trPr>
        <w:tc>
          <w:tcPr>
            <w:tcW w:w="34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F1E6F48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top w:val="nil"/>
              <w:left w:val="nil"/>
              <w:right w:val="nil"/>
            </w:tcBorders>
          </w:tcPr>
          <w:p w14:paraId="0D9FF400" w14:textId="15C0ECC6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88359A" w:rsidRPr="00A76351" w14:paraId="58BE643F" w14:textId="77777777" w:rsidTr="0088359A">
        <w:trPr>
          <w:trHeight w:val="440"/>
          <w:tblHeader/>
        </w:trPr>
        <w:tc>
          <w:tcPr>
            <w:tcW w:w="342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083277" w14:textId="77777777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E6ED2" w14:textId="06A041B2" w:rsidR="0088359A" w:rsidRPr="00A76351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าค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ม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EA200EF" w14:textId="77777777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5E50F8" w14:textId="198F6F00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B0D4CC" w14:textId="77777777" w:rsidR="0088359A" w:rsidRPr="00A76351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F5AE1" w14:textId="6C0F1281" w:rsidR="0088359A" w:rsidRPr="00A76351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บงวดสามเดือนสิ้นสุด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- ปรับปรุงใหม่</w:t>
            </w:r>
          </w:p>
        </w:tc>
      </w:tr>
      <w:tr w:rsidR="0088359A" w:rsidRPr="00A76351" w14:paraId="0FE3284E" w14:textId="77777777" w:rsidTr="0088359A">
        <w:trPr>
          <w:trHeight w:val="1197"/>
          <w:tblHeader/>
        </w:trPr>
        <w:tc>
          <w:tcPr>
            <w:tcW w:w="342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189E0E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743869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87F18C0" w14:textId="77777777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A4C5E5" w14:textId="180A9191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7543297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48D369" w14:textId="30E048C3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A76351" w14:paraId="32AFD48F" w14:textId="77777777" w:rsidTr="00BB640F">
        <w:trPr>
          <w:trHeight w:val="43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E04EA" w14:textId="77777777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30" w:type="dxa"/>
            <w:gridSpan w:val="5"/>
            <w:tcBorders>
              <w:left w:val="nil"/>
              <w:bottom w:val="nil"/>
              <w:right w:val="nil"/>
            </w:tcBorders>
          </w:tcPr>
          <w:p w14:paraId="1B5F50EA" w14:textId="642584D9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8359A" w:rsidRPr="00A76351" w14:paraId="1ADCFEB6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4A97" w14:textId="25EA1185" w:rsidR="0088359A" w:rsidRPr="003D20AA" w:rsidRDefault="0071018B" w:rsidP="0071018B">
            <w:pPr>
              <w:spacing w:line="240" w:lineRule="auto"/>
              <w:ind w:left="522" w:hanging="180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71018B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C581F" w14:textId="657F2E07" w:rsidR="0088359A" w:rsidRPr="003D20AA" w:rsidRDefault="0088359A" w:rsidP="002A45E0">
            <w:pPr>
              <w:tabs>
                <w:tab w:val="clear" w:pos="1871"/>
                <w:tab w:val="left" w:pos="547"/>
              </w:tabs>
              <w:spacing w:line="240" w:lineRule="auto"/>
              <w:ind w:left="547" w:right="252" w:hanging="92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E1EAC" w14:textId="77777777" w:rsidR="0088359A" w:rsidRPr="003D20AA" w:rsidRDefault="0088359A" w:rsidP="009B28AC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D923A" w14:textId="797A34F2" w:rsidR="0088359A" w:rsidRPr="003D20AA" w:rsidRDefault="0088359A" w:rsidP="002A45E0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6,07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995CE6" w14:textId="77777777" w:rsidR="0088359A" w:rsidRPr="003D20AA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7F834D" w14:textId="09E27B1A" w:rsidR="0088359A" w:rsidRPr="003D20AA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6,07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</w:tr>
      <w:tr w:rsidR="0088359A" w:rsidRPr="00A76351" w14:paraId="6C3E86D2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4093F" w14:textId="7DDEF761" w:rsidR="0088359A" w:rsidRPr="003D20AA" w:rsidRDefault="0088359A" w:rsidP="00755D23">
            <w:pPr>
              <w:tabs>
                <w:tab w:val="clear" w:pos="680"/>
                <w:tab w:val="left" w:pos="336"/>
              </w:tabs>
              <w:spacing w:line="240" w:lineRule="auto"/>
              <w:ind w:left="516" w:hanging="18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20AA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9A4A" w14:textId="6DC5408B" w:rsidR="0088359A" w:rsidRPr="003D20AA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462</w:t>
            </w: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923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CF413" w14:textId="77777777" w:rsidR="0088359A" w:rsidRPr="003D20AA" w:rsidRDefault="0088359A" w:rsidP="00755D23">
            <w:pPr>
              <w:tabs>
                <w:tab w:val="clear" w:pos="1871"/>
              </w:tabs>
              <w:spacing w:line="240" w:lineRule="auto"/>
              <w:ind w:left="547"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A2F202" w14:textId="2FFBA8F1" w:rsidR="0088359A" w:rsidRPr="003D20AA" w:rsidRDefault="0088359A" w:rsidP="002A45E0">
            <w:pPr>
              <w:tabs>
                <w:tab w:val="clear" w:pos="1871"/>
              </w:tabs>
              <w:spacing w:line="240" w:lineRule="auto"/>
              <w:ind w:left="547" w:right="17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(184,330)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A5F128F" w14:textId="77777777" w:rsidR="0088359A" w:rsidRPr="003D20AA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B0A7E" w14:textId="268DD632" w:rsidR="0088359A" w:rsidRPr="003D20AA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3D20AA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278,593</w:t>
            </w:r>
          </w:p>
        </w:tc>
      </w:tr>
      <w:tr w:rsidR="0088359A" w:rsidRPr="00A76351" w14:paraId="3B238CE1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8A114" w14:textId="77CE9147" w:rsidR="0088359A" w:rsidRPr="003D20AA" w:rsidRDefault="0088359A" w:rsidP="00755D23">
            <w:pPr>
              <w:spacing w:line="240" w:lineRule="auto"/>
              <w:ind w:left="33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3D20A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86BC3" w14:textId="1FDA3E07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639,301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2970E6" w14:textId="77777777" w:rsidR="0088359A" w:rsidRPr="00987101" w:rsidRDefault="0088359A" w:rsidP="005D60C4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D61A" w14:textId="0E7C6488" w:rsidR="0088359A" w:rsidRPr="00987101" w:rsidRDefault="0088359A" w:rsidP="005D60C4">
            <w:pPr>
              <w:tabs>
                <w:tab w:val="clear" w:pos="1871"/>
              </w:tabs>
              <w:spacing w:line="240" w:lineRule="auto"/>
              <w:ind w:left="547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(4,964)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CD389B0" w14:textId="77777777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4A179" w14:textId="1C57BBFD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634,337</w:t>
            </w:r>
          </w:p>
        </w:tc>
      </w:tr>
      <w:tr w:rsidR="0088359A" w:rsidRPr="00A76351" w14:paraId="02467EB5" w14:textId="77777777" w:rsidTr="0088359A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44883" w14:textId="3880432A" w:rsidR="0088359A" w:rsidRPr="003D20AA" w:rsidRDefault="0088359A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</w:rPr>
            </w:pPr>
            <w:r w:rsidRPr="003D20AA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FE8C81" w14:textId="7F0FADDA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22</w:t>
            </w: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789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7D302A0" w14:textId="77777777" w:rsidR="0088359A" w:rsidRPr="00987101" w:rsidRDefault="0088359A" w:rsidP="005D60C4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0EC35" w14:textId="31DD09F0" w:rsidR="0088359A" w:rsidRPr="00987101" w:rsidRDefault="0088359A" w:rsidP="005D60C4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39,073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2188F9B1" w14:textId="77777777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5281B4" w14:textId="0A56084C" w:rsidR="0088359A" w:rsidRPr="00987101" w:rsidRDefault="0088359A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61,862</w:t>
            </w:r>
          </w:p>
        </w:tc>
      </w:tr>
      <w:tr w:rsidR="00977329" w:rsidRPr="00A76351" w14:paraId="24E3EB65" w14:textId="77777777" w:rsidTr="00977329">
        <w:trPr>
          <w:trHeight w:val="43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291CC" w14:textId="1F8943BC" w:rsidR="00977329" w:rsidRPr="003D20AA" w:rsidRDefault="00977329" w:rsidP="00755D23">
            <w:pPr>
              <w:spacing w:line="240" w:lineRule="auto"/>
              <w:ind w:left="547" w:hanging="2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634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กำไรต่อหุ้นขั้นพื้นฐาน</w:t>
            </w:r>
            <w:r w:rsidR="0071018B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71018B" w:rsidRPr="0071018B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71018B" w:rsidRPr="0071018B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71018B" w:rsidRPr="0071018B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E02624" w14:textId="2AECF02D" w:rsidR="00977329" w:rsidRPr="00987101" w:rsidRDefault="00977329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0.0034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23DD2F" w14:textId="77777777" w:rsidR="00977329" w:rsidRPr="00987101" w:rsidRDefault="00977329" w:rsidP="005D60C4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9576C" w14:textId="79DB2371" w:rsidR="00977329" w:rsidRPr="00987101" w:rsidRDefault="00977329" w:rsidP="005D60C4">
            <w:pPr>
              <w:tabs>
                <w:tab w:val="clear" w:pos="1644"/>
                <w:tab w:val="clear" w:pos="1871"/>
              </w:tabs>
              <w:spacing w:line="240" w:lineRule="auto"/>
              <w:ind w:left="547" w:right="210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0.00</w:t>
            </w:r>
            <w:r w:rsidR="007E4690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14:paraId="67CBB41B" w14:textId="77777777" w:rsidR="00977329" w:rsidRPr="00987101" w:rsidRDefault="00977329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962E7" w14:textId="011C06F3" w:rsidR="00977329" w:rsidRPr="00987101" w:rsidRDefault="00977329" w:rsidP="005D60C4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9871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0.0083</w:t>
            </w:r>
          </w:p>
        </w:tc>
      </w:tr>
    </w:tbl>
    <w:p w14:paraId="576DDB6B" w14:textId="77777777" w:rsidR="00A76351" w:rsidRPr="002A45E0" w:rsidRDefault="00A76351" w:rsidP="008F4475">
      <w:pPr>
        <w:tabs>
          <w:tab w:val="left" w:pos="9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10355" w:type="dxa"/>
        <w:tblLook w:val="04A0" w:firstRow="1" w:lastRow="0" w:firstColumn="1" w:lastColumn="0" w:noHBand="0" w:noVBand="1"/>
      </w:tblPr>
      <w:tblGrid>
        <w:gridCol w:w="3330"/>
        <w:gridCol w:w="2250"/>
        <w:gridCol w:w="270"/>
        <w:gridCol w:w="2070"/>
        <w:gridCol w:w="236"/>
        <w:gridCol w:w="2199"/>
      </w:tblGrid>
      <w:tr w:rsidR="0088359A" w:rsidRPr="00A76351" w14:paraId="394E21F4" w14:textId="77777777" w:rsidTr="002A45E0">
        <w:trPr>
          <w:trHeight w:val="440"/>
          <w:tblHeader/>
        </w:trPr>
        <w:tc>
          <w:tcPr>
            <w:tcW w:w="33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DA5F764" w14:textId="2775D1AF" w:rsidR="0088359A" w:rsidRPr="00A76351" w:rsidRDefault="00C66344" w:rsidP="00C56E3C">
            <w:pPr>
              <w:spacing w:line="240" w:lineRule="auto"/>
              <w:ind w:left="547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7025" w:type="dxa"/>
            <w:gridSpan w:val="5"/>
            <w:tcBorders>
              <w:top w:val="nil"/>
              <w:left w:val="nil"/>
              <w:right w:val="nil"/>
            </w:tcBorders>
          </w:tcPr>
          <w:p w14:paraId="53107465" w14:textId="0CA6C7DE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42B78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88359A" w:rsidRPr="00A76351" w14:paraId="6EAC1268" w14:textId="77777777" w:rsidTr="002A45E0">
        <w:trPr>
          <w:trHeight w:val="440"/>
          <w:tblHeader/>
        </w:trPr>
        <w:tc>
          <w:tcPr>
            <w:tcW w:w="3330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57970A0" w14:textId="77777777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6C697" w14:textId="390FE41D" w:rsidR="0088359A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</w:rPr>
              <w:br/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บงวดสามเดือน     สิ้นสุด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มีน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าคม</w:t>
            </w:r>
          </w:p>
          <w:p w14:paraId="6B2391BD" w14:textId="79ABE8F2" w:rsidR="0088359A" w:rsidRPr="00A76351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FF21C5" w14:textId="77777777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AEA48" w14:textId="274ACF4A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772E" w14:textId="77777777" w:rsidR="0088359A" w:rsidRPr="00A76351" w:rsidRDefault="0088359A" w:rsidP="00C56E3C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1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C59C1" w14:textId="42B379A5" w:rsidR="0088359A" w:rsidRPr="00A76351" w:rsidRDefault="0088359A" w:rsidP="0088359A">
            <w:pPr>
              <w:spacing w:line="240" w:lineRule="auto"/>
              <w:ind w:left="-1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สำหรั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บงวดสามเดือนสิ้นสุด 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31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มีนา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คม 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2563</w:t>
            </w:r>
            <w:r w:rsidRPr="00A7635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 xml:space="preserve"> - ปรับปรุงใหม่</w:t>
            </w:r>
          </w:p>
        </w:tc>
      </w:tr>
      <w:tr w:rsidR="0088359A" w:rsidRPr="00A76351" w14:paraId="3ECA4D90" w14:textId="77777777" w:rsidTr="002A45E0">
        <w:trPr>
          <w:trHeight w:val="1197"/>
          <w:tblHeader/>
        </w:trPr>
        <w:tc>
          <w:tcPr>
            <w:tcW w:w="333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4B230E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5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8CB2EB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F676CF9" w14:textId="77777777" w:rsidR="0088359A" w:rsidRPr="00A76351" w:rsidRDefault="0088359A" w:rsidP="00C56E3C">
            <w:pPr>
              <w:spacing w:line="240" w:lineRule="auto"/>
              <w:ind w:left="-105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B8AB41" w14:textId="05BF853F" w:rsidR="0088359A" w:rsidRPr="00A76351" w:rsidRDefault="0088359A" w:rsidP="001F1873">
            <w:pPr>
              <w:spacing w:line="240" w:lineRule="auto"/>
              <w:ind w:left="-10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08E58" w14:textId="77777777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8E93D5" w14:textId="153C1AE5" w:rsidR="0088359A" w:rsidRPr="00A76351" w:rsidRDefault="0088359A" w:rsidP="00C56E3C">
            <w:pPr>
              <w:spacing w:line="240" w:lineRule="auto"/>
              <w:ind w:left="54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8359A" w:rsidRPr="00A76351" w14:paraId="507B4313" w14:textId="77777777" w:rsidTr="002A45E0">
        <w:trPr>
          <w:trHeight w:val="43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5876" w14:textId="77777777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025" w:type="dxa"/>
            <w:gridSpan w:val="5"/>
            <w:tcBorders>
              <w:left w:val="nil"/>
              <w:bottom w:val="nil"/>
              <w:right w:val="nil"/>
            </w:tcBorders>
          </w:tcPr>
          <w:p w14:paraId="2B64AE30" w14:textId="6AC1A6EC" w:rsidR="0088359A" w:rsidRPr="00A76351" w:rsidRDefault="0088359A" w:rsidP="00C56E3C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</w:rPr>
              <w:t>(</w:t>
            </w:r>
            <w:r w:rsidRPr="00A7635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8359A" w:rsidRPr="00A76351" w14:paraId="123FCD7E" w14:textId="77777777" w:rsidTr="002A45E0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0F5D" w14:textId="327C3977" w:rsidR="0088359A" w:rsidRPr="00A76351" w:rsidRDefault="0088359A" w:rsidP="002A45E0">
            <w:pPr>
              <w:tabs>
                <w:tab w:val="clear" w:pos="227"/>
                <w:tab w:val="clear" w:pos="454"/>
                <w:tab w:val="left" w:pos="787"/>
              </w:tabs>
              <w:spacing w:line="240" w:lineRule="auto"/>
              <w:ind w:left="517" w:hanging="181"/>
              <w:rPr>
                <w:rFonts w:ascii="Angsana New" w:eastAsia="Times New Roman" w:hAnsi="Angsana New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ต้นทุนการให้เช่าแล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ะ</w:t>
            </w: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ให้บริการอาคารพาณิชยกรรม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F25FE" w14:textId="33230166" w:rsidR="0088359A" w:rsidRPr="008F7732" w:rsidRDefault="0088359A" w:rsidP="00E3316E">
            <w:pPr>
              <w:spacing w:line="240" w:lineRule="auto"/>
              <w:ind w:left="547" w:right="-37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C5514D" w14:textId="77777777" w:rsidR="0088359A" w:rsidRPr="008F7732" w:rsidRDefault="0088359A" w:rsidP="00701A3E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17EDB" w14:textId="6D2717B4" w:rsidR="0088359A" w:rsidRPr="008F7732" w:rsidRDefault="0088359A" w:rsidP="002A45E0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BDD5E8" w14:textId="77777777" w:rsidR="0088359A" w:rsidRPr="008F7732" w:rsidRDefault="0088359A" w:rsidP="00EB555F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C5B84" w14:textId="4D692504" w:rsidR="0088359A" w:rsidRPr="008F7732" w:rsidRDefault="0088359A" w:rsidP="00EB555F">
            <w:pPr>
              <w:spacing w:line="240" w:lineRule="auto"/>
              <w:ind w:left="547" w:right="25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8359A" w:rsidRPr="00A76351" w14:paraId="1B617CD8" w14:textId="77777777" w:rsidTr="002A45E0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B1C09" w14:textId="3CFFAB3F" w:rsidR="0088359A" w:rsidRPr="00A76351" w:rsidRDefault="0088359A" w:rsidP="002A45E0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</w:rPr>
            </w:pPr>
            <w:r w:rsidRPr="00A76351">
              <w:rPr>
                <w:rFonts w:ascii="Angsana New" w:eastAsia="Times New Roman" w:hAnsi="Angsana New" w:hint="cs"/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2F6721" w14:textId="362EC218" w:rsidR="0088359A" w:rsidRPr="008F7732" w:rsidRDefault="0088359A" w:rsidP="00EC3F2B">
            <w:pPr>
              <w:spacing w:line="240" w:lineRule="auto"/>
              <w:ind w:left="547" w:right="-37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90,564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F87554" w14:textId="77777777" w:rsidR="0088359A" w:rsidRPr="008F7732" w:rsidRDefault="0088359A" w:rsidP="00701A3E">
            <w:pPr>
              <w:spacing w:line="240" w:lineRule="auto"/>
              <w:ind w:left="54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941901" w14:textId="1FCCB996" w:rsidR="0088359A" w:rsidRPr="008F7732" w:rsidRDefault="0088359A" w:rsidP="002A45E0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9DBFC0" w14:textId="77777777" w:rsidR="0088359A" w:rsidRPr="008F7732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902829" w14:textId="6EC3FBBF" w:rsidR="0088359A" w:rsidRPr="008F7732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90,582</w:t>
            </w:r>
          </w:p>
        </w:tc>
      </w:tr>
      <w:tr w:rsidR="0088359A" w:rsidRPr="00A76351" w14:paraId="50A54167" w14:textId="77777777" w:rsidTr="002A45E0">
        <w:trPr>
          <w:trHeight w:val="43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F3D0B" w14:textId="39803ACA" w:rsidR="0088359A" w:rsidRPr="00A76351" w:rsidRDefault="0088359A" w:rsidP="002A45E0">
            <w:pPr>
              <w:spacing w:line="240" w:lineRule="auto"/>
              <w:ind w:left="547" w:hanging="21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66344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</w:t>
            </w:r>
            <w:r w:rsidRPr="00C66344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ต่อหุ้นขั้นพื้นฐาน</w:t>
            </w:r>
            <w:r w:rsidR="0071018B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71018B" w:rsidRPr="0071018B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71018B" w:rsidRPr="0071018B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="0071018B" w:rsidRPr="0071018B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588EB" w14:textId="60F96D89" w:rsidR="0088359A" w:rsidRPr="008F7732" w:rsidRDefault="0088359A" w:rsidP="00EC3F2B">
            <w:pPr>
              <w:spacing w:line="240" w:lineRule="auto"/>
              <w:ind w:left="547" w:right="-374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0.0113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56B0CE" w14:textId="77777777" w:rsidR="0088359A" w:rsidRPr="008F7732" w:rsidRDefault="0088359A" w:rsidP="00EB555F">
            <w:pPr>
              <w:spacing w:line="240" w:lineRule="auto"/>
              <w:ind w:left="547" w:hanging="210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F26282" w14:textId="55B9D614" w:rsidR="0088359A" w:rsidRPr="008F7732" w:rsidRDefault="0088359A" w:rsidP="002A45E0">
            <w:pPr>
              <w:tabs>
                <w:tab w:val="clear" w:pos="1644"/>
                <w:tab w:val="clear" w:pos="1871"/>
                <w:tab w:val="left" w:pos="1509"/>
                <w:tab w:val="left" w:pos="1577"/>
              </w:tabs>
              <w:spacing w:line="240" w:lineRule="auto"/>
              <w:ind w:left="547" w:right="-197" w:firstLine="48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5773607" w14:textId="77777777" w:rsidR="0088359A" w:rsidRPr="008F7732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9E57A" w14:textId="11D22236" w:rsidR="0088359A" w:rsidRPr="008F7732" w:rsidRDefault="0088359A" w:rsidP="00C56E3C">
            <w:pPr>
              <w:spacing w:line="240" w:lineRule="auto"/>
              <w:ind w:left="547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8F7732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  0.0113</w:t>
            </w:r>
          </w:p>
        </w:tc>
      </w:tr>
    </w:tbl>
    <w:p w14:paraId="02515D7C" w14:textId="67BC45AA" w:rsidR="00C42B78" w:rsidRDefault="00C42B78" w:rsidP="00C42B78">
      <w:pPr>
        <w:rPr>
          <w:sz w:val="30"/>
          <w:szCs w:val="30"/>
        </w:rPr>
      </w:pPr>
    </w:p>
    <w:p w14:paraId="3CC98797" w14:textId="1A6376DC" w:rsidR="00920C9D" w:rsidRDefault="00920C9D" w:rsidP="00C42B78">
      <w:pPr>
        <w:rPr>
          <w:sz w:val="30"/>
          <w:szCs w:val="30"/>
        </w:rPr>
      </w:pPr>
    </w:p>
    <w:p w14:paraId="71A1E85E" w14:textId="0B9EF53F" w:rsidR="00C56E3C" w:rsidRPr="007818E8" w:rsidRDefault="00C56E3C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7818E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นโยบายการบัญชีใหม่</w:t>
      </w:r>
    </w:p>
    <w:p w14:paraId="4F5D8E4F" w14:textId="77777777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452A18" w14:textId="18173A4B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56E3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496C9AC8" w14:textId="4FE08989" w:rsidR="00C56E3C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33E60" w14:textId="227242D1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525D72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7818E8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</w:p>
    <w:p w14:paraId="74308AD5" w14:textId="77777777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67AD01B" w14:textId="70BF5093" w:rsidR="00C56E3C" w:rsidRPr="008F5D23" w:rsidRDefault="00C56E3C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56E3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EB555F">
        <w:rPr>
          <w:rFonts w:asciiTheme="majorBidi" w:hAnsiTheme="majorBidi" w:cstheme="majorBidi" w:hint="cs"/>
          <w:sz w:val="30"/>
          <w:szCs w:val="30"/>
          <w:cs/>
        </w:rPr>
        <w:t xml:space="preserve"> ได้แก่ ที่ดิน อาคารและสินทรัพย์สิทธิการใช้</w:t>
      </w:r>
      <w:r w:rsidRPr="00C56E3C">
        <w:rPr>
          <w:rFonts w:asciiTheme="majorBidi" w:hAnsiTheme="majorBidi" w:cstheme="majorBidi"/>
          <w:sz w:val="30"/>
          <w:szCs w:val="30"/>
          <w:cs/>
        </w:rPr>
        <w:t>ที่กลุ่มบริษัทถือครองเพื่อหาประโยชน์จากรายได้ค่าเช่าหรือจากมูลค่าที่เพิ่มขึ้นหรือทั้งสองอย่าง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</w:t>
      </w:r>
      <w:r w:rsidR="00E26D72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B555F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</w:p>
    <w:p w14:paraId="108E99C4" w14:textId="77777777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ADB4A4" w14:textId="77777777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6E3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</w:t>
      </w:r>
    </w:p>
    <w:p w14:paraId="27F7D983" w14:textId="77777777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A603993" w14:textId="77777777" w:rsidR="00C56E3C" w:rsidRPr="00C56E3C" w:rsidRDefault="00C56E3C" w:rsidP="00C56E3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6E3C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69AFA199" w14:textId="77777777" w:rsidR="00946569" w:rsidRDefault="00946569" w:rsidP="00E26D7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71A2F5" w14:textId="1312FB66" w:rsidR="00C56E3C" w:rsidRPr="00C56E3C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56E3C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กำไรหรือขาดทุนจากการจำหน่ายอสังหาริมทรัพย์เพื่อการลงทุน 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 โดยรับรู้ในกำไรหรือขาดทุน</w:t>
      </w:r>
      <w:r w:rsidRPr="00C56E3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56E3C">
        <w:rPr>
          <w:rFonts w:asciiTheme="majorBidi" w:hAnsiTheme="majorBidi" w:cstheme="majorBidi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 จำนวนเงินที่บันทึกอยู่ใน</w:t>
      </w:r>
      <w:r w:rsidR="007D5565">
        <w:rPr>
          <w:rFonts w:asciiTheme="majorBidi" w:hAnsiTheme="majorBidi" w:cstheme="majorBidi" w:hint="cs"/>
          <w:color w:val="auto"/>
          <w:sz w:val="30"/>
          <w:szCs w:val="30"/>
          <w:cs/>
        </w:rPr>
        <w:t>สำรองจากการตีราคา</w:t>
      </w:r>
      <w:r w:rsidRPr="00C56E3C">
        <w:rPr>
          <w:rFonts w:asciiTheme="majorBidi" w:hAnsiTheme="majorBidi" w:cstheme="majorBidi"/>
          <w:color w:val="auto"/>
          <w:sz w:val="30"/>
          <w:szCs w:val="30"/>
          <w:cs/>
        </w:rPr>
        <w:t>สิ</w:t>
      </w:r>
      <w:r w:rsidR="007818E8">
        <w:rPr>
          <w:rFonts w:asciiTheme="majorBidi" w:hAnsiTheme="majorBidi" w:cstheme="majorBidi" w:hint="cs"/>
          <w:color w:val="auto"/>
          <w:sz w:val="30"/>
          <w:szCs w:val="30"/>
          <w:cs/>
        </w:rPr>
        <w:t>น</w:t>
      </w:r>
      <w:r w:rsidRPr="00C56E3C">
        <w:rPr>
          <w:rFonts w:asciiTheme="majorBidi" w:hAnsiTheme="majorBidi" w:cstheme="majorBidi"/>
          <w:color w:val="auto"/>
          <w:sz w:val="30"/>
          <w:szCs w:val="30"/>
          <w:cs/>
        </w:rPr>
        <w:t>ทรัพย์จะถูกโอนไปยังกำไรสะสม</w:t>
      </w:r>
    </w:p>
    <w:p w14:paraId="6A857C60" w14:textId="77777777" w:rsidR="00C56E3C" w:rsidRPr="00C56E3C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1E0153E1" w14:textId="2F0A9DC6" w:rsidR="00C56E3C" w:rsidRPr="00C56E3C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C56E3C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การจัดประเภท</w:t>
      </w:r>
    </w:p>
    <w:p w14:paraId="5D0F3982" w14:textId="77777777" w:rsidR="007818E8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679C8" w14:textId="2F3D4866" w:rsidR="007818E8" w:rsidRPr="00C56E3C" w:rsidRDefault="007818E8" w:rsidP="007818E8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56E3C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33FBB2E2" w14:textId="77777777" w:rsidR="00C56E3C" w:rsidRPr="00C56E3C" w:rsidRDefault="00C56E3C" w:rsidP="00C56E3C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C7ED36D" w14:textId="77777777" w:rsidR="007C5A64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5B424D63" w14:textId="6BE21CFC" w:rsidR="00C56E3C" w:rsidRPr="00C56E3C" w:rsidRDefault="00C56E3C" w:rsidP="00C56E3C">
      <w:pPr>
        <w:pStyle w:val="Default"/>
        <w:ind w:left="547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ที่วัดมูลค่าด้วยมูลค่ายุติธรรม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กลุ่มบริษัท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 xml:space="preserve"> 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กำไรส่วนที่เหลือรับรู้ในกำไรขาดทุนเบ็ดเสร็จอื่น และแสดง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เป็น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“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 และต้องนำไปลด</w:t>
      </w:r>
      <w:r w:rsidR="003A2394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สำรอง</w:t>
      </w:r>
      <w:r w:rsidRPr="00C56E3C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การตีราคาสินทรัพย์ ขาดทุนส่วนที่เหลือรับรู้ในกำไรหรือขาดทุนทันที</w:t>
      </w:r>
    </w:p>
    <w:p w14:paraId="26CC15BC" w14:textId="77777777" w:rsidR="008F5D23" w:rsidRPr="00DA78E6" w:rsidRDefault="008F5D23" w:rsidP="00DA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E6A9F6A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1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E11762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49368BA1" w14:textId="77777777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5B688" w14:textId="1B348748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 รวมถึงอสังหาริมทรัพย์ที่ถือไว้เป็นสินทรัพย์สิทธิการใช้ และอสังหาริมทรัพย์ที่ถือโดยกลุ่มบริษัท</w:t>
      </w:r>
      <w:r w:rsidRPr="00E11762">
        <w:rPr>
          <w:rFonts w:ascii="Angsana New" w:hAnsi="Angsana New"/>
          <w:sz w:val="30"/>
          <w:szCs w:val="30"/>
          <w:cs/>
        </w:rPr>
        <w:t xml:space="preserve">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</w:t>
      </w:r>
    </w:p>
    <w:p w14:paraId="63B85CD7" w14:textId="77777777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CE915A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</w:t>
      </w:r>
    </w:p>
    <w:p w14:paraId="39AAFD17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BC3B90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588E62DA" w14:textId="77777777" w:rsidR="00923A35" w:rsidRDefault="00923A35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F63EA" w14:textId="59C43E14" w:rsidR="008F5D23" w:rsidRPr="000B6EC0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B6EC0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56F8D6AE" w14:textId="77777777" w:rsidR="008F5D23" w:rsidRPr="00DD548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350C6C7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p w14:paraId="6CE6738B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5FEB7EA0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ตามอายุสัญญา  และ </w:t>
      </w:r>
      <w:r w:rsidRPr="00E11762">
        <w:rPr>
          <w:rFonts w:ascii="Angsana New" w:hAnsi="Angsana New"/>
          <w:sz w:val="30"/>
          <w:szCs w:val="30"/>
        </w:rPr>
        <w:t xml:space="preserve">10 - 60 </w:t>
      </w:r>
      <w:r w:rsidRPr="00E11762">
        <w:rPr>
          <w:rFonts w:ascii="Angsana New" w:hAnsi="Angsana New" w:hint="cs"/>
          <w:sz w:val="30"/>
          <w:szCs w:val="30"/>
          <w:cs/>
        </w:rPr>
        <w:t>ปี</w:t>
      </w:r>
    </w:p>
    <w:p w14:paraId="6865A5F3" w14:textId="77777777" w:rsidR="008F5D23" w:rsidRPr="00E11762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งานระบบ</w:t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</w:rPr>
        <w:tab/>
      </w:r>
      <w:r w:rsidRPr="00E11762">
        <w:rPr>
          <w:rFonts w:ascii="Angsana New" w:hAnsi="Angsana New"/>
          <w:sz w:val="30"/>
          <w:szCs w:val="30"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       </w:t>
      </w:r>
      <w:r w:rsidRPr="00E11762">
        <w:rPr>
          <w:rFonts w:ascii="Angsana New" w:hAnsi="Angsana New"/>
          <w:sz w:val="30"/>
          <w:szCs w:val="30"/>
        </w:rPr>
        <w:t xml:space="preserve">3 - 20 </w:t>
      </w:r>
      <w:r w:rsidRPr="00E11762">
        <w:rPr>
          <w:rFonts w:ascii="Angsana New" w:hAnsi="Angsana New" w:hint="cs"/>
          <w:sz w:val="30"/>
          <w:szCs w:val="30"/>
          <w:cs/>
        </w:rPr>
        <w:t>ปี</w:t>
      </w:r>
    </w:p>
    <w:p w14:paraId="61A09CA5" w14:textId="14C5B872" w:rsidR="00920C9D" w:rsidRPr="00E11762" w:rsidRDefault="008F5D23" w:rsidP="0092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05"/>
        <w:jc w:val="thaiDistribute"/>
        <w:rPr>
          <w:rFonts w:ascii="Angsana New" w:hAnsi="Angsana New"/>
          <w:sz w:val="30"/>
          <w:szCs w:val="30"/>
          <w:cs/>
        </w:rPr>
      </w:pPr>
      <w:r w:rsidRPr="00E11762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/>
          <w:sz w:val="30"/>
          <w:szCs w:val="30"/>
          <w:cs/>
        </w:rPr>
        <w:tab/>
      </w:r>
      <w:r w:rsidRPr="00E11762">
        <w:rPr>
          <w:rFonts w:ascii="Angsana New" w:hAnsi="Angsana New" w:hint="cs"/>
          <w:sz w:val="30"/>
          <w:szCs w:val="30"/>
          <w:cs/>
        </w:rPr>
        <w:t xml:space="preserve">          ตามอายุสัญญา  </w:t>
      </w:r>
    </w:p>
    <w:p w14:paraId="4AB955DE" w14:textId="066D0E2A" w:rsidR="008F5D23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11762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 และสินทรัพย์ที่อยู่ระหว่างการก่อสร้างและติดตั้ง</w:t>
      </w:r>
    </w:p>
    <w:p w14:paraId="78CA0FD2" w14:textId="77777777" w:rsidR="007C5A64" w:rsidRPr="00A848AB" w:rsidRDefault="007C5A64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D48B3B4" w14:textId="0881DB63" w:rsidR="008F5D23" w:rsidRPr="007818E8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818E8">
        <w:rPr>
          <w:rFonts w:ascii="Angsana New" w:hAnsi="Angsana New" w:hint="cs"/>
          <w:i/>
          <w:iCs/>
          <w:sz w:val="30"/>
          <w:szCs w:val="30"/>
          <w:cs/>
        </w:rPr>
        <w:t xml:space="preserve">การจัดประเภทไปยังสินทรัพย์ที่มีไว้ใช้งาน </w:t>
      </w:r>
      <w:r w:rsidRPr="007818E8">
        <w:rPr>
          <w:rFonts w:ascii="Angsana New" w:hAnsi="Angsana New"/>
          <w:i/>
          <w:iCs/>
          <w:sz w:val="30"/>
          <w:szCs w:val="30"/>
        </w:rPr>
        <w:t>(</w:t>
      </w:r>
      <w:r w:rsidRPr="007818E8"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  <w:r w:rsidRPr="007818E8">
        <w:rPr>
          <w:rFonts w:ascii="Angsana New" w:hAnsi="Angsana New"/>
          <w:i/>
          <w:iCs/>
          <w:sz w:val="30"/>
          <w:szCs w:val="30"/>
        </w:rPr>
        <w:t>)</w:t>
      </w:r>
      <w:r w:rsidRPr="007818E8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2922DA15" w14:textId="77777777" w:rsidR="008F5D23" w:rsidRPr="00A848AB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39151B5D" w14:textId="77777777" w:rsidR="008F5D23" w:rsidRPr="004A5DB9" w:rsidRDefault="008F5D23" w:rsidP="008F5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818E8">
        <w:rPr>
          <w:rFonts w:ascii="Angsana New" w:hAnsi="Angsana New" w:hint="cs"/>
          <w:sz w:val="30"/>
          <w:szCs w:val="30"/>
          <w:cs/>
        </w:rPr>
        <w:t>เมื่อมีการเปลี่ยนแปลงการใช้งานจากอสังหาริมทรัพย์เพื่อการลงทุนไปยังสินทรัพย์ที่มีไว้ใช้งาน กลุ่มบริษัทจะรับรู้มูลค่าอสังหาริมทรัพย์นั้นใหม่ด้วยมูลค่าตามบัญชีและจัดประเภทเป็นที่ดิน อาคารและอุปกรณ์</w:t>
      </w:r>
    </w:p>
    <w:p w14:paraId="4D9735EC" w14:textId="77777777" w:rsidR="00012415" w:rsidRPr="00A848AB" w:rsidRDefault="00012415" w:rsidP="000124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b/>
          <w:bCs/>
          <w:sz w:val="22"/>
          <w:szCs w:val="22"/>
        </w:rPr>
      </w:pPr>
    </w:p>
    <w:p w14:paraId="3CFC6E02" w14:textId="1F886CBA" w:rsidR="00905C0C" w:rsidRPr="00DA78E6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3" w:name="_Hlk39045140"/>
      <w:r w:rsidRPr="00DA78E6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DA78E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A78E6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A848AB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p w14:paraId="34F86CB6" w14:textId="3F006A76" w:rsidR="006473DB" w:rsidRPr="006473DB" w:rsidRDefault="006473DB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30"/>
          <w:szCs w:val="30"/>
        </w:rPr>
      </w:pPr>
      <w:r w:rsidRPr="00DA78E6">
        <w:rPr>
          <w:rFonts w:ascii="Angsana New" w:hAnsi="Angsana New" w:cs="Angsana New" w:hint="cs"/>
          <w:sz w:val="30"/>
          <w:szCs w:val="30"/>
          <w:cs/>
        </w:rPr>
        <w:t xml:space="preserve">สถานการณ์การแพร่ระบาดของ </w:t>
      </w:r>
      <w:r w:rsidRPr="00DA78E6">
        <w:rPr>
          <w:rFonts w:ascii="Angsana New" w:hAnsi="Angsana New" w:cs="Angsana New"/>
          <w:sz w:val="30"/>
          <w:szCs w:val="30"/>
        </w:rPr>
        <w:t xml:space="preserve">COVID-19 </w:t>
      </w:r>
      <w:r w:rsidRPr="00DA78E6">
        <w:rPr>
          <w:rFonts w:ascii="Angsana New" w:hAnsi="Angsana New" w:cs="Angsana New" w:hint="cs"/>
          <w:sz w:val="30"/>
          <w:szCs w:val="30"/>
          <w:cs/>
        </w:rPr>
        <w:t>ยังคงเกิดขึ้นอย่างต่อเ</w:t>
      </w:r>
      <w:r w:rsidRPr="00DA78E6">
        <w:rPr>
          <w:rFonts w:ascii="Angsana New" w:hAnsi="Angsana New" w:cs="Angsana New"/>
          <w:sz w:val="30"/>
          <w:szCs w:val="30"/>
          <w:cs/>
        </w:rPr>
        <w:t xml:space="preserve">นื่อง โดยเริ่มมีการแจกจ่ายวัคซีนในระหว่างปี </w:t>
      </w:r>
      <w:r w:rsidRPr="00DA78E6">
        <w:rPr>
          <w:rFonts w:ascii="Angsana New" w:hAnsi="Angsana New" w:cs="Angsana New"/>
          <w:sz w:val="30"/>
          <w:szCs w:val="30"/>
        </w:rPr>
        <w:t xml:space="preserve">2564 </w:t>
      </w:r>
      <w:r w:rsidRPr="00DA78E6">
        <w:rPr>
          <w:rFonts w:ascii="Angsana New" w:hAnsi="Angsana New" w:cs="Angsana New"/>
          <w:sz w:val="30"/>
          <w:szCs w:val="30"/>
          <w:cs/>
        </w:rPr>
        <w:t>จา</w:t>
      </w:r>
      <w:r w:rsidRPr="00DA78E6">
        <w:rPr>
          <w:rFonts w:ascii="Angsana New" w:hAnsi="Angsana New" w:cs="Angsana New" w:hint="cs"/>
          <w:sz w:val="30"/>
          <w:szCs w:val="30"/>
          <w:cs/>
        </w:rPr>
        <w:t xml:space="preserve">กความไม่แน่นอนของสถานการณ์ในปี </w:t>
      </w:r>
      <w:r w:rsidRPr="00DA78E6">
        <w:rPr>
          <w:rFonts w:ascii="Angsana New" w:hAnsi="Angsana New" w:cs="Angsana New"/>
          <w:sz w:val="30"/>
          <w:szCs w:val="30"/>
        </w:rPr>
        <w:t>2563</w:t>
      </w:r>
      <w:r w:rsidRPr="00DA78E6">
        <w:rPr>
          <w:rFonts w:ascii="Angsana New" w:hAnsi="Angsana New" w:cs="Angsana New" w:hint="cs"/>
          <w:sz w:val="30"/>
          <w:szCs w:val="30"/>
          <w:cs/>
        </w:rPr>
        <w:t xml:space="preserve"> กลุ่มบริษัท</w:t>
      </w:r>
      <w:r w:rsidRPr="00DA78E6">
        <w:rPr>
          <w:rFonts w:ascii="Angsana New" w:hAnsi="Angsana New" w:cs="Angsana New"/>
          <w:sz w:val="30"/>
          <w:szCs w:val="30"/>
          <w:cs/>
        </w:rPr>
        <w:t>จึงจัดทำงบการเงินสำหรับปีสิ้นสุด</w:t>
      </w:r>
      <w:r w:rsidRPr="00DA78E6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641B39">
        <w:rPr>
          <w:rFonts w:ascii="Angsana New" w:hAnsi="Angsana New" w:cs="Angsana New"/>
          <w:sz w:val="30"/>
          <w:szCs w:val="30"/>
        </w:rPr>
        <w:br/>
      </w:r>
      <w:r w:rsidRPr="00DA78E6">
        <w:rPr>
          <w:rFonts w:ascii="Angsana New" w:hAnsi="Angsana New" w:cs="Angsana New"/>
          <w:sz w:val="30"/>
          <w:szCs w:val="30"/>
        </w:rPr>
        <w:t>31</w:t>
      </w:r>
      <w:r w:rsidRPr="00DA78E6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DA78E6">
        <w:rPr>
          <w:rFonts w:ascii="Angsana New" w:hAnsi="Angsana New" w:cs="Angsana New"/>
          <w:sz w:val="30"/>
          <w:szCs w:val="30"/>
        </w:rPr>
        <w:t xml:space="preserve"> 2563</w:t>
      </w:r>
      <w:r w:rsidRPr="00DA78E6">
        <w:rPr>
          <w:rFonts w:ascii="Angsana New" w:hAnsi="Angsana New" w:cs="Angsana New"/>
          <w:sz w:val="30"/>
          <w:szCs w:val="30"/>
          <w:cs/>
        </w:rPr>
        <w:t xml:space="preserve"> โดยถือปฏิบัติตามแนวปฏิบัติทางการบัญชี เรื่อง </w:t>
      </w:r>
      <w:r w:rsidRPr="00DA78E6">
        <w:rPr>
          <w:rFonts w:ascii="Angsana New" w:hAnsi="Angsana New" w:cs="Angsana New"/>
          <w:i/>
          <w:iCs/>
          <w:sz w:val="30"/>
          <w:szCs w:val="30"/>
          <w:cs/>
        </w:rPr>
        <w:t xml:space="preserve"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A78E6">
        <w:rPr>
          <w:rFonts w:ascii="Angsana New" w:hAnsi="Angsana New" w:cs="Angsana New"/>
          <w:i/>
          <w:iCs/>
          <w:sz w:val="30"/>
          <w:szCs w:val="30"/>
        </w:rPr>
        <w:t>2019</w:t>
      </w:r>
      <w:r w:rsidRPr="00DA78E6">
        <w:rPr>
          <w:rFonts w:ascii="Angsana New" w:hAnsi="Angsana New" w:cs="Angsana New"/>
          <w:sz w:val="30"/>
          <w:szCs w:val="30"/>
          <w:cs/>
        </w:rPr>
        <w:t xml:space="preserve"> </w:t>
      </w:r>
      <w:r w:rsidRPr="00DA78E6">
        <w:rPr>
          <w:rFonts w:ascii="Angsana New" w:hAnsi="Angsana New" w:cs="Angsana New" w:hint="cs"/>
          <w:sz w:val="30"/>
          <w:szCs w:val="30"/>
          <w:cs/>
        </w:rPr>
        <w:t xml:space="preserve">ในเรื่องการไม่นำสถานการณ์ </w:t>
      </w:r>
      <w:r w:rsidRPr="00DA78E6">
        <w:rPr>
          <w:rFonts w:ascii="Angsana New" w:hAnsi="Angsana New" w:cs="Angsana New"/>
          <w:sz w:val="30"/>
          <w:szCs w:val="30"/>
        </w:rPr>
        <w:t>COVID-19</w:t>
      </w:r>
      <w:r w:rsidRPr="00DA78E6">
        <w:rPr>
          <w:rFonts w:ascii="Angsana New" w:hAnsi="Angsana New" w:cs="Angsana New" w:hint="cs"/>
          <w:sz w:val="30"/>
          <w:szCs w:val="30"/>
          <w:cs/>
        </w:rPr>
        <w:t xml:space="preserve"> มาพิจารณา</w:t>
      </w:r>
      <w:r w:rsidRPr="00DA78E6">
        <w:rPr>
          <w:rFonts w:ascii="Angsana New" w:hAnsi="Angsana New" w:cs="Angsana New"/>
          <w:sz w:val="30"/>
          <w:szCs w:val="30"/>
          <w:cs/>
        </w:rPr>
        <w:t>ในเรื่องดังต่อไปนี้</w:t>
      </w:r>
      <w:r w:rsidRPr="006473D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4F640E0" w14:textId="77777777" w:rsidR="008F5D23" w:rsidRPr="00A848AB" w:rsidRDefault="008F5D23" w:rsidP="006473DB">
      <w:pPr>
        <w:pStyle w:val="AccountingPolicy"/>
        <w:tabs>
          <w:tab w:val="clear" w:pos="1531"/>
          <w:tab w:val="clear" w:pos="1871"/>
          <w:tab w:val="left" w:pos="-6210"/>
        </w:tabs>
        <w:spacing w:line="240" w:lineRule="auto"/>
        <w:ind w:left="547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p w14:paraId="7C3F44AE" w14:textId="77777777" w:rsidR="006473DB" w:rsidRPr="006473DB" w:rsidRDefault="006473DB" w:rsidP="009455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473D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223AAF4A" w14:textId="77777777" w:rsidR="006473DB" w:rsidRPr="00A848AB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2"/>
        </w:rPr>
      </w:pPr>
    </w:p>
    <w:p w14:paraId="406368E6" w14:textId="7081BC75" w:rsidR="006473DB" w:rsidRPr="006473DB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473D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 xml:space="preserve">เลือกไม่นำสถานการณ์ </w:t>
      </w:r>
      <w:r w:rsidRPr="006473DB">
        <w:rPr>
          <w:rFonts w:ascii="Angsana New" w:hAnsi="Angsana New"/>
          <w:color w:val="000000"/>
          <w:sz w:val="30"/>
          <w:szCs w:val="30"/>
        </w:rPr>
        <w:t>C</w:t>
      </w:r>
      <w:r w:rsidR="007818E8">
        <w:rPr>
          <w:rFonts w:ascii="Angsana New" w:hAnsi="Angsana New"/>
          <w:color w:val="000000"/>
          <w:sz w:val="30"/>
          <w:szCs w:val="30"/>
        </w:rPr>
        <w:t>OVID</w:t>
      </w:r>
      <w:r w:rsidRPr="006473DB">
        <w:rPr>
          <w:rFonts w:ascii="Angsana New" w:hAnsi="Angsana New"/>
          <w:color w:val="000000"/>
          <w:sz w:val="30"/>
          <w:szCs w:val="30"/>
        </w:rPr>
        <w:t>-19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 xml:space="preserve"> มาถือเป็นข้อบ่ง</w:t>
      </w:r>
      <w:r w:rsidRPr="006473DB">
        <w:rPr>
          <w:rFonts w:ascii="Angsana New" w:hAnsi="Angsana New"/>
          <w:color w:val="000000"/>
          <w:sz w:val="30"/>
          <w:szCs w:val="30"/>
          <w:cs/>
        </w:rPr>
        <w:t>ชี้การด้อยค่า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>ของที่ดิน อาคารและอุปกรณ์</w:t>
      </w:r>
      <w:r w:rsidRPr="006473DB">
        <w:rPr>
          <w:rFonts w:ascii="Angsana New" w:hAnsi="Angsana New"/>
          <w:color w:val="000000"/>
          <w:sz w:val="30"/>
          <w:szCs w:val="30"/>
        </w:rPr>
        <w:t xml:space="preserve"> 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>อสังหาริมทรัพย์เพื่อการลงทุน</w:t>
      </w:r>
      <w:r w:rsidRPr="006473D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>และเงินลงทุนในบริษัทย่อย</w:t>
      </w:r>
    </w:p>
    <w:p w14:paraId="40BC102E" w14:textId="77777777" w:rsidR="006473DB" w:rsidRPr="00A848AB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2"/>
        </w:rPr>
      </w:pPr>
    </w:p>
    <w:p w14:paraId="09C57946" w14:textId="40B1362D" w:rsidR="006473DB" w:rsidRPr="006473DB" w:rsidRDefault="006473DB" w:rsidP="00945543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6473DB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77CA2D9F" w14:textId="77777777" w:rsidR="006473DB" w:rsidRPr="00A848AB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sz w:val="22"/>
        </w:rPr>
      </w:pPr>
    </w:p>
    <w:p w14:paraId="224519A2" w14:textId="58AE0E26" w:rsidR="006473DB" w:rsidRPr="006473DB" w:rsidRDefault="006473DB" w:rsidP="0064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6473DB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>เลือกไม่นำข้อมูลสถานการณ์</w:t>
      </w:r>
      <w:r w:rsidRPr="006473DB">
        <w:rPr>
          <w:rFonts w:ascii="Angsana New" w:hAnsi="Angsana New"/>
          <w:color w:val="000000"/>
          <w:sz w:val="30"/>
          <w:szCs w:val="30"/>
        </w:rPr>
        <w:t xml:space="preserve"> </w:t>
      </w:r>
      <w:r w:rsidR="007818E8" w:rsidRPr="006473DB">
        <w:rPr>
          <w:rFonts w:ascii="Angsana New" w:hAnsi="Angsana New"/>
          <w:color w:val="000000"/>
          <w:sz w:val="30"/>
          <w:szCs w:val="30"/>
        </w:rPr>
        <w:t>C</w:t>
      </w:r>
      <w:r w:rsidR="007818E8">
        <w:rPr>
          <w:rFonts w:ascii="Angsana New" w:hAnsi="Angsana New"/>
          <w:color w:val="000000"/>
          <w:sz w:val="30"/>
          <w:szCs w:val="30"/>
        </w:rPr>
        <w:t>OVID</w:t>
      </w:r>
      <w:r w:rsidR="007818E8" w:rsidRPr="006473DB">
        <w:rPr>
          <w:rFonts w:ascii="Angsana New" w:hAnsi="Angsana New"/>
          <w:color w:val="000000"/>
          <w:sz w:val="30"/>
          <w:szCs w:val="30"/>
        </w:rPr>
        <w:t>-19</w:t>
      </w:r>
      <w:r w:rsidR="007818E8" w:rsidRPr="006473D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473DB">
        <w:rPr>
          <w:rFonts w:ascii="Angsana New" w:hAnsi="Angsana New"/>
          <w:color w:val="000000"/>
          <w:sz w:val="30"/>
          <w:szCs w:val="30"/>
        </w:rPr>
        <w:t xml:space="preserve"> 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6473DB">
        <w:rPr>
          <w:rFonts w:ascii="Angsana New" w:hAnsi="Angsana New"/>
          <w:color w:val="000000"/>
          <w:sz w:val="30"/>
          <w:szCs w:val="30"/>
        </w:rPr>
        <w:t>31</w:t>
      </w:r>
      <w:r w:rsidRPr="006473DB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6473DB">
        <w:rPr>
          <w:rFonts w:ascii="Angsana New" w:hAnsi="Angsana New"/>
          <w:color w:val="000000"/>
          <w:sz w:val="30"/>
          <w:szCs w:val="30"/>
        </w:rPr>
        <w:t>2563</w:t>
      </w:r>
    </w:p>
    <w:p w14:paraId="118B5CF1" w14:textId="5EAD1F32" w:rsidR="009A2F92" w:rsidRDefault="009A2F92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DF30F" w14:textId="18A152BE" w:rsidR="004F471B" w:rsidRPr="004F471B" w:rsidRDefault="004F471B" w:rsidP="004F471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เนื่องด้วยแนวปฏิบัติดังกล่าวสิ้นสุดการมีผลบังคับใช้ 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กลุ่มบริษัทจึงปรับปรุงมูลค่าสินทรัพย์ดังกล่าวในปี </w:t>
      </w:r>
      <w:r>
        <w:rPr>
          <w:rFonts w:asciiTheme="majorBidi" w:hAnsiTheme="majorBidi" w:cstheme="majorBidi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(ดูหมายเหตุข้อ </w:t>
      </w:r>
      <w:r>
        <w:rPr>
          <w:rFonts w:asciiTheme="majorBidi" w:hAnsiTheme="majorBidi" w:cstheme="majorBidi"/>
          <w:color w:val="000000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color w:val="000000"/>
          <w:sz w:val="30"/>
          <w:szCs w:val="30"/>
        </w:rPr>
        <w:t>13)</w:t>
      </w:r>
    </w:p>
    <w:p w14:paraId="1F52D86A" w14:textId="77777777" w:rsidR="004F471B" w:rsidRDefault="004F471B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A14822" w14:textId="21C4AF72" w:rsidR="00A848AB" w:rsidRPr="00396027" w:rsidRDefault="00A848AB" w:rsidP="00A848AB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6027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ณ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ของรัฐบาล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ทั้งนี้</w:t>
      </w:r>
      <w:r w:rsidRPr="00396027">
        <w:rPr>
          <w:rFonts w:ascii="Angsana New" w:hAnsi="Angsana New"/>
          <w:sz w:val="30"/>
          <w:szCs w:val="30"/>
          <w:cs/>
        </w:rPr>
        <w:t xml:space="preserve"> </w:t>
      </w:r>
      <w:r w:rsidRPr="00396027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bookmarkEnd w:id="3"/>
    <w:p w14:paraId="483A993F" w14:textId="77777777" w:rsidR="007C5A64" w:rsidRDefault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9B6ACF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9B6ACF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ADF632E" w14:textId="77777777" w:rsidR="00815BA9" w:rsidRPr="009B6ACF" w:rsidRDefault="00815BA9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30"/>
          <w:szCs w:val="30"/>
        </w:rPr>
      </w:pPr>
    </w:p>
    <w:p w14:paraId="26ECB76D" w14:textId="449F5AD5" w:rsidR="00311EB0" w:rsidRDefault="004166AA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16831" w:rsidRPr="009B6ACF">
        <w:rPr>
          <w:rFonts w:ascii="Angsana New" w:hAnsi="Angsana New"/>
          <w:b/>
          <w:sz w:val="30"/>
          <w:szCs w:val="30"/>
          <w:cs/>
        </w:rPr>
        <w:t xml:space="preserve">ความสัมพันธ์ที่มีกับบริษัทย่อย ได้เปิดเผยในหมายเหตุข้อ </w:t>
      </w:r>
      <w:r w:rsidR="008F5D23">
        <w:rPr>
          <w:rFonts w:ascii="Angsana New" w:hAnsi="Angsana New"/>
          <w:bCs/>
          <w:sz w:val="30"/>
          <w:szCs w:val="30"/>
        </w:rPr>
        <w:t>8</w:t>
      </w:r>
      <w:r w:rsidR="00012415" w:rsidRPr="009B6ACF">
        <w:rPr>
          <w:rFonts w:ascii="Angsana New" w:hAnsi="Angsana New"/>
          <w:b/>
          <w:sz w:val="30"/>
          <w:szCs w:val="30"/>
        </w:rPr>
        <w:t xml:space="preserve"> </w:t>
      </w:r>
      <w:r w:rsidR="00516831" w:rsidRPr="009B6ACF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Default="00DA78E6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2022"/>
        <w:gridCol w:w="3420"/>
      </w:tblGrid>
      <w:tr w:rsidR="00285E19" w:rsidRPr="00285E19" w14:paraId="476C57EC" w14:textId="77777777" w:rsidTr="00555490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285E1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285E19">
              <w:rPr>
                <w:rFonts w:ascii="Angsana New" w:hAnsi="Angsana New" w:cs="Times New Roman"/>
                <w:sz w:val="30"/>
                <w:szCs w:val="30"/>
                <w:cs/>
              </w:rPr>
              <w:br w:type="page"/>
            </w:r>
            <w:r w:rsidRPr="00285E1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285E19" w:rsidRDefault="00F15296" w:rsidP="00285E19">
            <w:pPr>
              <w:spacing w:line="214" w:lineRule="auto"/>
              <w:ind w:left="-108" w:right="-108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285E1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285E19" w:rsidRDefault="00F15296" w:rsidP="0055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285E19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/</w:t>
            </w:r>
            <w:r w:rsidRPr="00285E1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285E1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Times New Roman"/>
                <w:b/>
                <w:sz w:val="30"/>
                <w:szCs w:val="30"/>
              </w:rPr>
            </w:pPr>
            <w:r w:rsidRPr="00285E19"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85E19" w:rsidRPr="00285E19" w14:paraId="25CD6ACC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77777777" w:rsidR="00F15296" w:rsidRPr="00285E1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7777777" w:rsidR="00F15296" w:rsidRPr="00285E1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77777777" w:rsidR="00F15296" w:rsidRPr="00285E19" w:rsidRDefault="00F15296" w:rsidP="00285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5C0C38" w:rsidRPr="00285E19" w14:paraId="285EE69F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4D626062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โฮเรก้า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แมเนจเม้นท์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0BF9B817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62D61603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2FF416B7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7E7971E6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คอฟฟี่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คอนเซ็ปต์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รีเทล</w:t>
            </w:r>
            <w:r w:rsidRPr="00E03683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4D48C7AB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129AE73D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0F9B7708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008D7FE0" w:rsidR="005C0C38" w:rsidRPr="00285E19" w:rsidRDefault="005C0C38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EB975D5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5AB08952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11469621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71F3BABB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ทิพย์พัฒน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อาร์เขต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3DE2B004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32D91052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0EC79737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360B" w14:textId="4BFE15ED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ที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ซี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เทคโนโลยี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3DD5" w14:textId="164D9AD1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8D531" w14:textId="386C2597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2BA51821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FEF9" w14:textId="76560BE4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552C" w14:textId="1E4C1D28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541A" w14:textId="5A63345D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5C0C38" w:rsidRPr="00285E19" w14:paraId="3C10E7A0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B63AE" w14:textId="72871C0E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วัฒนพัฒน์เทรดดิ้ง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C052C" w14:textId="3DE84F99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F1F4F" w14:textId="53BE85A8" w:rsidR="005C0C38" w:rsidRPr="00285E19" w:rsidRDefault="005C0C38" w:rsidP="005C0C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12EBD" w:rsidRPr="00285E19" w14:paraId="3DF687A7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FCED4" w14:textId="49F1FA9B" w:rsidR="00812EBD" w:rsidRPr="00E03683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812E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เดอะ</w:t>
            </w:r>
            <w:r w:rsidRPr="00812E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คิวเอสอาร์</w:t>
            </w:r>
            <w:r w:rsidRPr="00812E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ออฟ</w:t>
            </w:r>
            <w:r w:rsidRPr="00812E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เอเชีย</w:t>
            </w:r>
            <w:r w:rsidRPr="00812E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12EB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E675D" w14:textId="67AB4FB6" w:rsidR="00812EBD" w:rsidRPr="00E03683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05E83" w14:textId="321DF44D" w:rsidR="00812EBD" w:rsidRPr="00E03683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812EBD" w:rsidRPr="00285E19" w14:paraId="086D1AB4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182" w14:textId="02B65B85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6AAE7" w14:textId="737DB20C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38DC" w14:textId="656BC7A2" w:rsidR="00812EBD" w:rsidRPr="00285E19" w:rsidRDefault="00812EBD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12EBD" w:rsidRPr="00285E19" w14:paraId="1AD7C2CE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2981" w14:textId="2752D273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ไทยเบฟเวอเรจ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329F4" w14:textId="1AD47507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D6BA7" w14:textId="25750667" w:rsidR="00812EBD" w:rsidRPr="00285E19" w:rsidRDefault="00DA78E6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12EBD" w:rsidRPr="00285E19" w14:paraId="5D69FA11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92A35" w14:textId="2DCD8924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คริสตอลลา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1723" w14:textId="1139A3AB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5520F" w14:textId="58F42183" w:rsidR="00812EBD" w:rsidRPr="00DA78E6" w:rsidRDefault="00812EBD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12EBD" w:rsidRPr="00285E19" w14:paraId="5EC5B47D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B3851" w14:textId="7C61D82E" w:rsidR="00812EBD" w:rsidRPr="00285E19" w:rsidRDefault="00812EBD" w:rsidP="00555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0" w:hanging="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บิ๊กซี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ซูเปอร์เซ็นเตอร์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C429B" w14:textId="717E1AE9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42395" w14:textId="2F4FD301" w:rsidR="00812EBD" w:rsidRPr="00DA78E6" w:rsidRDefault="00812EBD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812EBD" w:rsidRPr="00285E19" w14:paraId="3983B56D" w14:textId="77777777" w:rsidTr="005554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A0370" w14:textId="5A1117CD" w:rsidR="00812EBD" w:rsidRPr="00285E19" w:rsidRDefault="00812EBD" w:rsidP="00812EBD">
            <w:pPr>
              <w:pStyle w:val="Caption"/>
              <w:spacing w:line="228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E036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อาหารสยาม</w:t>
            </w:r>
            <w:r w:rsidRPr="00E036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E036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  <w:r w:rsidRPr="00E036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E036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มหาชน</w:t>
            </w:r>
            <w:r w:rsidRPr="00E0368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CC55" w14:textId="705243FB" w:rsidR="00812EBD" w:rsidRPr="00285E19" w:rsidRDefault="00812EBD" w:rsidP="00812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5C141" w14:textId="681F7431" w:rsidR="00812EBD" w:rsidRPr="00DA78E6" w:rsidRDefault="00812EBD" w:rsidP="00DA7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125696" w:rsidRPr="00285E19" w14:paraId="00BB4C8A" w14:textId="77777777" w:rsidTr="0012569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9F455" w14:textId="77777777" w:rsidR="00125696" w:rsidRPr="00125696" w:rsidRDefault="00125696" w:rsidP="00125696">
            <w:pPr>
              <w:pStyle w:val="Caption"/>
              <w:spacing w:line="228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อาคเนย์แคปปิตอล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F4D00" w14:textId="77777777" w:rsidR="00125696" w:rsidRPr="00125696" w:rsidRDefault="00125696" w:rsidP="00B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9D708" w14:textId="3B894541" w:rsidR="00125696" w:rsidRPr="00125696" w:rsidRDefault="00125696" w:rsidP="0012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125696" w:rsidRPr="00285E19" w14:paraId="044C897B" w14:textId="77777777" w:rsidTr="0012569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FCB6" w14:textId="77777777" w:rsidR="00125696" w:rsidRPr="00125696" w:rsidRDefault="00125696" w:rsidP="00125696">
            <w:pPr>
              <w:pStyle w:val="Caption"/>
              <w:spacing w:line="228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อาคเนย์ประกันชีวิต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มหาชน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29CE5" w14:textId="77777777" w:rsidR="00125696" w:rsidRPr="00125696" w:rsidRDefault="00125696" w:rsidP="00B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ED2B" w14:textId="5D24EAF1" w:rsidR="00125696" w:rsidRPr="00125696" w:rsidRDefault="00125696" w:rsidP="0012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  <w:tr w:rsidR="00125696" w:rsidRPr="00285E19" w14:paraId="0689B586" w14:textId="77777777" w:rsidTr="0012569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2D4BB" w14:textId="77777777" w:rsidR="00125696" w:rsidRPr="00125696" w:rsidRDefault="00125696" w:rsidP="00125696">
            <w:pPr>
              <w:pStyle w:val="Caption"/>
              <w:spacing w:line="228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บริษัท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อาคเนย์ประกันภัย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จำกัด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(</w:t>
            </w:r>
            <w:r w:rsidRPr="0012569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มหาชน</w:t>
            </w:r>
            <w:r w:rsidRPr="00125696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7C162" w14:textId="77777777" w:rsidR="00125696" w:rsidRPr="00125696" w:rsidRDefault="00125696" w:rsidP="00BC1C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28FF6" w14:textId="3C807E25" w:rsidR="00125696" w:rsidRPr="00125696" w:rsidRDefault="00125696" w:rsidP="0012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00" w:hanging="3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03683">
              <w:rPr>
                <w:rFonts w:ascii="Angsana New" w:hAnsi="Angsana New"/>
                <w:sz w:val="30"/>
                <w:szCs w:val="30"/>
                <w:cs/>
              </w:rPr>
              <w:t>มีผู้ถือหุ้นรายใหญ่</w:t>
            </w:r>
            <w:r w:rsidRPr="00E03683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  <w:r w:rsidRPr="00E03683">
              <w:rPr>
                <w:rFonts w:ascii="Angsana New" w:hAnsi="Angsana New"/>
                <w:sz w:val="30"/>
                <w:szCs w:val="30"/>
                <w:cs/>
              </w:rPr>
              <w:t>ร่วมกันและมีกรรมการร่วมกัน</w:t>
            </w:r>
          </w:p>
        </w:tc>
      </w:tr>
    </w:tbl>
    <w:p w14:paraId="741B94B1" w14:textId="77777777" w:rsidR="005C0C38" w:rsidRPr="00125696" w:rsidRDefault="005C0C38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16"/>
          <w:szCs w:val="16"/>
        </w:rPr>
      </w:pPr>
    </w:p>
    <w:p w14:paraId="42395210" w14:textId="0F3230F0" w:rsidR="00F15296" w:rsidRPr="00332249" w:rsidRDefault="00F15296" w:rsidP="00F15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630" w:right="-45"/>
        <w:jc w:val="thaiDistribute"/>
        <w:rPr>
          <w:rFonts w:ascii="Angsana New" w:hAnsi="Angsana New"/>
          <w:sz w:val="30"/>
          <w:szCs w:val="30"/>
          <w:cs/>
        </w:rPr>
      </w:pPr>
      <w:r w:rsidRPr="00332249">
        <w:rPr>
          <w:rFonts w:ascii="Angsana New" w:hAnsi="Angsana New" w:hint="cs"/>
          <w:sz w:val="30"/>
          <w:szCs w:val="30"/>
          <w:cs/>
        </w:rPr>
        <w:t>นโยบายการกำหนดราคาสำหรับรายการแต่ละประเภทอธิบาย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332249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C0E041C" w14:textId="77777777" w:rsidR="00F15296" w:rsidRPr="00555490" w:rsidRDefault="00F15296" w:rsidP="00DA7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16"/>
          <w:szCs w:val="16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5850"/>
      </w:tblGrid>
      <w:tr w:rsidR="00F15296" w:rsidRPr="002C5644" w14:paraId="7E93B4DB" w14:textId="77777777" w:rsidTr="00FD2B3E">
        <w:trPr>
          <w:tblHeader/>
        </w:trPr>
        <w:tc>
          <w:tcPr>
            <w:tcW w:w="3420" w:type="dxa"/>
          </w:tcPr>
          <w:p w14:paraId="30C066E9" w14:textId="77777777" w:rsidR="00F15296" w:rsidRPr="002C5644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5850" w:type="dxa"/>
          </w:tcPr>
          <w:p w14:paraId="6038D016" w14:textId="77777777" w:rsidR="00F15296" w:rsidRPr="002C5644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C564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  <w:r w:rsidRPr="002C5644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F15296" w:rsidRPr="00AE2332" w14:paraId="1A4FEEB0" w14:textId="77777777" w:rsidTr="00FD2B3E">
        <w:tc>
          <w:tcPr>
            <w:tcW w:w="3420" w:type="dxa"/>
          </w:tcPr>
          <w:p w14:paraId="038E1FBC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ประกอบกิจการโรงแรม</w:t>
            </w:r>
          </w:p>
          <w:p w14:paraId="7E64319B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และบริการที่เกี่ยวข้อง</w:t>
            </w:r>
          </w:p>
        </w:tc>
        <w:tc>
          <w:tcPr>
            <w:tcW w:w="5850" w:type="dxa"/>
          </w:tcPr>
          <w:p w14:paraId="64CFFDFE" w14:textId="41993468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</w:t>
            </w:r>
            <w:r w:rsidR="005829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และอัตราตามที่ตกลงกัน</w:t>
            </w:r>
          </w:p>
        </w:tc>
      </w:tr>
      <w:tr w:rsidR="00F15296" w:rsidRPr="00AE2332" w14:paraId="6AC5EC29" w14:textId="77777777" w:rsidTr="00FD2B3E">
        <w:tc>
          <w:tcPr>
            <w:tcW w:w="3420" w:type="dxa"/>
          </w:tcPr>
          <w:p w14:paraId="0784A19E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รายได้จากการให้เช่าและให้บริการ</w:t>
            </w:r>
          </w:p>
          <w:p w14:paraId="0638EF69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51454DC9" w14:textId="160847C8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</w:t>
            </w:r>
            <w:r w:rsidR="005829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และอัตราตามที่ตกลงกัน</w:t>
            </w:r>
          </w:p>
        </w:tc>
      </w:tr>
      <w:tr w:rsidR="00F15296" w:rsidRPr="00AE2332" w14:paraId="1D1E5E78" w14:textId="77777777" w:rsidTr="00FD2B3E">
        <w:tc>
          <w:tcPr>
            <w:tcW w:w="3420" w:type="dxa"/>
          </w:tcPr>
          <w:p w14:paraId="4BD47FB6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รายได้ค่าบริหารงานและรายได้อื่น </w:t>
            </w:r>
          </w:p>
        </w:tc>
        <w:tc>
          <w:tcPr>
            <w:tcW w:w="5850" w:type="dxa"/>
          </w:tcPr>
          <w:p w14:paraId="323457F0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F15296" w:rsidRPr="00AE2332" w14:paraId="34FB1B0A" w14:textId="77777777" w:rsidTr="00FD2B3E">
        <w:tc>
          <w:tcPr>
            <w:tcW w:w="3420" w:type="dxa"/>
          </w:tcPr>
          <w:p w14:paraId="311AD1A0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รายได้ดอกเบี้ยและต้นทุนทางการเงิน</w:t>
            </w:r>
          </w:p>
        </w:tc>
        <w:tc>
          <w:tcPr>
            <w:tcW w:w="5850" w:type="dxa"/>
          </w:tcPr>
          <w:p w14:paraId="6CE8AB28" w14:textId="77777777" w:rsidR="00F15296" w:rsidRPr="006E4BCF" w:rsidRDefault="00F15296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6E4BCF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</w:t>
            </w:r>
            <w:r w:rsidRPr="006E4BC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ตามที่ตกลงร่วมกันโดยอ้างอิงจากอัตราดอกเบี้ยจากสถาบันการเงิน</w:t>
            </w:r>
          </w:p>
        </w:tc>
      </w:tr>
      <w:tr w:rsidR="009A2F92" w:rsidRPr="00AE2332" w14:paraId="4247E3E6" w14:textId="77777777" w:rsidTr="00FD2B3E">
        <w:tc>
          <w:tcPr>
            <w:tcW w:w="3420" w:type="dxa"/>
          </w:tcPr>
          <w:p w14:paraId="0D11D626" w14:textId="08B6DA87" w:rsidR="009A2F92" w:rsidRPr="006E4BCF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5850" w:type="dxa"/>
          </w:tcPr>
          <w:p w14:paraId="00511965" w14:textId="503C0C1B" w:rsidR="009A2F92" w:rsidRPr="006E4BCF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  <w:tr w:rsidR="009A2F92" w:rsidRPr="00AE2332" w14:paraId="57CED2DD" w14:textId="77777777" w:rsidTr="00FD2B3E">
        <w:tc>
          <w:tcPr>
            <w:tcW w:w="3420" w:type="dxa"/>
          </w:tcPr>
          <w:p w14:paraId="20490BB4" w14:textId="77777777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ค่าใช้จ่ายเกี่ยวกับสัญญาเช่า </w:t>
            </w:r>
          </w:p>
        </w:tc>
        <w:tc>
          <w:tcPr>
            <w:tcW w:w="5850" w:type="dxa"/>
          </w:tcPr>
          <w:p w14:paraId="2D52AD4B" w14:textId="3D676B06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  <w:tr w:rsidR="009A2F92" w:rsidRPr="00AE2332" w14:paraId="1CA8ECF4" w14:textId="77777777" w:rsidTr="00FD2B3E">
        <w:tc>
          <w:tcPr>
            <w:tcW w:w="3420" w:type="dxa"/>
          </w:tcPr>
          <w:p w14:paraId="347C401A" w14:textId="77777777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5850" w:type="dxa"/>
          </w:tcPr>
          <w:p w14:paraId="1DB3FACB" w14:textId="5F764C36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  <w:tr w:rsidR="009A2F92" w:rsidRPr="00AE2332" w14:paraId="23EB9E28" w14:textId="77777777" w:rsidTr="00FD2B3E">
        <w:tc>
          <w:tcPr>
            <w:tcW w:w="3420" w:type="dxa"/>
          </w:tcPr>
          <w:p w14:paraId="179710C1" w14:textId="77777777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5850" w:type="dxa"/>
          </w:tcPr>
          <w:p w14:paraId="196A73DD" w14:textId="0C244BAE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  <w:tr w:rsidR="009A2F92" w:rsidRPr="00AE2332" w14:paraId="134F1E03" w14:textId="77777777" w:rsidTr="00FD2B3E">
        <w:tc>
          <w:tcPr>
            <w:tcW w:w="3420" w:type="dxa"/>
          </w:tcPr>
          <w:p w14:paraId="211F3934" w14:textId="77777777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5850" w:type="dxa"/>
          </w:tcPr>
          <w:p w14:paraId="45E23D1B" w14:textId="011A92A6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  <w:tr w:rsidR="009A2F92" w:rsidRPr="00AE2332" w14:paraId="79186E68" w14:textId="77777777" w:rsidTr="00FD2B3E">
        <w:tc>
          <w:tcPr>
            <w:tcW w:w="3420" w:type="dxa"/>
          </w:tcPr>
          <w:p w14:paraId="5D3F0D77" w14:textId="77777777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ค่าจ้างบริการพนักงาน</w:t>
            </w:r>
          </w:p>
        </w:tc>
        <w:tc>
          <w:tcPr>
            <w:tcW w:w="5850" w:type="dxa"/>
          </w:tcPr>
          <w:p w14:paraId="56F466CB" w14:textId="770FFEE5" w:rsidR="009A2F92" w:rsidRPr="000F27C6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E416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5E416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าทางการค้าปกติและอัตราตามที่ตกลงกัน</w:t>
            </w:r>
          </w:p>
        </w:tc>
      </w:tr>
    </w:tbl>
    <w:p w14:paraId="395084DE" w14:textId="77777777" w:rsidR="00F15296" w:rsidRPr="00AA1500" w:rsidRDefault="00F15296" w:rsidP="0051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264"/>
        <w:gridCol w:w="270"/>
        <w:gridCol w:w="1079"/>
        <w:gridCol w:w="270"/>
        <w:gridCol w:w="1079"/>
      </w:tblGrid>
      <w:tr w:rsidR="00D60B8B" w:rsidRPr="00BA2BC9" w14:paraId="0FBFB8FD" w14:textId="77777777" w:rsidTr="00B55874">
        <w:trPr>
          <w:cantSplit/>
          <w:trHeight w:val="335"/>
          <w:tblHeader/>
        </w:trPr>
        <w:tc>
          <w:tcPr>
            <w:tcW w:w="4230" w:type="dxa"/>
          </w:tcPr>
          <w:p w14:paraId="13A62542" w14:textId="77777777" w:rsidR="00D60B8B" w:rsidRPr="00DA78E6" w:rsidRDefault="00B55874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8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614" w:type="dxa"/>
            <w:gridSpan w:val="3"/>
          </w:tcPr>
          <w:p w14:paraId="67F02140" w14:textId="77777777" w:rsidR="00D60B8B" w:rsidRPr="00BA2BC9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2389102" w14:textId="77777777" w:rsidR="00D60B8B" w:rsidRPr="00BA2BC9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4F1FBDC3" w14:textId="77777777" w:rsidR="00D60B8B" w:rsidRPr="00BA2BC9" w:rsidRDefault="00D60B8B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DEA" w:rsidRPr="00BA2BC9" w14:paraId="73A51B74" w14:textId="77777777" w:rsidTr="00B55874">
        <w:trPr>
          <w:tblHeader/>
        </w:trPr>
        <w:tc>
          <w:tcPr>
            <w:tcW w:w="4230" w:type="dxa"/>
          </w:tcPr>
          <w:p w14:paraId="49286F8B" w14:textId="6F3D346D" w:rsidR="00501DEA" w:rsidRPr="00DA78E6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A78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="005554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554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A78E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080" w:type="dxa"/>
          </w:tcPr>
          <w:p w14:paraId="2F4BF2BA" w14:textId="77777777" w:rsidR="00501DEA" w:rsidRPr="00BA2BC9" w:rsidRDefault="00BA2BC9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FAB8B23" w14:textId="77777777" w:rsidR="00501DEA" w:rsidRPr="00BA2BC9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3056EB8" w14:textId="77777777" w:rsidR="00501DEA" w:rsidRPr="00BA2BC9" w:rsidRDefault="00BA2BC9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755ABE" w14:textId="77777777" w:rsidR="00501DEA" w:rsidRPr="00BA2BC9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B26F2F5" w14:textId="77777777" w:rsidR="00501DEA" w:rsidRPr="00BA2BC9" w:rsidRDefault="00BA2BC9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04362DE" w14:textId="77777777" w:rsidR="00501DEA" w:rsidRPr="00BA2BC9" w:rsidRDefault="00501DEA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434AB87" w14:textId="77777777" w:rsidR="00501DEA" w:rsidRPr="00BA2BC9" w:rsidRDefault="00BA2BC9" w:rsidP="00501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D60B8B" w:rsidRPr="00BA2BC9" w14:paraId="49840580" w14:textId="77777777" w:rsidTr="00B55874">
        <w:trPr>
          <w:tblHeader/>
        </w:trPr>
        <w:tc>
          <w:tcPr>
            <w:tcW w:w="4230" w:type="dxa"/>
          </w:tcPr>
          <w:p w14:paraId="0E298CD2" w14:textId="77777777" w:rsidR="00D60B8B" w:rsidRPr="00DA78E6" w:rsidRDefault="00D60B8B" w:rsidP="0078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7"/>
          </w:tcPr>
          <w:p w14:paraId="6B0C14BA" w14:textId="77777777" w:rsidR="00D60B8B" w:rsidRPr="00BA2BC9" w:rsidRDefault="00D60B8B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7E18" w:rsidRPr="00BA2BC9" w14:paraId="7E619216" w14:textId="77777777" w:rsidTr="00B55874">
        <w:tc>
          <w:tcPr>
            <w:tcW w:w="4230" w:type="dxa"/>
          </w:tcPr>
          <w:p w14:paraId="68D3E8EC" w14:textId="77777777" w:rsidR="008F7E18" w:rsidRPr="00BA2BC9" w:rsidRDefault="008F7E18" w:rsidP="0078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49B9561" w14:textId="77777777" w:rsidR="008F7E18" w:rsidRPr="00BA2BC9" w:rsidRDefault="008F7E18" w:rsidP="00BE1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BE7670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8D29C79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C9BC7A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506B17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911DE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A9F5A8C" w14:textId="77777777" w:rsidR="008F7E18" w:rsidRPr="00BA2BC9" w:rsidRDefault="008F7E18" w:rsidP="00184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D87" w:rsidRPr="00BA2BC9" w14:paraId="269F6736" w14:textId="77777777" w:rsidTr="00641B39">
        <w:trPr>
          <w:trHeight w:val="479"/>
        </w:trPr>
        <w:tc>
          <w:tcPr>
            <w:tcW w:w="4230" w:type="dxa"/>
          </w:tcPr>
          <w:p w14:paraId="01711296" w14:textId="77777777" w:rsidR="00CD4D87" w:rsidRPr="00385BD4" w:rsidRDefault="00CD4D87" w:rsidP="00CD4D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093555F3" w14:textId="69E2B318" w:rsidR="00CD4D87" w:rsidRPr="00385BD4" w:rsidRDefault="00CD4D87" w:rsidP="00CD4D87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2F13A8" w14:textId="6B81A0B8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120E14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2B30211" w14:textId="79D26D1F" w:rsidR="00CD4D87" w:rsidRPr="00CD4D87" w:rsidRDefault="00CD4D87" w:rsidP="00293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62EFC3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1BC1827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  <w:p w14:paraId="7694DE69" w14:textId="07F776D3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0" w:type="dxa"/>
          </w:tcPr>
          <w:p w14:paraId="4825596E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AE0FDC0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  <w:p w14:paraId="6F7640C3" w14:textId="7473704F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</w:tr>
      <w:tr w:rsidR="00CD4D87" w:rsidRPr="00BA2BC9" w14:paraId="6A98C3B2" w14:textId="77777777" w:rsidTr="00B55874">
        <w:tc>
          <w:tcPr>
            <w:tcW w:w="4230" w:type="dxa"/>
          </w:tcPr>
          <w:p w14:paraId="4C474B86" w14:textId="13109AB0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292367" w14:textId="5AED4202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400A72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5ADDA40F" w14:textId="2DF7D334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BBBD4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916878" w14:textId="7B878BAF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164,571</w:t>
            </w:r>
          </w:p>
        </w:tc>
        <w:tc>
          <w:tcPr>
            <w:tcW w:w="270" w:type="dxa"/>
          </w:tcPr>
          <w:p w14:paraId="36617CC4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4FC3562" w14:textId="0C08BD5B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225,984</w:t>
            </w:r>
          </w:p>
        </w:tc>
      </w:tr>
      <w:tr w:rsidR="00AA2B06" w:rsidRPr="00BA2BC9" w14:paraId="0DCA0F30" w14:textId="77777777" w:rsidTr="00B55874">
        <w:tc>
          <w:tcPr>
            <w:tcW w:w="4230" w:type="dxa"/>
          </w:tcPr>
          <w:p w14:paraId="107E6D9A" w14:textId="77777777" w:rsidR="00AA2B06" w:rsidRPr="00385BD4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3F57BA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56FE8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B73025A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E2631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37BE411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937D7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1020E1" w14:textId="77777777" w:rsidR="00AA2B06" w:rsidRPr="00CD4D87" w:rsidRDefault="00AA2B0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D87" w:rsidRPr="00BA2BC9" w14:paraId="4D5F5FC0" w14:textId="77777777" w:rsidTr="00B55874">
        <w:tc>
          <w:tcPr>
            <w:tcW w:w="4230" w:type="dxa"/>
          </w:tcPr>
          <w:p w14:paraId="01986E5E" w14:textId="004F5E6C" w:rsidR="00CD4D87" w:rsidRPr="00385BD4" w:rsidRDefault="00555490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D4D87" w:rsidRPr="00385BD4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EB270" w14:textId="459F9F28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A0458F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A996034" w14:textId="6221AD04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0CA241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4B958A7" w14:textId="6D6FA5CD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351,946</w:t>
            </w:r>
          </w:p>
        </w:tc>
        <w:tc>
          <w:tcPr>
            <w:tcW w:w="270" w:type="dxa"/>
          </w:tcPr>
          <w:p w14:paraId="258ACB9F" w14:textId="77777777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8B25B24" w14:textId="66FB3B42" w:rsidR="00CD4D87" w:rsidRP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756,977</w:t>
            </w:r>
          </w:p>
        </w:tc>
      </w:tr>
      <w:tr w:rsidR="00CD4D87" w:rsidRPr="00BA2BC9" w14:paraId="320D3E6B" w14:textId="77777777" w:rsidTr="005761F6">
        <w:trPr>
          <w:trHeight w:val="20"/>
        </w:trPr>
        <w:tc>
          <w:tcPr>
            <w:tcW w:w="4230" w:type="dxa"/>
          </w:tcPr>
          <w:p w14:paraId="74876BAF" w14:textId="48DE0F4E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</w:t>
            </w:r>
            <w:r w:rsidR="00555490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080" w:type="dxa"/>
            <w:shd w:val="clear" w:color="auto" w:fill="auto"/>
          </w:tcPr>
          <w:p w14:paraId="0A3B08D2" w14:textId="73F10B2D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CE17AA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1E6E9127" w14:textId="11B77DD6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34815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8B108F8" w14:textId="46636FD0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/>
                <w:sz w:val="30"/>
                <w:szCs w:val="30"/>
              </w:rPr>
              <w:t>9,487</w:t>
            </w:r>
          </w:p>
        </w:tc>
        <w:tc>
          <w:tcPr>
            <w:tcW w:w="270" w:type="dxa"/>
          </w:tcPr>
          <w:p w14:paraId="6AB20CE6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BA5C898" w14:textId="031EFF19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/>
                <w:sz w:val="30"/>
                <w:szCs w:val="30"/>
              </w:rPr>
              <w:t>11,048</w:t>
            </w:r>
          </w:p>
        </w:tc>
      </w:tr>
      <w:tr w:rsidR="00CD4D87" w:rsidRPr="00BA2BC9" w14:paraId="3C988E4D" w14:textId="77777777" w:rsidTr="005761F6">
        <w:trPr>
          <w:trHeight w:val="20"/>
        </w:trPr>
        <w:tc>
          <w:tcPr>
            <w:tcW w:w="4230" w:type="dxa"/>
          </w:tcPr>
          <w:p w14:paraId="4D3E80E2" w14:textId="50F010B3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ค่าจ้างบริการพนักงาน</w:t>
            </w:r>
          </w:p>
        </w:tc>
        <w:tc>
          <w:tcPr>
            <w:tcW w:w="1080" w:type="dxa"/>
            <w:shd w:val="clear" w:color="auto" w:fill="auto"/>
          </w:tcPr>
          <w:p w14:paraId="71E3407B" w14:textId="79EB463D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D9B7B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EB28DA3" w14:textId="6005C10E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F0526B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896D985" w14:textId="4A216D8E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19,264</w:t>
            </w:r>
          </w:p>
        </w:tc>
        <w:tc>
          <w:tcPr>
            <w:tcW w:w="270" w:type="dxa"/>
          </w:tcPr>
          <w:p w14:paraId="1E238688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3ECC042" w14:textId="41FFA0EA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13,6</w:t>
            </w:r>
            <w:r w:rsidR="002933F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D4D87" w:rsidRPr="00BA2BC9" w14:paraId="76A9FC8C" w14:textId="77777777" w:rsidTr="005761F6">
        <w:trPr>
          <w:trHeight w:val="20"/>
        </w:trPr>
        <w:tc>
          <w:tcPr>
            <w:tcW w:w="4230" w:type="dxa"/>
          </w:tcPr>
          <w:p w14:paraId="786ABA51" w14:textId="18239784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17A9E67" w14:textId="0A49F3C0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1B9B53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622AB0C" w14:textId="1C1FF0E6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08DAC7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DBDE1F3" w14:textId="22CE710B" w:rsidR="00CD4D87" w:rsidRPr="00385BD4" w:rsidRDefault="002B1BA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2B1BA6">
              <w:rPr>
                <w:rFonts w:ascii="Angsana New" w:hAnsi="Angsana New"/>
                <w:sz w:val="30"/>
                <w:szCs w:val="30"/>
              </w:rPr>
              <w:t>1,955</w:t>
            </w:r>
          </w:p>
        </w:tc>
        <w:tc>
          <w:tcPr>
            <w:tcW w:w="270" w:type="dxa"/>
          </w:tcPr>
          <w:p w14:paraId="7892296D" w14:textId="77777777" w:rsidR="00CD4D87" w:rsidRPr="00385BD4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A4C2812" w14:textId="73CC65FC" w:rsidR="00CD4D87" w:rsidRPr="00385BD4" w:rsidRDefault="002B1BA6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2B1BA6">
              <w:rPr>
                <w:rFonts w:ascii="Angsana New" w:hAnsi="Angsana New"/>
                <w:sz w:val="30"/>
                <w:szCs w:val="30"/>
              </w:rPr>
              <w:t>2,811</w:t>
            </w:r>
          </w:p>
        </w:tc>
      </w:tr>
      <w:tr w:rsidR="002854A0" w:rsidRPr="00BA2BC9" w14:paraId="738AE1A2" w14:textId="77777777" w:rsidTr="009C414D">
        <w:trPr>
          <w:trHeight w:val="20"/>
        </w:trPr>
        <w:tc>
          <w:tcPr>
            <w:tcW w:w="4230" w:type="dxa"/>
          </w:tcPr>
          <w:p w14:paraId="4F087126" w14:textId="10B9B6EF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E99AE5" w14:textId="3FABA85F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E7FFBC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644AA025" w14:textId="37670B2C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E84E8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26D8D79" w14:textId="0724557A" w:rsidR="002854A0" w:rsidRPr="002B1BA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  <w:tc>
          <w:tcPr>
            <w:tcW w:w="270" w:type="dxa"/>
          </w:tcPr>
          <w:p w14:paraId="1FD948F4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DD084FD" w14:textId="17EFEF88" w:rsidR="002854A0" w:rsidRPr="002B1BA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7,276</w:t>
            </w:r>
          </w:p>
        </w:tc>
      </w:tr>
      <w:tr w:rsidR="002854A0" w:rsidRPr="00BA2BC9" w14:paraId="02090985" w14:textId="77777777" w:rsidTr="00B55874">
        <w:tc>
          <w:tcPr>
            <w:tcW w:w="4230" w:type="dxa"/>
          </w:tcPr>
          <w:p w14:paraId="125FA74D" w14:textId="77777777" w:rsidR="002854A0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  <w:p w14:paraId="60253E17" w14:textId="35F4FB76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FCBE7A1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1B4DA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703CCDD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70092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E3DA30C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5048A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EABDB4D" w14:textId="77777777" w:rsidR="002854A0" w:rsidRPr="00385BD4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4A0" w:rsidRPr="00BA2BC9" w14:paraId="01DA55F7" w14:textId="77777777" w:rsidTr="00B55874">
        <w:tc>
          <w:tcPr>
            <w:tcW w:w="4230" w:type="dxa"/>
          </w:tcPr>
          <w:p w14:paraId="2FBEE00D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2BC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8A6170F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CF7E1B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1259B9E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CFACA8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1F5B9C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A45F4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72A6E69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4A0" w:rsidRPr="00BA2BC9" w14:paraId="226A612F" w14:textId="77777777" w:rsidTr="00B55874">
        <w:tc>
          <w:tcPr>
            <w:tcW w:w="4230" w:type="dxa"/>
          </w:tcPr>
          <w:p w14:paraId="30209177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70431599"/>
            <w:r w:rsidRPr="00BA2BC9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BA2BC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6C794691" w14:textId="77115DE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27,389</w:t>
            </w:r>
          </w:p>
        </w:tc>
        <w:tc>
          <w:tcPr>
            <w:tcW w:w="270" w:type="dxa"/>
          </w:tcPr>
          <w:p w14:paraId="03950C56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0806E2D6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25,276</w:t>
            </w:r>
          </w:p>
        </w:tc>
        <w:tc>
          <w:tcPr>
            <w:tcW w:w="270" w:type="dxa"/>
          </w:tcPr>
          <w:p w14:paraId="0B38E9F0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1734686" w14:textId="4921EAC6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27,389</w:t>
            </w:r>
          </w:p>
        </w:tc>
        <w:tc>
          <w:tcPr>
            <w:tcW w:w="270" w:type="dxa"/>
          </w:tcPr>
          <w:p w14:paraId="5E654E35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F7624B0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</w:rPr>
              <w:t>25,276</w:t>
            </w:r>
          </w:p>
        </w:tc>
      </w:tr>
      <w:bookmarkEnd w:id="4"/>
      <w:tr w:rsidR="002854A0" w:rsidRPr="00BA2BC9" w14:paraId="7FB0BB88" w14:textId="77777777" w:rsidTr="00B55874">
        <w:tc>
          <w:tcPr>
            <w:tcW w:w="4230" w:type="dxa"/>
          </w:tcPr>
          <w:p w14:paraId="661F1B9E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52736A8B" w14:textId="13916BD0" w:rsidR="002854A0" w:rsidRPr="000F27C6" w:rsidRDefault="00766716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30CB30C9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7E1B6422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  <w:tc>
          <w:tcPr>
            <w:tcW w:w="270" w:type="dxa"/>
          </w:tcPr>
          <w:p w14:paraId="7BDD79BD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A943E91" w14:textId="1C5CC6FD" w:rsidR="002854A0" w:rsidRPr="000F27C6" w:rsidRDefault="00766716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1,138</w:t>
            </w:r>
          </w:p>
        </w:tc>
        <w:tc>
          <w:tcPr>
            <w:tcW w:w="270" w:type="dxa"/>
          </w:tcPr>
          <w:p w14:paraId="24314B12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219B7E6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 w:hint="cs"/>
                <w:sz w:val="30"/>
                <w:szCs w:val="30"/>
              </w:rPr>
              <w:t>555</w:t>
            </w:r>
          </w:p>
        </w:tc>
      </w:tr>
      <w:tr w:rsidR="002854A0" w:rsidRPr="00BA2BC9" w14:paraId="73DAA723" w14:textId="77777777" w:rsidTr="00B55874">
        <w:tc>
          <w:tcPr>
            <w:tcW w:w="4230" w:type="dxa"/>
          </w:tcPr>
          <w:p w14:paraId="7C15EA04" w14:textId="0FAB9C2A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0F27C6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080" w:type="dxa"/>
            <w:shd w:val="clear" w:color="auto" w:fill="auto"/>
          </w:tcPr>
          <w:p w14:paraId="6FBF99B4" w14:textId="242D99D6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24789124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064EA92" w14:textId="7113F61E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0" w:firstLine="591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7AA5E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19FD55B" w14:textId="5B80A3AC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850</w:t>
            </w:r>
          </w:p>
        </w:tc>
        <w:tc>
          <w:tcPr>
            <w:tcW w:w="270" w:type="dxa"/>
          </w:tcPr>
          <w:p w14:paraId="2BC8CB9E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3831C8" w14:textId="03FA160D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F27C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854A0" w:rsidRPr="00BA2BC9" w14:paraId="58C60FF2" w14:textId="77777777" w:rsidTr="00B55874">
        <w:tc>
          <w:tcPr>
            <w:tcW w:w="4230" w:type="dxa"/>
          </w:tcPr>
          <w:p w14:paraId="3A174D76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387DA" w14:textId="64B4FF5E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7C6">
              <w:rPr>
                <w:rFonts w:ascii="Angsana New" w:hAnsi="Angsana New"/>
                <w:b/>
                <w:bCs/>
                <w:sz w:val="30"/>
                <w:szCs w:val="30"/>
              </w:rPr>
              <w:t>29,377</w:t>
            </w:r>
          </w:p>
        </w:tc>
        <w:tc>
          <w:tcPr>
            <w:tcW w:w="270" w:type="dxa"/>
          </w:tcPr>
          <w:p w14:paraId="417F83D2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53F0F005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b/>
                <w:bCs/>
                <w:sz w:val="30"/>
                <w:szCs w:val="30"/>
              </w:rPr>
              <w:t>25,831</w:t>
            </w:r>
          </w:p>
        </w:tc>
        <w:tc>
          <w:tcPr>
            <w:tcW w:w="270" w:type="dxa"/>
          </w:tcPr>
          <w:p w14:paraId="5D34DCC3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602B9" w14:textId="4B05FE9E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7C6">
              <w:rPr>
                <w:rFonts w:ascii="Angsana New" w:hAnsi="Angsana New"/>
                <w:b/>
                <w:bCs/>
                <w:sz w:val="30"/>
                <w:szCs w:val="30"/>
              </w:rPr>
              <w:t>29,377</w:t>
            </w:r>
          </w:p>
        </w:tc>
        <w:tc>
          <w:tcPr>
            <w:tcW w:w="270" w:type="dxa"/>
          </w:tcPr>
          <w:p w14:paraId="11A363E7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43C4F96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F27C6">
              <w:rPr>
                <w:rFonts w:ascii="Angsana New" w:hAnsi="Angsana New" w:hint="cs"/>
                <w:b/>
                <w:bCs/>
                <w:sz w:val="30"/>
                <w:szCs w:val="30"/>
              </w:rPr>
              <w:t>25,831</w:t>
            </w:r>
          </w:p>
        </w:tc>
      </w:tr>
      <w:tr w:rsidR="002854A0" w:rsidRPr="00BA2BC9" w14:paraId="6783CBBC" w14:textId="77777777" w:rsidTr="007C5A64">
        <w:trPr>
          <w:trHeight w:val="395"/>
        </w:trPr>
        <w:tc>
          <w:tcPr>
            <w:tcW w:w="4230" w:type="dxa"/>
          </w:tcPr>
          <w:p w14:paraId="59A50E5D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24F4C1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0CE6A54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9D1E6AB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48AF2E7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1957E62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2F1E2FD2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41D6A4D" w14:textId="77777777" w:rsidR="002854A0" w:rsidRPr="000F27C6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854A0" w:rsidRPr="00BA2BC9" w14:paraId="0EB2DB17" w14:textId="77777777" w:rsidTr="00B55874">
        <w:tc>
          <w:tcPr>
            <w:tcW w:w="4230" w:type="dxa"/>
          </w:tcPr>
          <w:p w14:paraId="785AF767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2B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4D2291F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806A19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627300C5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16E8A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2A9053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FCB71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5CA1AA" w14:textId="77777777" w:rsidR="002854A0" w:rsidRPr="00BA2BC9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4A0" w:rsidRPr="00BA2BC9" w14:paraId="1F038714" w14:textId="77777777" w:rsidTr="00B55874">
        <w:tc>
          <w:tcPr>
            <w:tcW w:w="4230" w:type="dxa"/>
          </w:tcPr>
          <w:p w14:paraId="43EAB91F" w14:textId="77777777" w:rsidR="002854A0" w:rsidRPr="00BA2BC9" w:rsidRDefault="002854A0" w:rsidP="002854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51E432B2" w14:textId="1ECCA139" w:rsidR="002854A0" w:rsidRPr="00BA2BC9" w:rsidRDefault="002854A0" w:rsidP="002854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A2BC9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79B30D" w14:textId="7B1BAF33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10,404</w:t>
            </w:r>
          </w:p>
        </w:tc>
        <w:tc>
          <w:tcPr>
            <w:tcW w:w="270" w:type="dxa"/>
            <w:vAlign w:val="bottom"/>
          </w:tcPr>
          <w:p w14:paraId="69D6D223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1486F70" w14:textId="28CAF6E5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21,198</w:t>
            </w:r>
          </w:p>
        </w:tc>
        <w:tc>
          <w:tcPr>
            <w:tcW w:w="270" w:type="dxa"/>
            <w:vAlign w:val="bottom"/>
          </w:tcPr>
          <w:p w14:paraId="02E81D05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DADE9B6" w14:textId="603BFB3D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EBBAFF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57184E0" w14:textId="5383DAE5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54A0" w:rsidRPr="00BA2BC9" w14:paraId="0D1D09B6" w14:textId="77777777" w:rsidTr="00B55874">
        <w:tc>
          <w:tcPr>
            <w:tcW w:w="4230" w:type="dxa"/>
          </w:tcPr>
          <w:p w14:paraId="213A97DD" w14:textId="77777777" w:rsidR="002854A0" w:rsidRPr="00385BD4" w:rsidRDefault="002854A0" w:rsidP="002854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7425D7C2" w14:textId="5FE0C0FD" w:rsidR="002854A0" w:rsidRPr="00385BD4" w:rsidRDefault="002854A0" w:rsidP="002854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85BD4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3256F" w14:textId="0B5E555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35,522</w:t>
            </w:r>
          </w:p>
        </w:tc>
        <w:tc>
          <w:tcPr>
            <w:tcW w:w="270" w:type="dxa"/>
            <w:vAlign w:val="bottom"/>
          </w:tcPr>
          <w:p w14:paraId="41500C2F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36F04077" w14:textId="44C7809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/>
                <w:sz w:val="30"/>
                <w:szCs w:val="30"/>
              </w:rPr>
              <w:t>41,117</w:t>
            </w:r>
          </w:p>
        </w:tc>
        <w:tc>
          <w:tcPr>
            <w:tcW w:w="270" w:type="dxa"/>
            <w:vAlign w:val="bottom"/>
          </w:tcPr>
          <w:p w14:paraId="39E5E375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6194707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4353CB42" w14:textId="12C694C3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A96EF5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79D72A95" w14:textId="77777777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001A5434" w14:textId="4E89950F" w:rsidR="002854A0" w:rsidRPr="00CD4D87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CD4D8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854A0" w:rsidRPr="00BA2BC9" w14:paraId="20A05876" w14:textId="77777777" w:rsidTr="00B55874">
        <w:tc>
          <w:tcPr>
            <w:tcW w:w="4230" w:type="dxa"/>
          </w:tcPr>
          <w:p w14:paraId="2E0A5526" w14:textId="5A4F880B" w:rsidR="002854A0" w:rsidRPr="00042AF3" w:rsidRDefault="002854A0" w:rsidP="002854A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16657" w14:textId="139C0E37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42AF3">
              <w:rPr>
                <w:rFonts w:ascii="Angsana New" w:hAnsi="Angsana New" w:hint="eastAsia"/>
                <w:sz w:val="30"/>
                <w:szCs w:val="30"/>
                <w:lang w:eastAsia="zh-CN"/>
              </w:rPr>
              <w:t>4</w:t>
            </w:r>
            <w:r w:rsidRPr="00042AF3">
              <w:rPr>
                <w:rFonts w:ascii="Angsana New" w:hAnsi="Angsana New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270" w:type="dxa"/>
            <w:vAlign w:val="bottom"/>
          </w:tcPr>
          <w:p w14:paraId="626FF680" w14:textId="77777777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C507B64" w14:textId="1D2E903A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8,170</w:t>
            </w:r>
          </w:p>
        </w:tc>
        <w:tc>
          <w:tcPr>
            <w:tcW w:w="270" w:type="dxa"/>
            <w:vAlign w:val="bottom"/>
          </w:tcPr>
          <w:p w14:paraId="369AA4F0" w14:textId="77777777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5B65D88" w14:textId="5BFC89BB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70" w:type="dxa"/>
            <w:vAlign w:val="bottom"/>
          </w:tcPr>
          <w:p w14:paraId="202F1C26" w14:textId="77777777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A57AD4E" w14:textId="6FEB1F29" w:rsidR="002854A0" w:rsidRPr="00042AF3" w:rsidRDefault="002854A0" w:rsidP="00285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7,026</w:t>
            </w:r>
          </w:p>
        </w:tc>
      </w:tr>
      <w:tr w:rsidR="00766716" w:rsidRPr="00BA2BC9" w14:paraId="1322426D" w14:textId="77777777" w:rsidTr="009C414D">
        <w:tc>
          <w:tcPr>
            <w:tcW w:w="4230" w:type="dxa"/>
          </w:tcPr>
          <w:p w14:paraId="72F2BDC6" w14:textId="4BC9A969" w:rsidR="00766716" w:rsidRPr="00042AF3" w:rsidRDefault="00766716" w:rsidP="0076671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674E3D" w14:textId="7B28F357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2,532</w:t>
            </w:r>
          </w:p>
        </w:tc>
        <w:tc>
          <w:tcPr>
            <w:tcW w:w="270" w:type="dxa"/>
            <w:vAlign w:val="bottom"/>
          </w:tcPr>
          <w:p w14:paraId="473156FF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AE35080" w14:textId="2DB653BF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6,097</w:t>
            </w:r>
          </w:p>
        </w:tc>
        <w:tc>
          <w:tcPr>
            <w:tcW w:w="270" w:type="dxa"/>
            <w:vAlign w:val="bottom"/>
          </w:tcPr>
          <w:p w14:paraId="0D940C81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3B067B7" w14:textId="46B7A22C" w:rsidR="00766716" w:rsidRPr="00042AF3" w:rsidRDefault="00766716" w:rsidP="0062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878976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7B12D43" w14:textId="0DD55F62" w:rsidR="00766716" w:rsidRPr="00042AF3" w:rsidRDefault="00766716" w:rsidP="0062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766716" w:rsidRPr="00BA2BC9" w14:paraId="1B5883A3" w14:textId="77777777" w:rsidTr="00440AFA">
        <w:trPr>
          <w:trHeight w:val="70"/>
        </w:trPr>
        <w:tc>
          <w:tcPr>
            <w:tcW w:w="4230" w:type="dxa"/>
          </w:tcPr>
          <w:p w14:paraId="23387DD8" w14:textId="06334BCD" w:rsidR="00766716" w:rsidRPr="00042AF3" w:rsidRDefault="00766716" w:rsidP="00766716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0867C" w14:textId="7785334C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3,005</w:t>
            </w:r>
          </w:p>
        </w:tc>
        <w:tc>
          <w:tcPr>
            <w:tcW w:w="270" w:type="dxa"/>
            <w:vAlign w:val="bottom"/>
          </w:tcPr>
          <w:p w14:paraId="4B7413AB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3F23720B" w14:textId="0485A060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  <w:lang w:eastAsia="zh-CN"/>
              </w:rPr>
              <w:t>4,402</w:t>
            </w:r>
          </w:p>
        </w:tc>
        <w:tc>
          <w:tcPr>
            <w:tcW w:w="270" w:type="dxa"/>
            <w:vAlign w:val="bottom"/>
          </w:tcPr>
          <w:p w14:paraId="4DDAF18D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3719B17" w14:textId="49BA248E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  <w:vAlign w:val="bottom"/>
          </w:tcPr>
          <w:p w14:paraId="1857BEA3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98F76B" w14:textId="0519398D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</w:tr>
      <w:tr w:rsidR="00766716" w:rsidRPr="00BA2BC9" w14:paraId="159D0389" w14:textId="77777777" w:rsidTr="004166AA">
        <w:trPr>
          <w:trHeight w:val="87"/>
        </w:trPr>
        <w:tc>
          <w:tcPr>
            <w:tcW w:w="4230" w:type="dxa"/>
          </w:tcPr>
          <w:p w14:paraId="60EBD23B" w14:textId="34EC0CC5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CFAE6" w14:textId="4A787DA4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10,968</w:t>
            </w:r>
          </w:p>
        </w:tc>
        <w:tc>
          <w:tcPr>
            <w:tcW w:w="270" w:type="dxa"/>
            <w:vAlign w:val="bottom"/>
          </w:tcPr>
          <w:p w14:paraId="0B621EC0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E427362" w14:textId="3DC6CF3A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11,786</w:t>
            </w:r>
          </w:p>
        </w:tc>
        <w:tc>
          <w:tcPr>
            <w:tcW w:w="270" w:type="dxa"/>
            <w:vAlign w:val="bottom"/>
          </w:tcPr>
          <w:p w14:paraId="665142F4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826800" w14:textId="371CE59C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579</w:t>
            </w:r>
          </w:p>
        </w:tc>
        <w:tc>
          <w:tcPr>
            <w:tcW w:w="270" w:type="dxa"/>
            <w:vAlign w:val="bottom"/>
          </w:tcPr>
          <w:p w14:paraId="63DCAE46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16B150" w14:textId="4B7E6B18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66716" w:rsidRPr="00BA2BC9" w14:paraId="40D2EF43" w14:textId="77777777" w:rsidTr="005761F6">
        <w:trPr>
          <w:trHeight w:val="87"/>
        </w:trPr>
        <w:tc>
          <w:tcPr>
            <w:tcW w:w="4230" w:type="dxa"/>
          </w:tcPr>
          <w:p w14:paraId="06F4A964" w14:textId="4F0F863A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32150" w14:textId="2918833F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4,502</w:t>
            </w:r>
          </w:p>
        </w:tc>
        <w:tc>
          <w:tcPr>
            <w:tcW w:w="270" w:type="dxa"/>
            <w:vAlign w:val="bottom"/>
          </w:tcPr>
          <w:p w14:paraId="3FF1FEE9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1CD0C6F" w14:textId="5A19BAEA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5,089</w:t>
            </w:r>
          </w:p>
        </w:tc>
        <w:tc>
          <w:tcPr>
            <w:tcW w:w="270" w:type="dxa"/>
            <w:vAlign w:val="bottom"/>
          </w:tcPr>
          <w:p w14:paraId="7262C55A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23A1564" w14:textId="1DCD405D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3,139</w:t>
            </w:r>
          </w:p>
        </w:tc>
        <w:tc>
          <w:tcPr>
            <w:tcW w:w="270" w:type="dxa"/>
            <w:vAlign w:val="bottom"/>
          </w:tcPr>
          <w:p w14:paraId="1953755F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1CA8166" w14:textId="19FAE95F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3,087</w:t>
            </w:r>
          </w:p>
        </w:tc>
      </w:tr>
      <w:tr w:rsidR="00766716" w:rsidRPr="00BA2BC9" w14:paraId="121C6D4F" w14:textId="77777777" w:rsidTr="009C414D">
        <w:trPr>
          <w:trHeight w:val="87"/>
        </w:trPr>
        <w:tc>
          <w:tcPr>
            <w:tcW w:w="4230" w:type="dxa"/>
          </w:tcPr>
          <w:p w14:paraId="40531E99" w14:textId="16A3302C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9972B" w14:textId="6359BE8A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8,215</w:t>
            </w:r>
          </w:p>
        </w:tc>
        <w:tc>
          <w:tcPr>
            <w:tcW w:w="270" w:type="dxa"/>
            <w:vAlign w:val="bottom"/>
          </w:tcPr>
          <w:p w14:paraId="03B92052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70199924" w14:textId="558E033B" w:rsidR="00766716" w:rsidRPr="00042AF3" w:rsidRDefault="00711577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17,979</w:t>
            </w:r>
          </w:p>
        </w:tc>
        <w:tc>
          <w:tcPr>
            <w:tcW w:w="270" w:type="dxa"/>
            <w:vAlign w:val="bottom"/>
          </w:tcPr>
          <w:p w14:paraId="2114F27D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BA77B5A" w14:textId="6C7DF549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233412A6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FBC33D0" w14:textId="3737E37D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782</w:t>
            </w:r>
          </w:p>
        </w:tc>
      </w:tr>
      <w:tr w:rsidR="00766716" w:rsidRPr="00BA2BC9" w14:paraId="12014BE9" w14:textId="77777777" w:rsidTr="009C414D">
        <w:trPr>
          <w:trHeight w:val="87"/>
        </w:trPr>
        <w:tc>
          <w:tcPr>
            <w:tcW w:w="4230" w:type="dxa"/>
          </w:tcPr>
          <w:p w14:paraId="638B0478" w14:textId="21A8CC35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2AF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376741" w14:textId="63AEC440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8,495</w:t>
            </w:r>
          </w:p>
        </w:tc>
        <w:tc>
          <w:tcPr>
            <w:tcW w:w="270" w:type="dxa"/>
            <w:vAlign w:val="bottom"/>
          </w:tcPr>
          <w:p w14:paraId="53810586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17BDC883" w14:textId="42ABB18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8,755</w:t>
            </w:r>
          </w:p>
        </w:tc>
        <w:tc>
          <w:tcPr>
            <w:tcW w:w="270" w:type="dxa"/>
            <w:vAlign w:val="bottom"/>
          </w:tcPr>
          <w:p w14:paraId="66C21378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E71C02E" w14:textId="4FC65F8F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  <w:vAlign w:val="bottom"/>
          </w:tcPr>
          <w:p w14:paraId="2CE67988" w14:textId="77777777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0D12190" w14:textId="084CD0C9" w:rsidR="00766716" w:rsidRPr="00042AF3" w:rsidRDefault="00766716" w:rsidP="0076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042AF3">
              <w:rPr>
                <w:rFonts w:ascii="Angsana New" w:hAnsi="Angsana New" w:hint="cs"/>
                <w:sz w:val="30"/>
                <w:szCs w:val="30"/>
              </w:rPr>
              <w:t>194</w:t>
            </w:r>
          </w:p>
        </w:tc>
      </w:tr>
    </w:tbl>
    <w:p w14:paraId="74067B11" w14:textId="179D879A" w:rsidR="006C73F9" w:rsidRDefault="006C73F9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1167DF50" w14:textId="58EEB4A9" w:rsidR="00AA1500" w:rsidRDefault="00AA1500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sz w:val="30"/>
          <w:szCs w:val="30"/>
          <w:cs/>
        </w:rPr>
      </w:pPr>
    </w:p>
    <w:p w14:paraId="5895A4DD" w14:textId="0F38BDFF" w:rsidR="00AA1500" w:rsidRDefault="00AA1500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0EDD91C4" w14:textId="77777777" w:rsidR="00AA2B06" w:rsidRDefault="00AA2B0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sz w:val="30"/>
          <w:szCs w:val="30"/>
        </w:rPr>
      </w:pPr>
    </w:p>
    <w:p w14:paraId="073D977B" w14:textId="4EA28F3F" w:rsidR="00355993" w:rsidRPr="00A110E1" w:rsidRDefault="00355993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630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A110E1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48D6" w:rsidRPr="00A110E1">
        <w:rPr>
          <w:rFonts w:ascii="Angsana New" w:hAnsi="Angsana New"/>
          <w:sz w:val="30"/>
          <w:szCs w:val="30"/>
        </w:rPr>
        <w:t>31</w:t>
      </w:r>
      <w:r w:rsidR="007B6394" w:rsidRPr="00A110E1">
        <w:rPr>
          <w:rFonts w:ascii="Angsana New" w:hAnsi="Angsana New"/>
          <w:sz w:val="30"/>
          <w:szCs w:val="30"/>
          <w:cs/>
        </w:rPr>
        <w:t xml:space="preserve"> มีนาคม</w:t>
      </w:r>
      <w:r w:rsidR="00202EA2" w:rsidRPr="00A110E1">
        <w:rPr>
          <w:rFonts w:ascii="Angsana New" w:hAnsi="Angsana New"/>
          <w:sz w:val="30"/>
          <w:szCs w:val="30"/>
          <w:cs/>
        </w:rPr>
        <w:t xml:space="preserve"> </w:t>
      </w:r>
      <w:r w:rsidR="009B6ACF">
        <w:rPr>
          <w:rFonts w:ascii="Angsana New" w:hAnsi="Angsana New"/>
          <w:sz w:val="30"/>
          <w:szCs w:val="30"/>
        </w:rPr>
        <w:t>2564</w:t>
      </w:r>
      <w:r w:rsidR="00202EA2" w:rsidRPr="00A110E1">
        <w:rPr>
          <w:rFonts w:ascii="Angsana New" w:hAnsi="Angsana New"/>
          <w:sz w:val="30"/>
          <w:szCs w:val="30"/>
          <w:cs/>
        </w:rPr>
        <w:t xml:space="preserve"> และ </w:t>
      </w:r>
      <w:r w:rsidR="009B6ACF">
        <w:rPr>
          <w:rFonts w:ascii="Angsana New" w:hAnsi="Angsana New"/>
          <w:sz w:val="30"/>
          <w:szCs w:val="30"/>
        </w:rPr>
        <w:t>31</w:t>
      </w:r>
      <w:r w:rsidR="00202EA2" w:rsidRPr="00A110E1">
        <w:rPr>
          <w:rFonts w:ascii="Angsana New" w:hAnsi="Angsana New"/>
          <w:sz w:val="30"/>
          <w:szCs w:val="30"/>
          <w:cs/>
        </w:rPr>
        <w:t xml:space="preserve"> </w:t>
      </w:r>
      <w:r w:rsidR="00C22F29" w:rsidRPr="00A110E1">
        <w:rPr>
          <w:rFonts w:ascii="Angsana New" w:hAnsi="Angsana New"/>
          <w:sz w:val="30"/>
          <w:szCs w:val="30"/>
          <w:cs/>
        </w:rPr>
        <w:t>ธันวาคม</w:t>
      </w:r>
      <w:r w:rsidR="001B14DE" w:rsidRPr="00A110E1">
        <w:rPr>
          <w:rFonts w:ascii="Angsana New" w:hAnsi="Angsana New"/>
          <w:sz w:val="30"/>
          <w:szCs w:val="30"/>
          <w:cs/>
        </w:rPr>
        <w:t xml:space="preserve"> </w:t>
      </w:r>
      <w:r w:rsidR="009B6ACF">
        <w:rPr>
          <w:rFonts w:ascii="Angsana New" w:hAnsi="Angsana New"/>
          <w:sz w:val="30"/>
          <w:szCs w:val="30"/>
        </w:rPr>
        <w:t>2563</w:t>
      </w:r>
      <w:r w:rsidR="00C22F29" w:rsidRPr="00A110E1">
        <w:rPr>
          <w:rFonts w:ascii="Angsana New" w:hAnsi="Angsana New"/>
          <w:sz w:val="30"/>
          <w:szCs w:val="30"/>
          <w:cs/>
        </w:rPr>
        <w:t xml:space="preserve"> </w:t>
      </w:r>
      <w:r w:rsidRPr="00A110E1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A110E1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30"/>
          <w:szCs w:val="30"/>
        </w:rPr>
      </w:pPr>
    </w:p>
    <w:tbl>
      <w:tblPr>
        <w:tblW w:w="94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"/>
        <w:gridCol w:w="4046"/>
        <w:gridCol w:w="1060"/>
        <w:gridCol w:w="290"/>
        <w:gridCol w:w="1260"/>
        <w:gridCol w:w="290"/>
        <w:gridCol w:w="9"/>
        <w:gridCol w:w="1051"/>
        <w:gridCol w:w="9"/>
        <w:gridCol w:w="281"/>
        <w:gridCol w:w="9"/>
        <w:gridCol w:w="1074"/>
        <w:gridCol w:w="14"/>
      </w:tblGrid>
      <w:tr w:rsidR="005B2070" w:rsidRPr="00A110E1" w14:paraId="73B47809" w14:textId="77777777" w:rsidTr="00601EA0">
        <w:trPr>
          <w:gridBefore w:val="1"/>
          <w:gridAfter w:val="1"/>
          <w:wBefore w:w="17" w:type="dxa"/>
          <w:wAfter w:w="14" w:type="dxa"/>
          <w:tblHeader/>
        </w:trPr>
        <w:tc>
          <w:tcPr>
            <w:tcW w:w="4046" w:type="dxa"/>
          </w:tcPr>
          <w:p w14:paraId="68051FE1" w14:textId="77777777" w:rsidR="005B2070" w:rsidRPr="00A110E1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A4EE48" w14:textId="77777777" w:rsidR="005B2070" w:rsidRPr="00A110E1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A110E1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6"/>
          </w:tcPr>
          <w:p w14:paraId="65F49993" w14:textId="77777777" w:rsidR="005B2070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1DEA" w:rsidRPr="00A110E1" w14:paraId="526A265C" w14:textId="77777777" w:rsidTr="00601EA0">
        <w:trPr>
          <w:gridBefore w:val="1"/>
          <w:gridAfter w:val="1"/>
          <w:wBefore w:w="17" w:type="dxa"/>
          <w:wAfter w:w="14" w:type="dxa"/>
          <w:tblHeader/>
        </w:trPr>
        <w:tc>
          <w:tcPr>
            <w:tcW w:w="4046" w:type="dxa"/>
          </w:tcPr>
          <w:p w14:paraId="6D6DF717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0" w:type="dxa"/>
          </w:tcPr>
          <w:p w14:paraId="2EAD1715" w14:textId="77777777" w:rsidR="00501DEA" w:rsidRPr="00A110E1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A110E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415B3F7E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9FADD2" w14:textId="77777777" w:rsidR="00501DEA" w:rsidRPr="00A110E1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A110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93AF6F4" w14:textId="77777777" w:rsidR="00501DEA" w:rsidRPr="00A110E1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21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A110E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</w:tcPr>
          <w:p w14:paraId="1B20BFC8" w14:textId="77777777" w:rsidR="00501DEA" w:rsidRPr="00A110E1" w:rsidRDefault="006348D6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8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="00501DEA" w:rsidRPr="00A110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01DEA" w:rsidRPr="00A110E1" w14:paraId="630383A7" w14:textId="77777777" w:rsidTr="00601EA0">
        <w:trPr>
          <w:gridBefore w:val="1"/>
          <w:gridAfter w:val="1"/>
          <w:wBefore w:w="17" w:type="dxa"/>
          <w:wAfter w:w="14" w:type="dxa"/>
          <w:tblHeader/>
        </w:trPr>
        <w:tc>
          <w:tcPr>
            <w:tcW w:w="4046" w:type="dxa"/>
          </w:tcPr>
          <w:p w14:paraId="4D4E74EF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center"/>
          </w:tcPr>
          <w:p w14:paraId="55E8C2AC" w14:textId="77777777" w:rsidR="00501DEA" w:rsidRPr="00A110E1" w:rsidRDefault="009B6AC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5D81361F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10623D8" w14:textId="77777777" w:rsidR="00501DEA" w:rsidRPr="00A110E1" w:rsidRDefault="009B6AC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2399F47B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vAlign w:val="center"/>
          </w:tcPr>
          <w:p w14:paraId="6444D272" w14:textId="77777777" w:rsidR="00501DEA" w:rsidRPr="00A110E1" w:rsidRDefault="009B6AC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501DEA" w:rsidRPr="00A110E1" w:rsidRDefault="00501DE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3" w:type="dxa"/>
            <w:gridSpan w:val="2"/>
            <w:vAlign w:val="center"/>
          </w:tcPr>
          <w:p w14:paraId="20D33E23" w14:textId="77777777" w:rsidR="00501DEA" w:rsidRPr="00A110E1" w:rsidRDefault="009B6AC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A56B4F" w:rsidRPr="00A110E1" w14:paraId="08692ADE" w14:textId="77777777" w:rsidTr="00601EA0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gridAfter w:val="1"/>
          <w:wBefore w:w="17" w:type="dxa"/>
          <w:wAfter w:w="14" w:type="dxa"/>
          <w:tblHeader/>
        </w:trPr>
        <w:tc>
          <w:tcPr>
            <w:tcW w:w="4046" w:type="dxa"/>
          </w:tcPr>
          <w:p w14:paraId="1C86EC48" w14:textId="77777777" w:rsidR="00A56B4F" w:rsidRPr="00A110E1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33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A110E1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11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A110E1" w14:paraId="3275AD86" w14:textId="77777777" w:rsidTr="005B4133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17" w:type="dxa"/>
        </w:trPr>
        <w:tc>
          <w:tcPr>
            <w:tcW w:w="4046" w:type="dxa"/>
            <w:tcBorders>
              <w:top w:val="nil"/>
              <w:bottom w:val="nil"/>
            </w:tcBorders>
          </w:tcPr>
          <w:p w14:paraId="459E41EB" w14:textId="77777777" w:rsidR="00902125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A74D4A1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F0DF351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</w:tcPr>
          <w:p w14:paraId="12391209" w14:textId="77777777" w:rsidR="00902125" w:rsidRPr="00A110E1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A110E1" w14:paraId="48822876" w14:textId="77777777" w:rsidTr="005B4133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17" w:type="dxa"/>
        </w:trPr>
        <w:tc>
          <w:tcPr>
            <w:tcW w:w="4046" w:type="dxa"/>
            <w:tcBorders>
              <w:top w:val="nil"/>
              <w:bottom w:val="nil"/>
            </w:tcBorders>
          </w:tcPr>
          <w:p w14:paraId="678EC7BE" w14:textId="77777777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bottom w:val="nil"/>
            </w:tcBorders>
            <w:shd w:val="clear" w:color="auto" w:fill="auto"/>
          </w:tcPr>
          <w:p w14:paraId="6B91AA99" w14:textId="54154110" w:rsidR="00982A21" w:rsidRPr="00982A2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982A21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8,845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4AA2F9" w14:textId="77777777" w:rsidR="00982A21" w:rsidRPr="00982A2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5AF9CF" w14:textId="77777777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12,265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D2E3B63" w14:textId="77777777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A91FDA" w14:textId="65605C6C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6037D4B2" w14:textId="77777777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bottom w:val="nil"/>
            </w:tcBorders>
          </w:tcPr>
          <w:p w14:paraId="58E79D16" w14:textId="77777777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A110E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9249B" w:rsidRPr="00A110E1" w14:paraId="733848F0" w14:textId="77777777" w:rsidTr="009B6ACF">
        <w:tblPrEx>
          <w:tblBorders>
            <w:top w:val="single" w:sz="4" w:space="0" w:color="auto"/>
            <w:bottom w:val="double" w:sz="4" w:space="0" w:color="auto"/>
          </w:tblBorders>
        </w:tblPrEx>
        <w:trPr>
          <w:gridBefore w:val="1"/>
          <w:wBefore w:w="17" w:type="dxa"/>
        </w:trPr>
        <w:tc>
          <w:tcPr>
            <w:tcW w:w="4046" w:type="dxa"/>
            <w:tcBorders>
              <w:top w:val="nil"/>
              <w:bottom w:val="nil"/>
            </w:tcBorders>
          </w:tcPr>
          <w:p w14:paraId="44571E0B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D286A67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286EC86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D2CBB3A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17854C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9619DA9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70EA2958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double" w:sz="4" w:space="0" w:color="auto"/>
              <w:bottom w:val="nil"/>
            </w:tcBorders>
          </w:tcPr>
          <w:p w14:paraId="624103B6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9249B" w:rsidRPr="00A110E1" w14:paraId="42B4E89F" w14:textId="77777777" w:rsidTr="005B41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B21DB" w14:textId="14678A55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D303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3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E9272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28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49B" w:rsidRPr="00A110E1" w14:paraId="4C36D5AF" w14:textId="77777777" w:rsidTr="00B1436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59249B" w:rsidRPr="00A110E1" w:rsidRDefault="00B1436D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1436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06A2E" w14:textId="3CC6767F" w:rsidR="0059249B" w:rsidRPr="00A110E1" w:rsidRDefault="00090D3A" w:rsidP="00626F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59249B" w:rsidRPr="00A110E1" w:rsidRDefault="0059249B" w:rsidP="00B7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256AEC22" w:rsidR="0059249B" w:rsidRPr="00A110E1" w:rsidRDefault="007818E8" w:rsidP="0078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6116" w14:textId="3E4ECAB5" w:rsidR="0059249B" w:rsidRPr="00A110E1" w:rsidRDefault="00090D3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246,304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5C5ED" w14:textId="77777777" w:rsidR="0059249B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74,621</w:t>
            </w:r>
          </w:p>
        </w:tc>
      </w:tr>
      <w:tr w:rsidR="00B1436D" w:rsidRPr="00A110E1" w14:paraId="36C753A7" w14:textId="77777777" w:rsidTr="005B413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BF229" w14:textId="1359E097" w:rsidR="00B1436D" w:rsidRPr="00A110E1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32,866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32,637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69A2" w14:textId="53577AC5" w:rsidR="00B1436D" w:rsidRPr="00A110E1" w:rsidRDefault="00090D3A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5,269</w:t>
            </w:r>
          </w:p>
        </w:tc>
      </w:tr>
      <w:tr w:rsidR="00B1436D" w:rsidRPr="00A110E1" w14:paraId="00836BF4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4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4B8DB6A2" w:rsidR="00B1436D" w:rsidRPr="00090D3A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D3A">
              <w:rPr>
                <w:rFonts w:ascii="Angsana New" w:hAnsi="Angsana New"/>
                <w:b/>
                <w:bCs/>
                <w:sz w:val="30"/>
                <w:szCs w:val="30"/>
              </w:rPr>
              <w:t>32,866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B1436D" w:rsidRPr="00090D3A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77777777" w:rsidR="00B1436D" w:rsidRPr="00B1436D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36D">
              <w:rPr>
                <w:rFonts w:ascii="Angsana New" w:hAnsi="Angsana New"/>
                <w:b/>
                <w:bCs/>
                <w:sz w:val="30"/>
                <w:szCs w:val="30"/>
              </w:rPr>
              <w:t>32,637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541874" w14:textId="5212025B" w:rsidR="00B1436D" w:rsidRPr="00A110E1" w:rsidRDefault="00090D3A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248,629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77777777" w:rsidR="00B1436D" w:rsidRPr="00A110E1" w:rsidRDefault="00B1436D" w:rsidP="00B14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79,890</w:t>
            </w:r>
          </w:p>
        </w:tc>
      </w:tr>
    </w:tbl>
    <w:p w14:paraId="4BD805A0" w14:textId="14A423F3" w:rsidR="00166971" w:rsidRPr="004166AA" w:rsidRDefault="00166971">
      <w:pPr>
        <w:rPr>
          <w:sz w:val="30"/>
          <w:szCs w:val="30"/>
        </w:rPr>
      </w:pPr>
    </w:p>
    <w:tbl>
      <w:tblPr>
        <w:tblW w:w="9392" w:type="dxa"/>
        <w:tblInd w:w="54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9"/>
        <w:gridCol w:w="1062"/>
        <w:gridCol w:w="291"/>
        <w:gridCol w:w="1262"/>
        <w:gridCol w:w="299"/>
        <w:gridCol w:w="1062"/>
        <w:gridCol w:w="291"/>
        <w:gridCol w:w="1058"/>
        <w:gridCol w:w="28"/>
      </w:tblGrid>
      <w:tr w:rsidR="0059249B" w:rsidRPr="00A110E1" w14:paraId="551D4A1A" w14:textId="77777777" w:rsidTr="00766716">
        <w:trPr>
          <w:gridAfter w:val="1"/>
          <w:wAfter w:w="28" w:type="dxa"/>
        </w:trPr>
        <w:tc>
          <w:tcPr>
            <w:tcW w:w="4039" w:type="dxa"/>
            <w:tcBorders>
              <w:top w:val="nil"/>
            </w:tcBorders>
          </w:tcPr>
          <w:p w14:paraId="14527249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A110E1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5325" w:type="dxa"/>
            <w:gridSpan w:val="7"/>
            <w:tcBorders>
              <w:top w:val="nil"/>
              <w:bottom w:val="nil"/>
            </w:tcBorders>
            <w:vAlign w:val="bottom"/>
          </w:tcPr>
          <w:p w14:paraId="39F708E7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49B" w:rsidRPr="00A110E1" w14:paraId="5751C136" w14:textId="77777777" w:rsidTr="00766716">
        <w:tc>
          <w:tcPr>
            <w:tcW w:w="4039" w:type="dxa"/>
            <w:tcBorders>
              <w:top w:val="nil"/>
              <w:bottom w:val="nil"/>
            </w:tcBorders>
          </w:tcPr>
          <w:p w14:paraId="5FB0AC86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D76BCC" w14:textId="2631E6D9" w:rsidR="0059249B" w:rsidRPr="00A110E1" w:rsidRDefault="00090D3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3E4F1FCA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bottom w:val="double" w:sz="4" w:space="0" w:color="auto"/>
            </w:tcBorders>
          </w:tcPr>
          <w:p w14:paraId="7C836870" w14:textId="77777777" w:rsidR="0059249B" w:rsidRPr="00A110E1" w:rsidRDefault="00DD7214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99" w:type="dxa"/>
            <w:tcBorders>
              <w:top w:val="nil"/>
              <w:bottom w:val="nil"/>
            </w:tcBorders>
          </w:tcPr>
          <w:p w14:paraId="584A8BA5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DC15A1" w14:textId="5FC49672" w:rsidR="0059249B" w:rsidRPr="00A110E1" w:rsidRDefault="00090D3A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C368F6B" w14:textId="77777777" w:rsidR="0059249B" w:rsidRPr="00A110E1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nil"/>
              <w:bottom w:val="double" w:sz="4" w:space="0" w:color="auto"/>
            </w:tcBorders>
          </w:tcPr>
          <w:p w14:paraId="7428ABBF" w14:textId="77777777" w:rsidR="0059249B" w:rsidRPr="00A110E1" w:rsidRDefault="00DD7214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F91B144" w14:textId="77777777" w:rsidR="00AA1500" w:rsidRPr="00AA1500" w:rsidRDefault="00AA1500">
      <w:pPr>
        <w:rPr>
          <w:sz w:val="30"/>
          <w:szCs w:val="30"/>
          <w:cs/>
        </w:rPr>
      </w:pPr>
    </w:p>
    <w:p w14:paraId="7807E658" w14:textId="77777777" w:rsidR="00083CD7" w:rsidRPr="00083CD7" w:rsidRDefault="00083CD7" w:rsidP="00083CD7">
      <w:pPr>
        <w:spacing w:line="240" w:lineRule="auto"/>
        <w:rPr>
          <w:sz w:val="2"/>
          <w:szCs w:val="2"/>
        </w:rPr>
      </w:pPr>
    </w:p>
    <w:tbl>
      <w:tblPr>
        <w:tblW w:w="973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917"/>
        <w:gridCol w:w="270"/>
        <w:gridCol w:w="990"/>
        <w:gridCol w:w="270"/>
        <w:gridCol w:w="1277"/>
        <w:gridCol w:w="253"/>
        <w:gridCol w:w="1098"/>
      </w:tblGrid>
      <w:tr w:rsidR="00A478D8" w:rsidRPr="00A110E1" w14:paraId="01D1A35C" w14:textId="77777777" w:rsidTr="004F1D13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77777777" w:rsidR="00FF5E02" w:rsidRPr="00A110E1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4F9E2A82" w14:textId="77777777" w:rsidR="00A478D8" w:rsidRPr="00A110E1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556BB" w:rsidRPr="00A110E1" w14:paraId="7DD300BC" w14:textId="77777777" w:rsidTr="004F1D13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A110E1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A110E1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3" w:type="dxa"/>
          </w:tcPr>
          <w:p w14:paraId="6C5F914F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  <w:hideMark/>
          </w:tcPr>
          <w:p w14:paraId="29567D4F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1E304604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A556BB" w:rsidRPr="00A110E1" w14:paraId="521172C8" w14:textId="77777777" w:rsidTr="004F1D13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7777777" w:rsidR="00A556BB" w:rsidRPr="00A110E1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77777777" w:rsidR="00A556BB" w:rsidRPr="00A110E1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3" w:type="dxa"/>
          </w:tcPr>
          <w:p w14:paraId="5F4A1FB3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14:paraId="39AF0CF0" w14:textId="77777777" w:rsidR="00A556BB" w:rsidRPr="00A110E1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A110E1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77777777" w:rsidR="00A556BB" w:rsidRPr="00A110E1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78D8" w:rsidRPr="00A110E1" w14:paraId="6584B2BD" w14:textId="77777777" w:rsidTr="004F1D13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5" w:type="dxa"/>
            <w:gridSpan w:val="7"/>
            <w:shd w:val="clear" w:color="auto" w:fill="auto"/>
            <w:vAlign w:val="bottom"/>
          </w:tcPr>
          <w:p w14:paraId="1D306AFA" w14:textId="77777777" w:rsidR="00A478D8" w:rsidRPr="00A110E1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33B7" w:rsidRPr="00A110E1" w14:paraId="22AEC04A" w14:textId="77777777" w:rsidTr="004F1D13">
        <w:tc>
          <w:tcPr>
            <w:tcW w:w="2160" w:type="dxa"/>
            <w:shd w:val="clear" w:color="auto" w:fill="auto"/>
          </w:tcPr>
          <w:p w14:paraId="2EC9E629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F1D1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77777777" w:rsidR="000833B7" w:rsidRPr="004F1D13" w:rsidRDefault="00B06399" w:rsidP="00083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77777777" w:rsidR="000833B7" w:rsidRPr="004F1D13" w:rsidRDefault="00B06399" w:rsidP="000A2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53" w:type="dxa"/>
          </w:tcPr>
          <w:p w14:paraId="01B9C152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55EEA659" w:rsidR="000833B7" w:rsidRPr="004F1D13" w:rsidRDefault="00B06399" w:rsidP="00B06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13">
              <w:rPr>
                <w:rFonts w:ascii="Angsana New" w:hAnsi="Angsana New"/>
                <w:b/>
                <w:bCs/>
                <w:sz w:val="30"/>
                <w:szCs w:val="30"/>
              </w:rPr>
              <w:t>87,55</w:t>
            </w:r>
            <w:r w:rsidR="00A64717" w:rsidRPr="004F1D13">
              <w:rPr>
                <w:rFonts w:ascii="Angsana New" w:hAnsi="Angsana New"/>
                <w:b/>
                <w:bCs/>
                <w:sz w:val="30"/>
                <w:szCs w:val="30"/>
              </w:rPr>
              <w:t>1,581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3F301217" w:rsidR="000833B7" w:rsidRPr="004F1D13" w:rsidRDefault="009A6F56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2,136,914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17C3A772" w:rsidR="000833B7" w:rsidRPr="004F1D13" w:rsidRDefault="009A6F56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(1,193,74</w:t>
            </w:r>
            <w:r w:rsidR="000D2CBA" w:rsidRPr="004F1D13">
              <w:rPr>
                <w:rFonts w:ascii="Angsana New" w:hAnsi="Angsana New"/>
                <w:sz w:val="30"/>
                <w:szCs w:val="30"/>
              </w:rPr>
              <w:t>7</w:t>
            </w:r>
            <w:r w:rsidRPr="004F1D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0833B7" w:rsidRPr="004F1D13" w:rsidRDefault="000833B7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6AF635B1" w:rsidR="000833B7" w:rsidRPr="004F1D13" w:rsidRDefault="009A6F56" w:rsidP="000833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1D13">
              <w:rPr>
                <w:rFonts w:ascii="Angsana New" w:hAnsi="Angsana New"/>
                <w:b/>
                <w:bCs/>
                <w:sz w:val="30"/>
                <w:szCs w:val="30"/>
              </w:rPr>
              <w:t>88,494,748</w:t>
            </w:r>
          </w:p>
        </w:tc>
      </w:tr>
    </w:tbl>
    <w:p w14:paraId="111E348D" w14:textId="353898EE" w:rsidR="00BA7BE1" w:rsidRPr="00AA1500" w:rsidRDefault="00BA7BE1" w:rsidP="0018456B">
      <w:pPr>
        <w:rPr>
          <w:rFonts w:ascii="Angsana New" w:hAnsi="Angsana New"/>
          <w:sz w:val="30"/>
          <w:szCs w:val="30"/>
        </w:rPr>
      </w:pPr>
    </w:p>
    <w:p w14:paraId="20FC88E2" w14:textId="6D4AB363" w:rsidR="00766716" w:rsidRDefault="00E000D2" w:rsidP="00E000D2">
      <w:pPr>
        <w:tabs>
          <w:tab w:val="clear" w:pos="680"/>
          <w:tab w:val="left" w:pos="1530"/>
        </w:tabs>
        <w:ind w:left="630"/>
        <w:rPr>
          <w:rFonts w:ascii="Angsana New" w:hAnsi="Angsana New"/>
          <w:sz w:val="30"/>
          <w:szCs w:val="30"/>
          <w:cs/>
        </w:rPr>
      </w:pPr>
      <w:r w:rsidRPr="00E000D2">
        <w:rPr>
          <w:rFonts w:ascii="Angsana New" w:hAnsi="Angsana New" w:hint="cs"/>
          <w:sz w:val="30"/>
          <w:szCs w:val="30"/>
          <w:cs/>
        </w:rPr>
        <w:t>ยอดคงเหลือดอกเบี้ยค้างรับของบริษัทที่มีกับบริษัทย่อย</w:t>
      </w:r>
      <w:r w:rsidRPr="00E000D2">
        <w:rPr>
          <w:rFonts w:ascii="Angsana New" w:hAnsi="Angsana New"/>
          <w:sz w:val="30"/>
          <w:szCs w:val="30"/>
          <w:cs/>
        </w:rPr>
        <w:t xml:space="preserve"> </w:t>
      </w:r>
      <w:r w:rsidRPr="00E000D2">
        <w:rPr>
          <w:rFonts w:ascii="Angsana New" w:hAnsi="Angsana New" w:hint="cs"/>
          <w:sz w:val="30"/>
          <w:szCs w:val="30"/>
          <w:cs/>
        </w:rPr>
        <w:t>จำนวนเงิน</w:t>
      </w:r>
      <w:r w:rsidRPr="00E000D2">
        <w:rPr>
          <w:rFonts w:ascii="Angsana New" w:hAnsi="Angsana New"/>
          <w:sz w:val="30"/>
          <w:szCs w:val="30"/>
          <w:cs/>
        </w:rPr>
        <w:t xml:space="preserve"> </w:t>
      </w:r>
      <w:r w:rsidR="00D369D1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.1</w:t>
      </w:r>
      <w:r w:rsidR="00D303F1">
        <w:rPr>
          <w:rFonts w:ascii="Angsana New" w:hAnsi="Angsana New"/>
          <w:sz w:val="30"/>
          <w:szCs w:val="30"/>
        </w:rPr>
        <w:t>0</w:t>
      </w:r>
      <w:r w:rsidRPr="00E000D2">
        <w:rPr>
          <w:rFonts w:ascii="Angsana New" w:hAnsi="Angsana New"/>
          <w:sz w:val="30"/>
          <w:szCs w:val="30"/>
          <w:cs/>
        </w:rPr>
        <w:t xml:space="preserve"> </w:t>
      </w:r>
      <w:r w:rsidRPr="00E000D2">
        <w:rPr>
          <w:rFonts w:ascii="Angsana New" w:hAnsi="Angsana New" w:hint="cs"/>
          <w:sz w:val="30"/>
          <w:szCs w:val="30"/>
          <w:cs/>
        </w:rPr>
        <w:t>ล้านบาท</w:t>
      </w:r>
      <w:r w:rsidRPr="00E000D2">
        <w:rPr>
          <w:rFonts w:ascii="Angsana New" w:hAnsi="Angsana New"/>
          <w:sz w:val="30"/>
          <w:szCs w:val="30"/>
          <w:cs/>
        </w:rPr>
        <w:t xml:space="preserve"> </w:t>
      </w:r>
      <w:r w:rsidRPr="00E000D2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นำมารวมเป็นส่วนหนึ่งของเงินให้กู้ยืมระยะยาวแก่บริษัทย่อยเพิ่มขึ้นในระหว่างงวด</w:t>
      </w:r>
    </w:p>
    <w:p w14:paraId="65D0BF92" w14:textId="77777777" w:rsidR="00766716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7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8E0D04" w14:paraId="58402E51" w14:textId="77777777" w:rsidTr="004F1D13">
        <w:trPr>
          <w:tblHeader/>
        </w:trPr>
        <w:tc>
          <w:tcPr>
            <w:tcW w:w="3960" w:type="dxa"/>
          </w:tcPr>
          <w:p w14:paraId="1375F965" w14:textId="77777777" w:rsidR="00DB050F" w:rsidRPr="00285E1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285E1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285E1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285E19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27D0" w:rsidRPr="008E0D04" w14:paraId="4342E64C" w14:textId="77777777" w:rsidTr="004F1D13">
        <w:trPr>
          <w:tblHeader/>
        </w:trPr>
        <w:tc>
          <w:tcPr>
            <w:tcW w:w="3960" w:type="dxa"/>
          </w:tcPr>
          <w:p w14:paraId="313DAD46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77777777" w:rsidR="00BA27D0" w:rsidRPr="00285E19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285E19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2A5A6A03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BA27D0" w:rsidRPr="00285E19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285E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77777777" w:rsidR="00BA27D0" w:rsidRPr="00285E19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285E19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90" w:type="dxa"/>
            <w:vAlign w:val="center"/>
          </w:tcPr>
          <w:p w14:paraId="7858BDAD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BA27D0" w:rsidRPr="00285E19" w:rsidRDefault="006348D6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</w:rPr>
              <w:t>31</w:t>
            </w:r>
            <w:r w:rsidR="00BA27D0" w:rsidRPr="00285E1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A27D0" w:rsidRPr="008E0D04" w14:paraId="3BCD170C" w14:textId="77777777" w:rsidTr="004F1D13">
        <w:trPr>
          <w:tblHeader/>
        </w:trPr>
        <w:tc>
          <w:tcPr>
            <w:tcW w:w="3960" w:type="dxa"/>
          </w:tcPr>
          <w:p w14:paraId="7889B711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7777777" w:rsidR="00BA27D0" w:rsidRPr="00285E19" w:rsidRDefault="0041553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1435AF0F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7777777" w:rsidR="00BA27D0" w:rsidRPr="00285E19" w:rsidRDefault="0041553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90" w:type="dxa"/>
          </w:tcPr>
          <w:p w14:paraId="3B36AC00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77777777" w:rsidR="00BA27D0" w:rsidRPr="00285E19" w:rsidRDefault="0041553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  <w:vAlign w:val="center"/>
          </w:tcPr>
          <w:p w14:paraId="0489DB35" w14:textId="77777777" w:rsidR="00BA27D0" w:rsidRPr="00285E19" w:rsidRDefault="00BA27D0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77777777" w:rsidR="00BA27D0" w:rsidRPr="00285E19" w:rsidRDefault="00415533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85E1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7654DB" w:rsidRPr="008E0D04" w14:paraId="10B47A54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60" w:type="dxa"/>
          </w:tcPr>
          <w:p w14:paraId="3FB23810" w14:textId="77777777" w:rsidR="007654DB" w:rsidRPr="00285E19" w:rsidRDefault="007654D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7654DB" w:rsidRPr="00285E19" w:rsidRDefault="007654D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85E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8E0D04" w14:paraId="08399D2F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76C593E5" w14:textId="77777777" w:rsidR="00902125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02125" w:rsidRPr="00285E19" w:rsidRDefault="00902125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49B" w:rsidRPr="008E0D04" w14:paraId="74DBD755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254FD018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438B89E5" w:rsidR="0059249B" w:rsidRPr="004F1D13" w:rsidRDefault="00090D3A" w:rsidP="004F1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04569A5C" w:rsidR="0059249B" w:rsidRPr="00285E19" w:rsidRDefault="00BA7BE1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285E19">
              <w:rPr>
                <w:rFonts w:ascii="Angsana New" w:hAnsi="Angsana New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5822C" w14:textId="48E44559" w:rsidR="0059249B" w:rsidRPr="00285E19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28,848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57B6BD76" w:rsidR="0059249B" w:rsidRPr="00285E19" w:rsidRDefault="00FD2B3E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28,713</w:t>
            </w:r>
          </w:p>
        </w:tc>
      </w:tr>
      <w:tr w:rsidR="0059249B" w:rsidRPr="008E0D04" w14:paraId="246A2465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30E0C700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20C5409D" w:rsidR="0059249B" w:rsidRPr="00285E19" w:rsidRDefault="00090D3A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12,631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6EFD7D31" w:rsidR="0059249B" w:rsidRPr="00285E19" w:rsidRDefault="00BA7BE1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B06AD25" w14:textId="06BE88D7" w:rsidR="0059249B" w:rsidRPr="00285E19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1,433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59249B" w:rsidRPr="00285E19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3CF860F8" w:rsidR="0059249B" w:rsidRPr="00285E19" w:rsidRDefault="00FD2B3E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1,433</w:t>
            </w:r>
          </w:p>
        </w:tc>
      </w:tr>
      <w:tr w:rsidR="00BA7BE1" w:rsidRPr="008E0D04" w14:paraId="7722F869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702EC1E" w14:textId="77777777" w:rsidR="00BA7BE1" w:rsidRPr="00285E19" w:rsidRDefault="00BA7BE1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51963811" w:rsidR="00BA7BE1" w:rsidRPr="00285E19" w:rsidRDefault="00090D3A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12,631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BA7BE1" w:rsidRPr="00285E19" w:rsidRDefault="00BA7BE1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3C3A9D2" w:rsidR="00BA7BE1" w:rsidRPr="00285E19" w:rsidRDefault="00BA7BE1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5E19">
              <w:rPr>
                <w:rFonts w:ascii="Angsana New" w:hAnsi="Angsana New"/>
                <w:b/>
                <w:bCs/>
                <w:sz w:val="30"/>
                <w:szCs w:val="30"/>
              </w:rPr>
              <w:t>12,392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BA7BE1" w:rsidRPr="00285E19" w:rsidRDefault="00BA7BE1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1E75" w14:textId="30599C39" w:rsidR="00BA7BE1" w:rsidRPr="00285E19" w:rsidRDefault="00090D3A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30,281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BA7BE1" w:rsidRPr="00285E19" w:rsidRDefault="00BA7BE1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5398E2D1" w:rsidR="00BA7BE1" w:rsidRPr="00285E19" w:rsidRDefault="00FD2B3E" w:rsidP="00BA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30,146</w:t>
            </w:r>
          </w:p>
        </w:tc>
      </w:tr>
      <w:tr w:rsidR="0059249B" w:rsidRPr="00E000D2" w14:paraId="1668D6AB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13A0CF68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59249B" w:rsidRPr="00E000D2" w:rsidRDefault="0059249B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E0D04" w:rsidRPr="008E0D04" w14:paraId="5F038CA6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F000A8E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85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E0D04" w:rsidRPr="008E0D04" w14:paraId="7F50427E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2637AFB2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45B7F314" w:rsidR="008E0D04" w:rsidRPr="00285E19" w:rsidRDefault="00090D3A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3,212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1D12C27D" w:rsidR="008E0D04" w:rsidRPr="00285E19" w:rsidRDefault="00FD2B3E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4,104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3CF51551" w:rsidR="008E0D04" w:rsidRPr="00285E19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6C843CF2" w:rsidR="008E0D04" w:rsidRPr="00285E19" w:rsidRDefault="00FD2B3E" w:rsidP="00FD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E0D04" w:rsidRPr="00E000D2" w14:paraId="3CC0A060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513DA24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5A46AC6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2FA103A6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15C95A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1DA5791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005E0F4D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37DA43C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76127287" w14:textId="77777777" w:rsidR="008E0D04" w:rsidRPr="00E000D2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</w:tr>
      <w:tr w:rsidR="008E0D04" w:rsidRPr="008E0D04" w14:paraId="602F2D00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4D55C1D" w14:textId="59DC005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D303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85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8E0D04" w:rsidRPr="00285E19" w:rsidRDefault="008E0D04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982A21" w:rsidRPr="008E0D04" w14:paraId="3D7EF418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0CDE481F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4CB92F94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2C057775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780E3512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481,708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20AC1A3A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588,017</w:t>
            </w:r>
          </w:p>
        </w:tc>
      </w:tr>
      <w:tr w:rsidR="00982A21" w:rsidRPr="008E0D04" w14:paraId="07FE0F84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60" w:type="dxa"/>
            <w:tcBorders>
              <w:top w:val="nil"/>
              <w:bottom w:val="nil"/>
            </w:tcBorders>
          </w:tcPr>
          <w:p w14:paraId="4A671090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F347F7" w14:textId="6A58CF4A" w:rsidR="00982A21" w:rsidRPr="007B7BCE" w:rsidRDefault="00320A9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19,936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26F3A07F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E05CC4" w14:textId="2A3D0784" w:rsidR="00982A21" w:rsidRPr="007B7BCE" w:rsidRDefault="00320A9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sz w:val="30"/>
                <w:szCs w:val="30"/>
              </w:rPr>
            </w:pPr>
            <w:r w:rsidRPr="007B7BCE">
              <w:rPr>
                <w:rFonts w:ascii="Angsana New" w:hAnsi="Angsana New"/>
                <w:sz w:val="30"/>
                <w:szCs w:val="30"/>
              </w:rPr>
              <w:t>6,040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15AB1225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21,339</w:t>
            </w:r>
          </w:p>
        </w:tc>
      </w:tr>
      <w:tr w:rsidR="00982A21" w:rsidRPr="008E0D04" w14:paraId="183D0D22" w14:textId="77777777" w:rsidTr="004F1D13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960" w:type="dxa"/>
            <w:tcBorders>
              <w:top w:val="nil"/>
              <w:bottom w:val="nil"/>
            </w:tcBorders>
          </w:tcPr>
          <w:p w14:paraId="38A5FA7E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85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78ECF" w14:textId="0AFF4CDD" w:rsidR="00982A21" w:rsidRPr="007B7BCE" w:rsidRDefault="00320A9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BCE">
              <w:rPr>
                <w:rFonts w:ascii="Angsana New" w:hAnsi="Angsana New"/>
                <w:b/>
                <w:bCs/>
                <w:sz w:val="30"/>
                <w:szCs w:val="30"/>
              </w:rPr>
              <w:t>19,936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000C2E3C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BCE">
              <w:rPr>
                <w:rFonts w:ascii="Angsana New" w:hAnsi="Angsana New"/>
                <w:b/>
                <w:bCs/>
                <w:sz w:val="30"/>
                <w:szCs w:val="30"/>
              </w:rPr>
              <w:t>31,801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982A21" w:rsidRPr="007B7BC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68CC7" w14:textId="183D4731" w:rsidR="00982A21" w:rsidRPr="007B7BCE" w:rsidRDefault="00320A9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21" w:right="-10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BCE">
              <w:rPr>
                <w:rFonts w:ascii="Angsana New" w:hAnsi="Angsana New"/>
                <w:b/>
                <w:bCs/>
                <w:sz w:val="30"/>
                <w:szCs w:val="30"/>
              </w:rPr>
              <w:t>487,748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6A72BD16" w:rsidR="00982A21" w:rsidRPr="00285E19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color w:val="000000"/>
                <w:sz w:val="30"/>
                <w:szCs w:val="30"/>
              </w:rPr>
              <w:t>609,356</w:t>
            </w:r>
          </w:p>
        </w:tc>
      </w:tr>
    </w:tbl>
    <w:p w14:paraId="156D75E0" w14:textId="77777777" w:rsidR="007C5A64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77777777" w:rsidR="007C5A64" w:rsidRPr="007C5A64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64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A110E1" w14:paraId="01220438" w14:textId="77777777" w:rsidTr="007F6CA9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A110E1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A110E1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A110E1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A110E1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F86" w:rsidRPr="00A110E1" w14:paraId="76056472" w14:textId="77777777" w:rsidTr="008235D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A110E1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ระยะสั้นจาก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A794BE8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3BB0A7B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698DF72F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144CEC68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475F86" w:rsidRPr="00A110E1" w14:paraId="6DA50462" w14:textId="77777777" w:rsidTr="008235D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77777777" w:rsidR="00475F86" w:rsidRPr="00A110E1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77777777" w:rsidR="00475F86" w:rsidRPr="00A110E1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0E828EBA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77777777" w:rsidR="00475F86" w:rsidRPr="00A110E1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A110E1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77777777" w:rsidR="00475F86" w:rsidRPr="00A110E1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C0422" w:rsidRPr="00A110E1" w14:paraId="445F263F" w14:textId="77777777" w:rsidTr="007F6CA9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0422" w:rsidRPr="00A110E1" w14:paraId="62D5C03C" w14:textId="77777777" w:rsidTr="005321B9">
        <w:tc>
          <w:tcPr>
            <w:tcW w:w="2140" w:type="dxa"/>
            <w:shd w:val="clear" w:color="auto" w:fill="auto"/>
            <w:hideMark/>
          </w:tcPr>
          <w:p w14:paraId="114B289D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50741135" w:rsidR="007C0422" w:rsidRPr="00A110E1" w:rsidRDefault="00A64717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53C066E6" w:rsidR="007C0422" w:rsidRPr="00A110E1" w:rsidRDefault="00A64717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70" w:type="dxa"/>
          </w:tcPr>
          <w:p w14:paraId="5708AEC6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4860EA6A" w:rsidR="007C0422" w:rsidRPr="00A110E1" w:rsidRDefault="00A64717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879,213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65CC21CC" w:rsidR="007C0422" w:rsidRPr="00A110E1" w:rsidRDefault="009A6F56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91,73</w:t>
            </w:r>
            <w:r w:rsidR="004141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3098149E" w:rsidR="007C0422" w:rsidRPr="00A110E1" w:rsidRDefault="009A6F56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(228,18</w:t>
            </w:r>
            <w:r w:rsidR="0041415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7C0422" w:rsidRPr="00A110E1" w:rsidRDefault="007C0422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3233DDC2" w:rsidR="007C0422" w:rsidRPr="00A110E1" w:rsidRDefault="009A6F56" w:rsidP="007C0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742,760</w:t>
            </w:r>
          </w:p>
        </w:tc>
      </w:tr>
    </w:tbl>
    <w:p w14:paraId="758E98A7" w14:textId="571894A8" w:rsidR="00A64717" w:rsidRDefault="00A64717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0BD3EF" w14:textId="64509F99" w:rsidR="00E000D2" w:rsidRDefault="00E000D2" w:rsidP="00E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  <w:r w:rsidRPr="00CA3CC9">
        <w:rPr>
          <w:rFonts w:ascii="Angsana New" w:hAnsi="Angsana New" w:hint="cs"/>
          <w:sz w:val="30"/>
          <w:szCs w:val="30"/>
          <w:cs/>
        </w:rPr>
        <w:t>ยอดคงเหลือดอกเบี้ยค้างจ่ายของบริษัทที่มีกับบริษัทย่อย</w:t>
      </w:r>
      <w:r w:rsidRPr="00CA3CC9">
        <w:rPr>
          <w:rFonts w:ascii="Angsana New" w:hAnsi="Angsana New"/>
          <w:sz w:val="30"/>
          <w:szCs w:val="30"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>
        <w:rPr>
          <w:rFonts w:ascii="Angsana New" w:hAnsi="Angsana New"/>
          <w:sz w:val="30"/>
          <w:szCs w:val="30"/>
        </w:rPr>
        <w:t>0.01</w:t>
      </w:r>
      <w:r w:rsidRPr="00CA3CC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CA3CC9">
        <w:rPr>
          <w:rFonts w:ascii="Angsana New" w:hAnsi="Angsana New"/>
          <w:sz w:val="30"/>
          <w:szCs w:val="30"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นำมารวมเป็นส่วนหนึ่งของเงินกู้ยืมระยะสั้นจากบริษัทย่อยที่เพิ่มขึ้นในระหว่างงวด</w:t>
      </w:r>
    </w:p>
    <w:p w14:paraId="378685BC" w14:textId="1B365394" w:rsidR="00E000D2" w:rsidRDefault="00E000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E3110C9" w14:textId="77777777" w:rsidR="007C5A64" w:rsidRPr="00A110E1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1"/>
        <w:gridCol w:w="1265"/>
        <w:gridCol w:w="253"/>
        <w:gridCol w:w="1265"/>
        <w:gridCol w:w="282"/>
        <w:gridCol w:w="1164"/>
        <w:gridCol w:w="263"/>
        <w:gridCol w:w="1183"/>
      </w:tblGrid>
      <w:tr w:rsidR="005321B9" w:rsidRPr="00A110E1" w14:paraId="57F8ADAB" w14:textId="77777777" w:rsidTr="007F44F7">
        <w:trPr>
          <w:trHeight w:val="20"/>
          <w:tblHeader/>
        </w:trPr>
        <w:tc>
          <w:tcPr>
            <w:tcW w:w="3971" w:type="dxa"/>
            <w:shd w:val="clear" w:color="auto" w:fill="auto"/>
          </w:tcPr>
          <w:p w14:paraId="593312A5" w14:textId="77777777" w:rsidR="005321B9" w:rsidRPr="00A110E1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0DDCC71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A110E1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5321B9" w:rsidRPr="00A110E1" w14:paraId="4B04E704" w14:textId="77777777" w:rsidTr="007F44F7">
        <w:trPr>
          <w:trHeight w:val="20"/>
          <w:tblHeader/>
        </w:trPr>
        <w:tc>
          <w:tcPr>
            <w:tcW w:w="3971" w:type="dxa"/>
            <w:shd w:val="clear" w:color="auto" w:fill="auto"/>
          </w:tcPr>
          <w:p w14:paraId="7A2B4FD0" w14:textId="77777777" w:rsidR="005321B9" w:rsidRPr="00A110E1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</w:tcPr>
          <w:p w14:paraId="3A3E7856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652A15B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</w:rPr>
              <w:t>31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21B9" w:rsidRPr="00A110E1" w14:paraId="453AEC03" w14:textId="77777777" w:rsidTr="007F44F7">
        <w:trPr>
          <w:trHeight w:val="20"/>
          <w:tblHeader/>
        </w:trPr>
        <w:tc>
          <w:tcPr>
            <w:tcW w:w="3971" w:type="dxa"/>
            <w:shd w:val="clear" w:color="auto" w:fill="auto"/>
          </w:tcPr>
          <w:p w14:paraId="161F5ED2" w14:textId="77777777" w:rsidR="005321B9" w:rsidRPr="00A110E1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77777777" w:rsidR="005321B9" w:rsidRPr="00A110E1" w:rsidRDefault="00B32C43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7777777" w:rsidR="005321B9" w:rsidRPr="00A110E1" w:rsidRDefault="00B32C43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7E6B28C8" w14:textId="77777777" w:rsidR="005321B9" w:rsidRPr="00A110E1" w:rsidRDefault="00B32C43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5321B9" w:rsidRPr="00A110E1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center"/>
          </w:tcPr>
          <w:p w14:paraId="0E8CA8F8" w14:textId="77777777" w:rsidR="005321B9" w:rsidRPr="00A110E1" w:rsidRDefault="00B32C43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</w:tr>
      <w:tr w:rsidR="005321B9" w:rsidRPr="00A110E1" w14:paraId="728CE220" w14:textId="77777777" w:rsidTr="007F44F7">
        <w:trPr>
          <w:trHeight w:val="20"/>
          <w:tblHeader/>
        </w:trPr>
        <w:tc>
          <w:tcPr>
            <w:tcW w:w="3971" w:type="dxa"/>
            <w:shd w:val="clear" w:color="auto" w:fill="auto"/>
          </w:tcPr>
          <w:p w14:paraId="110BC7E2" w14:textId="77777777" w:rsidR="005321B9" w:rsidRPr="00A110E1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shd w:val="clear" w:color="auto" w:fill="auto"/>
          </w:tcPr>
          <w:p w14:paraId="0BFFE1FA" w14:textId="77777777" w:rsidR="005321B9" w:rsidRPr="00A110E1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A110E1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64717" w:rsidRPr="00A110E1" w14:paraId="71518D3D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2AD9152D" w14:textId="5F43E7B8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2F9AC25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9EAD746" w14:textId="1588FC8F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4717" w:rsidRPr="00A110E1" w14:paraId="0D1298D0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6F968E12" w14:textId="4B1D54E9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56827642" w:rsidR="00A64717" w:rsidRPr="00122DE1" w:rsidRDefault="00090D3A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08CF8C60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56B5853" w14:textId="21BC091D" w:rsidR="00A64717" w:rsidRPr="00090D3A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90D3A">
              <w:rPr>
                <w:rFonts w:ascii="Angsana New" w:hAnsi="Angsana New"/>
                <w:sz w:val="30"/>
                <w:szCs w:val="30"/>
              </w:rPr>
              <w:t>88,172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E8C7288" w14:textId="462919F6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4717">
              <w:rPr>
                <w:rFonts w:ascii="Angsana New" w:hAnsi="Angsana New"/>
                <w:sz w:val="30"/>
                <w:szCs w:val="30"/>
              </w:rPr>
              <w:t>97,013</w:t>
            </w:r>
          </w:p>
        </w:tc>
      </w:tr>
      <w:tr w:rsidR="00A64717" w:rsidRPr="00A110E1" w14:paraId="1E783476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504E2CCF" w14:textId="3F4F4B08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631EC9C9" w:rsidR="00A64717" w:rsidRPr="00090D3A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90D3A">
              <w:rPr>
                <w:rFonts w:ascii="Angsana New" w:hAnsi="Angsana New"/>
                <w:sz w:val="30"/>
                <w:szCs w:val="30"/>
              </w:rPr>
              <w:t>7</w:t>
            </w:r>
            <w:r w:rsidR="004D036E">
              <w:rPr>
                <w:rFonts w:ascii="Angsana New" w:hAnsi="Angsana New"/>
                <w:sz w:val="30"/>
                <w:szCs w:val="30"/>
              </w:rPr>
              <w:t>64,355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3D78FD88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33676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2,164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686A6E57" w:rsidR="00A64717" w:rsidRPr="00090D3A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90D3A"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31D5CFE1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C5210">
              <w:rPr>
                <w:rFonts w:ascii="Angsana New" w:hAnsi="Angsana New"/>
                <w:sz w:val="30"/>
                <w:szCs w:val="30"/>
              </w:rPr>
              <w:t>11,689</w:t>
            </w:r>
          </w:p>
        </w:tc>
      </w:tr>
      <w:tr w:rsidR="00A64717" w:rsidRPr="00A110E1" w14:paraId="74075982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57A912B6" w14:textId="5FFE4A52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52D00E7D" w:rsidR="00A64717" w:rsidRPr="00A110E1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4D036E">
              <w:rPr>
                <w:rFonts w:ascii="Angsana New" w:hAnsi="Angsana New"/>
                <w:b/>
                <w:bCs/>
                <w:sz w:val="30"/>
                <w:szCs w:val="30"/>
              </w:rPr>
              <w:t>64,355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3EA9B6F2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71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03367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64717">
              <w:rPr>
                <w:rFonts w:ascii="Angsana New" w:hAnsi="Angsana New"/>
                <w:b/>
                <w:bCs/>
                <w:sz w:val="30"/>
                <w:szCs w:val="30"/>
              </w:rPr>
              <w:t>2,164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2D259D30" w:rsidR="00A64717" w:rsidRPr="00A110E1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98,13</w:t>
            </w:r>
            <w:r w:rsidR="00385B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7294B896" w:rsidR="00A64717" w:rsidRP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4717">
              <w:rPr>
                <w:rFonts w:ascii="Angsana New" w:hAnsi="Angsana New"/>
                <w:b/>
                <w:bCs/>
                <w:sz w:val="30"/>
                <w:szCs w:val="30"/>
              </w:rPr>
              <w:t>108,702</w:t>
            </w:r>
          </w:p>
        </w:tc>
      </w:tr>
      <w:tr w:rsidR="00A64717" w:rsidRPr="00A110E1" w14:paraId="21E34BEC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5F902870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4717" w:rsidRPr="00A110E1" w14:paraId="2C9B5557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6C85B99D" w14:textId="4D71DB15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265" w:type="dxa"/>
            <w:shd w:val="clear" w:color="auto" w:fill="auto"/>
          </w:tcPr>
          <w:p w14:paraId="612EC035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59909AFA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1B964DFA" w14:textId="77777777" w:rsid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703A2B89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2A51E0F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37EDF86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551C265" w14:textId="77777777" w:rsidR="00A64717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DE1" w:rsidRPr="00A110E1" w14:paraId="0ACD53F7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63D5661B" w14:textId="26A7F53B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0CBB1046" w14:textId="1EB339D4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F6C0792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E6B6A71" w14:textId="5CBE2EEA" w:rsid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9DF5B60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78C1421F" w14:textId="04339503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0D3A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29128DB5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7D328B4" w14:textId="7E51A59D" w:rsid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DE1" w:rsidRPr="00A110E1" w14:paraId="6E8FB384" w14:textId="77777777" w:rsidTr="00122DE1">
        <w:trPr>
          <w:trHeight w:val="20"/>
        </w:trPr>
        <w:tc>
          <w:tcPr>
            <w:tcW w:w="3971" w:type="dxa"/>
            <w:shd w:val="clear" w:color="auto" w:fill="auto"/>
          </w:tcPr>
          <w:p w14:paraId="59874DC9" w14:textId="23EE9D3B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6BFF9F4" w14:textId="04EAA766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230</w:t>
            </w:r>
          </w:p>
        </w:tc>
        <w:tc>
          <w:tcPr>
            <w:tcW w:w="253" w:type="dxa"/>
            <w:shd w:val="clear" w:color="auto" w:fill="auto"/>
          </w:tcPr>
          <w:p w14:paraId="7DE4C8A0" w14:textId="77777777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CF18ACD" w14:textId="38A1AFAB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6966AADE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22B60308" w14:textId="4CFF66B0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77" w:firstLine="579"/>
              <w:rPr>
                <w:rFonts w:ascii="Angsana New" w:hAnsi="Angsana New"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3B9F1177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06DC79D" w14:textId="73A10A48" w:rsid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DE1" w:rsidRPr="00A110E1" w14:paraId="252B300F" w14:textId="77777777" w:rsidTr="00122DE1">
        <w:trPr>
          <w:trHeight w:val="20"/>
        </w:trPr>
        <w:tc>
          <w:tcPr>
            <w:tcW w:w="3971" w:type="dxa"/>
            <w:shd w:val="clear" w:color="auto" w:fill="auto"/>
          </w:tcPr>
          <w:p w14:paraId="40771FA1" w14:textId="6A272BDF" w:rsidR="00122DE1" w:rsidRPr="00A110E1" w:rsidRDefault="00F071B5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52726" w14:textId="6D897AB3" w:rsidR="00122DE1" w:rsidRPr="009A2F92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A2F92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53" w:type="dxa"/>
            <w:shd w:val="clear" w:color="auto" w:fill="auto"/>
          </w:tcPr>
          <w:p w14:paraId="21BBB778" w14:textId="77777777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A4831" w14:textId="36DF4507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3305239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F270E" w14:textId="7787656D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63" w:type="dxa"/>
            <w:shd w:val="clear" w:color="auto" w:fill="auto"/>
          </w:tcPr>
          <w:p w14:paraId="191A0F77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017BB" w14:textId="04147295" w:rsid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64717" w:rsidRPr="00A110E1" w14:paraId="5BA9FD5C" w14:textId="77777777" w:rsidTr="00B32C43">
        <w:trPr>
          <w:trHeight w:val="20"/>
        </w:trPr>
        <w:tc>
          <w:tcPr>
            <w:tcW w:w="3971" w:type="dxa"/>
            <w:shd w:val="clear" w:color="auto" w:fill="auto"/>
          </w:tcPr>
          <w:p w14:paraId="60A4642E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shd w:val="clear" w:color="auto" w:fill="auto"/>
          </w:tcPr>
          <w:p w14:paraId="1DA41ED7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3C3FE7B0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7AA80CA5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BFA219C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5E82753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6398A33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8778159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4717" w:rsidRPr="00A110E1" w14:paraId="17B35ADA" w14:textId="77777777" w:rsidTr="00B32C43">
        <w:trPr>
          <w:trHeight w:val="20"/>
        </w:trPr>
        <w:tc>
          <w:tcPr>
            <w:tcW w:w="3971" w:type="dxa"/>
            <w:shd w:val="clear" w:color="auto" w:fill="auto"/>
          </w:tcPr>
          <w:p w14:paraId="23699DF2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A110E1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3FE3B0F4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2D4C5C1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2DE1" w:rsidRPr="00A110E1" w14:paraId="48EAB140" w14:textId="77777777" w:rsidTr="00B32C43">
        <w:trPr>
          <w:trHeight w:val="20"/>
        </w:trPr>
        <w:tc>
          <w:tcPr>
            <w:tcW w:w="3971" w:type="dxa"/>
            <w:shd w:val="clear" w:color="auto" w:fill="auto"/>
          </w:tcPr>
          <w:p w14:paraId="1119F2CB" w14:textId="5C53D865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2B840374" w14:textId="1B2D4582" w:rsidR="00122DE1" w:rsidRPr="004F1D13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830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2854B57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EA8060C" w14:textId="71F09860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6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0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1EFCD21B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41514D2" w14:textId="71747932" w:rsidR="00122DE1" w:rsidRPr="00090D3A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22DE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7CCB347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3066F5B" w14:textId="41A9FF05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E1176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64717" w:rsidRPr="00A110E1" w14:paraId="4C72329D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56B11996" w14:textId="27316064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E11762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32F78C4" w14:textId="7A35211B" w:rsidR="00A64717" w:rsidRPr="00090D3A" w:rsidRDefault="00090D3A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sz w:val="30"/>
                <w:szCs w:val="30"/>
              </w:rPr>
            </w:pPr>
            <w:r w:rsidRPr="00090D3A">
              <w:rPr>
                <w:rFonts w:ascii="Angsana New" w:hAnsi="Angsana New"/>
                <w:sz w:val="30"/>
                <w:szCs w:val="30"/>
              </w:rPr>
              <w:t>32,967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32E63717" w14:textId="361295FC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0D6">
              <w:rPr>
                <w:rFonts w:ascii="Angsana New" w:hAnsi="Angsana New"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4FF7CE1B" w14:textId="20193867" w:rsidR="00A64717" w:rsidRPr="004F1D13" w:rsidRDefault="00090D3A" w:rsidP="0009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F1D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60E5015D" w14:textId="7430A250" w:rsidR="00A64717" w:rsidRPr="00A110E1" w:rsidRDefault="00A64717" w:rsidP="00A647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2DE1" w:rsidRPr="00A110E1" w14:paraId="2BCDFEE3" w14:textId="77777777" w:rsidTr="00A64717">
        <w:trPr>
          <w:trHeight w:val="20"/>
        </w:trPr>
        <w:tc>
          <w:tcPr>
            <w:tcW w:w="3971" w:type="dxa"/>
            <w:shd w:val="clear" w:color="auto" w:fill="auto"/>
          </w:tcPr>
          <w:p w14:paraId="6877B2D7" w14:textId="6E47FD82" w:rsidR="00122DE1" w:rsidRPr="00E11762" w:rsidRDefault="00F071B5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C5210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4DE69" w14:textId="4AE5845B" w:rsidR="00122DE1" w:rsidRPr="00090D3A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32,967</w:t>
            </w:r>
          </w:p>
        </w:tc>
        <w:tc>
          <w:tcPr>
            <w:tcW w:w="253" w:type="dxa"/>
            <w:shd w:val="clear" w:color="auto" w:fill="auto"/>
          </w:tcPr>
          <w:p w14:paraId="62A54918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20D95" w14:textId="0210A8D0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830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32,501</w:t>
            </w:r>
          </w:p>
        </w:tc>
        <w:tc>
          <w:tcPr>
            <w:tcW w:w="282" w:type="dxa"/>
            <w:shd w:val="clear" w:color="auto" w:fill="auto"/>
          </w:tcPr>
          <w:p w14:paraId="56001499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31B01" w14:textId="58F76FF8" w:rsidR="00122DE1" w:rsidRPr="00122D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2D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9CFE502" w14:textId="77777777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149EE" w14:textId="31A935EA" w:rsidR="00122DE1" w:rsidRPr="00A110E1" w:rsidRDefault="00122DE1" w:rsidP="0012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E1176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8432663" w14:textId="77777777" w:rsidR="004F1D13" w:rsidRPr="00122DE1" w:rsidRDefault="004F1D13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716558E2" w14:textId="77777777" w:rsidR="00D303F1" w:rsidRDefault="00A64717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614B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="00D303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F614BB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F614BB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ในระหว่างงวดสามเดือนสิ้นสุดวันที่ </w:t>
      </w:r>
      <w:r w:rsidR="00D303F1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D303F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มีนาคม </w:t>
      </w:r>
      <w:r w:rsidR="00D303F1">
        <w:rPr>
          <w:rFonts w:ascii="Angsana New" w:hAnsi="Angsana New"/>
          <w:b/>
          <w:bCs/>
          <w:i/>
          <w:iCs/>
          <w:sz w:val="30"/>
          <w:szCs w:val="30"/>
        </w:rPr>
        <w:t>2564</w:t>
      </w:r>
    </w:p>
    <w:p w14:paraId="1653BB1A" w14:textId="6A582C9C" w:rsidR="00A64717" w:rsidRPr="00122DE1" w:rsidRDefault="00A64717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  <w:cs/>
        </w:rPr>
      </w:pPr>
    </w:p>
    <w:p w14:paraId="450640F7" w14:textId="6E75AFEE" w:rsidR="00F614BB" w:rsidRPr="00E11762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11762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F614BB" w:rsidRPr="00122DE1" w:rsidRDefault="00F614BB" w:rsidP="00A647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highlight w:val="yellow"/>
        </w:rPr>
      </w:pPr>
    </w:p>
    <w:p w14:paraId="7FE4BF5F" w14:textId="3D49A30C" w:rsidR="00484C8C" w:rsidRPr="00783EE7" w:rsidRDefault="00D303F1" w:rsidP="00E47928">
      <w:pPr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ในระหว่างงวดสามเดือนสิ้นสุดวันที่ </w:t>
      </w:r>
      <w:r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มีนาคม </w:t>
      </w:r>
      <w:r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F614BB" w:rsidRPr="00783EE7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ทำสัญญา</w:t>
      </w:r>
      <w:r w:rsidR="00766716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ให้บริการบริหารธุรกิจและ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ให้คำปรึกษาเกี่ยวกับการดำเนินธุรกิจและการลงทุน</w:t>
      </w:r>
      <w:r w:rsidR="00AC0010" w:rsidRPr="00783EE7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เพื่อ</w:t>
      </w:r>
      <w:r w:rsidR="00F614BB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ให้บริการ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</w:t>
      </w:r>
      <w:r w:rsidR="00F614BB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การให้คำปรึกษา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</w:t>
      </w:r>
      <w:r w:rsidR="00EC5E35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และการลงทุน 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สัญญามี</w:t>
      </w:r>
      <w:r w:rsidR="003F1FFA">
        <w:rPr>
          <w:rFonts w:ascii="Angsana New" w:eastAsiaTheme="minorEastAsia" w:hAnsi="Angsana New" w:hint="cs"/>
          <w:sz w:val="30"/>
          <w:szCs w:val="30"/>
          <w:cs/>
          <w:lang w:eastAsia="zh-CN"/>
        </w:rPr>
        <w:t>ผลบังคับใช้เป็น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ระยะเวลา 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ปี เริ่มตั้งแต่วันที่ 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ถึงวันที่ 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484C8C" w:rsidRPr="00783EE7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บริษัทจะได้รับค่า</w:t>
      </w:r>
      <w:r w:rsidR="003F1FFA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ตอบแทน</w:t>
      </w:r>
      <w:r w:rsidR="00484C8C"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ในอัตราที่ตกลงกันตามสัญญา</w:t>
      </w:r>
    </w:p>
    <w:p w14:paraId="36E3E6B9" w14:textId="39EC1E7C" w:rsidR="00E47928" w:rsidRPr="00122DE1" w:rsidRDefault="00E47928" w:rsidP="00F614BB">
      <w:pPr>
        <w:ind w:left="540"/>
        <w:jc w:val="thaiDistribute"/>
        <w:rPr>
          <w:rFonts w:ascii="Angsana New" w:eastAsiaTheme="minorEastAsia" w:hAnsi="Angsana New"/>
          <w:lang w:eastAsia="zh-CN"/>
        </w:rPr>
      </w:pPr>
    </w:p>
    <w:p w14:paraId="33B7A06F" w14:textId="78574AB9" w:rsidR="00E47928" w:rsidRDefault="00DC1B65" w:rsidP="00E479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783EE7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783EE7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83EE7">
        <w:rPr>
          <w:rFonts w:ascii="Angsana New" w:hAnsi="Angsana New"/>
          <w:sz w:val="30"/>
          <w:szCs w:val="30"/>
          <w:lang w:eastAsia="zh-CN"/>
        </w:rPr>
        <w:t xml:space="preserve">4 </w:t>
      </w:r>
      <w:r w:rsidRPr="00783EE7"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783EE7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783EE7">
        <w:rPr>
          <w:rFonts w:ascii="Angsana New" w:hAnsi="Angsana New"/>
          <w:sz w:val="30"/>
          <w:szCs w:val="30"/>
          <w:lang w:eastAsia="zh-CN"/>
        </w:rPr>
        <w:t>2564</w:t>
      </w:r>
      <w:r w:rsidRPr="00783EE7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E47928" w:rsidRPr="00783EE7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</w:t>
      </w:r>
      <w:r w:rsidR="003F1FFA">
        <w:rPr>
          <w:rFonts w:ascii="Angsana New" w:hAnsi="Angsana New" w:hint="cs"/>
          <w:sz w:val="30"/>
          <w:szCs w:val="30"/>
          <w:cs/>
          <w:lang w:eastAsia="zh-CN"/>
        </w:rPr>
        <w:t>เพิ่มเติม</w:t>
      </w:r>
      <w:r w:rsidR="00E47928" w:rsidRPr="00783EE7">
        <w:rPr>
          <w:rFonts w:ascii="Angsana New" w:hAnsi="Angsana New" w:hint="cs"/>
          <w:sz w:val="30"/>
          <w:szCs w:val="30"/>
          <w:cs/>
          <w:lang w:eastAsia="zh-CN"/>
        </w:rPr>
        <w:t>กับบริษัทย่อย</w:t>
      </w:r>
      <w:r w:rsidRPr="00783EE7">
        <w:rPr>
          <w:rFonts w:ascii="Angsana New" w:hAnsi="Angsana New" w:hint="cs"/>
          <w:sz w:val="30"/>
          <w:szCs w:val="30"/>
          <w:cs/>
          <w:lang w:eastAsia="zh-CN"/>
        </w:rPr>
        <w:t>บางแห่ง</w:t>
      </w:r>
      <w:r w:rsidR="00E47928" w:rsidRPr="00783EE7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เพื่อช่วยบรรเทาผลกระทบจากสถานการณ์การแพร่ระบาดของโรคติดเชื้อไวรัสโคโรนา </w:t>
      </w:r>
      <w:r w:rsidR="00E47928" w:rsidRPr="00783EE7">
        <w:rPr>
          <w:rFonts w:ascii="Angsana New" w:hAnsi="Angsana New"/>
          <w:sz w:val="30"/>
          <w:szCs w:val="30"/>
          <w:lang w:eastAsia="zh-CN"/>
        </w:rPr>
        <w:t xml:space="preserve">2019 </w:t>
      </w:r>
      <w:r w:rsidRPr="00783EE7"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 w:rsidRPr="00783EE7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เกิดขึ้นอย่างต่อเนื่อง </w:t>
      </w:r>
      <w:r w:rsidR="00E47928" w:rsidRPr="00783EE7">
        <w:rPr>
          <w:rFonts w:ascii="Angsana New" w:hAnsi="Angsana New" w:hint="cs"/>
          <w:sz w:val="30"/>
          <w:szCs w:val="30"/>
          <w:cs/>
          <w:lang w:eastAsia="zh-CN"/>
        </w:rPr>
        <w:t>โดยปรับลดค่าบริการบริหารธุรกิจและการให้คำปรึกษาเกี่ยวกับการดำเนินธุรกิจและการลงทุน</w:t>
      </w:r>
      <w:r w:rsidR="00E47928" w:rsidRPr="00783EE7">
        <w:rPr>
          <w:rFonts w:ascii="Angsana New" w:hAnsi="Angsana New" w:hint="cs"/>
          <w:sz w:val="30"/>
          <w:szCs w:val="30"/>
          <w:cs/>
        </w:rPr>
        <w:t>ในระหว่าง</w:t>
      </w:r>
      <w:r w:rsidR="00E47928" w:rsidRPr="00E11762">
        <w:rPr>
          <w:rFonts w:ascii="Angsana New" w:hAnsi="Angsana New" w:hint="cs"/>
          <w:sz w:val="30"/>
          <w:szCs w:val="30"/>
          <w:cs/>
        </w:rPr>
        <w:t>ช่วง</w:t>
      </w:r>
      <w:r w:rsidR="00E47928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เดือนมกราคม</w:t>
      </w:r>
      <w:r w:rsidR="003F1FFA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3F1FFA">
        <w:rPr>
          <w:rFonts w:ascii="Angsana New" w:eastAsiaTheme="minorEastAsia" w:hAnsi="Angsana New"/>
          <w:sz w:val="30"/>
          <w:szCs w:val="30"/>
          <w:lang w:eastAsia="zh-CN"/>
        </w:rPr>
        <w:t xml:space="preserve">2564 </w:t>
      </w:r>
      <w:r w:rsidR="00E47928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ถึงเดือนมีนาคม </w:t>
      </w:r>
      <w:r w:rsidR="00E47928">
        <w:rPr>
          <w:rFonts w:ascii="Angsana New" w:eastAsiaTheme="minorEastAsia" w:hAnsi="Angsana New"/>
          <w:sz w:val="30"/>
          <w:szCs w:val="30"/>
          <w:lang w:eastAsia="zh-CN"/>
        </w:rPr>
        <w:t>2564</w:t>
      </w:r>
    </w:p>
    <w:p w14:paraId="01BA329C" w14:textId="4B03E9E0" w:rsidR="0019630C" w:rsidRPr="00F614BB" w:rsidRDefault="0019630C" w:rsidP="00196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AC67FD8" w14:textId="2506F317" w:rsidR="00F614BB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4BB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C824CB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3F3B9BA" w14:textId="20FF8AAB" w:rsidR="00F614BB" w:rsidRDefault="00F614BB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ในปี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2563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153048CB" w14:textId="77777777" w:rsidR="00F614BB" w:rsidRPr="00C824CB" w:rsidRDefault="00F614BB" w:rsidP="00F614BB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2FDCD03C" w14:textId="4C80E6A2" w:rsidR="00F614BB" w:rsidRDefault="00DC1B65" w:rsidP="00DC1B65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E11762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t xml:space="preserve">4 </w:t>
      </w:r>
      <w:r>
        <w:rPr>
          <w:rFonts w:ascii="Angsana New" w:hAnsi="Angsana New" w:hint="cs"/>
          <w:sz w:val="30"/>
          <w:szCs w:val="30"/>
          <w:cs/>
          <w:lang w:eastAsia="zh-CN"/>
        </w:rPr>
        <w:t>มกราคม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/>
          <w:sz w:val="30"/>
          <w:szCs w:val="30"/>
          <w:lang w:eastAsia="zh-CN"/>
        </w:rPr>
        <w:t>256</w:t>
      </w:r>
      <w:r>
        <w:rPr>
          <w:rFonts w:ascii="Angsana New" w:hAnsi="Angsana New"/>
          <w:sz w:val="30"/>
          <w:szCs w:val="30"/>
          <w:lang w:eastAsia="zh-CN"/>
        </w:rPr>
        <w:t>4</w:t>
      </w:r>
      <w:r w:rsidRPr="00E1176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>บริษัทได้ทำบันทึกข้อตกลงกับบริษัทย่อย</w:t>
      </w:r>
      <w:r>
        <w:rPr>
          <w:rFonts w:ascii="Angsana New" w:hAnsi="Angsana New" w:hint="cs"/>
          <w:sz w:val="30"/>
          <w:szCs w:val="30"/>
          <w:cs/>
          <w:lang w:eastAsia="zh-CN"/>
        </w:rPr>
        <w:t>บางแห่ง</w:t>
      </w:r>
      <w:r w:rsidRPr="00E11762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เพื่อช่วยบรรเทาผลกระทบจากสถานการณ์การแพร่ระบาดของโรคติดเชื้อไวรัสโคโรนา </w:t>
      </w:r>
      <w:r w:rsidRPr="00E11762">
        <w:rPr>
          <w:rFonts w:ascii="Angsana New" w:hAnsi="Angsana New"/>
          <w:sz w:val="30"/>
          <w:szCs w:val="30"/>
          <w:lang w:eastAsia="zh-CN"/>
        </w:rPr>
        <w:t xml:space="preserve">2019 </w:t>
      </w:r>
      <w:r>
        <w:rPr>
          <w:rFonts w:ascii="Angsana New" w:hAnsi="Angsana New" w:hint="cs"/>
          <w:sz w:val="30"/>
          <w:szCs w:val="30"/>
          <w:cs/>
          <w:lang w:eastAsia="zh-CN"/>
        </w:rPr>
        <w:t>ที่</w:t>
      </w:r>
      <w:r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เกิดขึ้นอย่างต่อเนื่อง</w:t>
      </w:r>
      <w:r w:rsidR="00F614BB"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โดยมีการยกเว้น</w:t>
      </w:r>
      <w:r w:rsidR="00F614BB" w:rsidRPr="004632CB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ดอกเบี้ยให้บริษัทย่อย</w:t>
      </w:r>
      <w:r w:rsidR="00133337" w:rsidRPr="004632C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บางแห่ง</w:t>
      </w:r>
      <w:r w:rsidR="00F614BB"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เป็นระยะเวลา</w:t>
      </w:r>
      <w:r w:rsidR="00F614BB"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3 </w:t>
      </w:r>
      <w:r w:rsidR="00F614BB"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เดือนตั้งแต่เดือนมกราคม</w:t>
      </w:r>
      <w:r w:rsidR="00042AF3">
        <w:rPr>
          <w:rFonts w:ascii="Angsana New" w:eastAsiaTheme="minorEastAsia" w:hAnsi="Angsana New"/>
          <w:sz w:val="30"/>
          <w:szCs w:val="30"/>
          <w:lang w:eastAsia="zh-CN"/>
        </w:rPr>
        <w:t xml:space="preserve"> 2564 </w:t>
      </w:r>
      <w:r w:rsidR="00F614BB"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ถึงเดือนมีนาคม</w:t>
      </w:r>
      <w:r w:rsidR="00F614BB"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F614BB">
        <w:rPr>
          <w:rFonts w:ascii="Angsana New" w:eastAsiaTheme="minorEastAsia" w:hAnsi="Angsana New"/>
          <w:sz w:val="30"/>
          <w:szCs w:val="30"/>
          <w:lang w:eastAsia="zh-CN"/>
        </w:rPr>
        <w:t>2564</w:t>
      </w:r>
    </w:p>
    <w:p w14:paraId="64A5D69F" w14:textId="49277E7C" w:rsidR="00F614BB" w:rsidRPr="00C824CB" w:rsidRDefault="00F614BB" w:rsidP="00F614BB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0B2C2408" w14:textId="7CD805A0" w:rsidR="00F614BB" w:rsidRDefault="00F614BB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71196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7F3DA4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Pr="00471196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471196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471196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71196">
        <w:rPr>
          <w:rFonts w:ascii="Angsana New" w:eastAsiaTheme="minorEastAsia" w:hAnsi="Angsana New"/>
          <w:sz w:val="30"/>
          <w:szCs w:val="30"/>
          <w:lang w:eastAsia="zh-CN"/>
        </w:rPr>
        <w:t>2564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บริษัทได้ออกหนังสือไม่เรียกชำระคืนเงินให้กู้ยืมจากบริษัทย่อยทั้งหมด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00133337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Pr="00F614BB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มีนาคม</w:t>
      </w:r>
      <w:r w:rsidRPr="00F614B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614BB">
        <w:rPr>
          <w:rFonts w:ascii="Angsana New" w:eastAsiaTheme="minorEastAsia" w:hAnsi="Angsana New"/>
          <w:sz w:val="30"/>
          <w:szCs w:val="30"/>
          <w:lang w:eastAsia="zh-CN"/>
        </w:rPr>
        <w:t>2564</w:t>
      </w:r>
    </w:p>
    <w:p w14:paraId="065CBD3F" w14:textId="77777777" w:rsidR="008B2795" w:rsidRPr="004D2ECA" w:rsidRDefault="008B2795" w:rsidP="00F614BB">
      <w:pPr>
        <w:ind w:left="540"/>
        <w:jc w:val="thaiDistribute"/>
        <w:rPr>
          <w:rFonts w:ascii="Angsana New" w:eastAsiaTheme="minorEastAsia" w:hAnsi="Angsana New"/>
          <w:sz w:val="22"/>
          <w:szCs w:val="22"/>
          <w:lang w:eastAsia="zh-CN"/>
        </w:rPr>
      </w:pPr>
    </w:p>
    <w:p w14:paraId="11CA522A" w14:textId="2DA1C46E" w:rsidR="00AB118D" w:rsidRPr="00A110E1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110E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19BEC451" w14:textId="77777777" w:rsidR="00AB118D" w:rsidRPr="004D2ECA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AB118D" w:rsidRPr="00A110E1" w14:paraId="07381E92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467E0D99" w14:textId="77777777" w:rsidR="00AB118D" w:rsidRPr="00A110E1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6CDC8CEF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23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42" w:type="pct"/>
          </w:tcPr>
          <w:p w14:paraId="64178B4F" w14:textId="77777777" w:rsidR="006C7DDB" w:rsidRPr="00A110E1" w:rsidRDefault="006C7DDB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48317C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4A9F4F71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5CB78362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118D" w:rsidRPr="00A110E1" w14:paraId="0A4D50BE" w14:textId="77777777" w:rsidTr="00E02256">
        <w:trPr>
          <w:cantSplit/>
          <w:trHeight w:val="420"/>
          <w:tblHeader/>
        </w:trPr>
        <w:tc>
          <w:tcPr>
            <w:tcW w:w="3318" w:type="pct"/>
          </w:tcPr>
          <w:p w14:paraId="0EF983F6" w14:textId="77777777" w:rsidR="00AB118D" w:rsidRPr="00A110E1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15481B55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118D" w:rsidRPr="00A110E1" w14:paraId="306489D5" w14:textId="77777777" w:rsidTr="00E02256">
        <w:trPr>
          <w:trHeight w:val="420"/>
        </w:trPr>
        <w:tc>
          <w:tcPr>
            <w:tcW w:w="3318" w:type="pct"/>
          </w:tcPr>
          <w:p w14:paraId="62ED44F9" w14:textId="77777777" w:rsidR="00AB118D" w:rsidRPr="00A110E1" w:rsidRDefault="00AB118D" w:rsidP="00E02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0E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</w:tcPr>
          <w:p w14:paraId="437BF287" w14:textId="77777777" w:rsidR="00AB118D" w:rsidRPr="00A110E1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0513F85E" w14:textId="77777777" w:rsidR="00AB118D" w:rsidRPr="00A110E1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6A2BE106" w14:textId="77777777" w:rsidR="00AB118D" w:rsidRPr="00A110E1" w:rsidRDefault="00AB118D" w:rsidP="00E02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2A21" w:rsidRPr="00A110E1" w14:paraId="15CAC504" w14:textId="77777777" w:rsidTr="00BF3682">
        <w:trPr>
          <w:trHeight w:val="420"/>
        </w:trPr>
        <w:tc>
          <w:tcPr>
            <w:tcW w:w="3318" w:type="pct"/>
            <w:shd w:val="clear" w:color="auto" w:fill="auto"/>
          </w:tcPr>
          <w:p w14:paraId="31ACA826" w14:textId="3145AD0A" w:rsidR="00982A21" w:rsidRPr="00A110E1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47BB7BAB" w14:textId="746C5768" w:rsidR="00982A21" w:rsidRPr="000D4C0B" w:rsidRDefault="00982A21" w:rsidP="00982A2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178,024</w:t>
            </w:r>
          </w:p>
        </w:tc>
        <w:tc>
          <w:tcPr>
            <w:tcW w:w="136" w:type="pct"/>
          </w:tcPr>
          <w:p w14:paraId="7E841BFE" w14:textId="77777777" w:rsidR="00982A21" w:rsidRPr="000D4C0B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D32ED6A" w14:textId="42BCEBDB" w:rsidR="00982A21" w:rsidRPr="000D4C0B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64,483</w:t>
            </w:r>
          </w:p>
        </w:tc>
      </w:tr>
    </w:tbl>
    <w:p w14:paraId="0D8E6C24" w14:textId="77777777" w:rsidR="00F27C52" w:rsidRPr="004D2ECA" w:rsidRDefault="00AB118D" w:rsidP="00AB1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  <w:cs/>
        </w:rPr>
      </w:pPr>
      <w:r w:rsidRPr="004D2ECA">
        <w:rPr>
          <w:rFonts w:ascii="Angsana New" w:hAnsi="Angsana New"/>
          <w:b/>
          <w:bCs/>
          <w:sz w:val="22"/>
          <w:szCs w:val="22"/>
        </w:rPr>
        <w:t xml:space="preserve"> </w:t>
      </w:r>
    </w:p>
    <w:p w14:paraId="4CBD2AAC" w14:textId="1D8D417D" w:rsidR="009239B0" w:rsidRPr="009B6ACF" w:rsidRDefault="009239B0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766716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25691E53" w14:textId="77777777" w:rsidR="009239B0" w:rsidRPr="004D2ECA" w:rsidRDefault="009239B0" w:rsidP="00CE6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8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262"/>
        <w:gridCol w:w="178"/>
        <w:gridCol w:w="1355"/>
      </w:tblGrid>
      <w:tr w:rsidR="003705EA" w14:paraId="0871654E" w14:textId="77777777" w:rsidTr="00663E23">
        <w:trPr>
          <w:cantSplit/>
          <w:tblHeader/>
        </w:trPr>
        <w:tc>
          <w:tcPr>
            <w:tcW w:w="3510" w:type="dxa"/>
            <w:hideMark/>
          </w:tcPr>
          <w:p w14:paraId="0DD53841" w14:textId="0BB5D9B6" w:rsidR="003705EA" w:rsidRPr="004C4157" w:rsidRDefault="003705EA" w:rsidP="007233A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F87F680" w14:textId="6FC377CC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3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E0895C5" w14:textId="77777777" w:rsidR="003705EA" w:rsidRPr="009239B0" w:rsidRDefault="003705EA" w:rsidP="007233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5" w:type="dxa"/>
            <w:gridSpan w:val="3"/>
          </w:tcPr>
          <w:p w14:paraId="11B283A7" w14:textId="4F18BE7F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39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705EA" w14:paraId="7927BA9F" w14:textId="77777777" w:rsidTr="00663E23">
        <w:trPr>
          <w:cantSplit/>
          <w:tblHeader/>
        </w:trPr>
        <w:tc>
          <w:tcPr>
            <w:tcW w:w="3510" w:type="dxa"/>
          </w:tcPr>
          <w:p w14:paraId="67E238FC" w14:textId="77777777" w:rsidR="003705EA" w:rsidRPr="004C4157" w:rsidRDefault="003705EA" w:rsidP="003705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B10604" w14:textId="2A9DAF99" w:rsidR="003705EA" w:rsidRPr="003705EA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3705E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3</w:t>
            </w:r>
            <w:r w:rsidR="00394370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1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 xml:space="preserve"> </w:t>
            </w:r>
            <w:r w:rsidRPr="003705EA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ม</w:t>
            </w:r>
            <w:r w:rsidRPr="003705EA"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bidi="th-TH"/>
              </w:rPr>
              <w:t>ีนาคม</w:t>
            </w:r>
            <w:r w:rsidRPr="003705EA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 xml:space="preserve"> 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E40CBED" w14:textId="77777777" w:rsidR="003705EA" w:rsidRPr="003705EA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DC2254" w14:textId="6D8C032B" w:rsidR="003705EA" w:rsidRPr="003705EA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705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761DEB8B" w14:textId="77777777" w:rsidR="003705EA" w:rsidRPr="003705EA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4E23D96" w14:textId="5F7B011C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394370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9A2F92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</w:t>
            </w:r>
            <w:r w:rsidRPr="009A2F9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ี</w:t>
            </w:r>
            <w:r w:rsidRPr="003705E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นาคม</w:t>
            </w:r>
            <w:r w:rsidRPr="003705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>2564</w:t>
            </w:r>
          </w:p>
        </w:tc>
        <w:tc>
          <w:tcPr>
            <w:tcW w:w="178" w:type="dxa"/>
            <w:vAlign w:val="bottom"/>
          </w:tcPr>
          <w:p w14:paraId="26619AB4" w14:textId="77777777" w:rsidR="003705EA" w:rsidRPr="003705EA" w:rsidRDefault="003705EA" w:rsidP="003705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0978C4EF" w14:textId="71252409" w:rsidR="003705EA" w:rsidRPr="003705EA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3705E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ธันวาคม</w:t>
            </w:r>
            <w:r w:rsidRPr="003705E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2563</w:t>
            </w:r>
          </w:p>
        </w:tc>
      </w:tr>
      <w:tr w:rsidR="003705EA" w14:paraId="107E2112" w14:textId="77777777" w:rsidTr="00663E23">
        <w:trPr>
          <w:cantSplit/>
          <w:tblHeader/>
        </w:trPr>
        <w:tc>
          <w:tcPr>
            <w:tcW w:w="3510" w:type="dxa"/>
          </w:tcPr>
          <w:p w14:paraId="3B92CD6F" w14:textId="77777777" w:rsidR="003705EA" w:rsidRPr="004C4157" w:rsidRDefault="003705EA" w:rsidP="003705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</w:tcPr>
          <w:p w14:paraId="6A7E75E7" w14:textId="005A66BE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3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239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6716" w14:paraId="4BC38603" w14:textId="77777777" w:rsidTr="00663E23">
        <w:trPr>
          <w:cantSplit/>
        </w:trPr>
        <w:tc>
          <w:tcPr>
            <w:tcW w:w="3510" w:type="dxa"/>
          </w:tcPr>
          <w:p w14:paraId="08F4CE5A" w14:textId="55F02A7B" w:rsidR="00766716" w:rsidRPr="00766716" w:rsidRDefault="00766716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671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673" w:type="dxa"/>
            <w:gridSpan w:val="7"/>
          </w:tcPr>
          <w:p w14:paraId="329CFDDB" w14:textId="77777777" w:rsidR="00766716" w:rsidRPr="009239B0" w:rsidRDefault="00766716" w:rsidP="003705E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3705EA" w14:paraId="376C9695" w14:textId="77777777" w:rsidTr="00663E23">
        <w:trPr>
          <w:cantSplit/>
        </w:trPr>
        <w:tc>
          <w:tcPr>
            <w:tcW w:w="3510" w:type="dxa"/>
          </w:tcPr>
          <w:p w14:paraId="3C17FD59" w14:textId="5A6DC766" w:rsidR="003705EA" w:rsidRPr="004C4157" w:rsidRDefault="003705EA" w:rsidP="003705EA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4157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7F5F19C4" w14:textId="77777777" w:rsidR="003705EA" w:rsidRPr="009239B0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6C7D9E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1C1BB3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85F5AE7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D2EFE39" w14:textId="77777777" w:rsidR="003705EA" w:rsidRPr="009239B0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DBB44A" w14:textId="77777777" w:rsidR="003705EA" w:rsidRPr="009239B0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DA03DB7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EA" w14:paraId="1E11840F" w14:textId="77777777" w:rsidTr="00663E23">
        <w:trPr>
          <w:cantSplit/>
        </w:trPr>
        <w:tc>
          <w:tcPr>
            <w:tcW w:w="3510" w:type="dxa"/>
          </w:tcPr>
          <w:p w14:paraId="01480754" w14:textId="77777777" w:rsidR="003705EA" w:rsidRPr="004C4157" w:rsidRDefault="003705EA" w:rsidP="003705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1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4DD883" w14:textId="6252AFF2" w:rsidR="003705EA" w:rsidRPr="003C0AAB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4,673</w:t>
            </w:r>
          </w:p>
        </w:tc>
        <w:tc>
          <w:tcPr>
            <w:tcW w:w="180" w:type="dxa"/>
          </w:tcPr>
          <w:p w14:paraId="1C77FFDF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9FCAA1" w14:textId="75D20D2E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8,200</w:t>
            </w:r>
          </w:p>
        </w:tc>
        <w:tc>
          <w:tcPr>
            <w:tcW w:w="178" w:type="dxa"/>
          </w:tcPr>
          <w:p w14:paraId="072D5A4F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1EE37AD" w14:textId="2C2CC7B0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ADAE3C7" w14:textId="77777777" w:rsidR="003705EA" w:rsidRPr="003705EA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1A6133EB" w14:textId="4CF57544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05EA" w14:paraId="5D3E2B5C" w14:textId="77777777" w:rsidTr="00663E23">
        <w:trPr>
          <w:cantSplit/>
        </w:trPr>
        <w:tc>
          <w:tcPr>
            <w:tcW w:w="3510" w:type="dxa"/>
            <w:hideMark/>
          </w:tcPr>
          <w:p w14:paraId="2103E414" w14:textId="77777777" w:rsidR="003705EA" w:rsidRPr="004C4157" w:rsidRDefault="003705EA" w:rsidP="003705E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1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D51A8AF" w14:textId="77777777" w:rsidR="003705EA" w:rsidRPr="009239B0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0C11E1D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ACFE85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6AD392A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76DC0C" w14:textId="77777777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0E47F65" w14:textId="77777777" w:rsidR="003705EA" w:rsidRPr="003705EA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8F800A8" w14:textId="77777777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EA" w14:paraId="0B2CDEB0" w14:textId="77777777" w:rsidTr="00663E23">
        <w:trPr>
          <w:cantSplit/>
        </w:trPr>
        <w:tc>
          <w:tcPr>
            <w:tcW w:w="3510" w:type="dxa"/>
            <w:hideMark/>
          </w:tcPr>
          <w:p w14:paraId="35124BDA" w14:textId="2CD2A3A9" w:rsidR="003705EA" w:rsidRPr="004C4157" w:rsidRDefault="003705EA" w:rsidP="00E26D72">
            <w:pPr>
              <w:spacing w:line="240" w:lineRule="auto"/>
              <w:ind w:left="197"/>
              <w:rPr>
                <w:rFonts w:asciiTheme="majorBidi" w:hAnsiTheme="majorBidi" w:cstheme="majorBidi"/>
                <w:sz w:val="30"/>
                <w:szCs w:val="30"/>
              </w:rPr>
            </w:pP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26D72">
              <w:rPr>
                <w:rFonts w:ascii="Angsana New" w:hAnsi="Angsana New"/>
                <w:sz w:val="30"/>
                <w:szCs w:val="30"/>
              </w:rPr>
              <w:t>1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E26D72">
              <w:rPr>
                <w:rFonts w:ascii="Angsana New" w:hAnsi="Angsana New"/>
                <w:sz w:val="30"/>
                <w:szCs w:val="30"/>
              </w:rPr>
              <w:t>30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9F4C576" w14:textId="34FAE738" w:rsidR="003705EA" w:rsidRPr="00B42C76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5E47FC7C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DF8DE" w14:textId="1E555262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  <w:tc>
          <w:tcPr>
            <w:tcW w:w="178" w:type="dxa"/>
          </w:tcPr>
          <w:p w14:paraId="4F310BA1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797F50F" w14:textId="7FA092BB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A10490" w14:textId="77777777" w:rsidR="003705EA" w:rsidRPr="003705EA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3B38C00F" w14:textId="0C225664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7C6" w14:paraId="0557715A" w14:textId="77777777" w:rsidTr="00663E23">
        <w:trPr>
          <w:cantSplit/>
        </w:trPr>
        <w:tc>
          <w:tcPr>
            <w:tcW w:w="3510" w:type="dxa"/>
            <w:hideMark/>
          </w:tcPr>
          <w:p w14:paraId="41EF8B60" w14:textId="77777777" w:rsidR="000F27C6" w:rsidRPr="004C4157" w:rsidRDefault="000F27C6" w:rsidP="00410504">
            <w:pPr>
              <w:spacing w:line="240" w:lineRule="auto"/>
              <w:ind w:left="197"/>
              <w:rPr>
                <w:rFonts w:asciiTheme="majorBidi" w:hAnsiTheme="majorBidi" w:cstheme="majorBidi"/>
                <w:sz w:val="30"/>
                <w:szCs w:val="30"/>
              </w:rPr>
            </w:pP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DC2CA67" w14:textId="77777777" w:rsidR="000F27C6" w:rsidRPr="006A4142" w:rsidRDefault="000F27C6" w:rsidP="004105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4DB93CE" w14:textId="77777777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21D22" w14:textId="77777777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8" w:type="dxa"/>
          </w:tcPr>
          <w:p w14:paraId="5FE445EA" w14:textId="77777777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5B146C" w14:textId="77777777" w:rsidR="000F27C6" w:rsidRPr="003705EA" w:rsidRDefault="000F27C6" w:rsidP="0041050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2B5B15" w14:textId="77777777" w:rsidR="000F27C6" w:rsidRPr="003705EA" w:rsidRDefault="000F27C6" w:rsidP="004105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62522B63" w14:textId="77777777" w:rsidR="000F27C6" w:rsidRPr="003705EA" w:rsidRDefault="000F27C6" w:rsidP="0041050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7C6" w14:paraId="3E690CF4" w14:textId="77777777" w:rsidTr="00316B4C">
        <w:trPr>
          <w:cantSplit/>
        </w:trPr>
        <w:tc>
          <w:tcPr>
            <w:tcW w:w="3510" w:type="dxa"/>
          </w:tcPr>
          <w:p w14:paraId="11076F2A" w14:textId="5E24ED2E" w:rsidR="000F27C6" w:rsidRPr="004C4157" w:rsidRDefault="000F27C6" w:rsidP="00410504">
            <w:pPr>
              <w:spacing w:line="240" w:lineRule="auto"/>
              <w:ind w:left="1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405062" w14:textId="048E321B" w:rsidR="000F27C6" w:rsidRPr="006A4142" w:rsidRDefault="000F27C6" w:rsidP="0041050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58AD4B" w14:textId="77777777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FD1374" w14:textId="0B3ED56B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2E010B4" w14:textId="77777777" w:rsidR="000F27C6" w:rsidRPr="009239B0" w:rsidRDefault="000F27C6" w:rsidP="0041050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8ED6869" w14:textId="5073F305" w:rsidR="000F27C6" w:rsidRPr="003705EA" w:rsidRDefault="000F27C6" w:rsidP="0041050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6CB65A0" w14:textId="77777777" w:rsidR="000F27C6" w:rsidRPr="003705EA" w:rsidRDefault="000F27C6" w:rsidP="004105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406A807" w14:textId="061E38C1" w:rsidR="000F27C6" w:rsidRPr="003705EA" w:rsidRDefault="000F27C6" w:rsidP="0041050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5EA" w14:paraId="0AABA119" w14:textId="77777777" w:rsidTr="00663E23">
        <w:trPr>
          <w:cantSplit/>
        </w:trPr>
        <w:tc>
          <w:tcPr>
            <w:tcW w:w="3510" w:type="dxa"/>
            <w:hideMark/>
          </w:tcPr>
          <w:p w14:paraId="77F700D4" w14:textId="22022BEC" w:rsidR="003705EA" w:rsidRPr="004C4157" w:rsidRDefault="003705EA" w:rsidP="00E26D72">
            <w:pPr>
              <w:spacing w:line="240" w:lineRule="auto"/>
              <w:ind w:left="197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26D72">
              <w:rPr>
                <w:rFonts w:ascii="Angsana New" w:hAnsi="Angsana New"/>
                <w:sz w:val="30"/>
                <w:szCs w:val="30"/>
              </w:rPr>
              <w:t>61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6D72">
              <w:rPr>
                <w:rFonts w:ascii="Angsana New" w:hAnsi="Angsana New"/>
                <w:sz w:val="30"/>
                <w:szCs w:val="30"/>
              </w:rPr>
              <w:t>90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9E7CF42" w14:textId="1DDDE702" w:rsidR="003705EA" w:rsidRPr="009239B0" w:rsidRDefault="003705E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2D06F5C3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0F0B0F" w14:textId="53CF368A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78" w:type="dxa"/>
          </w:tcPr>
          <w:p w14:paraId="7F283AC0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562E524" w14:textId="400471AA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FD669F" w14:textId="77777777" w:rsidR="003705EA" w:rsidRPr="003705EA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</w:tcPr>
          <w:p w14:paraId="7D56EC13" w14:textId="1C84F40B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705EA" w14:paraId="7BBD5D2E" w14:textId="77777777" w:rsidTr="00663E23">
        <w:trPr>
          <w:cantSplit/>
        </w:trPr>
        <w:tc>
          <w:tcPr>
            <w:tcW w:w="3510" w:type="dxa"/>
            <w:hideMark/>
          </w:tcPr>
          <w:p w14:paraId="754FE9DC" w14:textId="70E5D37D" w:rsidR="003705EA" w:rsidRPr="004C4157" w:rsidRDefault="003705EA" w:rsidP="00E26D72">
            <w:pPr>
              <w:spacing w:line="240" w:lineRule="auto"/>
              <w:ind w:left="197"/>
              <w:rPr>
                <w:rFonts w:asciiTheme="majorBidi" w:hAnsiTheme="majorBidi" w:cstheme="majorBidi"/>
                <w:sz w:val="30"/>
                <w:szCs w:val="30"/>
              </w:rPr>
            </w:pP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26D72">
              <w:rPr>
                <w:rFonts w:ascii="Angsana New" w:hAnsi="Angsana New"/>
                <w:sz w:val="30"/>
                <w:szCs w:val="30"/>
              </w:rPr>
              <w:t>91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6D72">
              <w:rPr>
                <w:rFonts w:ascii="Angsana New" w:hAnsi="Angsana New"/>
                <w:sz w:val="30"/>
                <w:szCs w:val="30"/>
              </w:rPr>
              <w:t>180</w:t>
            </w:r>
            <w:r w:rsidRPr="004C415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4C4157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5CB9C74" w14:textId="096696B4" w:rsidR="003705EA" w:rsidRPr="009239B0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F3DC79C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1F91B9" w14:textId="62C55ECF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78" w:type="dxa"/>
          </w:tcPr>
          <w:p w14:paraId="16264F2F" w14:textId="77777777" w:rsidR="003705EA" w:rsidRPr="009239B0" w:rsidRDefault="003705E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56B883E8" w14:textId="05896087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FA94035" w14:textId="77777777" w:rsidR="003705EA" w:rsidRPr="003705EA" w:rsidRDefault="003705E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right w:val="nil"/>
            </w:tcBorders>
          </w:tcPr>
          <w:p w14:paraId="1B1124CC" w14:textId="33930378" w:rsidR="003705EA" w:rsidRPr="003705EA" w:rsidRDefault="003705EA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460BD395" w14:textId="77777777" w:rsidTr="00663E23">
        <w:trPr>
          <w:cantSplit/>
        </w:trPr>
        <w:tc>
          <w:tcPr>
            <w:tcW w:w="3510" w:type="dxa"/>
          </w:tcPr>
          <w:p w14:paraId="2AAC9AF5" w14:textId="3A380526" w:rsidR="00394370" w:rsidRPr="004C4157" w:rsidRDefault="00394370" w:rsidP="003705EA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AC17C8D" w14:textId="7FA6A6CC" w:rsidR="00394370" w:rsidRPr="00E26D72" w:rsidRDefault="00394370" w:rsidP="00E26D7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6D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5,322</w:t>
            </w:r>
          </w:p>
        </w:tc>
        <w:tc>
          <w:tcPr>
            <w:tcW w:w="180" w:type="dxa"/>
          </w:tcPr>
          <w:p w14:paraId="2BD3F501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D6B01A6" w14:textId="0E21AD43" w:rsidR="00394370" w:rsidRPr="00E26D72" w:rsidRDefault="00394370" w:rsidP="00E26D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D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8,772</w:t>
            </w:r>
          </w:p>
        </w:tc>
        <w:tc>
          <w:tcPr>
            <w:tcW w:w="178" w:type="dxa"/>
          </w:tcPr>
          <w:p w14:paraId="0D2B38CA" w14:textId="77777777" w:rsidR="00394370" w:rsidRPr="00E26D72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4E2E5E0C" w14:textId="59F7497C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3DAC2D5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5A71425D" w14:textId="4E175950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4370" w14:paraId="73C4FB0F" w14:textId="77777777" w:rsidTr="00663E23">
        <w:trPr>
          <w:cantSplit/>
        </w:trPr>
        <w:tc>
          <w:tcPr>
            <w:tcW w:w="3510" w:type="dxa"/>
          </w:tcPr>
          <w:p w14:paraId="4EC0E740" w14:textId="185BFF13" w:rsidR="00394370" w:rsidRPr="004C4157" w:rsidRDefault="00394370" w:rsidP="00F80830">
            <w:pPr>
              <w:spacing w:line="240" w:lineRule="auto"/>
              <w:ind w:left="104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9746035" w14:textId="0B9CE730" w:rsidR="00394370" w:rsidRPr="00E26D72" w:rsidRDefault="00394370" w:rsidP="00E26D7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180" w:type="dxa"/>
          </w:tcPr>
          <w:p w14:paraId="609BC8EA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37795EB" w14:textId="354E3B0A" w:rsidR="00394370" w:rsidRPr="009239B0" w:rsidRDefault="00394370" w:rsidP="00E26D7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178" w:type="dxa"/>
          </w:tcPr>
          <w:p w14:paraId="2DBF3B34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1C4F03C6" w14:textId="30B7A4F1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E507A27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106AFEFD" w14:textId="6F3B1F5D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503AA3D5" w14:textId="77777777" w:rsidTr="00663E23">
        <w:trPr>
          <w:cantSplit/>
        </w:trPr>
        <w:tc>
          <w:tcPr>
            <w:tcW w:w="3510" w:type="dxa"/>
          </w:tcPr>
          <w:p w14:paraId="66E075C5" w14:textId="4A2F15EA" w:rsidR="00394370" w:rsidRPr="009239B0" w:rsidRDefault="00394370" w:rsidP="00766716">
            <w:pPr>
              <w:tabs>
                <w:tab w:val="clear" w:pos="227"/>
                <w:tab w:val="clear" w:pos="454"/>
                <w:tab w:val="left" w:pos="377"/>
                <w:tab w:val="left" w:pos="647"/>
              </w:tabs>
              <w:spacing w:line="240" w:lineRule="auto"/>
              <w:ind w:left="370" w:hanging="353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E33D1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695C0D0" w14:textId="77777777" w:rsidR="00394370" w:rsidRPr="00E26D72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12E234" w14:textId="7A12BDC1" w:rsidR="00394370" w:rsidRPr="00E26D72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6D7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3,411</w:t>
            </w:r>
          </w:p>
        </w:tc>
        <w:tc>
          <w:tcPr>
            <w:tcW w:w="180" w:type="dxa"/>
          </w:tcPr>
          <w:p w14:paraId="0B7CC45A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1964E5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8573E8" w14:textId="1A4099EF" w:rsidR="00394370" w:rsidRPr="00E26D72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3,322</w:t>
            </w:r>
          </w:p>
        </w:tc>
        <w:tc>
          <w:tcPr>
            <w:tcW w:w="178" w:type="dxa"/>
          </w:tcPr>
          <w:p w14:paraId="36BC6280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23F7B0E8" w14:textId="77777777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1B8C75" w14:textId="704A6F8C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FE85B0A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bottom w:val="single" w:sz="4" w:space="0" w:color="auto"/>
              <w:right w:val="nil"/>
            </w:tcBorders>
          </w:tcPr>
          <w:p w14:paraId="6F3342F8" w14:textId="77777777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97642" w14:textId="1C9D274C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660994B3" w14:textId="77777777" w:rsidTr="00663E23">
        <w:trPr>
          <w:cantSplit/>
        </w:trPr>
        <w:tc>
          <w:tcPr>
            <w:tcW w:w="3510" w:type="dxa"/>
            <w:hideMark/>
          </w:tcPr>
          <w:p w14:paraId="74AC04E8" w14:textId="53F9442F" w:rsidR="00394370" w:rsidRPr="009239B0" w:rsidRDefault="0039437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53305" w14:textId="16714317" w:rsidR="00394370" w:rsidRPr="00E26D72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26D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8,845</w:t>
            </w:r>
          </w:p>
        </w:tc>
        <w:tc>
          <w:tcPr>
            <w:tcW w:w="180" w:type="dxa"/>
          </w:tcPr>
          <w:p w14:paraId="27C2E850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6FFF4" w14:textId="0FC1AAFE" w:rsidR="00394370" w:rsidRPr="00E26D72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D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12,265</w:t>
            </w:r>
          </w:p>
        </w:tc>
        <w:tc>
          <w:tcPr>
            <w:tcW w:w="178" w:type="dxa"/>
          </w:tcPr>
          <w:p w14:paraId="53A62B00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67A" w14:textId="388F60B8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05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94FCA3D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E70C9" w14:textId="5B5F0699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26D72" w14:paraId="70C1F536" w14:textId="77777777" w:rsidTr="00663E23">
        <w:trPr>
          <w:cantSplit/>
        </w:trPr>
        <w:tc>
          <w:tcPr>
            <w:tcW w:w="3510" w:type="dxa"/>
          </w:tcPr>
          <w:p w14:paraId="0C4F8ECF" w14:textId="77777777" w:rsidR="00E26D72" w:rsidRPr="009239B0" w:rsidRDefault="00E26D72" w:rsidP="003705EA">
            <w:pPr>
              <w:spacing w:line="240" w:lineRule="auto"/>
              <w:ind w:left="280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2650FF" w14:textId="77777777" w:rsidR="00E26D72" w:rsidRPr="003C0AAB" w:rsidRDefault="00E26D72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FE3082" w14:textId="77777777" w:rsidR="00E26D72" w:rsidRPr="003C0AAB" w:rsidRDefault="00E26D72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597DE50" w14:textId="77777777" w:rsidR="00E26D72" w:rsidRPr="003C0AAB" w:rsidRDefault="00E26D72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E38A345" w14:textId="77777777" w:rsidR="00E26D72" w:rsidRPr="009239B0" w:rsidRDefault="00E26D72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2DDC3960" w14:textId="77777777" w:rsidR="00E26D72" w:rsidRPr="003705EA" w:rsidRDefault="00E26D72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491F143" w14:textId="77777777" w:rsidR="00E26D72" w:rsidRPr="003705EA" w:rsidRDefault="00E26D72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right w:val="nil"/>
            </w:tcBorders>
          </w:tcPr>
          <w:p w14:paraId="1DE18BEE" w14:textId="77777777" w:rsidR="00E26D72" w:rsidRPr="003705EA" w:rsidRDefault="00E26D72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4370" w14:paraId="522A023D" w14:textId="77777777" w:rsidTr="00663E23">
        <w:trPr>
          <w:cantSplit/>
        </w:trPr>
        <w:tc>
          <w:tcPr>
            <w:tcW w:w="3510" w:type="dxa"/>
          </w:tcPr>
          <w:p w14:paraId="35EF01C5" w14:textId="172B1C49" w:rsidR="00394370" w:rsidRPr="009239B0" w:rsidRDefault="0039437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E33D1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D23BD6B" w14:textId="6BE8E3A0" w:rsidR="00394370" w:rsidRPr="009239B0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2681BE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34C47FE" w14:textId="6071596C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0729950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77707B2F" w14:textId="77807E70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132B449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013B11E4" w14:textId="177F98B5" w:rsidR="00394370" w:rsidRPr="00DD2B94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4370" w14:paraId="4B7B70A5" w14:textId="77777777" w:rsidTr="00663E23">
        <w:trPr>
          <w:cantSplit/>
        </w:trPr>
        <w:tc>
          <w:tcPr>
            <w:tcW w:w="3510" w:type="dxa"/>
          </w:tcPr>
          <w:p w14:paraId="7CB9652D" w14:textId="151221B6" w:rsidR="00394370" w:rsidRPr="009239B0" w:rsidRDefault="0039437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6F6B69EE" w14:textId="73A4014E" w:rsidR="00394370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82,336</w:t>
            </w:r>
          </w:p>
        </w:tc>
        <w:tc>
          <w:tcPr>
            <w:tcW w:w="180" w:type="dxa"/>
          </w:tcPr>
          <w:p w14:paraId="06CBAF99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F1C35DB" w14:textId="75D30465" w:rsidR="0039437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115,664</w:t>
            </w:r>
          </w:p>
        </w:tc>
        <w:tc>
          <w:tcPr>
            <w:tcW w:w="178" w:type="dxa"/>
          </w:tcPr>
          <w:p w14:paraId="084AF205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3E336D07" w14:textId="3B5C88A8" w:rsidR="00394370" w:rsidRPr="003705EA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5EA7CC2" w14:textId="77777777" w:rsidR="00394370" w:rsidRPr="003705EA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1FC108CD" w14:textId="67F37982" w:rsidR="00394370" w:rsidRPr="00DD2B94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01B0DD7A" w14:textId="77777777" w:rsidTr="00663E23">
        <w:trPr>
          <w:cantSplit/>
        </w:trPr>
        <w:tc>
          <w:tcPr>
            <w:tcW w:w="3510" w:type="dxa"/>
          </w:tcPr>
          <w:p w14:paraId="30A4B0A9" w14:textId="6B40F96F" w:rsidR="00394370" w:rsidRPr="009239B0" w:rsidRDefault="0039437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91A01D0" w14:textId="77777777" w:rsidR="00394370" w:rsidRPr="009239B0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C447CE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6036900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BE00390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2BF567A2" w14:textId="77777777" w:rsidR="00394370" w:rsidRPr="009239B0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0956DCC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7FA1EA92" w14:textId="77777777" w:rsidR="00394370" w:rsidRPr="009239B0" w:rsidRDefault="00394370" w:rsidP="003705EA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4370" w14:paraId="7C5105C7" w14:textId="77777777" w:rsidTr="00663E23">
        <w:trPr>
          <w:cantSplit/>
        </w:trPr>
        <w:tc>
          <w:tcPr>
            <w:tcW w:w="3510" w:type="dxa"/>
          </w:tcPr>
          <w:p w14:paraId="792D48B0" w14:textId="5045193B" w:rsidR="00394370" w:rsidRPr="009239B0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94A910F" w14:textId="5CC30847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26,74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CABC671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4E8964D" w14:textId="3D413B9D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21,466</w:t>
            </w:r>
          </w:p>
        </w:tc>
        <w:tc>
          <w:tcPr>
            <w:tcW w:w="178" w:type="dxa"/>
          </w:tcPr>
          <w:p w14:paraId="69DAB2C1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06088B74" w14:textId="2293FFC0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0DAA5DA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2F196554" w14:textId="4BD4CBC4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65413739" w14:textId="77777777" w:rsidTr="00663E23">
        <w:trPr>
          <w:cantSplit/>
        </w:trPr>
        <w:tc>
          <w:tcPr>
            <w:tcW w:w="3510" w:type="dxa"/>
          </w:tcPr>
          <w:p w14:paraId="4B57A152" w14:textId="59C74D65" w:rsidR="00394370" w:rsidRPr="009239B0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60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BD4B4B5" w14:textId="4DF10989" w:rsidR="00394370" w:rsidRPr="009239B0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4,760</w:t>
            </w:r>
          </w:p>
        </w:tc>
        <w:tc>
          <w:tcPr>
            <w:tcW w:w="180" w:type="dxa"/>
          </w:tcPr>
          <w:p w14:paraId="2A256F81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9336321" w14:textId="3307B18D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19,184</w:t>
            </w:r>
          </w:p>
        </w:tc>
        <w:tc>
          <w:tcPr>
            <w:tcW w:w="178" w:type="dxa"/>
          </w:tcPr>
          <w:p w14:paraId="436EDCD4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0F1A83F7" w14:textId="49332D76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7455122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094633E3" w14:textId="4B63ED65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0104E363" w14:textId="77777777" w:rsidTr="00663E23">
        <w:trPr>
          <w:cantSplit/>
        </w:trPr>
        <w:tc>
          <w:tcPr>
            <w:tcW w:w="3510" w:type="dxa"/>
          </w:tcPr>
          <w:p w14:paraId="11F0628C" w14:textId="66D6EBEE" w:rsidR="00394370" w:rsidRPr="004C4157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61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90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E014A5C" w14:textId="6FD2A407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180" w:type="dxa"/>
          </w:tcPr>
          <w:p w14:paraId="228E796D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ED50172" w14:textId="2FA53B2B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15,767</w:t>
            </w:r>
          </w:p>
        </w:tc>
        <w:tc>
          <w:tcPr>
            <w:tcW w:w="178" w:type="dxa"/>
          </w:tcPr>
          <w:p w14:paraId="5CA54AC1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4C31ADDF" w14:textId="36652B5F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8E82319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6C973CD0" w14:textId="722FA8B6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2D0BAD07" w14:textId="77777777" w:rsidTr="00663E23">
        <w:trPr>
          <w:cantSplit/>
        </w:trPr>
        <w:tc>
          <w:tcPr>
            <w:tcW w:w="3510" w:type="dxa"/>
          </w:tcPr>
          <w:p w14:paraId="33940F21" w14:textId="21D0AEB1" w:rsidR="00394370" w:rsidRPr="004C4157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91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180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2152760" w14:textId="3ED2218E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44,054</w:t>
            </w:r>
          </w:p>
        </w:tc>
        <w:tc>
          <w:tcPr>
            <w:tcW w:w="180" w:type="dxa"/>
            <w:vAlign w:val="bottom"/>
          </w:tcPr>
          <w:p w14:paraId="109470AC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9B329BD" w14:textId="1997463B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60,744</w:t>
            </w:r>
          </w:p>
        </w:tc>
        <w:tc>
          <w:tcPr>
            <w:tcW w:w="178" w:type="dxa"/>
            <w:vAlign w:val="bottom"/>
          </w:tcPr>
          <w:p w14:paraId="5954F46D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</w:tcPr>
          <w:p w14:paraId="2B31DF5A" w14:textId="29178499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3524CCC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</w:tcPr>
          <w:p w14:paraId="7759046C" w14:textId="5ED3BAF8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25EADC05" w14:textId="77777777" w:rsidTr="00663E23">
        <w:trPr>
          <w:cantSplit/>
        </w:trPr>
        <w:tc>
          <w:tcPr>
            <w:tcW w:w="3510" w:type="dxa"/>
          </w:tcPr>
          <w:p w14:paraId="33F9C0E2" w14:textId="77BAF12F" w:rsidR="00394370" w:rsidRPr="004C4157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E33D1">
              <w:rPr>
                <w:rFonts w:ascii="Angsana New" w:hAnsi="Angsana New"/>
                <w:sz w:val="30"/>
                <w:szCs w:val="30"/>
              </w:rPr>
              <w:t>181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6961B1" w14:textId="40E0A017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25,615</w:t>
            </w:r>
          </w:p>
        </w:tc>
        <w:tc>
          <w:tcPr>
            <w:tcW w:w="180" w:type="dxa"/>
          </w:tcPr>
          <w:p w14:paraId="58D570A2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ECC93" w14:textId="01C2ABF8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59,412</w:t>
            </w:r>
          </w:p>
        </w:tc>
        <w:tc>
          <w:tcPr>
            <w:tcW w:w="178" w:type="dxa"/>
          </w:tcPr>
          <w:p w14:paraId="5D0ACF16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2B754DD" w14:textId="12B21861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E3F5BE8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6FB5A0E8" w14:textId="125F0CB0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5084EEF8" w14:textId="77777777" w:rsidTr="00663E23">
        <w:trPr>
          <w:cantSplit/>
          <w:trHeight w:val="71"/>
        </w:trPr>
        <w:tc>
          <w:tcPr>
            <w:tcW w:w="3510" w:type="dxa"/>
            <w:hideMark/>
          </w:tcPr>
          <w:p w14:paraId="3E07697C" w14:textId="5282FCD5" w:rsidR="00394370" w:rsidRPr="004C4157" w:rsidRDefault="00394370" w:rsidP="00E26D72">
            <w:pPr>
              <w:tabs>
                <w:tab w:val="clear" w:pos="454"/>
              </w:tabs>
              <w:spacing w:line="240" w:lineRule="auto"/>
              <w:ind w:left="287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  มากกว่า </w:t>
            </w:r>
            <w:r w:rsidRPr="00AE33D1">
              <w:rPr>
                <w:rFonts w:ascii="Angsana New" w:hAnsi="Angsana New"/>
                <w:sz w:val="30"/>
                <w:szCs w:val="30"/>
              </w:rPr>
              <w:t>365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668055" w14:textId="22BF48E5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182,693</w:t>
            </w:r>
          </w:p>
        </w:tc>
        <w:tc>
          <w:tcPr>
            <w:tcW w:w="180" w:type="dxa"/>
          </w:tcPr>
          <w:p w14:paraId="2055FEE5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204BA5" w14:textId="2FD3DAA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AAB">
              <w:rPr>
                <w:rFonts w:asciiTheme="majorBidi" w:hAnsiTheme="majorBidi" w:cstheme="majorBidi"/>
                <w:sz w:val="30"/>
                <w:szCs w:val="30"/>
              </w:rPr>
              <w:t>152,675</w:t>
            </w:r>
          </w:p>
        </w:tc>
        <w:tc>
          <w:tcPr>
            <w:tcW w:w="178" w:type="dxa"/>
          </w:tcPr>
          <w:p w14:paraId="5802B21C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7A77CCB6" w14:textId="32EF10F3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0F55B93" w14:textId="77777777" w:rsidR="00394370" w:rsidRPr="009239B0" w:rsidRDefault="00394370" w:rsidP="003705E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FC7012D" w14:textId="38D79178" w:rsidR="00394370" w:rsidRPr="009239B0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70B791EE" w14:textId="77777777" w:rsidTr="00663E23">
        <w:trPr>
          <w:cantSplit/>
        </w:trPr>
        <w:tc>
          <w:tcPr>
            <w:tcW w:w="3510" w:type="dxa"/>
            <w:hideMark/>
          </w:tcPr>
          <w:p w14:paraId="16D06ED9" w14:textId="40F46BCE" w:rsidR="00394370" w:rsidRPr="004C4157" w:rsidRDefault="00394370" w:rsidP="003705EA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92AA3" w14:textId="3EDAFE0C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374,742</w:t>
            </w:r>
          </w:p>
        </w:tc>
        <w:tc>
          <w:tcPr>
            <w:tcW w:w="180" w:type="dxa"/>
          </w:tcPr>
          <w:p w14:paraId="0D2584B6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0F742" w14:textId="241242C1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444,912</w:t>
            </w:r>
          </w:p>
        </w:tc>
        <w:tc>
          <w:tcPr>
            <w:tcW w:w="178" w:type="dxa"/>
          </w:tcPr>
          <w:p w14:paraId="69FA8135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BAD30" w14:textId="36305662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E6FE998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6616048" w14:textId="70E30057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4370" w14:paraId="2E06805B" w14:textId="77777777" w:rsidTr="00663E23">
        <w:trPr>
          <w:cantSplit/>
        </w:trPr>
        <w:tc>
          <w:tcPr>
            <w:tcW w:w="3510" w:type="dxa"/>
          </w:tcPr>
          <w:p w14:paraId="4D664741" w14:textId="078BBA78" w:rsidR="00394370" w:rsidRPr="00AE33D1" w:rsidRDefault="00394370" w:rsidP="00E26D7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C862C0" w14:textId="61359EAE" w:rsidR="00394370" w:rsidRPr="003C0AAB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A9">
              <w:rPr>
                <w:rFonts w:asciiTheme="majorBidi" w:hAnsiTheme="majorBidi" w:cstheme="majorBidi"/>
                <w:sz w:val="30"/>
                <w:szCs w:val="30"/>
              </w:rPr>
              <w:t>62,0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</w:tcPr>
          <w:p w14:paraId="0D814D4C" w14:textId="77777777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7F2584" w14:textId="0BE33718" w:rsidR="00394370" w:rsidRPr="003C0AAB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233A9">
              <w:rPr>
                <w:rFonts w:asciiTheme="majorBidi" w:hAnsiTheme="majorBidi" w:cstheme="majorBidi"/>
                <w:sz w:val="30"/>
                <w:szCs w:val="30"/>
              </w:rPr>
              <w:t>62,439</w:t>
            </w:r>
          </w:p>
        </w:tc>
        <w:tc>
          <w:tcPr>
            <w:tcW w:w="178" w:type="dxa"/>
          </w:tcPr>
          <w:p w14:paraId="0CCF08AE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D8CB8E0" w14:textId="79FE32AF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A9D5606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20F9E658" w14:textId="0DA46C5B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31E15C19" w14:textId="77777777" w:rsidTr="00663E23">
        <w:trPr>
          <w:cantSplit/>
        </w:trPr>
        <w:tc>
          <w:tcPr>
            <w:tcW w:w="3510" w:type="dxa"/>
          </w:tcPr>
          <w:p w14:paraId="4A76FA5A" w14:textId="77DD8CC3" w:rsidR="00394370" w:rsidRPr="00AE33D1" w:rsidRDefault="00394370" w:rsidP="00766716">
            <w:pPr>
              <w:tabs>
                <w:tab w:val="clear" w:pos="227"/>
                <w:tab w:val="clear" w:pos="454"/>
                <w:tab w:val="left" w:pos="377"/>
              </w:tabs>
              <w:spacing w:line="240" w:lineRule="auto"/>
              <w:ind w:left="377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04E5EF" w14:textId="77777777" w:rsidR="00394370" w:rsidRPr="007233A9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F199F" w14:textId="7CF5E088" w:rsidR="00394370" w:rsidRPr="009239B0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3A9">
              <w:rPr>
                <w:rFonts w:asciiTheme="majorBidi" w:hAnsiTheme="majorBidi" w:cstheme="majorBidi"/>
                <w:sz w:val="30"/>
                <w:szCs w:val="30"/>
              </w:rPr>
              <w:t>38,798</w:t>
            </w:r>
          </w:p>
        </w:tc>
        <w:tc>
          <w:tcPr>
            <w:tcW w:w="180" w:type="dxa"/>
          </w:tcPr>
          <w:p w14:paraId="2E36DB2E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C16A52" w14:textId="77777777" w:rsidR="00394370" w:rsidRPr="007233A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833534" w14:textId="3618930C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3A9">
              <w:rPr>
                <w:rFonts w:asciiTheme="majorBidi" w:hAnsiTheme="majorBidi" w:cstheme="majorBidi"/>
                <w:sz w:val="30"/>
                <w:szCs w:val="30"/>
              </w:rPr>
              <w:t>45,237</w:t>
            </w:r>
          </w:p>
        </w:tc>
        <w:tc>
          <w:tcPr>
            <w:tcW w:w="178" w:type="dxa"/>
          </w:tcPr>
          <w:p w14:paraId="099CB5EE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655EE066" w14:textId="77777777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FC1B1D" w14:textId="03D38D76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1A91574" w14:textId="77777777" w:rsidR="00394370" w:rsidRPr="00DD2B94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D2CB642" w14:textId="77777777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A8EEE2" w14:textId="1758DEAA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4370" w14:paraId="062F23EF" w14:textId="77777777" w:rsidTr="00663E23">
        <w:trPr>
          <w:cantSplit/>
        </w:trPr>
        <w:tc>
          <w:tcPr>
            <w:tcW w:w="3510" w:type="dxa"/>
          </w:tcPr>
          <w:p w14:paraId="3CE5811B" w14:textId="4762EDAF" w:rsidR="00394370" w:rsidRPr="00AE33D1" w:rsidRDefault="00394370" w:rsidP="003705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6BF33" w14:textId="2D3BB664" w:rsidR="00394370" w:rsidRPr="007233A9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475,599</w:t>
            </w:r>
          </w:p>
        </w:tc>
        <w:tc>
          <w:tcPr>
            <w:tcW w:w="180" w:type="dxa"/>
          </w:tcPr>
          <w:p w14:paraId="7131F1EC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AE83E" w14:textId="7448DFEF" w:rsidR="00394370" w:rsidRPr="007233A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552,588</w:t>
            </w:r>
          </w:p>
        </w:tc>
        <w:tc>
          <w:tcPr>
            <w:tcW w:w="178" w:type="dxa"/>
          </w:tcPr>
          <w:p w14:paraId="374C4F97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62F1F" w14:textId="35E35FB4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D9A74E0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982B38E" w14:textId="6FA785AE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4370" w14:paraId="25B1B4BF" w14:textId="77777777" w:rsidTr="00042AF3">
        <w:trPr>
          <w:cantSplit/>
        </w:trPr>
        <w:tc>
          <w:tcPr>
            <w:tcW w:w="3510" w:type="dxa"/>
          </w:tcPr>
          <w:p w14:paraId="59823707" w14:textId="0BDDA988" w:rsidR="00394370" w:rsidRPr="00AE33D1" w:rsidRDefault="00394370" w:rsidP="003705EA">
            <w:pPr>
              <w:spacing w:line="240" w:lineRule="auto"/>
              <w:ind w:left="280" w:hanging="280"/>
              <w:rPr>
                <w:rFonts w:ascii="Angsana New" w:hAnsi="Angsana New"/>
                <w:sz w:val="30"/>
                <w:szCs w:val="30"/>
                <w:cs/>
              </w:rPr>
            </w:pPr>
            <w:r w:rsidRPr="009324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B07C0" w:rsidRPr="004B07C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5F203" w14:textId="36CFB7B1" w:rsidR="00394370" w:rsidRPr="007233A9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484,444</w:t>
            </w:r>
          </w:p>
        </w:tc>
        <w:tc>
          <w:tcPr>
            <w:tcW w:w="180" w:type="dxa"/>
          </w:tcPr>
          <w:p w14:paraId="74A2618F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5B08D" w14:textId="3ABDFDAD" w:rsidR="00394370" w:rsidRPr="007233A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564,853</w:t>
            </w:r>
          </w:p>
        </w:tc>
        <w:tc>
          <w:tcPr>
            <w:tcW w:w="178" w:type="dxa"/>
          </w:tcPr>
          <w:p w14:paraId="67D2BF9A" w14:textId="77777777" w:rsidR="00394370" w:rsidRPr="009239B0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D617F" w14:textId="5EC9ADCA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B6203D9" w14:textId="77777777" w:rsidR="00394370" w:rsidRPr="009239B0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2A3A9D4F" w14:textId="47F4EBA4" w:rsidR="00394370" w:rsidRPr="00DD2B94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94370" w14:paraId="062B9601" w14:textId="77777777" w:rsidTr="00042AF3">
        <w:trPr>
          <w:cantSplit/>
        </w:trPr>
        <w:tc>
          <w:tcPr>
            <w:tcW w:w="3510" w:type="dxa"/>
          </w:tcPr>
          <w:p w14:paraId="2D6FBD15" w14:textId="30359326" w:rsidR="00394370" w:rsidRPr="00D24179" w:rsidRDefault="00394370" w:rsidP="00E26D72">
            <w:pPr>
              <w:spacing w:line="240" w:lineRule="auto"/>
              <w:ind w:left="377" w:hanging="36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2B5A339" w14:textId="1FF25F0F" w:rsidR="00394370" w:rsidRPr="00D24179" w:rsidRDefault="00394370" w:rsidP="00766716">
            <w:pPr>
              <w:pStyle w:val="acctfourfigures"/>
              <w:tabs>
                <w:tab w:val="decimal" w:pos="465"/>
                <w:tab w:val="left" w:pos="1040"/>
              </w:tabs>
              <w:spacing w:line="240" w:lineRule="auto"/>
              <w:ind w:left="-83" w:right="-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D439E51" w14:textId="77777777" w:rsidR="00394370" w:rsidRPr="00D2417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1D76C0" w14:textId="48C09A75" w:rsidR="00394370" w:rsidRPr="00D24179" w:rsidRDefault="00394370" w:rsidP="00766716">
            <w:pPr>
              <w:pStyle w:val="acctfourfigures"/>
              <w:tabs>
                <w:tab w:val="decimal" w:pos="731"/>
                <w:tab w:val="left" w:pos="1073"/>
              </w:tabs>
              <w:spacing w:line="240" w:lineRule="auto"/>
              <w:ind w:left="-83" w:right="-86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36157D3" w14:textId="77777777" w:rsidR="00394370" w:rsidRPr="00D2417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58731CB5" w14:textId="0C76E875" w:rsidR="00394370" w:rsidRPr="00D24179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3212A8A" w14:textId="77777777" w:rsidR="00394370" w:rsidRPr="00D24179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3A69C15B" w14:textId="061C7310" w:rsidR="00394370" w:rsidRPr="00D24179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394370" w:rsidRPr="00932446" w14:paraId="12293880" w14:textId="77777777" w:rsidTr="00D24179">
        <w:trPr>
          <w:cantSplit/>
        </w:trPr>
        <w:tc>
          <w:tcPr>
            <w:tcW w:w="3510" w:type="dxa"/>
          </w:tcPr>
          <w:p w14:paraId="512664F3" w14:textId="61541AED" w:rsidR="00394370" w:rsidRPr="00D24179" w:rsidRDefault="0039437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BAE25" w14:textId="03940A19" w:rsidR="00394370" w:rsidRPr="00D24179" w:rsidRDefault="0039437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7A54A28C" w14:textId="77777777" w:rsidR="00394370" w:rsidRPr="00D2417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ECBE49" w14:textId="5FF2E04E" w:rsidR="00394370" w:rsidRPr="00D2417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44CBFDF" w14:textId="77777777" w:rsidR="00394370" w:rsidRPr="00D24179" w:rsidRDefault="0039437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F69C78B" w14:textId="43F66E51" w:rsidR="00394370" w:rsidRPr="00D24179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4819112A" w14:textId="77777777" w:rsidR="00394370" w:rsidRPr="00D24179" w:rsidRDefault="0039437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04B440DE" w14:textId="125AE456" w:rsidR="00394370" w:rsidRPr="00D24179" w:rsidRDefault="0039437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B07C0" w:rsidRPr="00932446" w14:paraId="3DC5DA86" w14:textId="77777777" w:rsidTr="00D24179">
        <w:trPr>
          <w:cantSplit/>
        </w:trPr>
        <w:tc>
          <w:tcPr>
            <w:tcW w:w="3510" w:type="dxa"/>
          </w:tcPr>
          <w:p w14:paraId="06739BC4" w14:textId="77777777" w:rsidR="004B07C0" w:rsidRPr="00D24179" w:rsidRDefault="004B07C0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B6ABF" w14:textId="77777777" w:rsidR="004B07C0" w:rsidRPr="00D24179" w:rsidRDefault="004B07C0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8AAF23C" w14:textId="77777777" w:rsidR="004B07C0" w:rsidRPr="00D24179" w:rsidRDefault="004B07C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1BC142" w14:textId="77777777" w:rsidR="004B07C0" w:rsidRPr="00D24179" w:rsidRDefault="004B07C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00D1FC8A" w14:textId="77777777" w:rsidR="004B07C0" w:rsidRPr="00D24179" w:rsidRDefault="004B07C0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2D1DB67" w14:textId="77777777" w:rsidR="004B07C0" w:rsidRPr="00D24179" w:rsidRDefault="004B07C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17DACAC6" w14:textId="77777777" w:rsidR="004B07C0" w:rsidRPr="00D24179" w:rsidRDefault="004B07C0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3FA1D06E" w14:textId="77777777" w:rsidR="004B07C0" w:rsidRPr="00D24179" w:rsidRDefault="004B07C0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9078A" w:rsidRPr="00932446" w14:paraId="095C645A" w14:textId="77777777" w:rsidTr="00D24179">
        <w:trPr>
          <w:cantSplit/>
        </w:trPr>
        <w:tc>
          <w:tcPr>
            <w:tcW w:w="3510" w:type="dxa"/>
          </w:tcPr>
          <w:p w14:paraId="7CE614F8" w14:textId="77777777" w:rsidR="0099078A" w:rsidRPr="00D24179" w:rsidRDefault="0099078A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BF5918" w14:textId="77777777" w:rsidR="0099078A" w:rsidRPr="00D24179" w:rsidRDefault="0099078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4C9AFE1" w14:textId="77777777" w:rsidR="0099078A" w:rsidRPr="00D24179" w:rsidRDefault="0099078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6D337E" w14:textId="77777777" w:rsidR="0099078A" w:rsidRPr="00D24179" w:rsidRDefault="0099078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05D19B3" w14:textId="77777777" w:rsidR="0099078A" w:rsidRPr="00D24179" w:rsidRDefault="0099078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EAFD951" w14:textId="77777777" w:rsidR="0099078A" w:rsidRPr="00D24179" w:rsidRDefault="0099078A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6B30EAD7" w14:textId="77777777" w:rsidR="0099078A" w:rsidRPr="00D24179" w:rsidRDefault="0099078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4EAE2208" w14:textId="77777777" w:rsidR="0099078A" w:rsidRPr="00D24179" w:rsidRDefault="0099078A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D2ECA" w:rsidRPr="00932446" w14:paraId="15C760A7" w14:textId="77777777" w:rsidTr="00D24179">
        <w:trPr>
          <w:cantSplit/>
        </w:trPr>
        <w:tc>
          <w:tcPr>
            <w:tcW w:w="3510" w:type="dxa"/>
          </w:tcPr>
          <w:p w14:paraId="4F18F8D4" w14:textId="77777777" w:rsidR="004D2ECA" w:rsidRPr="00D24179" w:rsidRDefault="004D2ECA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0EB3F9" w14:textId="77777777" w:rsidR="004D2ECA" w:rsidRPr="00D24179" w:rsidRDefault="004D2ECA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2B1B1640" w14:textId="77777777" w:rsidR="004D2ECA" w:rsidRPr="00D24179" w:rsidRDefault="004D2EC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3150F8" w14:textId="77777777" w:rsidR="004D2ECA" w:rsidRPr="00D24179" w:rsidRDefault="004D2EC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03FC0B05" w14:textId="77777777" w:rsidR="004D2ECA" w:rsidRPr="00D24179" w:rsidRDefault="004D2ECA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773F78E2" w14:textId="77777777" w:rsidR="004D2ECA" w:rsidRPr="00D24179" w:rsidRDefault="004D2ECA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8" w:type="dxa"/>
          </w:tcPr>
          <w:p w14:paraId="590D6D89" w14:textId="77777777" w:rsidR="004D2ECA" w:rsidRPr="00D24179" w:rsidRDefault="004D2ECA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5" w:type="dxa"/>
          </w:tcPr>
          <w:p w14:paraId="73300F49" w14:textId="77777777" w:rsidR="004D2ECA" w:rsidRPr="00D24179" w:rsidRDefault="004D2ECA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0F27C6" w:rsidRPr="00932446" w14:paraId="27033DA3" w14:textId="77777777" w:rsidTr="00663E23">
        <w:trPr>
          <w:cantSplit/>
        </w:trPr>
        <w:tc>
          <w:tcPr>
            <w:tcW w:w="3510" w:type="dxa"/>
          </w:tcPr>
          <w:p w14:paraId="33F13748" w14:textId="3E72B786" w:rsidR="000F27C6" w:rsidRPr="00932446" w:rsidRDefault="000F27C6" w:rsidP="003705E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E2A776" w14:textId="77777777" w:rsidR="000F27C6" w:rsidRDefault="000F27C6" w:rsidP="003705EA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3F3FB1" w14:textId="77777777" w:rsidR="000F27C6" w:rsidRPr="00932446" w:rsidRDefault="000F27C6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7B63BB" w14:textId="77777777" w:rsidR="000F27C6" w:rsidRDefault="000F27C6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EADF57E" w14:textId="77777777" w:rsidR="000F27C6" w:rsidRPr="00932446" w:rsidRDefault="000F27C6" w:rsidP="003705EA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2AFC694" w14:textId="77777777" w:rsidR="000F27C6" w:rsidRPr="00DD2B94" w:rsidRDefault="000F27C6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C61F382" w14:textId="77777777" w:rsidR="000F27C6" w:rsidRPr="00DD2B94" w:rsidRDefault="000F27C6" w:rsidP="003705E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4C79099" w14:textId="77777777" w:rsidR="000F27C6" w:rsidRPr="00DD2B94" w:rsidRDefault="000F27C6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60A5" w:rsidRPr="00932446" w14:paraId="41965003" w14:textId="77777777" w:rsidTr="00663E23">
        <w:trPr>
          <w:cantSplit/>
        </w:trPr>
        <w:tc>
          <w:tcPr>
            <w:tcW w:w="3510" w:type="dxa"/>
          </w:tcPr>
          <w:p w14:paraId="579BCF14" w14:textId="65044646" w:rsidR="005660A5" w:rsidRDefault="005660A5" w:rsidP="005660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64212A" w14:textId="4DCF1686" w:rsidR="005660A5" w:rsidRPr="00F465B2" w:rsidRDefault="00F465B2" w:rsidP="00F465B2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449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Pr="00F465B2">
              <w:rPr>
                <w:rFonts w:asciiTheme="majorBidi" w:hAnsiTheme="majorBidi" w:cstheme="majorBidi"/>
                <w:sz w:val="30"/>
                <w:szCs w:val="30"/>
              </w:rPr>
              <w:t>,345</w:t>
            </w:r>
          </w:p>
        </w:tc>
        <w:tc>
          <w:tcPr>
            <w:tcW w:w="180" w:type="dxa"/>
          </w:tcPr>
          <w:p w14:paraId="0F58F525" w14:textId="77777777" w:rsidR="005660A5" w:rsidRPr="00932446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C13859" w14:textId="4BE6A71E" w:rsidR="005660A5" w:rsidRPr="00D24179" w:rsidRDefault="00663E23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167,554</w:t>
            </w:r>
          </w:p>
        </w:tc>
        <w:tc>
          <w:tcPr>
            <w:tcW w:w="178" w:type="dxa"/>
          </w:tcPr>
          <w:p w14:paraId="299B991B" w14:textId="7777777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514D746E" w14:textId="2D11DE30" w:rsidR="005660A5" w:rsidRPr="009F26E5" w:rsidRDefault="009F26E5" w:rsidP="009F26E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F26E5">
              <w:rPr>
                <w:rFonts w:ascii="Angsana New" w:eastAsia="MS Mincho" w:hAnsi="Angsana New"/>
                <w:sz w:val="30"/>
                <w:szCs w:val="30"/>
              </w:rPr>
              <w:t>9,57</w:t>
            </w:r>
            <w:r w:rsidR="008F3449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178" w:type="dxa"/>
          </w:tcPr>
          <w:p w14:paraId="23786EB6" w14:textId="77777777" w:rsidR="005660A5" w:rsidRPr="00D24179" w:rsidRDefault="005660A5" w:rsidP="005660A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5E3C1249" w14:textId="1F6A2CDD" w:rsidR="005660A5" w:rsidRPr="00D24179" w:rsidRDefault="005660A5" w:rsidP="005660A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3,935</w:t>
            </w:r>
          </w:p>
        </w:tc>
      </w:tr>
      <w:tr w:rsidR="005660A5" w:rsidRPr="00932446" w14:paraId="29B25F2A" w14:textId="77777777" w:rsidTr="00663E23">
        <w:trPr>
          <w:cantSplit/>
        </w:trPr>
        <w:tc>
          <w:tcPr>
            <w:tcW w:w="3510" w:type="dxa"/>
          </w:tcPr>
          <w:p w14:paraId="5187A5F6" w14:textId="74466778" w:rsidR="005660A5" w:rsidRPr="00E11762" w:rsidRDefault="005660A5" w:rsidP="005660A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6B086" w14:textId="37368632" w:rsidR="005660A5" w:rsidRPr="00F465B2" w:rsidRDefault="00F465B2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5B2">
              <w:rPr>
                <w:rFonts w:asciiTheme="majorBidi" w:hAnsiTheme="majorBidi" w:cstheme="majorBidi"/>
                <w:sz w:val="30"/>
                <w:szCs w:val="30"/>
              </w:rPr>
              <w:t>91,690</w:t>
            </w:r>
          </w:p>
        </w:tc>
        <w:tc>
          <w:tcPr>
            <w:tcW w:w="180" w:type="dxa"/>
          </w:tcPr>
          <w:p w14:paraId="21DEDC93" w14:textId="77777777" w:rsidR="005660A5" w:rsidRPr="00932446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C0A959" w14:textId="4BFC5915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4179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24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24179">
              <w:rPr>
                <w:rFonts w:ascii="Angsana New" w:eastAsia="MS Mincho" w:hAnsi="Angsana New"/>
                <w:sz w:val="30"/>
                <w:szCs w:val="30"/>
              </w:rPr>
              <w:t>727</w:t>
            </w:r>
          </w:p>
        </w:tc>
        <w:tc>
          <w:tcPr>
            <w:tcW w:w="178" w:type="dxa"/>
          </w:tcPr>
          <w:p w14:paraId="632DB324" w14:textId="7777777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6B3E5700" w14:textId="56FE28B7" w:rsidR="005660A5" w:rsidRPr="009F26E5" w:rsidRDefault="009F26E5" w:rsidP="009F26E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F26E5">
              <w:rPr>
                <w:rFonts w:ascii="Angsana New" w:eastAsia="MS Mincho" w:hAnsi="Angsana New"/>
                <w:sz w:val="30"/>
                <w:szCs w:val="30"/>
              </w:rPr>
              <w:t>17,748</w:t>
            </w:r>
          </w:p>
        </w:tc>
        <w:tc>
          <w:tcPr>
            <w:tcW w:w="178" w:type="dxa"/>
          </w:tcPr>
          <w:p w14:paraId="519C7C8E" w14:textId="77777777" w:rsidR="005660A5" w:rsidRPr="00D24179" w:rsidRDefault="005660A5" w:rsidP="005660A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7B63409A" w14:textId="08579DD7" w:rsidR="005660A5" w:rsidRPr="00D24179" w:rsidRDefault="00663E23" w:rsidP="005660A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="00D24179" w:rsidRPr="00D24179">
              <w:rPr>
                <w:rFonts w:ascii="Angsana New" w:eastAsia="MS Mincho" w:hAnsi="Angsana New"/>
                <w:sz w:val="30"/>
                <w:szCs w:val="30"/>
              </w:rPr>
              <w:t>3</w:t>
            </w:r>
            <w:r w:rsidRPr="00D24179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D24179" w:rsidRPr="00D24179">
              <w:rPr>
                <w:rFonts w:ascii="Angsana New" w:eastAsia="MS Mincho" w:hAnsi="Angsana New"/>
                <w:sz w:val="30"/>
                <w:szCs w:val="30"/>
              </w:rPr>
              <w:t>828</w:t>
            </w:r>
          </w:p>
        </w:tc>
      </w:tr>
      <w:tr w:rsidR="005660A5" w:rsidRPr="00932446" w14:paraId="06E38E25" w14:textId="77777777" w:rsidTr="00663E23">
        <w:trPr>
          <w:cantSplit/>
        </w:trPr>
        <w:tc>
          <w:tcPr>
            <w:tcW w:w="3510" w:type="dxa"/>
          </w:tcPr>
          <w:p w14:paraId="1FDBFB2B" w14:textId="6A0D7F03" w:rsidR="005660A5" w:rsidRDefault="005660A5" w:rsidP="005660A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3F6747" w14:textId="58FFFCA2" w:rsidR="005660A5" w:rsidRPr="00F465B2" w:rsidRDefault="00F071B5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1B5">
              <w:rPr>
                <w:rFonts w:asciiTheme="majorBidi" w:hAnsiTheme="majorBidi" w:cstheme="majorBidi"/>
                <w:sz w:val="30"/>
                <w:szCs w:val="30"/>
              </w:rPr>
              <w:t>11,720</w:t>
            </w:r>
          </w:p>
        </w:tc>
        <w:tc>
          <w:tcPr>
            <w:tcW w:w="180" w:type="dxa"/>
          </w:tcPr>
          <w:p w14:paraId="7C69F3A5" w14:textId="77777777" w:rsidR="005660A5" w:rsidRPr="00932446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7B4ED84" w14:textId="22CE9625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179">
              <w:rPr>
                <w:rFonts w:asciiTheme="majorBidi" w:hAnsiTheme="majorBidi" w:cstheme="majorBidi"/>
                <w:sz w:val="30"/>
                <w:szCs w:val="30"/>
              </w:rPr>
              <w:t>10,414</w:t>
            </w:r>
          </w:p>
        </w:tc>
        <w:tc>
          <w:tcPr>
            <w:tcW w:w="178" w:type="dxa"/>
          </w:tcPr>
          <w:p w14:paraId="43089C12" w14:textId="7777777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C584471" w14:textId="2F255B3C" w:rsidR="005660A5" w:rsidRPr="009F26E5" w:rsidRDefault="009F26E5" w:rsidP="009F26E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F26E5">
              <w:rPr>
                <w:rFonts w:ascii="Angsana New" w:eastAsia="MS Mincho" w:hAnsi="Angsana New"/>
                <w:sz w:val="30"/>
                <w:szCs w:val="30"/>
              </w:rPr>
              <w:t>150,542</w:t>
            </w:r>
          </w:p>
        </w:tc>
        <w:tc>
          <w:tcPr>
            <w:tcW w:w="178" w:type="dxa"/>
          </w:tcPr>
          <w:p w14:paraId="21467E17" w14:textId="77777777" w:rsidR="005660A5" w:rsidRPr="00D24179" w:rsidRDefault="005660A5" w:rsidP="005660A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</w:tcPr>
          <w:p w14:paraId="2860066F" w14:textId="6A62CD2D" w:rsidR="005660A5" w:rsidRPr="00D24179" w:rsidRDefault="005660A5" w:rsidP="005660A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575</w:t>
            </w:r>
          </w:p>
        </w:tc>
      </w:tr>
      <w:tr w:rsidR="005660A5" w:rsidRPr="00932446" w14:paraId="45752AD3" w14:textId="77777777" w:rsidTr="00663E23">
        <w:trPr>
          <w:cantSplit/>
        </w:trPr>
        <w:tc>
          <w:tcPr>
            <w:tcW w:w="3510" w:type="dxa"/>
          </w:tcPr>
          <w:p w14:paraId="1F81097F" w14:textId="6593CBFD" w:rsidR="005660A5" w:rsidRPr="00BC5210" w:rsidRDefault="005660A5" w:rsidP="005660A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11762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3455FF1D" w14:textId="6092A74D" w:rsidR="005660A5" w:rsidRPr="00F465B2" w:rsidRDefault="00F465B2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65B2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tcBorders>
              <w:bottom w:val="nil"/>
            </w:tcBorders>
          </w:tcPr>
          <w:p w14:paraId="6228DB4B" w14:textId="77777777" w:rsidR="005660A5" w:rsidRPr="00932446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471AB54" w14:textId="150590FA" w:rsidR="005660A5" w:rsidRPr="00D24179" w:rsidRDefault="005660A5" w:rsidP="005660A5">
            <w:pPr>
              <w:pStyle w:val="acctfourfigures"/>
              <w:tabs>
                <w:tab w:val="decimal" w:pos="468"/>
              </w:tabs>
              <w:spacing w:line="240" w:lineRule="auto"/>
              <w:ind w:left="-83" w:right="36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14:paraId="27C6A29D" w14:textId="7777777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</w:tcPr>
          <w:p w14:paraId="0A59267F" w14:textId="3B4DC7DF" w:rsidR="005660A5" w:rsidRPr="009F26E5" w:rsidRDefault="009F26E5" w:rsidP="009F26E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F26E5">
              <w:rPr>
                <w:rFonts w:ascii="Angsana New" w:eastAsia="MS Mincho" w:hAnsi="Angsana New"/>
                <w:sz w:val="30"/>
                <w:szCs w:val="30"/>
              </w:rPr>
              <w:t>94,973</w:t>
            </w:r>
          </w:p>
        </w:tc>
        <w:tc>
          <w:tcPr>
            <w:tcW w:w="178" w:type="dxa"/>
            <w:tcBorders>
              <w:bottom w:val="nil"/>
            </w:tcBorders>
          </w:tcPr>
          <w:p w14:paraId="1926983A" w14:textId="77777777" w:rsidR="005660A5" w:rsidRPr="00D24179" w:rsidRDefault="005660A5" w:rsidP="005660A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nil"/>
            </w:tcBorders>
          </w:tcPr>
          <w:p w14:paraId="78AAA47C" w14:textId="7205A4EA" w:rsidR="005660A5" w:rsidRPr="00D24179" w:rsidRDefault="005660A5" w:rsidP="005660A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55,091</w:t>
            </w:r>
          </w:p>
        </w:tc>
      </w:tr>
      <w:tr w:rsidR="005660A5" w:rsidRPr="00932446" w14:paraId="128176FC" w14:textId="77777777" w:rsidTr="002E72B5">
        <w:trPr>
          <w:cantSplit/>
        </w:trPr>
        <w:tc>
          <w:tcPr>
            <w:tcW w:w="3510" w:type="dxa"/>
          </w:tcPr>
          <w:p w14:paraId="17386EC4" w14:textId="213AFAE9" w:rsidR="005660A5" w:rsidRPr="00BC5210" w:rsidRDefault="005660A5" w:rsidP="005660A5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FE1D0F" w14:textId="3F68D87A" w:rsidR="005660A5" w:rsidRPr="00F465B2" w:rsidRDefault="00F071B5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71B5">
              <w:rPr>
                <w:rFonts w:asciiTheme="majorBidi" w:hAnsiTheme="majorBidi" w:cstheme="majorBidi"/>
                <w:sz w:val="30"/>
                <w:szCs w:val="30"/>
              </w:rPr>
              <w:t>89,564</w:t>
            </w:r>
          </w:p>
        </w:tc>
        <w:tc>
          <w:tcPr>
            <w:tcW w:w="180" w:type="dxa"/>
          </w:tcPr>
          <w:p w14:paraId="31ADA9B5" w14:textId="77777777" w:rsidR="005660A5" w:rsidRPr="00932446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5455E6" w14:textId="3000784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179">
              <w:rPr>
                <w:rFonts w:asciiTheme="majorBidi" w:hAnsiTheme="majorBidi" w:cstheme="majorBidi"/>
                <w:sz w:val="30"/>
                <w:szCs w:val="30"/>
              </w:rPr>
              <w:t>88,653</w:t>
            </w:r>
          </w:p>
        </w:tc>
        <w:tc>
          <w:tcPr>
            <w:tcW w:w="178" w:type="dxa"/>
          </w:tcPr>
          <w:p w14:paraId="34704DE5" w14:textId="77777777" w:rsidR="005660A5" w:rsidRPr="00D24179" w:rsidRDefault="005660A5" w:rsidP="005660A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53690F0D" w14:textId="11810287" w:rsidR="005660A5" w:rsidRPr="009F26E5" w:rsidRDefault="009F26E5" w:rsidP="009F26E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9F26E5">
              <w:rPr>
                <w:rFonts w:ascii="Angsana New" w:eastAsia="MS Mincho" w:hAnsi="Angsana New"/>
                <w:sz w:val="30"/>
                <w:szCs w:val="30"/>
              </w:rPr>
              <w:t>1,052</w:t>
            </w:r>
          </w:p>
        </w:tc>
        <w:tc>
          <w:tcPr>
            <w:tcW w:w="178" w:type="dxa"/>
          </w:tcPr>
          <w:p w14:paraId="00733CCB" w14:textId="77777777" w:rsidR="005660A5" w:rsidRPr="00D24179" w:rsidRDefault="005660A5" w:rsidP="005660A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5FEFEDC5" w14:textId="53AAD310" w:rsidR="005660A5" w:rsidRPr="00D24179" w:rsidRDefault="005660A5" w:rsidP="005660A5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>24,286</w:t>
            </w:r>
          </w:p>
        </w:tc>
      </w:tr>
      <w:tr w:rsidR="00663E23" w:rsidRPr="00932446" w14:paraId="319C6CFC" w14:textId="77777777" w:rsidTr="002E72B5">
        <w:trPr>
          <w:cantSplit/>
        </w:trPr>
        <w:tc>
          <w:tcPr>
            <w:tcW w:w="3510" w:type="dxa"/>
          </w:tcPr>
          <w:p w14:paraId="123C9DC7" w14:textId="5F13F31E" w:rsidR="00663E23" w:rsidRDefault="00663E23" w:rsidP="00663E2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DA3D3" w14:textId="057629BD" w:rsidR="00663E23" w:rsidRPr="008F3449" w:rsidRDefault="008F3449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367,363</w:t>
            </w:r>
          </w:p>
        </w:tc>
        <w:tc>
          <w:tcPr>
            <w:tcW w:w="180" w:type="dxa"/>
            <w:tcBorders>
              <w:bottom w:val="nil"/>
            </w:tcBorders>
          </w:tcPr>
          <w:p w14:paraId="0102A8E7" w14:textId="77777777" w:rsidR="00663E23" w:rsidRPr="00932446" w:rsidRDefault="00663E23" w:rsidP="00663E2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1651D3" w14:textId="201EF4FF" w:rsidR="00663E23" w:rsidRPr="00D24179" w:rsidRDefault="00663E23" w:rsidP="00663E23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336,348</w:t>
            </w:r>
          </w:p>
        </w:tc>
        <w:tc>
          <w:tcPr>
            <w:tcW w:w="178" w:type="dxa"/>
            <w:tcBorders>
              <w:bottom w:val="nil"/>
            </w:tcBorders>
          </w:tcPr>
          <w:p w14:paraId="194DF66E" w14:textId="77777777" w:rsidR="00663E23" w:rsidRPr="00D24179" w:rsidRDefault="00663E23" w:rsidP="00663E2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392AE" w14:textId="3B4249D7" w:rsidR="00663E23" w:rsidRPr="008F3449" w:rsidRDefault="008F3449" w:rsidP="008F344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F34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273,894</w:t>
            </w:r>
          </w:p>
        </w:tc>
        <w:tc>
          <w:tcPr>
            <w:tcW w:w="178" w:type="dxa"/>
            <w:tcBorders>
              <w:bottom w:val="nil"/>
            </w:tcBorders>
          </w:tcPr>
          <w:p w14:paraId="414F0A4F" w14:textId="77777777" w:rsidR="00663E23" w:rsidRPr="00D24179" w:rsidRDefault="00663E23" w:rsidP="00663E2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104B3E29" w14:textId="77C258D9" w:rsidR="00663E23" w:rsidRPr="00D24179" w:rsidRDefault="00663E23" w:rsidP="00663E23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</w:tr>
      <w:tr w:rsidR="00D24179" w:rsidRPr="00932446" w14:paraId="5C1A4250" w14:textId="77777777" w:rsidTr="00D24179">
        <w:trPr>
          <w:cantSplit/>
        </w:trPr>
        <w:tc>
          <w:tcPr>
            <w:tcW w:w="3510" w:type="dxa"/>
          </w:tcPr>
          <w:p w14:paraId="18F74931" w14:textId="28774E89" w:rsidR="00D24179" w:rsidRPr="00BC5210" w:rsidRDefault="00D24179" w:rsidP="00D24179">
            <w:pPr>
              <w:spacing w:line="240" w:lineRule="auto"/>
              <w:ind w:left="197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C5210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F8A82" w14:textId="734C9519" w:rsidR="00D24179" w:rsidRPr="008F3449" w:rsidRDefault="008F3449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851,807</w:t>
            </w:r>
          </w:p>
        </w:tc>
        <w:tc>
          <w:tcPr>
            <w:tcW w:w="180" w:type="dxa"/>
            <w:tcBorders>
              <w:bottom w:val="nil"/>
            </w:tcBorders>
          </w:tcPr>
          <w:p w14:paraId="0C317AEE" w14:textId="77777777" w:rsidR="00D24179" w:rsidRPr="00932446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5A239" w14:textId="040C9392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901,201</w:t>
            </w:r>
          </w:p>
        </w:tc>
        <w:tc>
          <w:tcPr>
            <w:tcW w:w="178" w:type="dxa"/>
            <w:tcBorders>
              <w:bottom w:val="nil"/>
            </w:tcBorders>
          </w:tcPr>
          <w:p w14:paraId="476D5387" w14:textId="77777777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A2E52" w14:textId="730F7C3F" w:rsidR="00D24179" w:rsidRPr="008F3449" w:rsidRDefault="008F3449" w:rsidP="008F344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8F34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273,894</w:t>
            </w:r>
          </w:p>
        </w:tc>
        <w:tc>
          <w:tcPr>
            <w:tcW w:w="178" w:type="dxa"/>
            <w:tcBorders>
              <w:bottom w:val="nil"/>
            </w:tcBorders>
          </w:tcPr>
          <w:p w14:paraId="153FD62F" w14:textId="77777777" w:rsidR="00D24179" w:rsidRPr="00D24179" w:rsidRDefault="00D24179" w:rsidP="00D241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4D088D1C" w14:textId="71860B8C" w:rsidR="00D24179" w:rsidRPr="00D24179" w:rsidRDefault="00D2417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</w:tr>
      <w:tr w:rsidR="00D24179" w:rsidRPr="00932446" w14:paraId="070C0453" w14:textId="77777777" w:rsidTr="00D24179">
        <w:trPr>
          <w:cantSplit/>
        </w:trPr>
        <w:tc>
          <w:tcPr>
            <w:tcW w:w="3510" w:type="dxa"/>
          </w:tcPr>
          <w:p w14:paraId="447CBE26" w14:textId="2CFCC24A" w:rsidR="00D24179" w:rsidRPr="00D24179" w:rsidRDefault="00D24179" w:rsidP="00D24179">
            <w:pPr>
              <w:spacing w:line="240" w:lineRule="auto"/>
              <w:ind w:left="287" w:hanging="27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241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241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D7D6D" w14:textId="77777777" w:rsidR="00D24179" w:rsidRPr="008F3449" w:rsidRDefault="00D24179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9796AB" w14:textId="4075ED43" w:rsidR="008F3449" w:rsidRPr="008F3449" w:rsidRDefault="008F3449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F3449">
              <w:rPr>
                <w:rFonts w:asciiTheme="majorBidi" w:hAnsiTheme="majorBidi" w:cstheme="majorBidi"/>
                <w:sz w:val="30"/>
                <w:szCs w:val="30"/>
              </w:rPr>
              <w:t>(168,011)</w:t>
            </w:r>
          </w:p>
        </w:tc>
        <w:tc>
          <w:tcPr>
            <w:tcW w:w="180" w:type="dxa"/>
            <w:tcBorders>
              <w:bottom w:val="nil"/>
            </w:tcBorders>
          </w:tcPr>
          <w:p w14:paraId="527BCFF3" w14:textId="77777777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961F2" w14:textId="77777777" w:rsidR="00D24179" w:rsidRPr="00D24179" w:rsidRDefault="00D24179" w:rsidP="00D24179">
            <w:pPr>
              <w:pStyle w:val="acctfourfigures"/>
              <w:tabs>
                <w:tab w:val="decimal" w:pos="731"/>
                <w:tab w:val="left" w:pos="962"/>
              </w:tabs>
              <w:spacing w:line="240" w:lineRule="auto"/>
              <w:ind w:left="-83" w:right="12" w:firstLine="4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 xml:space="preserve">       </w:t>
            </w:r>
          </w:p>
          <w:p w14:paraId="72E56F19" w14:textId="4B82BE42" w:rsidR="00D24179" w:rsidRPr="00D24179" w:rsidRDefault="00D24179" w:rsidP="00D24179">
            <w:pPr>
              <w:pStyle w:val="acctfourfigures"/>
              <w:tabs>
                <w:tab w:val="decimal" w:pos="731"/>
                <w:tab w:val="left" w:pos="962"/>
              </w:tabs>
              <w:spacing w:line="240" w:lineRule="auto"/>
              <w:ind w:left="-83" w:right="12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sz w:val="30"/>
                <w:szCs w:val="30"/>
              </w:rPr>
              <w:t xml:space="preserve">       (179,428)</w:t>
            </w:r>
          </w:p>
        </w:tc>
        <w:tc>
          <w:tcPr>
            <w:tcW w:w="178" w:type="dxa"/>
            <w:tcBorders>
              <w:bottom w:val="nil"/>
            </w:tcBorders>
          </w:tcPr>
          <w:p w14:paraId="66E404DF" w14:textId="77777777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79" w:right="94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12091" w14:textId="77777777" w:rsidR="00D24179" w:rsidRDefault="00D2417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9BC357" w14:textId="371B0277" w:rsidR="008F3449" w:rsidRPr="008F3449" w:rsidRDefault="008F344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F34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14:paraId="76A1C2C2" w14:textId="77777777" w:rsidR="00D24179" w:rsidRPr="00D24179" w:rsidRDefault="00D24179" w:rsidP="00D241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5A2EFB9F" w14:textId="77777777" w:rsidR="00D24179" w:rsidRDefault="00D2417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36B98ABB" w14:textId="5777DF99" w:rsidR="00D24179" w:rsidRPr="008F3449" w:rsidRDefault="00D2417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28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8F3449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24179" w:rsidRPr="00932446" w14:paraId="4E52FB71" w14:textId="77777777" w:rsidTr="00D24179">
        <w:trPr>
          <w:cantSplit/>
        </w:trPr>
        <w:tc>
          <w:tcPr>
            <w:tcW w:w="3510" w:type="dxa"/>
          </w:tcPr>
          <w:p w14:paraId="05944841" w14:textId="2DC49312" w:rsidR="00D24179" w:rsidRPr="00D24179" w:rsidRDefault="00D24179" w:rsidP="00D24179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2417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4895B" w14:textId="6BB286A6" w:rsidR="00D24179" w:rsidRPr="008F3449" w:rsidRDefault="008F3449" w:rsidP="008F344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683,796</w:t>
            </w:r>
          </w:p>
        </w:tc>
        <w:tc>
          <w:tcPr>
            <w:tcW w:w="180" w:type="dxa"/>
            <w:tcBorders>
              <w:bottom w:val="nil"/>
            </w:tcBorders>
          </w:tcPr>
          <w:p w14:paraId="5736342F" w14:textId="77777777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CDDE4" w14:textId="0C95A67B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83" w:right="94" w:firstLine="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721,773</w:t>
            </w:r>
          </w:p>
        </w:tc>
        <w:tc>
          <w:tcPr>
            <w:tcW w:w="178" w:type="dxa"/>
            <w:tcBorders>
              <w:bottom w:val="nil"/>
            </w:tcBorders>
          </w:tcPr>
          <w:p w14:paraId="32596678" w14:textId="77777777" w:rsidR="00D24179" w:rsidRPr="00D24179" w:rsidRDefault="00D24179" w:rsidP="00D241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BCDFFD" w14:textId="02E49990" w:rsidR="00D24179" w:rsidRPr="00D24179" w:rsidRDefault="008F3449" w:rsidP="008F344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344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273</w:t>
            </w:r>
            <w:r w:rsidRPr="008F34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,894</w:t>
            </w:r>
          </w:p>
        </w:tc>
        <w:tc>
          <w:tcPr>
            <w:tcW w:w="178" w:type="dxa"/>
            <w:tcBorders>
              <w:bottom w:val="nil"/>
            </w:tcBorders>
          </w:tcPr>
          <w:p w14:paraId="2AE9B0F2" w14:textId="77777777" w:rsidR="00D24179" w:rsidRPr="00D24179" w:rsidRDefault="00D24179" w:rsidP="00D2417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2360B0E" w14:textId="3122261A" w:rsidR="00D24179" w:rsidRPr="00D24179" w:rsidRDefault="00D24179" w:rsidP="00D24179">
            <w:pPr>
              <w:pStyle w:val="acctfourfigures"/>
              <w:tabs>
                <w:tab w:val="decimal" w:pos="701"/>
              </w:tabs>
              <w:spacing w:line="240" w:lineRule="auto"/>
              <w:ind w:left="-79" w:right="92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D2417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97,715</w:t>
            </w:r>
          </w:p>
        </w:tc>
      </w:tr>
    </w:tbl>
    <w:p w14:paraId="490B7904" w14:textId="582E6B70" w:rsidR="000F27C6" w:rsidRPr="0099078A" w:rsidRDefault="000F27C6" w:rsidP="00932446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cs/>
          <w:lang w:bidi="th-TH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990"/>
        <w:gridCol w:w="178"/>
        <w:gridCol w:w="902"/>
        <w:gridCol w:w="180"/>
        <w:gridCol w:w="900"/>
      </w:tblGrid>
      <w:tr w:rsidR="00932446" w:rsidRPr="00932446" w14:paraId="57C1916D" w14:textId="77777777" w:rsidTr="00191CB2">
        <w:trPr>
          <w:cantSplit/>
          <w:tblHeader/>
        </w:trPr>
        <w:tc>
          <w:tcPr>
            <w:tcW w:w="4950" w:type="dxa"/>
            <w:vAlign w:val="bottom"/>
            <w:hideMark/>
          </w:tcPr>
          <w:p w14:paraId="4E501CC9" w14:textId="77777777" w:rsidR="00932446" w:rsidRPr="00932446" w:rsidRDefault="00932446" w:rsidP="007233A9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324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932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9324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070" w:type="dxa"/>
            <w:gridSpan w:val="3"/>
            <w:vAlign w:val="bottom"/>
          </w:tcPr>
          <w:p w14:paraId="726D181E" w14:textId="77777777" w:rsidR="00932446" w:rsidRPr="00932446" w:rsidRDefault="00932446" w:rsidP="007233A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32446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5E433394" w14:textId="77777777" w:rsidR="00932446" w:rsidRPr="00932446" w:rsidRDefault="00932446" w:rsidP="007233A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531E9832" w14:textId="77777777" w:rsidR="00932446" w:rsidRPr="00932446" w:rsidRDefault="00932446" w:rsidP="007233A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244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32446" w:rsidRPr="00932446" w14:paraId="083D6A33" w14:textId="77777777" w:rsidTr="00191CB2">
        <w:trPr>
          <w:cantSplit/>
          <w:tblHeader/>
        </w:trPr>
        <w:tc>
          <w:tcPr>
            <w:tcW w:w="4950" w:type="dxa"/>
            <w:vAlign w:val="bottom"/>
          </w:tcPr>
          <w:p w14:paraId="37F4E594" w14:textId="77777777" w:rsidR="00932446" w:rsidRPr="00932446" w:rsidRDefault="00932446" w:rsidP="000F55E1">
            <w:pPr>
              <w:pStyle w:val="acctfourfigures"/>
              <w:tabs>
                <w:tab w:val="left" w:pos="720"/>
              </w:tabs>
              <w:spacing w:line="240" w:lineRule="auto"/>
              <w:ind w:left="369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cs/>
              </w:rPr>
            </w:pPr>
            <w:r w:rsidRPr="00932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9324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932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3244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93244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900" w:type="dxa"/>
            <w:vAlign w:val="bottom"/>
          </w:tcPr>
          <w:p w14:paraId="49183695" w14:textId="77777777" w:rsidR="00932446" w:rsidRPr="00932446" w:rsidRDefault="00932446" w:rsidP="007233A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2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0F2C779" w14:textId="77777777" w:rsidR="00932446" w:rsidRPr="00932446" w:rsidRDefault="00932446" w:rsidP="007233A9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DB4287" w14:textId="77777777" w:rsidR="00932446" w:rsidRPr="00932446" w:rsidRDefault="00932446" w:rsidP="007233A9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2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2563</w:t>
            </w:r>
          </w:p>
        </w:tc>
        <w:tc>
          <w:tcPr>
            <w:tcW w:w="178" w:type="dxa"/>
          </w:tcPr>
          <w:p w14:paraId="4293F927" w14:textId="77777777" w:rsidR="00932446" w:rsidRPr="00932446" w:rsidRDefault="00932446" w:rsidP="007233A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1CA2B47" w14:textId="77777777" w:rsidR="00932446" w:rsidRPr="00932446" w:rsidRDefault="00932446" w:rsidP="007233A9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32446">
              <w:rPr>
                <w:rFonts w:ascii="Angsana New" w:hAnsi="Angsana New"/>
                <w:b/>
                <w:sz w:val="30"/>
                <w:szCs w:val="30"/>
                <w:cs/>
              </w:rPr>
              <w:t>2564</w:t>
            </w:r>
          </w:p>
        </w:tc>
        <w:tc>
          <w:tcPr>
            <w:tcW w:w="180" w:type="dxa"/>
            <w:vAlign w:val="bottom"/>
          </w:tcPr>
          <w:p w14:paraId="03EB2208" w14:textId="77777777" w:rsidR="00932446" w:rsidRPr="00932446" w:rsidRDefault="00932446" w:rsidP="007233A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853B36" w14:textId="77777777" w:rsidR="00932446" w:rsidRPr="00932446" w:rsidRDefault="00932446" w:rsidP="007233A9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24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2563</w:t>
            </w:r>
          </w:p>
        </w:tc>
      </w:tr>
      <w:tr w:rsidR="00932446" w:rsidRPr="00932446" w14:paraId="0A31AA24" w14:textId="77777777" w:rsidTr="009C1BD6">
        <w:trPr>
          <w:cantSplit/>
          <w:tblHeader/>
        </w:trPr>
        <w:tc>
          <w:tcPr>
            <w:tcW w:w="4950" w:type="dxa"/>
            <w:vAlign w:val="bottom"/>
            <w:hideMark/>
          </w:tcPr>
          <w:p w14:paraId="371FE970" w14:textId="77777777" w:rsidR="00932446" w:rsidRPr="00932446" w:rsidRDefault="00932446" w:rsidP="007233A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30" w:type="dxa"/>
            <w:gridSpan w:val="7"/>
            <w:vAlign w:val="bottom"/>
            <w:hideMark/>
          </w:tcPr>
          <w:p w14:paraId="5E4B4F64" w14:textId="77777777" w:rsidR="00932446" w:rsidRPr="00932446" w:rsidRDefault="00932446" w:rsidP="007233A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2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3244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3244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32446" w14:paraId="2CE34569" w14:textId="77777777" w:rsidTr="00191CB2">
        <w:trPr>
          <w:cantSplit/>
        </w:trPr>
        <w:tc>
          <w:tcPr>
            <w:tcW w:w="4950" w:type="dxa"/>
          </w:tcPr>
          <w:p w14:paraId="559E05F9" w14:textId="77777777" w:rsidR="00932446" w:rsidRPr="00932446" w:rsidRDefault="00932446" w:rsidP="007233A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="Angsana New" w:hAnsi="Angsana New"/>
                <w:sz w:val="30"/>
                <w:szCs w:val="30"/>
                <w:cs/>
              </w:rPr>
            </w:pPr>
            <w:r w:rsidRPr="00932446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900" w:type="dxa"/>
          </w:tcPr>
          <w:p w14:paraId="2A57FB86" w14:textId="3A4E4092" w:rsidR="00932446" w:rsidRPr="00932446" w:rsidRDefault="00DD2B94" w:rsidP="007233A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191CB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11,417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C5903E6" w14:textId="77777777" w:rsidR="00932446" w:rsidRPr="00932446" w:rsidRDefault="00932446" w:rsidP="007233A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73538" w14:textId="5D90D0B3" w:rsidR="00932446" w:rsidRPr="00932446" w:rsidRDefault="00191CB2" w:rsidP="009C1BD6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2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1CB2">
              <w:rPr>
                <w:rFonts w:ascii="Angsana New" w:hAnsi="Angsana New" w:cs="Angsana New"/>
                <w:sz w:val="30"/>
                <w:szCs w:val="30"/>
              </w:rPr>
              <w:t>(6,097)</w:t>
            </w:r>
          </w:p>
        </w:tc>
        <w:tc>
          <w:tcPr>
            <w:tcW w:w="178" w:type="dxa"/>
          </w:tcPr>
          <w:p w14:paraId="1FC174B2" w14:textId="77777777" w:rsidR="00932446" w:rsidRPr="00932446" w:rsidRDefault="00932446" w:rsidP="007233A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</w:tcPr>
          <w:p w14:paraId="5BA691DA" w14:textId="6C094B3A" w:rsidR="00932446" w:rsidRPr="00DD2B94" w:rsidRDefault="002436BE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363316" w14:textId="77777777" w:rsidR="00932446" w:rsidRPr="00932446" w:rsidRDefault="00932446" w:rsidP="007233A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A529321" w14:textId="4B040BFA" w:rsidR="00932446" w:rsidRPr="00DD2B94" w:rsidRDefault="002436BE" w:rsidP="00DD2B94">
            <w:pPr>
              <w:pStyle w:val="acctfourfigures"/>
              <w:tabs>
                <w:tab w:val="decimal" w:pos="701"/>
              </w:tabs>
              <w:spacing w:line="240" w:lineRule="auto"/>
              <w:ind w:left="-79"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D2B9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BFA9AB" w14:textId="77777777" w:rsidR="00CE67A9" w:rsidRPr="00A110E1" w:rsidRDefault="00CE67A9" w:rsidP="00D7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DCBEFD" w14:textId="05BC8144" w:rsidR="00971A29" w:rsidRPr="00A110E1" w:rsidRDefault="00971A29" w:rsidP="00D7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x-none"/>
        </w:rPr>
      </w:pPr>
    </w:p>
    <w:p w14:paraId="3A979513" w14:textId="77777777" w:rsidR="00736BC4" w:rsidRPr="00A110E1" w:rsidRDefault="00736BC4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cs/>
        </w:rPr>
        <w:sectPr w:rsidR="00736BC4" w:rsidRPr="00A110E1" w:rsidSect="002F6E2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643ED756" w14:textId="61E27D5A" w:rsidR="00F60451" w:rsidRPr="00A110E1" w:rsidRDefault="0062009F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>
        <w:rPr>
          <w:rFonts w:ascii="Angsana New" w:hAnsi="Angsana New" w:hint="cs"/>
          <w:sz w:val="2"/>
          <w:szCs w:val="2"/>
          <w:cs/>
        </w:rPr>
        <w:t>ล</w:t>
      </w:r>
    </w:p>
    <w:p w14:paraId="59D7EB7D" w14:textId="77777777" w:rsidR="0009754A" w:rsidRPr="00A110E1" w:rsidRDefault="0009754A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5" w:name="_Hlk9441130"/>
      <w:r w:rsidRPr="00A110E1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4B71EDCE" w14:textId="77777777" w:rsidR="0009754A" w:rsidRPr="00A110E1" w:rsidRDefault="0009754A" w:rsidP="00AE7556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BCD80B" w14:textId="038D33A2" w:rsidR="002E2A20" w:rsidRPr="00A110E1" w:rsidRDefault="000E38AD" w:rsidP="00274853">
      <w:pPr>
        <w:pStyle w:val="block"/>
        <w:spacing w:after="0" w:line="240" w:lineRule="auto"/>
        <w:ind w:left="0" w:firstLine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110E1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6348D6" w:rsidRPr="00A110E1">
        <w:rPr>
          <w:rFonts w:ascii="Angsana New" w:hAnsi="Angsana New" w:cs="Angsana New"/>
          <w:sz w:val="30"/>
          <w:szCs w:val="30"/>
          <w:lang w:bidi="th-TH"/>
        </w:rPr>
        <w:t>31</w:t>
      </w:r>
      <w:r w:rsidR="007B6394" w:rsidRPr="00A110E1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</w:t>
      </w:r>
      <w:r w:rsidR="00185E75" w:rsidRPr="00A110E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93121E" w:rsidRPr="00A110E1">
        <w:rPr>
          <w:rFonts w:ascii="Angsana New" w:hAnsi="Angsana New" w:cs="Angsana New"/>
          <w:sz w:val="30"/>
          <w:szCs w:val="30"/>
          <w:lang w:bidi="th-TH"/>
        </w:rPr>
        <w:t>25</w:t>
      </w:r>
      <w:r w:rsidR="0077783C" w:rsidRPr="00A110E1">
        <w:rPr>
          <w:rFonts w:ascii="Angsana New" w:hAnsi="Angsana New" w:cs="Angsana New"/>
          <w:sz w:val="30"/>
          <w:szCs w:val="30"/>
          <w:lang w:bidi="th-TH"/>
        </w:rPr>
        <w:t>6</w:t>
      </w:r>
      <w:r w:rsidR="00FC6805">
        <w:rPr>
          <w:rFonts w:ascii="Angsana New" w:hAnsi="Angsana New" w:cs="Angsana New"/>
          <w:sz w:val="30"/>
          <w:szCs w:val="30"/>
          <w:lang w:bidi="th-TH"/>
        </w:rPr>
        <w:t>4</w:t>
      </w:r>
      <w:r w:rsidR="00185E75" w:rsidRPr="00A110E1">
        <w:rPr>
          <w:rFonts w:ascii="Angsana New" w:hAnsi="Angsana New" w:cs="Angsana New"/>
          <w:sz w:val="30"/>
          <w:szCs w:val="30"/>
          <w:cs/>
          <w:lang w:bidi="th-TH"/>
        </w:rPr>
        <w:t xml:space="preserve"> และ </w:t>
      </w:r>
      <w:r w:rsidR="006348D6" w:rsidRPr="00A110E1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110E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A110E1">
        <w:rPr>
          <w:rFonts w:ascii="Angsana New" w:hAnsi="Angsana New" w:cs="Angsana New"/>
          <w:sz w:val="30"/>
          <w:szCs w:val="30"/>
          <w:cs/>
          <w:lang w:val="en-US" w:bidi="th-TH"/>
        </w:rPr>
        <w:t>ธันวาคม</w:t>
      </w:r>
      <w:r w:rsidR="00393866" w:rsidRPr="00A110E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6348D6" w:rsidRPr="00A110E1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FC6805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185E75" w:rsidRPr="00A110E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A110E1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23B90087" w14:textId="77777777" w:rsidR="001532B0" w:rsidRPr="00A110E1" w:rsidRDefault="001532B0" w:rsidP="00AE7556">
      <w:pPr>
        <w:pStyle w:val="block"/>
        <w:spacing w:after="0" w:line="240" w:lineRule="auto"/>
        <w:ind w:left="0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15574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519"/>
        <w:gridCol w:w="1781"/>
        <w:gridCol w:w="265"/>
        <w:gridCol w:w="810"/>
        <w:gridCol w:w="268"/>
        <w:gridCol w:w="813"/>
        <w:gridCol w:w="265"/>
        <w:gridCol w:w="900"/>
        <w:gridCol w:w="265"/>
        <w:gridCol w:w="888"/>
        <w:gridCol w:w="259"/>
        <w:gridCol w:w="897"/>
        <w:gridCol w:w="268"/>
        <w:gridCol w:w="934"/>
        <w:gridCol w:w="237"/>
        <w:gridCol w:w="794"/>
        <w:gridCol w:w="268"/>
        <w:gridCol w:w="813"/>
        <w:gridCol w:w="268"/>
        <w:gridCol w:w="872"/>
        <w:gridCol w:w="268"/>
        <w:gridCol w:w="922"/>
      </w:tblGrid>
      <w:tr w:rsidR="008772F4" w:rsidRPr="00B40563" w14:paraId="46D6828F" w14:textId="77777777" w:rsidTr="00B00BA3">
        <w:trPr>
          <w:cantSplit/>
          <w:trHeight w:val="420"/>
          <w:tblHeader/>
        </w:trPr>
        <w:tc>
          <w:tcPr>
            <w:tcW w:w="809" w:type="pct"/>
          </w:tcPr>
          <w:p w14:paraId="65B9B4A3" w14:textId="77777777" w:rsidR="008772F4" w:rsidRPr="00B40563" w:rsidRDefault="008772F4" w:rsidP="004F1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191" w:type="pct"/>
            <w:gridSpan w:val="21"/>
          </w:tcPr>
          <w:p w14:paraId="1073D59C" w14:textId="398380E4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8772F4" w:rsidRPr="00A110E1" w14:paraId="305A84F8" w14:textId="22D17352" w:rsidTr="00B00BA3">
        <w:trPr>
          <w:cantSplit/>
          <w:trHeight w:val="344"/>
          <w:tblHeader/>
        </w:trPr>
        <w:tc>
          <w:tcPr>
            <w:tcW w:w="809" w:type="pct"/>
          </w:tcPr>
          <w:p w14:paraId="2FFBA57E" w14:textId="77777777" w:rsidR="008772F4" w:rsidRPr="00B40563" w:rsidRDefault="008772F4" w:rsidP="004F19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64089682" w14:textId="77777777" w:rsidR="008772F4" w:rsidRPr="00B40563" w:rsidRDefault="008772F4" w:rsidP="004F1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5" w:type="pct"/>
          </w:tcPr>
          <w:p w14:paraId="3882DADC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7" w:type="pct"/>
            <w:gridSpan w:val="3"/>
          </w:tcPr>
          <w:p w14:paraId="0F12F767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85" w:type="pct"/>
          </w:tcPr>
          <w:p w14:paraId="65A9D6D9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9" w:type="pct"/>
            <w:gridSpan w:val="3"/>
          </w:tcPr>
          <w:p w14:paraId="3FA43805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83" w:type="pct"/>
          </w:tcPr>
          <w:p w14:paraId="1A05F4F4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4" w:type="pct"/>
            <w:gridSpan w:val="3"/>
          </w:tcPr>
          <w:p w14:paraId="71930603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6" w:type="pct"/>
          </w:tcPr>
          <w:p w14:paraId="7F17D87C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2" w:type="pct"/>
            <w:gridSpan w:val="3"/>
          </w:tcPr>
          <w:p w14:paraId="115D5DCC" w14:textId="283FB911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86" w:type="pct"/>
          </w:tcPr>
          <w:p w14:paraId="76606C3E" w14:textId="77777777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1" w:type="pct"/>
            <w:gridSpan w:val="3"/>
          </w:tcPr>
          <w:p w14:paraId="1C26E6EA" w14:textId="0E6D987B" w:rsidR="008772F4" w:rsidRPr="00B40563" w:rsidRDefault="008772F4" w:rsidP="004F19E0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  <w:cs/>
              </w:rPr>
              <w:t>ราคาทุน -</w:t>
            </w:r>
            <w:r w:rsidRPr="00B4056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056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</w:tr>
      <w:tr w:rsidR="008772F4" w:rsidRPr="00A110E1" w14:paraId="535052D1" w14:textId="70B6B7FB" w:rsidTr="00B00BA3">
        <w:trPr>
          <w:cantSplit/>
          <w:trHeight w:val="272"/>
          <w:tblHeader/>
        </w:trPr>
        <w:tc>
          <w:tcPr>
            <w:tcW w:w="809" w:type="pct"/>
          </w:tcPr>
          <w:p w14:paraId="1BABFCE1" w14:textId="77777777" w:rsidR="008772F4" w:rsidRPr="00B40563" w:rsidRDefault="008772F4" w:rsidP="00F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301114F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</w:tcPr>
          <w:p w14:paraId="1A5DF750" w14:textId="77777777" w:rsidR="008772F4" w:rsidRPr="00B40563" w:rsidRDefault="008772F4" w:rsidP="00FC6805">
            <w:pPr>
              <w:spacing w:line="240" w:lineRule="auto"/>
              <w:ind w:hanging="4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</w:tcPr>
          <w:p w14:paraId="21E578A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57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pct"/>
            <w:vAlign w:val="center"/>
          </w:tcPr>
          <w:p w14:paraId="7B52682B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" w:type="pct"/>
          </w:tcPr>
          <w:p w14:paraId="23734118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 w:hanging="16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5" w:type="pct"/>
          </w:tcPr>
          <w:p w14:paraId="1794F8C8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9" w:type="pct"/>
          </w:tcPr>
          <w:p w14:paraId="4918D9F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5" w:type="pct"/>
            <w:vAlign w:val="center"/>
          </w:tcPr>
          <w:p w14:paraId="596D9863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</w:tcPr>
          <w:p w14:paraId="5C7C03C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3" w:type="pct"/>
          </w:tcPr>
          <w:p w14:paraId="1CA8CB46" w14:textId="77777777" w:rsidR="008772F4" w:rsidRPr="00B40563" w:rsidRDefault="008772F4" w:rsidP="00FC6805">
            <w:pPr>
              <w:spacing w:line="240" w:lineRule="auto"/>
              <w:ind w:hanging="4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8" w:type="pct"/>
          </w:tcPr>
          <w:p w14:paraId="128AECD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pct"/>
            <w:vAlign w:val="center"/>
          </w:tcPr>
          <w:p w14:paraId="76AC8E41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</w:tcPr>
          <w:p w14:paraId="54DA3C83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76" w:type="pct"/>
          </w:tcPr>
          <w:p w14:paraId="33930E5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</w:tcPr>
          <w:p w14:paraId="6606D537" w14:textId="59E7B6AF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pct"/>
            <w:vAlign w:val="center"/>
          </w:tcPr>
          <w:p w14:paraId="7AAD595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</w:tcPr>
          <w:p w14:paraId="5B57E7E9" w14:textId="295847BE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86" w:type="pct"/>
          </w:tcPr>
          <w:p w14:paraId="744A1AF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</w:tcPr>
          <w:p w14:paraId="59081760" w14:textId="3830C7D8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86" w:type="pct"/>
            <w:vAlign w:val="center"/>
          </w:tcPr>
          <w:p w14:paraId="589D4481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</w:tcPr>
          <w:p w14:paraId="7EEA30B7" w14:textId="426F6B1B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772F4" w:rsidRPr="00A110E1" w14:paraId="50CAF75B" w14:textId="6BE4D093" w:rsidTr="00B00BA3">
        <w:trPr>
          <w:cantSplit/>
          <w:trHeight w:val="53"/>
          <w:tblHeader/>
        </w:trPr>
        <w:tc>
          <w:tcPr>
            <w:tcW w:w="809" w:type="pct"/>
          </w:tcPr>
          <w:p w14:paraId="4B8604FA" w14:textId="77777777" w:rsidR="008772F4" w:rsidRPr="00B40563" w:rsidRDefault="008772F4" w:rsidP="00F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6F79B79F" w14:textId="77777777" w:rsidR="008772F4" w:rsidRPr="00B40563" w:rsidRDefault="008772F4" w:rsidP="00F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2B862F92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center"/>
          </w:tcPr>
          <w:p w14:paraId="55DBC19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" w:type="pct"/>
            <w:vAlign w:val="center"/>
          </w:tcPr>
          <w:p w14:paraId="6A9E979E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612B797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5" w:type="pct"/>
          </w:tcPr>
          <w:p w14:paraId="5BDFA7BD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center"/>
          </w:tcPr>
          <w:p w14:paraId="2E32F1E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5" w:type="pct"/>
            <w:vAlign w:val="center"/>
          </w:tcPr>
          <w:p w14:paraId="7375EDA5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5" w:type="pct"/>
            <w:vAlign w:val="center"/>
          </w:tcPr>
          <w:p w14:paraId="0E2AD9E4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3" w:type="pct"/>
          </w:tcPr>
          <w:p w14:paraId="1CF5B88D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center"/>
          </w:tcPr>
          <w:p w14:paraId="19B5BFF5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" w:type="pct"/>
            <w:vAlign w:val="center"/>
          </w:tcPr>
          <w:p w14:paraId="6C91DF7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300" w:type="pct"/>
            <w:vAlign w:val="center"/>
          </w:tcPr>
          <w:p w14:paraId="33369A51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76" w:type="pct"/>
          </w:tcPr>
          <w:p w14:paraId="4C1A869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  <w:vAlign w:val="center"/>
          </w:tcPr>
          <w:p w14:paraId="29810C8D" w14:textId="3AC51AA4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" w:type="pct"/>
            <w:vAlign w:val="center"/>
          </w:tcPr>
          <w:p w14:paraId="061D0DA3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" w:type="pct"/>
            <w:vAlign w:val="center"/>
          </w:tcPr>
          <w:p w14:paraId="0A2C4DB2" w14:textId="369BDE85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86" w:type="pct"/>
          </w:tcPr>
          <w:p w14:paraId="258925C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80" w:type="pct"/>
            <w:vAlign w:val="center"/>
          </w:tcPr>
          <w:p w14:paraId="0C0A2DF6" w14:textId="476CC925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86" w:type="pct"/>
            <w:vAlign w:val="center"/>
          </w:tcPr>
          <w:p w14:paraId="2AA51F2C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</w:p>
        </w:tc>
        <w:tc>
          <w:tcPr>
            <w:tcW w:w="295" w:type="pct"/>
            <w:vAlign w:val="center"/>
          </w:tcPr>
          <w:p w14:paraId="541CB819" w14:textId="336D5E38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8772F4" w:rsidRPr="00B40563" w14:paraId="5BBF1E87" w14:textId="77777777" w:rsidTr="00B00BA3">
        <w:trPr>
          <w:cantSplit/>
          <w:trHeight w:val="53"/>
          <w:tblHeader/>
        </w:trPr>
        <w:tc>
          <w:tcPr>
            <w:tcW w:w="809" w:type="pct"/>
          </w:tcPr>
          <w:p w14:paraId="3BE05CE1" w14:textId="77777777" w:rsidR="008772F4" w:rsidRPr="00B40563" w:rsidRDefault="008772F4" w:rsidP="00F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2" w:type="pct"/>
          </w:tcPr>
          <w:p w14:paraId="2957FFFA" w14:textId="77777777" w:rsidR="008772F4" w:rsidRPr="00B40563" w:rsidRDefault="008772F4" w:rsidP="00FC6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</w:tcPr>
          <w:p w14:paraId="3003E44D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gridSpan w:val="3"/>
            <w:vAlign w:val="center"/>
          </w:tcPr>
          <w:p w14:paraId="78CBCC55" w14:textId="773D5AE4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Pr="00B4056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ร้อยละ)</w:t>
            </w:r>
          </w:p>
        </w:tc>
        <w:tc>
          <w:tcPr>
            <w:tcW w:w="85" w:type="pct"/>
          </w:tcPr>
          <w:p w14:paraId="3D6AC407" w14:textId="77777777" w:rsidR="008772F4" w:rsidRPr="00B40563" w:rsidRDefault="008772F4" w:rsidP="00FC6805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1" w:type="pct"/>
            <w:gridSpan w:val="15"/>
            <w:vAlign w:val="center"/>
          </w:tcPr>
          <w:p w14:paraId="158CF5D1" w14:textId="3C73A44A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i/>
                <w:iCs/>
                <w:sz w:val="22"/>
                <w:szCs w:val="22"/>
              </w:rPr>
              <w:t>(</w:t>
            </w:r>
            <w:r w:rsidRPr="00B40563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8772F4" w:rsidRPr="00A110E1" w14:paraId="6D064CED" w14:textId="7E78031E" w:rsidTr="00B00BA3">
        <w:trPr>
          <w:trHeight w:val="420"/>
        </w:trPr>
        <w:tc>
          <w:tcPr>
            <w:tcW w:w="809" w:type="pct"/>
            <w:vAlign w:val="center"/>
          </w:tcPr>
          <w:p w14:paraId="05EE6424" w14:textId="6E1240B4" w:rsidR="008772F4" w:rsidRPr="00B40563" w:rsidRDefault="008772F4" w:rsidP="00FC680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  <w:r w:rsidRPr="00B40563">
              <w:rPr>
                <w:rFonts w:ascii="Angsana New" w:hAnsi="Angsana New" w:hint="cs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5846CA1" w14:textId="185EBD0F" w:rsidR="008772F4" w:rsidRPr="00D071C5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  <w:shd w:val="clear" w:color="auto" w:fill="FFFFFF"/>
            <w:vAlign w:val="center"/>
          </w:tcPr>
          <w:p w14:paraId="64483520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0" w:type="pct"/>
            <w:shd w:val="clear" w:color="auto" w:fill="FFFFFF"/>
            <w:vAlign w:val="center"/>
          </w:tcPr>
          <w:p w14:paraId="412B0842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center"/>
          </w:tcPr>
          <w:p w14:paraId="2AE89A94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1" w:type="pct"/>
            <w:vAlign w:val="center"/>
          </w:tcPr>
          <w:p w14:paraId="387EE7FF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center"/>
          </w:tcPr>
          <w:p w14:paraId="7796FF5E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center"/>
          </w:tcPr>
          <w:p w14:paraId="76CFC244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center"/>
          </w:tcPr>
          <w:p w14:paraId="1B5C9421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85" w:type="pct"/>
            <w:vAlign w:val="center"/>
          </w:tcPr>
          <w:p w14:paraId="49AB7F58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3" w:type="pct"/>
            <w:vAlign w:val="center"/>
          </w:tcPr>
          <w:p w14:paraId="53412623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decimal" w:pos="619"/>
                <w:tab w:val="right" w:pos="73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88" w:type="pct"/>
            <w:vAlign w:val="center"/>
          </w:tcPr>
          <w:p w14:paraId="0560FE63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center"/>
          </w:tcPr>
          <w:p w14:paraId="750BBE21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center"/>
          </w:tcPr>
          <w:p w14:paraId="5E89F198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6" w:type="pct"/>
            <w:vAlign w:val="center"/>
          </w:tcPr>
          <w:p w14:paraId="60E0CA67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55" w:type="pct"/>
            <w:vAlign w:val="center"/>
          </w:tcPr>
          <w:p w14:paraId="4FAD0B72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center"/>
          </w:tcPr>
          <w:p w14:paraId="6A50E98D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61" w:type="pct"/>
            <w:vAlign w:val="center"/>
          </w:tcPr>
          <w:p w14:paraId="753EABE0" w14:textId="23A0C922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center"/>
          </w:tcPr>
          <w:p w14:paraId="193504F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80" w:type="pct"/>
            <w:vAlign w:val="center"/>
          </w:tcPr>
          <w:p w14:paraId="6265CDE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6" w:type="pct"/>
            <w:vAlign w:val="center"/>
          </w:tcPr>
          <w:p w14:paraId="55BF1486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95" w:type="pct"/>
            <w:vAlign w:val="center"/>
          </w:tcPr>
          <w:p w14:paraId="6C1DAB8F" w14:textId="77777777" w:rsidR="008772F4" w:rsidRPr="00B40563" w:rsidRDefault="008772F4" w:rsidP="00FC6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8772F4" w:rsidRPr="00A110E1" w14:paraId="384DE3C4" w14:textId="2CD6D3D9" w:rsidTr="00B00BA3">
        <w:trPr>
          <w:trHeight w:val="420"/>
        </w:trPr>
        <w:tc>
          <w:tcPr>
            <w:tcW w:w="809" w:type="pct"/>
            <w:vAlign w:val="center"/>
          </w:tcPr>
          <w:p w14:paraId="25C211D7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แอสเสท เวิรด์ รีเทล จำกัด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213334C2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center"/>
          </w:tcPr>
          <w:p w14:paraId="447BAD2D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7AF61C0" w14:textId="41120003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86" w:type="pct"/>
            <w:vAlign w:val="bottom"/>
          </w:tcPr>
          <w:p w14:paraId="7E45EABF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5B4BA615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85" w:type="pct"/>
            <w:vAlign w:val="bottom"/>
          </w:tcPr>
          <w:p w14:paraId="002F67D9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5AF98BE" w14:textId="6CF579C6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,000,000</w:t>
            </w:r>
          </w:p>
        </w:tc>
        <w:tc>
          <w:tcPr>
            <w:tcW w:w="85" w:type="pct"/>
            <w:vAlign w:val="bottom"/>
          </w:tcPr>
          <w:p w14:paraId="2C83919C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E75D4B4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,000,000</w:t>
            </w:r>
          </w:p>
        </w:tc>
        <w:tc>
          <w:tcPr>
            <w:tcW w:w="83" w:type="pct"/>
            <w:vAlign w:val="bottom"/>
          </w:tcPr>
          <w:p w14:paraId="196DDEB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706372D" w14:textId="68B6605D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8,982,000</w:t>
            </w:r>
          </w:p>
        </w:tc>
        <w:tc>
          <w:tcPr>
            <w:tcW w:w="86" w:type="pct"/>
            <w:vAlign w:val="bottom"/>
          </w:tcPr>
          <w:p w14:paraId="347F7644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8E8DC08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907"/>
                <w:tab w:val="left" w:pos="851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8,982,000</w:t>
            </w:r>
          </w:p>
        </w:tc>
        <w:tc>
          <w:tcPr>
            <w:tcW w:w="76" w:type="pct"/>
            <w:vAlign w:val="bottom"/>
          </w:tcPr>
          <w:p w14:paraId="6338701F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9D1F7C7" w14:textId="5944CD75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2658740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C93C91A" w14:textId="27728B50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5BD5AA1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E76D7EA" w14:textId="7EE3146C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8,982,000</w:t>
            </w:r>
          </w:p>
        </w:tc>
        <w:tc>
          <w:tcPr>
            <w:tcW w:w="86" w:type="pct"/>
            <w:vAlign w:val="bottom"/>
          </w:tcPr>
          <w:p w14:paraId="2E71993C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2F15D39" w14:textId="7A9048CA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8,982,000</w:t>
            </w:r>
          </w:p>
        </w:tc>
      </w:tr>
      <w:tr w:rsidR="008D3E5F" w:rsidRPr="00A110E1" w14:paraId="7E50C7AC" w14:textId="6D42C01E" w:rsidTr="00B00BA3">
        <w:trPr>
          <w:trHeight w:val="420"/>
        </w:trPr>
        <w:tc>
          <w:tcPr>
            <w:tcW w:w="809" w:type="pct"/>
            <w:vAlign w:val="center"/>
          </w:tcPr>
          <w:p w14:paraId="1F27AD46" w14:textId="6987E944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ind w:left="75" w:hanging="7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ทีซีซี โฮเทล แอสเสท แมนเนจ</w:t>
            </w:r>
            <w:r w:rsidR="00603EE0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825F9">
              <w:rPr>
                <w:rFonts w:ascii="Angsana New" w:hAnsi="Angsana New"/>
                <w:sz w:val="22"/>
                <w:szCs w:val="22"/>
              </w:rPr>
              <w:t>-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เม้นท์ จำกัด</w:t>
            </w:r>
          </w:p>
        </w:tc>
        <w:tc>
          <w:tcPr>
            <w:tcW w:w="572" w:type="pct"/>
            <w:shd w:val="clear" w:color="auto" w:fill="FFFFFF"/>
            <w:vAlign w:val="center"/>
          </w:tcPr>
          <w:p w14:paraId="19A415FE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02F0C74" w14:textId="752433F4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center"/>
          </w:tcPr>
          <w:p w14:paraId="37FD968F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A974BF4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685AC51" w14:textId="4949B9D0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86" w:type="pct"/>
            <w:vAlign w:val="bottom"/>
          </w:tcPr>
          <w:p w14:paraId="21305407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C078F5B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61457A6" w14:textId="44EB256D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99.99</w:t>
            </w:r>
          </w:p>
        </w:tc>
        <w:tc>
          <w:tcPr>
            <w:tcW w:w="85" w:type="pct"/>
            <w:vAlign w:val="bottom"/>
          </w:tcPr>
          <w:p w14:paraId="6573639A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04D912D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6C10528" w14:textId="5AC722B8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15,000,000</w:t>
            </w:r>
          </w:p>
        </w:tc>
        <w:tc>
          <w:tcPr>
            <w:tcW w:w="85" w:type="pct"/>
            <w:vAlign w:val="bottom"/>
          </w:tcPr>
          <w:p w14:paraId="05EF8CD4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161DE5BE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1FA4475" w14:textId="191357D9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15,000,000</w:t>
            </w:r>
          </w:p>
        </w:tc>
        <w:tc>
          <w:tcPr>
            <w:tcW w:w="83" w:type="pct"/>
            <w:vAlign w:val="bottom"/>
          </w:tcPr>
          <w:p w14:paraId="09211320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79BC862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4E76533" w14:textId="6E632BAB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14,474,221</w:t>
            </w:r>
          </w:p>
        </w:tc>
        <w:tc>
          <w:tcPr>
            <w:tcW w:w="86" w:type="pct"/>
            <w:vAlign w:val="bottom"/>
          </w:tcPr>
          <w:p w14:paraId="4C2246AB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D3F10C0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FDF299" w14:textId="798E9034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14,474,221</w:t>
            </w:r>
          </w:p>
        </w:tc>
        <w:tc>
          <w:tcPr>
            <w:tcW w:w="76" w:type="pct"/>
            <w:vAlign w:val="bottom"/>
          </w:tcPr>
          <w:p w14:paraId="2C961AFD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37D604F" w14:textId="77777777" w:rsidR="008D3E5F" w:rsidRDefault="008D3E5F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352DDE0" w14:textId="3BE491BD" w:rsidR="008D3E5F" w:rsidRPr="00B40563" w:rsidRDefault="008D3E5F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029B78B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B38FE8E" w14:textId="77777777" w:rsidR="008D3E5F" w:rsidRDefault="008D3E5F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D5FB6D1" w14:textId="280176D8" w:rsidR="008D3E5F" w:rsidRPr="00B40563" w:rsidRDefault="008D3E5F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4EAA4E9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8937C6D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AF914E1" w14:textId="7D1951E9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14,474,221</w:t>
            </w:r>
          </w:p>
        </w:tc>
        <w:tc>
          <w:tcPr>
            <w:tcW w:w="86" w:type="pct"/>
            <w:vAlign w:val="bottom"/>
          </w:tcPr>
          <w:p w14:paraId="29363CA4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C456619" w14:textId="77777777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576A852" w14:textId="5D6A722C" w:rsidR="008D3E5F" w:rsidRPr="00B40563" w:rsidRDefault="008D3E5F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14,474,221</w:t>
            </w:r>
          </w:p>
        </w:tc>
      </w:tr>
      <w:tr w:rsidR="008772F4" w:rsidRPr="00A110E1" w14:paraId="00637B45" w14:textId="586091C8" w:rsidTr="00B00BA3">
        <w:trPr>
          <w:trHeight w:val="420"/>
        </w:trPr>
        <w:tc>
          <w:tcPr>
            <w:tcW w:w="809" w:type="pct"/>
            <w:vAlign w:val="center"/>
          </w:tcPr>
          <w:p w14:paraId="7C09077E" w14:textId="77777777" w:rsidR="008772F4" w:rsidRPr="00B40563" w:rsidRDefault="008772F4" w:rsidP="0084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2" w:type="pct"/>
            <w:vAlign w:val="center"/>
          </w:tcPr>
          <w:p w14:paraId="01717047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ind w:left="69" w:hanging="9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  <w:vAlign w:val="center"/>
          </w:tcPr>
          <w:p w14:paraId="77ECFEE0" w14:textId="77777777" w:rsidR="008772F4" w:rsidRPr="00B40563" w:rsidRDefault="008772F4" w:rsidP="00841C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59FAC239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03F9EAD7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5B2DD53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59E17ADD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A335597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5E674B82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3BC8A945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" w:type="pct"/>
            <w:vAlign w:val="bottom"/>
          </w:tcPr>
          <w:p w14:paraId="1C129D40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1276A48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30251151" w14:textId="77777777" w:rsidR="008772F4" w:rsidRPr="00B40563" w:rsidRDefault="008772F4" w:rsidP="008D3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9161D01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pct"/>
            <w:vAlign w:val="bottom"/>
          </w:tcPr>
          <w:p w14:paraId="3B431ED5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39AAE38F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4E475FEB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66A5772" w14:textId="3B733865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114F5F1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4E4FE1D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FE9EDDD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039714B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2F4" w:rsidRPr="00A110E1" w14:paraId="65BE26D7" w14:textId="36707201" w:rsidTr="00B00BA3">
        <w:trPr>
          <w:trHeight w:val="420"/>
        </w:trPr>
        <w:tc>
          <w:tcPr>
            <w:tcW w:w="809" w:type="pct"/>
            <w:vAlign w:val="center"/>
          </w:tcPr>
          <w:p w14:paraId="037CB99F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572" w:type="pct"/>
            <w:vAlign w:val="center"/>
          </w:tcPr>
          <w:p w14:paraId="62E9BB0A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ind w:left="69" w:hanging="9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  <w:vAlign w:val="center"/>
          </w:tcPr>
          <w:p w14:paraId="3BB95246" w14:textId="77777777" w:rsidR="008772F4" w:rsidRPr="00B40563" w:rsidRDefault="008772F4" w:rsidP="00841C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0" w:type="pct"/>
            <w:vAlign w:val="bottom"/>
          </w:tcPr>
          <w:p w14:paraId="4F9620BE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4D7306A5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61" w:type="pct"/>
            <w:vAlign w:val="bottom"/>
          </w:tcPr>
          <w:p w14:paraId="50D2B7D0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  <w:vAlign w:val="bottom"/>
          </w:tcPr>
          <w:p w14:paraId="3EE29887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89" w:type="pct"/>
            <w:vAlign w:val="bottom"/>
          </w:tcPr>
          <w:p w14:paraId="16025773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5" w:type="pct"/>
            <w:vAlign w:val="bottom"/>
          </w:tcPr>
          <w:p w14:paraId="72E19989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285" w:type="pct"/>
            <w:vAlign w:val="bottom"/>
          </w:tcPr>
          <w:p w14:paraId="53CC16E7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83" w:type="pct"/>
            <w:vAlign w:val="bottom"/>
          </w:tcPr>
          <w:p w14:paraId="579778C1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  <w:lang w:val="en-GB" w:bidi="ar-SA"/>
              </w:rPr>
            </w:pPr>
          </w:p>
        </w:tc>
        <w:tc>
          <w:tcPr>
            <w:tcW w:w="288" w:type="pct"/>
            <w:vAlign w:val="bottom"/>
          </w:tcPr>
          <w:p w14:paraId="69005FF9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4E6EC7D2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right="-79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0" w:type="pct"/>
            <w:vAlign w:val="bottom"/>
          </w:tcPr>
          <w:p w14:paraId="0AF4A081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pct"/>
            <w:vAlign w:val="bottom"/>
          </w:tcPr>
          <w:p w14:paraId="15D13C22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5C142FBC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2885330A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804D57F" w14:textId="2337A36C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7D130F70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4C7A731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  <w:vAlign w:val="bottom"/>
          </w:tcPr>
          <w:p w14:paraId="70E00553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BC6C5E5" w14:textId="77777777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72F4" w:rsidRPr="00A110E1" w14:paraId="132B108C" w14:textId="29FCA433" w:rsidTr="00B00BA3">
        <w:trPr>
          <w:trHeight w:val="420"/>
        </w:trPr>
        <w:tc>
          <w:tcPr>
            <w:tcW w:w="809" w:type="pct"/>
            <w:vAlign w:val="center"/>
          </w:tcPr>
          <w:p w14:paraId="4AE4E5DD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ที.ซี.ซี. คอมเมอร์เชียล </w:t>
            </w:r>
          </w:p>
          <w:p w14:paraId="4A532E5E" w14:textId="6D32BBCE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ind w:left="75" w:hanging="180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   </w:t>
            </w:r>
            <w:r w:rsidRPr="00B4056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พร็อพเพอร์ตี้ แมนเนจเม้นท์ จำกัด</w:t>
            </w:r>
          </w:p>
        </w:tc>
        <w:tc>
          <w:tcPr>
            <w:tcW w:w="572" w:type="pct"/>
            <w:vAlign w:val="center"/>
          </w:tcPr>
          <w:p w14:paraId="520CB8D0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C9D6B59" w14:textId="6CD5683C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vAlign w:val="center"/>
          </w:tcPr>
          <w:p w14:paraId="0E2BF77F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2C6A492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7C28586" w14:textId="0485999E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0C893CF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7F4E764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5D8D04" w14:textId="4A77A501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74F7BA4D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48BCF9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EB312BC" w14:textId="22A809DC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5" w:type="pct"/>
            <w:vAlign w:val="bottom"/>
          </w:tcPr>
          <w:p w14:paraId="16E28C64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2DB8A01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17DE0D2" w14:textId="14036F8F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2,000,000</w:t>
            </w:r>
          </w:p>
        </w:tc>
        <w:tc>
          <w:tcPr>
            <w:tcW w:w="83" w:type="pct"/>
            <w:vAlign w:val="bottom"/>
          </w:tcPr>
          <w:p w14:paraId="1526BA26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D8F37AE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BFFFD3" w14:textId="2A57F218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497,030</w:t>
            </w:r>
          </w:p>
        </w:tc>
        <w:tc>
          <w:tcPr>
            <w:tcW w:w="86" w:type="pct"/>
            <w:vAlign w:val="bottom"/>
          </w:tcPr>
          <w:p w14:paraId="25C60816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93103F1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8710720" w14:textId="663C5406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497,030</w:t>
            </w:r>
          </w:p>
        </w:tc>
        <w:tc>
          <w:tcPr>
            <w:tcW w:w="76" w:type="pct"/>
            <w:vAlign w:val="bottom"/>
          </w:tcPr>
          <w:p w14:paraId="72C1188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06DD30E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2FBEA4D" w14:textId="60466A6B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ind w:right="-1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012E9D1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DDF4490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99AFE18" w14:textId="348A6F5E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6C056C0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F686290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BBB0BB5" w14:textId="7299FF28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497,030</w:t>
            </w:r>
          </w:p>
        </w:tc>
        <w:tc>
          <w:tcPr>
            <w:tcW w:w="86" w:type="pct"/>
            <w:vAlign w:val="bottom"/>
          </w:tcPr>
          <w:p w14:paraId="755416D8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7AAD873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64DA27C" w14:textId="503EA525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497,030</w:t>
            </w:r>
          </w:p>
        </w:tc>
      </w:tr>
      <w:tr w:rsidR="008772F4" w:rsidRPr="00A110E1" w14:paraId="2A29DC02" w14:textId="505EC39C" w:rsidTr="00B00BA3">
        <w:trPr>
          <w:trHeight w:val="420"/>
        </w:trPr>
        <w:tc>
          <w:tcPr>
            <w:tcW w:w="809" w:type="pct"/>
            <w:vAlign w:val="center"/>
          </w:tcPr>
          <w:p w14:paraId="76268DFE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ind w:left="70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พันธุ์ทิพย์ประตูน้ำ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vAlign w:val="center"/>
          </w:tcPr>
          <w:p w14:paraId="1814860C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40223FE3" w14:textId="08EA1AD8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vAlign w:val="center"/>
          </w:tcPr>
          <w:p w14:paraId="7CF9AF9E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1462EF35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1D33D88" w14:textId="327F8F8F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6FEC4B11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6A18FF8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708C203" w14:textId="1B4A260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607CA3B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38EF844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E5E471" w14:textId="3ED71D26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579A6EE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5CFECB07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705D73F" w14:textId="3A475118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61F5D1B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AEF3B25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C43D11E" w14:textId="16BCA54E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557</w:t>
            </w:r>
          </w:p>
        </w:tc>
        <w:tc>
          <w:tcPr>
            <w:tcW w:w="86" w:type="pct"/>
            <w:vAlign w:val="bottom"/>
          </w:tcPr>
          <w:p w14:paraId="40BA2C90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52511D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14C60C9" w14:textId="35BFA60F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557</w:t>
            </w:r>
          </w:p>
        </w:tc>
        <w:tc>
          <w:tcPr>
            <w:tcW w:w="76" w:type="pct"/>
            <w:vAlign w:val="bottom"/>
          </w:tcPr>
          <w:p w14:paraId="04A93800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086D7CC4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BAE2994" w14:textId="6B582246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ind w:right="-18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472E102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361E9E39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D2D8161" w14:textId="395612DE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F494569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18DEA15D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6F90F28" w14:textId="2FE11BC4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557</w:t>
            </w:r>
          </w:p>
        </w:tc>
        <w:tc>
          <w:tcPr>
            <w:tcW w:w="86" w:type="pct"/>
            <w:vAlign w:val="bottom"/>
          </w:tcPr>
          <w:p w14:paraId="52CDB055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0E524F77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574DDB" w14:textId="06BF459A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557</w:t>
            </w:r>
          </w:p>
        </w:tc>
      </w:tr>
      <w:tr w:rsidR="008772F4" w:rsidRPr="00A110E1" w14:paraId="71BDBE7E" w14:textId="6740695E" w:rsidTr="00B00BA3">
        <w:trPr>
          <w:trHeight w:val="420"/>
        </w:trPr>
        <w:tc>
          <w:tcPr>
            <w:tcW w:w="809" w:type="pct"/>
            <w:vAlign w:val="center"/>
          </w:tcPr>
          <w:p w14:paraId="22E9FC2A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ind w:left="70" w:hanging="9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พันธุ์ทิพย์ประตูน้ำ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vAlign w:val="center"/>
          </w:tcPr>
          <w:p w14:paraId="1E9B64D3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57B9D05" w14:textId="666728F6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vAlign w:val="center"/>
          </w:tcPr>
          <w:p w14:paraId="72438069" w14:textId="77777777" w:rsidR="008772F4" w:rsidRPr="00B40563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2B3297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2A233CF" w14:textId="0E4B26EF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43AA42D2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26880F6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5D25C16" w14:textId="7F1CE41F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2223A41E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D86097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C5BCA92" w14:textId="7A2682E1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78771B4D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1D6033E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C5F5821" w14:textId="4E280F0B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40C4A6E8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E1E50E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43DF9B" w14:textId="4C1307F5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346</w:t>
            </w:r>
          </w:p>
        </w:tc>
        <w:tc>
          <w:tcPr>
            <w:tcW w:w="86" w:type="pct"/>
            <w:vAlign w:val="bottom"/>
          </w:tcPr>
          <w:p w14:paraId="6DE62887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194D857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1ADC079" w14:textId="34FE79D6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346</w:t>
            </w:r>
          </w:p>
        </w:tc>
        <w:tc>
          <w:tcPr>
            <w:tcW w:w="76" w:type="pct"/>
            <w:vAlign w:val="bottom"/>
          </w:tcPr>
          <w:p w14:paraId="2DA33A1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2F27C4AD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9CFFF6" w14:textId="23B0F465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left" w:pos="220"/>
              </w:tabs>
              <w:spacing w:line="240" w:lineRule="auto"/>
              <w:ind w:right="-18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AAA1F3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8DF7500" w14:textId="77777777" w:rsidR="008772F4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DD7145" w14:textId="4FA8C6CD" w:rsidR="008772F4" w:rsidRPr="00B40563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9BA1A39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9F303C5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29B871F" w14:textId="2AE4870B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346</w:t>
            </w:r>
          </w:p>
        </w:tc>
        <w:tc>
          <w:tcPr>
            <w:tcW w:w="86" w:type="pct"/>
            <w:vAlign w:val="bottom"/>
          </w:tcPr>
          <w:p w14:paraId="701E1BE2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2DDCF5A" w14:textId="77777777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6146537" w14:textId="4268A88E" w:rsidR="008772F4" w:rsidRPr="00B40563" w:rsidRDefault="008772F4" w:rsidP="008D3E5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346</w:t>
            </w:r>
          </w:p>
        </w:tc>
      </w:tr>
      <w:tr w:rsidR="008772F4" w:rsidRPr="00A110E1" w14:paraId="6DAB47D3" w14:textId="6F275F0C" w:rsidTr="00B00BA3">
        <w:trPr>
          <w:trHeight w:val="119"/>
        </w:trPr>
        <w:tc>
          <w:tcPr>
            <w:tcW w:w="809" w:type="pct"/>
          </w:tcPr>
          <w:p w14:paraId="60F0228A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776A0077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38A0CA7E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B8527F5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E5A8FDD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434DCB0E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1A73B3A7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63BFBFCB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4E2DBC71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" w:type="pct"/>
          </w:tcPr>
          <w:p w14:paraId="4BA311E4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49F245AC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</w:tcPr>
          <w:p w14:paraId="6E67BC43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CAE3BF2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33E7214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pct"/>
          </w:tcPr>
          <w:p w14:paraId="069650D2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0CB85F34" w14:textId="77777777" w:rsidR="008772F4" w:rsidRPr="008D3E5F" w:rsidRDefault="008772F4" w:rsidP="008D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5C5EE78D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6520C94C" w14:textId="5B7CC358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CB0AECD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71BA515B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51FC70AD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3FFCB2AE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2F4" w:rsidRPr="00A110E1" w14:paraId="5166260D" w14:textId="564DA1B9" w:rsidTr="00B00BA3">
        <w:trPr>
          <w:trHeight w:val="420"/>
        </w:trPr>
        <w:tc>
          <w:tcPr>
            <w:tcW w:w="809" w:type="pct"/>
          </w:tcPr>
          <w:p w14:paraId="7FD378A5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2" w:type="pct"/>
          </w:tcPr>
          <w:p w14:paraId="6EC85849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14:paraId="16EFDC96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0" w:type="pct"/>
          </w:tcPr>
          <w:p w14:paraId="0AEE27E8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6D7DB8B5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0B23F842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DF7C33B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2509A4AC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pct"/>
          </w:tcPr>
          <w:p w14:paraId="7DFF263C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5" w:type="pct"/>
          </w:tcPr>
          <w:p w14:paraId="406ABE23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5A0D25BF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8" w:type="pct"/>
          </w:tcPr>
          <w:p w14:paraId="456DF2D8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260A15DF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0" w:type="pct"/>
          </w:tcPr>
          <w:p w14:paraId="6BF5D7D6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pct"/>
          </w:tcPr>
          <w:p w14:paraId="5D33E54E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" w:type="pct"/>
          </w:tcPr>
          <w:p w14:paraId="77D008B2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727E1C8F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" w:type="pct"/>
          </w:tcPr>
          <w:p w14:paraId="2175A0EA" w14:textId="3FE5EB3B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481875A5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0" w:type="pct"/>
          </w:tcPr>
          <w:p w14:paraId="2D6C0A5A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AC989FB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pct"/>
          </w:tcPr>
          <w:p w14:paraId="5B26F467" w14:textId="77777777" w:rsidR="008772F4" w:rsidRPr="00FC6805" w:rsidRDefault="008772F4" w:rsidP="00841CD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72F4" w:rsidRPr="00A110E1" w14:paraId="2FBF9DCB" w14:textId="2F6E998B" w:rsidTr="00B00BA3">
        <w:trPr>
          <w:trHeight w:val="20"/>
        </w:trPr>
        <w:tc>
          <w:tcPr>
            <w:tcW w:w="809" w:type="pct"/>
            <w:shd w:val="clear" w:color="auto" w:fill="auto"/>
          </w:tcPr>
          <w:p w14:paraId="1741CE21" w14:textId="1E78A3B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เอเชียทีค ริเวอร์ฟร้อนท์ จำกัด </w:t>
            </w:r>
          </w:p>
        </w:tc>
        <w:tc>
          <w:tcPr>
            <w:tcW w:w="572" w:type="pct"/>
            <w:vAlign w:val="bottom"/>
          </w:tcPr>
          <w:p w14:paraId="528D8042" w14:textId="371E3F8C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ind w:left="161" w:hanging="161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85" w:type="pct"/>
            <w:vAlign w:val="bottom"/>
          </w:tcPr>
          <w:p w14:paraId="197E4DA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3C3CD2B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D74D150" w14:textId="046C3D74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58EA9E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9E15EE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D18D377" w14:textId="29FE3FC6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C75602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E80DC9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DF7D0E6" w14:textId="709C326C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716021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AB5EDB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259F90E" w14:textId="5473D4C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50B44E6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AF7191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02F8CE0" w14:textId="548B7D5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86" w:type="pct"/>
            <w:vAlign w:val="bottom"/>
          </w:tcPr>
          <w:p w14:paraId="2B3C293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3770FC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E070E62" w14:textId="4AD11DF5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76" w:type="pct"/>
            <w:vAlign w:val="bottom"/>
          </w:tcPr>
          <w:p w14:paraId="73295DE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3599C96" w14:textId="77777777" w:rsidR="008772F4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944C6D" w14:textId="220F631A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428D80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46D490F" w14:textId="77777777" w:rsidR="008772F4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52"/>
                <w:tab w:val="center" w:pos="389"/>
              </w:tabs>
              <w:spacing w:line="240" w:lineRule="auto"/>
              <w:ind w:right="-733" w:hanging="552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0EE9BC46" w14:textId="3F989140" w:rsidR="008772F4" w:rsidRPr="00471EBA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E46C4B3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F482042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BAFFF5A" w14:textId="7D0A58A4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  <w:tc>
          <w:tcPr>
            <w:tcW w:w="86" w:type="pct"/>
            <w:vAlign w:val="bottom"/>
          </w:tcPr>
          <w:p w14:paraId="6C1F380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C56836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61AF818" w14:textId="1DFCC996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73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8</w:t>
            </w:r>
          </w:p>
        </w:tc>
      </w:tr>
      <w:tr w:rsidR="008772F4" w:rsidRPr="00A110E1" w14:paraId="520261DF" w14:textId="7F5FE9A8" w:rsidTr="00B00BA3">
        <w:trPr>
          <w:trHeight w:val="20"/>
        </w:trPr>
        <w:tc>
          <w:tcPr>
            <w:tcW w:w="809" w:type="pct"/>
            <w:shd w:val="clear" w:color="auto" w:fill="auto"/>
            <w:vAlign w:val="bottom"/>
          </w:tcPr>
          <w:p w14:paraId="6515469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เอเชียทีค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vAlign w:val="bottom"/>
          </w:tcPr>
          <w:p w14:paraId="7C41100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vAlign w:val="bottom"/>
          </w:tcPr>
          <w:p w14:paraId="670FBC58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vAlign w:val="bottom"/>
          </w:tcPr>
          <w:p w14:paraId="61B96EFB" w14:textId="477E3A7F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1E38C6B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18EBAA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B9BE4C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6A451AD" w14:textId="33474CB3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8DE3A34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06BCD5B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2B20E8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3E4FFAE" w14:textId="0653A270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2331827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D67CBC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76" w:type="pct"/>
            <w:vAlign w:val="bottom"/>
          </w:tcPr>
          <w:p w14:paraId="6D833F7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1681EACE" w14:textId="4494D031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9256E1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6EA4CF96" w14:textId="75C1EF60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FB0905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6A9DE64B" w14:textId="10F79586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4EB303A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16929A96" w14:textId="05CE430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8772F4" w:rsidRPr="00A110E1" w14:paraId="19F65B74" w14:textId="4934ADB8" w:rsidTr="00B00BA3">
        <w:trPr>
          <w:trHeight w:val="20"/>
        </w:trPr>
        <w:tc>
          <w:tcPr>
            <w:tcW w:w="809" w:type="pct"/>
            <w:shd w:val="clear" w:color="auto" w:fill="auto"/>
            <w:vAlign w:val="bottom"/>
          </w:tcPr>
          <w:p w14:paraId="40717F2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เอเชียทีค 3 จำกัด</w:t>
            </w:r>
          </w:p>
        </w:tc>
        <w:tc>
          <w:tcPr>
            <w:tcW w:w="572" w:type="pct"/>
            <w:vAlign w:val="bottom"/>
          </w:tcPr>
          <w:p w14:paraId="5D27DE8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D908EF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DC9CD90" w14:textId="5096EC2F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1DFBE6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F97DB3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FC0D0F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31DC90E" w14:textId="5156456B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8B70DC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1996B1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5ADD6E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91A2055" w14:textId="518B488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6A5715B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9EA3B6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76" w:type="pct"/>
            <w:vAlign w:val="bottom"/>
          </w:tcPr>
          <w:p w14:paraId="61CD9B9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213B461E" w14:textId="1C03B80D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BD9013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36D96900" w14:textId="2C0922BF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88A7564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6A46E00C" w14:textId="052FF898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5615848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0D6DFC7F" w14:textId="54ED4A1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8772F4" w:rsidRPr="00A110E1" w14:paraId="164909D6" w14:textId="6988C107" w:rsidTr="00B00BA3">
        <w:trPr>
          <w:trHeight w:val="20"/>
        </w:trPr>
        <w:tc>
          <w:tcPr>
            <w:tcW w:w="809" w:type="pct"/>
            <w:vAlign w:val="bottom"/>
          </w:tcPr>
          <w:p w14:paraId="1B1F33FB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เอเชียทีค 4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1719D89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595BE83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CBA9C40" w14:textId="48EF9CF1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4E093C5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35C771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D51DB5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858699A" w14:textId="75B20444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2D8205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585DC348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0198FE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FB2563B" w14:textId="676A32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47A2C99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B1C432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76" w:type="pct"/>
            <w:vAlign w:val="bottom"/>
          </w:tcPr>
          <w:p w14:paraId="0B402EC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1753B71F" w14:textId="55B892CD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017E1E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40017E64" w14:textId="7586D060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6BB927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05F30BF2" w14:textId="1C609A91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86" w:type="pct"/>
            <w:vAlign w:val="bottom"/>
          </w:tcPr>
          <w:p w14:paraId="0450513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70D3A12D" w14:textId="2E402E3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77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</w:tr>
      <w:tr w:rsidR="008772F4" w:rsidRPr="00A110E1" w14:paraId="052D42A4" w14:textId="56B1B884" w:rsidTr="00B00BA3">
        <w:trPr>
          <w:trHeight w:val="20"/>
        </w:trPr>
        <w:tc>
          <w:tcPr>
            <w:tcW w:w="809" w:type="pct"/>
            <w:vAlign w:val="bottom"/>
          </w:tcPr>
          <w:p w14:paraId="0B0B01FB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ตลาดตะวันนา 1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057A63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D916AD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EBDB864" w14:textId="2B64A989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F57A3F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03A8AE2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20EECA82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3DB9EDE" w14:textId="495AA235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B6A629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5B563B8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1636E57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30CDE64" w14:textId="701EEDBF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253</w:t>
            </w:r>
          </w:p>
        </w:tc>
        <w:tc>
          <w:tcPr>
            <w:tcW w:w="86" w:type="pct"/>
            <w:vAlign w:val="bottom"/>
          </w:tcPr>
          <w:p w14:paraId="2FBC80F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DAC4703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253</w:t>
            </w:r>
          </w:p>
        </w:tc>
        <w:tc>
          <w:tcPr>
            <w:tcW w:w="76" w:type="pct"/>
            <w:vAlign w:val="bottom"/>
          </w:tcPr>
          <w:p w14:paraId="5D5CAB82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2B280DA9" w14:textId="24E4B8A3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31DA73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73E0C6E2" w14:textId="4FF4EEA8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187937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12007ACE" w14:textId="41165AC2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253</w:t>
            </w:r>
          </w:p>
        </w:tc>
        <w:tc>
          <w:tcPr>
            <w:tcW w:w="86" w:type="pct"/>
            <w:vAlign w:val="bottom"/>
          </w:tcPr>
          <w:p w14:paraId="4C17A731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4E8BEFCE" w14:textId="6F3905D5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253</w:t>
            </w:r>
          </w:p>
        </w:tc>
      </w:tr>
      <w:tr w:rsidR="008772F4" w:rsidRPr="00A110E1" w14:paraId="10A919EC" w14:textId="5C78507A" w:rsidTr="00B00BA3">
        <w:trPr>
          <w:trHeight w:val="20"/>
        </w:trPr>
        <w:tc>
          <w:tcPr>
            <w:tcW w:w="809" w:type="pct"/>
            <w:vAlign w:val="bottom"/>
          </w:tcPr>
          <w:p w14:paraId="34624D7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ตลาดตะวันนา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A43B24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21BA0B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8F17289" w14:textId="4FC8BA65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1C3B462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BEBD96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2015C4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93CF6CA" w14:textId="350DAEAF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62D480AB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D58FF6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A4BFA9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FD99F0A" w14:textId="6D93B584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1AB72C3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027C47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76" w:type="pct"/>
            <w:vAlign w:val="bottom"/>
          </w:tcPr>
          <w:p w14:paraId="0FAF9EE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93A6E25" w14:textId="758C09D9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60EC66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7C53DC6" w14:textId="02747F92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52C17B8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252D685" w14:textId="11A49328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3DC6BAF3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45F6C60" w14:textId="79A1BC21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</w:tr>
      <w:tr w:rsidR="008772F4" w:rsidRPr="00A110E1" w14:paraId="4B4DCA3E" w14:textId="3422C77A" w:rsidTr="00B00BA3">
        <w:trPr>
          <w:trHeight w:val="20"/>
        </w:trPr>
        <w:tc>
          <w:tcPr>
            <w:tcW w:w="809" w:type="pct"/>
            <w:vAlign w:val="bottom"/>
          </w:tcPr>
          <w:p w14:paraId="42541C8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ตลาดตะวันนา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FD7F65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B123E9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5F84900" w14:textId="62A3956C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115618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C4BAB2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DF0A2C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3A0551A" w14:textId="68F34AD6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8ED8683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3B4E0EA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C9600C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1A99F46" w14:textId="56A76FFA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4350225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4430CC5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76" w:type="pct"/>
            <w:vAlign w:val="bottom"/>
          </w:tcPr>
          <w:p w14:paraId="3696FC9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5DEF20F1" w14:textId="1862B25C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D53C50A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EABED84" w14:textId="4A4EC407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0BEDBF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B234223" w14:textId="71AE0E5D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4AAB2B98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3485D730" w14:textId="4CBB32A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</w:tr>
      <w:tr w:rsidR="008772F4" w:rsidRPr="00A110E1" w14:paraId="7B4E60EE" w14:textId="2A8205BD" w:rsidTr="00B00BA3">
        <w:trPr>
          <w:trHeight w:val="20"/>
        </w:trPr>
        <w:tc>
          <w:tcPr>
            <w:tcW w:w="809" w:type="pct"/>
            <w:vAlign w:val="bottom"/>
          </w:tcPr>
          <w:p w14:paraId="02547CE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ตลาดตะวันนา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E493FC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B1F96A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5E420DE" w14:textId="38A83D2E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BCDE36C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49AB354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5DDE5230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503EFE1" w14:textId="588AD6B9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7316488D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38EA43CE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0E3815F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8AFA6A9" w14:textId="707FC0BB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25995386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6260304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76" w:type="pct"/>
            <w:vAlign w:val="bottom"/>
          </w:tcPr>
          <w:p w14:paraId="1C7DE798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DFDB155" w14:textId="1D6135E3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CF83C27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04CD8AD" w14:textId="4AC31F08" w:rsidR="008772F4" w:rsidRPr="00B40563" w:rsidRDefault="008772F4" w:rsidP="00471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EE0732F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895F655" w14:textId="3D6A05C3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  <w:tc>
          <w:tcPr>
            <w:tcW w:w="86" w:type="pct"/>
            <w:vAlign w:val="bottom"/>
          </w:tcPr>
          <w:p w14:paraId="58040ED9" w14:textId="777777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FF20D8D" w14:textId="44930377" w:rsidR="008772F4" w:rsidRPr="00B40563" w:rsidRDefault="008772F4" w:rsidP="00471EBA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254</w:t>
            </w:r>
          </w:p>
        </w:tc>
      </w:tr>
      <w:tr w:rsidR="008772F4" w:rsidRPr="00A110E1" w14:paraId="7768F473" w14:textId="2D6134D0" w:rsidTr="00B00BA3">
        <w:trPr>
          <w:trHeight w:val="20"/>
        </w:trPr>
        <w:tc>
          <w:tcPr>
            <w:tcW w:w="809" w:type="pct"/>
            <w:vAlign w:val="bottom"/>
          </w:tcPr>
          <w:p w14:paraId="4ED54CF9" w14:textId="2A4C27C6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right="-376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รีเทล โอพีเพลส แบง</w:t>
            </w:r>
            <w:r w:rsidR="00B00BA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825F9">
              <w:rPr>
                <w:rFonts w:ascii="Angsana New" w:hAnsi="Angsana New"/>
                <w:sz w:val="22"/>
                <w:szCs w:val="22"/>
              </w:rPr>
              <w:t>-</w:t>
            </w:r>
          </w:p>
          <w:p w14:paraId="08E9784F" w14:textId="6643B721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left="160" w:right="-376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ค็อก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DB57249" w14:textId="77777777" w:rsidR="008772F4" w:rsidRPr="00930D82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FB92D43" w14:textId="4037330F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E0A56E0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293FEB99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B3D32C" w14:textId="143E16EA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6B92C4E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C791759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8E586C7" w14:textId="24EE13C4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8703CF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15C4F05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4E06E55" w14:textId="2D506E86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0F5841A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4E3D933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5D9AF64" w14:textId="2C81A6A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B2A4FEB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011A9E3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148B3E1" w14:textId="70AF4F4A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  <w:tc>
          <w:tcPr>
            <w:tcW w:w="86" w:type="pct"/>
            <w:vAlign w:val="bottom"/>
          </w:tcPr>
          <w:p w14:paraId="2D29797C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91A4DDF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264D1C" w14:textId="34101C4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  <w:tc>
          <w:tcPr>
            <w:tcW w:w="76" w:type="pct"/>
            <w:vAlign w:val="bottom"/>
          </w:tcPr>
          <w:p w14:paraId="684F7B08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7947FE11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7AA5A8" w14:textId="55E97C07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D770FE9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2000767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2A68C0" w14:textId="312A620B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FA0640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76BECF9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71AF8D4" w14:textId="726ECBD8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  <w:tc>
          <w:tcPr>
            <w:tcW w:w="86" w:type="pct"/>
            <w:vAlign w:val="bottom"/>
          </w:tcPr>
          <w:p w14:paraId="451A39A0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37FC12CC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6B032C" w14:textId="1628D83B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91</w:t>
            </w:r>
          </w:p>
        </w:tc>
      </w:tr>
      <w:tr w:rsidR="008772F4" w:rsidRPr="00A110E1" w14:paraId="1176E910" w14:textId="3193FCDA" w:rsidTr="00B00BA3">
        <w:trPr>
          <w:trHeight w:val="20"/>
        </w:trPr>
        <w:tc>
          <w:tcPr>
            <w:tcW w:w="809" w:type="pct"/>
            <w:vAlign w:val="bottom"/>
          </w:tcPr>
          <w:p w14:paraId="6DA845E0" w14:textId="77777777" w:rsidR="00FC622D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พันธุ์ทิพย์พลาซ่างาม</w:t>
            </w:r>
          </w:p>
          <w:p w14:paraId="1076D259" w14:textId="5215AB5C" w:rsidR="008772F4" w:rsidRPr="00B40563" w:rsidRDefault="008772F4" w:rsidP="00FC622D">
            <w:pPr>
              <w:tabs>
                <w:tab w:val="clear" w:pos="227"/>
                <w:tab w:val="clear" w:pos="454"/>
              </w:tabs>
              <w:spacing w:line="240" w:lineRule="auto"/>
              <w:ind w:left="34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วงศ์วาน</w:t>
            </w:r>
            <w:r w:rsidR="008024A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09A5AABE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39704978" w14:textId="0413E0DA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23BF4FB8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2D01C9AE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D62187C" w14:textId="38A2D44E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7525AAA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FE63701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D6CEAEB" w14:textId="3394008F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67D3E4C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1ACE040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DCBA614" w14:textId="6023BB5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8AF172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18BC64F8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017C407" w14:textId="4DD8FF06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AC8155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081C465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8E85BF1" w14:textId="5D580991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  <w:tc>
          <w:tcPr>
            <w:tcW w:w="86" w:type="pct"/>
            <w:vAlign w:val="bottom"/>
          </w:tcPr>
          <w:p w14:paraId="751BE724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3BABDF6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A7F51EE" w14:textId="0E7A4521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  <w:tc>
          <w:tcPr>
            <w:tcW w:w="76" w:type="pct"/>
            <w:vAlign w:val="bottom"/>
          </w:tcPr>
          <w:p w14:paraId="5EF777E9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FC50F51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0CA609C" w14:textId="1243D813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9875F9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56E0860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9BA7BB" w14:textId="2E1637F9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4DBAF2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F8F10F0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611525" w14:textId="4E89773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  <w:tc>
          <w:tcPr>
            <w:tcW w:w="86" w:type="pct"/>
            <w:vAlign w:val="bottom"/>
          </w:tcPr>
          <w:p w14:paraId="1553891A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46147C1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C0E2608" w14:textId="09441834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257</w:t>
            </w:r>
          </w:p>
        </w:tc>
      </w:tr>
      <w:tr w:rsidR="008772F4" w:rsidRPr="00A110E1" w14:paraId="0211F007" w14:textId="6DF71EEC" w:rsidTr="00B00BA3">
        <w:trPr>
          <w:trHeight w:val="20"/>
        </w:trPr>
        <w:tc>
          <w:tcPr>
            <w:tcW w:w="809" w:type="pct"/>
            <w:vAlign w:val="bottom"/>
          </w:tcPr>
          <w:p w14:paraId="19D7B6DF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left="160" w:hanging="16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13D994F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38F5B5D" w14:textId="730A67D0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2DB0A3C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9B781BC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C88BEF8" w14:textId="6FF8FB7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513259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D1790FE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A9597C6" w14:textId="632F6A8D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7EC6E2F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5D79688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44BC018" w14:textId="4AB6D5A5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691502FA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8B4955A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6201BBE" w14:textId="7C223E15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8D52994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573E655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4A8FFA3" w14:textId="1A57F883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106</w:t>
            </w:r>
          </w:p>
        </w:tc>
        <w:tc>
          <w:tcPr>
            <w:tcW w:w="86" w:type="pct"/>
            <w:vAlign w:val="bottom"/>
          </w:tcPr>
          <w:p w14:paraId="0263E736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0F580C8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A9B1AC" w14:textId="52D282E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106</w:t>
            </w:r>
          </w:p>
        </w:tc>
        <w:tc>
          <w:tcPr>
            <w:tcW w:w="76" w:type="pct"/>
            <w:vAlign w:val="bottom"/>
          </w:tcPr>
          <w:p w14:paraId="1FFDDB1B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2ABC3B83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270E551" w14:textId="53FCF7D3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D30D22E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8E7382C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998DE8" w14:textId="155A6BD3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75DE1A3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AAF6362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78CA6A7" w14:textId="05845762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106</w:t>
            </w:r>
          </w:p>
        </w:tc>
        <w:tc>
          <w:tcPr>
            <w:tcW w:w="86" w:type="pct"/>
            <w:vAlign w:val="bottom"/>
          </w:tcPr>
          <w:p w14:paraId="09381043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D195E82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A5D8A3B" w14:textId="6962C480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106</w:t>
            </w:r>
          </w:p>
        </w:tc>
      </w:tr>
      <w:tr w:rsidR="008772F4" w:rsidRPr="00A110E1" w14:paraId="5C7DBF67" w14:textId="5286ADE7" w:rsidTr="00B00BA3">
        <w:trPr>
          <w:trHeight w:val="20"/>
        </w:trPr>
        <w:tc>
          <w:tcPr>
            <w:tcW w:w="809" w:type="pct"/>
            <w:vAlign w:val="bottom"/>
          </w:tcPr>
          <w:p w14:paraId="0531ED2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ควีนส์ปาร์ค แบงค็อก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0E55604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7648667" w14:textId="7BFD5651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168510F3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DD4BD5B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E80848" w14:textId="257128E6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5926901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586C653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CD323B3" w14:textId="214B6C4F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B0D9026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32EE68B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5FE109" w14:textId="194F46E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349114E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261532FD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5299A8D" w14:textId="7E733DC2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581AFC6C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BE584D2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5295FA" w14:textId="6F252DD9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61504A0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E7CC30B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034967A" w14:textId="1651E2F6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76" w:type="pct"/>
            <w:vAlign w:val="bottom"/>
          </w:tcPr>
          <w:p w14:paraId="5F697FEF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6F2B513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A0B7A3E" w14:textId="20D1428C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8B2036A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1D7C326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94524F5" w14:textId="7353685E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1FCF80C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1190798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3CBD228" w14:textId="78452683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64962DFB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0C86D3A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EE8E043" w14:textId="2D668350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</w:tr>
      <w:tr w:rsidR="008772F4" w:rsidRPr="00A110E1" w14:paraId="3403A0D4" w14:textId="5238A347" w:rsidTr="00B00BA3">
        <w:trPr>
          <w:trHeight w:val="20"/>
        </w:trPr>
        <w:tc>
          <w:tcPr>
            <w:tcW w:w="809" w:type="pct"/>
            <w:vAlign w:val="bottom"/>
          </w:tcPr>
          <w:p w14:paraId="5F24C0A3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ควีนส์ปาร์ค แบงค็อก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92F05C6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FFF0E79" w14:textId="36904EE2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16DB08F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13AB50F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BF3600A" w14:textId="4440A816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2B852F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0848287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452FCBC" w14:textId="73AFF630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EB684A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15FCEAF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B0BB1AA" w14:textId="2388BCF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6AABAD08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2BDDB686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71A09C9" w14:textId="233E660D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1CF643DB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05CDB91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E95E840" w14:textId="055FF55D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47FBA1DC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1F9B26A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B7D611F" w14:textId="2608FDB4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76" w:type="pct"/>
            <w:vAlign w:val="bottom"/>
          </w:tcPr>
          <w:p w14:paraId="4426133B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18E87D0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D56422C" w14:textId="781966ED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4E0F55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4E666F7" w14:textId="77777777" w:rsidR="008772F4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BE68507" w14:textId="4BAA0749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A11763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FE356B2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3E6BC49" w14:textId="1F819BBF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6B11AF98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E35A93A" w14:textId="77777777" w:rsidR="008772F4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A7FE9DD" w14:textId="341329C1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</w:tr>
      <w:tr w:rsidR="008772F4" w:rsidRPr="00A110E1" w14:paraId="2BE29E07" w14:textId="6E3DB7AA" w:rsidTr="00B00BA3">
        <w:trPr>
          <w:trHeight w:val="20"/>
        </w:trPr>
        <w:tc>
          <w:tcPr>
            <w:tcW w:w="809" w:type="pct"/>
            <w:vAlign w:val="bottom"/>
          </w:tcPr>
          <w:p w14:paraId="0A3DB23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โฮเตล สุขุมวิท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 1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BE9DF1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6202E4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2B9D1B9D" w14:textId="7F7D3133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45390F21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9064E90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200C187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20D425E" w14:textId="4FC6C5DF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1B7E05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6259144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A42B1A0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BA50B62" w14:textId="4D54A04A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86" w:type="pct"/>
            <w:vAlign w:val="bottom"/>
          </w:tcPr>
          <w:p w14:paraId="65B29AA5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FE3A94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76" w:type="pct"/>
            <w:vAlign w:val="bottom"/>
          </w:tcPr>
          <w:p w14:paraId="73759AC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ADD9F28" w14:textId="352C50C7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437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12E6A59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5BD16D9" w14:textId="668AE8D3" w:rsidR="008772F4" w:rsidRPr="00B40563" w:rsidRDefault="008772F4" w:rsidP="00613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0230A32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B6AEE27" w14:textId="4A40A0E3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86" w:type="pct"/>
            <w:vAlign w:val="bottom"/>
          </w:tcPr>
          <w:p w14:paraId="727D23DD" w14:textId="77777777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353DC150" w14:textId="114CAECC" w:rsidR="008772F4" w:rsidRPr="00B40563" w:rsidRDefault="008772F4" w:rsidP="006134EE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</w:tr>
      <w:tr w:rsidR="008772F4" w:rsidRPr="00A110E1" w14:paraId="5E864C97" w14:textId="52169CB4" w:rsidTr="00B00BA3">
        <w:trPr>
          <w:trHeight w:val="20"/>
        </w:trPr>
        <w:tc>
          <w:tcPr>
            <w:tcW w:w="809" w:type="pct"/>
            <w:vAlign w:val="bottom"/>
          </w:tcPr>
          <w:p w14:paraId="2FD54F1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โฮเตล สุขุมวิท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547989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46B6C3E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C8590D0" w14:textId="00D57BB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B1161F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4E90C7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B8F033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87C6A90" w14:textId="17A1C9F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8111EF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23DE690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66F6C2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B953318" w14:textId="4296253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86" w:type="pct"/>
            <w:vAlign w:val="bottom"/>
          </w:tcPr>
          <w:p w14:paraId="45D5DD2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89245A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76" w:type="pct"/>
            <w:vAlign w:val="bottom"/>
          </w:tcPr>
          <w:p w14:paraId="1435463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7A15837" w14:textId="4B96949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F9AC60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5A42535" w14:textId="7A12D6D1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3F0465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98B8ECB" w14:textId="2C690EA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  <w:tc>
          <w:tcPr>
            <w:tcW w:w="86" w:type="pct"/>
            <w:vAlign w:val="bottom"/>
          </w:tcPr>
          <w:p w14:paraId="36215CF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2B9E738" w14:textId="45DA93F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139</w:t>
            </w:r>
          </w:p>
        </w:tc>
      </w:tr>
      <w:tr w:rsidR="008772F4" w:rsidRPr="00A110E1" w14:paraId="5D29F684" w14:textId="69D77719" w:rsidTr="00B00BA3">
        <w:trPr>
          <w:trHeight w:val="20"/>
        </w:trPr>
        <w:tc>
          <w:tcPr>
            <w:tcW w:w="809" w:type="pct"/>
            <w:vAlign w:val="bottom"/>
          </w:tcPr>
          <w:p w14:paraId="6135168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โฮเตล สุขุมวิท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 3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CAEBC9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685F4D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C0F1CAC" w14:textId="18F7336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ACBC54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65C29F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78C35F5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A2C9E28" w14:textId="34CCD26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CBC6EE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3F8407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65CD917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A5318BE" w14:textId="151F6D8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374</w:t>
            </w:r>
          </w:p>
        </w:tc>
        <w:tc>
          <w:tcPr>
            <w:tcW w:w="86" w:type="pct"/>
            <w:vAlign w:val="bottom"/>
          </w:tcPr>
          <w:p w14:paraId="00E8EA9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27BA9B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374</w:t>
            </w:r>
          </w:p>
        </w:tc>
        <w:tc>
          <w:tcPr>
            <w:tcW w:w="76" w:type="pct"/>
            <w:vAlign w:val="bottom"/>
          </w:tcPr>
          <w:p w14:paraId="09EB1CE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39E53A6E" w14:textId="6ACF313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700B5D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1011D4F9" w14:textId="3FC80CE8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A7F493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7AB36701" w14:textId="55636BD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374</w:t>
            </w:r>
          </w:p>
        </w:tc>
        <w:tc>
          <w:tcPr>
            <w:tcW w:w="86" w:type="pct"/>
            <w:vAlign w:val="bottom"/>
          </w:tcPr>
          <w:p w14:paraId="18E307B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51EEAAE0" w14:textId="6D6A312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374</w:t>
            </w:r>
          </w:p>
        </w:tc>
      </w:tr>
      <w:tr w:rsidR="008772F4" w:rsidRPr="00A110E1" w14:paraId="10EE5022" w14:textId="5D7E2E84" w:rsidTr="00B00BA3">
        <w:trPr>
          <w:trHeight w:val="20"/>
        </w:trPr>
        <w:tc>
          <w:tcPr>
            <w:tcW w:w="809" w:type="pct"/>
            <w:vAlign w:val="bottom"/>
          </w:tcPr>
          <w:p w14:paraId="2DE31E0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D03A54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FE820C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73E74E4" w14:textId="52F942B9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2173FA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0F27218" w14:textId="688DFEE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00FB69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5DBCD30" w14:textId="29B0E89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C5B959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0866B98" w14:textId="290E968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FDA605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7AFA7D4" w14:textId="53F56E0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381</w:t>
            </w:r>
          </w:p>
        </w:tc>
        <w:tc>
          <w:tcPr>
            <w:tcW w:w="86" w:type="pct"/>
            <w:vAlign w:val="bottom"/>
          </w:tcPr>
          <w:p w14:paraId="68C63F5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879BA57" w14:textId="2094BAF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381</w:t>
            </w:r>
          </w:p>
        </w:tc>
        <w:tc>
          <w:tcPr>
            <w:tcW w:w="76" w:type="pct"/>
            <w:vAlign w:val="bottom"/>
          </w:tcPr>
          <w:p w14:paraId="68296CA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480140D7" w14:textId="2AF55A7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083C33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5B349A4C" w14:textId="37750697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F90E76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020780F2" w14:textId="4C2D6F5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381</w:t>
            </w:r>
          </w:p>
        </w:tc>
        <w:tc>
          <w:tcPr>
            <w:tcW w:w="86" w:type="pct"/>
            <w:vAlign w:val="bottom"/>
          </w:tcPr>
          <w:p w14:paraId="5F20577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3B469956" w14:textId="4DD8695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381</w:t>
            </w:r>
          </w:p>
        </w:tc>
      </w:tr>
      <w:tr w:rsidR="008772F4" w:rsidRPr="00A110E1" w14:paraId="2DFEF1B3" w14:textId="3274DB94" w:rsidTr="00B00BA3">
        <w:trPr>
          <w:trHeight w:val="20"/>
        </w:trPr>
        <w:tc>
          <w:tcPr>
            <w:tcW w:w="809" w:type="pct"/>
            <w:vAlign w:val="bottom"/>
          </w:tcPr>
          <w:p w14:paraId="2184E87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หาดละไม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02D7EFD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311891D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16A01903" w14:textId="3F8185A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6EC572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3D7CBC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8B0967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989F80C" w14:textId="02D8D80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3CFDDED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25BC3E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4576C21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801CD0A" w14:textId="098C22A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685</w:t>
            </w:r>
          </w:p>
        </w:tc>
        <w:tc>
          <w:tcPr>
            <w:tcW w:w="86" w:type="pct"/>
            <w:vAlign w:val="bottom"/>
          </w:tcPr>
          <w:p w14:paraId="7823F82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6F41CB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685</w:t>
            </w:r>
          </w:p>
        </w:tc>
        <w:tc>
          <w:tcPr>
            <w:tcW w:w="76" w:type="pct"/>
            <w:vAlign w:val="bottom"/>
          </w:tcPr>
          <w:p w14:paraId="7495DD0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61069A70" w14:textId="0847E05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B26B90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678E1731" w14:textId="459CCA7C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D56F03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629CA15F" w14:textId="0614B4D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685</w:t>
            </w:r>
          </w:p>
        </w:tc>
        <w:tc>
          <w:tcPr>
            <w:tcW w:w="86" w:type="pct"/>
            <w:vAlign w:val="bottom"/>
          </w:tcPr>
          <w:p w14:paraId="1CD1958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14F7AB85" w14:textId="7882A79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685</w:t>
            </w:r>
          </w:p>
        </w:tc>
      </w:tr>
      <w:tr w:rsidR="008772F4" w:rsidRPr="00A110E1" w14:paraId="27D78D1F" w14:textId="728767C7" w:rsidTr="00B00BA3">
        <w:trPr>
          <w:trHeight w:val="20"/>
        </w:trPr>
        <w:tc>
          <w:tcPr>
            <w:tcW w:w="809" w:type="pct"/>
            <w:vAlign w:val="bottom"/>
          </w:tcPr>
          <w:p w14:paraId="288B299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เฉวง บีช โฮเทล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DC8076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DD01FE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464D0F0" w14:textId="66F043D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AB04FF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78F7B8B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5275974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43A2A96" w14:textId="53E379B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680662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6DBBFB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7565EE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78420E2" w14:textId="6018FA3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86</w:t>
            </w:r>
          </w:p>
        </w:tc>
        <w:tc>
          <w:tcPr>
            <w:tcW w:w="86" w:type="pct"/>
            <w:vAlign w:val="bottom"/>
          </w:tcPr>
          <w:p w14:paraId="32EE4AE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ABC60B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86</w:t>
            </w:r>
          </w:p>
        </w:tc>
        <w:tc>
          <w:tcPr>
            <w:tcW w:w="76" w:type="pct"/>
            <w:vAlign w:val="bottom"/>
          </w:tcPr>
          <w:p w14:paraId="12E2B48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501981F9" w14:textId="4875818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16D045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5370F187" w14:textId="2B10DBAD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43A634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297CA4D1" w14:textId="6369A4D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86</w:t>
            </w:r>
          </w:p>
        </w:tc>
        <w:tc>
          <w:tcPr>
            <w:tcW w:w="86" w:type="pct"/>
            <w:vAlign w:val="bottom"/>
          </w:tcPr>
          <w:p w14:paraId="41AECFE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355A7DFE" w14:textId="4763B8D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86</w:t>
            </w:r>
          </w:p>
        </w:tc>
      </w:tr>
      <w:tr w:rsidR="008772F4" w:rsidRPr="00A110E1" w14:paraId="78CFE7E9" w14:textId="1223983A" w:rsidTr="00B00BA3">
        <w:trPr>
          <w:trHeight w:val="20"/>
        </w:trPr>
        <w:tc>
          <w:tcPr>
            <w:tcW w:w="809" w:type="pct"/>
            <w:vAlign w:val="bottom"/>
          </w:tcPr>
          <w:p w14:paraId="134DB81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วนา เบลล์ เอ ลักซ์ซูรี่ สมุย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AE46F4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279C8F1E" w14:textId="75B4F9E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3C2B4B4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2A67341F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3F4241B" w14:textId="544758C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81A11E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4E58F3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B2E7D14" w14:textId="32FF3D7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18122C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8C0B1F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2204D8A" w14:textId="7378AE8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C4B7CC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D0D5192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6FEA960" w14:textId="4634A79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2B47B7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942E7C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0F2BD1D" w14:textId="56C22C5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501</w:t>
            </w:r>
          </w:p>
        </w:tc>
        <w:tc>
          <w:tcPr>
            <w:tcW w:w="86" w:type="pct"/>
            <w:vAlign w:val="bottom"/>
          </w:tcPr>
          <w:p w14:paraId="4B4DAC5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B82DBBC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DD894C3" w14:textId="3D009C8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501</w:t>
            </w:r>
          </w:p>
        </w:tc>
        <w:tc>
          <w:tcPr>
            <w:tcW w:w="76" w:type="pct"/>
            <w:vAlign w:val="bottom"/>
          </w:tcPr>
          <w:p w14:paraId="6815344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5EF70CC8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455515A" w14:textId="46B22E5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2EE9C5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1A5EAC31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5C7B5A1" w14:textId="6C2D212D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3CBEAE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66E4DF8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827864F" w14:textId="75605D0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501</w:t>
            </w:r>
          </w:p>
        </w:tc>
        <w:tc>
          <w:tcPr>
            <w:tcW w:w="86" w:type="pct"/>
            <w:vAlign w:val="bottom"/>
          </w:tcPr>
          <w:p w14:paraId="23912E2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3A3707A5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FFA98B4" w14:textId="27105FC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501</w:t>
            </w:r>
          </w:p>
        </w:tc>
      </w:tr>
      <w:tr w:rsidR="008772F4" w:rsidRPr="00A110E1" w14:paraId="07F4974A" w14:textId="0E6A7BB2" w:rsidTr="00B00BA3">
        <w:trPr>
          <w:trHeight w:val="20"/>
        </w:trPr>
        <w:tc>
          <w:tcPr>
            <w:tcW w:w="809" w:type="pct"/>
            <w:vAlign w:val="bottom"/>
          </w:tcPr>
          <w:p w14:paraId="5B00C53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79A944A" w14:textId="306A005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1037B56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436CDB7" w14:textId="367C796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057EC02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A9E1D09" w14:textId="2026AA2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ECCDB0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3FC7A6F" w14:textId="65E82D0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7F1BFB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0542BE5" w14:textId="6A60D48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82498F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F0C9B49" w14:textId="349BE26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281</w:t>
            </w:r>
          </w:p>
        </w:tc>
        <w:tc>
          <w:tcPr>
            <w:tcW w:w="86" w:type="pct"/>
            <w:vAlign w:val="bottom"/>
          </w:tcPr>
          <w:p w14:paraId="51AE352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3A2044" w14:textId="6651AD7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281</w:t>
            </w:r>
          </w:p>
        </w:tc>
        <w:tc>
          <w:tcPr>
            <w:tcW w:w="76" w:type="pct"/>
            <w:vAlign w:val="bottom"/>
          </w:tcPr>
          <w:p w14:paraId="271DED1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103D2510" w14:textId="3342FDC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FBD06D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02F10950" w14:textId="72D45537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DBC6FF6" w14:textId="77777777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2142EB6D" w14:textId="4366F07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281</w:t>
            </w:r>
          </w:p>
        </w:tc>
        <w:tc>
          <w:tcPr>
            <w:tcW w:w="86" w:type="pct"/>
            <w:vAlign w:val="bottom"/>
          </w:tcPr>
          <w:p w14:paraId="0A32DD8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4EDA577B" w14:textId="210740B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281</w:t>
            </w:r>
          </w:p>
        </w:tc>
      </w:tr>
      <w:tr w:rsidR="008772F4" w:rsidRPr="00A110E1" w14:paraId="3DA2A2E7" w14:textId="043D676D" w:rsidTr="00B00BA3">
        <w:trPr>
          <w:trHeight w:val="20"/>
        </w:trPr>
        <w:tc>
          <w:tcPr>
            <w:tcW w:w="809" w:type="pct"/>
            <w:vAlign w:val="bottom"/>
          </w:tcPr>
          <w:p w14:paraId="4D5CA96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B83E5D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6DBC51B" w14:textId="1EAD5AD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825A43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0493F2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719416D" w14:textId="7507940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6EEFA09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2B2568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9F12203" w14:textId="721CB75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2B2C6D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714B57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F83531E" w14:textId="1082987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3C18690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3E66AE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F824E85" w14:textId="0E15583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150B0C6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B484E52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3E774DA" w14:textId="7FF18AA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342</w:t>
            </w:r>
          </w:p>
        </w:tc>
        <w:tc>
          <w:tcPr>
            <w:tcW w:w="86" w:type="pct"/>
            <w:vAlign w:val="bottom"/>
          </w:tcPr>
          <w:p w14:paraId="417ABA3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549FDCD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C45D254" w14:textId="19A11FB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342</w:t>
            </w:r>
          </w:p>
        </w:tc>
        <w:tc>
          <w:tcPr>
            <w:tcW w:w="76" w:type="pct"/>
            <w:vAlign w:val="bottom"/>
          </w:tcPr>
          <w:p w14:paraId="750939A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2C0FBBAD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FB0A71F" w14:textId="729FAEA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6823D7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4EC3B7D7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846937D" w14:textId="129A9145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0381E5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5F244E0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184E9D7" w14:textId="0ED2A7A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342</w:t>
            </w:r>
          </w:p>
        </w:tc>
        <w:tc>
          <w:tcPr>
            <w:tcW w:w="86" w:type="pct"/>
            <w:vAlign w:val="bottom"/>
          </w:tcPr>
          <w:p w14:paraId="7C110BC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0CCFEF9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FA3742C" w14:textId="4570A0A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342</w:t>
            </w:r>
          </w:p>
        </w:tc>
      </w:tr>
      <w:tr w:rsidR="008772F4" w:rsidRPr="00A110E1" w14:paraId="28E28527" w14:textId="46834AF4" w:rsidTr="00B00BA3">
        <w:trPr>
          <w:trHeight w:val="20"/>
        </w:trPr>
        <w:tc>
          <w:tcPr>
            <w:tcW w:w="809" w:type="pct"/>
            <w:vAlign w:val="bottom"/>
          </w:tcPr>
          <w:p w14:paraId="23504F3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เดอะ เมโทรโพล ภูเก็ต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6C652DD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AFB958B" w14:textId="6A0BEE6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0A4E7E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EC5BAFD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161BD7F" w14:textId="42A3407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DAF818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7FE0B1A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1094640" w14:textId="4EC53DC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BD8EB2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D1F8E8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BC21234" w14:textId="3EAAC81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0F41495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BB235C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6A6FFD8" w14:textId="3A0C7A0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5FB1E3A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06069CD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6764904" w14:textId="3DC7CE8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86" w:type="pct"/>
            <w:vAlign w:val="bottom"/>
          </w:tcPr>
          <w:p w14:paraId="42DBFAC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C3D630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C3002A7" w14:textId="42AF5AD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6" w:type="pct"/>
            <w:vAlign w:val="bottom"/>
          </w:tcPr>
          <w:p w14:paraId="7E3A0A6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72FBBEC3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CB4969A" w14:textId="3ED2425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0CF572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2E8F1898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9E09479" w14:textId="7813E6ED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11ABC9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4277941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E93CBD7" w14:textId="0078A34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86" w:type="pct"/>
            <w:vAlign w:val="bottom"/>
          </w:tcPr>
          <w:p w14:paraId="0B34E60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73B8153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0509B9D" w14:textId="4AEFFC8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</w:tr>
      <w:tr w:rsidR="008772F4" w:rsidRPr="00A110E1" w14:paraId="619CE04E" w14:textId="52691DA6" w:rsidTr="00B00BA3">
        <w:trPr>
          <w:trHeight w:val="20"/>
        </w:trPr>
        <w:tc>
          <w:tcPr>
            <w:tcW w:w="809" w:type="pct"/>
            <w:vAlign w:val="bottom"/>
          </w:tcPr>
          <w:p w14:paraId="151B03C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เดอะ เมโทรโพล ภูเก็ต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1B644E4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486BF41B" w14:textId="6165D9E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080865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BED1D2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DAEFCAC" w14:textId="228427A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0D1FFB2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CF4842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EF392AA" w14:textId="4015BCB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14E48C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38CA593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34A6C35" w14:textId="45CE7F4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926016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51016786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2108AB8" w14:textId="6B7DB7C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5FA6A32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54B61B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6CD5DF1" w14:textId="27F0A4A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86" w:type="pct"/>
            <w:vAlign w:val="bottom"/>
          </w:tcPr>
          <w:p w14:paraId="5F99B36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858F4E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6854460" w14:textId="3DED6C1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76" w:type="pct"/>
            <w:vAlign w:val="bottom"/>
          </w:tcPr>
          <w:p w14:paraId="3501834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2347D50E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B0EFF3" w14:textId="15C53E9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27EFA3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304C957C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02BB774" w14:textId="67B89C2F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32E499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2F1B9BE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31EAD34" w14:textId="5137C11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  <w:tc>
          <w:tcPr>
            <w:tcW w:w="86" w:type="pct"/>
            <w:vAlign w:val="bottom"/>
          </w:tcPr>
          <w:p w14:paraId="7E78887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404C51E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5078E6B" w14:textId="050F8AC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6</w:t>
            </w:r>
          </w:p>
        </w:tc>
      </w:tr>
      <w:tr w:rsidR="008772F4" w:rsidRPr="00A110E1" w14:paraId="67F270AE" w14:textId="03AFAFFB" w:rsidTr="00B00BA3">
        <w:trPr>
          <w:trHeight w:val="20"/>
        </w:trPr>
        <w:tc>
          <w:tcPr>
            <w:tcW w:w="809" w:type="pct"/>
            <w:vAlign w:val="bottom"/>
          </w:tcPr>
          <w:p w14:paraId="5A55EA7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ทีซีซี อินเตอร์ลิงค์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D11118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2D94AC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516374A" w14:textId="42F2EEC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053F5E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00DEF4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1A1EF8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C6FF638" w14:textId="1DF5CC3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6E45C82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61CDCF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1C566E6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AD69B32" w14:textId="55E9D8E9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" w:type="pct"/>
            <w:vAlign w:val="bottom"/>
          </w:tcPr>
          <w:p w14:paraId="560C99F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C7B798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76" w:type="pct"/>
            <w:vAlign w:val="bottom"/>
          </w:tcPr>
          <w:p w14:paraId="0357432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29B4DA4C" w14:textId="4AFE41A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626BB1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ED720F9" w14:textId="0F2C4F91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D0774E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AFDC111" w14:textId="62F8214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  <w:tc>
          <w:tcPr>
            <w:tcW w:w="86" w:type="pct"/>
            <w:vAlign w:val="bottom"/>
          </w:tcPr>
          <w:p w14:paraId="5199655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4F426F0" w14:textId="4E32916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</w:p>
        </w:tc>
      </w:tr>
      <w:tr w:rsidR="008772F4" w:rsidRPr="00A110E1" w14:paraId="3E601A82" w14:textId="1BDB79D0" w:rsidTr="00B00BA3">
        <w:trPr>
          <w:trHeight w:val="20"/>
        </w:trPr>
        <w:tc>
          <w:tcPr>
            <w:tcW w:w="809" w:type="pct"/>
            <w:vAlign w:val="bottom"/>
          </w:tcPr>
          <w:p w14:paraId="5AD9C35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อาคารสำนักงาน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208 - 1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741E85D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F27AB4E" w14:textId="6C4D299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FE3D33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7CBEA3A6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22A8C78" w14:textId="38991E5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55BA6D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1527212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81D733B" w14:textId="667C158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7CDA7D8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79A92D4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50E1E0C" w14:textId="6A3A026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69A39E2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6BEDE4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4F83329" w14:textId="12EF05D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00CF8DA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733439B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57B0143" w14:textId="54B5466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4AEC31E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AAF5D5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42F93A" w14:textId="1361D18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76" w:type="pct"/>
            <w:vAlign w:val="bottom"/>
          </w:tcPr>
          <w:p w14:paraId="558B4E1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728881F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6447C70" w14:textId="08FABD7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EE77E4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903896D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BD88BF6" w14:textId="249CA8C6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4A3257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420A71C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03B255B" w14:textId="53B7B79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6E1A941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C504FE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CEB2DD" w14:textId="07BBD7B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</w:tr>
      <w:tr w:rsidR="008772F4" w:rsidRPr="00A110E1" w14:paraId="24EEDDC0" w14:textId="2FBEA744" w:rsidTr="00B00BA3">
        <w:trPr>
          <w:trHeight w:val="20"/>
        </w:trPr>
        <w:tc>
          <w:tcPr>
            <w:tcW w:w="809" w:type="pct"/>
            <w:vAlign w:val="bottom"/>
          </w:tcPr>
          <w:p w14:paraId="07E5D16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อาคารสำนักงาน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208 - 2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6C192D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69F5701" w14:textId="7C1257D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9D97B2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52D3C4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755A2EA" w14:textId="136E5FB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B57C3A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2A6C68C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0F98C94" w14:textId="715EF34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5092B20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E7C44D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6C39899" w14:textId="106A219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38C1DCF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FE2E6D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0465F66" w14:textId="331BE31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6C68EF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95BE1D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A677B71" w14:textId="64F40D4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5EF75A8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42438B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2586A32" w14:textId="4EBE432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76" w:type="pct"/>
            <w:vAlign w:val="bottom"/>
          </w:tcPr>
          <w:p w14:paraId="6EF3494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6426A06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E0AF722" w14:textId="0CEA371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68C097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6459061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83862E2" w14:textId="2C9FB73E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FD2A2E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4A0BBEB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D7159C" w14:textId="3FA0C45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  <w:tc>
          <w:tcPr>
            <w:tcW w:w="86" w:type="pct"/>
            <w:vAlign w:val="bottom"/>
          </w:tcPr>
          <w:p w14:paraId="6625CD4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39869BC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E7953E" w14:textId="35C09E5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112</w:t>
            </w:r>
          </w:p>
        </w:tc>
      </w:tr>
      <w:tr w:rsidR="008772F4" w:rsidRPr="00A110E1" w14:paraId="27493002" w14:textId="3382B7FB" w:rsidTr="00B00BA3">
        <w:trPr>
          <w:trHeight w:val="20"/>
        </w:trPr>
        <w:tc>
          <w:tcPr>
            <w:tcW w:w="809" w:type="pct"/>
            <w:vAlign w:val="bottom"/>
          </w:tcPr>
          <w:p w14:paraId="7ABDE39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อาคารเอ็มไพร์ทาวเวอร์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845306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61D02331" w14:textId="47DF301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8E2EFD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C5B976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517A0D7" w14:textId="30CAFCD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681FF2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BF818E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425FA44" w14:textId="6E569DF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FFEFC0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297286B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416DBEE" w14:textId="0BF6822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BFFEF0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22A3509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482013D" w14:textId="6627DF0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4A765A4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1AE7FFE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7121F7" w14:textId="1E70D7E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4430DCF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7BF04CC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199E093" w14:textId="0F82CB5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76" w:type="pct"/>
            <w:vAlign w:val="bottom"/>
          </w:tcPr>
          <w:p w14:paraId="2E7B8D6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33289E5" w14:textId="77777777" w:rsidR="008772F4" w:rsidRDefault="008772F4" w:rsidP="0087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142B092" w14:textId="24E0F521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6DF8AD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0030927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BA4EB39" w14:textId="101B3D15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99036C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599A84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6DBA70C" w14:textId="42D9A819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5DCC4C6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44FAFE1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9DF551B" w14:textId="3FF5D095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</w:tr>
      <w:tr w:rsidR="008772F4" w:rsidRPr="00A110E1" w14:paraId="46CBCA0B" w14:textId="7584A4F4" w:rsidTr="00B00BA3">
        <w:trPr>
          <w:trHeight w:val="20"/>
        </w:trPr>
        <w:tc>
          <w:tcPr>
            <w:tcW w:w="809" w:type="pct"/>
            <w:vAlign w:val="bottom"/>
          </w:tcPr>
          <w:p w14:paraId="3DC396F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อาคารเอ็มไพร์ทาวเวอร์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655985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38269B4" w14:textId="29BBD7E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D1DE32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7651A79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EA10572" w14:textId="3596C7C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25AC6E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6313B4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8E23C7" w14:textId="51D8D35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AFF4D2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AEC515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40A6EB" w14:textId="26F82B8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E504A9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07AAA29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4AEFDA" w14:textId="3CC25E5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2AE06C57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6A17FF0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EA91FE4" w14:textId="359FAA4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3939695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39299E6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A89E2B9" w14:textId="382CA3B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76" w:type="pct"/>
            <w:vAlign w:val="bottom"/>
          </w:tcPr>
          <w:p w14:paraId="66F8EBB2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528ABC8" w14:textId="77777777" w:rsidR="008772F4" w:rsidRDefault="008772F4" w:rsidP="0087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5F6BF74" w14:textId="64530BB8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5D3DB3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F6A78FF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C4FC5CA" w14:textId="4A26D948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A4BA20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312AE0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19545A7" w14:textId="6EAB58C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57D8E29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D02D01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75A5C71" w14:textId="42B0A04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</w:tr>
      <w:tr w:rsidR="008772F4" w:rsidRPr="00A110E1" w14:paraId="161D169E" w14:textId="634920ED" w:rsidTr="00B00BA3">
        <w:trPr>
          <w:trHeight w:val="20"/>
        </w:trPr>
        <w:tc>
          <w:tcPr>
            <w:tcW w:w="809" w:type="pct"/>
            <w:vAlign w:val="bottom"/>
          </w:tcPr>
          <w:p w14:paraId="1312E4F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อาคารเอ็มไพร์ทาวเวอร์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499F855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6E75AFB" w14:textId="26CBD43D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49A3B4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747C318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E1FD4C" w14:textId="5B85065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7BF1DE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24EDEF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9EB2A32" w14:textId="3F38D4F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DBE7CA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9AB90A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C01CBB" w14:textId="65D7F9C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81B0FA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57219AB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134F5E0" w14:textId="64DB964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7C97BA5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9542D8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7997104" w14:textId="3D625AD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2491548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FA3AAC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664DA71" w14:textId="77054136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76" w:type="pct"/>
            <w:vAlign w:val="bottom"/>
          </w:tcPr>
          <w:p w14:paraId="4CA81C8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60F5798B" w14:textId="77777777" w:rsidR="008772F4" w:rsidRDefault="008772F4" w:rsidP="0087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05ACA91" w14:textId="4444B252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6C6C2D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240478B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64A7BFA" w14:textId="08460BD3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129AF5A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E79850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31B5E4" w14:textId="56F193B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4EE5B9ED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A60A27B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520CC03" w14:textId="0DC003DB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</w:tr>
      <w:tr w:rsidR="008772F4" w:rsidRPr="00A110E1" w14:paraId="06ACBE8C" w14:textId="7AB77090" w:rsidTr="00B00BA3">
        <w:trPr>
          <w:trHeight w:val="20"/>
        </w:trPr>
        <w:tc>
          <w:tcPr>
            <w:tcW w:w="809" w:type="pct"/>
            <w:vAlign w:val="bottom"/>
          </w:tcPr>
          <w:p w14:paraId="74F95EB9" w14:textId="77777777" w:rsidR="008772F4" w:rsidRPr="00B40563" w:rsidRDefault="008772F4" w:rsidP="003D2A66">
            <w:pPr>
              <w:tabs>
                <w:tab w:val="clear" w:pos="227"/>
                <w:tab w:val="clear" w:pos="454"/>
                <w:tab w:val="left" w:pos="165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ทรัพย์ อาคารเอ็มไพร์ทาวเวอร์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>4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60CC40F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DB3C94F" w14:textId="1B20D80A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153E96F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19524DF2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D327592" w14:textId="0584F1D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3D534D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F4A348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558C492" w14:textId="24904F9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979CBD1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996353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08CBBF0" w14:textId="0284445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5212A3B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1FA47BAF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01F0F1A" w14:textId="6CCD6B91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29322B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143038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1A70717" w14:textId="02EB38B3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0FC7E3F0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EB2C999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28014DB" w14:textId="0429B28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76" w:type="pct"/>
            <w:vAlign w:val="bottom"/>
          </w:tcPr>
          <w:p w14:paraId="706FD95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A79D20D" w14:textId="77777777" w:rsidR="008772F4" w:rsidRDefault="008772F4" w:rsidP="0087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C46E0CF" w14:textId="4E7C0388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C9FDBDC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50C6CB0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E13EA19" w14:textId="3BECC348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207290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CBBDCF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8BC71EE" w14:textId="1E17FC1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  <w:tc>
          <w:tcPr>
            <w:tcW w:w="86" w:type="pct"/>
            <w:vAlign w:val="bottom"/>
          </w:tcPr>
          <w:p w14:paraId="3B6FDF4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C2760F8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D49BA83" w14:textId="48B25302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147</w:t>
            </w:r>
          </w:p>
        </w:tc>
      </w:tr>
      <w:tr w:rsidR="008772F4" w:rsidRPr="00A110E1" w14:paraId="770489C1" w14:textId="6FE0D363" w:rsidTr="00B00BA3">
        <w:trPr>
          <w:trHeight w:val="20"/>
        </w:trPr>
        <w:tc>
          <w:tcPr>
            <w:tcW w:w="809" w:type="pct"/>
            <w:vAlign w:val="bottom"/>
          </w:tcPr>
          <w:p w14:paraId="0D69C6D7" w14:textId="4F2D3271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ทรัพย์ อาคารอินเตอร์ลิ</w:t>
            </w:r>
            <w:r w:rsidR="004632CB">
              <w:rPr>
                <w:rFonts w:ascii="Angsana New" w:hAnsi="Angsana New" w:hint="cs"/>
                <w:sz w:val="22"/>
                <w:szCs w:val="22"/>
                <w:cs/>
              </w:rPr>
              <w:t>้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งค์ </w:t>
            </w:r>
          </w:p>
          <w:p w14:paraId="2C16C20D" w14:textId="4D0D2C50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ind w:left="510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บางนา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BEF6C77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001F383F" w14:textId="721F0AD4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48BD70B6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83D9B8B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699D192" w14:textId="4E84FB5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609973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845A030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8FC111E" w14:textId="38B4B9B8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2929A5C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73F8545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DCABDFB" w14:textId="4AE8679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5E72079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7964F72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ED59714" w14:textId="42CA57C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53119AEE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4EAD8AA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5716CEF" w14:textId="1086A220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122</w:t>
            </w:r>
          </w:p>
        </w:tc>
        <w:tc>
          <w:tcPr>
            <w:tcW w:w="86" w:type="pct"/>
            <w:vAlign w:val="bottom"/>
          </w:tcPr>
          <w:p w14:paraId="4B6CE9CF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A3C6A6F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C529400" w14:textId="0C72C6AC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122</w:t>
            </w:r>
          </w:p>
        </w:tc>
        <w:tc>
          <w:tcPr>
            <w:tcW w:w="76" w:type="pct"/>
            <w:vAlign w:val="bottom"/>
          </w:tcPr>
          <w:p w14:paraId="37701928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6A044D6" w14:textId="77777777" w:rsidR="008772F4" w:rsidRDefault="008772F4" w:rsidP="0087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1E7EDC8" w14:textId="4D7D83B5" w:rsidR="008772F4" w:rsidRPr="00B40563" w:rsidRDefault="008772F4" w:rsidP="008772F4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D0C533B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DA0716A" w14:textId="77777777" w:rsidR="008772F4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ACDC834" w14:textId="6ACBF5C5" w:rsidR="008772F4" w:rsidRPr="00B40563" w:rsidRDefault="008772F4" w:rsidP="003D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AC53704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92FDA53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79E4093" w14:textId="5BD76A4F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122</w:t>
            </w:r>
          </w:p>
        </w:tc>
        <w:tc>
          <w:tcPr>
            <w:tcW w:w="86" w:type="pct"/>
            <w:vAlign w:val="bottom"/>
          </w:tcPr>
          <w:p w14:paraId="0EAF86D3" w14:textId="77777777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DFAAB74" w14:textId="77777777" w:rsidR="008772F4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9643D86" w14:textId="7F2BCA3E" w:rsidR="008772F4" w:rsidRPr="00B40563" w:rsidRDefault="008772F4" w:rsidP="003D2A6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122</w:t>
            </w:r>
          </w:p>
        </w:tc>
      </w:tr>
      <w:tr w:rsidR="00FC559F" w:rsidRPr="00A110E1" w14:paraId="094A291E" w14:textId="55A8534C" w:rsidTr="00B00BA3">
        <w:trPr>
          <w:trHeight w:val="20"/>
        </w:trPr>
        <w:tc>
          <w:tcPr>
            <w:tcW w:w="809" w:type="pct"/>
            <w:vAlign w:val="bottom"/>
          </w:tcPr>
          <w:p w14:paraId="0425B571" w14:textId="3F828D1D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เอเชียทีค โฮเทล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5AE5B23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CEB1232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126091D" w14:textId="5EAA016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0B388E9B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3C38775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F30615B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E13AF56" w14:textId="50DB9759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243A3077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761FDE0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5556081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763FE72" w14:textId="18065ED6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18</w:t>
            </w:r>
          </w:p>
        </w:tc>
        <w:tc>
          <w:tcPr>
            <w:tcW w:w="86" w:type="pct"/>
            <w:vAlign w:val="bottom"/>
          </w:tcPr>
          <w:p w14:paraId="42251D20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4DB39EE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18</w:t>
            </w:r>
          </w:p>
        </w:tc>
        <w:tc>
          <w:tcPr>
            <w:tcW w:w="76" w:type="pct"/>
            <w:vAlign w:val="bottom"/>
          </w:tcPr>
          <w:p w14:paraId="2A7CA9B7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31C98EDA" w14:textId="53E58448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2F2DBE8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37C651E" w14:textId="27109D9E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D172D91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E1C4498" w14:textId="72162F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18</w:t>
            </w:r>
          </w:p>
        </w:tc>
        <w:tc>
          <w:tcPr>
            <w:tcW w:w="86" w:type="pct"/>
            <w:vAlign w:val="bottom"/>
          </w:tcPr>
          <w:p w14:paraId="28A5262D" w14:textId="77777777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5D2AFADC" w14:textId="7EA2E47E" w:rsidR="00FC559F" w:rsidRPr="00B40563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>18</w:t>
            </w:r>
          </w:p>
        </w:tc>
      </w:tr>
      <w:tr w:rsidR="00FC559F" w:rsidRPr="00A110E1" w14:paraId="069298C7" w14:textId="7FAC7E79" w:rsidTr="00B00BA3">
        <w:trPr>
          <w:trHeight w:val="20"/>
        </w:trPr>
        <w:tc>
          <w:tcPr>
            <w:tcW w:w="809" w:type="pct"/>
            <w:vAlign w:val="bottom"/>
          </w:tcPr>
          <w:p w14:paraId="7D182C93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อันดามัน รีสอร์ท แอสเสท จำกัด 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3730AF3" w14:textId="3C8BC9D0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F77D66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36839BC" w14:textId="4186E8CE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07B8363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D6C5F9B" w14:textId="35A212B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19C93B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5EDB246D" w14:textId="1D3C0A65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  <w:cs/>
              </w:rPr>
              <w:t>492</w:t>
            </w:r>
            <w:r w:rsidRPr="005208A6">
              <w:rPr>
                <w:rFonts w:ascii="Angsana New" w:hAnsi="Angsana New"/>
                <w:sz w:val="22"/>
                <w:szCs w:val="22"/>
              </w:rPr>
              <w:t>,</w:t>
            </w:r>
            <w:r w:rsidRPr="005208A6">
              <w:rPr>
                <w:rFonts w:ascii="Angsana New" w:hAnsi="Angsana New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181140B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68ED7603" w14:textId="4712FF14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  <w:cs/>
              </w:rPr>
              <w:t>492</w:t>
            </w:r>
            <w:r w:rsidRPr="005208A6">
              <w:rPr>
                <w:rFonts w:ascii="Angsana New" w:hAnsi="Angsana New"/>
                <w:sz w:val="22"/>
                <w:szCs w:val="22"/>
              </w:rPr>
              <w:t>,</w:t>
            </w:r>
            <w:r w:rsidRPr="005208A6">
              <w:rPr>
                <w:rFonts w:ascii="Angsana New" w:hAnsi="Angsana New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78D54BBF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9C7C57D" w14:textId="530958EC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196,452</w:t>
            </w:r>
          </w:p>
        </w:tc>
        <w:tc>
          <w:tcPr>
            <w:tcW w:w="86" w:type="pct"/>
            <w:vAlign w:val="bottom"/>
          </w:tcPr>
          <w:p w14:paraId="6FF023D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A9C3B0F" w14:textId="5DB79AAE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196,452</w:t>
            </w:r>
          </w:p>
        </w:tc>
        <w:tc>
          <w:tcPr>
            <w:tcW w:w="76" w:type="pct"/>
            <w:vAlign w:val="bottom"/>
          </w:tcPr>
          <w:p w14:paraId="6CDE7051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1CB2CB2" w14:textId="37383615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ECFC8B1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742E9F6" w14:textId="4F0ED93C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2440DF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D15AB9A" w14:textId="0A4127C9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196,452</w:t>
            </w:r>
          </w:p>
        </w:tc>
        <w:tc>
          <w:tcPr>
            <w:tcW w:w="86" w:type="pct"/>
            <w:vAlign w:val="bottom"/>
          </w:tcPr>
          <w:p w14:paraId="079B3238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E75E967" w14:textId="37BBEB7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196,452</w:t>
            </w:r>
          </w:p>
        </w:tc>
      </w:tr>
      <w:tr w:rsidR="00FC559F" w:rsidRPr="00A110E1" w14:paraId="28848A06" w14:textId="2B1D3E83" w:rsidTr="00B00BA3">
        <w:trPr>
          <w:trHeight w:val="20"/>
        </w:trPr>
        <w:tc>
          <w:tcPr>
            <w:tcW w:w="809" w:type="pct"/>
            <w:vAlign w:val="bottom"/>
          </w:tcPr>
          <w:p w14:paraId="40FBB41A" w14:textId="670A6CC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</w:rPr>
            </w:pP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พัทยา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พัฒนา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แอส</w:t>
            </w:r>
            <w:r w:rsidR="008024A6"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สท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(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เดิมชื่อ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บริษัทพัทยา</w:t>
            </w:r>
            <w:r w:rsidR="000825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รีสอร์ท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แอส</w:t>
            </w:r>
            <w:r w:rsidR="00B00BA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825F9">
              <w:rPr>
                <w:rFonts w:ascii="Angsana New" w:hAnsi="Angsana New"/>
                <w:sz w:val="22"/>
                <w:szCs w:val="22"/>
              </w:rPr>
              <w:t>-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เสท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930D82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  <w:r w:rsidRPr="00930D8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0141F4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74084CBC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33930ED" w14:textId="4EC4EEC1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1416A1A8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F9E04F1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C309727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3446E4B" w14:textId="0F23618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347F8E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602D8BF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1376B1D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B259973" w14:textId="7D74B45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C7CCC90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236798D7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85F22E8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AC0667B" w14:textId="54CAFDF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5" w:type="pct"/>
            <w:vAlign w:val="bottom"/>
          </w:tcPr>
          <w:p w14:paraId="4228896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FC0D6D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CF89336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82BECB1" w14:textId="4614F49A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3" w:type="pct"/>
            <w:vAlign w:val="bottom"/>
          </w:tcPr>
          <w:p w14:paraId="3824059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8A5409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6AB6EB7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8F729AD" w14:textId="59C35379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86" w:type="pct"/>
            <w:vAlign w:val="bottom"/>
          </w:tcPr>
          <w:p w14:paraId="1D06B80D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FE41B0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B8910D4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5CF9B46" w14:textId="573446B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76" w:type="pct"/>
            <w:vAlign w:val="bottom"/>
          </w:tcPr>
          <w:p w14:paraId="6CE0B1EF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27F9514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386E4BF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E05D61" w14:textId="19027458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049A04D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6171DD4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7A1D47E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FE197A6" w14:textId="7FE036C3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4A64288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0A00FD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78D0320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1C5E4F3" w14:textId="17BDAFCE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  <w:tc>
          <w:tcPr>
            <w:tcW w:w="86" w:type="pct"/>
            <w:vAlign w:val="bottom"/>
          </w:tcPr>
          <w:p w14:paraId="70D286A0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CD0904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287531A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328AA0B" w14:textId="7661D723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21</w:t>
            </w:r>
          </w:p>
        </w:tc>
      </w:tr>
      <w:tr w:rsidR="00FC559F" w:rsidRPr="00A110E1" w14:paraId="20EC6764" w14:textId="78276A51" w:rsidTr="00B00BA3">
        <w:trPr>
          <w:trHeight w:val="20"/>
        </w:trPr>
        <w:tc>
          <w:tcPr>
            <w:tcW w:w="809" w:type="pct"/>
            <w:vAlign w:val="bottom"/>
          </w:tcPr>
          <w:p w14:paraId="7FAFC77E" w14:textId="51081E63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341" w:hanging="365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เดอะ โฮเทล สุขุมวิท 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50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1585194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2E27468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3C8A5EB" w14:textId="5B622268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3920728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4295AC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18B740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DF0240A" w14:textId="0A7DC4DA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383,250</w:t>
            </w:r>
          </w:p>
        </w:tc>
        <w:tc>
          <w:tcPr>
            <w:tcW w:w="85" w:type="pct"/>
            <w:vAlign w:val="bottom"/>
          </w:tcPr>
          <w:p w14:paraId="20A35D2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3638E8D3" w14:textId="59FBA1BF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383,250</w:t>
            </w:r>
          </w:p>
        </w:tc>
        <w:tc>
          <w:tcPr>
            <w:tcW w:w="83" w:type="pct"/>
            <w:vAlign w:val="bottom"/>
          </w:tcPr>
          <w:p w14:paraId="4048A9B7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EA39AC3" w14:textId="35661F80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179,019</w:t>
            </w:r>
          </w:p>
        </w:tc>
        <w:tc>
          <w:tcPr>
            <w:tcW w:w="86" w:type="pct"/>
            <w:vAlign w:val="bottom"/>
          </w:tcPr>
          <w:p w14:paraId="2574F70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336306C" w14:textId="00C2F163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179,019</w:t>
            </w:r>
          </w:p>
        </w:tc>
        <w:tc>
          <w:tcPr>
            <w:tcW w:w="76" w:type="pct"/>
            <w:vAlign w:val="bottom"/>
          </w:tcPr>
          <w:p w14:paraId="23FF9CE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D73B2E8" w14:textId="635437C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840C1D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CFDD522" w14:textId="279C7575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2CD458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4223B53" w14:textId="630E344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179,019</w:t>
            </w:r>
          </w:p>
        </w:tc>
        <w:tc>
          <w:tcPr>
            <w:tcW w:w="86" w:type="pct"/>
            <w:vAlign w:val="bottom"/>
          </w:tcPr>
          <w:p w14:paraId="71A0E777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853B31C" w14:textId="080BF44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179,019</w:t>
            </w:r>
          </w:p>
        </w:tc>
      </w:tr>
      <w:tr w:rsidR="00FC559F" w:rsidRPr="00A110E1" w14:paraId="5AB2AFD7" w14:textId="30B07112" w:rsidTr="00B00BA3">
        <w:trPr>
          <w:trHeight w:val="20"/>
        </w:trPr>
        <w:tc>
          <w:tcPr>
            <w:tcW w:w="809" w:type="pct"/>
            <w:vAlign w:val="bottom"/>
          </w:tcPr>
          <w:p w14:paraId="28473E1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เอเชียทีค เอ็นเตอร์เทนเม้นท์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7A4E44AA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50260598" w14:textId="72CB3F74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DB1811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5ECED4DC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DB34120" w14:textId="3FC8D709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60D651AC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AAEFDC5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90826CD" w14:textId="27AD33F5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8C54ED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5F583B0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46EECDD" w14:textId="06C9BC06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300</w:t>
            </w:r>
          </w:p>
        </w:tc>
        <w:tc>
          <w:tcPr>
            <w:tcW w:w="85" w:type="pct"/>
            <w:vAlign w:val="bottom"/>
          </w:tcPr>
          <w:p w14:paraId="5E81DB2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4858CB84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6C19DEB" w14:textId="664A3825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300</w:t>
            </w:r>
          </w:p>
        </w:tc>
        <w:tc>
          <w:tcPr>
            <w:tcW w:w="83" w:type="pct"/>
            <w:vAlign w:val="bottom"/>
          </w:tcPr>
          <w:p w14:paraId="3CD41B0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9D34379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01DF9DE" w14:textId="28D047DC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86" w:type="pct"/>
            <w:vAlign w:val="bottom"/>
          </w:tcPr>
          <w:p w14:paraId="09078C13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039E9A2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19560E4" w14:textId="11846C4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76" w:type="pct"/>
            <w:vAlign w:val="bottom"/>
          </w:tcPr>
          <w:p w14:paraId="44234BE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4AF364A3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FEE1A2A" w14:textId="7668940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FE1CB7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5D4EA696" w14:textId="77777777" w:rsidR="00FC559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FB3493B" w14:textId="68C4B488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EE8AFE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32F7B5EF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B26B6C9" w14:textId="640B6DD6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  <w:tc>
          <w:tcPr>
            <w:tcW w:w="86" w:type="pct"/>
            <w:vAlign w:val="bottom"/>
          </w:tcPr>
          <w:p w14:paraId="6308DD11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6616A19F" w14:textId="77777777" w:rsidR="00FC559F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DE75D98" w14:textId="2D59B8E3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</w:p>
        </w:tc>
      </w:tr>
      <w:tr w:rsidR="00FC559F" w:rsidRPr="00A110E1" w14:paraId="461F916B" w14:textId="0C3407C4" w:rsidTr="00B00BA3">
        <w:trPr>
          <w:trHeight w:val="20"/>
        </w:trPr>
        <w:tc>
          <w:tcPr>
            <w:tcW w:w="809" w:type="pct"/>
            <w:vAlign w:val="bottom"/>
          </w:tcPr>
          <w:p w14:paraId="1410C0F9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สุรเศรษฐ์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1C7C4A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47D1383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065F96F" w14:textId="16EE4951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31EE94C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73E8D78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46A07A5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1581DC22" w14:textId="043EF7CB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200,000</w:t>
            </w:r>
          </w:p>
        </w:tc>
        <w:tc>
          <w:tcPr>
            <w:tcW w:w="85" w:type="pct"/>
            <w:vAlign w:val="bottom"/>
          </w:tcPr>
          <w:p w14:paraId="31E6C23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CB69FB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200,000</w:t>
            </w:r>
          </w:p>
        </w:tc>
        <w:tc>
          <w:tcPr>
            <w:tcW w:w="83" w:type="pct"/>
            <w:vAlign w:val="bottom"/>
          </w:tcPr>
          <w:p w14:paraId="0519E52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D77FEED" w14:textId="596180A9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650</w:t>
            </w:r>
          </w:p>
        </w:tc>
        <w:tc>
          <w:tcPr>
            <w:tcW w:w="86" w:type="pct"/>
            <w:vAlign w:val="bottom"/>
          </w:tcPr>
          <w:p w14:paraId="0F7B9F1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1492284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650</w:t>
            </w:r>
          </w:p>
        </w:tc>
        <w:tc>
          <w:tcPr>
            <w:tcW w:w="76" w:type="pct"/>
            <w:vAlign w:val="bottom"/>
          </w:tcPr>
          <w:p w14:paraId="18B45A8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5" w:type="pct"/>
            <w:vAlign w:val="bottom"/>
          </w:tcPr>
          <w:p w14:paraId="3ABB5F57" w14:textId="2185F6B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586D95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vAlign w:val="bottom"/>
          </w:tcPr>
          <w:p w14:paraId="21BFAEEA" w14:textId="73C4B615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ABF36C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0" w:type="pct"/>
            <w:vAlign w:val="bottom"/>
          </w:tcPr>
          <w:p w14:paraId="3A0979BB" w14:textId="258186AE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650</w:t>
            </w:r>
          </w:p>
        </w:tc>
        <w:tc>
          <w:tcPr>
            <w:tcW w:w="86" w:type="pct"/>
            <w:vAlign w:val="bottom"/>
          </w:tcPr>
          <w:p w14:paraId="6D4BEB8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95" w:type="pct"/>
            <w:vAlign w:val="bottom"/>
          </w:tcPr>
          <w:p w14:paraId="0C26AAEC" w14:textId="3E669498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353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650</w:t>
            </w:r>
          </w:p>
        </w:tc>
      </w:tr>
      <w:tr w:rsidR="00FC559F" w:rsidRPr="00A110E1" w14:paraId="08A6C2EA" w14:textId="70679F23" w:rsidTr="00B00BA3">
        <w:trPr>
          <w:trHeight w:val="20"/>
        </w:trPr>
        <w:tc>
          <w:tcPr>
            <w:tcW w:w="809" w:type="pct"/>
            <w:vAlign w:val="bottom"/>
          </w:tcPr>
          <w:p w14:paraId="441A921C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นำทรัพย์พัฒนา 2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A6406A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7A5FFD4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F8440A5" w14:textId="4E7F621F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FB0C818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BF90580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7B54F5F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56CBEE1" w14:textId="7EB4D06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85" w:type="pct"/>
            <w:vAlign w:val="bottom"/>
          </w:tcPr>
          <w:p w14:paraId="37E36F6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2B361FC2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5,000</w:t>
            </w:r>
          </w:p>
        </w:tc>
        <w:tc>
          <w:tcPr>
            <w:tcW w:w="83" w:type="pct"/>
            <w:vAlign w:val="bottom"/>
          </w:tcPr>
          <w:p w14:paraId="566D1EA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33EE4CF" w14:textId="0C91C703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125</w:t>
            </w:r>
          </w:p>
        </w:tc>
        <w:tc>
          <w:tcPr>
            <w:tcW w:w="86" w:type="pct"/>
            <w:vAlign w:val="bottom"/>
          </w:tcPr>
          <w:p w14:paraId="0EDCACBF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2DBE32B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125</w:t>
            </w:r>
          </w:p>
        </w:tc>
        <w:tc>
          <w:tcPr>
            <w:tcW w:w="76" w:type="pct"/>
            <w:vAlign w:val="bottom"/>
          </w:tcPr>
          <w:p w14:paraId="26E3642D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1CA08A4C" w14:textId="4B5A5A09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0038271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6A5B9820" w14:textId="3B2BCFC6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3BAC89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0C2E306" w14:textId="7518962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125</w:t>
            </w:r>
          </w:p>
        </w:tc>
        <w:tc>
          <w:tcPr>
            <w:tcW w:w="86" w:type="pct"/>
            <w:vAlign w:val="bottom"/>
          </w:tcPr>
          <w:p w14:paraId="3F2F45F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088A2054" w14:textId="005F5EB1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125</w:t>
            </w:r>
          </w:p>
        </w:tc>
      </w:tr>
      <w:tr w:rsidR="00FC559F" w:rsidRPr="00A110E1" w14:paraId="6AB0A4A5" w14:textId="0747F731" w:rsidTr="00B00BA3">
        <w:trPr>
          <w:trHeight w:val="20"/>
        </w:trPr>
        <w:tc>
          <w:tcPr>
            <w:tcW w:w="809" w:type="pct"/>
            <w:vAlign w:val="bottom"/>
          </w:tcPr>
          <w:p w14:paraId="009039C4" w14:textId="1F3DDD42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5208A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ฟีนิกซ์บอกซ์</w:t>
            </w:r>
            <w:r w:rsidRPr="005208A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804D4D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2C671920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A3BA2B7" w14:textId="07E413DC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CDE01E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BFBAFF7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19A87A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0052BAE2" w14:textId="79ABFF51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85" w:type="pct"/>
            <w:vAlign w:val="bottom"/>
          </w:tcPr>
          <w:p w14:paraId="00D81FD6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E49FCE7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83" w:type="pct"/>
            <w:vAlign w:val="bottom"/>
          </w:tcPr>
          <w:p w14:paraId="77781FE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66D4C1E" w14:textId="4F8C7BFB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81,793</w:t>
            </w:r>
          </w:p>
        </w:tc>
        <w:tc>
          <w:tcPr>
            <w:tcW w:w="86" w:type="pct"/>
            <w:vAlign w:val="bottom"/>
          </w:tcPr>
          <w:p w14:paraId="3A0DFB5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56FBCF4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81,793</w:t>
            </w:r>
          </w:p>
        </w:tc>
        <w:tc>
          <w:tcPr>
            <w:tcW w:w="76" w:type="pct"/>
            <w:vAlign w:val="bottom"/>
          </w:tcPr>
          <w:p w14:paraId="5D31555A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7FA3EA92" w14:textId="6D62607C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>81,793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6" w:type="pct"/>
            <w:vAlign w:val="bottom"/>
          </w:tcPr>
          <w:p w14:paraId="15D9741E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D6EF31F" w14:textId="3506AFF1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8B776B5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221A13D" w14:textId="76143A0B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8DE1C20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411B283" w14:textId="65C06D1D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81,793</w:t>
            </w:r>
          </w:p>
        </w:tc>
      </w:tr>
      <w:tr w:rsidR="00FC559F" w:rsidRPr="00A110E1" w14:paraId="2D30CF2E" w14:textId="0EDFEC52" w:rsidTr="00B00BA3">
        <w:trPr>
          <w:trHeight w:val="20"/>
        </w:trPr>
        <w:tc>
          <w:tcPr>
            <w:tcW w:w="809" w:type="pct"/>
            <w:vAlign w:val="bottom"/>
          </w:tcPr>
          <w:p w14:paraId="7D4F8C50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FC6E6D3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3C921FF8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CE1358D" w14:textId="53DA952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6D02E7F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B94BAE5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3D2A74E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43691315" w14:textId="566EC906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85" w:type="pct"/>
            <w:vAlign w:val="bottom"/>
          </w:tcPr>
          <w:p w14:paraId="310DEBDD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7E1E51F3" w14:textId="77777777" w:rsidR="00FC559F" w:rsidRPr="005208A6" w:rsidRDefault="00FC559F" w:rsidP="00FC559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10,000</w:t>
            </w:r>
          </w:p>
        </w:tc>
        <w:tc>
          <w:tcPr>
            <w:tcW w:w="83" w:type="pct"/>
            <w:vAlign w:val="bottom"/>
          </w:tcPr>
          <w:p w14:paraId="6C3AE138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9DF0A9F" w14:textId="5B7D275F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6CA7312D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5168D1F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76" w:type="pct"/>
            <w:vAlign w:val="bottom"/>
          </w:tcPr>
          <w:p w14:paraId="61A5356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73D0A7F6" w14:textId="00DC3B0F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6F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F87AB9F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8E9C639" w14:textId="25581353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9CBEAC8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2F47858" w14:textId="6071004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35AAE1A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891BD9A" w14:textId="2226CFF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FC559F" w:rsidRPr="00A110E1" w14:paraId="35160BBD" w14:textId="3A668727" w:rsidTr="00B00BA3">
        <w:trPr>
          <w:trHeight w:val="20"/>
        </w:trPr>
        <w:tc>
          <w:tcPr>
            <w:tcW w:w="809" w:type="pct"/>
            <w:vAlign w:val="bottom"/>
          </w:tcPr>
          <w:p w14:paraId="4488E749" w14:textId="5405BD0D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เกตเวย์ สาขาเอกมัย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31DB19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bookmarkStart w:id="6" w:name="_Hlk70609855"/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ให้เช่าอสังหาริมทรัพย์</w:t>
            </w:r>
            <w:bookmarkEnd w:id="6"/>
          </w:p>
        </w:tc>
        <w:tc>
          <w:tcPr>
            <w:tcW w:w="85" w:type="pct"/>
            <w:shd w:val="clear" w:color="auto" w:fill="FFFFFF"/>
            <w:vAlign w:val="bottom"/>
          </w:tcPr>
          <w:p w14:paraId="3533A290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18F02F94" w14:textId="03997FF2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15DFC42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1DA3525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D9B59D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9" w:type="pct"/>
            <w:vAlign w:val="bottom"/>
          </w:tcPr>
          <w:p w14:paraId="6BD2F681" w14:textId="7322DC18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5" w:type="pct"/>
            <w:vAlign w:val="bottom"/>
          </w:tcPr>
          <w:p w14:paraId="1747ABCD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5" w:type="pct"/>
            <w:vAlign w:val="bottom"/>
          </w:tcPr>
          <w:p w14:paraId="3396918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100</w:t>
            </w:r>
          </w:p>
        </w:tc>
        <w:tc>
          <w:tcPr>
            <w:tcW w:w="83" w:type="pct"/>
            <w:vAlign w:val="bottom"/>
          </w:tcPr>
          <w:p w14:paraId="325A5292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E1E730B" w14:textId="6B5C4385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01305C32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74D8C8F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76" w:type="pct"/>
            <w:vAlign w:val="bottom"/>
          </w:tcPr>
          <w:p w14:paraId="563B89F0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727A6568" w14:textId="1BD2503F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6F1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6EC3883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2483633" w14:textId="3EEA2C92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77B9BDAD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FB94D80" w14:textId="6A23ED8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57807783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D60281D" w14:textId="46045A0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FC559F" w:rsidRPr="00A110E1" w14:paraId="68BC80F9" w14:textId="7CF8C130" w:rsidTr="00B00BA3">
        <w:trPr>
          <w:trHeight w:val="20"/>
        </w:trPr>
        <w:tc>
          <w:tcPr>
            <w:tcW w:w="809" w:type="pct"/>
            <w:vAlign w:val="bottom"/>
          </w:tcPr>
          <w:p w14:paraId="7990FBCC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เอดับบลิวซี คอนเน็กท์ </w:t>
            </w:r>
          </w:p>
          <w:p w14:paraId="29CD2309" w14:textId="0A910C4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510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ไลฟ์สไตล์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6F07087C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1" w:hanging="251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แพลตฟอร์มดิจิทัลเพื่อ </w:t>
            </w:r>
          </w:p>
          <w:p w14:paraId="3DC5CDC9" w14:textId="2C3B03A1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502" w:hanging="251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การพาณิชย์       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87476BA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2CE1AEA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6FBAE30" w14:textId="27EB5F1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10564181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D109E48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81BB213" w14:textId="190CD9EA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98B764B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1B627AA9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/>
                <w:szCs w:val="22"/>
              </w:rPr>
            </w:pPr>
          </w:p>
          <w:p w14:paraId="3645EA99" w14:textId="2C085546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208A6">
              <w:rPr>
                <w:rFonts w:ascii="Angsana New" w:hAnsi="Angsana New" w:hint="cs"/>
                <w:szCs w:val="22"/>
              </w:rPr>
              <w:t>100</w:t>
            </w:r>
          </w:p>
        </w:tc>
        <w:tc>
          <w:tcPr>
            <w:tcW w:w="85" w:type="pct"/>
            <w:vAlign w:val="bottom"/>
          </w:tcPr>
          <w:p w14:paraId="3345B0C5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6A4C143C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/>
                <w:szCs w:val="22"/>
              </w:rPr>
            </w:pPr>
          </w:p>
          <w:p w14:paraId="139B5075" w14:textId="2194F372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208A6">
              <w:rPr>
                <w:rFonts w:ascii="Angsana New" w:hAnsi="Angsana New" w:hint="cs"/>
                <w:szCs w:val="22"/>
              </w:rPr>
              <w:t>100</w:t>
            </w:r>
          </w:p>
        </w:tc>
        <w:tc>
          <w:tcPr>
            <w:tcW w:w="83" w:type="pct"/>
            <w:vAlign w:val="bottom"/>
          </w:tcPr>
          <w:p w14:paraId="486A58A4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4D97479E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2D77800" w14:textId="3FA34D71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0F236B79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3E58588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CDEC1C5" w14:textId="03B12801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76" w:type="pct"/>
            <w:vAlign w:val="bottom"/>
          </w:tcPr>
          <w:p w14:paraId="1E28B463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A99B7AC" w14:textId="5E465EB7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F3F16B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1948B07" w14:textId="3E757924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312CA3A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F5CDA3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AB1786C" w14:textId="282C5F5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  <w:tc>
          <w:tcPr>
            <w:tcW w:w="86" w:type="pct"/>
            <w:vAlign w:val="bottom"/>
          </w:tcPr>
          <w:p w14:paraId="20DDFDD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FFF3DC0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1FC1B7F" w14:textId="6DF0BBD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25</w:t>
            </w:r>
          </w:p>
        </w:tc>
      </w:tr>
      <w:tr w:rsidR="00FC559F" w:rsidRPr="00A110E1" w14:paraId="035C06B2" w14:textId="34968673" w:rsidTr="00B00BA3">
        <w:trPr>
          <w:trHeight w:val="20"/>
        </w:trPr>
        <w:tc>
          <w:tcPr>
            <w:tcW w:w="809" w:type="pct"/>
            <w:vAlign w:val="bottom"/>
          </w:tcPr>
          <w:p w14:paraId="22ACCB91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นิวมัลตี้ไมน์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A0A3DD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5F40600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D97091E" w14:textId="0BABFEA1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6457293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614977D2" w14:textId="4CD0EF85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5A86AE65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7BDD433C" w14:textId="56BC3AE4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208A6">
              <w:rPr>
                <w:rFonts w:ascii="Angsana New" w:hAnsi="Angsana New"/>
                <w:szCs w:val="22"/>
              </w:rPr>
              <w:t>405,000</w:t>
            </w:r>
          </w:p>
        </w:tc>
        <w:tc>
          <w:tcPr>
            <w:tcW w:w="85" w:type="pct"/>
            <w:vAlign w:val="bottom"/>
          </w:tcPr>
          <w:p w14:paraId="7269603C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4F9DDF59" w14:textId="5A042A2F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405,000</w:t>
            </w:r>
          </w:p>
        </w:tc>
        <w:tc>
          <w:tcPr>
            <w:tcW w:w="83" w:type="pct"/>
            <w:vAlign w:val="bottom"/>
          </w:tcPr>
          <w:p w14:paraId="768E356A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8A42CC7" w14:textId="76DEC81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204,221</w:t>
            </w:r>
          </w:p>
        </w:tc>
        <w:tc>
          <w:tcPr>
            <w:tcW w:w="86" w:type="pct"/>
            <w:vAlign w:val="bottom"/>
          </w:tcPr>
          <w:p w14:paraId="5D569F24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F24018A" w14:textId="6EB2648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204,221</w:t>
            </w:r>
          </w:p>
        </w:tc>
        <w:tc>
          <w:tcPr>
            <w:tcW w:w="76" w:type="pct"/>
            <w:vAlign w:val="bottom"/>
          </w:tcPr>
          <w:p w14:paraId="10BE2031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CEC2278" w14:textId="4CAC74A3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DF53523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ABA873A" w14:textId="3BB53857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6EAEF95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86DD5BB" w14:textId="4951C9F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204,221</w:t>
            </w:r>
          </w:p>
        </w:tc>
        <w:tc>
          <w:tcPr>
            <w:tcW w:w="86" w:type="pct"/>
            <w:vAlign w:val="bottom"/>
          </w:tcPr>
          <w:p w14:paraId="3130A38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74C1EB3" w14:textId="4763708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204,221</w:t>
            </w:r>
          </w:p>
        </w:tc>
      </w:tr>
      <w:tr w:rsidR="00FC559F" w:rsidRPr="00A110E1" w14:paraId="13344BBE" w14:textId="4DE93D20" w:rsidTr="00B00BA3">
        <w:trPr>
          <w:trHeight w:val="20"/>
        </w:trPr>
        <w:tc>
          <w:tcPr>
            <w:tcW w:w="809" w:type="pct"/>
            <w:vAlign w:val="bottom"/>
          </w:tcPr>
          <w:p w14:paraId="7A9C0AC8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55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ทีซีซี ลักซ์ชูรีโฮเทลส์ และ </w:t>
            </w:r>
          </w:p>
          <w:p w14:paraId="7C797BEE" w14:textId="3E9BD08A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510" w:hanging="255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รีสอร์ท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B944C2D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33B37C8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605410F9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1D7E0E6" w14:textId="141BF9ED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01DBD151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73B9FDF1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8F9CA58" w14:textId="55AD4842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51D47B78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0E2C1C37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F9191D8" w14:textId="4D432639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208A6">
              <w:rPr>
                <w:rFonts w:ascii="Angsana New" w:hAnsi="Angsana New"/>
                <w:szCs w:val="22"/>
              </w:rPr>
              <w:t>2,055,000</w:t>
            </w:r>
          </w:p>
        </w:tc>
        <w:tc>
          <w:tcPr>
            <w:tcW w:w="85" w:type="pct"/>
            <w:vAlign w:val="bottom"/>
          </w:tcPr>
          <w:p w14:paraId="6E94F0D8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31F57BC4" w14:textId="77777777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62E88574" w14:textId="414FEAF4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2,055,000</w:t>
            </w:r>
          </w:p>
        </w:tc>
        <w:tc>
          <w:tcPr>
            <w:tcW w:w="83" w:type="pct"/>
            <w:vAlign w:val="bottom"/>
          </w:tcPr>
          <w:p w14:paraId="0D549E11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240AD60" w14:textId="5BAFAEC4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1,213,477 </w:t>
            </w:r>
          </w:p>
        </w:tc>
        <w:tc>
          <w:tcPr>
            <w:tcW w:w="86" w:type="pct"/>
            <w:vAlign w:val="bottom"/>
          </w:tcPr>
          <w:p w14:paraId="0647DC06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0DD082BD" w14:textId="4CC810B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1,213,477 </w:t>
            </w:r>
          </w:p>
        </w:tc>
        <w:tc>
          <w:tcPr>
            <w:tcW w:w="76" w:type="pct"/>
            <w:vAlign w:val="bottom"/>
          </w:tcPr>
          <w:p w14:paraId="4FF97CA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21CE62BB" w14:textId="0F03691C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648ECA6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C1D05AB" w14:textId="323F286A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CAD9405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24CC74F4" w14:textId="61BF031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1,213,477 </w:t>
            </w:r>
          </w:p>
        </w:tc>
        <w:tc>
          <w:tcPr>
            <w:tcW w:w="86" w:type="pct"/>
            <w:vAlign w:val="bottom"/>
          </w:tcPr>
          <w:p w14:paraId="0480E57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1EFCF2E0" w14:textId="4CE03505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1,213,477 </w:t>
            </w:r>
          </w:p>
        </w:tc>
      </w:tr>
      <w:tr w:rsidR="00FC559F" w:rsidRPr="00A110E1" w14:paraId="67953818" w14:textId="72A7E073" w:rsidTr="00B00BA3">
        <w:trPr>
          <w:trHeight w:val="20"/>
        </w:trPr>
        <w:tc>
          <w:tcPr>
            <w:tcW w:w="809" w:type="pct"/>
            <w:vAlign w:val="bottom"/>
          </w:tcPr>
          <w:p w14:paraId="584A805E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D2B6B28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45BAA6F6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24A40582" w14:textId="5AEA1D1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43741369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7196C0C" w14:textId="3199E1F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0552FE73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5BF83F71" w14:textId="35BF73F2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8772F4">
              <w:rPr>
                <w:rFonts w:ascii="Angsana New" w:hAnsi="Angsana New" w:cs="Angsana New"/>
                <w:szCs w:val="22"/>
                <w:lang w:val="en-US" w:bidi="th-TH"/>
              </w:rPr>
              <w:t>2,003,000</w:t>
            </w:r>
          </w:p>
        </w:tc>
        <w:tc>
          <w:tcPr>
            <w:tcW w:w="85" w:type="pct"/>
            <w:vAlign w:val="bottom"/>
          </w:tcPr>
          <w:p w14:paraId="5DA6BEB2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60EE9B0A" w14:textId="5AE95B5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2,003,000</w:t>
            </w:r>
          </w:p>
        </w:tc>
        <w:tc>
          <w:tcPr>
            <w:tcW w:w="83" w:type="pct"/>
            <w:vAlign w:val="bottom"/>
          </w:tcPr>
          <w:p w14:paraId="3CBEA972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797759F2" w14:textId="7DD071E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886,</w:t>
            </w:r>
            <w:r w:rsidRPr="005208A6">
              <w:rPr>
                <w:rFonts w:ascii="Angsana New" w:hAnsi="Angsana New"/>
                <w:sz w:val="22"/>
                <w:szCs w:val="22"/>
              </w:rPr>
              <w:t>32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</w:p>
        </w:tc>
        <w:tc>
          <w:tcPr>
            <w:tcW w:w="86" w:type="pct"/>
            <w:vAlign w:val="bottom"/>
          </w:tcPr>
          <w:p w14:paraId="72C28974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C2020C0" w14:textId="3236562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886,</w:t>
            </w:r>
            <w:r w:rsidRPr="005208A6">
              <w:rPr>
                <w:rFonts w:ascii="Angsana New" w:hAnsi="Angsana New"/>
                <w:sz w:val="22"/>
                <w:szCs w:val="22"/>
              </w:rPr>
              <w:t>32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</w:p>
        </w:tc>
        <w:tc>
          <w:tcPr>
            <w:tcW w:w="76" w:type="pct"/>
            <w:vAlign w:val="bottom"/>
          </w:tcPr>
          <w:p w14:paraId="2ED7B14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E4F3776" w14:textId="10E40D20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C3662BA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75C171E3" w14:textId="3BFE36EF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E7B981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33CBD86D" w14:textId="77E77AAD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886,</w:t>
            </w:r>
            <w:r w:rsidRPr="005208A6">
              <w:rPr>
                <w:rFonts w:ascii="Angsana New" w:hAnsi="Angsana New"/>
                <w:sz w:val="22"/>
                <w:szCs w:val="22"/>
              </w:rPr>
              <w:t>32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</w:p>
        </w:tc>
        <w:tc>
          <w:tcPr>
            <w:tcW w:w="86" w:type="pct"/>
            <w:vAlign w:val="bottom"/>
          </w:tcPr>
          <w:p w14:paraId="0C29D59E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C663B32" w14:textId="505EDC14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 w:hint="cs"/>
                <w:sz w:val="22"/>
                <w:szCs w:val="22"/>
              </w:rPr>
              <w:t>886,</w:t>
            </w:r>
            <w:r w:rsidRPr="005208A6">
              <w:rPr>
                <w:rFonts w:ascii="Angsana New" w:hAnsi="Angsana New"/>
                <w:sz w:val="22"/>
                <w:szCs w:val="22"/>
              </w:rPr>
              <w:t>32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</w:p>
        </w:tc>
      </w:tr>
      <w:tr w:rsidR="00FC559F" w:rsidRPr="00A110E1" w14:paraId="73658DDD" w14:textId="046A289D" w:rsidTr="00B00BA3">
        <w:trPr>
          <w:trHeight w:val="20"/>
        </w:trPr>
        <w:tc>
          <w:tcPr>
            <w:tcW w:w="809" w:type="pct"/>
            <w:vAlign w:val="bottom"/>
          </w:tcPr>
          <w:p w14:paraId="6295E275" w14:textId="6C51667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สิริทรัพย์พัฒนา </w:t>
            </w:r>
            <w:r w:rsidRPr="005208A6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2B1D985E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296B1D46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D4ED914" w14:textId="626AEE12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24EA9528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5668DE8B" w14:textId="3F9C6174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02E717C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60C4669B" w14:textId="0CCFDE9D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208A6">
              <w:rPr>
                <w:rFonts w:ascii="Angsana New" w:hAnsi="Angsana New"/>
                <w:szCs w:val="22"/>
              </w:rPr>
              <w:t>16,000</w:t>
            </w:r>
          </w:p>
        </w:tc>
        <w:tc>
          <w:tcPr>
            <w:tcW w:w="85" w:type="pct"/>
            <w:vAlign w:val="bottom"/>
          </w:tcPr>
          <w:p w14:paraId="69A129DD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66CFF027" w14:textId="1CA7E729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16,000</w:t>
            </w:r>
          </w:p>
        </w:tc>
        <w:tc>
          <w:tcPr>
            <w:tcW w:w="83" w:type="pct"/>
            <w:vAlign w:val="bottom"/>
          </w:tcPr>
          <w:p w14:paraId="523D0573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0A06DB3B" w14:textId="40AE05C1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8,712</w:t>
            </w:r>
          </w:p>
        </w:tc>
        <w:tc>
          <w:tcPr>
            <w:tcW w:w="86" w:type="pct"/>
            <w:vAlign w:val="bottom"/>
          </w:tcPr>
          <w:p w14:paraId="441520BA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7995658B" w14:textId="52D177E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8,712</w:t>
            </w:r>
          </w:p>
        </w:tc>
        <w:tc>
          <w:tcPr>
            <w:tcW w:w="76" w:type="pct"/>
            <w:vAlign w:val="bottom"/>
          </w:tcPr>
          <w:p w14:paraId="1E85C086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3BF502AE" w14:textId="17D82FB6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F3CB6E4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05F44EFB" w14:textId="228E5328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0E99A80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198718C3" w14:textId="065A2474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8,712</w:t>
            </w:r>
          </w:p>
        </w:tc>
        <w:tc>
          <w:tcPr>
            <w:tcW w:w="86" w:type="pct"/>
            <w:vAlign w:val="bottom"/>
          </w:tcPr>
          <w:p w14:paraId="37E0FE7F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8F9CAF7" w14:textId="6AFECDDB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8,712</w:t>
            </w:r>
          </w:p>
        </w:tc>
      </w:tr>
      <w:tr w:rsidR="00FC559F" w:rsidRPr="00A110E1" w14:paraId="3BC94C2B" w14:textId="0496667C" w:rsidTr="00B00BA3">
        <w:trPr>
          <w:trHeight w:val="20"/>
        </w:trPr>
        <w:tc>
          <w:tcPr>
            <w:tcW w:w="809" w:type="pct"/>
            <w:vAlign w:val="bottom"/>
          </w:tcPr>
          <w:p w14:paraId="1A00479B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บริษัท ทีซีซีซีแอล จอมเทียน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17C7C394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5208A6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5A6B611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47A397F2" w14:textId="3B3C05E6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6A08FCB9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75D42EEE" w14:textId="6D537A7A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819459D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2C907A45" w14:textId="1D9BDC64" w:rsidR="00FC559F" w:rsidRPr="005208A6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</w:rPr>
              <w:t>1,010,000</w:t>
            </w:r>
          </w:p>
        </w:tc>
        <w:tc>
          <w:tcPr>
            <w:tcW w:w="85" w:type="pct"/>
            <w:vAlign w:val="bottom"/>
          </w:tcPr>
          <w:p w14:paraId="3DAF6190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0C3EA982" w14:textId="50F6C12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1,010,000</w:t>
            </w:r>
          </w:p>
        </w:tc>
        <w:tc>
          <w:tcPr>
            <w:tcW w:w="83" w:type="pct"/>
            <w:vAlign w:val="bottom"/>
          </w:tcPr>
          <w:p w14:paraId="5AF98BAF" w14:textId="77777777" w:rsidR="00FC559F" w:rsidRPr="005208A6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32709FE7" w14:textId="6F1F935A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824,412</w:t>
            </w:r>
          </w:p>
        </w:tc>
        <w:tc>
          <w:tcPr>
            <w:tcW w:w="86" w:type="pct"/>
            <w:vAlign w:val="bottom"/>
          </w:tcPr>
          <w:p w14:paraId="25B326E7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4E8386B" w14:textId="2F365593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824,412</w:t>
            </w:r>
          </w:p>
        </w:tc>
        <w:tc>
          <w:tcPr>
            <w:tcW w:w="76" w:type="pct"/>
            <w:vAlign w:val="bottom"/>
          </w:tcPr>
          <w:p w14:paraId="4A666D15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320B9CFA" w14:textId="5BAB1D9A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16CE169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31750A67" w14:textId="4918E153" w:rsidR="00FC559F" w:rsidRPr="005208A6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A2E371C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62BB025F" w14:textId="4B35354E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824,412</w:t>
            </w:r>
          </w:p>
        </w:tc>
        <w:tc>
          <w:tcPr>
            <w:tcW w:w="86" w:type="pct"/>
            <w:vAlign w:val="bottom"/>
          </w:tcPr>
          <w:p w14:paraId="2C9FC769" w14:textId="77777777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2E5E2093" w14:textId="35D61FDA" w:rsidR="00FC559F" w:rsidRPr="005208A6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824,412</w:t>
            </w:r>
          </w:p>
        </w:tc>
      </w:tr>
      <w:tr w:rsidR="00FC559F" w:rsidRPr="00A110E1" w14:paraId="1C311342" w14:textId="5736287D" w:rsidTr="00B00BA3">
        <w:trPr>
          <w:trHeight w:val="20"/>
        </w:trPr>
        <w:tc>
          <w:tcPr>
            <w:tcW w:w="809" w:type="pct"/>
          </w:tcPr>
          <w:p w14:paraId="6B593B7D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 ทีซีซี พัทยา 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94C0BD1" w14:textId="184F0A0F" w:rsidR="00FC559F" w:rsidRPr="00B40563" w:rsidRDefault="00FC559F" w:rsidP="00FC622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00"/>
                <w:tab w:val="left" w:pos="9900"/>
              </w:tabs>
              <w:spacing w:line="240" w:lineRule="auto"/>
              <w:ind w:left="259" w:right="-39" w:hanging="259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โครงการที่มีประโยชน์การใช้สอยแบ</w:t>
            </w:r>
            <w:r w:rsidR="00FC622D">
              <w:rPr>
                <w:rFonts w:ascii="Angsana New" w:hAnsi="Angsana New" w:hint="cs"/>
                <w:sz w:val="22"/>
                <w:szCs w:val="22"/>
                <w:cs/>
              </w:rPr>
              <w:t>บ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ผสมผสาน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56E2FDC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7D2AC905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F2EEA14" w14:textId="6D6ED13B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25.56</w:t>
            </w:r>
          </w:p>
        </w:tc>
        <w:tc>
          <w:tcPr>
            <w:tcW w:w="86" w:type="pct"/>
            <w:vAlign w:val="bottom"/>
          </w:tcPr>
          <w:p w14:paraId="45D6F554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3BC2364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A69ABFC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25.56</w:t>
            </w:r>
          </w:p>
        </w:tc>
        <w:tc>
          <w:tcPr>
            <w:tcW w:w="85" w:type="pct"/>
            <w:vAlign w:val="bottom"/>
          </w:tcPr>
          <w:p w14:paraId="22F7D018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17F6F1A0" w14:textId="7F62BA5F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B40563">
              <w:rPr>
                <w:rFonts w:ascii="Angsana New" w:hAnsi="Angsana New"/>
                <w:szCs w:val="22"/>
              </w:rPr>
              <w:t xml:space="preserve">2,000,000 </w:t>
            </w:r>
          </w:p>
        </w:tc>
        <w:tc>
          <w:tcPr>
            <w:tcW w:w="85" w:type="pct"/>
            <w:vAlign w:val="bottom"/>
          </w:tcPr>
          <w:p w14:paraId="77A056D8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3A69ACEC" w14:textId="0E26055F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 xml:space="preserve">2,000,000 </w:t>
            </w:r>
          </w:p>
        </w:tc>
        <w:tc>
          <w:tcPr>
            <w:tcW w:w="83" w:type="pct"/>
            <w:vAlign w:val="bottom"/>
          </w:tcPr>
          <w:p w14:paraId="031BB06E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584C2581" w14:textId="2964E686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1,003,604 </w:t>
            </w:r>
          </w:p>
        </w:tc>
        <w:tc>
          <w:tcPr>
            <w:tcW w:w="86" w:type="pct"/>
            <w:vAlign w:val="bottom"/>
          </w:tcPr>
          <w:p w14:paraId="7C47B2E2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54780A54" w14:textId="4A3CA7F5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1,003,604 </w:t>
            </w:r>
          </w:p>
        </w:tc>
        <w:tc>
          <w:tcPr>
            <w:tcW w:w="76" w:type="pct"/>
            <w:vAlign w:val="bottom"/>
          </w:tcPr>
          <w:p w14:paraId="2A3D15D2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3160C191" w14:textId="4E9B7788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D221AB7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5946827C" w14:textId="60B62F90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90B47E4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ED9C378" w14:textId="534ACFE5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1,003,604 </w:t>
            </w:r>
          </w:p>
        </w:tc>
        <w:tc>
          <w:tcPr>
            <w:tcW w:w="86" w:type="pct"/>
            <w:vAlign w:val="bottom"/>
          </w:tcPr>
          <w:p w14:paraId="285F1442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69C0386B" w14:textId="7949FF25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1,003,604 </w:t>
            </w:r>
          </w:p>
        </w:tc>
      </w:tr>
      <w:tr w:rsidR="00FC559F" w:rsidRPr="00A110E1" w14:paraId="4B908924" w14:textId="752D95BA" w:rsidTr="00B00BA3">
        <w:trPr>
          <w:trHeight w:val="20"/>
        </w:trPr>
        <w:tc>
          <w:tcPr>
            <w:tcW w:w="809" w:type="pct"/>
            <w:vAlign w:val="bottom"/>
          </w:tcPr>
          <w:p w14:paraId="21BC7D2E" w14:textId="4751E7EB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4056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โฮเทลส์</w:t>
            </w:r>
            <w:r w:rsidRPr="00B4056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เอเชียทีค</w:t>
            </w:r>
            <w:r w:rsidRPr="00B4056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71B1C03" w14:textId="77777777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460E71D0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3331006B" w14:textId="4F5DAD8F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79E9EA20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DC7C4FD" w14:textId="7D24B7C6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13DCDF07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1B64BD1A" w14:textId="0994CABF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</w:rPr>
              <w:t>200,100</w:t>
            </w:r>
          </w:p>
        </w:tc>
        <w:tc>
          <w:tcPr>
            <w:tcW w:w="85" w:type="pct"/>
            <w:vAlign w:val="bottom"/>
          </w:tcPr>
          <w:p w14:paraId="02B752B6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4DECAF70" w14:textId="08602071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200,100</w:t>
            </w:r>
          </w:p>
        </w:tc>
        <w:tc>
          <w:tcPr>
            <w:tcW w:w="83" w:type="pct"/>
            <w:vAlign w:val="bottom"/>
          </w:tcPr>
          <w:p w14:paraId="0C1332AF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578C29A2" w14:textId="1EEC5BDA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67,903</w:t>
            </w:r>
          </w:p>
        </w:tc>
        <w:tc>
          <w:tcPr>
            <w:tcW w:w="86" w:type="pct"/>
            <w:vAlign w:val="bottom"/>
          </w:tcPr>
          <w:p w14:paraId="3725FF53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7C0D3F7" w14:textId="428CB655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67,903</w:t>
            </w:r>
          </w:p>
        </w:tc>
        <w:tc>
          <w:tcPr>
            <w:tcW w:w="76" w:type="pct"/>
            <w:vAlign w:val="bottom"/>
          </w:tcPr>
          <w:p w14:paraId="7A4CDBFD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6ECCDDE" w14:textId="3BC996D0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E9F6976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470CBE10" w14:textId="704E1DDD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69D9BEA8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71D4C788" w14:textId="781666DE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67,903</w:t>
            </w:r>
          </w:p>
        </w:tc>
        <w:tc>
          <w:tcPr>
            <w:tcW w:w="86" w:type="pct"/>
            <w:vAlign w:val="bottom"/>
          </w:tcPr>
          <w:p w14:paraId="21944FDC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79701306" w14:textId="0B83ADC0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67,903</w:t>
            </w:r>
          </w:p>
        </w:tc>
      </w:tr>
      <w:tr w:rsidR="00FC559F" w:rsidRPr="00A110E1" w14:paraId="431F1441" w14:textId="5A701A20" w:rsidTr="00B00BA3">
        <w:trPr>
          <w:trHeight w:val="20"/>
        </w:trPr>
        <w:tc>
          <w:tcPr>
            <w:tcW w:w="809" w:type="pct"/>
            <w:vAlign w:val="bottom"/>
          </w:tcPr>
          <w:p w14:paraId="6D9D7EA2" w14:textId="77777777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รีเทล เวิลด์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8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4E100AE1" w14:textId="77777777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587E47A8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7F8FE3C6" w14:textId="57D81ACB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4E222AC6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0FCFD3E9" w14:textId="04AB23FD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33014D4A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53FED9D6" w14:textId="2C32BB28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</w:rPr>
              <w:t>3,000</w:t>
            </w:r>
          </w:p>
        </w:tc>
        <w:tc>
          <w:tcPr>
            <w:tcW w:w="85" w:type="pct"/>
            <w:vAlign w:val="bottom"/>
          </w:tcPr>
          <w:p w14:paraId="72F7CB4B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273EF34F" w14:textId="165C908E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83" w:type="pct"/>
            <w:vAlign w:val="bottom"/>
          </w:tcPr>
          <w:p w14:paraId="3508E94E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31EB1361" w14:textId="6C8C845F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177,993</w:t>
            </w:r>
          </w:p>
        </w:tc>
        <w:tc>
          <w:tcPr>
            <w:tcW w:w="86" w:type="pct"/>
            <w:vAlign w:val="bottom"/>
          </w:tcPr>
          <w:p w14:paraId="22533300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6CD85AC4" w14:textId="20EE9600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177,993</w:t>
            </w:r>
          </w:p>
        </w:tc>
        <w:tc>
          <w:tcPr>
            <w:tcW w:w="76" w:type="pct"/>
            <w:vAlign w:val="bottom"/>
          </w:tcPr>
          <w:p w14:paraId="30C6C826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4891F3FB" w14:textId="39746B4F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42906E3C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8509DC9" w14:textId="7FDCA228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08A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3ED63963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57FF4CF0" w14:textId="0E755B52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177,993</w:t>
            </w:r>
          </w:p>
        </w:tc>
        <w:tc>
          <w:tcPr>
            <w:tcW w:w="86" w:type="pct"/>
            <w:vAlign w:val="bottom"/>
          </w:tcPr>
          <w:p w14:paraId="12AB94C2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3CAB4EB" w14:textId="1FA02FC6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177,993</w:t>
            </w:r>
          </w:p>
        </w:tc>
      </w:tr>
      <w:tr w:rsidR="00FC559F" w:rsidRPr="00A110E1" w14:paraId="2B9D8543" w14:textId="3EDC4C9F" w:rsidTr="00B00BA3">
        <w:trPr>
          <w:trHeight w:val="20"/>
        </w:trPr>
        <w:tc>
          <w:tcPr>
            <w:tcW w:w="809" w:type="pct"/>
            <w:vAlign w:val="bottom"/>
          </w:tcPr>
          <w:p w14:paraId="1A58CF9E" w14:textId="77777777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คอนเซพ แลนด์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9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5C21973F" w14:textId="77777777" w:rsidR="00FC559F" w:rsidRPr="00B40563" w:rsidRDefault="00FC559F" w:rsidP="00FC559F">
            <w:pPr>
              <w:widowControl w:val="0"/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0FB4243B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CDEA4D5" w14:textId="1888C16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54663819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7083042D" w14:textId="34905A88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D441E2B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69464025" w14:textId="3142C918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</w:rPr>
              <w:t>280,000</w:t>
            </w:r>
          </w:p>
        </w:tc>
        <w:tc>
          <w:tcPr>
            <w:tcW w:w="85" w:type="pct"/>
            <w:vAlign w:val="bottom"/>
          </w:tcPr>
          <w:p w14:paraId="4717B444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736B72F6" w14:textId="5DBC0219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280,000</w:t>
            </w:r>
          </w:p>
        </w:tc>
        <w:tc>
          <w:tcPr>
            <w:tcW w:w="83" w:type="pct"/>
            <w:vAlign w:val="bottom"/>
          </w:tcPr>
          <w:p w14:paraId="7C263489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60BA5EA2" w14:textId="65BF29F8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255,010</w:t>
            </w:r>
          </w:p>
        </w:tc>
        <w:tc>
          <w:tcPr>
            <w:tcW w:w="86" w:type="pct"/>
            <w:vAlign w:val="bottom"/>
          </w:tcPr>
          <w:p w14:paraId="68CD5839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28BE67B6" w14:textId="6EB7ED74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255,010</w:t>
            </w:r>
          </w:p>
        </w:tc>
        <w:tc>
          <w:tcPr>
            <w:tcW w:w="76" w:type="pct"/>
            <w:vAlign w:val="bottom"/>
          </w:tcPr>
          <w:p w14:paraId="77EB8ADA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vAlign w:val="bottom"/>
          </w:tcPr>
          <w:p w14:paraId="014E0664" w14:textId="5C3F4AFC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24225457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pct"/>
            <w:vAlign w:val="bottom"/>
          </w:tcPr>
          <w:p w14:paraId="26D71D3A" w14:textId="4E45C567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15708507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vAlign w:val="bottom"/>
          </w:tcPr>
          <w:p w14:paraId="045DF4B0" w14:textId="473D1841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255,010</w:t>
            </w:r>
          </w:p>
        </w:tc>
        <w:tc>
          <w:tcPr>
            <w:tcW w:w="86" w:type="pct"/>
            <w:vAlign w:val="bottom"/>
          </w:tcPr>
          <w:p w14:paraId="70434888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vAlign w:val="bottom"/>
          </w:tcPr>
          <w:p w14:paraId="492560EC" w14:textId="089D7FA6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255,010</w:t>
            </w:r>
          </w:p>
        </w:tc>
      </w:tr>
      <w:tr w:rsidR="00FC559F" w:rsidRPr="00A110E1" w14:paraId="11C4F1CF" w14:textId="77777777" w:rsidTr="00B00BA3">
        <w:trPr>
          <w:trHeight w:val="20"/>
        </w:trPr>
        <w:tc>
          <w:tcPr>
            <w:tcW w:w="809" w:type="pct"/>
            <w:vAlign w:val="bottom"/>
          </w:tcPr>
          <w:p w14:paraId="656D8D3D" w14:textId="43719153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โฮเทลส์ เวิลด์ </w:t>
            </w:r>
            <w:r w:rsidRPr="00B40563">
              <w:rPr>
                <w:rFonts w:ascii="Angsana New" w:hAnsi="Angsana New" w:hint="cs"/>
                <w:sz w:val="22"/>
                <w:szCs w:val="22"/>
              </w:rPr>
              <w:t xml:space="preserve">7 </w:t>
            </w: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572" w:type="pct"/>
            <w:shd w:val="clear" w:color="auto" w:fill="FFFFFF"/>
            <w:vAlign w:val="bottom"/>
          </w:tcPr>
          <w:p w14:paraId="36D038B9" w14:textId="116C32D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rPr>
                <w:rFonts w:ascii="Angsana New" w:hAnsi="Angsana New"/>
                <w:sz w:val="22"/>
                <w:szCs w:val="22"/>
                <w:cs/>
              </w:rPr>
            </w:pPr>
            <w:r w:rsidRPr="00B40563">
              <w:rPr>
                <w:rFonts w:ascii="Angsana New" w:hAnsi="Angsana New" w:hint="cs"/>
                <w:sz w:val="22"/>
                <w:szCs w:val="22"/>
                <w:cs/>
              </w:rPr>
              <w:t>กิจการโรงแรม</w:t>
            </w:r>
          </w:p>
        </w:tc>
        <w:tc>
          <w:tcPr>
            <w:tcW w:w="85" w:type="pct"/>
            <w:shd w:val="clear" w:color="auto" w:fill="FFFFFF"/>
            <w:vAlign w:val="bottom"/>
          </w:tcPr>
          <w:p w14:paraId="6D1CE9B2" w14:textId="77777777" w:rsidR="00FC559F" w:rsidRPr="002C43CE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255" w:right="-79" w:hanging="27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60" w:type="pct"/>
            <w:shd w:val="clear" w:color="auto" w:fill="FFFFFF"/>
            <w:vAlign w:val="bottom"/>
          </w:tcPr>
          <w:p w14:paraId="093E3F5D" w14:textId="51705639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6" w:type="pct"/>
            <w:vAlign w:val="bottom"/>
          </w:tcPr>
          <w:p w14:paraId="34118344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right="-79"/>
              <w:jc w:val="righ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  <w:vAlign w:val="bottom"/>
          </w:tcPr>
          <w:p w14:paraId="1EE58F30" w14:textId="7EE72384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40563">
              <w:rPr>
                <w:rFonts w:ascii="Angsana New" w:hAnsi="Angsana New"/>
                <w:sz w:val="22"/>
                <w:szCs w:val="22"/>
              </w:rPr>
              <w:t>25.00</w:t>
            </w:r>
          </w:p>
        </w:tc>
        <w:tc>
          <w:tcPr>
            <w:tcW w:w="85" w:type="pct"/>
            <w:vAlign w:val="bottom"/>
          </w:tcPr>
          <w:p w14:paraId="67B2E2DA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255" w:right="-79" w:hanging="27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54B5AACC" w14:textId="6A297635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</w:rPr>
              <w:t>6,000</w:t>
            </w:r>
          </w:p>
        </w:tc>
        <w:tc>
          <w:tcPr>
            <w:tcW w:w="85" w:type="pct"/>
            <w:vAlign w:val="bottom"/>
          </w:tcPr>
          <w:p w14:paraId="586639A3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255" w:right="-79" w:hanging="27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64BE00C6" w14:textId="64B745E5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</w:p>
        </w:tc>
        <w:tc>
          <w:tcPr>
            <w:tcW w:w="83" w:type="pct"/>
            <w:vAlign w:val="bottom"/>
          </w:tcPr>
          <w:p w14:paraId="68308E9C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vAlign w:val="bottom"/>
          </w:tcPr>
          <w:p w14:paraId="29DBD8FB" w14:textId="71B9F9DD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340,280</w:t>
            </w:r>
          </w:p>
        </w:tc>
        <w:tc>
          <w:tcPr>
            <w:tcW w:w="86" w:type="pct"/>
            <w:vAlign w:val="bottom"/>
          </w:tcPr>
          <w:p w14:paraId="721FD4A5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0" w:type="pct"/>
            <w:vAlign w:val="bottom"/>
          </w:tcPr>
          <w:p w14:paraId="4A2DB860" w14:textId="442A2465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340,280</w:t>
            </w:r>
          </w:p>
        </w:tc>
        <w:tc>
          <w:tcPr>
            <w:tcW w:w="76" w:type="pct"/>
            <w:vAlign w:val="bottom"/>
          </w:tcPr>
          <w:p w14:paraId="57070D38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bottom"/>
          </w:tcPr>
          <w:p w14:paraId="44930F16" w14:textId="41F501B6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58B68E7D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vAlign w:val="bottom"/>
          </w:tcPr>
          <w:p w14:paraId="6E8546E5" w14:textId="65B2D768" w:rsidR="00FC559F" w:rsidRPr="00B40563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6" w:type="pct"/>
            <w:vAlign w:val="bottom"/>
          </w:tcPr>
          <w:p w14:paraId="09FDB834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vAlign w:val="bottom"/>
          </w:tcPr>
          <w:p w14:paraId="659063DA" w14:textId="0DD849B0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340,280</w:t>
            </w:r>
          </w:p>
        </w:tc>
        <w:tc>
          <w:tcPr>
            <w:tcW w:w="86" w:type="pct"/>
            <w:vAlign w:val="bottom"/>
          </w:tcPr>
          <w:p w14:paraId="6F538E8A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vAlign w:val="bottom"/>
          </w:tcPr>
          <w:p w14:paraId="739036FF" w14:textId="0C22327B" w:rsidR="00FC559F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ind w:left="255" w:hanging="27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340,280</w:t>
            </w:r>
          </w:p>
        </w:tc>
      </w:tr>
      <w:tr w:rsidR="00FC559F" w:rsidRPr="00A110E1" w14:paraId="71CC6401" w14:textId="77777777" w:rsidTr="00B00BA3">
        <w:trPr>
          <w:trHeight w:val="420"/>
        </w:trPr>
        <w:tc>
          <w:tcPr>
            <w:tcW w:w="809" w:type="pct"/>
            <w:vAlign w:val="bottom"/>
          </w:tcPr>
          <w:p w14:paraId="279F9CA8" w14:textId="77514943" w:rsidR="00FC559F" w:rsidRPr="002C43CE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2C43C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72" w:type="pct"/>
            <w:shd w:val="clear" w:color="auto" w:fill="FFFFFF"/>
          </w:tcPr>
          <w:p w14:paraId="3149AEAD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" w:type="pct"/>
            <w:shd w:val="clear" w:color="auto" w:fill="FFFFFF"/>
          </w:tcPr>
          <w:p w14:paraId="72BEEDEC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0" w:type="pct"/>
            <w:shd w:val="clear" w:color="auto" w:fill="FFFFFF"/>
          </w:tcPr>
          <w:p w14:paraId="21BA7717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" w:type="pct"/>
          </w:tcPr>
          <w:p w14:paraId="097766AE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261" w:type="pct"/>
          </w:tcPr>
          <w:p w14:paraId="44AAD2F7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pct"/>
          </w:tcPr>
          <w:p w14:paraId="686C1895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9" w:type="pct"/>
            <w:vAlign w:val="bottom"/>
          </w:tcPr>
          <w:p w14:paraId="15F7F794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center" w:pos="329"/>
                <w:tab w:val="right" w:pos="737"/>
                <w:tab w:val="left" w:pos="990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5" w:type="pct"/>
          </w:tcPr>
          <w:p w14:paraId="64E1AE5F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5" w:type="pct"/>
            <w:vAlign w:val="bottom"/>
          </w:tcPr>
          <w:p w14:paraId="40EB68E6" w14:textId="77777777" w:rsidR="00FC559F" w:rsidRPr="00B40563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" w:type="pct"/>
          </w:tcPr>
          <w:p w14:paraId="22241919" w14:textId="77777777" w:rsidR="00FC559F" w:rsidRPr="00B40563" w:rsidRDefault="00FC559F" w:rsidP="00FC559F">
            <w:pPr>
              <w:pStyle w:val="acctfourfigures"/>
              <w:tabs>
                <w:tab w:val="clear" w:pos="765"/>
                <w:tab w:val="decimal" w:pos="753"/>
                <w:tab w:val="left" w:pos="9900"/>
              </w:tabs>
              <w:spacing w:line="240" w:lineRule="auto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9E1" w14:textId="6B7589D6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29,755,968</w:t>
            </w:r>
          </w:p>
        </w:tc>
        <w:tc>
          <w:tcPr>
            <w:tcW w:w="86" w:type="pct"/>
          </w:tcPr>
          <w:p w14:paraId="7D2D669C" w14:textId="77777777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661C3" w14:textId="4745F7B5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5299">
              <w:rPr>
                <w:rFonts w:ascii="Angsana New" w:hAnsi="Angsana New"/>
                <w:b/>
                <w:bCs/>
                <w:sz w:val="22"/>
                <w:szCs w:val="22"/>
              </w:rPr>
              <w:t>29,755,968</w:t>
            </w:r>
          </w:p>
        </w:tc>
        <w:tc>
          <w:tcPr>
            <w:tcW w:w="76" w:type="pct"/>
          </w:tcPr>
          <w:p w14:paraId="42A14FAE" w14:textId="77777777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A97E2" w14:textId="6D312B00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(81,793)</w:t>
            </w:r>
          </w:p>
        </w:tc>
        <w:tc>
          <w:tcPr>
            <w:tcW w:w="86" w:type="pct"/>
          </w:tcPr>
          <w:p w14:paraId="1721927E" w14:textId="77777777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DB9FF" w14:textId="75A55EC7" w:rsidR="00FC559F" w:rsidRPr="008D3E5F" w:rsidRDefault="00FC559F" w:rsidP="00FC5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552"/>
              </w:tabs>
              <w:spacing w:line="240" w:lineRule="auto"/>
              <w:ind w:right="-733" w:hanging="55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D3E5F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86" w:type="pct"/>
          </w:tcPr>
          <w:p w14:paraId="09D55DC2" w14:textId="77777777" w:rsidR="00FC559F" w:rsidRPr="00A32444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A812A" w14:textId="29484780" w:rsidR="00FC559F" w:rsidRPr="00A32444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32444">
              <w:rPr>
                <w:rFonts w:ascii="Angsana New" w:hAnsi="Angsana New"/>
                <w:b/>
                <w:bCs/>
                <w:sz w:val="22"/>
                <w:szCs w:val="22"/>
              </w:rPr>
              <w:t>29,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674</w:t>
            </w:r>
            <w:r w:rsidRPr="00A32444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175</w:t>
            </w:r>
          </w:p>
        </w:tc>
        <w:tc>
          <w:tcPr>
            <w:tcW w:w="86" w:type="pct"/>
          </w:tcPr>
          <w:p w14:paraId="4BBA101C" w14:textId="77777777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8D292" w14:textId="4BFD7301" w:rsidR="00FC559F" w:rsidRPr="00C65299" w:rsidRDefault="00FC559F" w:rsidP="00FC559F">
            <w:pPr>
              <w:tabs>
                <w:tab w:val="clear" w:pos="227"/>
                <w:tab w:val="clear" w:pos="454"/>
                <w:tab w:val="left" w:pos="990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C65299">
              <w:rPr>
                <w:rFonts w:ascii="Angsana New" w:hAnsi="Angsana New"/>
                <w:b/>
                <w:bCs/>
                <w:sz w:val="22"/>
                <w:szCs w:val="22"/>
              </w:rPr>
              <w:t>29,755,968</w:t>
            </w:r>
          </w:p>
        </w:tc>
      </w:tr>
    </w:tbl>
    <w:p w14:paraId="222C0DB5" w14:textId="77777777" w:rsidR="0032781F" w:rsidRDefault="0032781F" w:rsidP="00F9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7773F041" w14:textId="63612DEF" w:rsidR="00B1011A" w:rsidRPr="00A110E1" w:rsidRDefault="00B1011A" w:rsidP="00F9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  <w:cs/>
        </w:rPr>
      </w:pPr>
      <w:r w:rsidRPr="00A110E1">
        <w:rPr>
          <w:rFonts w:ascii="Angsana New" w:hAnsi="Angsana New" w:hint="cs"/>
          <w:sz w:val="30"/>
          <w:szCs w:val="30"/>
          <w:cs/>
        </w:rPr>
        <w:t>ไม่มีเงินปันผลรับจากบริษัทย่อยสำหรับ</w:t>
      </w:r>
      <w:r w:rsidR="00274853" w:rsidRPr="00A110E1">
        <w:rPr>
          <w:rFonts w:ascii="Angsana New" w:hAnsi="Angsana New" w:hint="cs"/>
          <w:sz w:val="30"/>
          <w:szCs w:val="30"/>
          <w:cs/>
        </w:rPr>
        <w:t>งวด</w:t>
      </w:r>
      <w:r w:rsidRPr="00A110E1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Pr="00A110E1">
        <w:rPr>
          <w:rFonts w:ascii="Angsana New" w:hAnsi="Angsana New"/>
          <w:sz w:val="30"/>
          <w:szCs w:val="30"/>
        </w:rPr>
        <w:t xml:space="preserve">31 </w:t>
      </w:r>
      <w:r w:rsidRPr="00A110E1">
        <w:rPr>
          <w:rFonts w:ascii="Angsana New" w:hAnsi="Angsana New" w:hint="cs"/>
          <w:sz w:val="30"/>
          <w:szCs w:val="30"/>
          <w:cs/>
        </w:rPr>
        <w:t>มีนาคม</w:t>
      </w:r>
      <w:r w:rsidR="00093F51">
        <w:rPr>
          <w:rFonts w:ascii="Angsana New" w:hAnsi="Angsana New"/>
          <w:sz w:val="30"/>
          <w:szCs w:val="30"/>
        </w:rPr>
        <w:t xml:space="preserve"> 2564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 w:hint="cs"/>
          <w:sz w:val="30"/>
          <w:szCs w:val="30"/>
          <w:cs/>
        </w:rPr>
        <w:t xml:space="preserve">และ </w:t>
      </w:r>
      <w:r w:rsidR="00093F51">
        <w:rPr>
          <w:rFonts w:ascii="Angsana New" w:hAnsi="Angsana New"/>
          <w:sz w:val="30"/>
          <w:szCs w:val="30"/>
        </w:rPr>
        <w:t>2563</w:t>
      </w:r>
      <w:r w:rsidRPr="00A110E1">
        <w:rPr>
          <w:rFonts w:ascii="Angsana New" w:hAnsi="Angsana New"/>
          <w:sz w:val="30"/>
          <w:szCs w:val="30"/>
        </w:rPr>
        <w:t xml:space="preserve"> </w:t>
      </w:r>
    </w:p>
    <w:p w14:paraId="35D4E6B3" w14:textId="77777777" w:rsidR="000D7216" w:rsidRPr="00A110E1" w:rsidRDefault="000D7216" w:rsidP="00F973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5E99F6FD" w14:textId="0586DE11" w:rsidR="00E07024" w:rsidRDefault="00B1011A" w:rsidP="00327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/>
          <w:sz w:val="30"/>
          <w:szCs w:val="30"/>
          <w:cs/>
        </w:rPr>
        <w:t>บริษัทย่อย</w:t>
      </w:r>
      <w:r w:rsidRPr="00A110E1">
        <w:rPr>
          <w:rFonts w:ascii="Angsana New" w:hAnsi="Angsana New" w:hint="cs"/>
          <w:sz w:val="30"/>
          <w:szCs w:val="30"/>
          <w:cs/>
        </w:rPr>
        <w:t>ทั้งหมด</w:t>
      </w:r>
      <w:r w:rsidRPr="00A110E1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2201ED85" w14:textId="72931526" w:rsidR="007107EA" w:rsidRDefault="007107EA" w:rsidP="00327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0F9F52C9" w14:textId="77777777" w:rsidR="007107EA" w:rsidRPr="007107EA" w:rsidRDefault="007107EA" w:rsidP="00327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2747B8BC" w14:textId="77777777" w:rsidR="007107EA" w:rsidRDefault="007107EA" w:rsidP="00327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</w:p>
    <w:p w14:paraId="03C9A147" w14:textId="02B9A6FC" w:rsidR="007107EA" w:rsidRPr="00A110E1" w:rsidRDefault="007107EA" w:rsidP="00327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  <w:cs/>
        </w:rPr>
        <w:sectPr w:rsidR="007107EA" w:rsidRPr="00A110E1" w:rsidSect="00621170">
          <w:footerReference w:type="default" r:id="rId10"/>
          <w:pgSz w:w="16840" w:h="11907" w:orient="landscape" w:code="9"/>
          <w:pgMar w:top="691" w:right="1152" w:bottom="576" w:left="1152" w:header="720" w:footer="444" w:gutter="0"/>
          <w:cols w:space="708"/>
          <w:docGrid w:linePitch="360"/>
        </w:sectPr>
      </w:pPr>
    </w:p>
    <w:bookmarkEnd w:id="5"/>
    <w:p w14:paraId="1D2A9DD1" w14:textId="21D4D512" w:rsidR="007107EA" w:rsidRPr="00BC1C2F" w:rsidRDefault="007107EA" w:rsidP="007C5A64">
      <w:pPr>
        <w:tabs>
          <w:tab w:val="left" w:pos="540"/>
          <w:tab w:val="left" w:pos="1080"/>
        </w:tabs>
        <w:ind w:firstLine="180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sz w:val="30"/>
          <w:szCs w:val="30"/>
        </w:rPr>
        <w:tab/>
      </w:r>
      <w:r>
        <w:rPr>
          <w:rFonts w:asciiTheme="majorBidi" w:hAnsiTheme="majorBidi" w:cstheme="majorBidi"/>
          <w:i/>
          <w:iCs/>
          <w:sz w:val="30"/>
          <w:szCs w:val="30"/>
        </w:rPr>
        <w:tab/>
        <w:t xml:space="preserve">  </w:t>
      </w:r>
      <w:r w:rsidRPr="00BC1C2F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การด้อยค่าของเงินลงทุนในบริษัท</w:t>
      </w:r>
      <w:r w:rsidRPr="00BC1C2F">
        <w:rPr>
          <w:rFonts w:asciiTheme="majorBidi" w:hAnsiTheme="majorBidi" w:cstheme="majorBidi" w:hint="cs"/>
          <w:i/>
          <w:iCs/>
          <w:sz w:val="30"/>
          <w:szCs w:val="30"/>
          <w:cs/>
        </w:rPr>
        <w:t>ย่อย</w:t>
      </w:r>
    </w:p>
    <w:p w14:paraId="306A8AE7" w14:textId="77777777" w:rsidR="00E272CD" w:rsidRPr="00BC1C2F" w:rsidRDefault="00E272CD" w:rsidP="007107EA">
      <w:pPr>
        <w:tabs>
          <w:tab w:val="clear" w:pos="454"/>
          <w:tab w:val="clear" w:pos="907"/>
          <w:tab w:val="left" w:pos="900"/>
          <w:tab w:val="left" w:pos="2160"/>
          <w:tab w:val="right" w:pos="7200"/>
          <w:tab w:val="right" w:pos="8540"/>
        </w:tabs>
        <w:spacing w:line="240" w:lineRule="auto"/>
        <w:ind w:left="990" w:right="27"/>
        <w:jc w:val="thaiDistribute"/>
        <w:rPr>
          <w:rFonts w:asciiTheme="majorBidi" w:hAnsiTheme="majorBidi"/>
          <w:sz w:val="20"/>
          <w:szCs w:val="20"/>
        </w:rPr>
      </w:pPr>
    </w:p>
    <w:p w14:paraId="53D426BA" w14:textId="5A528048" w:rsidR="007107EA" w:rsidRDefault="000F7074" w:rsidP="007107EA">
      <w:pPr>
        <w:tabs>
          <w:tab w:val="clear" w:pos="454"/>
          <w:tab w:val="clear" w:pos="907"/>
          <w:tab w:val="left" w:pos="900"/>
          <w:tab w:val="left" w:pos="2160"/>
          <w:tab w:val="right" w:pos="7200"/>
          <w:tab w:val="right" w:pos="8540"/>
        </w:tabs>
        <w:spacing w:line="240" w:lineRule="auto"/>
        <w:ind w:left="990" w:right="27"/>
        <w:jc w:val="thaiDistribute"/>
        <w:rPr>
          <w:rFonts w:asciiTheme="majorBidi" w:hAnsiTheme="majorBidi"/>
          <w:sz w:val="30"/>
          <w:szCs w:val="30"/>
        </w:rPr>
      </w:pPr>
      <w:r w:rsidRPr="00BC1C2F">
        <w:rPr>
          <w:rFonts w:asciiTheme="majorBidi" w:hAnsiTheme="majorBidi" w:hint="cs"/>
          <w:sz w:val="30"/>
          <w:szCs w:val="30"/>
          <w:cs/>
        </w:rPr>
        <w:t>ในระหว่างงวดสามเดือนสิ้นสุดวันที่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="00BC1C2F" w:rsidRPr="00BC1C2F">
        <w:rPr>
          <w:rFonts w:asciiTheme="majorBidi" w:hAnsiTheme="majorBidi"/>
          <w:sz w:val="30"/>
          <w:szCs w:val="30"/>
        </w:rPr>
        <w:t>31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มีนาคม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="00BC1C2F" w:rsidRPr="00BC1C2F">
        <w:rPr>
          <w:rFonts w:asciiTheme="majorBidi" w:hAnsiTheme="majorBidi"/>
          <w:sz w:val="30"/>
          <w:szCs w:val="30"/>
        </w:rPr>
        <w:t>2564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ผู้บริหารได้มีการทบทวนและทดสอบการด้อยค่าของเงินลงทุนในบริษัทย่อย</w:t>
      </w:r>
      <w:r w:rsidR="0045299A">
        <w:rPr>
          <w:rFonts w:asciiTheme="majorBidi" w:hAnsiTheme="majorBidi"/>
          <w:sz w:val="30"/>
          <w:szCs w:val="30"/>
        </w:rPr>
        <w:t xml:space="preserve"> </w:t>
      </w:r>
      <w:r w:rsidR="00BC1C2F" w:rsidRPr="00BC1C2F">
        <w:rPr>
          <w:rFonts w:asciiTheme="majorBidi" w:hAnsiTheme="majorBidi" w:hint="cs"/>
          <w:sz w:val="30"/>
          <w:szCs w:val="30"/>
          <w:cs/>
        </w:rPr>
        <w:t>บริษัท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ฟีนิกซ์บอกซ์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จำกัด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พบว่ามูลค่าที่คาดว่าจะได้รับคืนต่ำกว่ามูลค่าตามบัญชีของสินทรัพย์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ส่งผลให้บริษัทรับรู้ผลขาดทุนจากการด้อยค่าเป็นจำนวนเงิน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="00BC1C2F" w:rsidRPr="00BC1C2F">
        <w:rPr>
          <w:rFonts w:asciiTheme="majorBidi" w:hAnsiTheme="majorBidi"/>
          <w:sz w:val="30"/>
          <w:szCs w:val="30"/>
        </w:rPr>
        <w:t>81</w:t>
      </w:r>
      <w:r w:rsidRPr="00BC1C2F">
        <w:rPr>
          <w:rFonts w:asciiTheme="majorBidi" w:hAnsiTheme="majorBidi"/>
          <w:sz w:val="30"/>
          <w:szCs w:val="30"/>
          <w:cs/>
        </w:rPr>
        <w:t>.</w:t>
      </w:r>
      <w:r w:rsidR="00BC1C2F" w:rsidRPr="00BC1C2F">
        <w:rPr>
          <w:rFonts w:asciiTheme="majorBidi" w:hAnsiTheme="majorBidi"/>
          <w:sz w:val="30"/>
          <w:szCs w:val="30"/>
        </w:rPr>
        <w:t>79</w:t>
      </w:r>
      <w:r w:rsidRPr="00BC1C2F">
        <w:rPr>
          <w:rFonts w:asciiTheme="majorBidi" w:hAnsiTheme="majorBidi"/>
          <w:sz w:val="30"/>
          <w:szCs w:val="30"/>
          <w:cs/>
        </w:rPr>
        <w:t xml:space="preserve"> </w:t>
      </w:r>
      <w:r w:rsidRPr="00BC1C2F">
        <w:rPr>
          <w:rFonts w:asciiTheme="majorBidi" w:hAnsiTheme="majorBidi" w:hint="cs"/>
          <w:sz w:val="30"/>
          <w:szCs w:val="30"/>
          <w:cs/>
        </w:rPr>
        <w:t>ล้านบาทในงบกำไรขาดทุน</w:t>
      </w:r>
      <w:r w:rsidR="00EA0AAA">
        <w:rPr>
          <w:rFonts w:asciiTheme="majorBidi" w:hAnsiTheme="majorBidi" w:hint="cs"/>
          <w:sz w:val="30"/>
          <w:szCs w:val="30"/>
          <w:cs/>
        </w:rPr>
        <w:t>เบ็ดเสร็จ</w:t>
      </w:r>
      <w:r w:rsidRPr="00BC1C2F">
        <w:rPr>
          <w:rFonts w:asciiTheme="majorBidi" w:hAnsiTheme="majorBidi" w:hint="cs"/>
          <w:sz w:val="30"/>
          <w:szCs w:val="30"/>
          <w:cs/>
        </w:rPr>
        <w:t>เฉพาะกิจการ</w:t>
      </w:r>
    </w:p>
    <w:p w14:paraId="4701408F" w14:textId="77777777" w:rsidR="007107EA" w:rsidRPr="00CA089E" w:rsidRDefault="007107EA" w:rsidP="00710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/>
        <w:rPr>
          <w:rFonts w:ascii="Angsana New" w:hAnsi="Angsana New"/>
          <w:b/>
          <w:bCs/>
          <w:sz w:val="20"/>
          <w:szCs w:val="20"/>
        </w:rPr>
      </w:pPr>
    </w:p>
    <w:p w14:paraId="557834B1" w14:textId="4D336046" w:rsidR="000A1DDD" w:rsidRPr="00A110E1" w:rsidRDefault="000A1DDD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  <w:cs/>
        </w:rPr>
      </w:pPr>
      <w:r w:rsidRPr="00A110E1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A110E1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A110E1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260"/>
        <w:gridCol w:w="1800"/>
      </w:tblGrid>
      <w:tr w:rsidR="00624F9B" w:rsidRPr="00C56E3C" w14:paraId="16D0EF05" w14:textId="77777777" w:rsidTr="00624F9B">
        <w:trPr>
          <w:tblHeader/>
        </w:trPr>
        <w:tc>
          <w:tcPr>
            <w:tcW w:w="6030" w:type="dxa"/>
            <w:vAlign w:val="bottom"/>
          </w:tcPr>
          <w:p w14:paraId="04D8926A" w14:textId="77777777" w:rsidR="00624F9B" w:rsidRPr="00C56E3C" w:rsidRDefault="00624F9B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7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C56E3C" w:rsidRDefault="00624F9B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380F62" w:rsidRDefault="00624F9B" w:rsidP="00624F9B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0F6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C56E3C" w14:paraId="4ADAA503" w14:textId="77777777" w:rsidTr="00624F9B">
        <w:trPr>
          <w:tblHeader/>
        </w:trPr>
        <w:tc>
          <w:tcPr>
            <w:tcW w:w="6030" w:type="dxa"/>
            <w:vAlign w:val="bottom"/>
          </w:tcPr>
          <w:p w14:paraId="1C7636D0" w14:textId="77777777" w:rsidR="00AC2B68" w:rsidRPr="00C56E3C" w:rsidRDefault="00AC2B68" w:rsidP="00CF2BA0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C56E3C" w:rsidRDefault="00AC2B68" w:rsidP="002F6E28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5727F2" w:rsidRDefault="00AC2B68" w:rsidP="00AC2B68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727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380F62" w:rsidRDefault="00AC2B68" w:rsidP="00AC2B68">
            <w:pPr>
              <w:ind w:left="547" w:hanging="4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27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C56E3C" w14:paraId="6ED0E8F2" w14:textId="77777777" w:rsidTr="00624F9B">
        <w:trPr>
          <w:tblHeader/>
        </w:trPr>
        <w:tc>
          <w:tcPr>
            <w:tcW w:w="6030" w:type="dxa"/>
            <w:vAlign w:val="bottom"/>
          </w:tcPr>
          <w:p w14:paraId="2A7060A4" w14:textId="77777777" w:rsidR="00624F9B" w:rsidRPr="00C56E3C" w:rsidRDefault="00624F9B" w:rsidP="002C43CE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12DB4C9B" w:rsidR="00624F9B" w:rsidRPr="00C56E3C" w:rsidRDefault="00624F9B" w:rsidP="00624F9B">
            <w:pPr>
              <w:ind w:left="547" w:right="-471" w:hanging="3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00" w:type="dxa"/>
          </w:tcPr>
          <w:p w14:paraId="2DE17E7C" w14:textId="22444C8E" w:rsidR="00624F9B" w:rsidRPr="00C56E3C" w:rsidRDefault="00624F9B" w:rsidP="00624F9B">
            <w:pPr>
              <w:spacing w:line="240" w:lineRule="auto"/>
              <w:ind w:left="250" w:firstLine="265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56E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9B" w:rsidRPr="00C56E3C" w14:paraId="30EA6D8A" w14:textId="77777777" w:rsidTr="00624F9B">
        <w:trPr>
          <w:tblHeader/>
        </w:trPr>
        <w:tc>
          <w:tcPr>
            <w:tcW w:w="6030" w:type="dxa"/>
            <w:vAlign w:val="bottom"/>
          </w:tcPr>
          <w:p w14:paraId="686E5BDF" w14:textId="77777777" w:rsidR="00624F9B" w:rsidRPr="00C56E3C" w:rsidRDefault="00624F9B" w:rsidP="002C43CE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C757AB" w14:textId="77777777" w:rsidR="00624F9B" w:rsidRPr="00C56E3C" w:rsidRDefault="00624F9B" w:rsidP="00624F9B">
            <w:pPr>
              <w:ind w:left="547" w:right="-471" w:hanging="3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531663" w14:textId="77777777" w:rsidR="00624F9B" w:rsidRPr="00C56E3C" w:rsidRDefault="00624F9B" w:rsidP="002C43CE">
            <w:pPr>
              <w:ind w:left="5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24F9B" w:rsidRPr="00C56E3C" w14:paraId="36043E5D" w14:textId="77777777" w:rsidTr="00624F9B">
        <w:tc>
          <w:tcPr>
            <w:tcW w:w="6030" w:type="dxa"/>
            <w:vAlign w:val="bottom"/>
          </w:tcPr>
          <w:p w14:paraId="2C790912" w14:textId="7C0AF2CB" w:rsidR="00624F9B" w:rsidRPr="00C56E3C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3A5DCB62" w14:textId="77777777" w:rsidR="00624F9B" w:rsidRPr="00C56E3C" w:rsidRDefault="00624F9B" w:rsidP="00624F9B">
            <w:pPr>
              <w:ind w:left="547" w:right="-471" w:hanging="3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F3B1EA" w14:textId="14879D45" w:rsidR="00624F9B" w:rsidRPr="00C56E3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50,997,493</w:t>
            </w:r>
          </w:p>
        </w:tc>
      </w:tr>
      <w:tr w:rsidR="00624F9B" w:rsidRPr="00C56E3C" w14:paraId="582BDB36" w14:textId="77777777" w:rsidTr="00AC2B68">
        <w:tc>
          <w:tcPr>
            <w:tcW w:w="6030" w:type="dxa"/>
            <w:vAlign w:val="bottom"/>
          </w:tcPr>
          <w:p w14:paraId="25A9356D" w14:textId="77777777" w:rsidR="00624F9B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56E3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</w:t>
            </w:r>
          </w:p>
          <w:p w14:paraId="5BD93F83" w14:textId="779B8E26" w:rsidR="00624F9B" w:rsidRPr="00C56E3C" w:rsidRDefault="00624F9B" w:rsidP="00624F9B">
            <w:pPr>
              <w:spacing w:line="240" w:lineRule="auto"/>
              <w:ind w:left="337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6E3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260" w:type="dxa"/>
            <w:vAlign w:val="bottom"/>
          </w:tcPr>
          <w:p w14:paraId="38667A9A" w14:textId="792EE9B9" w:rsidR="00624F9B" w:rsidRPr="00C56E3C" w:rsidRDefault="00624F9B" w:rsidP="00624F9B">
            <w:pPr>
              <w:tabs>
                <w:tab w:val="clear" w:pos="227"/>
                <w:tab w:val="clear" w:pos="454"/>
                <w:tab w:val="clear" w:pos="907"/>
                <w:tab w:val="left" w:pos="238"/>
                <w:tab w:val="left" w:pos="328"/>
              </w:tabs>
              <w:ind w:left="588" w:right="-471" w:hanging="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B293371" w14:textId="31A92E38" w:rsidR="00624F9B" w:rsidRPr="00C56E3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8,589,046</w:t>
            </w:r>
          </w:p>
        </w:tc>
      </w:tr>
      <w:tr w:rsidR="00624F9B" w:rsidRPr="00C56E3C" w14:paraId="05C60592" w14:textId="77777777" w:rsidTr="00AC2B68">
        <w:tc>
          <w:tcPr>
            <w:tcW w:w="6030" w:type="dxa"/>
            <w:vAlign w:val="bottom"/>
          </w:tcPr>
          <w:p w14:paraId="11554F5F" w14:textId="30CEF7A3" w:rsidR="00624F9B" w:rsidRPr="00A65164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651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2564 -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10D2B38D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F2607BD" w14:textId="425EDF21" w:rsidR="00624F9B" w:rsidRPr="007C70D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7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59,586,53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624F9B" w:rsidRPr="00C56E3C" w14:paraId="5F6B5381" w14:textId="77777777" w:rsidTr="00624F9B">
        <w:tc>
          <w:tcPr>
            <w:tcW w:w="6030" w:type="dxa"/>
            <w:vAlign w:val="bottom"/>
          </w:tcPr>
          <w:p w14:paraId="18D075C8" w14:textId="77777777" w:rsidR="00624F9B" w:rsidRPr="00C56E3C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6E3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3AF49D05" w:rsidR="00624F9B" w:rsidRPr="0014390A" w:rsidRDefault="00317205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90A">
              <w:rPr>
                <w:rFonts w:asciiTheme="majorBidi" w:hAnsiTheme="majorBidi" w:cstheme="majorBidi"/>
                <w:sz w:val="30"/>
                <w:szCs w:val="30"/>
              </w:rPr>
              <w:t>33,063</w:t>
            </w:r>
          </w:p>
        </w:tc>
      </w:tr>
      <w:tr w:rsidR="00624F9B" w:rsidRPr="00C56E3C" w14:paraId="0070EBE2" w14:textId="77777777" w:rsidTr="00624F9B">
        <w:tc>
          <w:tcPr>
            <w:tcW w:w="6030" w:type="dxa"/>
            <w:vAlign w:val="bottom"/>
          </w:tcPr>
          <w:p w14:paraId="42C5F163" w14:textId="77777777" w:rsidR="00624F9B" w:rsidRPr="00A65164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</w:rPr>
            </w:pPr>
            <w:r w:rsidRPr="00A651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การรวมรายจ่ายในภายหลังเข้าเป็น</w:t>
            </w:r>
          </w:p>
          <w:p w14:paraId="04101517" w14:textId="5DD8A96A" w:rsidR="00624F9B" w:rsidRPr="00A65164" w:rsidRDefault="00624F9B" w:rsidP="00624F9B">
            <w:pPr>
              <w:spacing w:line="240" w:lineRule="auto"/>
              <w:ind w:left="520" w:hanging="180"/>
              <w:rPr>
                <w:rFonts w:ascii="Angsana New" w:eastAsia="Times New Roman" w:hAnsi="Angsana New"/>
                <w:sz w:val="30"/>
                <w:szCs w:val="30"/>
              </w:rPr>
            </w:pPr>
            <w:r w:rsidRPr="00A651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ต้นทุนของสินทรัพย์</w:t>
            </w:r>
          </w:p>
        </w:tc>
        <w:tc>
          <w:tcPr>
            <w:tcW w:w="1260" w:type="dxa"/>
            <w:vAlign w:val="bottom"/>
          </w:tcPr>
          <w:p w14:paraId="7805BB97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1D654A" w14:textId="3ED80029" w:rsidR="00624F9B" w:rsidRPr="0014390A" w:rsidRDefault="0014390A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390A">
              <w:rPr>
                <w:rFonts w:asciiTheme="majorBidi" w:hAnsiTheme="majorBidi" w:cstheme="majorBidi"/>
                <w:sz w:val="30"/>
                <w:szCs w:val="30"/>
              </w:rPr>
              <w:t>79,395</w:t>
            </w:r>
          </w:p>
        </w:tc>
      </w:tr>
      <w:tr w:rsidR="00624F9B" w:rsidRPr="00C56E3C" w14:paraId="21C6EF91" w14:textId="77777777" w:rsidTr="00624F9B">
        <w:tc>
          <w:tcPr>
            <w:tcW w:w="6030" w:type="dxa"/>
            <w:vAlign w:val="bottom"/>
          </w:tcPr>
          <w:p w14:paraId="2DFD57A3" w14:textId="6C68766E" w:rsidR="00624F9B" w:rsidRPr="00A65164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651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โอน</w:t>
            </w:r>
            <w:r w:rsidRPr="00A6516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ไป</w:t>
            </w:r>
            <w:r w:rsidRPr="00A651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6B17DC35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7CFE284" w14:textId="28C5AF8B" w:rsidR="00624F9B" w:rsidRPr="00C56E3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(586,500)</w:t>
            </w:r>
          </w:p>
        </w:tc>
      </w:tr>
      <w:tr w:rsidR="00624F9B" w:rsidRPr="00C56E3C" w14:paraId="19F8642E" w14:textId="77777777" w:rsidTr="00AC2B68">
        <w:tc>
          <w:tcPr>
            <w:tcW w:w="6030" w:type="dxa"/>
            <w:vAlign w:val="bottom"/>
          </w:tcPr>
          <w:p w14:paraId="7440F36A" w14:textId="77777777" w:rsidR="00624F9B" w:rsidRPr="00A65164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6516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42EC2B62" w:rsidR="00624F9B" w:rsidRPr="00C56E3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6,724</w:t>
            </w:r>
          </w:p>
        </w:tc>
      </w:tr>
      <w:tr w:rsidR="00624F9B" w:rsidRPr="007C70DC" w14:paraId="6C823245" w14:textId="77777777" w:rsidTr="00AC2B68">
        <w:tc>
          <w:tcPr>
            <w:tcW w:w="6030" w:type="dxa"/>
            <w:vAlign w:val="bottom"/>
          </w:tcPr>
          <w:p w14:paraId="6927F8EC" w14:textId="2A8BA9EE" w:rsidR="00624F9B" w:rsidRPr="00A65164" w:rsidRDefault="00624F9B" w:rsidP="00624F9B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651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A651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Pr="00A6516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3D856920" w14:textId="77777777" w:rsidR="00624F9B" w:rsidRPr="00C56E3C" w:rsidRDefault="00624F9B" w:rsidP="00624F9B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794917CE" w:rsidR="00624F9B" w:rsidRPr="007C70DC" w:rsidRDefault="00624F9B" w:rsidP="00624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left="-105"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70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9,221</w:t>
            </w:r>
          </w:p>
        </w:tc>
      </w:tr>
      <w:bookmarkEnd w:id="7"/>
    </w:tbl>
    <w:p w14:paraId="0B4A6DA6" w14:textId="77777777" w:rsidR="007F44F7" w:rsidRPr="00CA089E" w:rsidRDefault="007F44F7" w:rsidP="00365001">
      <w:pPr>
        <w:tabs>
          <w:tab w:val="clear" w:pos="454"/>
          <w:tab w:val="clear" w:pos="680"/>
          <w:tab w:val="clear" w:pos="907"/>
          <w:tab w:val="left" w:pos="900"/>
        </w:tabs>
        <w:ind w:left="990"/>
        <w:jc w:val="thaiDistribute"/>
        <w:rPr>
          <w:rFonts w:asciiTheme="majorBidi" w:hAnsiTheme="majorBidi" w:cstheme="majorBidi"/>
        </w:rPr>
      </w:pPr>
    </w:p>
    <w:p w14:paraId="4420FD9B" w14:textId="6AD97730" w:rsidR="00365001" w:rsidRPr="004175C9" w:rsidRDefault="00365001" w:rsidP="0036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i/>
          <w:iCs/>
          <w:color w:val="000000" w:themeColor="text1"/>
          <w:sz w:val="30"/>
          <w:szCs w:val="30"/>
        </w:rPr>
      </w:pPr>
      <w:r w:rsidRPr="004175C9">
        <w:rPr>
          <w:rFonts w:ascii="Angsana New" w:hAnsi="Angsana New" w:hint="cs"/>
          <w:i/>
          <w:iCs/>
          <w:color w:val="000000" w:themeColor="text1"/>
          <w:sz w:val="30"/>
          <w:szCs w:val="30"/>
          <w:cs/>
        </w:rPr>
        <w:t>การโอนไปที่ดิน อาคาร  และอุปกรณ์</w:t>
      </w:r>
    </w:p>
    <w:p w14:paraId="40ADEC4A" w14:textId="77777777" w:rsidR="00365001" w:rsidRPr="00CA089E" w:rsidRDefault="00365001" w:rsidP="0036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i/>
          <w:iCs/>
        </w:rPr>
      </w:pPr>
    </w:p>
    <w:p w14:paraId="6B4EA993" w14:textId="539FE666" w:rsidR="00E04AF6" w:rsidRPr="004175C9" w:rsidRDefault="00365001" w:rsidP="00365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4175C9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Pr="004175C9">
        <w:rPr>
          <w:rFonts w:ascii="Angsana New" w:hAnsi="Angsana New"/>
          <w:sz w:val="30"/>
          <w:szCs w:val="30"/>
        </w:rPr>
        <w:t xml:space="preserve">31 </w:t>
      </w:r>
      <w:r w:rsidRPr="004175C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4175C9">
        <w:rPr>
          <w:rFonts w:ascii="Angsana New" w:hAnsi="Angsana New"/>
          <w:sz w:val="30"/>
          <w:szCs w:val="30"/>
        </w:rPr>
        <w:t>256</w:t>
      </w:r>
      <w:r w:rsidR="00CF2BA0" w:rsidRPr="004175C9">
        <w:rPr>
          <w:rFonts w:ascii="Angsana New" w:hAnsi="Angsana New"/>
          <w:sz w:val="30"/>
          <w:szCs w:val="30"/>
        </w:rPr>
        <w:t>4</w:t>
      </w:r>
      <w:r w:rsidRPr="004175C9">
        <w:rPr>
          <w:rFonts w:ascii="Angsana New" w:hAnsi="Angsana New"/>
          <w:sz w:val="30"/>
          <w:szCs w:val="30"/>
        </w:rPr>
        <w:t xml:space="preserve"> </w:t>
      </w:r>
      <w:r w:rsidRPr="004175C9">
        <w:rPr>
          <w:rFonts w:ascii="Angsana New" w:hAnsi="Angsana New" w:hint="cs"/>
          <w:sz w:val="30"/>
          <w:szCs w:val="30"/>
          <w:cs/>
        </w:rPr>
        <w:t xml:space="preserve">กลุ่มบริษัทโอนอสังหาริมทรัพย์เพื่อการลงทุนมูลค่าตามบัญชีจำนวนเงิน </w:t>
      </w:r>
      <w:r w:rsidR="00AD01A8" w:rsidRPr="004175C9">
        <w:rPr>
          <w:rFonts w:ascii="Angsana New" w:hAnsi="Angsana New"/>
          <w:sz w:val="30"/>
          <w:szCs w:val="30"/>
        </w:rPr>
        <w:t>586.5</w:t>
      </w:r>
      <w:r w:rsidR="00766716">
        <w:rPr>
          <w:rFonts w:ascii="Angsana New" w:hAnsi="Angsana New"/>
          <w:sz w:val="30"/>
          <w:szCs w:val="30"/>
        </w:rPr>
        <w:t>0</w:t>
      </w:r>
      <w:r w:rsidRPr="004175C9">
        <w:rPr>
          <w:rFonts w:ascii="Angsana New" w:hAnsi="Angsana New" w:hint="cs"/>
          <w:sz w:val="30"/>
          <w:szCs w:val="30"/>
          <w:cs/>
        </w:rPr>
        <w:t xml:space="preserve"> ล้านบาท ไปเป็นที่ดิน อาคาร และอุปกรณ์ เนื่องจากมีการเปลี่ยนแปลงการใช้งานของสินทรัพย์ดังกล่าวเพื่อใช้ประโยชน์ในกลุ่มบริษัท</w:t>
      </w:r>
      <w:r w:rsidR="00766716">
        <w:rPr>
          <w:rFonts w:ascii="Angsana New" w:hAnsi="Angsana New"/>
          <w:sz w:val="30"/>
          <w:szCs w:val="30"/>
        </w:rPr>
        <w:t xml:space="preserve"> </w:t>
      </w:r>
      <w:r w:rsidR="00766716">
        <w:rPr>
          <w:rFonts w:ascii="Angsana New" w:hAnsi="Angsana New" w:hint="cs"/>
          <w:sz w:val="30"/>
          <w:szCs w:val="30"/>
          <w:cs/>
        </w:rPr>
        <w:t xml:space="preserve">โดยรับรู้เป็นมูลค่าตามบัญชีของที่ดินจำนวนเงิน </w:t>
      </w:r>
      <w:r w:rsidR="00766716">
        <w:rPr>
          <w:rFonts w:ascii="Angsana New" w:hAnsi="Angsana New"/>
          <w:sz w:val="30"/>
          <w:szCs w:val="30"/>
        </w:rPr>
        <w:t xml:space="preserve">519.50 </w:t>
      </w:r>
      <w:r w:rsidR="00766716">
        <w:rPr>
          <w:rFonts w:ascii="Angsana New" w:hAnsi="Angsana New" w:hint="cs"/>
          <w:sz w:val="30"/>
          <w:szCs w:val="30"/>
          <w:cs/>
        </w:rPr>
        <w:t xml:space="preserve">ล้านบาท และอาคารและส่วนปรับปรุงอาคารจำนวนเงิน </w:t>
      </w:r>
      <w:r w:rsidR="00766716">
        <w:rPr>
          <w:rFonts w:ascii="Angsana New" w:hAnsi="Angsana New"/>
          <w:sz w:val="30"/>
          <w:szCs w:val="30"/>
        </w:rPr>
        <w:t>67</w:t>
      </w:r>
      <w:r w:rsidR="00772A51">
        <w:rPr>
          <w:rFonts w:ascii="Angsana New" w:hAnsi="Angsana New"/>
          <w:sz w:val="30"/>
          <w:szCs w:val="30"/>
        </w:rPr>
        <w:t>.00</w:t>
      </w:r>
      <w:r w:rsidR="00766716">
        <w:rPr>
          <w:rFonts w:ascii="Angsana New" w:hAnsi="Angsana New"/>
          <w:sz w:val="30"/>
          <w:szCs w:val="30"/>
        </w:rPr>
        <w:t xml:space="preserve"> </w:t>
      </w:r>
      <w:r w:rsidR="00766716">
        <w:rPr>
          <w:rFonts w:ascii="Angsana New" w:hAnsi="Angsana New" w:hint="cs"/>
          <w:sz w:val="30"/>
          <w:szCs w:val="30"/>
          <w:cs/>
        </w:rPr>
        <w:t>ล้านบาท</w:t>
      </w:r>
    </w:p>
    <w:tbl>
      <w:tblPr>
        <w:tblStyle w:val="TableGrid"/>
        <w:tblW w:w="91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260"/>
        <w:gridCol w:w="2340"/>
      </w:tblGrid>
      <w:tr w:rsidR="00380F62" w:rsidRPr="00C56E3C" w14:paraId="79863212" w14:textId="77777777" w:rsidTr="005727F2">
        <w:trPr>
          <w:tblHeader/>
        </w:trPr>
        <w:tc>
          <w:tcPr>
            <w:tcW w:w="5580" w:type="dxa"/>
            <w:vAlign w:val="bottom"/>
          </w:tcPr>
          <w:p w14:paraId="57448E85" w14:textId="2D3F3BF2" w:rsidR="00380F62" w:rsidRPr="00C56E3C" w:rsidRDefault="00E04AF6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175C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vAlign w:val="bottom"/>
          </w:tcPr>
          <w:p w14:paraId="7C1C662B" w14:textId="77777777" w:rsidR="00380F62" w:rsidRPr="005727F2" w:rsidRDefault="00380F62" w:rsidP="005727F2">
            <w:pPr>
              <w:spacing w:line="240" w:lineRule="auto"/>
              <w:ind w:left="337" w:hanging="15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8E444A8" w14:textId="4C7DD985" w:rsidR="00380F62" w:rsidRPr="005727F2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5727F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27F2" w:rsidRPr="00C56E3C" w14:paraId="5BC5EF44" w14:textId="77777777" w:rsidTr="005727F2">
        <w:trPr>
          <w:tblHeader/>
        </w:trPr>
        <w:tc>
          <w:tcPr>
            <w:tcW w:w="5580" w:type="dxa"/>
            <w:vAlign w:val="bottom"/>
          </w:tcPr>
          <w:p w14:paraId="4C7290D7" w14:textId="77777777" w:rsidR="005727F2" w:rsidRPr="00C56E3C" w:rsidRDefault="005727F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B76EC" w14:textId="38D5917B" w:rsidR="005727F2" w:rsidRPr="00C56E3C" w:rsidRDefault="005727F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340" w:type="dxa"/>
            <w:vAlign w:val="bottom"/>
          </w:tcPr>
          <w:p w14:paraId="27F52BEE" w14:textId="77777777" w:rsidR="005727F2" w:rsidRPr="005727F2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727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อสังหาริมทรัพย์</w:t>
            </w:r>
          </w:p>
          <w:p w14:paraId="387E2E60" w14:textId="71D3D2DB" w:rsidR="005727F2" w:rsidRPr="00C56E3C" w:rsidRDefault="005727F2" w:rsidP="005727F2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727F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380F62" w:rsidRPr="00C56E3C" w14:paraId="34ABCEC5" w14:textId="77777777" w:rsidTr="005727F2">
        <w:trPr>
          <w:tblHeader/>
        </w:trPr>
        <w:tc>
          <w:tcPr>
            <w:tcW w:w="5580" w:type="dxa"/>
            <w:vAlign w:val="bottom"/>
          </w:tcPr>
          <w:p w14:paraId="659FBC43" w14:textId="77777777" w:rsidR="00380F62" w:rsidRPr="00C56E3C" w:rsidRDefault="00380F6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0647A2" w14:textId="77777777" w:rsidR="00380F62" w:rsidRPr="00C56E3C" w:rsidRDefault="00380F6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F6DDE7" w14:textId="1FDF32B9" w:rsidR="00380F62" w:rsidRPr="00C56E3C" w:rsidRDefault="005727F2" w:rsidP="005727F2">
            <w:pPr>
              <w:spacing w:line="240" w:lineRule="auto"/>
              <w:ind w:left="337" w:firstLine="9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56E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F62" w:rsidRPr="00C56E3C" w14:paraId="21F78025" w14:textId="77777777" w:rsidTr="005727F2">
        <w:trPr>
          <w:tblHeader/>
        </w:trPr>
        <w:tc>
          <w:tcPr>
            <w:tcW w:w="5580" w:type="dxa"/>
            <w:vAlign w:val="bottom"/>
          </w:tcPr>
          <w:p w14:paraId="582F5662" w14:textId="77777777" w:rsidR="00380F62" w:rsidRPr="00C56E3C" w:rsidRDefault="00380F62" w:rsidP="00751167">
            <w:pPr>
              <w:tabs>
                <w:tab w:val="clear" w:pos="227"/>
                <w:tab w:val="left" w:pos="547"/>
              </w:tabs>
              <w:ind w:left="5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B11C711" w14:textId="77777777" w:rsidR="00380F62" w:rsidRPr="00C56E3C" w:rsidRDefault="00380F62" w:rsidP="00751167">
            <w:pPr>
              <w:ind w:left="547" w:hanging="6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640EAC5E" w14:textId="43293B92" w:rsidR="00380F62" w:rsidRPr="00C56E3C" w:rsidRDefault="00380F62" w:rsidP="00751167">
            <w:pPr>
              <w:spacing w:line="240" w:lineRule="auto"/>
              <w:ind w:left="337" w:hanging="150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80F62" w:rsidRPr="00C56E3C" w14:paraId="112130A0" w14:textId="77777777" w:rsidTr="005727F2">
        <w:tc>
          <w:tcPr>
            <w:tcW w:w="5580" w:type="dxa"/>
            <w:vAlign w:val="bottom"/>
          </w:tcPr>
          <w:p w14:paraId="60243285" w14:textId="44BA3322" w:rsidR="00380F62" w:rsidRPr="00C56E3C" w:rsidRDefault="00380F62" w:rsidP="00751167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ณ </w:t>
            </w:r>
            <w:r w:rsidR="00EA0AA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</w:rPr>
              <w:t>2563</w:t>
            </w:r>
            <w:r w:rsidRPr="0019630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ตามที่รายงาน</w:t>
            </w:r>
          </w:p>
        </w:tc>
        <w:tc>
          <w:tcPr>
            <w:tcW w:w="1260" w:type="dxa"/>
            <w:vAlign w:val="bottom"/>
          </w:tcPr>
          <w:p w14:paraId="67B2F35A" w14:textId="77777777" w:rsidR="00380F62" w:rsidRPr="00C56E3C" w:rsidRDefault="00380F62" w:rsidP="00751167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72EB822" w14:textId="63087A51" w:rsidR="00380F62" w:rsidRPr="00C56E3C" w:rsidRDefault="004175C9" w:rsidP="004175C9">
            <w:pPr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01A8"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</w:tr>
      <w:tr w:rsidR="00380F62" w:rsidRPr="00C56E3C" w14:paraId="061E21AA" w14:textId="77777777" w:rsidTr="005727F2">
        <w:tc>
          <w:tcPr>
            <w:tcW w:w="5580" w:type="dxa"/>
            <w:vAlign w:val="bottom"/>
          </w:tcPr>
          <w:p w14:paraId="41533175" w14:textId="77777777" w:rsidR="00380F62" w:rsidRPr="00C56E3C" w:rsidRDefault="00380F62" w:rsidP="00751167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6E3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ผลกระทบจากการเปลี่ยนนโยบายการบัญชีของอสังหาริมทรัพย์เพื่อการลงทุน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2F9D2C59" w14:textId="40BAE754" w:rsidR="00380F62" w:rsidRPr="00C56E3C" w:rsidRDefault="005727F2" w:rsidP="005727F2">
            <w:pPr>
              <w:ind w:left="547" w:hanging="6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BBB19D0" w14:textId="6199C431" w:rsidR="00380F62" w:rsidRPr="00C56E3C" w:rsidRDefault="004175C9" w:rsidP="004175C9">
            <w:pPr>
              <w:tabs>
                <w:tab w:val="clear" w:pos="1871"/>
                <w:tab w:val="left" w:pos="1960"/>
              </w:tabs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AD01A8">
              <w:rPr>
                <w:rFonts w:asciiTheme="majorBidi" w:hAnsiTheme="majorBidi" w:cstheme="majorBidi"/>
                <w:sz w:val="30"/>
                <w:szCs w:val="30"/>
              </w:rPr>
              <w:t>8,201</w:t>
            </w:r>
          </w:p>
        </w:tc>
      </w:tr>
      <w:tr w:rsidR="00380F62" w:rsidRPr="00C56E3C" w14:paraId="01636351" w14:textId="77777777" w:rsidTr="005727F2">
        <w:tc>
          <w:tcPr>
            <w:tcW w:w="5580" w:type="dxa"/>
            <w:vAlign w:val="bottom"/>
          </w:tcPr>
          <w:p w14:paraId="4EEBE2DB" w14:textId="48B0FD3B" w:rsidR="00380F62" w:rsidRPr="00984FE5" w:rsidRDefault="00EA0AAA" w:rsidP="005727F2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84F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984FE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80F62" w:rsidRPr="00984F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="00380F62" w:rsidRPr="00984F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380F62" w:rsidRPr="00984F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2564 - </w:t>
            </w:r>
            <w:r w:rsidR="00380F62" w:rsidRPr="00984FE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260" w:type="dxa"/>
            <w:vAlign w:val="bottom"/>
          </w:tcPr>
          <w:p w14:paraId="4A6ABFA1" w14:textId="77777777" w:rsidR="00380F62" w:rsidRPr="00C56E3C" w:rsidRDefault="00380F62" w:rsidP="00751167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C4655AE" w14:textId="7D1A89DB" w:rsidR="00380F62" w:rsidRPr="00C56E3C" w:rsidRDefault="00AD01A8" w:rsidP="004175C9">
            <w:pPr>
              <w:ind w:left="547" w:right="-7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10,680</w:t>
            </w:r>
          </w:p>
        </w:tc>
      </w:tr>
      <w:tr w:rsidR="00380F62" w:rsidRPr="00C56E3C" w14:paraId="032E99E9" w14:textId="77777777" w:rsidTr="005727F2">
        <w:tc>
          <w:tcPr>
            <w:tcW w:w="5580" w:type="dxa"/>
            <w:vAlign w:val="bottom"/>
          </w:tcPr>
          <w:p w14:paraId="15383BE3" w14:textId="0A19D6D6" w:rsidR="00380F62" w:rsidRPr="00C56E3C" w:rsidRDefault="005727F2" w:rsidP="00751167">
            <w:pPr>
              <w:spacing w:line="240" w:lineRule="auto"/>
              <w:ind w:firstLine="6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56E3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95E4031" w14:textId="77777777" w:rsidR="00380F62" w:rsidRPr="00C56E3C" w:rsidRDefault="00380F62" w:rsidP="00751167">
            <w:pPr>
              <w:ind w:left="5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1FD171A4" w14:textId="0701C85A" w:rsidR="00380F62" w:rsidRPr="00C56E3C" w:rsidRDefault="00AD01A8" w:rsidP="004175C9">
            <w:pPr>
              <w:ind w:left="547" w:right="-7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(10,680)</w:t>
            </w:r>
          </w:p>
        </w:tc>
      </w:tr>
      <w:tr w:rsidR="00380F62" w:rsidRPr="00C56E3C" w14:paraId="5A4B8643" w14:textId="77777777" w:rsidTr="005727F2">
        <w:tc>
          <w:tcPr>
            <w:tcW w:w="5580" w:type="dxa"/>
            <w:vAlign w:val="bottom"/>
          </w:tcPr>
          <w:p w14:paraId="1B27D569" w14:textId="6EBA298E" w:rsidR="00380F62" w:rsidRPr="00C56E3C" w:rsidRDefault="00042AF3" w:rsidP="00751167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6516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80F62" w:rsidRPr="00C56E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="00380F62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มีนา</w:t>
            </w:r>
            <w:r w:rsidR="00380F62" w:rsidRPr="00C56E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คม </w:t>
            </w:r>
            <w:r w:rsidR="00380F62" w:rsidRPr="00C56E3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</w:t>
            </w:r>
            <w:r w:rsidR="00380F6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6232E72C" w14:textId="77777777" w:rsidR="00380F62" w:rsidRPr="00C56E3C" w:rsidRDefault="00380F62" w:rsidP="00751167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B6E81" w14:textId="5255B385" w:rsidR="00380F62" w:rsidRPr="00C56E3C" w:rsidRDefault="004175C9" w:rsidP="00751167">
            <w:pPr>
              <w:ind w:left="5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</w:t>
            </w:r>
            <w:r w:rsidR="00AD01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A55054" w14:textId="77777777" w:rsidR="002C43CE" w:rsidRDefault="002C43CE" w:rsidP="002C4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p w14:paraId="7FEEE016" w14:textId="0D413DDB" w:rsidR="000A1DDD" w:rsidRPr="00365001" w:rsidRDefault="000A1DDD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  <w:cs/>
        </w:rPr>
      </w:pPr>
      <w:r w:rsidRPr="00365001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A110E1" w:rsidRDefault="00D60B0B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789F7D0" w14:textId="46456A20" w:rsidR="00D203D4" w:rsidRDefault="00D203D4" w:rsidP="00D203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5" w:hanging="1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Pr="00D203D4">
        <w:rPr>
          <w:rFonts w:ascii="Angsana New" w:hAnsi="Angsana New"/>
          <w:b/>
          <w:sz w:val="30"/>
          <w:szCs w:val="30"/>
          <w:cs/>
        </w:rPr>
        <w:t>ก</w:t>
      </w:r>
      <w:r w:rsidRPr="00D203D4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EE429B">
        <w:rPr>
          <w:rFonts w:ascii="Angsana New" w:hAnsi="Angsana New"/>
          <w:sz w:val="30"/>
          <w:szCs w:val="30"/>
          <w:cs/>
        </w:rPr>
        <w:t>อุปกรณ์</w:t>
      </w:r>
      <w:r w:rsidRPr="00EE429B">
        <w:rPr>
          <w:rFonts w:ascii="Angsana New" w:hAnsi="Angsana New" w:hint="cs"/>
          <w:sz w:val="30"/>
          <w:szCs w:val="30"/>
          <w:cs/>
        </w:rPr>
        <w:t>และ</w:t>
      </w:r>
      <w:r w:rsidRPr="00EE429B">
        <w:rPr>
          <w:rFonts w:ascii="Angsana New" w:hAnsi="Angsana New"/>
          <w:sz w:val="30"/>
          <w:szCs w:val="30"/>
          <w:cs/>
        </w:rPr>
        <w:t>สินทรัพย์สิทธิการใช้ระหว่าง</w:t>
      </w:r>
      <w:r w:rsidRPr="00D203D4">
        <w:rPr>
          <w:rFonts w:ascii="Angsana New" w:hAnsi="Angsana New"/>
          <w:sz w:val="30"/>
          <w:szCs w:val="30"/>
          <w:cs/>
        </w:rPr>
        <w:t>งว</w:t>
      </w:r>
      <w:r>
        <w:rPr>
          <w:rFonts w:ascii="Angsana New" w:hAnsi="Angsana New" w:hint="cs"/>
          <w:sz w:val="30"/>
          <w:szCs w:val="30"/>
          <w:cs/>
        </w:rPr>
        <w:t>ดสาม</w:t>
      </w:r>
      <w:r w:rsidRPr="00D203D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D203D4">
        <w:rPr>
          <w:rFonts w:ascii="Angsana New" w:hAnsi="Angsana New"/>
          <w:sz w:val="30"/>
          <w:szCs w:val="30"/>
        </w:rPr>
        <w:t xml:space="preserve">               </w:t>
      </w:r>
      <w:r w:rsidR="00414155">
        <w:rPr>
          <w:rFonts w:ascii="Angsana New" w:hAnsi="Angsana New"/>
          <w:sz w:val="30"/>
          <w:szCs w:val="30"/>
        </w:rPr>
        <w:t>31</w:t>
      </w:r>
      <w:r w:rsidRPr="00D203D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203D4">
        <w:rPr>
          <w:rFonts w:ascii="Angsana New" w:hAnsi="Angsana New"/>
          <w:sz w:val="30"/>
          <w:szCs w:val="30"/>
          <w:cs/>
        </w:rPr>
        <w:t xml:space="preserve"> </w:t>
      </w:r>
      <w:r w:rsidRPr="00D203D4">
        <w:rPr>
          <w:rFonts w:ascii="Angsana New" w:hAnsi="Angsana New"/>
          <w:sz w:val="30"/>
          <w:szCs w:val="30"/>
        </w:rPr>
        <w:t>2564</w:t>
      </w:r>
      <w:r w:rsidRPr="00D203D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ACE1ECD" w14:textId="77777777" w:rsidR="001D2EAF" w:rsidRPr="00D203D4" w:rsidRDefault="001D2EAF" w:rsidP="00D203D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 w:right="-45" w:hanging="18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0080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1"/>
        <w:gridCol w:w="1147"/>
        <w:gridCol w:w="238"/>
        <w:gridCol w:w="1605"/>
        <w:gridCol w:w="89"/>
        <w:gridCol w:w="1159"/>
        <w:gridCol w:w="22"/>
        <w:gridCol w:w="238"/>
        <w:gridCol w:w="26"/>
        <w:gridCol w:w="1163"/>
        <w:gridCol w:w="238"/>
        <w:gridCol w:w="1256"/>
        <w:gridCol w:w="268"/>
      </w:tblGrid>
      <w:tr w:rsidR="001D2EAF" w:rsidRPr="00A110E1" w14:paraId="5912E2D0" w14:textId="77777777" w:rsidTr="001F70DF">
        <w:trPr>
          <w:gridAfter w:val="1"/>
          <w:wAfter w:w="133" w:type="pct"/>
          <w:tblHeader/>
        </w:trPr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B648" w14:textId="77777777" w:rsidR="001D2EAF" w:rsidRPr="00A110E1" w:rsidRDefault="001D2EAF" w:rsidP="00F6529E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0E1">
              <w:br w:type="page"/>
            </w:r>
          </w:p>
        </w:tc>
        <w:tc>
          <w:tcPr>
            <w:tcW w:w="2102" w:type="pct"/>
            <w:gridSpan w:val="5"/>
          </w:tcPr>
          <w:p w14:paraId="62B3B81A" w14:textId="77777777" w:rsidR="001D2EAF" w:rsidRPr="00A110E1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AB662" w14:textId="77777777" w:rsidR="001D2EAF" w:rsidRPr="00A110E1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38785" w14:textId="77777777" w:rsidR="001D2EAF" w:rsidRPr="00A110E1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EAF" w:rsidRPr="00A110E1" w14:paraId="00C55DED" w14:textId="77777777" w:rsidTr="001F70DF">
        <w:trPr>
          <w:trHeight w:val="423"/>
          <w:tblHeader/>
        </w:trPr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5526F" w14:textId="77777777" w:rsidR="001D2EAF" w:rsidRPr="00A110E1" w:rsidRDefault="001D2EAF" w:rsidP="00F6529E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815C2" w14:textId="6398CEF9" w:rsidR="001D2EAF" w:rsidRPr="00A110E1" w:rsidRDefault="001D2EAF" w:rsidP="00F6529E">
            <w:pPr>
              <w:pStyle w:val="BodyText"/>
              <w:tabs>
                <w:tab w:val="clear" w:pos="2807"/>
              </w:tabs>
              <w:spacing w:after="0" w:line="228" w:lineRule="auto"/>
              <w:ind w:left="-8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8" w:name="_Hlk38900998"/>
            <w:r w:rsidRPr="00A110E1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DF79E7A" w14:textId="6398CEF9" w:rsidR="001D2EAF" w:rsidRPr="00A110E1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A110E1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bookmarkEnd w:id="8"/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7707B" w14:textId="77777777" w:rsidR="001D2EAF" w:rsidRPr="00A110E1" w:rsidRDefault="001D2EAF" w:rsidP="00F6529E">
            <w:pPr>
              <w:pStyle w:val="BodyText"/>
              <w:tabs>
                <w:tab w:val="clear" w:pos="227"/>
              </w:tabs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39F3076F" w14:textId="77777777" w:rsidR="001D2EAF" w:rsidRPr="00783EE7" w:rsidRDefault="001D2EAF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EE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B7104C4" w14:textId="77777777" w:rsidR="001D2EAF" w:rsidRPr="00783EE7" w:rsidRDefault="001D2EAF" w:rsidP="00F6529E">
            <w:pPr>
              <w:pStyle w:val="BodyText"/>
              <w:tabs>
                <w:tab w:val="clear" w:pos="1644"/>
                <w:tab w:val="clear" w:pos="1871"/>
                <w:tab w:val="left" w:pos="1212"/>
              </w:tabs>
              <w:spacing w:after="0" w:line="228" w:lineRule="auto"/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  <w:r w:rsidRPr="00783EE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79D0AC11" w14:textId="77777777" w:rsidR="001D2EAF" w:rsidRPr="00783EE7" w:rsidRDefault="001D2EAF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83EE7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83EE7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565F259" w14:textId="77777777" w:rsidR="001D2EAF" w:rsidRPr="00783EE7" w:rsidRDefault="001D2EAF" w:rsidP="00F6529E">
            <w:pPr>
              <w:pStyle w:val="BodyText"/>
              <w:tabs>
                <w:tab w:val="clear" w:pos="1644"/>
                <w:tab w:val="left" w:pos="1212"/>
              </w:tabs>
              <w:spacing w:after="0" w:line="228" w:lineRule="auto"/>
              <w:ind w:left="-63" w:right="-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44" w:type="pct"/>
          </w:tcPr>
          <w:p w14:paraId="430F2902" w14:textId="77777777" w:rsidR="001D2EAF" w:rsidRPr="00783EE7" w:rsidRDefault="001D2EAF" w:rsidP="00F6529E">
            <w:pPr>
              <w:pStyle w:val="BodyText"/>
              <w:tabs>
                <w:tab w:val="left" w:pos="1212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020D" w14:textId="77777777" w:rsidR="001D2EAF" w:rsidRPr="00783EE7" w:rsidRDefault="001D2EAF" w:rsidP="00F6529E">
            <w:pPr>
              <w:pStyle w:val="BodyText"/>
              <w:spacing w:after="0" w:line="228" w:lineRule="auto"/>
              <w:ind w:left="-108" w:right="-110" w:hanging="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F4CB13C" w14:textId="77777777" w:rsidR="004175C9" w:rsidRPr="00783EE7" w:rsidRDefault="004175C9" w:rsidP="00F6529E">
            <w:pPr>
              <w:pStyle w:val="BodyText"/>
              <w:spacing w:after="0" w:line="228" w:lineRule="auto"/>
              <w:ind w:left="-108" w:right="-110" w:hanging="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17AAC09" w14:textId="142AB87E" w:rsidR="004175C9" w:rsidRPr="00783EE7" w:rsidRDefault="004175C9" w:rsidP="00F6529E">
            <w:pPr>
              <w:pStyle w:val="BodyText"/>
              <w:spacing w:after="0" w:line="228" w:lineRule="auto"/>
              <w:ind w:left="-108" w:right="-110" w:hanging="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35269C" w14:textId="7C38289B" w:rsidR="001D2EAF" w:rsidRPr="00783EE7" w:rsidRDefault="001D2EAF" w:rsidP="00F6529E">
            <w:pPr>
              <w:pStyle w:val="BodyText"/>
              <w:spacing w:after="0" w:line="228" w:lineRule="auto"/>
              <w:ind w:left="-108" w:right="-110" w:hanging="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 xml:space="preserve">การด้อยค่า 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6F3AF" w14:textId="77777777" w:rsidR="001D2EAF" w:rsidRPr="00783EE7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3F36" w14:textId="77777777" w:rsidR="001D2EAF" w:rsidRPr="00783EE7" w:rsidRDefault="001D2EAF" w:rsidP="00F6529E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EE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878F520" w14:textId="77777777" w:rsidR="001D2EAF" w:rsidRPr="00783EE7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3EE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783EE7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783EE7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A5DE" w14:textId="77777777" w:rsidR="001D2EAF" w:rsidRPr="00783EE7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7F5F0" w14:textId="77777777" w:rsidR="001D2EAF" w:rsidRPr="00731882" w:rsidRDefault="001D2EAF" w:rsidP="00F6529E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882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731882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1B32CC2F" w14:textId="77777777" w:rsidR="001D2EAF" w:rsidRPr="00731882" w:rsidRDefault="001D2EAF" w:rsidP="00F6529E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882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06CFF24E" w14:textId="77777777" w:rsidR="001D2EAF" w:rsidRPr="00731882" w:rsidRDefault="001D2EAF" w:rsidP="00F6529E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882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731882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7318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3188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28F5BE5" w14:textId="77777777" w:rsidR="001D2EAF" w:rsidRPr="00A110E1" w:rsidRDefault="001D2EAF" w:rsidP="00F6529E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8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D2EAF" w:rsidRPr="00A110E1" w14:paraId="2C4C8E2A" w14:textId="77777777" w:rsidTr="00414155">
        <w:trPr>
          <w:gridAfter w:val="1"/>
          <w:wAfter w:w="133" w:type="pct"/>
          <w:tblHeader/>
        </w:trPr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F8C8" w14:textId="77777777" w:rsidR="001D2EAF" w:rsidRPr="00A110E1" w:rsidRDefault="001D2EAF" w:rsidP="00F6529E">
            <w:pPr>
              <w:pStyle w:val="BodyText"/>
              <w:spacing w:after="0" w:line="228" w:lineRule="auto"/>
              <w:ind w:left="-110" w:right="-13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562" w:type="pct"/>
            <w:gridSpan w:val="11"/>
          </w:tcPr>
          <w:p w14:paraId="5644E686" w14:textId="77777777" w:rsidR="001D2EAF" w:rsidRPr="00A110E1" w:rsidRDefault="001D2EAF" w:rsidP="00F6529E">
            <w:pPr>
              <w:pStyle w:val="BodyText"/>
              <w:spacing w:after="0" w:line="228" w:lineRule="auto"/>
              <w:ind w:left="-122"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1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110E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110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2EAF" w:rsidRPr="00A110E1" w14:paraId="1FE53C4C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F6BD93" w14:textId="77777777" w:rsidR="001D2EAF" w:rsidRPr="00A110E1" w:rsidRDefault="001D2EAF" w:rsidP="00F6529E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08A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56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35B7D" w14:textId="77777777" w:rsidR="001D2EAF" w:rsidRPr="00A110E1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1,033,710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98EE5" w14:textId="77777777" w:rsidR="001D2EAF" w:rsidRPr="00A110E1" w:rsidRDefault="001D2EAF" w:rsidP="00F6529E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14:paraId="369BC1C8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44" w:type="pct"/>
          </w:tcPr>
          <w:p w14:paraId="1065E04A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A2710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962C9" w14:textId="77777777" w:rsidR="001D2EAF" w:rsidRPr="00414155" w:rsidRDefault="001D2EAF" w:rsidP="00F6529E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F87EC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62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BE2679" w14:textId="77777777" w:rsidR="001D2EAF" w:rsidRPr="00414155" w:rsidRDefault="001D2EAF" w:rsidP="00F6529E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6E393" w14:textId="77777777" w:rsidR="001D2EAF" w:rsidRPr="00414155" w:rsidRDefault="001D2EAF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414155" w:rsidRPr="00C76565" w14:paraId="021A1349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6E46F" w14:textId="77777777" w:rsidR="00414155" w:rsidRPr="00A110E1" w:rsidRDefault="00414155" w:rsidP="00414155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56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65257" w14:textId="77777777" w:rsidR="00414155" w:rsidRPr="00A110E1" w:rsidRDefault="00414155" w:rsidP="0041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82,073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1892D" w14:textId="77777777" w:rsidR="00414155" w:rsidRPr="00A110E1" w:rsidRDefault="00414155" w:rsidP="0041415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14:paraId="3F787EAE" w14:textId="77777777" w:rsidR="00414155" w:rsidRPr="00414155" w:rsidRDefault="00414155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139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(1,377)</w:t>
            </w:r>
          </w:p>
        </w:tc>
        <w:tc>
          <w:tcPr>
            <w:tcW w:w="44" w:type="pct"/>
          </w:tcPr>
          <w:p w14:paraId="0CA0B274" w14:textId="77777777" w:rsidR="00414155" w:rsidRPr="00414155" w:rsidRDefault="00414155" w:rsidP="0041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EACC6F" w14:textId="6A931AA7" w:rsidR="00414155" w:rsidRPr="00414155" w:rsidRDefault="00414155" w:rsidP="0041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16BF5" w14:textId="77777777" w:rsidR="00414155" w:rsidRPr="00414155" w:rsidRDefault="00414155" w:rsidP="00414155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7613C" w14:textId="77777777" w:rsidR="00414155" w:rsidRPr="00414155" w:rsidRDefault="00414155" w:rsidP="004141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62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9FC5D" w14:textId="77777777" w:rsidR="00414155" w:rsidRPr="00414155" w:rsidRDefault="00414155" w:rsidP="00414155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32CCA" w14:textId="77777777" w:rsidR="00414155" w:rsidRPr="00414155" w:rsidRDefault="00414155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F70DF" w:rsidRPr="00A110E1" w14:paraId="7486C5A5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29017" w14:textId="77777777" w:rsidR="001F70DF" w:rsidRDefault="001F70DF" w:rsidP="001F70DF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bookmarkStart w:id="9" w:name="_Hlk38901105"/>
            <w:r w:rsidRPr="00A110E1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093EA185" w14:textId="3419E563" w:rsidR="001F70DF" w:rsidRPr="00A110E1" w:rsidRDefault="001F70DF" w:rsidP="001F70DF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  <w:bookmarkEnd w:id="9"/>
          </w:p>
        </w:tc>
        <w:tc>
          <w:tcPr>
            <w:tcW w:w="5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EEDB4" w14:textId="77777777" w:rsidR="00766716" w:rsidRDefault="00766716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42C729A8" w14:textId="3D77AEEF" w:rsidR="001F70DF" w:rsidRPr="00A110E1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F70DF">
              <w:rPr>
                <w:rFonts w:ascii="Angsana New" w:eastAsia="MS Mincho" w:hAnsi="Angsana New"/>
                <w:sz w:val="30"/>
                <w:szCs w:val="30"/>
                <w:lang w:val="en-GB"/>
              </w:rPr>
              <w:t>48,482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95F0AA" w14:textId="77777777" w:rsidR="001F70DF" w:rsidRPr="00A110E1" w:rsidRDefault="001F70DF" w:rsidP="001F70DF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vAlign w:val="bottom"/>
          </w:tcPr>
          <w:p w14:paraId="2C3E9369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(51)</w:t>
            </w:r>
          </w:p>
        </w:tc>
        <w:tc>
          <w:tcPr>
            <w:tcW w:w="44" w:type="pct"/>
          </w:tcPr>
          <w:p w14:paraId="77A9DB1D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7DBAC" w14:textId="648A0E60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(6,951)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3444E" w14:textId="77777777" w:rsidR="001F70DF" w:rsidRPr="00414155" w:rsidRDefault="001F70DF" w:rsidP="001F70DF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0309C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5CD6E" w14:textId="77777777" w:rsidR="001F70DF" w:rsidRPr="00414155" w:rsidRDefault="001F70DF" w:rsidP="001F70DF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6B913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1F70DF" w:rsidRPr="00A110E1" w14:paraId="7038F6BA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95089" w14:textId="77777777" w:rsidR="001F70DF" w:rsidRPr="00A110E1" w:rsidRDefault="001F70DF" w:rsidP="001F70DF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92E1" w14:textId="054FD377" w:rsidR="001F70DF" w:rsidRPr="00A110E1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1F70DF">
              <w:rPr>
                <w:rFonts w:ascii="Angsana New" w:eastAsia="MS Mincho" w:hAnsi="Angsana New"/>
                <w:sz w:val="30"/>
                <w:szCs w:val="30"/>
                <w:lang w:val="en-GB"/>
              </w:rPr>
              <w:t>1,749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68600" w14:textId="77777777" w:rsidR="001F70DF" w:rsidRPr="00A110E1" w:rsidRDefault="001F70DF" w:rsidP="001F70DF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96" w:type="pct"/>
            <w:vAlign w:val="bottom"/>
          </w:tcPr>
          <w:p w14:paraId="56DF73AF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(403)</w:t>
            </w:r>
          </w:p>
        </w:tc>
        <w:tc>
          <w:tcPr>
            <w:tcW w:w="44" w:type="pct"/>
          </w:tcPr>
          <w:p w14:paraId="5565D791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BAB18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F9441" w14:textId="77777777" w:rsidR="001F70DF" w:rsidRPr="00414155" w:rsidRDefault="001F70DF" w:rsidP="001F70DF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67F8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62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BC4D37" w14:textId="77777777" w:rsidR="001F70DF" w:rsidRPr="00414155" w:rsidRDefault="001F70DF" w:rsidP="001F70DF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B12B1" w14:textId="77777777" w:rsidR="001F70DF" w:rsidRPr="00414155" w:rsidRDefault="001F70DF" w:rsidP="001F7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D2EAF" w:rsidRPr="00A110E1" w14:paraId="70EA1EB6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E2306" w14:textId="77777777" w:rsidR="001D2EAF" w:rsidRDefault="001D2EAF" w:rsidP="00F6529E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3A7274EC" w14:textId="77777777" w:rsidR="001D2EAF" w:rsidRPr="00A110E1" w:rsidRDefault="001D2EAF" w:rsidP="00F6529E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Pr="00A110E1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56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C501C" w14:textId="77777777" w:rsidR="001D2EAF" w:rsidRPr="00A110E1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355,334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9A1BDD" w14:textId="77777777" w:rsidR="001D2EAF" w:rsidRPr="00A110E1" w:rsidRDefault="001D2EAF" w:rsidP="00F6529E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vAlign w:val="bottom"/>
          </w:tcPr>
          <w:p w14:paraId="602BB105" w14:textId="77777777" w:rsidR="001D2EAF" w:rsidRPr="00414155" w:rsidRDefault="001D2EAF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(1,684)</w:t>
            </w:r>
          </w:p>
        </w:tc>
        <w:tc>
          <w:tcPr>
            <w:tcW w:w="44" w:type="pct"/>
          </w:tcPr>
          <w:p w14:paraId="0732EE74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27F41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8" w:lineRule="auto"/>
              <w:ind w:left="16" w:right="-96" w:hanging="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8B369" w14:textId="77777777" w:rsidR="001D2EAF" w:rsidRPr="00414155" w:rsidRDefault="001D2EAF" w:rsidP="00F6529E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791F9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474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1,850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7B43C" w14:textId="77777777" w:rsidR="001D2EAF" w:rsidRPr="00414155" w:rsidRDefault="001D2EAF" w:rsidP="00F6529E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6" w:type="pct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9A0CCE" w14:textId="77777777" w:rsidR="001D2EAF" w:rsidRPr="00414155" w:rsidRDefault="001D2EAF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1D2EAF" w:rsidRPr="00C76565" w14:paraId="79D1E7F1" w14:textId="77777777" w:rsidTr="001F70DF">
        <w:tc>
          <w:tcPr>
            <w:tcW w:w="130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A93130" w14:textId="77777777" w:rsidR="001D2EAF" w:rsidRPr="00A110E1" w:rsidRDefault="001D2EAF" w:rsidP="00F6529E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0EF0E" w14:textId="77777777" w:rsidR="001D2EAF" w:rsidRPr="00A110E1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1,521,348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6FC626" w14:textId="77777777" w:rsidR="001D2EAF" w:rsidRPr="00A110E1" w:rsidRDefault="001D2EAF" w:rsidP="00F6529E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18662" w14:textId="77777777" w:rsidR="001D2EAF" w:rsidRPr="00414155" w:rsidRDefault="001D2EAF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(3,515)</w:t>
            </w:r>
          </w:p>
        </w:tc>
        <w:tc>
          <w:tcPr>
            <w:tcW w:w="44" w:type="pct"/>
          </w:tcPr>
          <w:p w14:paraId="2D5D2AA1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931D6" w14:textId="37A22CAE" w:rsidR="001D2EAF" w:rsidRPr="00414155" w:rsidRDefault="00414155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(6,951)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9C64B" w14:textId="77777777" w:rsidR="001D2EAF" w:rsidRPr="00414155" w:rsidRDefault="001D2EAF" w:rsidP="00F6529E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0622" w14:textId="77777777" w:rsidR="001D2EAF" w:rsidRPr="00414155" w:rsidRDefault="001D2EAF" w:rsidP="00F6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1,850</w:t>
            </w:r>
          </w:p>
        </w:tc>
        <w:tc>
          <w:tcPr>
            <w:tcW w:w="11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ED2CDA" w14:textId="77777777" w:rsidR="001D2EAF" w:rsidRPr="00414155" w:rsidRDefault="001D2EAF" w:rsidP="00F6529E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DE939E" w14:textId="77777777" w:rsidR="001D2EAF" w:rsidRPr="00414155" w:rsidRDefault="001D2EAF" w:rsidP="00A0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819" w:firstLine="8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1415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BD60684" w14:textId="7DCDF29A" w:rsidR="00752805" w:rsidRPr="00D47B86" w:rsidRDefault="00752805" w:rsidP="00A65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bookmarkStart w:id="10" w:name="_Hlk70865009"/>
      <w:r w:rsidRPr="00414155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414155">
        <w:rPr>
          <w:rFonts w:ascii="Angsana New" w:hAnsi="Angsana New"/>
          <w:sz w:val="30"/>
          <w:szCs w:val="30"/>
        </w:rPr>
        <w:t>15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41415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414155">
        <w:rPr>
          <w:rFonts w:ascii="Angsana New" w:hAnsi="Angsana New"/>
          <w:sz w:val="30"/>
          <w:szCs w:val="30"/>
        </w:rPr>
        <w:t>2564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>บริษัท พัทยา พัฒนา</w:t>
      </w:r>
      <w:r w:rsidRPr="00D47B86">
        <w:rPr>
          <w:rFonts w:ascii="Angsana New" w:hAnsi="Angsana New"/>
          <w:sz w:val="30"/>
          <w:szCs w:val="30"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 xml:space="preserve">แอสแสท จำกัด </w:t>
      </w:r>
      <w:r w:rsidRPr="00D47B86">
        <w:rPr>
          <w:rFonts w:ascii="Angsana New" w:hAnsi="Angsana New"/>
          <w:sz w:val="30"/>
          <w:szCs w:val="30"/>
        </w:rPr>
        <w:t>(</w:t>
      </w:r>
      <w:r w:rsidRPr="00D47B86">
        <w:rPr>
          <w:rFonts w:ascii="Angsana New" w:hAnsi="Angsana New" w:hint="cs"/>
          <w:sz w:val="30"/>
          <w:szCs w:val="30"/>
          <w:cs/>
        </w:rPr>
        <w:t>เดิมชื่อ</w:t>
      </w:r>
      <w:r w:rsidRPr="00D47B86">
        <w:rPr>
          <w:rFonts w:ascii="Angsana New" w:hAnsi="Angsana New"/>
          <w:sz w:val="30"/>
          <w:szCs w:val="30"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>บริษัท</w:t>
      </w:r>
      <w:r w:rsidR="00740C07" w:rsidRPr="00D47B86">
        <w:rPr>
          <w:rFonts w:ascii="Angsana New" w:hAnsi="Angsana New"/>
          <w:sz w:val="30"/>
          <w:szCs w:val="30"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>พัทยา</w:t>
      </w:r>
      <w:r w:rsidR="00042AF3">
        <w:rPr>
          <w:rFonts w:ascii="Angsana New" w:hAnsi="Angsana New"/>
          <w:sz w:val="30"/>
          <w:szCs w:val="30"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 xml:space="preserve">รีสอร์ท แอสเสท </w:t>
      </w:r>
      <w:r w:rsidRPr="00D47B86">
        <w:rPr>
          <w:rFonts w:ascii="Angsana New" w:hAnsi="Angsana New"/>
          <w:sz w:val="30"/>
          <w:szCs w:val="30"/>
          <w:cs/>
        </w:rPr>
        <w:t>จำกัด</w:t>
      </w:r>
      <w:r w:rsidRPr="00D47B86">
        <w:rPr>
          <w:rFonts w:ascii="Angsana New" w:hAnsi="Angsana New"/>
          <w:sz w:val="30"/>
          <w:szCs w:val="30"/>
        </w:rPr>
        <w:t>)</w:t>
      </w:r>
      <w:r w:rsidRPr="00D47B86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ซึ่งเป็นบริษัทย่อยของบริษัทเข้าทำสัญญาเพื่อซื้อที่ดินและอาคาร ในเมืองพัทยา จังหวัดชลบุรี </w:t>
      </w:r>
      <w:r w:rsidR="00740C07" w:rsidRPr="00D47B86">
        <w:rPr>
          <w:rFonts w:ascii="Angsana New" w:hAnsi="Angsana New"/>
          <w:sz w:val="30"/>
          <w:szCs w:val="30"/>
          <w:cs/>
        </w:rPr>
        <w:t>เพื่อปรับปรุงอาคารส</w:t>
      </w:r>
      <w:r w:rsidR="00740C07" w:rsidRPr="00D47B86">
        <w:rPr>
          <w:rFonts w:ascii="Angsana New" w:hAnsi="Angsana New" w:hint="cs"/>
          <w:sz w:val="30"/>
          <w:szCs w:val="30"/>
          <w:cs/>
        </w:rPr>
        <w:t>ำ</w:t>
      </w:r>
      <w:r w:rsidR="00740C07" w:rsidRPr="00D47B86">
        <w:rPr>
          <w:rFonts w:ascii="Angsana New" w:hAnsi="Angsana New"/>
          <w:sz w:val="30"/>
          <w:szCs w:val="30"/>
          <w:cs/>
        </w:rPr>
        <w:t>หรับประกอบกิจการโรงแรม</w:t>
      </w:r>
      <w:r w:rsidR="00740C07" w:rsidRPr="00D47B86">
        <w:rPr>
          <w:rFonts w:ascii="Angsana New" w:hAnsi="Angsana New" w:hint="cs"/>
          <w:sz w:val="30"/>
          <w:szCs w:val="30"/>
          <w:cs/>
        </w:rPr>
        <w:t xml:space="preserve"> </w:t>
      </w:r>
      <w:r w:rsidRPr="00D47B86">
        <w:rPr>
          <w:rFonts w:ascii="Angsana New" w:hAnsi="Angsana New" w:hint="cs"/>
          <w:sz w:val="30"/>
          <w:szCs w:val="30"/>
          <w:cs/>
        </w:rPr>
        <w:t xml:space="preserve">มูลค่ารวม </w:t>
      </w:r>
      <w:r w:rsidRPr="00D47B86">
        <w:rPr>
          <w:rFonts w:ascii="Angsana New" w:hAnsi="Angsana New"/>
          <w:sz w:val="30"/>
          <w:szCs w:val="30"/>
        </w:rPr>
        <w:t xml:space="preserve">549.90 </w:t>
      </w:r>
      <w:r w:rsidRPr="00D47B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84FE5">
        <w:rPr>
          <w:rFonts w:ascii="Angsana New" w:hAnsi="Angsana New" w:hint="cs"/>
          <w:sz w:val="30"/>
          <w:szCs w:val="30"/>
          <w:cs/>
        </w:rPr>
        <w:t>โดยประกอบด้วย</w:t>
      </w:r>
      <w:r w:rsidRPr="00D47B86">
        <w:rPr>
          <w:rFonts w:ascii="Angsana New" w:hAnsi="Angsana New" w:hint="cs"/>
          <w:sz w:val="30"/>
          <w:szCs w:val="30"/>
          <w:cs/>
        </w:rPr>
        <w:t xml:space="preserve">ที่ดินมูลค่า </w:t>
      </w:r>
      <w:r w:rsidR="00B566E8" w:rsidRPr="00D47B86">
        <w:rPr>
          <w:rFonts w:ascii="Angsana New" w:hAnsi="Angsana New"/>
          <w:sz w:val="30"/>
          <w:szCs w:val="30"/>
        </w:rPr>
        <w:t xml:space="preserve">514.21 </w:t>
      </w:r>
      <w:r w:rsidR="0095747D">
        <w:rPr>
          <w:rFonts w:ascii="Angsana New" w:hAnsi="Angsana New" w:hint="cs"/>
          <w:sz w:val="30"/>
          <w:szCs w:val="30"/>
          <w:cs/>
        </w:rPr>
        <w:t>ล้าน</w:t>
      </w:r>
      <w:r w:rsidRPr="00D47B86">
        <w:rPr>
          <w:rFonts w:ascii="Angsana New" w:hAnsi="Angsana New" w:hint="cs"/>
          <w:sz w:val="30"/>
          <w:szCs w:val="30"/>
          <w:cs/>
        </w:rPr>
        <w:t xml:space="preserve">บาท </w:t>
      </w:r>
      <w:r w:rsidR="005208A6" w:rsidRPr="00D47B86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อาคารและส่วนปรับปรุงอาคารระหว่างก่อสร้างและติดตั้ง</w:t>
      </w:r>
      <w:r w:rsidRPr="00D47B86">
        <w:rPr>
          <w:rFonts w:ascii="Angsana New" w:hAnsi="Angsana New" w:hint="cs"/>
          <w:sz w:val="30"/>
          <w:szCs w:val="30"/>
          <w:cs/>
        </w:rPr>
        <w:t xml:space="preserve">มูลค่า </w:t>
      </w:r>
      <w:r w:rsidR="00B566E8" w:rsidRPr="00D47B86">
        <w:rPr>
          <w:rFonts w:ascii="Angsana New" w:hAnsi="Angsana New"/>
          <w:sz w:val="30"/>
          <w:szCs w:val="30"/>
        </w:rPr>
        <w:t xml:space="preserve">35.69 </w:t>
      </w:r>
      <w:r w:rsidR="0095747D">
        <w:rPr>
          <w:rFonts w:ascii="Angsana New" w:hAnsi="Angsana New" w:hint="cs"/>
          <w:sz w:val="30"/>
          <w:szCs w:val="30"/>
          <w:cs/>
        </w:rPr>
        <w:t>ล้าน</w:t>
      </w:r>
      <w:r w:rsidRPr="00D47B86">
        <w:rPr>
          <w:rFonts w:ascii="Angsana New" w:hAnsi="Angsana New" w:hint="cs"/>
          <w:sz w:val="30"/>
          <w:szCs w:val="30"/>
          <w:cs/>
        </w:rPr>
        <w:t xml:space="preserve">บาท </w:t>
      </w:r>
    </w:p>
    <w:p w14:paraId="2F7E9880" w14:textId="1C31243A" w:rsidR="00CF2BA0" w:rsidRPr="00D47B86" w:rsidRDefault="00CF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F1A3A65" w14:textId="4DF68988" w:rsidR="00E971E9" w:rsidRPr="00E11762" w:rsidRDefault="00CA089E" w:rsidP="00E97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ind w:left="99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11" w:name="_Hlk70865301"/>
      <w:r w:rsidRPr="00D47B86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D47B86">
        <w:rPr>
          <w:rFonts w:ascii="Angsana New" w:hAnsi="Angsana New" w:hint="cs"/>
          <w:spacing w:val="-4"/>
          <w:sz w:val="30"/>
          <w:szCs w:val="30"/>
          <w:cs/>
        </w:rPr>
        <w:t>ในงบการเงินรวม</w:t>
      </w:r>
      <w:r w:rsidRPr="00D47B86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="00984FE5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D47B86">
        <w:rPr>
          <w:rFonts w:ascii="Angsana New" w:hAnsi="Angsana New"/>
          <w:spacing w:val="-4"/>
          <w:sz w:val="30"/>
          <w:szCs w:val="30"/>
        </w:rPr>
        <w:t xml:space="preserve"> </w:t>
      </w:r>
      <w:r w:rsidR="00E971E9" w:rsidRPr="00D47B86">
        <w:rPr>
          <w:rFonts w:ascii="Angsana New" w:hAnsi="Angsana New"/>
          <w:color w:val="0D0D0D"/>
          <w:sz w:val="30"/>
          <w:szCs w:val="30"/>
        </w:rPr>
        <w:t xml:space="preserve">33.27 </w:t>
      </w:r>
      <w:r w:rsidR="00E971E9" w:rsidRPr="00D47B86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 xml:space="preserve">3: </w:t>
      </w:r>
      <w:r w:rsidRPr="00D47B86">
        <w:rPr>
          <w:rFonts w:ascii="Angsana New" w:hAnsi="Angsana New"/>
          <w:i/>
          <w:iCs/>
          <w:color w:val="0D0D0D"/>
          <w:sz w:val="30"/>
          <w:szCs w:val="30"/>
        </w:rPr>
        <w:t>29.93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="00E971E9" w:rsidRPr="00D47B86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E971E9" w:rsidRPr="00D47B86">
        <w:rPr>
          <w:rFonts w:ascii="Angsana New" w:hAnsi="Angsana New"/>
          <w:color w:val="0D0D0D"/>
          <w:sz w:val="30"/>
          <w:szCs w:val="30"/>
        </w:rPr>
        <w:t>2.95</w:t>
      </w:r>
      <w:r w:rsidR="00E971E9" w:rsidRPr="00D47B86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 xml:space="preserve">2563: 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 xml:space="preserve"> 3.60 </w:t>
      </w:r>
      <w:r w:rsidR="00E971E9" w:rsidRPr="00D47B86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="00E971E9" w:rsidRPr="00D47B86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bookmarkEnd w:id="10"/>
    <w:bookmarkEnd w:id="11"/>
    <w:p w14:paraId="5FE5D49B" w14:textId="77777777" w:rsidR="00E971E9" w:rsidRPr="00E971E9" w:rsidRDefault="00E97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</w:rPr>
      </w:pPr>
    </w:p>
    <w:p w14:paraId="36508D23" w14:textId="3FAA121D" w:rsidR="00D0156E" w:rsidRPr="00414155" w:rsidRDefault="00CF2BA0" w:rsidP="00A65164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90" w:hanging="540"/>
        <w:rPr>
          <w:rFonts w:ascii="Angsana New" w:hAnsi="Angsana New"/>
          <w:b/>
          <w:bCs/>
          <w:sz w:val="30"/>
          <w:szCs w:val="30"/>
        </w:rPr>
      </w:pPr>
      <w:r w:rsidRPr="00414155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73334842" w14:textId="11680570" w:rsidR="00B1214B" w:rsidRPr="00E971E9" w:rsidRDefault="00B1214B" w:rsidP="00414155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rPr>
          <w:rFonts w:ascii="Angsana New" w:hAnsi="Angsana New"/>
          <w:b/>
          <w:bCs/>
        </w:rPr>
      </w:pPr>
    </w:p>
    <w:p w14:paraId="44712440" w14:textId="77777777" w:rsidR="00DA501F" w:rsidRPr="00E971E9" w:rsidRDefault="00DA501F" w:rsidP="00A65164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40"/>
          <w:szCs w:val="40"/>
        </w:rPr>
      </w:pPr>
      <w:r w:rsidRPr="00414155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รายการเคลื่อนไหวของเงินกู้ยืมระยะสั้นจากกิจการที่เกี่ยวข้องกันสำหรับงวดสามเดือนสิ้นสุดวันที่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414155">
        <w:rPr>
          <w:rFonts w:ascii="Angsana New" w:hAnsi="Angsana New"/>
          <w:sz w:val="30"/>
          <w:szCs w:val="30"/>
        </w:rPr>
        <w:t xml:space="preserve">31 </w:t>
      </w:r>
      <w:r w:rsidRPr="00414155">
        <w:rPr>
          <w:rFonts w:ascii="Angsana New" w:hAnsi="Angsana New" w:hint="cs"/>
          <w:sz w:val="30"/>
          <w:szCs w:val="30"/>
          <w:cs/>
        </w:rPr>
        <w:t>มีนาคม</w:t>
      </w:r>
      <w:r w:rsidRPr="00414155">
        <w:rPr>
          <w:rFonts w:ascii="Angsana New" w:hAnsi="Angsana New"/>
          <w:sz w:val="30"/>
          <w:szCs w:val="30"/>
          <w:cs/>
        </w:rPr>
        <w:t xml:space="preserve"> </w:t>
      </w:r>
      <w:r w:rsidRPr="00414155">
        <w:rPr>
          <w:rFonts w:ascii="Angsana New" w:hAnsi="Angsana New"/>
          <w:sz w:val="30"/>
          <w:szCs w:val="30"/>
        </w:rPr>
        <w:t xml:space="preserve">2564 </w:t>
      </w:r>
      <w:r w:rsidRPr="00E971E9">
        <w:rPr>
          <w:rFonts w:ascii="Angsana New" w:hAnsi="Angsana New" w:hint="cs"/>
          <w:sz w:val="30"/>
          <w:szCs w:val="30"/>
          <w:cs/>
        </w:rPr>
        <w:t>และ</w:t>
      </w:r>
      <w:r w:rsidRPr="00E971E9">
        <w:rPr>
          <w:rFonts w:ascii="Angsana New" w:hAnsi="Angsana New"/>
          <w:sz w:val="30"/>
          <w:szCs w:val="30"/>
          <w:cs/>
        </w:rPr>
        <w:t xml:space="preserve"> </w:t>
      </w:r>
      <w:r w:rsidRPr="00E971E9">
        <w:rPr>
          <w:rFonts w:ascii="Angsana New" w:hAnsi="Angsana New"/>
          <w:sz w:val="30"/>
          <w:szCs w:val="30"/>
        </w:rPr>
        <w:t>2563</w:t>
      </w:r>
      <w:r w:rsidRPr="00E971E9">
        <w:rPr>
          <w:rFonts w:ascii="Angsana New" w:hAnsi="Angsana New"/>
          <w:sz w:val="30"/>
          <w:szCs w:val="30"/>
          <w:cs/>
        </w:rPr>
        <w:t xml:space="preserve"> </w:t>
      </w:r>
      <w:r w:rsidRPr="00E971E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0E68C2" w14:textId="2450E684" w:rsidR="00DA501F" w:rsidRPr="00E971E9" w:rsidRDefault="00DA501F" w:rsidP="00590682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F6529E" w:rsidRPr="00CA3CC9" w14:paraId="75A67E3A" w14:textId="77777777" w:rsidTr="00A65164">
        <w:trPr>
          <w:tblHeader/>
        </w:trPr>
        <w:tc>
          <w:tcPr>
            <w:tcW w:w="3960" w:type="dxa"/>
            <w:shd w:val="clear" w:color="auto" w:fill="auto"/>
          </w:tcPr>
          <w:p w14:paraId="08DABC5C" w14:textId="77777777" w:rsidR="00F6529E" w:rsidRPr="00E971E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4A78DCE7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F6EB3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0068844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529E" w:rsidRPr="00CA3CC9" w14:paraId="3C7C445F" w14:textId="77777777" w:rsidTr="00A65164">
        <w:trPr>
          <w:tblHeader/>
        </w:trPr>
        <w:tc>
          <w:tcPr>
            <w:tcW w:w="3960" w:type="dxa"/>
          </w:tcPr>
          <w:p w14:paraId="0F457BFF" w14:textId="53A711FB" w:rsidR="00F6529E" w:rsidRPr="00E971E9" w:rsidRDefault="00E971E9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971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7B2A21A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B01AFB1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ABDD0AD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EFB393D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16CFC270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B62FE08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FB84D59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F6529E" w:rsidRPr="00CA3CC9" w14:paraId="313E2311" w14:textId="77777777" w:rsidTr="00A65164">
        <w:trPr>
          <w:tblHeader/>
        </w:trPr>
        <w:tc>
          <w:tcPr>
            <w:tcW w:w="3960" w:type="dxa"/>
          </w:tcPr>
          <w:p w14:paraId="0657BFB7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F6282BB" w14:textId="77777777" w:rsidR="00F6529E" w:rsidRPr="00CA3CC9" w:rsidRDefault="00F6529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207" w:rsidRPr="00CA3CC9" w14:paraId="722155F6" w14:textId="77777777" w:rsidTr="00A65164">
        <w:trPr>
          <w:trHeight w:val="180"/>
        </w:trPr>
        <w:tc>
          <w:tcPr>
            <w:tcW w:w="3960" w:type="dxa"/>
          </w:tcPr>
          <w:p w14:paraId="37D402A4" w14:textId="77777777" w:rsidR="00D80207" w:rsidRPr="00CA3CC9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5B7621A5" w14:textId="6BC62469" w:rsidR="00D80207" w:rsidRPr="009D7241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5AF80" w14:textId="77777777" w:rsidR="00D80207" w:rsidRPr="005836E6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355AA54E" w14:textId="561CD7DE" w:rsidR="00D80207" w:rsidRPr="00182AC3" w:rsidRDefault="005836E6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8,717,773</w:t>
            </w:r>
          </w:p>
        </w:tc>
        <w:tc>
          <w:tcPr>
            <w:tcW w:w="270" w:type="dxa"/>
          </w:tcPr>
          <w:p w14:paraId="71847913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25C2A5" w14:textId="3BC71E6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  <w:tc>
          <w:tcPr>
            <w:tcW w:w="262" w:type="dxa"/>
          </w:tcPr>
          <w:p w14:paraId="7DA8E76A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53C2C58B" w14:textId="60E635D9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1,304,062</w:t>
            </w:r>
          </w:p>
        </w:tc>
      </w:tr>
      <w:tr w:rsidR="00D80207" w:rsidRPr="00CA3CC9" w14:paraId="5278490F" w14:textId="77777777" w:rsidTr="00A65164">
        <w:trPr>
          <w:trHeight w:val="180"/>
        </w:trPr>
        <w:tc>
          <w:tcPr>
            <w:tcW w:w="3960" w:type="dxa"/>
          </w:tcPr>
          <w:p w14:paraId="03EBB0DD" w14:textId="38A98F9F" w:rsidR="00D80207" w:rsidRPr="00CA3CC9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170" w:type="dxa"/>
          </w:tcPr>
          <w:p w14:paraId="03ECB062" w14:textId="2B6FAF28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74584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572AF59" w14:textId="1B7A9E03" w:rsidR="00D80207" w:rsidRPr="00D80207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BDAD5E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6B0C649" w14:textId="7E677C5F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</w:rPr>
              <w:t>91,73</w:t>
            </w:r>
            <w:r w:rsidR="00414155" w:rsidRPr="00414155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76B3E83C" w14:textId="77777777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6EE1409A" w14:textId="4FE5C812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102,217</w:t>
            </w:r>
          </w:p>
        </w:tc>
      </w:tr>
      <w:tr w:rsidR="00D80207" w:rsidRPr="00CA3CC9" w14:paraId="686C2AF9" w14:textId="77777777" w:rsidTr="00A65164">
        <w:trPr>
          <w:trHeight w:val="180"/>
        </w:trPr>
        <w:tc>
          <w:tcPr>
            <w:tcW w:w="3960" w:type="dxa"/>
          </w:tcPr>
          <w:p w14:paraId="6B979AB0" w14:textId="31B957CA" w:rsidR="00D80207" w:rsidRPr="00CA3CC9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654C3" w14:textId="769F514B" w:rsidR="00D80207" w:rsidRPr="009D7241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D724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E9C60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3481D90E" w14:textId="04F7B8CF" w:rsidR="00D80207" w:rsidRPr="00D80207" w:rsidRDefault="005836E6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(8,717,773)</w:t>
            </w:r>
          </w:p>
        </w:tc>
        <w:tc>
          <w:tcPr>
            <w:tcW w:w="270" w:type="dxa"/>
          </w:tcPr>
          <w:p w14:paraId="7470C12E" w14:textId="77777777" w:rsidR="00D80207" w:rsidRPr="00182AC3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4AFEC69" w14:textId="2A4E1462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(228,18</w:t>
            </w:r>
            <w:r w:rsidR="00414155"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8</w:t>
            </w: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62" w:type="dxa"/>
          </w:tcPr>
          <w:p w14:paraId="0C0D44CD" w14:textId="77777777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41518FA" w14:textId="59D159EC" w:rsidR="00D80207" w:rsidRPr="00414155" w:rsidRDefault="00D80207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14155">
              <w:rPr>
                <w:rFonts w:ascii="Angsana New" w:eastAsia="MS Mincho" w:hAnsi="Angsana New"/>
                <w:sz w:val="30"/>
                <w:szCs w:val="30"/>
                <w:lang w:val="en-GB"/>
              </w:rPr>
              <w:t>(256,947)</w:t>
            </w:r>
          </w:p>
        </w:tc>
      </w:tr>
      <w:tr w:rsidR="008572FF" w:rsidRPr="00CA3CC9" w14:paraId="57F81CDE" w14:textId="77777777" w:rsidTr="00A65164">
        <w:trPr>
          <w:trHeight w:val="180"/>
        </w:trPr>
        <w:tc>
          <w:tcPr>
            <w:tcW w:w="3960" w:type="dxa"/>
          </w:tcPr>
          <w:p w14:paraId="0D4080D3" w14:textId="6397DA85" w:rsidR="008572FF" w:rsidRPr="00CA3CC9" w:rsidRDefault="008572FF" w:rsidP="00E971E9">
            <w:pPr>
              <w:spacing w:line="120" w:lineRule="auto"/>
              <w:ind w:left="67"/>
              <w:rPr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9ACCBB" w14:textId="77777777" w:rsidR="008572FF" w:rsidRPr="00182AC3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120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D16FA" w14:textId="77777777" w:rsidR="008572FF" w:rsidRPr="00182AC3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71DCE" w14:textId="77777777" w:rsidR="008572FF" w:rsidRPr="00182AC3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120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31F4F64" w14:textId="77777777" w:rsidR="008572FF" w:rsidRPr="00182AC3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33356401" w14:textId="77777777" w:rsidR="008572FF" w:rsidRPr="00414155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120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224A4871" w14:textId="77777777" w:rsidR="008572FF" w:rsidRPr="00414155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6C9D4DF" w14:textId="77777777" w:rsidR="008572FF" w:rsidRPr="00414155" w:rsidRDefault="008572FF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572FF" w:rsidRPr="00CA3CC9" w14:paraId="5A282900" w14:textId="77777777" w:rsidTr="00A65164">
        <w:trPr>
          <w:trHeight w:val="180"/>
        </w:trPr>
        <w:tc>
          <w:tcPr>
            <w:tcW w:w="3960" w:type="dxa"/>
          </w:tcPr>
          <w:p w14:paraId="647850C8" w14:textId="7819079F" w:rsidR="008572FF" w:rsidRPr="00CA3CC9" w:rsidRDefault="00E971E9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572FF"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="008572FF"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72FF"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8572FF"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572F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572FF"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8572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6BFE437" w14:textId="58FE9A30" w:rsidR="008572FF" w:rsidRPr="009D7241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D724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A310D6" w14:textId="77777777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9A927" w14:textId="503C34D8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9D7241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AF49D" w14:textId="77777777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53714C2" w14:textId="68C14667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742,760</w:t>
            </w:r>
          </w:p>
        </w:tc>
        <w:tc>
          <w:tcPr>
            <w:tcW w:w="262" w:type="dxa"/>
          </w:tcPr>
          <w:p w14:paraId="6D243BB4" w14:textId="77777777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2135171" w14:textId="53E8B665" w:rsidR="008572FF" w:rsidRPr="00182AC3" w:rsidRDefault="008572FF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1,149,332</w:t>
            </w:r>
          </w:p>
        </w:tc>
      </w:tr>
    </w:tbl>
    <w:p w14:paraId="45B94551" w14:textId="6FA5214B" w:rsidR="00F6529E" w:rsidRDefault="00F6529E" w:rsidP="00F6529E">
      <w:pPr>
        <w:tabs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7295D78B" w14:textId="77777777" w:rsidR="00DA501F" w:rsidRPr="00CA3CC9" w:rsidRDefault="00DA501F" w:rsidP="009D7241">
      <w:pPr>
        <w:tabs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1A939D71" w14:textId="77777777" w:rsidR="00414155" w:rsidRPr="00E971E9" w:rsidRDefault="00414155" w:rsidP="00DA501F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4FE784A7" w14:textId="7C88C198" w:rsidR="00A07C35" w:rsidRDefault="00A07C35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AB2A33">
        <w:rPr>
          <w:rFonts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p w14:paraId="3C82AF38" w14:textId="77777777" w:rsidR="00A07C35" w:rsidRPr="00E971E9" w:rsidRDefault="00A07C35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</w:rPr>
      </w:pPr>
    </w:p>
    <w:p w14:paraId="756BE2ED" w14:textId="7FD8D57A" w:rsidR="00DA501F" w:rsidRPr="00E971E9" w:rsidRDefault="00DA501F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2"/>
          <w:szCs w:val="32"/>
        </w:rPr>
      </w:pPr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</w:t>
      </w:r>
      <w:r>
        <w:rPr>
          <w:rFonts w:ascii="Angsana New" w:hAnsi="Angsana New" w:hint="cs"/>
          <w:sz w:val="30"/>
          <w:szCs w:val="30"/>
          <w:cs/>
        </w:rPr>
        <w:t>สั้น</w:t>
      </w:r>
      <w:r w:rsidRPr="00CA3CC9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Pr="00CA3CC9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CA3CC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4</w:t>
      </w:r>
      <w:r w:rsidRPr="00CA3CC9">
        <w:rPr>
          <w:rFonts w:ascii="Angsana New" w:hAnsi="Angsana New"/>
          <w:sz w:val="30"/>
          <w:szCs w:val="30"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และ</w:t>
      </w:r>
      <w:r w:rsidRPr="00CA3CC9">
        <w:rPr>
          <w:rFonts w:ascii="Angsana New" w:hAnsi="Angsana New"/>
          <w:sz w:val="30"/>
          <w:szCs w:val="30"/>
          <w:cs/>
        </w:rPr>
        <w:t xml:space="preserve"> </w:t>
      </w:r>
      <w:r w:rsidRPr="00E971E9">
        <w:rPr>
          <w:rFonts w:ascii="Angsana New" w:hAnsi="Angsana New"/>
          <w:sz w:val="30"/>
          <w:szCs w:val="30"/>
        </w:rPr>
        <w:t>2563</w:t>
      </w:r>
      <w:r w:rsidRPr="00E971E9">
        <w:rPr>
          <w:rFonts w:ascii="Angsana New" w:hAnsi="Angsana New"/>
          <w:sz w:val="30"/>
          <w:szCs w:val="30"/>
          <w:cs/>
        </w:rPr>
        <w:t xml:space="preserve"> </w:t>
      </w:r>
      <w:r w:rsidRPr="00E971E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FDA1A76" w14:textId="77777777" w:rsidR="00B1214B" w:rsidRPr="00E971E9" w:rsidRDefault="00B1214B" w:rsidP="00B1214B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1080" w:right="119"/>
        <w:jc w:val="thaiDistribute"/>
        <w:rPr>
          <w:rFonts w:ascii="Angsana New" w:hAnsi="Angsana New"/>
          <w:cs/>
        </w:rPr>
      </w:pPr>
    </w:p>
    <w:tbl>
      <w:tblPr>
        <w:tblW w:w="945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B1214B" w:rsidRPr="00CA3CC9" w14:paraId="3E5BC655" w14:textId="77777777" w:rsidTr="00A65164">
        <w:tc>
          <w:tcPr>
            <w:tcW w:w="3960" w:type="dxa"/>
            <w:shd w:val="clear" w:color="auto" w:fill="auto"/>
          </w:tcPr>
          <w:p w14:paraId="2D35E5F4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3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07C38741" w14:textId="77777777" w:rsidR="00B1214B" w:rsidRPr="00CA3CC9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287245" w14:textId="77777777" w:rsidR="00B1214B" w:rsidRPr="00CA3CC9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1B4C0F7" w14:textId="77777777" w:rsidR="00B1214B" w:rsidRPr="00CA3CC9" w:rsidRDefault="00B1214B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0DE" w:rsidRPr="00CA3CC9" w14:paraId="232B312B" w14:textId="77777777" w:rsidTr="00A65164">
        <w:tc>
          <w:tcPr>
            <w:tcW w:w="3960" w:type="dxa"/>
          </w:tcPr>
          <w:p w14:paraId="61D4756E" w14:textId="21E9E056" w:rsidR="000950DE" w:rsidRPr="00E971E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3" w:right="-108" w:firstLine="93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971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A9F2E6" w14:textId="51248597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8D837A6" w14:textId="77777777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DBA9D5" w14:textId="21E1BEE4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0F11A4" w14:textId="77777777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C24A26F" w14:textId="382452A7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4785EDA" w14:textId="77777777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8DBCBED" w14:textId="2AE06703" w:rsidR="000950DE" w:rsidRPr="00CA3CC9" w:rsidRDefault="000950DE" w:rsidP="00095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214B" w:rsidRPr="00CA3CC9" w14:paraId="49D6ED32" w14:textId="77777777" w:rsidTr="00A65164">
        <w:tc>
          <w:tcPr>
            <w:tcW w:w="3960" w:type="dxa"/>
          </w:tcPr>
          <w:p w14:paraId="704DA568" w14:textId="77777777" w:rsidR="00B1214B" w:rsidRPr="00CA3CC9" w:rsidRDefault="00B121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6DCF6EB4" w14:textId="77777777" w:rsidR="00B1214B" w:rsidRPr="00CA3CC9" w:rsidRDefault="00B121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34B" w:rsidRPr="00CA3CC9" w14:paraId="036E753A" w14:textId="77777777" w:rsidTr="00A65164">
        <w:trPr>
          <w:trHeight w:val="180"/>
        </w:trPr>
        <w:tc>
          <w:tcPr>
            <w:tcW w:w="3960" w:type="dxa"/>
          </w:tcPr>
          <w:p w14:paraId="5556701A" w14:textId="77777777" w:rsidR="00D4434B" w:rsidRPr="00CA3CC9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auto"/>
          </w:tcPr>
          <w:p w14:paraId="70178696" w14:textId="78BB31C0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70" w:type="dxa"/>
            <w:shd w:val="clear" w:color="auto" w:fill="auto"/>
          </w:tcPr>
          <w:p w14:paraId="51930CF8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1657644" w14:textId="77777777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76BEF4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28895F1" w14:textId="03D548A1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  <w:tc>
          <w:tcPr>
            <w:tcW w:w="262" w:type="dxa"/>
            <w:shd w:val="clear" w:color="auto" w:fill="auto"/>
          </w:tcPr>
          <w:p w14:paraId="7CED2FC4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324E5DBA" w14:textId="39216480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4434B" w:rsidRPr="00CA3CC9" w14:paraId="1BA8C647" w14:textId="77777777" w:rsidTr="00A65164">
        <w:trPr>
          <w:trHeight w:val="180"/>
        </w:trPr>
        <w:tc>
          <w:tcPr>
            <w:tcW w:w="3960" w:type="dxa"/>
          </w:tcPr>
          <w:p w14:paraId="3F93DE94" w14:textId="1E38BB94" w:rsidR="00D4434B" w:rsidRPr="00CA3CC9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170" w:type="dxa"/>
            <w:shd w:val="clear" w:color="auto" w:fill="auto"/>
          </w:tcPr>
          <w:p w14:paraId="26CEA98F" w14:textId="61C158E5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4,444,000</w:t>
            </w:r>
          </w:p>
        </w:tc>
        <w:tc>
          <w:tcPr>
            <w:tcW w:w="270" w:type="dxa"/>
            <w:shd w:val="clear" w:color="auto" w:fill="auto"/>
          </w:tcPr>
          <w:p w14:paraId="614BABF6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F10F47B" w14:textId="4C7719F2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5,366,000</w:t>
            </w:r>
          </w:p>
        </w:tc>
        <w:tc>
          <w:tcPr>
            <w:tcW w:w="270" w:type="dxa"/>
            <w:shd w:val="clear" w:color="auto" w:fill="auto"/>
          </w:tcPr>
          <w:p w14:paraId="387FCCAE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9DBF951" w14:textId="285000E6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4,444,000</w:t>
            </w:r>
          </w:p>
        </w:tc>
        <w:tc>
          <w:tcPr>
            <w:tcW w:w="262" w:type="dxa"/>
            <w:shd w:val="clear" w:color="auto" w:fill="auto"/>
          </w:tcPr>
          <w:p w14:paraId="26F8648E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236640B" w14:textId="5614DA79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5,366,000</w:t>
            </w:r>
          </w:p>
        </w:tc>
      </w:tr>
      <w:tr w:rsidR="00D4434B" w:rsidRPr="00CA3CC9" w14:paraId="7C058506" w14:textId="77777777" w:rsidTr="00A65164">
        <w:trPr>
          <w:trHeight w:val="180"/>
        </w:trPr>
        <w:tc>
          <w:tcPr>
            <w:tcW w:w="3960" w:type="dxa"/>
          </w:tcPr>
          <w:p w14:paraId="34CB41D3" w14:textId="2FD2B547" w:rsidR="00D4434B" w:rsidRPr="00CA3CC9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A8FFAF" w14:textId="103E8172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(2,972,000)</w:t>
            </w:r>
          </w:p>
        </w:tc>
        <w:tc>
          <w:tcPr>
            <w:tcW w:w="270" w:type="dxa"/>
            <w:shd w:val="clear" w:color="auto" w:fill="auto"/>
          </w:tcPr>
          <w:p w14:paraId="1265DA15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14B1" w14:textId="2E2EC25C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86"/>
              </w:tabs>
              <w:spacing w:line="223" w:lineRule="auto"/>
              <w:ind w:right="-26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(462,000)</w:t>
            </w:r>
          </w:p>
        </w:tc>
        <w:tc>
          <w:tcPr>
            <w:tcW w:w="270" w:type="dxa"/>
            <w:shd w:val="clear" w:color="auto" w:fill="auto"/>
          </w:tcPr>
          <w:p w14:paraId="1562CBEE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A362615" w14:textId="203F31E5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sz w:val="30"/>
                <w:szCs w:val="30"/>
              </w:rPr>
              <w:t>(2,972,000)</w:t>
            </w:r>
          </w:p>
        </w:tc>
        <w:tc>
          <w:tcPr>
            <w:tcW w:w="262" w:type="dxa"/>
            <w:shd w:val="clear" w:color="auto" w:fill="auto"/>
          </w:tcPr>
          <w:p w14:paraId="5A5FA515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CEBF9" w14:textId="2D32122B" w:rsidR="00D4434B" w:rsidRPr="00783EE7" w:rsidRDefault="00783EE7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19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="00D4434B" w:rsidRPr="00783EE7">
              <w:rPr>
                <w:rFonts w:ascii="Angsana New" w:eastAsia="MS Mincho" w:hAnsi="Angsana New"/>
                <w:sz w:val="30"/>
                <w:szCs w:val="30"/>
              </w:rPr>
              <w:t>(462,000)</w:t>
            </w:r>
          </w:p>
        </w:tc>
      </w:tr>
      <w:tr w:rsidR="00D4434B" w:rsidRPr="00CA3CC9" w14:paraId="1F1BB4F8" w14:textId="77777777" w:rsidTr="00A65164">
        <w:trPr>
          <w:trHeight w:val="180"/>
        </w:trPr>
        <w:tc>
          <w:tcPr>
            <w:tcW w:w="3960" w:type="dxa"/>
          </w:tcPr>
          <w:p w14:paraId="7ACD21A6" w14:textId="1E3CEA01" w:rsidR="00D4434B" w:rsidRPr="00CA3CC9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90E1DB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120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354E7A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4F78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120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C5B4CB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4EB58F82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120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</w:tcPr>
          <w:p w14:paraId="264F5E2C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7FB2" w14:textId="77777777" w:rsidR="00D4434B" w:rsidRPr="00783EE7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120" w:lineRule="auto"/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D4434B" w:rsidRPr="00CA3CC9" w14:paraId="5BECE567" w14:textId="77777777" w:rsidTr="00A65164">
        <w:trPr>
          <w:trHeight w:val="180"/>
        </w:trPr>
        <w:tc>
          <w:tcPr>
            <w:tcW w:w="3960" w:type="dxa"/>
          </w:tcPr>
          <w:p w14:paraId="04FA57C1" w14:textId="6C7FD9EA" w:rsidR="00D4434B" w:rsidRPr="00CA3CC9" w:rsidRDefault="00D4434B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305296F" w14:textId="6FC7798E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83EE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2,997,000</w:t>
            </w:r>
          </w:p>
        </w:tc>
        <w:tc>
          <w:tcPr>
            <w:tcW w:w="270" w:type="dxa"/>
            <w:shd w:val="clear" w:color="auto" w:fill="auto"/>
          </w:tcPr>
          <w:p w14:paraId="48134225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DD4F79" w14:textId="55BE35E0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4,904,000</w:t>
            </w:r>
          </w:p>
        </w:tc>
        <w:tc>
          <w:tcPr>
            <w:tcW w:w="270" w:type="dxa"/>
            <w:shd w:val="clear" w:color="auto" w:fill="auto"/>
          </w:tcPr>
          <w:p w14:paraId="363E9A1E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1AAB3D7A" w14:textId="3369D5C0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2,997,000</w:t>
            </w:r>
          </w:p>
        </w:tc>
        <w:tc>
          <w:tcPr>
            <w:tcW w:w="262" w:type="dxa"/>
            <w:shd w:val="clear" w:color="auto" w:fill="auto"/>
          </w:tcPr>
          <w:p w14:paraId="36623D39" w14:textId="77777777" w:rsidR="00D4434B" w:rsidRPr="00783EE7" w:rsidRDefault="00D4434B" w:rsidP="00D44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D38D9E" w14:textId="063D78D2" w:rsidR="00D4434B" w:rsidRPr="00783EE7" w:rsidRDefault="00D4434B" w:rsidP="00783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  <w:tab w:val="decimal" w:pos="930"/>
              </w:tabs>
              <w:spacing w:line="223" w:lineRule="auto"/>
              <w:ind w:right="-96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83EE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4,904,000</w:t>
            </w:r>
          </w:p>
        </w:tc>
      </w:tr>
    </w:tbl>
    <w:p w14:paraId="0F6A16CE" w14:textId="77777777" w:rsidR="00590682" w:rsidRPr="00E11762" w:rsidRDefault="00590682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bookmarkStart w:id="12" w:name="_Hlk46869492"/>
      <w:r w:rsidRPr="00E14046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E14046">
        <w:rPr>
          <w:rFonts w:ascii="Angsana New" w:hAnsi="Angsana New"/>
          <w:sz w:val="30"/>
          <w:szCs w:val="30"/>
          <w:cs/>
        </w:rPr>
        <w:t xml:space="preserve"> </w:t>
      </w:r>
      <w:r w:rsidRPr="00E14046">
        <w:rPr>
          <w:rFonts w:ascii="Angsana New" w:hAnsi="Angsana New"/>
          <w:sz w:val="30"/>
          <w:szCs w:val="30"/>
        </w:rPr>
        <w:t xml:space="preserve">51 </w:t>
      </w:r>
      <w:r w:rsidRPr="00E14046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E14046">
        <w:rPr>
          <w:rFonts w:ascii="Angsana New" w:hAnsi="Angsana New"/>
          <w:sz w:val="30"/>
          <w:szCs w:val="30"/>
          <w:cs/>
        </w:rPr>
        <w:t xml:space="preserve"> </w:t>
      </w:r>
      <w:r w:rsidRPr="00E14046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E1F16EB" w14:textId="77777777" w:rsidR="00590682" w:rsidRDefault="00590682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p w14:paraId="148B49DE" w14:textId="5A085E86" w:rsidR="00590682" w:rsidRPr="00CA3CC9" w:rsidRDefault="00B1214B" w:rsidP="00A65164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CA3CC9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590682" w:rsidRPr="00CA3CC9">
        <w:rPr>
          <w:rFonts w:ascii="Angsana New" w:hAnsi="Angsana New" w:hint="cs"/>
          <w:sz w:val="30"/>
          <w:szCs w:val="30"/>
          <w:cs/>
        </w:rPr>
        <w:t>งวด</w:t>
      </w:r>
      <w:r w:rsidR="00590682">
        <w:rPr>
          <w:rFonts w:ascii="Angsana New" w:hAnsi="Angsana New" w:hint="cs"/>
          <w:sz w:val="30"/>
          <w:szCs w:val="30"/>
          <w:cs/>
        </w:rPr>
        <w:t>สาม</w:t>
      </w:r>
      <w:r w:rsidR="00590682" w:rsidRPr="00CA3CC9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90682" w:rsidRPr="00CA3CC9">
        <w:rPr>
          <w:rFonts w:ascii="Angsana New" w:hAnsi="Angsana New"/>
          <w:sz w:val="30"/>
          <w:szCs w:val="30"/>
          <w:cs/>
        </w:rPr>
        <w:t xml:space="preserve"> </w:t>
      </w:r>
      <w:r w:rsidR="00590682" w:rsidRPr="00CA3CC9">
        <w:rPr>
          <w:rFonts w:ascii="Angsana New" w:hAnsi="Angsana New"/>
          <w:sz w:val="30"/>
          <w:szCs w:val="30"/>
        </w:rPr>
        <w:t>3</w:t>
      </w:r>
      <w:r w:rsidR="00590682">
        <w:rPr>
          <w:rFonts w:ascii="Angsana New" w:hAnsi="Angsana New"/>
          <w:sz w:val="30"/>
          <w:szCs w:val="30"/>
        </w:rPr>
        <w:t xml:space="preserve">1 </w:t>
      </w:r>
      <w:r w:rsidR="00590682">
        <w:rPr>
          <w:rFonts w:ascii="Angsana New" w:hAnsi="Angsana New" w:hint="cs"/>
          <w:sz w:val="30"/>
          <w:szCs w:val="30"/>
          <w:cs/>
        </w:rPr>
        <w:t>มีนาคม</w:t>
      </w:r>
      <w:r w:rsidR="00590682" w:rsidRPr="00CA3CC9">
        <w:rPr>
          <w:rFonts w:ascii="Angsana New" w:hAnsi="Angsana New"/>
          <w:sz w:val="30"/>
          <w:szCs w:val="30"/>
          <w:cs/>
        </w:rPr>
        <w:t xml:space="preserve"> </w:t>
      </w:r>
      <w:r w:rsidR="00590682" w:rsidRPr="00CA3CC9">
        <w:rPr>
          <w:rFonts w:ascii="Angsana New" w:hAnsi="Angsana New"/>
          <w:sz w:val="30"/>
          <w:szCs w:val="30"/>
        </w:rPr>
        <w:t>256</w:t>
      </w:r>
      <w:r w:rsidR="00590682">
        <w:rPr>
          <w:rFonts w:ascii="Angsana New" w:hAnsi="Angsana New"/>
          <w:sz w:val="30"/>
          <w:szCs w:val="30"/>
        </w:rPr>
        <w:t>4</w:t>
      </w:r>
      <w:r w:rsidR="00590682" w:rsidRPr="00CA3CC9">
        <w:rPr>
          <w:rFonts w:ascii="Angsana New" w:hAnsi="Angsana New"/>
          <w:sz w:val="30"/>
          <w:szCs w:val="30"/>
        </w:rPr>
        <w:t xml:space="preserve"> </w:t>
      </w:r>
      <w:r w:rsidR="00590682" w:rsidRPr="00CA3CC9">
        <w:rPr>
          <w:rFonts w:ascii="Angsana New" w:hAnsi="Angsana New" w:hint="cs"/>
          <w:sz w:val="30"/>
          <w:szCs w:val="30"/>
          <w:cs/>
        </w:rPr>
        <w:t>และ</w:t>
      </w:r>
      <w:r w:rsidR="00590682" w:rsidRPr="00CA3CC9">
        <w:rPr>
          <w:rFonts w:ascii="Angsana New" w:hAnsi="Angsana New"/>
          <w:sz w:val="30"/>
          <w:szCs w:val="30"/>
          <w:cs/>
        </w:rPr>
        <w:t xml:space="preserve"> </w:t>
      </w:r>
      <w:r w:rsidR="00590682" w:rsidRPr="00CA3CC9">
        <w:rPr>
          <w:rFonts w:ascii="Angsana New" w:hAnsi="Angsana New"/>
          <w:sz w:val="30"/>
          <w:szCs w:val="30"/>
        </w:rPr>
        <w:t>256</w:t>
      </w:r>
      <w:r w:rsidR="00590682">
        <w:rPr>
          <w:rFonts w:ascii="Angsana New" w:hAnsi="Angsana New"/>
          <w:sz w:val="30"/>
          <w:szCs w:val="30"/>
        </w:rPr>
        <w:t>3</w:t>
      </w:r>
      <w:r w:rsidR="00590682" w:rsidRPr="00CA3CC9">
        <w:rPr>
          <w:rFonts w:ascii="Angsana New" w:hAnsi="Angsana New"/>
          <w:sz w:val="30"/>
          <w:szCs w:val="30"/>
          <w:cs/>
        </w:rPr>
        <w:t xml:space="preserve"> </w:t>
      </w:r>
      <w:r w:rsidR="00590682" w:rsidRPr="00CA3CC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0BE163C" w14:textId="2C6B40F4" w:rsidR="005727F2" w:rsidRDefault="005727F2" w:rsidP="00E971E9">
      <w:pPr>
        <w:tabs>
          <w:tab w:val="clear" w:pos="454"/>
          <w:tab w:val="clear" w:pos="907"/>
          <w:tab w:val="left" w:pos="117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8" w:tblpY="56"/>
        <w:tblW w:w="9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B1214B" w:rsidRPr="00CA3CC9" w14:paraId="1DE8424D" w14:textId="77777777" w:rsidTr="00A65164">
        <w:trPr>
          <w:tblHeader/>
        </w:trPr>
        <w:tc>
          <w:tcPr>
            <w:tcW w:w="3960" w:type="dxa"/>
            <w:shd w:val="clear" w:color="auto" w:fill="auto"/>
          </w:tcPr>
          <w:p w14:paraId="2767E359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789A838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0752D8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F0214E4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0DE" w:rsidRPr="00CA3CC9" w14:paraId="7E5053A1" w14:textId="77777777" w:rsidTr="00A65164">
        <w:trPr>
          <w:tblHeader/>
        </w:trPr>
        <w:tc>
          <w:tcPr>
            <w:tcW w:w="3960" w:type="dxa"/>
          </w:tcPr>
          <w:p w14:paraId="724444C8" w14:textId="614D6B90" w:rsidR="000950DE" w:rsidRPr="00E971E9" w:rsidRDefault="00E971E9" w:rsidP="00B51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971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0FB16E" w14:textId="344F1FAE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169DB5" w14:textId="77777777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3FACECF0" w14:textId="580226D5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80A9843" w14:textId="77777777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98043D0" w14:textId="6143B368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8B67DF8" w14:textId="77777777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C0B733B" w14:textId="164F6043" w:rsidR="000950DE" w:rsidRPr="00CA3CC9" w:rsidRDefault="000950DE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A3CC9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1214B" w:rsidRPr="00CA3CC9" w14:paraId="59F18CB1" w14:textId="77777777" w:rsidTr="00A65164">
        <w:trPr>
          <w:tblHeader/>
        </w:trPr>
        <w:tc>
          <w:tcPr>
            <w:tcW w:w="3960" w:type="dxa"/>
          </w:tcPr>
          <w:p w14:paraId="38A6F358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7D24D6F" w14:textId="77777777" w:rsidR="00B1214B" w:rsidRPr="00CA3CC9" w:rsidRDefault="00B121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434B" w:rsidRPr="00CA3CC9" w14:paraId="4CD92D43" w14:textId="77777777" w:rsidTr="00A65164">
        <w:trPr>
          <w:trHeight w:val="180"/>
        </w:trPr>
        <w:tc>
          <w:tcPr>
            <w:tcW w:w="3960" w:type="dxa"/>
          </w:tcPr>
          <w:p w14:paraId="22AF3566" w14:textId="77777777" w:rsidR="00D4434B" w:rsidRPr="00CA3CC9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3C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6A04E64" w14:textId="74C4D754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41,</w:t>
            </w:r>
            <w:r w:rsidR="009D7241">
              <w:rPr>
                <w:rFonts w:ascii="Angsana New" w:eastAsia="MS Mincho" w:hAnsi="Angsana New"/>
                <w:sz w:val="30"/>
                <w:szCs w:val="30"/>
                <w:lang w:val="en-GB"/>
              </w:rPr>
              <w:t>999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="009D7241">
              <w:rPr>
                <w:rFonts w:ascii="Angsana New" w:eastAsia="MS Mincho" w:hAnsi="Angsana New"/>
                <w:sz w:val="30"/>
                <w:szCs w:val="30"/>
                <w:lang w:val="en-GB"/>
              </w:rPr>
              <w:t>980</w:t>
            </w:r>
          </w:p>
        </w:tc>
        <w:tc>
          <w:tcPr>
            <w:tcW w:w="270" w:type="dxa"/>
          </w:tcPr>
          <w:p w14:paraId="3EEC1EFB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36D560F" w14:textId="6117B636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  <w:tc>
          <w:tcPr>
            <w:tcW w:w="270" w:type="dxa"/>
          </w:tcPr>
          <w:p w14:paraId="148B2CE2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A458CC1" w14:textId="1A79FE73" w:rsidR="00D4434B" w:rsidRPr="00182AC3" w:rsidRDefault="009D7241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62" w:type="dxa"/>
          </w:tcPr>
          <w:p w14:paraId="193599DD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85C6D48" w14:textId="010AB30D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28,000,000</w:t>
            </w:r>
          </w:p>
        </w:tc>
      </w:tr>
      <w:tr w:rsidR="00D4434B" w:rsidRPr="00CA3CC9" w14:paraId="6B4FC96D" w14:textId="77777777" w:rsidTr="00A65164">
        <w:trPr>
          <w:trHeight w:val="180"/>
        </w:trPr>
        <w:tc>
          <w:tcPr>
            <w:tcW w:w="3960" w:type="dxa"/>
          </w:tcPr>
          <w:p w14:paraId="42AA2F78" w14:textId="77777777" w:rsidR="00D4434B" w:rsidRPr="00CA3CC9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15EBD70D" w14:textId="555733E4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A5DA01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A90864" w14:textId="26AD93B4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11,300,000</w:t>
            </w:r>
          </w:p>
        </w:tc>
        <w:tc>
          <w:tcPr>
            <w:tcW w:w="270" w:type="dxa"/>
          </w:tcPr>
          <w:p w14:paraId="5BB3CEBA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C0E8CB7" w14:textId="61AD10DB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5390578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2793C741" w14:textId="1283A928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11,300,000</w:t>
            </w:r>
          </w:p>
        </w:tc>
      </w:tr>
      <w:tr w:rsidR="00D4434B" w:rsidRPr="00CA3CC9" w14:paraId="1AE0C0B0" w14:textId="77777777" w:rsidTr="00A65164">
        <w:trPr>
          <w:trHeight w:val="180"/>
        </w:trPr>
        <w:tc>
          <w:tcPr>
            <w:tcW w:w="3960" w:type="dxa"/>
          </w:tcPr>
          <w:p w14:paraId="6EEF3901" w14:textId="77777777" w:rsidR="00D4434B" w:rsidRPr="00CA3CC9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6AD678" w14:textId="0D6E8F58" w:rsidR="00D4434B" w:rsidRPr="009D7241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D724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B2A438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2BE07" w14:textId="11677ED0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(3,300,000)</w:t>
            </w:r>
          </w:p>
        </w:tc>
        <w:tc>
          <w:tcPr>
            <w:tcW w:w="270" w:type="dxa"/>
          </w:tcPr>
          <w:p w14:paraId="3850E989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31C0231" w14:textId="476C9A0B" w:rsidR="00D4434B" w:rsidRPr="009D7241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9D7241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48CC7FA" w14:textId="77777777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7E081D0" w14:textId="5FFD162F" w:rsidR="00D4434B" w:rsidRPr="00182AC3" w:rsidRDefault="00D4434B" w:rsidP="00A65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(3,300,000)</w:t>
            </w:r>
          </w:p>
        </w:tc>
      </w:tr>
      <w:tr w:rsidR="00E971E9" w:rsidRPr="00CA3CC9" w14:paraId="5A4AF5B1" w14:textId="77777777" w:rsidTr="00E971E9">
        <w:trPr>
          <w:trHeight w:val="180"/>
        </w:trPr>
        <w:tc>
          <w:tcPr>
            <w:tcW w:w="3960" w:type="dxa"/>
          </w:tcPr>
          <w:p w14:paraId="1FC90253" w14:textId="77777777" w:rsidR="00E971E9" w:rsidRPr="00CA3CC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6AE844" w14:textId="5A804F8A" w:rsidR="00E971E9" w:rsidRPr="009D7241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095D68CD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F8A29C2" w14:textId="1BEFF004" w:rsidR="00E971E9" w:rsidRPr="00E971E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971E9">
              <w:rPr>
                <w:rFonts w:ascii="Angsana New" w:eastAsia="MS Mincho" w:hAnsi="Angsana New"/>
                <w:sz w:val="30"/>
                <w:szCs w:val="30"/>
                <w:lang w:val="en-GB"/>
              </w:rPr>
              <w:t>36,000,000</w:t>
            </w:r>
          </w:p>
        </w:tc>
        <w:tc>
          <w:tcPr>
            <w:tcW w:w="270" w:type="dxa"/>
          </w:tcPr>
          <w:p w14:paraId="5270D489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D967C89" w14:textId="323B58A5" w:rsidR="00E971E9" w:rsidRPr="009D7241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62" w:type="dxa"/>
          </w:tcPr>
          <w:p w14:paraId="21347BC6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757D12E6" w14:textId="6B418EEA" w:rsidR="00E971E9" w:rsidRPr="00E971E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E971E9">
              <w:rPr>
                <w:rFonts w:ascii="Angsana New" w:eastAsia="MS Mincho" w:hAnsi="Angsana New"/>
                <w:sz w:val="30"/>
                <w:szCs w:val="30"/>
              </w:rPr>
              <w:t>36</w:t>
            </w:r>
            <w:r w:rsidRPr="00E971E9">
              <w:rPr>
                <w:rFonts w:ascii="Angsana New" w:eastAsia="MS Mincho" w:hAnsi="Angsana New"/>
                <w:sz w:val="30"/>
                <w:szCs w:val="30"/>
                <w:lang w:val="en-GB"/>
              </w:rPr>
              <w:t>,000,000</w:t>
            </w:r>
          </w:p>
        </w:tc>
      </w:tr>
      <w:tr w:rsidR="00E971E9" w:rsidRPr="00CA3CC9" w14:paraId="01957576" w14:textId="77777777" w:rsidTr="00A65164">
        <w:trPr>
          <w:trHeight w:val="180"/>
        </w:trPr>
        <w:tc>
          <w:tcPr>
            <w:tcW w:w="3960" w:type="dxa"/>
          </w:tcPr>
          <w:p w14:paraId="7FAD7751" w14:textId="77777777" w:rsidR="00E971E9" w:rsidRPr="00CA3CC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CA3CC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75078" w14:textId="0310D9CA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(195,914)</w:t>
            </w:r>
          </w:p>
        </w:tc>
        <w:tc>
          <w:tcPr>
            <w:tcW w:w="270" w:type="dxa"/>
          </w:tcPr>
          <w:p w14:paraId="4566D0C1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348B1" w14:textId="4A78B72C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E87A34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4A4F6CE" w14:textId="0C24ADA3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(195,914)</w:t>
            </w:r>
          </w:p>
        </w:tc>
        <w:tc>
          <w:tcPr>
            <w:tcW w:w="262" w:type="dxa"/>
          </w:tcPr>
          <w:p w14:paraId="579D157A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04DBE97" w14:textId="0B48E653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E971E9" w:rsidRPr="00CA3CC9" w14:paraId="744AE40F" w14:textId="77777777" w:rsidTr="00A65164">
        <w:trPr>
          <w:trHeight w:val="180"/>
        </w:trPr>
        <w:tc>
          <w:tcPr>
            <w:tcW w:w="3960" w:type="dxa"/>
          </w:tcPr>
          <w:p w14:paraId="5DC7D1BC" w14:textId="4FB1566D" w:rsidR="00E971E9" w:rsidRPr="00CA3CC9" w:rsidRDefault="00E971E9" w:rsidP="00E971E9">
            <w:pPr>
              <w:ind w:left="67"/>
              <w:rPr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C5F708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2DC21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398E2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66CE719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AEA917B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</w:tcPr>
          <w:p w14:paraId="73DC0EFF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5C383B61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E971E9" w:rsidRPr="00CA3CC9" w14:paraId="1FCEE4BF" w14:textId="77777777" w:rsidTr="00A65164">
        <w:trPr>
          <w:trHeight w:val="180"/>
        </w:trPr>
        <w:tc>
          <w:tcPr>
            <w:tcW w:w="3960" w:type="dxa"/>
          </w:tcPr>
          <w:p w14:paraId="781BFBE5" w14:textId="5659B6DC" w:rsidR="00E971E9" w:rsidRPr="00CA3CC9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A3CC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CA3C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9B887C" w14:textId="31D76965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41,804,066</w:t>
            </w:r>
          </w:p>
        </w:tc>
        <w:tc>
          <w:tcPr>
            <w:tcW w:w="270" w:type="dxa"/>
          </w:tcPr>
          <w:p w14:paraId="3DCFE679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9793C" w14:textId="191D8124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36,000,000</w:t>
            </w:r>
          </w:p>
        </w:tc>
        <w:tc>
          <w:tcPr>
            <w:tcW w:w="270" w:type="dxa"/>
          </w:tcPr>
          <w:p w14:paraId="2B3CE55D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5A37F048" w14:textId="52094CDA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41,804,066</w:t>
            </w:r>
          </w:p>
        </w:tc>
        <w:tc>
          <w:tcPr>
            <w:tcW w:w="262" w:type="dxa"/>
          </w:tcPr>
          <w:p w14:paraId="2F09EFA5" w14:textId="77777777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2B3B5F97" w14:textId="06B8C6D6" w:rsidR="00E971E9" w:rsidRPr="00182AC3" w:rsidRDefault="00E971E9" w:rsidP="00E971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36,000,000</w:t>
            </w:r>
          </w:p>
        </w:tc>
      </w:tr>
    </w:tbl>
    <w:p w14:paraId="68013A4E" w14:textId="77777777" w:rsidR="005727F2" w:rsidRDefault="005727F2" w:rsidP="0059068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02764466" w14:textId="77777777" w:rsidR="00A65164" w:rsidRDefault="00A65164" w:rsidP="005727F2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sz w:val="30"/>
          <w:szCs w:val="30"/>
        </w:rPr>
      </w:pPr>
    </w:p>
    <w:p w14:paraId="26E36D1B" w14:textId="30BFCD4A" w:rsidR="00590682" w:rsidRPr="00AE33D1" w:rsidRDefault="00590682" w:rsidP="00A65164">
      <w:pPr>
        <w:tabs>
          <w:tab w:val="clear" w:pos="454"/>
          <w:tab w:val="clear" w:pos="680"/>
          <w:tab w:val="clear" w:pos="907"/>
          <w:tab w:val="left" w:pos="900"/>
          <w:tab w:val="left" w:pos="1170"/>
          <w:tab w:val="left" w:pos="126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</w:t>
      </w:r>
      <w:r>
        <w:rPr>
          <w:rFonts w:ascii="Angsana New" w:hAnsi="Angsana New" w:hint="cs"/>
          <w:sz w:val="30"/>
          <w:szCs w:val="30"/>
          <w:cs/>
        </w:rPr>
        <w:t>และต่างประเทศ</w:t>
      </w:r>
      <w:r w:rsidR="00B3613E" w:rsidRPr="00AE33D1">
        <w:rPr>
          <w:rFonts w:ascii="Angsana New" w:hAnsi="Angsana New" w:hint="cs"/>
          <w:sz w:val="30"/>
          <w:szCs w:val="30"/>
          <w:cs/>
        </w:rPr>
        <w:t>หลายแห่ง</w:t>
      </w:r>
      <w:r w:rsidR="00EA0AAA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77777777" w:rsidR="00590682" w:rsidRPr="00AE33D1" w:rsidRDefault="00590682" w:rsidP="00A65164">
      <w:pPr>
        <w:numPr>
          <w:ilvl w:val="0"/>
          <w:numId w:val="20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  <w:tab w:val="left" w:pos="144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/>
          <w:sz w:val="30"/>
          <w:szCs w:val="30"/>
        </w:rPr>
        <w:t xml:space="preserve">50 </w:t>
      </w:r>
      <w:r w:rsidRPr="00AE33D1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AE33D1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77777777" w:rsidR="00590682" w:rsidRPr="00AE33D1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z w:val="30"/>
          <w:szCs w:val="30"/>
        </w:rPr>
      </w:pPr>
      <w:r w:rsidRPr="00AE33D1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ขาย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AE33D1">
        <w:rPr>
          <w:rFonts w:ascii="Angsana New" w:hAnsi="Angsana New"/>
          <w:sz w:val="30"/>
          <w:szCs w:val="30"/>
          <w:cs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กับทรัพย์สินในเครือเว้นแต่เป็นภาระติดพันที่เกิดโดยผลของกฎหมาย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AE33D1">
        <w:rPr>
          <w:rFonts w:ascii="Angsana New" w:hAnsi="Angsana New"/>
          <w:sz w:val="30"/>
          <w:szCs w:val="30"/>
        </w:rPr>
        <w:t xml:space="preserve"> </w:t>
      </w:r>
      <w:r w:rsidRPr="00AE33D1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2A1864" w:rsidRDefault="00590682" w:rsidP="00A65164">
      <w:pPr>
        <w:numPr>
          <w:ilvl w:val="0"/>
          <w:numId w:val="21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  <w:tab w:val="left" w:pos="1260"/>
        </w:tabs>
        <w:spacing w:line="223" w:lineRule="auto"/>
        <w:ind w:left="990" w:right="119" w:firstLine="90"/>
        <w:jc w:val="thaiDistribute"/>
        <w:rPr>
          <w:rFonts w:ascii="Angsana New" w:hAnsi="Angsana New"/>
          <w:spacing w:val="6"/>
          <w:sz w:val="30"/>
          <w:szCs w:val="30"/>
        </w:rPr>
      </w:pPr>
      <w:r w:rsidRPr="002A1864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2A186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A1864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2A1864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2A1864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Default="00EE32A3" w:rsidP="00A65164">
      <w:pPr>
        <w:tabs>
          <w:tab w:val="clear" w:pos="227"/>
          <w:tab w:val="clear" w:pos="454"/>
          <w:tab w:val="clear" w:pos="680"/>
          <w:tab w:val="clear" w:pos="907"/>
          <w:tab w:val="left" w:pos="1080"/>
          <w:tab w:val="left" w:pos="1170"/>
          <w:tab w:val="left" w:pos="1260"/>
          <w:tab w:val="left" w:pos="2160"/>
        </w:tabs>
        <w:spacing w:line="223" w:lineRule="auto"/>
        <w:ind w:left="990" w:right="119"/>
        <w:jc w:val="thaiDistribute"/>
        <w:rPr>
          <w:rFonts w:ascii="Angsana New" w:hAnsi="Angsana New"/>
          <w:sz w:val="30"/>
          <w:szCs w:val="30"/>
        </w:rPr>
      </w:pPr>
    </w:p>
    <w:p w14:paraId="32AD7321" w14:textId="4CF819BC" w:rsidR="00EE32A3" w:rsidRPr="00EE32A3" w:rsidRDefault="00EE32A3" w:rsidP="00A65164">
      <w:pPr>
        <w:tabs>
          <w:tab w:val="clear" w:pos="227"/>
          <w:tab w:val="clear" w:pos="454"/>
          <w:tab w:val="clear" w:pos="680"/>
          <w:tab w:val="clear" w:pos="907"/>
          <w:tab w:val="left" w:pos="1080"/>
          <w:tab w:val="left" w:pos="1170"/>
          <w:tab w:val="left" w:pos="1260"/>
          <w:tab w:val="left" w:pos="2160"/>
        </w:tabs>
        <w:spacing w:line="223" w:lineRule="auto"/>
        <w:ind w:left="99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3" w:name="_Hlk70501919"/>
      <w:r w:rsidRPr="00EE32A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E32A3">
        <w:rPr>
          <w:rFonts w:ascii="Angsana New" w:hAnsi="Angsana New"/>
          <w:sz w:val="30"/>
          <w:szCs w:val="30"/>
        </w:rPr>
        <w:t xml:space="preserve">31 </w:t>
      </w:r>
      <w:r w:rsidRPr="00EE32A3">
        <w:rPr>
          <w:rFonts w:ascii="Angsana New" w:hAnsi="Angsana New" w:hint="cs"/>
          <w:sz w:val="30"/>
          <w:szCs w:val="30"/>
          <w:cs/>
        </w:rPr>
        <w:t>มีนาคม</w:t>
      </w:r>
      <w:r w:rsidRPr="00EE32A3">
        <w:rPr>
          <w:rFonts w:ascii="Angsana New" w:hAnsi="Angsana New"/>
          <w:sz w:val="30"/>
          <w:szCs w:val="30"/>
          <w:cs/>
        </w:rPr>
        <w:t xml:space="preserve"> </w:t>
      </w:r>
      <w:r w:rsidRPr="00EE32A3">
        <w:rPr>
          <w:rFonts w:ascii="Angsana New" w:hAnsi="Angsana New"/>
          <w:sz w:val="30"/>
          <w:szCs w:val="30"/>
        </w:rPr>
        <w:t xml:space="preserve">2564 </w:t>
      </w:r>
      <w:r w:rsidRPr="00EE32A3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EE32A3">
        <w:rPr>
          <w:rFonts w:ascii="Angsana New" w:hAnsi="Angsana New"/>
          <w:sz w:val="30"/>
          <w:szCs w:val="30"/>
          <w:cs/>
        </w:rPr>
        <w:br/>
      </w:r>
      <w:r w:rsidRPr="00EE32A3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Pr="00EE32A3">
        <w:rPr>
          <w:rFonts w:ascii="Angsana New" w:hAnsi="Angsana New"/>
          <w:sz w:val="30"/>
          <w:szCs w:val="30"/>
        </w:rPr>
        <w:t xml:space="preserve">79,598.42 </w:t>
      </w:r>
      <w:r w:rsidRPr="00EE32A3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EE32A3">
        <w:rPr>
          <w:rFonts w:ascii="Angsana New" w:hAnsi="Angsana New"/>
          <w:sz w:val="30"/>
          <w:szCs w:val="30"/>
        </w:rPr>
        <w:t xml:space="preserve">79,513.42 </w:t>
      </w:r>
      <w:r w:rsidRPr="00EE32A3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Pr="00EE32A3">
        <w:rPr>
          <w:rFonts w:ascii="Angsana New" w:hAnsi="Angsana New"/>
          <w:sz w:val="30"/>
          <w:szCs w:val="30"/>
          <w:cs/>
        </w:rPr>
        <w:br/>
      </w:r>
      <w:r w:rsidRPr="00EE32A3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EE32A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EE32A3">
        <w:rPr>
          <w:rFonts w:ascii="Angsana New" w:hAnsi="Angsana New"/>
          <w:i/>
          <w:iCs/>
          <w:sz w:val="30"/>
          <w:szCs w:val="30"/>
        </w:rPr>
        <w:t xml:space="preserve">2563: 78,473.62 </w:t>
      </w:r>
      <w:r w:rsidRPr="00EE32A3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Pr="00EE32A3">
        <w:rPr>
          <w:rFonts w:ascii="Angsana New" w:hAnsi="Angsana New"/>
          <w:i/>
          <w:iCs/>
          <w:sz w:val="30"/>
          <w:szCs w:val="30"/>
        </w:rPr>
        <w:t xml:space="preserve">78,388.62 </w:t>
      </w:r>
      <w:r w:rsidRPr="00EE32A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EE32A3">
        <w:rPr>
          <w:rFonts w:ascii="Angsana New" w:hAnsi="Angsana New"/>
          <w:i/>
          <w:iCs/>
          <w:sz w:val="30"/>
          <w:szCs w:val="30"/>
        </w:rPr>
        <w:t>)</w:t>
      </w:r>
    </w:p>
    <w:bookmarkEnd w:id="13"/>
    <w:p w14:paraId="74AA6D5B" w14:textId="77777777" w:rsidR="00EE32A3" w:rsidRPr="00AE33D1" w:rsidRDefault="00EE32A3" w:rsidP="00EE32A3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left" w:pos="900"/>
          <w:tab w:val="left" w:pos="990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</w:p>
    <w:bookmarkEnd w:id="12"/>
    <w:p w14:paraId="1B813931" w14:textId="477BD4CF" w:rsidR="00B1214B" w:rsidRDefault="00912219" w:rsidP="00B121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  <w:cs/>
        </w:rPr>
        <w:br w:type="page"/>
      </w:r>
    </w:p>
    <w:p w14:paraId="33F4E7DC" w14:textId="1154BE54" w:rsidR="00FC7B0F" w:rsidRPr="000950DE" w:rsidRDefault="00FC7B0F" w:rsidP="00945543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810" w:hanging="450"/>
        <w:rPr>
          <w:rFonts w:ascii="Angsana New" w:hAnsi="Angsana New"/>
          <w:b/>
          <w:bCs/>
          <w:sz w:val="30"/>
          <w:szCs w:val="30"/>
          <w:cs/>
        </w:rPr>
      </w:pPr>
      <w:r w:rsidRPr="000950DE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556FB9EA" w14:textId="77777777" w:rsidR="004C2F5D" w:rsidRPr="00A110E1" w:rsidRDefault="004C2F5D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5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835806F" w14:textId="77777777" w:rsidR="000950DE" w:rsidRPr="000950DE" w:rsidRDefault="000950DE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/>
        <w:jc w:val="thaiDistribute"/>
        <w:rPr>
          <w:rFonts w:ascii="Angsana New" w:hAnsi="Angsana New"/>
          <w:spacing w:val="-6"/>
          <w:sz w:val="30"/>
          <w:szCs w:val="30"/>
        </w:rPr>
      </w:pPr>
      <w:r w:rsidRPr="000950DE">
        <w:rPr>
          <w:rFonts w:ascii="Angsana New" w:hAnsi="Angsana New" w:hint="cs"/>
          <w:spacing w:val="-6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และมีการบริหารจัดการแยกต่างหาก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EF50123" w14:textId="77777777" w:rsidR="00CA5944" w:rsidRPr="00A110E1" w:rsidRDefault="00CA5944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560"/>
        <w:jc w:val="thaiDistribute"/>
        <w:rPr>
          <w:rFonts w:ascii="Angsana New" w:hAnsi="Angsana New"/>
          <w:spacing w:val="-6"/>
          <w:sz w:val="20"/>
          <w:szCs w:val="20"/>
          <w:cs/>
        </w:rPr>
      </w:pPr>
    </w:p>
    <w:p w14:paraId="08395BB5" w14:textId="77777777" w:rsidR="00CA5944" w:rsidRPr="00A110E1" w:rsidRDefault="00CA5944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560"/>
        <w:jc w:val="thaiDistribute"/>
        <w:rPr>
          <w:rFonts w:ascii="Angsana New" w:hAnsi="Angsana New"/>
          <w:spacing w:val="-6"/>
          <w:sz w:val="30"/>
          <w:szCs w:val="30"/>
        </w:rPr>
      </w:pPr>
      <w:r w:rsidRPr="00A110E1">
        <w:rPr>
          <w:rFonts w:ascii="Angsana New" w:hAnsi="Angsana New"/>
          <w:spacing w:val="-6"/>
          <w:sz w:val="30"/>
          <w:szCs w:val="30"/>
          <w:cs/>
        </w:rPr>
        <w:t>•</w:t>
      </w:r>
      <w:r w:rsidRPr="00A110E1">
        <w:rPr>
          <w:rFonts w:ascii="Angsana New" w:hAnsi="Angsana New"/>
          <w:spacing w:val="-6"/>
          <w:sz w:val="30"/>
          <w:szCs w:val="30"/>
          <w:cs/>
        </w:rPr>
        <w:tab/>
        <w:t xml:space="preserve">ส่วนงาน </w:t>
      </w:r>
      <w:r w:rsidRPr="00A110E1">
        <w:rPr>
          <w:rFonts w:ascii="Angsana New" w:hAnsi="Angsana New"/>
          <w:spacing w:val="-6"/>
          <w:sz w:val="30"/>
          <w:szCs w:val="30"/>
        </w:rPr>
        <w:t>1</w:t>
      </w:r>
      <w:r w:rsidRPr="00A110E1">
        <w:rPr>
          <w:rFonts w:ascii="Angsana New" w:hAnsi="Angsana New"/>
          <w:spacing w:val="-6"/>
          <w:sz w:val="30"/>
          <w:szCs w:val="30"/>
          <w:cs/>
        </w:rPr>
        <w:t xml:space="preserve"> ให้บริการธุรกิจโรงแรมและบริการที่เกี่ยวข้อง</w:t>
      </w:r>
    </w:p>
    <w:p w14:paraId="1B7FE6E1" w14:textId="77777777" w:rsidR="00CA5944" w:rsidRPr="00A110E1" w:rsidRDefault="00CA5944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560"/>
        <w:jc w:val="thaiDistribute"/>
        <w:rPr>
          <w:rFonts w:ascii="Angsana New" w:hAnsi="Angsana New"/>
          <w:spacing w:val="-6"/>
          <w:sz w:val="30"/>
          <w:szCs w:val="30"/>
        </w:rPr>
      </w:pPr>
      <w:r w:rsidRPr="00A110E1">
        <w:rPr>
          <w:rFonts w:ascii="Angsana New" w:hAnsi="Angsana New"/>
          <w:spacing w:val="-6"/>
          <w:sz w:val="30"/>
          <w:szCs w:val="30"/>
          <w:cs/>
        </w:rPr>
        <w:t>•</w:t>
      </w:r>
      <w:r w:rsidRPr="00A110E1">
        <w:rPr>
          <w:rFonts w:ascii="Angsana New" w:hAnsi="Angsana New"/>
          <w:spacing w:val="-6"/>
          <w:sz w:val="30"/>
          <w:szCs w:val="30"/>
          <w:cs/>
        </w:rPr>
        <w:tab/>
        <w:t xml:space="preserve">ส่วนงาน </w:t>
      </w:r>
      <w:r w:rsidRPr="00A110E1">
        <w:rPr>
          <w:rFonts w:ascii="Angsana New" w:hAnsi="Angsana New"/>
          <w:spacing w:val="-6"/>
          <w:sz w:val="30"/>
          <w:szCs w:val="30"/>
        </w:rPr>
        <w:t>2</w:t>
      </w:r>
      <w:r w:rsidRPr="00A110E1">
        <w:rPr>
          <w:rFonts w:ascii="Angsana New" w:hAnsi="Angsana New"/>
          <w:spacing w:val="-6"/>
          <w:sz w:val="30"/>
          <w:szCs w:val="30"/>
          <w:cs/>
        </w:rPr>
        <w:t xml:space="preserve"> ให้เช่าและให้บริการอาคารพาณิชยกรรม</w:t>
      </w:r>
    </w:p>
    <w:p w14:paraId="14C8FB17" w14:textId="77777777" w:rsidR="00CA5944" w:rsidRPr="00A110E1" w:rsidRDefault="00CA5944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560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6E17B459" w14:textId="5F71763B" w:rsidR="004C2F5D" w:rsidRDefault="000950DE" w:rsidP="00572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0950DE">
        <w:rPr>
          <w:rFonts w:ascii="Angsana New" w:hAnsi="Angsana New" w:hint="cs"/>
          <w:spacing w:val="-6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0950D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950DE">
        <w:rPr>
          <w:rFonts w:ascii="Angsana New" w:hAnsi="Angsana New" w:hint="cs"/>
          <w:spacing w:val="-6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F872B53" w14:textId="69A4B098" w:rsidR="000950DE" w:rsidRPr="00A110E1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</w:rPr>
        <w:sectPr w:rsidR="000950DE" w:rsidRPr="00A110E1" w:rsidSect="00B75238">
          <w:headerReference w:type="default" r:id="rId11"/>
          <w:footerReference w:type="default" r:id="rId12"/>
          <w:pgSz w:w="11907" w:h="16840" w:code="9"/>
          <w:pgMar w:top="1152" w:right="1017" w:bottom="1152" w:left="691" w:header="720" w:footer="444" w:gutter="0"/>
          <w:cols w:space="708"/>
          <w:docGrid w:linePitch="360"/>
        </w:sectPr>
      </w:pPr>
    </w:p>
    <w:p w14:paraId="0F95E6E6" w14:textId="77777777" w:rsidR="008A779A" w:rsidRDefault="00516184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A110E1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0618" w:rsidRPr="00A110E1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A110E1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A110E1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="00630618" w:rsidRPr="00A110E1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p w14:paraId="04C7AD92" w14:textId="77777777" w:rsidR="001E0E8E" w:rsidRPr="00A110E1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47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260"/>
        <w:gridCol w:w="270"/>
        <w:gridCol w:w="1170"/>
        <w:gridCol w:w="180"/>
        <w:gridCol w:w="1350"/>
      </w:tblGrid>
      <w:tr w:rsidR="00903F71" w:rsidRPr="00BA47C3" w14:paraId="5F9E29BB" w14:textId="77777777" w:rsidTr="00740C07">
        <w:trPr>
          <w:cantSplit/>
          <w:trHeight w:val="176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7B5A6D5D" w14:textId="77777777" w:rsidR="00903F71" w:rsidRPr="001E0E8E" w:rsidRDefault="00903F71" w:rsidP="00740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572272E2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903F71" w:rsidRPr="00BA47C3" w14:paraId="32B11A00" w14:textId="77777777" w:rsidTr="00740C07">
        <w:trPr>
          <w:cantSplit/>
          <w:trHeight w:val="62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51B3DEC6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7C7624B9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5B6BC265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500D79D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30078B6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2C7B38D9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0E40952E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EA7CFF7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66E210CB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9AB225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550972F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7FC48F0E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BA47C3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1E0E8E" w:rsidRPr="00BA47C3" w14:paraId="2217B037" w14:textId="77777777" w:rsidTr="00740C07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4F3F4D0A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A47C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A47C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7B46B5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765471EE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0A3B20C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2F23021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02D3D8D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429F22B7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E038DCF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19643B68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547CC57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1E76EAFE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321CD64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2D15B3B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4A5C179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center"/>
          </w:tcPr>
          <w:p w14:paraId="25FC0D09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18CD016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903F71" w:rsidRPr="00BA47C3" w14:paraId="7D839E96" w14:textId="77777777" w:rsidTr="00740C07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01CFE7C1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2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FA8C51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69E5B18E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D972EC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01A9582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6E68AE6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756B57E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217CAD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5CCEA60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1484A08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3D4CD0A0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46EC5B0C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46DBBCA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0CA2BD2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center"/>
          </w:tcPr>
          <w:p w14:paraId="56FFDF72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312BEF2F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03F71" w:rsidRPr="00BA47C3" w14:paraId="648ABEA2" w14:textId="77777777" w:rsidTr="00740C07">
        <w:trPr>
          <w:cantSplit/>
          <w:tblHeader/>
        </w:trPr>
        <w:tc>
          <w:tcPr>
            <w:tcW w:w="3409" w:type="dxa"/>
          </w:tcPr>
          <w:p w14:paraId="3D67C96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51A5E68E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03F71" w:rsidRPr="00BA47C3" w14:paraId="4378F025" w14:textId="77777777" w:rsidTr="00740C07">
        <w:trPr>
          <w:cantSplit/>
          <w:trHeight w:val="236"/>
        </w:trPr>
        <w:tc>
          <w:tcPr>
            <w:tcW w:w="3409" w:type="dxa"/>
          </w:tcPr>
          <w:p w14:paraId="39C0400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1F64BA43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64A69E3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FCD2998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C17713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4501D8FC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2EE278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56EE957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AFA882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5CF9A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93A30F8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87574D5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0D0FE7F3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641FD37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9BF9B4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6C73640" w14:textId="77777777" w:rsidR="00903F71" w:rsidRPr="00BA47C3" w:rsidRDefault="00903F71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02BB1" w:rsidRPr="00BA47C3" w14:paraId="7136A686" w14:textId="77777777" w:rsidTr="00402BB1">
        <w:trPr>
          <w:cantSplit/>
          <w:trHeight w:val="236"/>
        </w:trPr>
        <w:tc>
          <w:tcPr>
            <w:tcW w:w="3409" w:type="dxa"/>
          </w:tcPr>
          <w:p w14:paraId="11A18C71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7D958C16" w14:textId="678DDA6B" w:rsidR="00402BB1" w:rsidRPr="00BA47C3" w:rsidRDefault="00402BB1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414,406</w:t>
            </w:r>
          </w:p>
        </w:tc>
        <w:tc>
          <w:tcPr>
            <w:tcW w:w="180" w:type="dxa"/>
            <w:vAlign w:val="bottom"/>
          </w:tcPr>
          <w:p w14:paraId="6D2C1B4E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0206E27" w14:textId="6905552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1,531,340</w:t>
            </w:r>
          </w:p>
        </w:tc>
        <w:tc>
          <w:tcPr>
            <w:tcW w:w="199" w:type="dxa"/>
            <w:gridSpan w:val="2"/>
            <w:vAlign w:val="bottom"/>
          </w:tcPr>
          <w:p w14:paraId="072EC0E3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27AA7B77" w14:textId="47974ADC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691,13</w:t>
            </w:r>
            <w:r w:rsidR="00464F3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524F4425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5F616F5" w14:textId="2EC7A8E8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991,584</w:t>
            </w:r>
          </w:p>
        </w:tc>
        <w:tc>
          <w:tcPr>
            <w:tcW w:w="180" w:type="dxa"/>
            <w:vAlign w:val="bottom"/>
          </w:tcPr>
          <w:p w14:paraId="0CDB94D7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EE9BBCB" w14:textId="46B08483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47D643B8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1F0D60B" w14:textId="3DB41954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502291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04ABB7F" w14:textId="4B5E5269" w:rsidR="00402BB1" w:rsidRPr="00BA47C3" w:rsidRDefault="00464F30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64F30">
              <w:rPr>
                <w:rFonts w:ascii="Angsana New" w:hAnsi="Angsana New"/>
                <w:color w:val="000000"/>
                <w:sz w:val="28"/>
                <w:szCs w:val="28"/>
              </w:rPr>
              <w:t>1,105,545</w:t>
            </w:r>
          </w:p>
        </w:tc>
        <w:tc>
          <w:tcPr>
            <w:tcW w:w="180" w:type="dxa"/>
            <w:vAlign w:val="bottom"/>
          </w:tcPr>
          <w:p w14:paraId="1E079EB4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25600F46" w14:textId="445FFCDE" w:rsidR="00402BB1" w:rsidRPr="00BA47C3" w:rsidRDefault="00402BB1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2,522,924</w:t>
            </w:r>
          </w:p>
        </w:tc>
      </w:tr>
      <w:tr w:rsidR="00402BB1" w:rsidRPr="00BA47C3" w14:paraId="68BD3EE2" w14:textId="77777777" w:rsidTr="00402BB1">
        <w:trPr>
          <w:cantSplit/>
          <w:trHeight w:val="236"/>
        </w:trPr>
        <w:tc>
          <w:tcPr>
            <w:tcW w:w="3409" w:type="dxa"/>
          </w:tcPr>
          <w:p w14:paraId="589F686D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76760046" w14:textId="4801189B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5,907</w:t>
            </w:r>
          </w:p>
        </w:tc>
        <w:tc>
          <w:tcPr>
            <w:tcW w:w="180" w:type="dxa"/>
            <w:vAlign w:val="bottom"/>
          </w:tcPr>
          <w:p w14:paraId="27F5861A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12652EA" w14:textId="0B2E179F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133</w:t>
            </w:r>
          </w:p>
        </w:tc>
        <w:tc>
          <w:tcPr>
            <w:tcW w:w="199" w:type="dxa"/>
            <w:gridSpan w:val="2"/>
            <w:vAlign w:val="bottom"/>
          </w:tcPr>
          <w:p w14:paraId="064788B8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0154A6AE" w14:textId="62E46CAB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46,13</w:t>
            </w:r>
            <w:r w:rsidR="00464F3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278B1EA7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F23C46A" w14:textId="06D6425A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15,354</w:t>
            </w:r>
          </w:p>
        </w:tc>
        <w:tc>
          <w:tcPr>
            <w:tcW w:w="180" w:type="dxa"/>
            <w:vAlign w:val="bottom"/>
          </w:tcPr>
          <w:p w14:paraId="3A32CA06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97D0A27" w14:textId="0E5B4BD5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/>
                <w:sz w:val="28"/>
                <w:szCs w:val="28"/>
                <w:lang w:val="en-GB" w:bidi="ar-SA"/>
              </w:rPr>
              <w:t>(52,0</w:t>
            </w:r>
            <w:r w:rsidR="001F70DF">
              <w:rPr>
                <w:rFonts w:ascii="Angsana New" w:hAnsi="Angsana New"/>
                <w:sz w:val="28"/>
                <w:szCs w:val="28"/>
                <w:lang w:val="en-GB" w:bidi="ar-SA"/>
              </w:rPr>
              <w:t>4</w:t>
            </w:r>
            <w:r w:rsidR="00464F30">
              <w:rPr>
                <w:rFonts w:ascii="Angsana New" w:hAnsi="Angsana New"/>
                <w:sz w:val="28"/>
                <w:szCs w:val="28"/>
                <w:lang w:bidi="ar-SA"/>
              </w:rPr>
              <w:t>5</w:t>
            </w:r>
            <w:r w:rsidRPr="00BA47C3">
              <w:rPr>
                <w:rFonts w:ascii="Angsana New" w:hAnsi="Angsana New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5CFB64B7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353A58F" w14:textId="77777777" w:rsidR="00402BB1" w:rsidRPr="00BA47C3" w:rsidRDefault="00402BB1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color w:val="000000"/>
                <w:sz w:val="28"/>
                <w:szCs w:val="28"/>
              </w:rPr>
              <w:t>(15,487)</w:t>
            </w:r>
          </w:p>
        </w:tc>
        <w:tc>
          <w:tcPr>
            <w:tcW w:w="270" w:type="dxa"/>
          </w:tcPr>
          <w:p w14:paraId="2B033A10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5D74CDB" w14:textId="10742E05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AC4D9E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302A7AFE" w14:textId="1B9BE499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02BB1" w:rsidRPr="00BA47C3" w14:paraId="2B94C116" w14:textId="77777777" w:rsidTr="00402BB1">
        <w:trPr>
          <w:cantSplit/>
        </w:trPr>
        <w:tc>
          <w:tcPr>
            <w:tcW w:w="3409" w:type="dxa"/>
          </w:tcPr>
          <w:p w14:paraId="3F22516C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29A769A" w14:textId="6D19D510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420,313</w:t>
            </w:r>
          </w:p>
        </w:tc>
        <w:tc>
          <w:tcPr>
            <w:tcW w:w="180" w:type="dxa"/>
            <w:vAlign w:val="bottom"/>
          </w:tcPr>
          <w:p w14:paraId="1AC4A7AC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612E08" w14:textId="5A56926B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1,531,473</w:t>
            </w:r>
          </w:p>
        </w:tc>
        <w:tc>
          <w:tcPr>
            <w:tcW w:w="199" w:type="dxa"/>
            <w:gridSpan w:val="2"/>
            <w:vAlign w:val="bottom"/>
          </w:tcPr>
          <w:p w14:paraId="7C2F9363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48363CCB" w14:textId="693DC4FA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737,277</w:t>
            </w:r>
          </w:p>
        </w:tc>
        <w:tc>
          <w:tcPr>
            <w:tcW w:w="180" w:type="dxa"/>
            <w:vAlign w:val="bottom"/>
          </w:tcPr>
          <w:p w14:paraId="63C70D16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4E00EC" w14:textId="20BEF643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1,006,938</w:t>
            </w:r>
          </w:p>
        </w:tc>
        <w:tc>
          <w:tcPr>
            <w:tcW w:w="180" w:type="dxa"/>
            <w:vAlign w:val="bottom"/>
          </w:tcPr>
          <w:p w14:paraId="59864835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8CF75E" w14:textId="15E16484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(52,045)</w:t>
            </w:r>
          </w:p>
        </w:tc>
        <w:tc>
          <w:tcPr>
            <w:tcW w:w="180" w:type="dxa"/>
          </w:tcPr>
          <w:p w14:paraId="2DFA8A05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8DB67B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(15,487)</w:t>
            </w:r>
          </w:p>
        </w:tc>
        <w:tc>
          <w:tcPr>
            <w:tcW w:w="270" w:type="dxa"/>
          </w:tcPr>
          <w:p w14:paraId="7A9E96A0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056167" w14:textId="1F7B9A73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1,105,54</w:t>
            </w:r>
            <w:r w:rsidR="006A65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67667D6" w14:textId="77777777" w:rsidR="00402BB1" w:rsidRPr="00BA47C3" w:rsidRDefault="00402BB1" w:rsidP="00402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7A5827" w14:textId="70ED1A1C" w:rsidR="00402BB1" w:rsidRPr="006A65FD" w:rsidRDefault="006A65FD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 </w:t>
            </w:r>
            <w:r w:rsidR="00402BB1" w:rsidRPr="006A65F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2,522,924</w:t>
            </w:r>
          </w:p>
        </w:tc>
      </w:tr>
      <w:tr w:rsidR="001E0E8E" w:rsidRPr="00BA47C3" w14:paraId="7847125D" w14:textId="77777777" w:rsidTr="00740C07">
        <w:trPr>
          <w:cantSplit/>
        </w:trPr>
        <w:tc>
          <w:tcPr>
            <w:tcW w:w="3409" w:type="dxa"/>
          </w:tcPr>
          <w:p w14:paraId="04C038A5" w14:textId="77777777" w:rsidR="001E0E8E" w:rsidRPr="00BA47C3" w:rsidRDefault="001E0E8E" w:rsidP="001E0E8E">
            <w:pPr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D49C8A3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2A305FB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329562E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3DC2769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7FE0B4FE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A8C69E9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7C7F061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C5D7FD2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9FD792C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3C1E7DAD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8C836E0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33EE3832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4EEA3B7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20B7D3E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D0A496" w14:textId="77777777" w:rsidR="001E0E8E" w:rsidRPr="00BA47C3" w:rsidRDefault="001E0E8E" w:rsidP="001E0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451AE0" w:rsidRPr="00BA47C3" w14:paraId="2674A89B" w14:textId="77777777" w:rsidTr="00740C07">
        <w:trPr>
          <w:cantSplit/>
        </w:trPr>
        <w:tc>
          <w:tcPr>
            <w:tcW w:w="3409" w:type="dxa"/>
          </w:tcPr>
          <w:p w14:paraId="59986DFF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C0C559" w14:textId="7D1346DB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(756,620)</w:t>
            </w:r>
          </w:p>
        </w:tc>
        <w:tc>
          <w:tcPr>
            <w:tcW w:w="180" w:type="dxa"/>
            <w:vAlign w:val="bottom"/>
          </w:tcPr>
          <w:p w14:paraId="495FCEE2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908EFC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color w:val="000000"/>
                <w:sz w:val="28"/>
                <w:szCs w:val="28"/>
              </w:rPr>
              <w:t>(345,037)</w:t>
            </w:r>
          </w:p>
        </w:tc>
        <w:tc>
          <w:tcPr>
            <w:tcW w:w="199" w:type="dxa"/>
            <w:gridSpan w:val="2"/>
            <w:vAlign w:val="bottom"/>
          </w:tcPr>
          <w:p w14:paraId="73CA6669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36C7B691" w14:textId="265B6ADF" w:rsidR="00451AE0" w:rsidRPr="00BA47C3" w:rsidRDefault="00402BB1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208,003</w:t>
            </w:r>
          </w:p>
        </w:tc>
        <w:tc>
          <w:tcPr>
            <w:tcW w:w="180" w:type="dxa"/>
            <w:vAlign w:val="bottom"/>
          </w:tcPr>
          <w:p w14:paraId="26B3AC39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E2CE7D" w14:textId="2932C2EB" w:rsidR="00451AE0" w:rsidRPr="00BA47C3" w:rsidRDefault="000B4241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219,127</w:t>
            </w:r>
          </w:p>
        </w:tc>
        <w:tc>
          <w:tcPr>
            <w:tcW w:w="180" w:type="dxa"/>
            <w:vAlign w:val="bottom"/>
          </w:tcPr>
          <w:p w14:paraId="79186BB2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52A76AF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  <w:p w14:paraId="38E88726" w14:textId="6917E9C5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/>
                <w:sz w:val="28"/>
                <w:szCs w:val="28"/>
                <w:lang w:val="en-GB" w:bidi="ar-SA"/>
              </w:rPr>
              <w:t>(24,538)</w:t>
            </w:r>
          </w:p>
        </w:tc>
        <w:tc>
          <w:tcPr>
            <w:tcW w:w="180" w:type="dxa"/>
          </w:tcPr>
          <w:p w14:paraId="4B957D78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0FB3511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02FAA2A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9FD0B2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16026C" w14:textId="23565AF4" w:rsidR="00451AE0" w:rsidRPr="00BA47C3" w:rsidRDefault="000B4241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3"/>
              </w:tabs>
              <w:spacing w:line="240" w:lineRule="auto"/>
              <w:ind w:left="-79" w:right="-26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BA47C3">
              <w:rPr>
                <w:rFonts w:ascii="Angsana New" w:hAnsi="Angsana New"/>
                <w:sz w:val="28"/>
                <w:szCs w:val="28"/>
                <w:lang w:val="en-GB" w:bidi="ar-SA"/>
              </w:rPr>
              <w:t>(573,155)</w:t>
            </w:r>
          </w:p>
        </w:tc>
        <w:tc>
          <w:tcPr>
            <w:tcW w:w="180" w:type="dxa"/>
            <w:vAlign w:val="bottom"/>
          </w:tcPr>
          <w:p w14:paraId="7467D59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7981C8" w14:textId="419CE781" w:rsidR="00451AE0" w:rsidRPr="00BA47C3" w:rsidRDefault="006A65FD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0B4241" w:rsidRPr="00BA47C3">
              <w:rPr>
                <w:rFonts w:ascii="Angsana New" w:hAnsi="Angsana New"/>
                <w:color w:val="000000"/>
                <w:sz w:val="28"/>
                <w:szCs w:val="28"/>
              </w:rPr>
              <w:t>(125,910)</w:t>
            </w:r>
          </w:p>
        </w:tc>
      </w:tr>
      <w:tr w:rsidR="00451AE0" w:rsidRPr="00BA47C3" w14:paraId="1D7ADF7D" w14:textId="77777777" w:rsidTr="00740C07">
        <w:trPr>
          <w:cantSplit/>
        </w:trPr>
        <w:tc>
          <w:tcPr>
            <w:tcW w:w="3409" w:type="dxa"/>
          </w:tcPr>
          <w:p w14:paraId="6474F8B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vAlign w:val="bottom"/>
          </w:tcPr>
          <w:p w14:paraId="76760CA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9D00E6E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DC6486F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AD5A630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61554D70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889EE7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444B5E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B02F1F3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8D65C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2D14748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6D7C7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5B50AF61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164FE0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A71E13A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5DDA5EFC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val="en-GB" w:bidi="ar-SA"/>
              </w:rPr>
            </w:pPr>
          </w:p>
        </w:tc>
      </w:tr>
      <w:tr w:rsidR="00451AE0" w:rsidRPr="00BA47C3" w14:paraId="42BD5CF0" w14:textId="77777777" w:rsidTr="00740C07">
        <w:trPr>
          <w:cantSplit/>
        </w:trPr>
        <w:tc>
          <w:tcPr>
            <w:tcW w:w="3409" w:type="dxa"/>
            <w:vAlign w:val="bottom"/>
          </w:tcPr>
          <w:p w14:paraId="0DDC6E2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มีนาคม/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5C7A299A" w14:textId="09861B47" w:rsidR="00451AE0" w:rsidRPr="00BA47C3" w:rsidRDefault="00464F3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64F3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73,031,699</w:t>
            </w:r>
          </w:p>
        </w:tc>
        <w:tc>
          <w:tcPr>
            <w:tcW w:w="180" w:type="dxa"/>
            <w:vAlign w:val="bottom"/>
          </w:tcPr>
          <w:p w14:paraId="559AE092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41A7181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A622E6" w14:textId="4BD48C62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72,576,273</w:t>
            </w:r>
          </w:p>
        </w:tc>
        <w:tc>
          <w:tcPr>
            <w:tcW w:w="199" w:type="dxa"/>
            <w:gridSpan w:val="2"/>
            <w:vAlign w:val="bottom"/>
          </w:tcPr>
          <w:p w14:paraId="4D958D92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D6506D5" w14:textId="230E8848" w:rsidR="00451AE0" w:rsidRPr="00BA47C3" w:rsidRDefault="001E5572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61,450,339</w:t>
            </w:r>
          </w:p>
        </w:tc>
        <w:tc>
          <w:tcPr>
            <w:tcW w:w="180" w:type="dxa"/>
            <w:vAlign w:val="bottom"/>
          </w:tcPr>
          <w:p w14:paraId="27C40FB1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9FA149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79ACBF3" w14:textId="03684CC9" w:rsidR="00451AE0" w:rsidRPr="00BA47C3" w:rsidRDefault="001E5572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</w:rPr>
              <w:t>61,618,403</w:t>
            </w:r>
          </w:p>
        </w:tc>
        <w:tc>
          <w:tcPr>
            <w:tcW w:w="180" w:type="dxa"/>
            <w:vAlign w:val="bottom"/>
          </w:tcPr>
          <w:p w14:paraId="788EEA2A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5700E5F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1DBA32A3" w14:textId="46E42A41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(108,907)</w:t>
            </w:r>
          </w:p>
        </w:tc>
        <w:tc>
          <w:tcPr>
            <w:tcW w:w="180" w:type="dxa"/>
          </w:tcPr>
          <w:p w14:paraId="0B3567EB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36014ACC" w14:textId="77777777" w:rsidR="00451AE0" w:rsidRPr="00BA47C3" w:rsidRDefault="00451AE0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9253035" w14:textId="3BC2AA05" w:rsidR="00451AE0" w:rsidRPr="00BA47C3" w:rsidRDefault="00451AE0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(146,404)</w:t>
            </w:r>
          </w:p>
        </w:tc>
        <w:tc>
          <w:tcPr>
            <w:tcW w:w="270" w:type="dxa"/>
          </w:tcPr>
          <w:p w14:paraId="12B7282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78B9A1D" w14:textId="292F2F8E" w:rsidR="00451AE0" w:rsidRPr="00BA47C3" w:rsidRDefault="001E5572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134,373,131</w:t>
            </w:r>
          </w:p>
        </w:tc>
        <w:tc>
          <w:tcPr>
            <w:tcW w:w="180" w:type="dxa"/>
            <w:vAlign w:val="bottom"/>
          </w:tcPr>
          <w:p w14:paraId="61A40461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11448B8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C48DFC4" w14:textId="2EA79925" w:rsidR="00451AE0" w:rsidRPr="00BA47C3" w:rsidRDefault="001E5572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</w:rPr>
              <w:t>134,048,272</w:t>
            </w:r>
          </w:p>
        </w:tc>
      </w:tr>
      <w:tr w:rsidR="00451AE0" w:rsidRPr="00BA47C3" w14:paraId="43757972" w14:textId="77777777" w:rsidTr="00740C07">
        <w:trPr>
          <w:cantSplit/>
          <w:trHeight w:val="693"/>
        </w:trPr>
        <w:tc>
          <w:tcPr>
            <w:tcW w:w="3409" w:type="dxa"/>
            <w:vAlign w:val="bottom"/>
          </w:tcPr>
          <w:p w14:paraId="75A32B0A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BA47C3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BA47C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FB72642" w14:textId="6E380985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53,553,953</w:t>
            </w:r>
          </w:p>
        </w:tc>
        <w:tc>
          <w:tcPr>
            <w:tcW w:w="180" w:type="dxa"/>
            <w:vAlign w:val="bottom"/>
          </w:tcPr>
          <w:p w14:paraId="00435CC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A0A37FD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34A73D1" w14:textId="75813CE6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52,401,616</w:t>
            </w:r>
          </w:p>
        </w:tc>
        <w:tc>
          <w:tcPr>
            <w:tcW w:w="199" w:type="dxa"/>
            <w:gridSpan w:val="2"/>
            <w:vAlign w:val="bottom"/>
          </w:tcPr>
          <w:p w14:paraId="4A49DDA3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0EC88DBC" w14:textId="6C230681" w:rsidR="00451AE0" w:rsidRPr="00BA47C3" w:rsidRDefault="001E5572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45,754,674</w:t>
            </w:r>
          </w:p>
        </w:tc>
        <w:tc>
          <w:tcPr>
            <w:tcW w:w="180" w:type="dxa"/>
            <w:vAlign w:val="bottom"/>
          </w:tcPr>
          <w:p w14:paraId="3EF21EC4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98E11B3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9932B41" w14:textId="64E76109" w:rsidR="00451AE0" w:rsidRPr="00BA47C3" w:rsidRDefault="001E5572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</w:rPr>
              <w:t>46,117,139</w:t>
            </w:r>
          </w:p>
        </w:tc>
        <w:tc>
          <w:tcPr>
            <w:tcW w:w="180" w:type="dxa"/>
            <w:vAlign w:val="bottom"/>
          </w:tcPr>
          <w:p w14:paraId="4DEF4596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F4D77B0" w14:textId="3A35CDFD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(89,277)</w:t>
            </w:r>
          </w:p>
        </w:tc>
        <w:tc>
          <w:tcPr>
            <w:tcW w:w="180" w:type="dxa"/>
          </w:tcPr>
          <w:p w14:paraId="09F57FDF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C057A61" w14:textId="77777777" w:rsidR="00451AE0" w:rsidRPr="00BA47C3" w:rsidRDefault="00451AE0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A3734E7" w14:textId="6A9F4ACD" w:rsidR="00451AE0" w:rsidRPr="00BA47C3" w:rsidRDefault="00451AE0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7C3">
              <w:rPr>
                <w:rFonts w:ascii="Angsana New" w:hAnsi="Angsana New"/>
                <w:color w:val="000000"/>
                <w:sz w:val="28"/>
                <w:szCs w:val="28"/>
              </w:rPr>
              <w:t>(114,148)</w:t>
            </w:r>
          </w:p>
        </w:tc>
        <w:tc>
          <w:tcPr>
            <w:tcW w:w="270" w:type="dxa"/>
          </w:tcPr>
          <w:p w14:paraId="22F53FD0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59DC363" w14:textId="346EC58E" w:rsidR="00451AE0" w:rsidRPr="00BA47C3" w:rsidRDefault="001E5572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99,219,350</w:t>
            </w:r>
          </w:p>
        </w:tc>
        <w:tc>
          <w:tcPr>
            <w:tcW w:w="180" w:type="dxa"/>
            <w:vAlign w:val="bottom"/>
          </w:tcPr>
          <w:p w14:paraId="005D88FB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02071C5" w14:textId="77777777" w:rsidR="00451AE0" w:rsidRPr="00BA47C3" w:rsidRDefault="00451AE0" w:rsidP="00451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F5CBAC2" w14:textId="64D5F145" w:rsidR="00451AE0" w:rsidRPr="00BA47C3" w:rsidRDefault="001E5572" w:rsidP="006A65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-79" w:right="-34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5572">
              <w:rPr>
                <w:rFonts w:ascii="Angsana New" w:hAnsi="Angsana New"/>
                <w:color w:val="000000"/>
                <w:sz w:val="28"/>
                <w:szCs w:val="28"/>
              </w:rPr>
              <w:t>98,404,607</w:t>
            </w:r>
          </w:p>
        </w:tc>
      </w:tr>
    </w:tbl>
    <w:p w14:paraId="0CC0F1E5" w14:textId="77777777" w:rsidR="008A779A" w:rsidRPr="00BA47C3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BA47C3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BA47C3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BA47C3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BA47C3" w:rsidSect="00CF1A4A">
          <w:headerReference w:type="first" r:id="rId13"/>
          <w:footerReference w:type="first" r:id="rId14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1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8"/>
        <w:gridCol w:w="1440"/>
        <w:gridCol w:w="245"/>
        <w:gridCol w:w="1465"/>
      </w:tblGrid>
      <w:tr w:rsidR="005C2BCB" w:rsidRPr="00BA47C3" w14:paraId="0FD033D2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06A3BEB5" w14:textId="6EA3047E" w:rsidR="005C2BCB" w:rsidRPr="00BA47C3" w:rsidRDefault="005C2BCB" w:rsidP="005C2BCB">
            <w:pPr>
              <w:tabs>
                <w:tab w:val="left" w:pos="540"/>
              </w:tabs>
              <w:ind w:right="95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BA47C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การกระทบยอดกำไรหรือขาดทุนของส่วนงานที่รายงาน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E928D4" w14:textId="1180D8F3" w:rsidR="005C2BCB" w:rsidRPr="00BA47C3" w:rsidRDefault="005C2BCB" w:rsidP="00874B18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C2BCB" w:rsidRPr="00BA47C3" w14:paraId="0DE857AC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5D9FF93C" w14:textId="00F7356F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A47C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BA47C3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29545A" w14:textId="0A0DB19F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1595ED92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3C7AA98" w14:textId="4A63CE9E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5C2BCB" w:rsidRPr="00BA47C3" w14:paraId="4E8DF890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160BADB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ED4CE9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8AC48F5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477AF54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A4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2BCB" w:rsidRPr="00BA47C3" w14:paraId="7EA6472D" w14:textId="77777777" w:rsidTr="00740C07">
        <w:trPr>
          <w:trHeight w:val="80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7859E5B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8CE12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A4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2BCB" w:rsidRPr="00BA47C3" w14:paraId="26DDB5F9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C0583DB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A041CD" w14:textId="77777777" w:rsidR="005C2BCB" w:rsidRPr="00BA47C3" w:rsidRDefault="005C2BCB" w:rsidP="006A65FD">
            <w:pPr>
              <w:tabs>
                <w:tab w:val="clear" w:pos="680"/>
                <w:tab w:val="left" w:pos="540"/>
                <w:tab w:val="left" w:pos="1063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410915C3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494ADD6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01696832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29AD305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E3E2F" w14:textId="779CB83B" w:rsidR="003B3CD1" w:rsidRPr="00BA47C3" w:rsidRDefault="00464F30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30">
              <w:rPr>
                <w:rFonts w:ascii="Angsana New" w:hAnsi="Angsana New"/>
                <w:sz w:val="30"/>
                <w:szCs w:val="30"/>
              </w:rPr>
              <w:t>1,105,545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9C462F8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B263" w14:textId="3488579F" w:rsidR="003B3CD1" w:rsidRPr="00BA47C3" w:rsidRDefault="000B4241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2,522,924</w:t>
            </w:r>
          </w:p>
        </w:tc>
      </w:tr>
      <w:tr w:rsidR="003B3CD1" w:rsidRPr="00BA47C3" w14:paraId="16A5B7E6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3CEECAD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และรายได้ของส่วนงานอื่น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5A909F" w14:textId="3CFA470C" w:rsidR="003B3CD1" w:rsidRPr="00BA47C3" w:rsidRDefault="003269C7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9C7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269C7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16B1F05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1D504" w14:textId="349EC690" w:rsidR="003B3CD1" w:rsidRPr="00BA47C3" w:rsidRDefault="003269C7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269C7">
              <w:rPr>
                <w:rFonts w:ascii="Angsana New" w:hAnsi="Angsana New"/>
                <w:color w:val="000000"/>
                <w:sz w:val="30"/>
                <w:szCs w:val="30"/>
              </w:rPr>
              <w:t>1,013,149</w:t>
            </w:r>
          </w:p>
        </w:tc>
      </w:tr>
      <w:tr w:rsidR="003B3CD1" w:rsidRPr="00BA47C3" w14:paraId="1FEA58D5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E8CA3EE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79D634" w14:textId="5F4DA9C7" w:rsidR="003B3CD1" w:rsidRPr="00BA47C3" w:rsidRDefault="003269C7" w:rsidP="003B3CD1">
            <w:pPr>
              <w:tabs>
                <w:tab w:val="clear" w:pos="680"/>
                <w:tab w:val="left" w:pos="540"/>
              </w:tabs>
              <w:spacing w:line="168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9C7">
              <w:rPr>
                <w:rFonts w:ascii="Angsana New" w:hAnsi="Angsana New"/>
                <w:b/>
                <w:bCs/>
                <w:sz w:val="30"/>
                <w:szCs w:val="30"/>
              </w:rPr>
              <w:t>1,650,439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711B3C5D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E7B3D2" w14:textId="69A88B24" w:rsidR="003B3CD1" w:rsidRPr="006A65FD" w:rsidRDefault="003269C7" w:rsidP="003B3CD1">
            <w:pPr>
              <w:tabs>
                <w:tab w:val="clear" w:pos="680"/>
                <w:tab w:val="left" w:pos="540"/>
              </w:tabs>
              <w:spacing w:line="168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9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3,536,073</w:t>
            </w:r>
          </w:p>
        </w:tc>
      </w:tr>
      <w:tr w:rsidR="003B3CD1" w:rsidRPr="00BA47C3" w14:paraId="44E012D2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C5E992D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273D38" w14:textId="379E3223" w:rsidR="003B3CD1" w:rsidRPr="00BA47C3" w:rsidRDefault="000B424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(540,95</w:t>
            </w:r>
            <w:r w:rsidR="00464F30">
              <w:rPr>
                <w:rFonts w:ascii="Angsana New" w:hAnsi="Angsana New"/>
                <w:sz w:val="30"/>
                <w:szCs w:val="30"/>
              </w:rPr>
              <w:t>3</w:t>
            </w:r>
            <w:r w:rsidRPr="00BA4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0648083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2DC09" w14:textId="5F40D9D8" w:rsidR="003B3CD1" w:rsidRPr="00BA47C3" w:rsidRDefault="000B424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(1,017,062)</w:t>
            </w:r>
          </w:p>
        </w:tc>
      </w:tr>
      <w:tr w:rsidR="003B3CD1" w:rsidRPr="00BA47C3" w14:paraId="0FD7FC1F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33EEA70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4B6F5" w14:textId="78E9FD6A" w:rsidR="003B3CD1" w:rsidRPr="00BA47C3" w:rsidRDefault="003269C7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9C7">
              <w:rPr>
                <w:rFonts w:ascii="Angsana New" w:hAnsi="Angsana New"/>
                <w:b/>
                <w:bCs/>
                <w:sz w:val="30"/>
                <w:szCs w:val="30"/>
              </w:rPr>
              <w:t>1,109,486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52DBC0E6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426F9" w14:textId="27043934" w:rsidR="003B3CD1" w:rsidRPr="00BA47C3" w:rsidRDefault="003269C7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269C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2,519,011</w:t>
            </w:r>
          </w:p>
        </w:tc>
      </w:tr>
      <w:tr w:rsidR="005C2BCB" w:rsidRPr="00BA47C3" w14:paraId="1EAED777" w14:textId="77777777" w:rsidTr="00740C07">
        <w:trPr>
          <w:trHeight w:hRule="exact" w:val="174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BEFE6AF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71B4F8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E386F6D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1780A4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2BCB" w:rsidRPr="00BA47C3" w14:paraId="6857C179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48CB970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B2C2ED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5ECAB49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373B0F0" w14:textId="77777777" w:rsidR="005C2BCB" w:rsidRPr="00BA47C3" w:rsidRDefault="005C2BCB" w:rsidP="005C2BCB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14825E00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09A63A71" w14:textId="24314CB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ขาดทุนรวมก่อนภาษีเงินได้</w:t>
            </w:r>
            <w:r w:rsidRPr="00BA47C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1CC1B7" w14:textId="06FAA5F9" w:rsidR="003B3CD1" w:rsidRPr="00BA47C3" w:rsidRDefault="000B4241" w:rsidP="003B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(573,155)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F4059F3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C7C2A1" w14:textId="1FBB5059" w:rsidR="003B3CD1" w:rsidRPr="00BA47C3" w:rsidRDefault="000B4241" w:rsidP="003B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(125,910)</w:t>
            </w:r>
          </w:p>
        </w:tc>
      </w:tr>
      <w:tr w:rsidR="003B3CD1" w:rsidRPr="00BA47C3" w14:paraId="459D74A7" w14:textId="77777777" w:rsidTr="00740C07">
        <w:trPr>
          <w:trHeight w:hRule="exact" w:val="174"/>
        </w:trPr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85CF2B9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8A369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201C4D2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85F51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16AB2176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490F66C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4A5937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74D4D80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BA2FC05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73468EC6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E2F76F2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รายได้ของส่วนงานอื่น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FBE7" w14:textId="1C36D01A" w:rsidR="003B3CD1" w:rsidRPr="00BA47C3" w:rsidRDefault="000B4241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518,134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DB6AC87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8830" w14:textId="1FD1382D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990,2</w:t>
            </w:r>
            <w:r w:rsidR="00CC1A4D" w:rsidRPr="00BA47C3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</w:tr>
      <w:tr w:rsidR="003B3CD1" w:rsidRPr="00BA47C3" w14:paraId="6FAB767D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4E02D00" w14:textId="77777777" w:rsidR="003B3CD1" w:rsidRPr="00BA47C3" w:rsidRDefault="003B3CD1" w:rsidP="003B3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1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B4891" w14:textId="247ADD23" w:rsidR="003B3CD1" w:rsidRPr="00BA47C3" w:rsidRDefault="003B3CD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</w:t>
            </w:r>
            <w:r w:rsidR="000B4241" w:rsidRPr="00BA47C3">
              <w:rPr>
                <w:rFonts w:ascii="Angsana New" w:hAnsi="Angsana New"/>
                <w:sz w:val="30"/>
                <w:szCs w:val="30"/>
              </w:rPr>
              <w:t>607,77</w:t>
            </w:r>
            <w:r w:rsidR="001F70DF">
              <w:rPr>
                <w:rFonts w:ascii="Angsana New" w:hAnsi="Angsana New"/>
                <w:sz w:val="30"/>
                <w:szCs w:val="30"/>
              </w:rPr>
              <w:t>5</w:t>
            </w:r>
            <w:r w:rsidRPr="00BA4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28BCE59" w14:textId="77777777" w:rsidR="003B3CD1" w:rsidRPr="00BA47C3" w:rsidRDefault="003B3CD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ind w:right="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806D9" w14:textId="05FFCF2D" w:rsidR="003B3CD1" w:rsidRPr="00BA47C3" w:rsidRDefault="003B3CD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21" w:lineRule="auto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(537,9</w:t>
            </w:r>
            <w:r w:rsidR="00CC1A4D" w:rsidRPr="00BA47C3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Pr="00BA47C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B3CD1" w:rsidRPr="00BA47C3" w14:paraId="53C48414" w14:textId="77777777" w:rsidTr="00740C07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FED9A70" w14:textId="06E9E02D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34506E" w:rsidRPr="00BA4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4506E" w:rsidRPr="00BA47C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34506E" w:rsidRPr="00BA4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34506E" w:rsidRPr="00BA47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A8C6E" w14:textId="6CD52DD1" w:rsidR="003B3CD1" w:rsidRPr="00BA47C3" w:rsidRDefault="001F70DF" w:rsidP="006A65FD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0DF">
              <w:rPr>
                <w:rFonts w:ascii="Angsana New" w:hAnsi="Angsana New"/>
                <w:b/>
                <w:bCs/>
                <w:sz w:val="30"/>
                <w:szCs w:val="30"/>
              </w:rPr>
              <w:t>(662,796)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BFA5EAF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21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F29D5" w14:textId="5A6D4477" w:rsidR="003B3CD1" w:rsidRPr="00BA47C3" w:rsidRDefault="000B4241" w:rsidP="003B3CD1">
            <w:pPr>
              <w:tabs>
                <w:tab w:val="clear" w:pos="680"/>
                <w:tab w:val="left" w:pos="540"/>
              </w:tabs>
              <w:spacing w:line="221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326,372</w:t>
            </w:r>
          </w:p>
        </w:tc>
      </w:tr>
    </w:tbl>
    <w:p w14:paraId="350BD9D8" w14:textId="77777777" w:rsidR="00E456D2" w:rsidRPr="00BA47C3" w:rsidRDefault="00E456D2" w:rsidP="00E45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p w14:paraId="416E7449" w14:textId="3AACD92C" w:rsidR="005C2BCB" w:rsidRPr="00BA47C3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53"/>
        <w:jc w:val="thaiDistribute"/>
        <w:rPr>
          <w:rFonts w:ascii="Angsana New" w:hAnsi="Angsana New"/>
          <w:sz w:val="30"/>
          <w:szCs w:val="30"/>
        </w:rPr>
      </w:pPr>
      <w:r w:rsidRPr="00BA47C3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BA47C3">
        <w:rPr>
          <w:rFonts w:ascii="Angsana New" w:hAnsi="Angsana New"/>
          <w:sz w:val="30"/>
          <w:szCs w:val="30"/>
          <w:cs/>
        </w:rPr>
        <w:br/>
        <w:t>ค่าบริหารงาน</w:t>
      </w:r>
      <w:r w:rsidRPr="00BA47C3">
        <w:rPr>
          <w:rFonts w:ascii="Angsana New" w:hAnsi="Angsana New" w:hint="cs"/>
          <w:sz w:val="30"/>
          <w:szCs w:val="30"/>
          <w:cs/>
        </w:rPr>
        <w:t xml:space="preserve"> รายไ</w:t>
      </w:r>
      <w:r w:rsidRPr="00BA47C3">
        <w:rPr>
          <w:rFonts w:ascii="Angsana New" w:hAnsi="Angsana New"/>
          <w:sz w:val="30"/>
          <w:szCs w:val="30"/>
          <w:cs/>
        </w:rPr>
        <w:t>ด</w:t>
      </w:r>
      <w:r w:rsidRPr="00BA47C3">
        <w:rPr>
          <w:rFonts w:ascii="Angsana New" w:hAnsi="Angsana New" w:hint="cs"/>
          <w:sz w:val="30"/>
          <w:szCs w:val="30"/>
          <w:cs/>
        </w:rPr>
        <w:t>้ด</w:t>
      </w:r>
      <w:r w:rsidRPr="00BA47C3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7B6CD77C" w14:textId="77777777" w:rsidR="00E456D2" w:rsidRPr="00BA47C3" w:rsidRDefault="00E456D2" w:rsidP="00E456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3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9"/>
        <w:gridCol w:w="1430"/>
        <w:gridCol w:w="239"/>
        <w:gridCol w:w="1723"/>
      </w:tblGrid>
      <w:tr w:rsidR="002859E4" w:rsidRPr="00BA47C3" w14:paraId="17B4CB08" w14:textId="77777777" w:rsidTr="003B3CD1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1993979A" w14:textId="77777777" w:rsidR="002859E4" w:rsidRPr="00BA47C3" w:rsidRDefault="002859E4" w:rsidP="00E456D2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4E2BA39F" w14:textId="77777777" w:rsidR="002859E4" w:rsidRPr="00BA47C3" w:rsidRDefault="006348D6" w:rsidP="00E456D2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31</w:t>
            </w:r>
            <w:r w:rsidR="002859E4" w:rsidRPr="00BA4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59E4" w:rsidRPr="00BA47C3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B30D8D5" w14:textId="77777777" w:rsidR="002859E4" w:rsidRPr="00BA47C3" w:rsidRDefault="002859E4" w:rsidP="00E456D2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1BFB6DED" w14:textId="77777777" w:rsidR="002859E4" w:rsidRPr="00BA47C3" w:rsidRDefault="006348D6" w:rsidP="00E456D2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31</w:t>
            </w:r>
            <w:r w:rsidR="002859E4" w:rsidRPr="00BA47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59E4" w:rsidRPr="00BA47C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59E4" w:rsidRPr="00BA47C3" w14:paraId="4247AA05" w14:textId="77777777" w:rsidTr="003B3CD1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DDDB2A6" w14:textId="77777777" w:rsidR="002859E4" w:rsidRPr="00BA47C3" w:rsidRDefault="002859E4" w:rsidP="003E527C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D1B3B63" w14:textId="77777777" w:rsidR="002859E4" w:rsidRPr="00BA47C3" w:rsidRDefault="00554C76" w:rsidP="003E527C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C1F777" w14:textId="77777777" w:rsidR="002859E4" w:rsidRPr="00BA47C3" w:rsidRDefault="002859E4" w:rsidP="003B3CD1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43F7A67" w14:textId="77777777" w:rsidR="002859E4" w:rsidRPr="00BA47C3" w:rsidRDefault="00554C76" w:rsidP="003B3CD1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B42D70" w:rsidRPr="00BA47C3" w14:paraId="4F38A5AD" w14:textId="77777777" w:rsidTr="003B3CD1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52524B2C" w14:textId="77777777" w:rsidR="00B42D70" w:rsidRPr="00BA47C3" w:rsidRDefault="00B42D70" w:rsidP="00DC6B63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3A1AAA28" w14:textId="77777777" w:rsidR="00B42D70" w:rsidRPr="00BA47C3" w:rsidRDefault="00B42D70" w:rsidP="00DC6B63">
            <w:pPr>
              <w:tabs>
                <w:tab w:val="clear" w:pos="680"/>
                <w:tab w:val="left" w:pos="540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FE8BD6" w14:textId="77777777" w:rsidR="00B42D70" w:rsidRPr="00BA47C3" w:rsidRDefault="00B42D70" w:rsidP="00DC6B63">
            <w:pPr>
              <w:tabs>
                <w:tab w:val="clear" w:pos="680"/>
                <w:tab w:val="left" w:pos="540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F475945" w14:textId="77777777" w:rsidR="00B42D70" w:rsidRPr="00BA47C3" w:rsidRDefault="00B42D70" w:rsidP="00DC6B63">
            <w:pPr>
              <w:tabs>
                <w:tab w:val="clear" w:pos="680"/>
                <w:tab w:val="left" w:pos="540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</w:t>
            </w: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A4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9E4" w:rsidRPr="00BA47C3" w14:paraId="3F81EF1B" w14:textId="77777777" w:rsidTr="003B3CD1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B38B01E" w14:textId="77777777" w:rsidR="002859E4" w:rsidRPr="00BA47C3" w:rsidRDefault="002859E4" w:rsidP="00E456D2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959AC" w14:textId="77777777" w:rsidR="002859E4" w:rsidRPr="00BA47C3" w:rsidRDefault="002859E4" w:rsidP="00E456D2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A4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A47C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A47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779A" w:rsidRPr="00BA47C3" w14:paraId="4DA42964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6BEAD8E" w14:textId="77777777" w:rsidR="008A779A" w:rsidRPr="00BA47C3" w:rsidRDefault="008A779A" w:rsidP="00DC6B63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C151D1F" w14:textId="77777777" w:rsidR="008A779A" w:rsidRPr="00BA47C3" w:rsidRDefault="008A779A" w:rsidP="00DC6B63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10ADD8B" w14:textId="77777777" w:rsidR="008A779A" w:rsidRPr="00BA47C3" w:rsidRDefault="008A779A" w:rsidP="00DC6B63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8E1E893" w14:textId="77777777" w:rsidR="008A779A" w:rsidRPr="00BA47C3" w:rsidRDefault="008A779A" w:rsidP="00DC6B63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23903138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DD4C0F0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A8855" w14:textId="4E2A8CC1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572">
              <w:rPr>
                <w:rFonts w:ascii="Angsana New" w:hAnsi="Angsana New"/>
                <w:sz w:val="30"/>
                <w:szCs w:val="30"/>
              </w:rPr>
              <w:t>134,373,131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74D1A38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9B0E" w14:textId="54D9EE0B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572">
              <w:rPr>
                <w:rFonts w:ascii="Angsana New" w:hAnsi="Angsana New"/>
                <w:sz w:val="30"/>
                <w:szCs w:val="30"/>
              </w:rPr>
              <w:t>134,048,272</w:t>
            </w:r>
          </w:p>
        </w:tc>
      </w:tr>
      <w:tr w:rsidR="003B3CD1" w:rsidRPr="00BA47C3" w14:paraId="01E19510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DBCEF9B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0B58" w14:textId="4C233682" w:rsidR="003B3CD1" w:rsidRPr="00BA47C3" w:rsidRDefault="00464F30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30">
              <w:rPr>
                <w:rFonts w:ascii="Angsana New" w:hAnsi="Angsana New"/>
                <w:sz w:val="30"/>
                <w:szCs w:val="30"/>
              </w:rPr>
              <w:t>118,985,901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E5CD029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A0A4" w14:textId="37461BCF" w:rsidR="003B3CD1" w:rsidRPr="00BA47C3" w:rsidRDefault="006508B7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08B7">
              <w:rPr>
                <w:rFonts w:ascii="Angsana New" w:hAnsi="Angsana New"/>
                <w:sz w:val="30"/>
                <w:szCs w:val="30"/>
              </w:rPr>
              <w:t>117,91</w:t>
            </w:r>
            <w:r w:rsidR="000E654D">
              <w:rPr>
                <w:rFonts w:ascii="Angsana New" w:hAnsi="Angsana New"/>
                <w:sz w:val="30"/>
                <w:szCs w:val="30"/>
              </w:rPr>
              <w:t>3</w:t>
            </w:r>
            <w:r w:rsidRPr="006508B7">
              <w:rPr>
                <w:rFonts w:ascii="Angsana New" w:hAnsi="Angsana New"/>
                <w:sz w:val="30"/>
                <w:szCs w:val="30"/>
              </w:rPr>
              <w:t>,</w:t>
            </w:r>
            <w:r w:rsidR="000E654D">
              <w:rPr>
                <w:rFonts w:ascii="Angsana New" w:hAnsi="Angsana New"/>
                <w:sz w:val="30"/>
                <w:szCs w:val="30"/>
              </w:rPr>
              <w:t>133</w:t>
            </w:r>
          </w:p>
        </w:tc>
      </w:tr>
      <w:tr w:rsidR="003B3CD1" w:rsidRPr="00BA47C3" w14:paraId="1FF019F5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620465A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7C5BC" w14:textId="79066A07" w:rsidR="003B3CD1" w:rsidRPr="00BA47C3" w:rsidRDefault="00464F30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4F30">
              <w:rPr>
                <w:rFonts w:ascii="Angsana New" w:hAnsi="Angsana New"/>
                <w:sz w:val="30"/>
                <w:szCs w:val="30"/>
              </w:rPr>
              <w:t>(119,845,847)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A9A25F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717FC" w14:textId="3B08C08C" w:rsidR="003B3CD1" w:rsidRPr="00BA47C3" w:rsidRDefault="006508B7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08B7">
              <w:rPr>
                <w:rFonts w:ascii="Angsana New" w:hAnsi="Angsana New"/>
                <w:sz w:val="30"/>
                <w:szCs w:val="30"/>
              </w:rPr>
              <w:t>(119,0</w:t>
            </w:r>
            <w:r w:rsidR="000E654D">
              <w:rPr>
                <w:rFonts w:ascii="Angsana New" w:hAnsi="Angsana New"/>
                <w:sz w:val="30"/>
                <w:szCs w:val="30"/>
              </w:rPr>
              <w:t>14</w:t>
            </w:r>
            <w:r w:rsidRPr="006508B7">
              <w:rPr>
                <w:rFonts w:ascii="Angsana New" w:hAnsi="Angsana New"/>
                <w:sz w:val="30"/>
                <w:szCs w:val="30"/>
              </w:rPr>
              <w:t>,</w:t>
            </w:r>
            <w:r w:rsidR="000E654D">
              <w:rPr>
                <w:rFonts w:ascii="Angsana New" w:hAnsi="Angsana New"/>
                <w:sz w:val="30"/>
                <w:szCs w:val="30"/>
              </w:rPr>
              <w:t>247</w:t>
            </w:r>
            <w:r w:rsidRPr="006508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B3CD1" w:rsidRPr="00BA47C3" w14:paraId="58CD8A1D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592085C6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B8D87E" w14:textId="40E88A88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572">
              <w:rPr>
                <w:rFonts w:ascii="Angsana New" w:hAnsi="Angsana New"/>
                <w:b/>
                <w:bCs/>
                <w:sz w:val="30"/>
                <w:szCs w:val="30"/>
              </w:rPr>
              <w:t>133,513,185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1563245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D32208" w14:textId="1104D933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572">
              <w:rPr>
                <w:rFonts w:ascii="Angsana New" w:hAnsi="Angsana New"/>
                <w:b/>
                <w:bCs/>
                <w:sz w:val="30"/>
                <w:szCs w:val="30"/>
              </w:rPr>
              <w:t>132,947,158</w:t>
            </w:r>
          </w:p>
        </w:tc>
      </w:tr>
      <w:tr w:rsidR="00746F48" w:rsidRPr="00BA47C3" w14:paraId="32794AFF" w14:textId="77777777" w:rsidTr="003B3CD1">
        <w:trPr>
          <w:trHeight w:hRule="exact" w:val="147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0384D7B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014471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AB9E4F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E50EE6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46F48" w:rsidRPr="00BA47C3" w14:paraId="44AC9084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23EF060" w14:textId="77777777" w:rsidR="00173FA7" w:rsidRPr="00BA47C3" w:rsidRDefault="00173FA7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98879C" w14:textId="06C039DF" w:rsidR="005C02CF" w:rsidRPr="00BA47C3" w:rsidRDefault="005C02CF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78DAE8" w14:textId="1B3145FA" w:rsidR="00FF342C" w:rsidRPr="00BA47C3" w:rsidRDefault="00FF342C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564F9A" w14:textId="77777777" w:rsidR="006C73F9" w:rsidRPr="00BA47C3" w:rsidRDefault="006C73F9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D976BE0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421E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87F7F9E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2E4FC104" w14:textId="77777777" w:rsidR="00746F48" w:rsidRPr="00BA47C3" w:rsidRDefault="00746F48" w:rsidP="00746F48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3CD1" w:rsidRPr="00BA47C3" w14:paraId="2241674F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B30FE88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17470" w14:textId="1616675D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572">
              <w:rPr>
                <w:rFonts w:ascii="Angsana New" w:hAnsi="Angsana New"/>
                <w:sz w:val="30"/>
                <w:szCs w:val="30"/>
              </w:rPr>
              <w:t>99,219,350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FC95AC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6CF08" w14:textId="5188409C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5572">
              <w:rPr>
                <w:rFonts w:ascii="Angsana New" w:hAnsi="Angsana New"/>
                <w:sz w:val="30"/>
                <w:szCs w:val="30"/>
              </w:rPr>
              <w:t>98,404,607</w:t>
            </w:r>
          </w:p>
        </w:tc>
      </w:tr>
      <w:tr w:rsidR="003B3CD1" w:rsidRPr="00BA47C3" w14:paraId="24503B6E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2250FC6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031C" w14:textId="1AD2048E" w:rsidR="003B3CD1" w:rsidRPr="00BA47C3" w:rsidRDefault="000B4241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46,812,63</w:t>
            </w:r>
            <w:r w:rsidR="00A93D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7131D64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B6576" w14:textId="5B61384E" w:rsidR="003B3CD1" w:rsidRPr="00BA47C3" w:rsidRDefault="000B4241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45,704,401</w:t>
            </w:r>
          </w:p>
        </w:tc>
      </w:tr>
      <w:tr w:rsidR="003B3CD1" w:rsidRPr="00BA47C3" w14:paraId="1538506C" w14:textId="77777777" w:rsidTr="003B3CD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504C374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A47C3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B007A" w14:textId="1D81DC72" w:rsidR="003B3CD1" w:rsidRPr="00BA47C3" w:rsidRDefault="000B424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ind w:right="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(90,077,66</w:t>
            </w:r>
            <w:r w:rsidR="00A93D0A">
              <w:rPr>
                <w:rFonts w:ascii="Angsana New" w:hAnsi="Angsana New"/>
                <w:sz w:val="30"/>
                <w:szCs w:val="30"/>
              </w:rPr>
              <w:t>7</w:t>
            </w:r>
            <w:r w:rsidRPr="00BA47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0DDF8CD" w14:textId="77777777" w:rsidR="003B3CD1" w:rsidRPr="00BA47C3" w:rsidRDefault="003B3CD1" w:rsidP="003B3CD1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E97F5" w14:textId="6F58F5E7" w:rsidR="003B3CD1" w:rsidRPr="00BA47C3" w:rsidRDefault="000B4241" w:rsidP="003B3CD1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A47C3">
              <w:rPr>
                <w:rFonts w:ascii="Angsana New" w:hAnsi="Angsana New"/>
                <w:sz w:val="30"/>
                <w:szCs w:val="30"/>
              </w:rPr>
              <w:t>(89,219,182)</w:t>
            </w:r>
          </w:p>
        </w:tc>
      </w:tr>
      <w:tr w:rsidR="003B3CD1" w:rsidRPr="00A110E1" w14:paraId="1466C438" w14:textId="77777777" w:rsidTr="003B3CD1">
        <w:trPr>
          <w:trHeight w:val="136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C71FE7A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47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3C4D7D" w14:textId="05239D06" w:rsidR="003B3CD1" w:rsidRPr="00BA47C3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5572">
              <w:rPr>
                <w:rFonts w:ascii="Angsana New" w:hAnsi="Angsana New"/>
                <w:b/>
                <w:bCs/>
                <w:sz w:val="30"/>
                <w:szCs w:val="30"/>
              </w:rPr>
              <w:t>55,954,317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0756C9C" w14:textId="77777777" w:rsidR="003B3CD1" w:rsidRPr="00BA47C3" w:rsidRDefault="003B3CD1" w:rsidP="003B3CD1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458FD" w14:textId="5C5368F2" w:rsidR="003B3CD1" w:rsidRPr="003B3CD1" w:rsidRDefault="001E5572" w:rsidP="003B3CD1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E5572">
              <w:rPr>
                <w:rFonts w:ascii="Angsana New" w:hAnsi="Angsana New"/>
                <w:b/>
                <w:bCs/>
                <w:sz w:val="30"/>
                <w:szCs w:val="30"/>
              </w:rPr>
              <w:t>54,889,826</w:t>
            </w:r>
          </w:p>
        </w:tc>
      </w:tr>
    </w:tbl>
    <w:p w14:paraId="458257CF" w14:textId="77777777" w:rsidR="00874B18" w:rsidRPr="00A110E1" w:rsidRDefault="00874B18" w:rsidP="00874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CB3D35B" w14:textId="77777777" w:rsidR="00892884" w:rsidRPr="00CA3CC9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080"/>
        </w:tabs>
        <w:spacing w:line="240" w:lineRule="auto"/>
        <w:ind w:left="630" w:right="63"/>
        <w:jc w:val="thaiDistribute"/>
        <w:rPr>
          <w:rFonts w:ascii="Angsana New" w:hAnsi="Angsana New"/>
          <w:sz w:val="30"/>
          <w:szCs w:val="30"/>
          <w:cs/>
        </w:rPr>
      </w:pPr>
      <w:r w:rsidRPr="00CA3CC9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CA3CC9">
        <w:rPr>
          <w:rFonts w:ascii="Angsana New" w:hAnsi="Angsana New"/>
          <w:sz w:val="30"/>
          <w:szCs w:val="30"/>
        </w:rPr>
        <w:t xml:space="preserve"> </w:t>
      </w:r>
      <w:r w:rsidRPr="00CA3CC9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CA3CC9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0642F8E0" w14:textId="77777777" w:rsidR="00892884" w:rsidRPr="00CA3CC9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340" w:right="29" w:firstLine="200"/>
        <w:jc w:val="both"/>
        <w:rPr>
          <w:rFonts w:ascii="Angsana New" w:hAnsi="Angsana New"/>
          <w:b/>
          <w:bCs/>
          <w:sz w:val="30"/>
          <w:szCs w:val="30"/>
        </w:rPr>
      </w:pPr>
      <w:r w:rsidRPr="00CA3CC9">
        <w:rPr>
          <w:rFonts w:ascii="Angsana New" w:hAnsi="Angsana New"/>
          <w:b/>
          <w:bCs/>
          <w:sz w:val="30"/>
          <w:szCs w:val="30"/>
        </w:rPr>
        <w:tab/>
      </w:r>
      <w:r w:rsidRPr="00CA3CC9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CA3CC9" w:rsidRDefault="00892884" w:rsidP="002A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720"/>
        </w:tabs>
        <w:spacing w:line="240" w:lineRule="auto"/>
        <w:ind w:left="630" w:right="29" w:hanging="90"/>
        <w:jc w:val="both"/>
        <w:rPr>
          <w:rFonts w:ascii="Angsana New" w:hAnsi="Angsana New"/>
          <w:b/>
          <w:bCs/>
          <w:sz w:val="30"/>
          <w:szCs w:val="30"/>
        </w:rPr>
      </w:pPr>
    </w:p>
    <w:p w14:paraId="3CFA6648" w14:textId="77777777" w:rsidR="00892884" w:rsidRPr="00CA3CC9" w:rsidRDefault="00892884" w:rsidP="00740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63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CA3CC9">
        <w:rPr>
          <w:rFonts w:ascii="Angsana New" w:hAnsi="Angsana New"/>
          <w:sz w:val="30"/>
          <w:szCs w:val="30"/>
        </w:rPr>
        <w:tab/>
      </w:r>
      <w:r w:rsidRPr="00CA3CC9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CA3CC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CA3CC9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CA3CC9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CA3CC9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CA3CC9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CA3CC9">
        <w:rPr>
          <w:rFonts w:ascii="Angsana New" w:hAnsi="Angsana New"/>
          <w:spacing w:val="-6"/>
          <w:sz w:val="30"/>
          <w:szCs w:val="30"/>
        </w:rPr>
        <w:t xml:space="preserve">10 </w:t>
      </w:r>
      <w:r w:rsidRPr="00CA3CC9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516942EA" w14:textId="164175B3" w:rsidR="00170370" w:rsidRDefault="00170370" w:rsidP="00E33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38E60C" w14:textId="567C5CF2" w:rsidR="00DC794B" w:rsidRPr="005C2BCB" w:rsidRDefault="005C2BCB" w:rsidP="00945543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 xml:space="preserve">   </w:t>
      </w:r>
      <w:r w:rsidR="00DC794B" w:rsidRPr="005C2BCB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77DE286E" w14:textId="77777777" w:rsidR="00DC794B" w:rsidRPr="00A110E1" w:rsidRDefault="00DC794B" w:rsidP="00A9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C20E81" w14:textId="332999CF" w:rsidR="00DC794B" w:rsidRPr="00A110E1" w:rsidRDefault="00191905" w:rsidP="00042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  <w:r w:rsidRPr="00EB40D6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B3613E">
        <w:rPr>
          <w:rFonts w:ascii="Angsana New" w:hAnsi="Angsana New" w:hint="cs"/>
          <w:sz w:val="30"/>
          <w:szCs w:val="30"/>
          <w:cs/>
        </w:rPr>
        <w:t>เงินได้</w:t>
      </w:r>
      <w:r w:rsidRPr="00EB40D6">
        <w:rPr>
          <w:rFonts w:ascii="Angsana New" w:hAnsi="Angsana New"/>
          <w:sz w:val="30"/>
          <w:szCs w:val="30"/>
          <w:cs/>
        </w:rPr>
        <w:t>ของงวดระหว่างกาล อัตราภาษีเงิ</w:t>
      </w:r>
      <w:r w:rsidR="00764D76" w:rsidRPr="00EB40D6">
        <w:rPr>
          <w:rFonts w:ascii="Angsana New" w:hAnsi="Angsana New"/>
          <w:sz w:val="30"/>
          <w:szCs w:val="30"/>
          <w:cs/>
        </w:rPr>
        <w:t>นได้ที่แท้จริง</w:t>
      </w:r>
      <w:r w:rsidR="00614789" w:rsidRPr="00EB40D6">
        <w:rPr>
          <w:rFonts w:ascii="Angsana New" w:hAnsi="Angsana New"/>
          <w:sz w:val="30"/>
          <w:szCs w:val="30"/>
          <w:cs/>
        </w:rPr>
        <w:t>ของกลุ่มบริษัท</w:t>
      </w:r>
      <w:r w:rsidR="00E70F70" w:rsidRPr="00EB40D6">
        <w:rPr>
          <w:rFonts w:ascii="Angsana New" w:hAnsi="Angsana New"/>
          <w:sz w:val="30"/>
          <w:szCs w:val="30"/>
          <w:cs/>
        </w:rPr>
        <w:t>และบริษัท</w:t>
      </w:r>
      <w:r w:rsidRPr="00EB40D6">
        <w:rPr>
          <w:rFonts w:ascii="Angsana New" w:hAnsi="Angsana New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6348D6" w:rsidRPr="00EB40D6">
        <w:rPr>
          <w:rFonts w:ascii="Angsana New" w:hAnsi="Angsana New"/>
          <w:sz w:val="30"/>
          <w:szCs w:val="30"/>
        </w:rPr>
        <w:t>31</w:t>
      </w:r>
      <w:r w:rsidRPr="00EB40D6">
        <w:rPr>
          <w:rFonts w:ascii="Angsana New" w:hAnsi="Angsana New"/>
          <w:sz w:val="30"/>
          <w:szCs w:val="30"/>
          <w:cs/>
        </w:rPr>
        <w:t xml:space="preserve"> มีนาคม </w:t>
      </w:r>
      <w:r w:rsidR="00217093" w:rsidRPr="00EB40D6">
        <w:rPr>
          <w:rFonts w:ascii="Angsana New" w:hAnsi="Angsana New"/>
          <w:sz w:val="30"/>
          <w:szCs w:val="30"/>
        </w:rPr>
        <w:t>256</w:t>
      </w:r>
      <w:r w:rsidR="003B61D5" w:rsidRPr="00EB40D6">
        <w:rPr>
          <w:rFonts w:ascii="Angsana New" w:hAnsi="Angsana New"/>
          <w:sz w:val="30"/>
          <w:szCs w:val="30"/>
        </w:rPr>
        <w:t>4</w:t>
      </w:r>
      <w:r w:rsidRPr="00EB40D6">
        <w:rPr>
          <w:rFonts w:ascii="Angsana New" w:hAnsi="Angsana New"/>
          <w:sz w:val="30"/>
          <w:szCs w:val="30"/>
          <w:cs/>
        </w:rPr>
        <w:t xml:space="preserve"> </w:t>
      </w:r>
      <w:r w:rsidRPr="00042AF3">
        <w:rPr>
          <w:rFonts w:ascii="Angsana New" w:hAnsi="Angsana New"/>
          <w:spacing w:val="-2"/>
          <w:sz w:val="30"/>
          <w:szCs w:val="30"/>
          <w:cs/>
        </w:rPr>
        <w:t>คือ</w:t>
      </w:r>
      <w:r w:rsidR="00AC12D7" w:rsidRPr="00042AF3">
        <w:rPr>
          <w:rFonts w:ascii="Angsana New" w:hAnsi="Angsana New"/>
          <w:spacing w:val="-2"/>
          <w:sz w:val="30"/>
          <w:szCs w:val="30"/>
        </w:rPr>
        <w:t xml:space="preserve"> </w:t>
      </w:r>
      <w:r w:rsidR="00614789" w:rsidRPr="00042AF3">
        <w:rPr>
          <w:rFonts w:ascii="Angsana New" w:hAnsi="Angsana New"/>
          <w:spacing w:val="-2"/>
          <w:sz w:val="30"/>
          <w:szCs w:val="30"/>
          <w:cs/>
        </w:rPr>
        <w:t>ร้อยละ</w:t>
      </w:r>
      <w:r w:rsidR="00D64993" w:rsidRPr="00042AF3">
        <w:rPr>
          <w:rFonts w:ascii="Angsana New" w:hAnsi="Angsana New"/>
          <w:spacing w:val="-2"/>
          <w:sz w:val="30"/>
          <w:szCs w:val="30"/>
        </w:rPr>
        <w:t xml:space="preserve"> </w:t>
      </w:r>
      <w:r w:rsidR="00DB28C6" w:rsidRPr="00042AF3">
        <w:rPr>
          <w:rFonts w:ascii="Angsana New" w:hAnsi="Angsana New"/>
          <w:spacing w:val="-2"/>
          <w:sz w:val="30"/>
          <w:szCs w:val="30"/>
        </w:rPr>
        <w:t>1</w:t>
      </w:r>
      <w:r w:rsidR="00813038" w:rsidRPr="00042AF3">
        <w:rPr>
          <w:rFonts w:ascii="Angsana New" w:hAnsi="Angsana New"/>
          <w:spacing w:val="-2"/>
          <w:sz w:val="30"/>
          <w:szCs w:val="30"/>
        </w:rPr>
        <w:t>0</w:t>
      </w:r>
      <w:r w:rsidR="00DB28C6" w:rsidRPr="00042AF3">
        <w:rPr>
          <w:rFonts w:ascii="Angsana New" w:hAnsi="Angsana New"/>
          <w:spacing w:val="-2"/>
          <w:sz w:val="30"/>
          <w:szCs w:val="30"/>
        </w:rPr>
        <w:t>.</w:t>
      </w:r>
      <w:r w:rsidR="00813038" w:rsidRPr="00042AF3">
        <w:rPr>
          <w:rFonts w:ascii="Angsana New" w:hAnsi="Angsana New"/>
          <w:spacing w:val="-2"/>
          <w:sz w:val="30"/>
          <w:szCs w:val="30"/>
        </w:rPr>
        <w:t>38</w:t>
      </w:r>
      <w:r w:rsidR="00E70F70" w:rsidRPr="00042AF3">
        <w:rPr>
          <w:rFonts w:ascii="Angsana New" w:hAnsi="Angsana New"/>
          <w:spacing w:val="-2"/>
          <w:sz w:val="30"/>
          <w:szCs w:val="30"/>
          <w:cs/>
        </w:rPr>
        <w:t xml:space="preserve"> และร้อยละ </w:t>
      </w:r>
      <w:r w:rsidR="00DB28C6" w:rsidRPr="00042AF3">
        <w:rPr>
          <w:rFonts w:ascii="Angsana New" w:hAnsi="Angsana New"/>
          <w:spacing w:val="-2"/>
          <w:sz w:val="30"/>
          <w:szCs w:val="30"/>
        </w:rPr>
        <w:t>19.88</w:t>
      </w:r>
      <w:r w:rsidR="00E70F70" w:rsidRPr="00042AF3">
        <w:rPr>
          <w:rFonts w:ascii="Angsana New" w:hAnsi="Angsana New"/>
          <w:spacing w:val="-2"/>
          <w:sz w:val="30"/>
          <w:szCs w:val="30"/>
        </w:rPr>
        <w:t xml:space="preserve"> </w:t>
      </w:r>
      <w:r w:rsidR="00E70F70" w:rsidRPr="00042AF3">
        <w:rPr>
          <w:rFonts w:ascii="Angsana New" w:hAnsi="Angsana New"/>
          <w:spacing w:val="-2"/>
          <w:sz w:val="30"/>
          <w:szCs w:val="30"/>
          <w:cs/>
        </w:rPr>
        <w:t xml:space="preserve">ตามลำดับ </w:t>
      </w:r>
      <w:r w:rsidRPr="00042AF3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91278E" w:rsidRPr="00042AF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91278E" w:rsidRPr="00042AF3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91278E" w:rsidRPr="00042AF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มีนาคม </w:t>
      </w:r>
      <w:r w:rsidR="006348D6" w:rsidRPr="00042AF3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3B61D5" w:rsidRPr="00042AF3">
        <w:rPr>
          <w:rFonts w:ascii="Angsana New" w:hAnsi="Angsana New"/>
          <w:i/>
          <w:iCs/>
          <w:spacing w:val="-2"/>
          <w:sz w:val="30"/>
          <w:szCs w:val="30"/>
        </w:rPr>
        <w:t>3</w:t>
      </w:r>
      <w:r w:rsidRPr="00042AF3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Pr="00042AF3">
        <w:rPr>
          <w:rFonts w:ascii="Angsana New" w:hAnsi="Angsana New"/>
          <w:i/>
          <w:iCs/>
          <w:spacing w:val="-2"/>
          <w:sz w:val="30"/>
          <w:szCs w:val="30"/>
          <w:cs/>
        </w:rPr>
        <w:t>ร้อยละ</w:t>
      </w:r>
      <w:r w:rsidR="003B61D5" w:rsidRPr="00042AF3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="00E43CB6" w:rsidRPr="00042AF3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3B61D5" w:rsidRPr="00042AF3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E43CB6" w:rsidRPr="00042AF3">
        <w:rPr>
          <w:rFonts w:ascii="Angsana New" w:hAnsi="Angsana New"/>
          <w:i/>
          <w:iCs/>
          <w:spacing w:val="-2"/>
          <w:sz w:val="30"/>
          <w:szCs w:val="30"/>
        </w:rPr>
        <w:t>9</w:t>
      </w:r>
      <w:r w:rsidR="00813038" w:rsidRPr="00042AF3">
        <w:rPr>
          <w:rFonts w:ascii="Angsana New" w:hAnsi="Angsana New"/>
          <w:i/>
          <w:iCs/>
          <w:spacing w:val="-2"/>
          <w:sz w:val="30"/>
          <w:szCs w:val="30"/>
        </w:rPr>
        <w:t>5</w:t>
      </w:r>
      <w:r w:rsidR="00874B18" w:rsidRPr="00EB40D6">
        <w:rPr>
          <w:rFonts w:ascii="Angsana New" w:hAnsi="Angsana New"/>
          <w:sz w:val="30"/>
          <w:szCs w:val="30"/>
          <w:cs/>
        </w:rPr>
        <w:t xml:space="preserve"> </w:t>
      </w:r>
      <w:r w:rsidR="00240291" w:rsidRPr="00EB40D6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3B61D5" w:rsidRPr="00EB40D6">
        <w:rPr>
          <w:rFonts w:ascii="Angsana New" w:hAnsi="Angsana New"/>
          <w:i/>
          <w:iCs/>
          <w:sz w:val="30"/>
          <w:szCs w:val="30"/>
        </w:rPr>
        <w:t>20.02</w:t>
      </w:r>
      <w:r w:rsidR="00874B18" w:rsidRPr="00EB40D6">
        <w:rPr>
          <w:rFonts w:ascii="Angsana New" w:hAnsi="Angsana New"/>
          <w:sz w:val="30"/>
          <w:szCs w:val="30"/>
        </w:rPr>
        <w:t xml:space="preserve"> </w:t>
      </w:r>
      <w:r w:rsidR="00240291" w:rsidRPr="00EB40D6">
        <w:rPr>
          <w:rFonts w:ascii="Angsana New" w:hAnsi="Angsana New"/>
          <w:i/>
          <w:iCs/>
          <w:sz w:val="30"/>
          <w:szCs w:val="30"/>
          <w:cs/>
        </w:rPr>
        <w:t>ตามลำดับ</w:t>
      </w:r>
      <w:r w:rsidRPr="00EB40D6">
        <w:rPr>
          <w:rFonts w:ascii="Angsana New" w:hAnsi="Angsana New"/>
          <w:i/>
          <w:iCs/>
          <w:sz w:val="30"/>
          <w:szCs w:val="30"/>
        </w:rPr>
        <w:t>)</w:t>
      </w:r>
      <w:r w:rsidR="00F3778C" w:rsidRPr="00EB40D6">
        <w:rPr>
          <w:rFonts w:ascii="Angsana New" w:hAnsi="Angsana New"/>
          <w:i/>
          <w:iCs/>
          <w:sz w:val="30"/>
          <w:szCs w:val="30"/>
        </w:rPr>
        <w:t xml:space="preserve"> </w:t>
      </w:r>
      <w:r w:rsidR="00614789" w:rsidRPr="00EB40D6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</w:t>
      </w:r>
      <w:r w:rsidR="00F3149C" w:rsidRPr="00EB40D6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614789" w:rsidRPr="00EB40D6">
        <w:rPr>
          <w:rFonts w:ascii="Angsana New" w:hAnsi="Angsana New"/>
          <w:sz w:val="30"/>
          <w:szCs w:val="30"/>
          <w:cs/>
        </w:rPr>
        <w:t>มีสาเหตุหลัก</w:t>
      </w:r>
      <w:r w:rsidR="00BF5B7A" w:rsidRPr="00EB40D6">
        <w:rPr>
          <w:rFonts w:ascii="Angsana New" w:hAnsi="Angsana New" w:hint="cs"/>
          <w:sz w:val="30"/>
          <w:szCs w:val="30"/>
          <w:cs/>
        </w:rPr>
        <w:t>จาก</w:t>
      </w:r>
      <w:r w:rsidR="00CE404C" w:rsidRPr="00EB40D6">
        <w:rPr>
          <w:rFonts w:ascii="Angsana New" w:hAnsi="Angsana New" w:hint="cs"/>
          <w:sz w:val="30"/>
          <w:szCs w:val="30"/>
          <w:cs/>
        </w:rPr>
        <w:t>การตัดจำหน่าย</w:t>
      </w:r>
      <w:r w:rsidR="00621B8A" w:rsidRPr="00EB40D6">
        <w:rPr>
          <w:rFonts w:ascii="Angsana New" w:hAnsi="Angsana New" w:hint="cs"/>
          <w:sz w:val="30"/>
          <w:szCs w:val="30"/>
          <w:cs/>
        </w:rPr>
        <w:t>สินทรัพย์ภาษีเงินได้รอ</w:t>
      </w:r>
      <w:r w:rsidR="00CE404C" w:rsidRPr="00EB40D6">
        <w:rPr>
          <w:rFonts w:ascii="Angsana New" w:hAnsi="Angsana New" w:hint="cs"/>
          <w:sz w:val="30"/>
          <w:szCs w:val="30"/>
          <w:cs/>
        </w:rPr>
        <w:t>การ</w:t>
      </w:r>
      <w:r w:rsidR="00621B8A" w:rsidRPr="00EB40D6">
        <w:rPr>
          <w:rFonts w:ascii="Angsana New" w:hAnsi="Angsana New" w:hint="cs"/>
          <w:sz w:val="30"/>
          <w:szCs w:val="30"/>
          <w:cs/>
        </w:rPr>
        <w:t>ตัดบัญชี</w:t>
      </w:r>
      <w:r w:rsidR="00BF5B7A" w:rsidRPr="00EB40D6">
        <w:rPr>
          <w:rFonts w:ascii="Angsana New" w:hAnsi="Angsana New" w:hint="cs"/>
          <w:sz w:val="30"/>
          <w:szCs w:val="30"/>
          <w:cs/>
        </w:rPr>
        <w:t>ที่</w:t>
      </w:r>
      <w:r w:rsidR="002A1864">
        <w:rPr>
          <w:rFonts w:ascii="Angsana New" w:hAnsi="Angsana New" w:hint="cs"/>
          <w:sz w:val="30"/>
          <w:szCs w:val="30"/>
          <w:cs/>
        </w:rPr>
        <w:t>คาดว่าจะไม่ได้ใช้</w:t>
      </w:r>
      <w:r w:rsidR="00435413" w:rsidRPr="00EB40D6">
        <w:rPr>
          <w:rFonts w:ascii="Angsana New" w:hAnsi="Angsana New" w:hint="cs"/>
          <w:sz w:val="30"/>
          <w:szCs w:val="30"/>
          <w:cs/>
        </w:rPr>
        <w:t>ของบริษัทย่อย</w:t>
      </w:r>
      <w:r w:rsidR="006508B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3E527C" w:rsidRPr="00EB40D6">
        <w:rPr>
          <w:rFonts w:ascii="Angsana New" w:hAnsi="Angsana New"/>
          <w:sz w:val="30"/>
          <w:szCs w:val="30"/>
          <w:cs/>
        </w:rPr>
        <w:t>สามเดือนสิ้นสุดวันที่</w:t>
      </w:r>
      <w:r w:rsidR="00A96FFC" w:rsidRPr="00EB40D6">
        <w:rPr>
          <w:rFonts w:ascii="Angsana New" w:hAnsi="Angsana New"/>
          <w:sz w:val="30"/>
          <w:szCs w:val="30"/>
        </w:rPr>
        <w:t xml:space="preserve"> </w:t>
      </w:r>
      <w:r w:rsidR="006348D6" w:rsidRPr="00EB40D6">
        <w:rPr>
          <w:rFonts w:ascii="Angsana New" w:hAnsi="Angsana New"/>
          <w:sz w:val="30"/>
          <w:szCs w:val="30"/>
        </w:rPr>
        <w:t>31</w:t>
      </w:r>
      <w:r w:rsidR="003E527C" w:rsidRPr="00EB40D6">
        <w:rPr>
          <w:rFonts w:ascii="Angsana New" w:hAnsi="Angsana New"/>
          <w:sz w:val="30"/>
          <w:szCs w:val="30"/>
          <w:cs/>
        </w:rPr>
        <w:t xml:space="preserve"> มีนาคม</w:t>
      </w:r>
      <w:r w:rsidR="00E45A30" w:rsidRPr="00EB40D6">
        <w:rPr>
          <w:rFonts w:ascii="Angsana New" w:hAnsi="Angsana New" w:hint="cs"/>
          <w:sz w:val="30"/>
          <w:szCs w:val="30"/>
          <w:cs/>
        </w:rPr>
        <w:t xml:space="preserve"> </w:t>
      </w:r>
      <w:r w:rsidR="00217093" w:rsidRPr="00EB40D6">
        <w:rPr>
          <w:rFonts w:ascii="Angsana New" w:hAnsi="Angsana New"/>
          <w:sz w:val="30"/>
          <w:szCs w:val="30"/>
        </w:rPr>
        <w:t>256</w:t>
      </w:r>
      <w:r w:rsidR="003B61D5" w:rsidRPr="00EB40D6">
        <w:rPr>
          <w:rFonts w:ascii="Angsana New" w:hAnsi="Angsana New"/>
          <w:sz w:val="30"/>
          <w:szCs w:val="30"/>
        </w:rPr>
        <w:t>4</w:t>
      </w:r>
    </w:p>
    <w:p w14:paraId="613E3F18" w14:textId="754167AF" w:rsidR="00AD6314" w:rsidRPr="00285E19" w:rsidRDefault="00122F23" w:rsidP="00945543">
      <w:pPr>
        <w:numPr>
          <w:ilvl w:val="0"/>
          <w:numId w:val="17"/>
        </w:numPr>
        <w:tabs>
          <w:tab w:val="clear" w:pos="227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5C2BCB">
        <w:rPr>
          <w:rFonts w:ascii="Angsana New" w:hAnsi="Angsana New"/>
          <w:b/>
          <w:bCs/>
          <w:sz w:val="30"/>
          <w:szCs w:val="30"/>
        </w:rPr>
        <w:br w:type="page"/>
      </w:r>
    </w:p>
    <w:p w14:paraId="6C459FEE" w14:textId="0604EB10" w:rsidR="00FF342C" w:rsidRPr="00FF342C" w:rsidRDefault="00FF342C" w:rsidP="002A1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  <w:tab w:val="left" w:pos="630"/>
          <w:tab w:val="left" w:pos="720"/>
        </w:tabs>
        <w:spacing w:line="240" w:lineRule="auto"/>
        <w:ind w:left="180" w:hanging="180"/>
        <w:rPr>
          <w:rFonts w:ascii="Angsana New" w:hAnsi="Angsana New"/>
          <w:b/>
          <w:bCs/>
          <w:sz w:val="30"/>
          <w:szCs w:val="30"/>
        </w:rPr>
      </w:pPr>
      <w:bookmarkStart w:id="14" w:name="_Hlk38930071"/>
      <w:r w:rsidRPr="00FF342C">
        <w:rPr>
          <w:rFonts w:ascii="Angsana New" w:hAnsi="Angsana New"/>
          <w:b/>
          <w:bCs/>
          <w:sz w:val="30"/>
          <w:szCs w:val="30"/>
        </w:rPr>
        <w:t xml:space="preserve">14    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2A186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FF342C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Default="005C2BCB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7255677" w14:textId="458FB869" w:rsidR="00D735D2" w:rsidRPr="00285E19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85E1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14"/>
    <w:p w14:paraId="7E72DCF5" w14:textId="77777777" w:rsidR="00D735D2" w:rsidRPr="00285E19" w:rsidRDefault="00D735D2" w:rsidP="00784E54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493AE329" w14:textId="5FF29404" w:rsidR="005C2BCB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82550FD" w14:textId="77777777" w:rsidR="00A27F3E" w:rsidRDefault="00A27F3E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5433" w:type="pct"/>
        <w:tblLayout w:type="fixed"/>
        <w:tblLook w:val="04A0" w:firstRow="1" w:lastRow="0" w:firstColumn="1" w:lastColumn="0" w:noHBand="0" w:noVBand="1"/>
      </w:tblPr>
      <w:tblGrid>
        <w:gridCol w:w="2040"/>
        <w:gridCol w:w="230"/>
        <w:gridCol w:w="8"/>
        <w:gridCol w:w="1094"/>
        <w:gridCol w:w="993"/>
        <w:gridCol w:w="267"/>
        <w:gridCol w:w="1041"/>
        <w:gridCol w:w="265"/>
        <w:gridCol w:w="793"/>
        <w:gridCol w:w="265"/>
        <w:gridCol w:w="793"/>
        <w:gridCol w:w="267"/>
        <w:gridCol w:w="1021"/>
        <w:gridCol w:w="269"/>
        <w:gridCol w:w="1089"/>
      </w:tblGrid>
      <w:tr w:rsidR="00E43605" w:rsidRPr="00A110E1" w14:paraId="1038452B" w14:textId="77777777" w:rsidTr="00991CEA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1063713B" w14:textId="77777777" w:rsidR="001263DE" w:rsidRPr="00285E19" w:rsidRDefault="001263DE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gridSpan w:val="2"/>
            <w:vAlign w:val="bottom"/>
          </w:tcPr>
          <w:p w14:paraId="51FBA1F3" w14:textId="77777777" w:rsidR="001263DE" w:rsidRPr="00285E1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09" w:type="pct"/>
            <w:gridSpan w:val="12"/>
            <w:vAlign w:val="bottom"/>
          </w:tcPr>
          <w:p w14:paraId="3D80C5FD" w14:textId="77777777" w:rsidR="001263DE" w:rsidRPr="00285E19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85E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43605" w:rsidRPr="00A110E1" w14:paraId="0D132EDF" w14:textId="77777777" w:rsidTr="00626FF8">
        <w:trPr>
          <w:trHeight w:val="261"/>
        </w:trPr>
        <w:tc>
          <w:tcPr>
            <w:tcW w:w="977" w:type="pct"/>
            <w:shd w:val="clear" w:color="auto" w:fill="auto"/>
            <w:vAlign w:val="bottom"/>
          </w:tcPr>
          <w:p w14:paraId="59C23652" w14:textId="77777777" w:rsidR="00E43605" w:rsidRPr="00285E1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gridSpan w:val="2"/>
            <w:vAlign w:val="bottom"/>
          </w:tcPr>
          <w:p w14:paraId="0AAACE5F" w14:textId="77777777" w:rsidR="00E43605" w:rsidRPr="00285E1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5" w:type="pct"/>
            <w:gridSpan w:val="4"/>
            <w:vAlign w:val="bottom"/>
          </w:tcPr>
          <w:p w14:paraId="55BBB92C" w14:textId="77777777" w:rsidR="00E43605" w:rsidRPr="00285E19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285E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7" w:type="pct"/>
          </w:tcPr>
          <w:p w14:paraId="1DBBC2B3" w14:textId="77777777" w:rsidR="00E43605" w:rsidRPr="00285E1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53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285E19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85E1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A110E1" w14:paraId="40AB6033" w14:textId="77777777" w:rsidTr="00626FF8">
        <w:trPr>
          <w:trHeight w:val="261"/>
        </w:trPr>
        <w:tc>
          <w:tcPr>
            <w:tcW w:w="1087" w:type="pct"/>
            <w:gridSpan w:val="2"/>
            <w:shd w:val="clear" w:color="auto" w:fill="auto"/>
            <w:vAlign w:val="bottom"/>
          </w:tcPr>
          <w:p w14:paraId="33F9E127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105" w:right="69" w:firstLine="10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85E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85E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85E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285E1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235E9E83" w:rsidR="005C2BCB" w:rsidRPr="00285E19" w:rsidRDefault="005C2BCB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44CC67CE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77777777" w:rsidR="005C2BCB" w:rsidRPr="00285E1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5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7" w:type="pct"/>
          </w:tcPr>
          <w:p w14:paraId="6929A3EA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7D8232A1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5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85E19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06DD368A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6F81FCE9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85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285E19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8" w:type="pct"/>
            <w:tcBorders>
              <w:top w:val="single" w:sz="4" w:space="0" w:color="auto"/>
            </w:tcBorders>
          </w:tcPr>
          <w:p w14:paraId="68D059FF" w14:textId="77777777" w:rsidR="005C2BCB" w:rsidRPr="00285E1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1C198672" w14:textId="77777777" w:rsidR="005C2BCB" w:rsidRPr="00285E19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5E19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285E19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1A479217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7777777" w:rsidR="005C2BCB" w:rsidRPr="00285E19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85E1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2EE1" w:rsidRPr="00A110E1" w14:paraId="48475C94" w14:textId="77777777" w:rsidTr="00991CEA">
        <w:trPr>
          <w:trHeight w:val="261"/>
        </w:trPr>
        <w:tc>
          <w:tcPr>
            <w:tcW w:w="977" w:type="pct"/>
            <w:shd w:val="clear" w:color="auto" w:fill="auto"/>
          </w:tcPr>
          <w:p w14:paraId="099667A9" w14:textId="77777777" w:rsidR="00502EE1" w:rsidRPr="00285E19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4" w:type="pct"/>
            <w:gridSpan w:val="2"/>
          </w:tcPr>
          <w:p w14:paraId="6A137DC8" w14:textId="77777777" w:rsidR="00502EE1" w:rsidRPr="00285E1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09" w:type="pct"/>
            <w:gridSpan w:val="12"/>
          </w:tcPr>
          <w:p w14:paraId="08CD5520" w14:textId="77777777" w:rsidR="00502EE1" w:rsidRPr="00285E19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285E1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85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285E1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91CEA" w:rsidRPr="00A110E1" w14:paraId="389CADF9" w14:textId="77777777" w:rsidTr="00991CEA">
        <w:trPr>
          <w:trHeight w:val="261"/>
        </w:trPr>
        <w:tc>
          <w:tcPr>
            <w:tcW w:w="977" w:type="pct"/>
            <w:shd w:val="clear" w:color="auto" w:fill="auto"/>
          </w:tcPr>
          <w:p w14:paraId="74B77D31" w14:textId="77777777" w:rsidR="00A57679" w:rsidRPr="00285E19" w:rsidRDefault="00A57679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85E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  <w:gridSpan w:val="2"/>
          </w:tcPr>
          <w:p w14:paraId="3E4AC26D" w14:textId="77777777" w:rsidR="00A57679" w:rsidRPr="00285E19" w:rsidRDefault="00A57679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5511B2BA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6" w:type="pct"/>
            <w:shd w:val="clear" w:color="auto" w:fill="auto"/>
          </w:tcPr>
          <w:p w14:paraId="23026F53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2F759041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</w:tcPr>
          <w:p w14:paraId="4C2BE3EE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4AD404E4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42CC7A17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974A756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</w:tcPr>
          <w:p w14:paraId="4B44660F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0C22CC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E9F9B50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16368A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14:paraId="6B3703E1" w14:textId="77777777" w:rsidR="00A57679" w:rsidRPr="00285E19" w:rsidRDefault="00A57679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1CEA" w:rsidRPr="00A110E1" w14:paraId="760C8C3A" w14:textId="77777777" w:rsidTr="00991CEA">
        <w:trPr>
          <w:trHeight w:val="70"/>
        </w:trPr>
        <w:tc>
          <w:tcPr>
            <w:tcW w:w="977" w:type="pct"/>
            <w:shd w:val="clear" w:color="auto" w:fill="auto"/>
          </w:tcPr>
          <w:p w14:paraId="6DCAFE33" w14:textId="2B601C12" w:rsidR="00991CEA" w:rsidRPr="00285E19" w:rsidRDefault="00991CEA" w:rsidP="00991CEA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  <w:gridSpan w:val="2"/>
          </w:tcPr>
          <w:p w14:paraId="1F86D514" w14:textId="77777777" w:rsidR="00991CEA" w:rsidRPr="00285E19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  <w:vAlign w:val="bottom"/>
          </w:tcPr>
          <w:p w14:paraId="12A91F22" w14:textId="7519FD8A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7D1C1E09" w14:textId="012098C3" w:rsidR="00991CEA" w:rsidRPr="00285E19" w:rsidRDefault="00991CEA" w:rsidP="00991CE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41,804,066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3AB9326F" w14:textId="77777777" w:rsidR="00991CEA" w:rsidRPr="00285E19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6DD0AD34" w14:textId="5A912D9B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41,804,066</w:t>
            </w:r>
          </w:p>
        </w:tc>
        <w:tc>
          <w:tcPr>
            <w:tcW w:w="127" w:type="pct"/>
            <w:vAlign w:val="bottom"/>
          </w:tcPr>
          <w:p w14:paraId="79919EC5" w14:textId="77777777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6284E792" w14:textId="0E8F7911" w:rsidR="00991CEA" w:rsidRPr="00285E19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FB4BD8F" w14:textId="77777777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73D8D18A" w14:textId="31243361" w:rsidR="00991CEA" w:rsidRPr="00285E19" w:rsidRDefault="00991CEA" w:rsidP="00991CEA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FEB9CFB" w14:textId="77777777" w:rsidR="00991CEA" w:rsidRPr="00285E19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6CF24124" w14:textId="54D3DE8A" w:rsidR="00991CEA" w:rsidRPr="00285E19" w:rsidRDefault="00991CEA" w:rsidP="00991CE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41,666,869</w:t>
            </w:r>
          </w:p>
        </w:tc>
        <w:tc>
          <w:tcPr>
            <w:tcW w:w="129" w:type="pct"/>
            <w:vAlign w:val="bottom"/>
          </w:tcPr>
          <w:p w14:paraId="24B9FADD" w14:textId="77777777" w:rsidR="00991CEA" w:rsidRPr="00285E19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0DD9C2A2" w14:textId="5F0D26DA" w:rsidR="00991CEA" w:rsidRPr="00285E19" w:rsidRDefault="00991CEA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41,666,869</w:t>
            </w:r>
          </w:p>
        </w:tc>
      </w:tr>
      <w:tr w:rsidR="00991CEA" w:rsidRPr="00A110E1" w14:paraId="3D674E2C" w14:textId="77777777" w:rsidTr="00991CEA">
        <w:trPr>
          <w:trHeight w:val="261"/>
        </w:trPr>
        <w:tc>
          <w:tcPr>
            <w:tcW w:w="977" w:type="pct"/>
            <w:shd w:val="clear" w:color="auto" w:fill="auto"/>
          </w:tcPr>
          <w:p w14:paraId="5A6C82EE" w14:textId="2277F7C5" w:rsidR="00991CEA" w:rsidRPr="00285E19" w:rsidRDefault="00991CEA" w:rsidP="00991CE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E33D1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4" w:type="pct"/>
            <w:gridSpan w:val="2"/>
          </w:tcPr>
          <w:p w14:paraId="0FE7DA07" w14:textId="77777777" w:rsidR="00991CEA" w:rsidRPr="00285E19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  <w:vAlign w:val="bottom"/>
          </w:tcPr>
          <w:p w14:paraId="4CA3F1CB" w14:textId="1698676B" w:rsidR="00991CEA" w:rsidRPr="00285E19" w:rsidRDefault="00991CEA" w:rsidP="00991CEA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87FDBE0" w14:textId="6FC42EC3" w:rsidR="00991CEA" w:rsidRPr="00285E19" w:rsidRDefault="00991CEA" w:rsidP="00991CEA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C230620" w14:textId="77777777" w:rsidR="00991CEA" w:rsidRPr="00285E19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16AEED18" w14:textId="5442E633" w:rsidR="00991CEA" w:rsidRPr="00285E19" w:rsidRDefault="00991CEA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127" w:type="pct"/>
            <w:vAlign w:val="bottom"/>
          </w:tcPr>
          <w:p w14:paraId="4FCA61BF" w14:textId="77777777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2214C6C9" w14:textId="25861A01" w:rsidR="00991CEA" w:rsidRPr="00285E19" w:rsidRDefault="00991CEA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21AE42A" w14:textId="77777777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0" w:type="pct"/>
            <w:vAlign w:val="bottom"/>
          </w:tcPr>
          <w:p w14:paraId="2CAFDC40" w14:textId="24A06C49" w:rsidR="00991CEA" w:rsidRPr="00285E19" w:rsidRDefault="00991CEA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128" w:type="pct"/>
            <w:vAlign w:val="bottom"/>
          </w:tcPr>
          <w:p w14:paraId="71A1578B" w14:textId="77777777" w:rsidR="00991CEA" w:rsidRPr="00285E19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55A85699" w14:textId="3966F0C8" w:rsidR="00991CEA" w:rsidRPr="00285E19" w:rsidRDefault="00991CEA" w:rsidP="00991CEA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vAlign w:val="bottom"/>
          </w:tcPr>
          <w:p w14:paraId="360F0306" w14:textId="77777777" w:rsidR="00991CEA" w:rsidRPr="00285E19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78F3D60B" w14:textId="3D2FEE57" w:rsidR="00991CEA" w:rsidRPr="00285E19" w:rsidRDefault="00991CEA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</w:tr>
      <w:tr w:rsidR="00991CEA" w:rsidRPr="00A110E1" w14:paraId="0E138EAA" w14:textId="77777777" w:rsidTr="00991CEA">
        <w:trPr>
          <w:trHeight w:val="261"/>
        </w:trPr>
        <w:tc>
          <w:tcPr>
            <w:tcW w:w="977" w:type="pct"/>
            <w:shd w:val="clear" w:color="auto" w:fill="auto"/>
          </w:tcPr>
          <w:p w14:paraId="3F2EB04C" w14:textId="77777777" w:rsidR="00E43605" w:rsidRPr="00A110E1" w:rsidRDefault="00E43605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4" w:type="pct"/>
            <w:gridSpan w:val="2"/>
          </w:tcPr>
          <w:p w14:paraId="7D2E23EE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524" w:type="pct"/>
            <w:vAlign w:val="bottom"/>
          </w:tcPr>
          <w:p w14:paraId="6E2556DF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476" w:type="pct"/>
            <w:shd w:val="clear" w:color="auto" w:fill="auto"/>
            <w:vAlign w:val="bottom"/>
          </w:tcPr>
          <w:p w14:paraId="29829B21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12860D0B" w14:textId="77777777" w:rsidR="00E43605" w:rsidRPr="00A110E1" w:rsidRDefault="00E43605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96" w:type="pct"/>
            <w:shd w:val="clear" w:color="auto" w:fill="auto"/>
            <w:vAlign w:val="bottom"/>
          </w:tcPr>
          <w:p w14:paraId="3BAF207C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7" w:type="pct"/>
            <w:vAlign w:val="bottom"/>
          </w:tcPr>
          <w:p w14:paraId="487E0572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0" w:type="pct"/>
            <w:vAlign w:val="bottom"/>
          </w:tcPr>
          <w:p w14:paraId="25A3BC6F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7" w:type="pct"/>
            <w:vAlign w:val="bottom"/>
          </w:tcPr>
          <w:p w14:paraId="1580B5E2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80" w:type="pct"/>
            <w:vAlign w:val="bottom"/>
          </w:tcPr>
          <w:p w14:paraId="05CE647D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" w:type="pct"/>
            <w:vAlign w:val="bottom"/>
          </w:tcPr>
          <w:p w14:paraId="59F1CA87" w14:textId="77777777" w:rsidR="00E43605" w:rsidRPr="00A110E1" w:rsidRDefault="00E43605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9" w:type="pct"/>
            <w:vAlign w:val="bottom"/>
          </w:tcPr>
          <w:p w14:paraId="2BF382F2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20"/>
              </w:rPr>
            </w:pPr>
          </w:p>
        </w:tc>
        <w:tc>
          <w:tcPr>
            <w:tcW w:w="129" w:type="pct"/>
            <w:vAlign w:val="bottom"/>
          </w:tcPr>
          <w:p w14:paraId="37F358F4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0DA856B8" w14:textId="77777777" w:rsidR="00E43605" w:rsidRPr="00A110E1" w:rsidRDefault="00E43605" w:rsidP="00502EE1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</w:tbl>
    <w:p w14:paraId="2EAA7823" w14:textId="77777777" w:rsidR="00FF342C" w:rsidRDefault="00FF342C">
      <w:r>
        <w:br w:type="page"/>
      </w:r>
    </w:p>
    <w:tbl>
      <w:tblPr>
        <w:tblW w:w="5388" w:type="pct"/>
        <w:tblLayout w:type="fixed"/>
        <w:tblLook w:val="04A0" w:firstRow="1" w:lastRow="0" w:firstColumn="1" w:lastColumn="0" w:noHBand="0" w:noVBand="1"/>
      </w:tblPr>
      <w:tblGrid>
        <w:gridCol w:w="2035"/>
        <w:gridCol w:w="17"/>
        <w:gridCol w:w="228"/>
        <w:gridCol w:w="10"/>
        <w:gridCol w:w="981"/>
        <w:gridCol w:w="114"/>
        <w:gridCol w:w="1014"/>
        <w:gridCol w:w="263"/>
        <w:gridCol w:w="1000"/>
        <w:gridCol w:w="14"/>
        <w:gridCol w:w="10"/>
        <w:gridCol w:w="23"/>
        <w:gridCol w:w="195"/>
        <w:gridCol w:w="25"/>
        <w:gridCol w:w="10"/>
        <w:gridCol w:w="8"/>
        <w:gridCol w:w="743"/>
        <w:gridCol w:w="41"/>
        <w:gridCol w:w="8"/>
        <w:gridCol w:w="215"/>
        <w:gridCol w:w="37"/>
        <w:gridCol w:w="8"/>
        <w:gridCol w:w="677"/>
        <w:gridCol w:w="108"/>
        <w:gridCol w:w="8"/>
        <w:gridCol w:w="147"/>
        <w:gridCol w:w="108"/>
        <w:gridCol w:w="8"/>
        <w:gridCol w:w="896"/>
        <w:gridCol w:w="128"/>
        <w:gridCol w:w="8"/>
        <w:gridCol w:w="157"/>
        <w:gridCol w:w="97"/>
        <w:gridCol w:w="8"/>
        <w:gridCol w:w="935"/>
        <w:gridCol w:w="17"/>
        <w:gridCol w:w="39"/>
        <w:gridCol w:w="8"/>
      </w:tblGrid>
      <w:tr w:rsidR="00E43605" w:rsidRPr="00A110E1" w14:paraId="6E746C90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  <w:vAlign w:val="bottom"/>
          </w:tcPr>
          <w:p w14:paraId="1F54BD9E" w14:textId="2387E009" w:rsidR="00E43605" w:rsidRPr="00A110E1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" w:type="pct"/>
            <w:gridSpan w:val="2"/>
            <w:vAlign w:val="bottom"/>
          </w:tcPr>
          <w:p w14:paraId="10FB102C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94" w:type="pct"/>
            <w:gridSpan w:val="34"/>
            <w:vAlign w:val="bottom"/>
          </w:tcPr>
          <w:p w14:paraId="0AA81D30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110E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110E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43605" w:rsidRPr="00A110E1" w14:paraId="799C6150" w14:textId="77777777" w:rsidTr="00626FF8">
        <w:trPr>
          <w:trHeight w:val="261"/>
        </w:trPr>
        <w:tc>
          <w:tcPr>
            <w:tcW w:w="991" w:type="pct"/>
            <w:gridSpan w:val="2"/>
            <w:shd w:val="clear" w:color="auto" w:fill="auto"/>
            <w:vAlign w:val="bottom"/>
          </w:tcPr>
          <w:p w14:paraId="0375BE03" w14:textId="77777777" w:rsidR="00E43605" w:rsidRPr="00A110E1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" w:type="pct"/>
            <w:gridSpan w:val="2"/>
            <w:vAlign w:val="bottom"/>
          </w:tcPr>
          <w:p w14:paraId="57072991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29" w:type="pct"/>
            <w:gridSpan w:val="5"/>
            <w:vAlign w:val="bottom"/>
          </w:tcPr>
          <w:p w14:paraId="48D28D85" w14:textId="77777777" w:rsidR="00E43605" w:rsidRPr="00A110E1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110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28" w:type="pct"/>
            <w:gridSpan w:val="5"/>
          </w:tcPr>
          <w:p w14:paraId="508C0C18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37" w:type="pct"/>
            <w:gridSpan w:val="24"/>
            <w:tcBorders>
              <w:bottom w:val="single" w:sz="4" w:space="0" w:color="auto"/>
            </w:tcBorders>
            <w:vAlign w:val="bottom"/>
          </w:tcPr>
          <w:p w14:paraId="27B8DA53" w14:textId="77777777" w:rsidR="00E43605" w:rsidRPr="00A110E1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110E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A110E1" w14:paraId="5A229B76" w14:textId="77777777" w:rsidTr="00626FF8">
        <w:trPr>
          <w:trHeight w:val="261"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7F4E3EFB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110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64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</w:tcBorders>
            <w:vAlign w:val="bottom"/>
          </w:tcPr>
          <w:p w14:paraId="77D32C60" w14:textId="7060419C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4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A4F30" w14:textId="280D0DEF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CEF6E" w14:textId="77777777" w:rsidR="005C2BCB" w:rsidRPr="00A110E1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4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A26B3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10E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" w:type="pct"/>
            <w:gridSpan w:val="5"/>
          </w:tcPr>
          <w:p w14:paraId="59CB95C4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  <w:vAlign w:val="bottom"/>
          </w:tcPr>
          <w:p w14:paraId="723D59E4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10E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110E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26" w:type="pct"/>
            <w:gridSpan w:val="3"/>
            <w:tcBorders>
              <w:top w:val="single" w:sz="4" w:space="0" w:color="auto"/>
            </w:tcBorders>
          </w:tcPr>
          <w:p w14:paraId="36AE69ED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</w:tcBorders>
            <w:vAlign w:val="bottom"/>
          </w:tcPr>
          <w:p w14:paraId="5C228ABA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10E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110E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27" w:type="pct"/>
            <w:gridSpan w:val="3"/>
            <w:tcBorders>
              <w:top w:val="single" w:sz="4" w:space="0" w:color="auto"/>
            </w:tcBorders>
          </w:tcPr>
          <w:p w14:paraId="3430F569" w14:textId="77777777" w:rsidR="005C2BCB" w:rsidRPr="00A110E1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gridSpan w:val="3"/>
            <w:tcBorders>
              <w:top w:val="single" w:sz="4" w:space="0" w:color="auto"/>
            </w:tcBorders>
            <w:vAlign w:val="bottom"/>
          </w:tcPr>
          <w:p w14:paraId="55438FF0" w14:textId="77777777" w:rsidR="005C2BCB" w:rsidRPr="00A110E1" w:rsidRDefault="005C2BCB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110E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27" w:type="pct"/>
            <w:gridSpan w:val="3"/>
            <w:tcBorders>
              <w:top w:val="single" w:sz="4" w:space="0" w:color="auto"/>
            </w:tcBorders>
          </w:tcPr>
          <w:p w14:paraId="1BF5DF61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84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74303" w14:textId="77777777" w:rsidR="005C2BCB" w:rsidRPr="00A110E1" w:rsidRDefault="005C2BCB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110E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2EE1" w:rsidRPr="00A110E1" w14:paraId="7966F855" w14:textId="77777777" w:rsidTr="00991CEA">
        <w:trPr>
          <w:trHeight w:val="261"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7CB2E1BE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99" w:type="pct"/>
            <w:gridSpan w:val="35"/>
          </w:tcPr>
          <w:p w14:paraId="758B3B18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110E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110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110E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17CED" w:rsidRPr="00A110E1" w14:paraId="5D6FE6F4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7E51D561" w14:textId="77777777" w:rsidR="00502EE1" w:rsidRPr="00A110E1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5" w:type="pct"/>
            <w:gridSpan w:val="2"/>
          </w:tcPr>
          <w:p w14:paraId="2473D7DC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0B2CE2E0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54085795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5F14CF69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14:paraId="3C65D8A5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5"/>
            <w:vAlign w:val="bottom"/>
          </w:tcPr>
          <w:p w14:paraId="2A350231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4EA1D9E2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vAlign w:val="bottom"/>
          </w:tcPr>
          <w:p w14:paraId="323082E7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0A1A9C8E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  <w:vAlign w:val="bottom"/>
          </w:tcPr>
          <w:p w14:paraId="39F4B5C0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7BED4922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  <w:vAlign w:val="bottom"/>
          </w:tcPr>
          <w:p w14:paraId="591B9B01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  <w:vAlign w:val="bottom"/>
          </w:tcPr>
          <w:p w14:paraId="131666BC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CED" w:rsidRPr="00A110E1" w14:paraId="306092F9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28FC025F" w14:textId="77777777" w:rsidR="00502EE1" w:rsidRPr="00A110E1" w:rsidRDefault="00502EE1" w:rsidP="00502EE1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5" w:type="pct"/>
            <w:gridSpan w:val="2"/>
          </w:tcPr>
          <w:p w14:paraId="66F3C748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31310E04" w14:textId="3A440AAC" w:rsidR="00502EE1" w:rsidRPr="00A110E1" w:rsidRDefault="00CC39DC" w:rsidP="00F3149C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41F388C5" w14:textId="5F946DD2" w:rsidR="00502EE1" w:rsidRPr="00A110E1" w:rsidRDefault="00CC39DC" w:rsidP="00F17CED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11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88,494,748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6D2B4D3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14:paraId="55C35A93" w14:textId="77777777" w:rsidR="00F17CED" w:rsidRDefault="00F17CED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C6FD287" w14:textId="3DB7F874" w:rsidR="00502EE1" w:rsidRPr="00A110E1" w:rsidRDefault="00CC39DC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88,494,748</w:t>
            </w:r>
          </w:p>
        </w:tc>
        <w:tc>
          <w:tcPr>
            <w:tcW w:w="127" w:type="pct"/>
            <w:gridSpan w:val="5"/>
          </w:tcPr>
          <w:p w14:paraId="78EC50A4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</w:tcPr>
          <w:p w14:paraId="58AB3253" w14:textId="77777777" w:rsidR="00F17CED" w:rsidRDefault="00F17CED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</w:p>
          <w:p w14:paraId="1CDEAE59" w14:textId="42768A7A" w:rsidR="00502EE1" w:rsidRPr="00A110E1" w:rsidRDefault="00CC39DC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3"/>
          </w:tcPr>
          <w:p w14:paraId="25D34F18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</w:tcPr>
          <w:p w14:paraId="07BFE417" w14:textId="77777777" w:rsidR="00F17CED" w:rsidRDefault="00F17CED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  <w:p w14:paraId="368E1F7D" w14:textId="3AB68959" w:rsidR="00502EE1" w:rsidRPr="00A110E1" w:rsidRDefault="00CC39DC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</w:tcPr>
          <w:p w14:paraId="055ADB1A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</w:tcPr>
          <w:p w14:paraId="4CFDCD80" w14:textId="77777777" w:rsidR="00F17CED" w:rsidRDefault="00F17CED" w:rsidP="0050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09941C03" w14:textId="74752448" w:rsidR="00502EE1" w:rsidRPr="00A110E1" w:rsidRDefault="00CC39DC" w:rsidP="0050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89,449,588</w:t>
            </w:r>
          </w:p>
        </w:tc>
        <w:tc>
          <w:tcPr>
            <w:tcW w:w="127" w:type="pct"/>
            <w:gridSpan w:val="3"/>
          </w:tcPr>
          <w:p w14:paraId="12034EF9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</w:tcPr>
          <w:p w14:paraId="7D18BD72" w14:textId="77777777" w:rsidR="00F17CED" w:rsidRDefault="00F17CED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3F95C8F" w14:textId="3FC17E58" w:rsidR="00502EE1" w:rsidRPr="00A110E1" w:rsidRDefault="00CC39DC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89,449,588</w:t>
            </w:r>
          </w:p>
        </w:tc>
      </w:tr>
      <w:tr w:rsidR="00F17CED" w:rsidRPr="00A110E1" w14:paraId="399FD88C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03F316B4" w14:textId="77777777" w:rsidR="00502EE1" w:rsidRPr="00A110E1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5" w:type="pct"/>
            <w:gridSpan w:val="2"/>
          </w:tcPr>
          <w:p w14:paraId="1FBAAC5E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577355BC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7EACE0FD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494045FE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</w:tcPr>
          <w:p w14:paraId="41C9F352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5"/>
          </w:tcPr>
          <w:p w14:paraId="7B8866A7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</w:tcPr>
          <w:p w14:paraId="3AD71B04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</w:tcPr>
          <w:p w14:paraId="69343627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</w:tcPr>
          <w:p w14:paraId="130E5DDF" w14:textId="77777777" w:rsidR="00502EE1" w:rsidRPr="00A110E1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2933F67A" w14:textId="77777777" w:rsidR="00502EE1" w:rsidRPr="00A110E1" w:rsidRDefault="00502EE1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</w:tcPr>
          <w:p w14:paraId="49835E37" w14:textId="77777777" w:rsidR="00502EE1" w:rsidRPr="00A110E1" w:rsidRDefault="00502EE1" w:rsidP="00502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4FC25126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</w:tcPr>
          <w:p w14:paraId="6CB01198" w14:textId="77777777" w:rsidR="00502EE1" w:rsidRPr="00A110E1" w:rsidRDefault="00502EE1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1CEA" w:rsidRPr="00A110E1" w14:paraId="6F1022C4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44435517" w14:textId="77777777" w:rsidR="00991CEA" w:rsidRPr="00A110E1" w:rsidRDefault="00991CEA" w:rsidP="00991CEA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A110E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5" w:type="pct"/>
            <w:gridSpan w:val="2"/>
          </w:tcPr>
          <w:p w14:paraId="66243236" w14:textId="77777777" w:rsidR="00991CEA" w:rsidRPr="00A110E1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15A7402D" w14:textId="22813AC0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4C55A9CE" w14:textId="52B78D19" w:rsidR="00991CEA" w:rsidRPr="00A110E1" w:rsidRDefault="00991CEA" w:rsidP="00991CEA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41,804,066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0D602B2A" w14:textId="77777777" w:rsidR="00991CEA" w:rsidRPr="00A110E1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14:paraId="3D64B03E" w14:textId="66ACDE82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41,804,066</w:t>
            </w:r>
          </w:p>
        </w:tc>
        <w:tc>
          <w:tcPr>
            <w:tcW w:w="127" w:type="pct"/>
            <w:gridSpan w:val="5"/>
            <w:vAlign w:val="bottom"/>
          </w:tcPr>
          <w:p w14:paraId="5ACA0706" w14:textId="77777777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137C5C7B" w14:textId="10E106AF" w:rsidR="00991CEA" w:rsidRPr="00A110E1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3"/>
            <w:vAlign w:val="bottom"/>
          </w:tcPr>
          <w:p w14:paraId="24F4925B" w14:textId="77777777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559F8553" w14:textId="23CA18CE" w:rsidR="00991CEA" w:rsidRPr="00A110E1" w:rsidRDefault="00991CEA" w:rsidP="00991CEA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  <w:vAlign w:val="bottom"/>
          </w:tcPr>
          <w:p w14:paraId="63CA99F1" w14:textId="77777777" w:rsidR="00991CEA" w:rsidRPr="00A110E1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6E8095C1" w14:textId="1B265747" w:rsidR="00991CEA" w:rsidRPr="00A110E1" w:rsidRDefault="00991CEA" w:rsidP="00991CE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41,666,869</w:t>
            </w:r>
          </w:p>
        </w:tc>
        <w:tc>
          <w:tcPr>
            <w:tcW w:w="127" w:type="pct"/>
            <w:gridSpan w:val="3"/>
            <w:vAlign w:val="bottom"/>
          </w:tcPr>
          <w:p w14:paraId="55FDF9D5" w14:textId="77777777" w:rsidR="00991CEA" w:rsidRPr="00A110E1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  <w:vAlign w:val="bottom"/>
          </w:tcPr>
          <w:p w14:paraId="0B664FCD" w14:textId="28EEFA5D" w:rsidR="00991CEA" w:rsidRPr="00A110E1" w:rsidRDefault="00991CEA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41,666,869</w:t>
            </w:r>
          </w:p>
        </w:tc>
      </w:tr>
      <w:tr w:rsidR="00991CEA" w:rsidRPr="00A110E1" w14:paraId="0AC4302B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5912BB5A" w14:textId="77777777" w:rsidR="00991CEA" w:rsidRPr="00A110E1" w:rsidRDefault="00991CEA" w:rsidP="00991CEA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A110E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110E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110E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110E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110E1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5" w:type="pct"/>
            <w:gridSpan w:val="2"/>
          </w:tcPr>
          <w:p w14:paraId="3EAA592A" w14:textId="77777777" w:rsidR="00991CEA" w:rsidRPr="00A110E1" w:rsidRDefault="00991CEA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282B888F" w14:textId="730784C5" w:rsidR="00991CEA" w:rsidRPr="00A110E1" w:rsidRDefault="00991CEA" w:rsidP="00991CEA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2922A9CC" w14:textId="027D623F" w:rsidR="00991CEA" w:rsidRPr="00A110E1" w:rsidRDefault="00991CEA" w:rsidP="00991CEA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31D8B467" w14:textId="77777777" w:rsidR="00991CEA" w:rsidRPr="00A110E1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14:paraId="618D9D38" w14:textId="1F2EB4EC" w:rsidR="00991CEA" w:rsidRPr="00A110E1" w:rsidRDefault="00991CEA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127" w:type="pct"/>
            <w:gridSpan w:val="5"/>
            <w:vAlign w:val="bottom"/>
          </w:tcPr>
          <w:p w14:paraId="10D56A54" w14:textId="77777777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665CCB17" w14:textId="5DDF97C1" w:rsidR="00991CEA" w:rsidRPr="00A110E1" w:rsidRDefault="00991CEA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" w:type="pct"/>
            <w:gridSpan w:val="3"/>
            <w:vAlign w:val="bottom"/>
          </w:tcPr>
          <w:p w14:paraId="10E82280" w14:textId="77777777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3480469E" w14:textId="65CDA5AC" w:rsidR="00991CEA" w:rsidRPr="00A110E1" w:rsidRDefault="00991CEA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  <w:tc>
          <w:tcPr>
            <w:tcW w:w="127" w:type="pct"/>
            <w:gridSpan w:val="3"/>
            <w:vAlign w:val="bottom"/>
          </w:tcPr>
          <w:p w14:paraId="3821E521" w14:textId="77777777" w:rsidR="00991CEA" w:rsidRPr="00A110E1" w:rsidRDefault="00991CEA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075FF2A4" w14:textId="1D599A2B" w:rsidR="00991CEA" w:rsidRPr="00A110E1" w:rsidRDefault="00991CEA" w:rsidP="00991CEA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  <w:vAlign w:val="bottom"/>
          </w:tcPr>
          <w:p w14:paraId="06EC3448" w14:textId="77777777" w:rsidR="00991CEA" w:rsidRPr="00A110E1" w:rsidRDefault="00991CEA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  <w:vAlign w:val="bottom"/>
          </w:tcPr>
          <w:p w14:paraId="2E9E5233" w14:textId="117C1F91" w:rsidR="00991CEA" w:rsidRPr="00A110E1" w:rsidRDefault="00991CEA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344,342</w:t>
            </w:r>
          </w:p>
        </w:tc>
      </w:tr>
      <w:tr w:rsidR="00F17CED" w:rsidRPr="00A110E1" w14:paraId="78286E52" w14:textId="77777777" w:rsidTr="00991CEA">
        <w:trPr>
          <w:trHeight w:val="261"/>
        </w:trPr>
        <w:tc>
          <w:tcPr>
            <w:tcW w:w="991" w:type="pct"/>
            <w:gridSpan w:val="2"/>
            <w:shd w:val="clear" w:color="auto" w:fill="auto"/>
          </w:tcPr>
          <w:p w14:paraId="3D5917E6" w14:textId="77777777" w:rsidR="00FF342C" w:rsidRPr="00A110E1" w:rsidRDefault="00FF342C" w:rsidP="00502EE1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5" w:type="pct"/>
            <w:gridSpan w:val="2"/>
          </w:tcPr>
          <w:p w14:paraId="1DF6AAE6" w14:textId="77777777" w:rsidR="00FF342C" w:rsidRPr="00A110E1" w:rsidRDefault="00FF342C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74" w:type="pct"/>
            <w:vAlign w:val="bottom"/>
          </w:tcPr>
          <w:p w14:paraId="1B06F2F4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gridSpan w:val="2"/>
            <w:shd w:val="clear" w:color="auto" w:fill="auto"/>
            <w:vAlign w:val="bottom"/>
          </w:tcPr>
          <w:p w14:paraId="74A3335C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52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  <w:vAlign w:val="bottom"/>
          </w:tcPr>
          <w:p w14:paraId="33F63D85" w14:textId="77777777" w:rsidR="00FF342C" w:rsidRPr="00A110E1" w:rsidRDefault="00FF342C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2"/>
            <w:shd w:val="clear" w:color="auto" w:fill="auto"/>
            <w:vAlign w:val="bottom"/>
          </w:tcPr>
          <w:p w14:paraId="08A2DCC7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5"/>
            <w:vAlign w:val="bottom"/>
          </w:tcPr>
          <w:p w14:paraId="6AFC8061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73D5EB04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gridSpan w:val="3"/>
            <w:vAlign w:val="bottom"/>
          </w:tcPr>
          <w:p w14:paraId="70A5FA4D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3" w:type="pct"/>
            <w:gridSpan w:val="3"/>
            <w:vAlign w:val="bottom"/>
          </w:tcPr>
          <w:p w14:paraId="2A8053EF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  <w:vAlign w:val="bottom"/>
          </w:tcPr>
          <w:p w14:paraId="1820CA53" w14:textId="77777777" w:rsidR="00FF342C" w:rsidRPr="00A110E1" w:rsidRDefault="00FF342C" w:rsidP="00502EE1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gridSpan w:val="3"/>
            <w:vAlign w:val="bottom"/>
          </w:tcPr>
          <w:p w14:paraId="3CFE851B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51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  <w:vAlign w:val="bottom"/>
          </w:tcPr>
          <w:p w14:paraId="0B452412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5"/>
            <w:shd w:val="clear" w:color="auto" w:fill="auto"/>
            <w:vAlign w:val="bottom"/>
          </w:tcPr>
          <w:p w14:paraId="7685700C" w14:textId="77777777" w:rsidR="00FF342C" w:rsidRPr="00A110E1" w:rsidRDefault="00FF342C" w:rsidP="00502EE1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DFE" w:rsidRPr="00AE33D1" w14:paraId="3AD61C08" w14:textId="77777777" w:rsidTr="00991CEA">
        <w:trPr>
          <w:gridAfter w:val="2"/>
          <w:wAfter w:w="23" w:type="pct"/>
          <w:trHeight w:val="261"/>
        </w:trPr>
        <w:tc>
          <w:tcPr>
            <w:tcW w:w="983" w:type="pct"/>
            <w:shd w:val="clear" w:color="auto" w:fill="auto"/>
            <w:vAlign w:val="bottom"/>
          </w:tcPr>
          <w:p w14:paraId="20E84132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br w:type="page"/>
            </w:r>
          </w:p>
        </w:tc>
        <w:tc>
          <w:tcPr>
            <w:tcW w:w="118" w:type="pct"/>
            <w:gridSpan w:val="2"/>
            <w:vAlign w:val="bottom"/>
          </w:tcPr>
          <w:p w14:paraId="0919F202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876" w:type="pct"/>
            <w:gridSpan w:val="33"/>
            <w:vAlign w:val="bottom"/>
          </w:tcPr>
          <w:p w14:paraId="4365FE35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63DFE" w:rsidRPr="00AE33D1" w14:paraId="0BEBCA25" w14:textId="77777777" w:rsidTr="00991CEA">
        <w:trPr>
          <w:gridAfter w:val="3"/>
          <w:wAfter w:w="31" w:type="pct"/>
          <w:trHeight w:val="261"/>
        </w:trPr>
        <w:tc>
          <w:tcPr>
            <w:tcW w:w="983" w:type="pct"/>
            <w:shd w:val="clear" w:color="auto" w:fill="auto"/>
            <w:vAlign w:val="bottom"/>
          </w:tcPr>
          <w:p w14:paraId="42FE4482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8" w:type="pct"/>
            <w:gridSpan w:val="2"/>
            <w:vAlign w:val="bottom"/>
          </w:tcPr>
          <w:p w14:paraId="2F9714C1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34" w:type="pct"/>
            <w:gridSpan w:val="6"/>
            <w:tcBorders>
              <w:bottom w:val="single" w:sz="4" w:space="0" w:color="auto"/>
            </w:tcBorders>
            <w:vAlign w:val="bottom"/>
          </w:tcPr>
          <w:p w14:paraId="52040EAC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6" w:type="pct"/>
            <w:gridSpan w:val="4"/>
          </w:tcPr>
          <w:p w14:paraId="00B3BF2B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118" w:type="pct"/>
            <w:gridSpan w:val="22"/>
            <w:tcBorders>
              <w:bottom w:val="single" w:sz="4" w:space="0" w:color="auto"/>
            </w:tcBorders>
            <w:vAlign w:val="bottom"/>
          </w:tcPr>
          <w:p w14:paraId="0AB99091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91CEA" w:rsidRPr="00AE33D1" w14:paraId="64D1A191" w14:textId="77777777" w:rsidTr="00991CEA">
        <w:trPr>
          <w:gridAfter w:val="1"/>
          <w:wAfter w:w="5" w:type="pct"/>
          <w:trHeight w:val="261"/>
        </w:trPr>
        <w:tc>
          <w:tcPr>
            <w:tcW w:w="1101" w:type="pct"/>
            <w:gridSpan w:val="3"/>
            <w:shd w:val="clear" w:color="auto" w:fill="auto"/>
            <w:vAlign w:val="bottom"/>
          </w:tcPr>
          <w:p w14:paraId="6FB6A6A6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20" w:firstLine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34" w:type="pct"/>
            <w:gridSpan w:val="3"/>
            <w:tcBorders>
              <w:top w:val="single" w:sz="4" w:space="0" w:color="auto"/>
            </w:tcBorders>
            <w:vAlign w:val="bottom"/>
          </w:tcPr>
          <w:p w14:paraId="4D240F26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9" w:right="69" w:firstLine="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60921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93F83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3645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5" w:type="pct"/>
            <w:gridSpan w:val="4"/>
          </w:tcPr>
          <w:p w14:paraId="59DCB8F3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03B031D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  <w:gridSpan w:val="3"/>
          </w:tcPr>
          <w:p w14:paraId="19751712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9" w:type="pct"/>
            <w:gridSpan w:val="3"/>
            <w:vAlign w:val="bottom"/>
          </w:tcPr>
          <w:p w14:paraId="3C02BAB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7" w:type="pct"/>
            <w:gridSpan w:val="3"/>
          </w:tcPr>
          <w:p w14:paraId="4FC212FD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  <w:gridSpan w:val="3"/>
            <w:vAlign w:val="bottom"/>
          </w:tcPr>
          <w:p w14:paraId="635F4E32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42" w:type="pct"/>
            <w:gridSpan w:val="3"/>
          </w:tcPr>
          <w:p w14:paraId="5A47CFA5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30" w:type="pct"/>
            <w:gridSpan w:val="5"/>
            <w:shd w:val="clear" w:color="auto" w:fill="auto"/>
            <w:vAlign w:val="bottom"/>
          </w:tcPr>
          <w:p w14:paraId="0FF5D3F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3DFE" w:rsidRPr="00AE33D1" w14:paraId="4C1DDBB2" w14:textId="77777777" w:rsidTr="00991CEA">
        <w:trPr>
          <w:gridAfter w:val="2"/>
          <w:wAfter w:w="23" w:type="pct"/>
          <w:trHeight w:val="261"/>
        </w:trPr>
        <w:tc>
          <w:tcPr>
            <w:tcW w:w="983" w:type="pct"/>
            <w:shd w:val="clear" w:color="auto" w:fill="auto"/>
          </w:tcPr>
          <w:p w14:paraId="593014A9" w14:textId="77777777" w:rsidR="00863DFE" w:rsidRPr="00AE33D1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8" w:type="pct"/>
            <w:gridSpan w:val="2"/>
          </w:tcPr>
          <w:p w14:paraId="24958132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6" w:type="pct"/>
            <w:gridSpan w:val="33"/>
          </w:tcPr>
          <w:p w14:paraId="168A20ED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17CED" w:rsidRPr="00AE33D1" w14:paraId="1277C094" w14:textId="77777777" w:rsidTr="00991CEA">
        <w:trPr>
          <w:gridAfter w:val="1"/>
          <w:wAfter w:w="5" w:type="pct"/>
          <w:trHeight w:val="261"/>
        </w:trPr>
        <w:tc>
          <w:tcPr>
            <w:tcW w:w="983" w:type="pct"/>
            <w:shd w:val="clear" w:color="auto" w:fill="auto"/>
          </w:tcPr>
          <w:p w14:paraId="30820CF6" w14:textId="77777777" w:rsidR="00863DFE" w:rsidRPr="00AE33D1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8" w:type="pct"/>
            <w:gridSpan w:val="2"/>
          </w:tcPr>
          <w:p w14:paraId="08381648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3"/>
          </w:tcPr>
          <w:p w14:paraId="6ABB849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36DBB801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262EDBF3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5" w:type="pct"/>
            <w:gridSpan w:val="4"/>
            <w:shd w:val="clear" w:color="auto" w:fill="auto"/>
          </w:tcPr>
          <w:p w14:paraId="6EB8CE1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" w:type="pct"/>
            <w:gridSpan w:val="4"/>
          </w:tcPr>
          <w:p w14:paraId="42C7603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9" w:type="pct"/>
          </w:tcPr>
          <w:p w14:paraId="75C3BED3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717CAD7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  <w:gridSpan w:val="3"/>
          </w:tcPr>
          <w:p w14:paraId="5717C882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" w:type="pct"/>
            <w:gridSpan w:val="3"/>
          </w:tcPr>
          <w:p w14:paraId="4673FD11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9" w:type="pct"/>
            <w:gridSpan w:val="3"/>
          </w:tcPr>
          <w:p w14:paraId="6AC046D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gridSpan w:val="3"/>
          </w:tcPr>
          <w:p w14:paraId="6D6ACC3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shd w:val="clear" w:color="auto" w:fill="auto"/>
          </w:tcPr>
          <w:p w14:paraId="352974E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17CED" w:rsidRPr="00AE33D1" w14:paraId="5F226D25" w14:textId="77777777" w:rsidTr="00991CEA">
        <w:trPr>
          <w:gridAfter w:val="1"/>
          <w:wAfter w:w="5" w:type="pct"/>
          <w:trHeight w:val="70"/>
        </w:trPr>
        <w:tc>
          <w:tcPr>
            <w:tcW w:w="983" w:type="pct"/>
            <w:shd w:val="clear" w:color="auto" w:fill="auto"/>
          </w:tcPr>
          <w:p w14:paraId="1723B9BF" w14:textId="77777777" w:rsidR="00863DFE" w:rsidRPr="00AE33D1" w:rsidRDefault="00863DFE" w:rsidP="00C56E3C">
            <w:pPr>
              <w:spacing w:line="228" w:lineRule="auto"/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8" w:type="pct"/>
            <w:gridSpan w:val="2"/>
          </w:tcPr>
          <w:p w14:paraId="50998EE8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3"/>
            <w:vAlign w:val="bottom"/>
          </w:tcPr>
          <w:p w14:paraId="2E0C2ECD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246C441E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687DFDF9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4"/>
            <w:shd w:val="clear" w:color="auto" w:fill="auto"/>
            <w:vAlign w:val="bottom"/>
          </w:tcPr>
          <w:p w14:paraId="448539C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5" w:type="pct"/>
            <w:gridSpan w:val="4"/>
            <w:vAlign w:val="bottom"/>
          </w:tcPr>
          <w:p w14:paraId="460799C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2CA46B5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  <w:vAlign w:val="bottom"/>
          </w:tcPr>
          <w:p w14:paraId="3AB7044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  <w:gridSpan w:val="3"/>
            <w:vAlign w:val="bottom"/>
          </w:tcPr>
          <w:p w14:paraId="1A2D0F69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2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3"/>
            <w:vAlign w:val="bottom"/>
          </w:tcPr>
          <w:p w14:paraId="4DB4F846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3"/>
            <w:vAlign w:val="bottom"/>
          </w:tcPr>
          <w:p w14:paraId="32A57A0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42" w:type="pct"/>
            <w:gridSpan w:val="3"/>
            <w:vAlign w:val="bottom"/>
          </w:tcPr>
          <w:p w14:paraId="1148691E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shd w:val="clear" w:color="auto" w:fill="auto"/>
            <w:vAlign w:val="bottom"/>
          </w:tcPr>
          <w:p w14:paraId="21F56B4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F17CED" w:rsidRPr="00AE33D1" w14:paraId="19BE051E" w14:textId="77777777" w:rsidTr="00991CEA">
        <w:trPr>
          <w:gridAfter w:val="1"/>
          <w:wAfter w:w="5" w:type="pct"/>
          <w:trHeight w:val="261"/>
        </w:trPr>
        <w:tc>
          <w:tcPr>
            <w:tcW w:w="983" w:type="pct"/>
            <w:shd w:val="clear" w:color="auto" w:fill="auto"/>
          </w:tcPr>
          <w:p w14:paraId="46C20E2A" w14:textId="77777777" w:rsidR="00863DFE" w:rsidRPr="00AE33D1" w:rsidRDefault="00863DFE" w:rsidP="00C56E3C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E33D1">
              <w:rPr>
                <w:rFonts w:ascii="Angsana New" w:hAnsi="Angsana New"/>
                <w:sz w:val="30"/>
                <w:szCs w:val="30"/>
                <w:lang w:val="en-GB"/>
              </w:rPr>
              <w:t xml:space="preserve"> - 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8" w:type="pct"/>
            <w:gridSpan w:val="2"/>
          </w:tcPr>
          <w:p w14:paraId="1DA6466A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34" w:type="pct"/>
            <w:gridSpan w:val="3"/>
            <w:vAlign w:val="bottom"/>
          </w:tcPr>
          <w:p w14:paraId="0EE80C3B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490" w:type="pct"/>
            <w:shd w:val="clear" w:color="auto" w:fill="auto"/>
            <w:vAlign w:val="bottom"/>
          </w:tcPr>
          <w:p w14:paraId="7729DDFD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1C3639B5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5" w:type="pct"/>
            <w:gridSpan w:val="4"/>
            <w:shd w:val="clear" w:color="auto" w:fill="auto"/>
            <w:vAlign w:val="bottom"/>
          </w:tcPr>
          <w:p w14:paraId="6750A5E6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5" w:type="pct"/>
            <w:gridSpan w:val="4"/>
            <w:vAlign w:val="bottom"/>
          </w:tcPr>
          <w:p w14:paraId="1BF95DE5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9" w:type="pct"/>
            <w:vAlign w:val="bottom"/>
          </w:tcPr>
          <w:p w14:paraId="4893DEE7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gridSpan w:val="3"/>
            <w:vAlign w:val="bottom"/>
          </w:tcPr>
          <w:p w14:paraId="6BDB0D0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9" w:type="pct"/>
            <w:gridSpan w:val="3"/>
            <w:vAlign w:val="bottom"/>
          </w:tcPr>
          <w:p w14:paraId="4D9069FD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7" w:type="pct"/>
            <w:gridSpan w:val="3"/>
            <w:vAlign w:val="bottom"/>
          </w:tcPr>
          <w:p w14:paraId="383EE6A7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  <w:gridSpan w:val="3"/>
            <w:vAlign w:val="bottom"/>
          </w:tcPr>
          <w:p w14:paraId="6023630B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3"/>
            <w:vAlign w:val="bottom"/>
          </w:tcPr>
          <w:p w14:paraId="489B76A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gridSpan w:val="5"/>
            <w:shd w:val="clear" w:color="auto" w:fill="auto"/>
            <w:vAlign w:val="bottom"/>
          </w:tcPr>
          <w:p w14:paraId="0F2501AD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3E531060" w14:textId="421D4AA2" w:rsidR="00472EA9" w:rsidRDefault="00472EA9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C4F2A7" w14:textId="77777777" w:rsidR="00FF342C" w:rsidRDefault="00FF342C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5386" w:type="pct"/>
        <w:tblLayout w:type="fixed"/>
        <w:tblLook w:val="04A0" w:firstRow="1" w:lastRow="0" w:firstColumn="1" w:lastColumn="0" w:noHBand="0" w:noVBand="1"/>
      </w:tblPr>
      <w:tblGrid>
        <w:gridCol w:w="2029"/>
        <w:gridCol w:w="236"/>
        <w:gridCol w:w="1150"/>
        <w:gridCol w:w="1080"/>
        <w:gridCol w:w="265"/>
        <w:gridCol w:w="999"/>
        <w:gridCol w:w="236"/>
        <w:gridCol w:w="749"/>
        <w:gridCol w:w="265"/>
        <w:gridCol w:w="724"/>
        <w:gridCol w:w="265"/>
        <w:gridCol w:w="1014"/>
        <w:gridCol w:w="238"/>
        <w:gridCol w:w="1078"/>
        <w:gridCol w:w="6"/>
        <w:gridCol w:w="10"/>
      </w:tblGrid>
      <w:tr w:rsidR="00863DFE" w:rsidRPr="00AE33D1" w14:paraId="6F7D4C2F" w14:textId="77777777" w:rsidTr="00C56E3C">
        <w:trPr>
          <w:gridAfter w:val="1"/>
          <w:wAfter w:w="5" w:type="pct"/>
          <w:trHeight w:val="261"/>
        </w:trPr>
        <w:tc>
          <w:tcPr>
            <w:tcW w:w="981" w:type="pct"/>
            <w:shd w:val="clear" w:color="auto" w:fill="auto"/>
            <w:vAlign w:val="bottom"/>
          </w:tcPr>
          <w:p w14:paraId="017E3FF4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br w:type="page"/>
            </w:r>
            <w:r w:rsidRPr="00AE33D1">
              <w:br w:type="page"/>
            </w:r>
          </w:p>
        </w:tc>
        <w:tc>
          <w:tcPr>
            <w:tcW w:w="114" w:type="pct"/>
            <w:vAlign w:val="bottom"/>
          </w:tcPr>
          <w:p w14:paraId="636820BF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900" w:type="pct"/>
            <w:gridSpan w:val="13"/>
            <w:vAlign w:val="bottom"/>
          </w:tcPr>
          <w:p w14:paraId="2CBD2691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63DFE" w:rsidRPr="00AE33D1" w14:paraId="0789391D" w14:textId="77777777" w:rsidTr="00C56E3C">
        <w:trPr>
          <w:gridAfter w:val="2"/>
          <w:wAfter w:w="8" w:type="pct"/>
          <w:trHeight w:val="261"/>
        </w:trPr>
        <w:tc>
          <w:tcPr>
            <w:tcW w:w="981" w:type="pct"/>
            <w:shd w:val="clear" w:color="auto" w:fill="auto"/>
            <w:vAlign w:val="bottom"/>
          </w:tcPr>
          <w:p w14:paraId="34E09A2A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" w:type="pct"/>
            <w:vAlign w:val="bottom"/>
          </w:tcPr>
          <w:p w14:paraId="2787171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689" w:type="pct"/>
            <w:gridSpan w:val="4"/>
            <w:tcBorders>
              <w:bottom w:val="single" w:sz="4" w:space="0" w:color="auto"/>
            </w:tcBorders>
            <w:vAlign w:val="bottom"/>
          </w:tcPr>
          <w:p w14:paraId="048DEBC2" w14:textId="77777777" w:rsidR="00863DFE" w:rsidRPr="00AE33D1" w:rsidRDefault="00863DFE" w:rsidP="00C56E3C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AE33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14" w:type="pct"/>
          </w:tcPr>
          <w:p w14:paraId="539A2480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094" w:type="pct"/>
            <w:gridSpan w:val="7"/>
            <w:tcBorders>
              <w:bottom w:val="single" w:sz="4" w:space="0" w:color="auto"/>
            </w:tcBorders>
            <w:vAlign w:val="bottom"/>
          </w:tcPr>
          <w:p w14:paraId="5B773716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63DFE" w:rsidRPr="00AE33D1" w14:paraId="20CB9D76" w14:textId="77777777" w:rsidTr="00C56E3C">
        <w:trPr>
          <w:trHeight w:val="261"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3660B326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E33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36C599B0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15" w:right="-10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ใช้</w:t>
            </w: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t>การป้องกัน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5C975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เครื่องมือที่วัดมูลค่าด้วย</w:t>
            </w: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E6325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E73E3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4" w:type="pct"/>
          </w:tcPr>
          <w:p w14:paraId="63D07F17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2" w:type="pct"/>
            <w:vAlign w:val="bottom"/>
          </w:tcPr>
          <w:p w14:paraId="50A874F7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28" w:type="pct"/>
          </w:tcPr>
          <w:p w14:paraId="699BF8E0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50" w:type="pct"/>
            <w:vAlign w:val="bottom"/>
          </w:tcPr>
          <w:p w14:paraId="1FA79EB7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AE33D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28" w:type="pct"/>
          </w:tcPr>
          <w:p w14:paraId="7C809730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0" w:type="pct"/>
            <w:vAlign w:val="bottom"/>
          </w:tcPr>
          <w:p w14:paraId="6C34FBEE" w14:textId="77777777" w:rsidR="00863DFE" w:rsidRPr="00AE33D1" w:rsidRDefault="00863DFE" w:rsidP="00C56E3C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15" w:type="pct"/>
          </w:tcPr>
          <w:p w14:paraId="47B1BE17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08D6501A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3DFE" w:rsidRPr="00AE33D1" w14:paraId="6807F92F" w14:textId="77777777" w:rsidTr="00C56E3C">
        <w:trPr>
          <w:gridAfter w:val="1"/>
          <w:wAfter w:w="5" w:type="pct"/>
          <w:trHeight w:val="261"/>
        </w:trPr>
        <w:tc>
          <w:tcPr>
            <w:tcW w:w="1095" w:type="pct"/>
            <w:gridSpan w:val="2"/>
            <w:shd w:val="clear" w:color="auto" w:fill="auto"/>
            <w:vAlign w:val="bottom"/>
          </w:tcPr>
          <w:p w14:paraId="3E646B32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105" w:right="-111" w:hanging="16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00" w:type="pct"/>
            <w:gridSpan w:val="13"/>
          </w:tcPr>
          <w:p w14:paraId="2D7120E7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E33D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E33D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3DFE" w:rsidRPr="00AE33D1" w14:paraId="480753BE" w14:textId="77777777" w:rsidTr="00C56E3C">
        <w:trPr>
          <w:trHeight w:val="261"/>
        </w:trPr>
        <w:tc>
          <w:tcPr>
            <w:tcW w:w="981" w:type="pct"/>
            <w:shd w:val="clear" w:color="auto" w:fill="auto"/>
          </w:tcPr>
          <w:p w14:paraId="14EF73EB" w14:textId="77777777" w:rsidR="00863DFE" w:rsidRPr="00AE33D1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4" w:type="pct"/>
          </w:tcPr>
          <w:p w14:paraId="413EAACE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1C2B6FAA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967838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232DC9C8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2EA2BB2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  <w:vAlign w:val="bottom"/>
          </w:tcPr>
          <w:p w14:paraId="33F365B2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1B9127E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AB53C70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05DC54E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0B1EEF1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5288943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  <w:vAlign w:val="bottom"/>
          </w:tcPr>
          <w:p w14:paraId="2F26B6F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7B4603A9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64"/>
                <w:tab w:val="decimal" w:pos="1420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3DFE" w:rsidRPr="00AE33D1" w14:paraId="04F497F4" w14:textId="77777777" w:rsidTr="00C56E3C">
        <w:trPr>
          <w:trHeight w:val="261"/>
        </w:trPr>
        <w:tc>
          <w:tcPr>
            <w:tcW w:w="981" w:type="pct"/>
            <w:shd w:val="clear" w:color="auto" w:fill="auto"/>
          </w:tcPr>
          <w:p w14:paraId="5C2488D9" w14:textId="77777777" w:rsidR="00863DFE" w:rsidRPr="00AE33D1" w:rsidRDefault="00863DFE" w:rsidP="00C56E3C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14" w:type="pct"/>
          </w:tcPr>
          <w:p w14:paraId="00A2CB19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00561E8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02DDED7A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eastAsia="MS Mincho" w:hAnsi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6EC046D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eastAsia="MS Mincho" w:hAnsi="Angsana New" w:cs="Times New Roman"/>
                <w:sz w:val="30"/>
                <w:szCs w:val="30"/>
                <w:lang w:val="en-GB" w:bidi="ar-SA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77727FEB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eastAsia="MS Mincho" w:hAnsi="Angsana New"/>
                <w:sz w:val="30"/>
                <w:szCs w:val="30"/>
              </w:rPr>
              <w:t>87,551,581</w:t>
            </w:r>
          </w:p>
        </w:tc>
        <w:tc>
          <w:tcPr>
            <w:tcW w:w="114" w:type="pct"/>
          </w:tcPr>
          <w:p w14:paraId="7EA24EA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33B07FA3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51D6CC1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24E1E81B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9920BEF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2E0852C" w14:textId="77777777" w:rsidR="00863DFE" w:rsidRPr="00AE33D1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3A61CF69" w14:textId="77777777" w:rsidR="00863DFE" w:rsidRPr="00AE33D1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  <w:tc>
          <w:tcPr>
            <w:tcW w:w="115" w:type="pct"/>
          </w:tcPr>
          <w:p w14:paraId="555ED499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320EC92D" w14:textId="77777777" w:rsidR="00863DFE" w:rsidRPr="00AE33D1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7C4883C8" w14:textId="77777777" w:rsidR="00863DFE" w:rsidRPr="00AE33D1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88,789,572</w:t>
            </w:r>
          </w:p>
        </w:tc>
      </w:tr>
      <w:tr w:rsidR="00863DFE" w:rsidRPr="00AE33D1" w14:paraId="434BB654" w14:textId="77777777" w:rsidTr="00C56E3C">
        <w:trPr>
          <w:trHeight w:val="261"/>
        </w:trPr>
        <w:tc>
          <w:tcPr>
            <w:tcW w:w="981" w:type="pct"/>
            <w:shd w:val="clear" w:color="auto" w:fill="auto"/>
          </w:tcPr>
          <w:p w14:paraId="36762EB4" w14:textId="77777777" w:rsidR="00863DFE" w:rsidRPr="00AE33D1" w:rsidRDefault="00863DFE" w:rsidP="00C56E3C">
            <w:pPr>
              <w:spacing w:line="228" w:lineRule="auto"/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4" w:type="pct"/>
          </w:tcPr>
          <w:p w14:paraId="6EEA78AB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34242AB0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A86716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42BAA4D0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</w:tcPr>
          <w:p w14:paraId="0D519236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" w:type="pct"/>
          </w:tcPr>
          <w:p w14:paraId="0D62E282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</w:tcPr>
          <w:p w14:paraId="2598543E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2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FE49F25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</w:tcPr>
          <w:p w14:paraId="60BA395D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912" w:firstLine="3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378657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6429A479" w14:textId="77777777" w:rsidR="00863DFE" w:rsidRPr="00AE33D1" w:rsidRDefault="00863DFE" w:rsidP="00C56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" w:type="pct"/>
          </w:tcPr>
          <w:p w14:paraId="2C97B33D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</w:tcPr>
          <w:p w14:paraId="52C3F99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3DFE" w:rsidRPr="00AE33D1" w14:paraId="12CFD0A8" w14:textId="77777777" w:rsidTr="00C56E3C">
        <w:trPr>
          <w:trHeight w:val="261"/>
        </w:trPr>
        <w:tc>
          <w:tcPr>
            <w:tcW w:w="981" w:type="pct"/>
            <w:shd w:val="clear" w:color="auto" w:fill="auto"/>
          </w:tcPr>
          <w:p w14:paraId="4A9E9A7E" w14:textId="77777777" w:rsidR="00863DFE" w:rsidRPr="00AE33D1" w:rsidRDefault="00863DFE" w:rsidP="00C56E3C">
            <w:pPr>
              <w:spacing w:line="228" w:lineRule="auto"/>
              <w:ind w:left="180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ระยะยาว</w:t>
            </w: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114" w:type="pct"/>
          </w:tcPr>
          <w:p w14:paraId="4199B5C8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40DF839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77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59C8DC39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9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9B56DC6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1040EA19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41,801,479</w:t>
            </w:r>
          </w:p>
        </w:tc>
        <w:tc>
          <w:tcPr>
            <w:tcW w:w="114" w:type="pct"/>
            <w:vAlign w:val="bottom"/>
          </w:tcPr>
          <w:p w14:paraId="2561782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274B5D6A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298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14B7EE8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18504421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1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A526228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258C6CE7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  <w:tc>
          <w:tcPr>
            <w:tcW w:w="115" w:type="pct"/>
            <w:vAlign w:val="bottom"/>
          </w:tcPr>
          <w:p w14:paraId="173AA1A1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3F574A72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1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41,842,069</w:t>
            </w:r>
          </w:p>
        </w:tc>
      </w:tr>
      <w:tr w:rsidR="00863DFE" w:rsidRPr="00AE33D1" w14:paraId="6DA239CA" w14:textId="77777777" w:rsidTr="00C56E3C">
        <w:trPr>
          <w:trHeight w:val="261"/>
        </w:trPr>
        <w:tc>
          <w:tcPr>
            <w:tcW w:w="981" w:type="pct"/>
            <w:shd w:val="clear" w:color="auto" w:fill="auto"/>
          </w:tcPr>
          <w:p w14:paraId="49847D52" w14:textId="77777777" w:rsidR="00863DFE" w:rsidRPr="00AE33D1" w:rsidRDefault="00863DFE" w:rsidP="00C56E3C">
            <w:pPr>
              <w:spacing w:line="228" w:lineRule="auto"/>
              <w:ind w:left="161" w:right="-90" w:hanging="161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หนี้สินอนุพันธ์</w:t>
            </w:r>
            <w:r w:rsidRPr="00AE33D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E33D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E33D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AE33D1">
              <w:rPr>
                <w:rFonts w:ascii="Angsana New" w:hAnsi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4" w:type="pct"/>
          </w:tcPr>
          <w:p w14:paraId="7AC886C8" w14:textId="77777777" w:rsidR="00863DFE" w:rsidRPr="00AE33D1" w:rsidRDefault="00863DFE" w:rsidP="00C56E3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56" w:type="pct"/>
            <w:vAlign w:val="bottom"/>
          </w:tcPr>
          <w:p w14:paraId="79E7983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96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522" w:type="pct"/>
            <w:shd w:val="clear" w:color="auto" w:fill="auto"/>
            <w:vAlign w:val="bottom"/>
          </w:tcPr>
          <w:p w14:paraId="44C890D0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5D685301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3" w:type="pct"/>
            <w:shd w:val="clear" w:color="auto" w:fill="auto"/>
            <w:vAlign w:val="bottom"/>
          </w:tcPr>
          <w:p w14:paraId="0645263B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14" w:type="pct"/>
            <w:vAlign w:val="bottom"/>
          </w:tcPr>
          <w:p w14:paraId="25D8693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2" w:type="pct"/>
            <w:vAlign w:val="bottom"/>
          </w:tcPr>
          <w:p w14:paraId="7A4A581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8" w:type="pct"/>
            <w:vAlign w:val="bottom"/>
          </w:tcPr>
          <w:p w14:paraId="11238CFC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0" w:type="pct"/>
            <w:vAlign w:val="bottom"/>
          </w:tcPr>
          <w:p w14:paraId="1BE44C6E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105" w:right="-86"/>
              <w:rPr>
                <w:rFonts w:ascii="Angsana New" w:hAnsi="Angsana New" w:cs="Angsana New"/>
                <w:sz w:val="30"/>
                <w:szCs w:val="30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</w:rPr>
              <w:t>446,810</w:t>
            </w:r>
          </w:p>
        </w:tc>
        <w:tc>
          <w:tcPr>
            <w:tcW w:w="128" w:type="pct"/>
            <w:vAlign w:val="bottom"/>
          </w:tcPr>
          <w:p w14:paraId="2054EA3C" w14:textId="77777777" w:rsidR="00863DFE" w:rsidRPr="00AE33D1" w:rsidRDefault="00863DFE" w:rsidP="00C56E3C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0" w:type="pct"/>
            <w:vAlign w:val="bottom"/>
          </w:tcPr>
          <w:p w14:paraId="74AAC434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609"/>
              </w:tabs>
              <w:spacing w:line="228" w:lineRule="auto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E33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5" w:type="pct"/>
            <w:vAlign w:val="bottom"/>
          </w:tcPr>
          <w:p w14:paraId="5635F8D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pct"/>
            <w:gridSpan w:val="3"/>
            <w:shd w:val="clear" w:color="auto" w:fill="auto"/>
            <w:vAlign w:val="bottom"/>
          </w:tcPr>
          <w:p w14:paraId="6F99781F" w14:textId="77777777" w:rsidR="00863DFE" w:rsidRPr="00AE33D1" w:rsidRDefault="00863DFE" w:rsidP="00C56E3C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E33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446,810</w:t>
            </w:r>
          </w:p>
        </w:tc>
      </w:tr>
    </w:tbl>
    <w:p w14:paraId="0E377B34" w14:textId="77777777" w:rsidR="00863DFE" w:rsidRPr="00A110E1" w:rsidRDefault="00863DFE" w:rsidP="00B7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C8A171" w14:textId="77777777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AE33D1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AE33D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CE6322F" w14:textId="77777777" w:rsidR="00575B61" w:rsidRPr="00AE33D1" w:rsidRDefault="00575B61" w:rsidP="00575B6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75B61" w:rsidRPr="00AE33D1" w14:paraId="4DB4D7CB" w14:textId="77777777" w:rsidTr="00C56E3C">
        <w:trPr>
          <w:tblHeader/>
        </w:trPr>
        <w:tc>
          <w:tcPr>
            <w:tcW w:w="2430" w:type="dxa"/>
            <w:hideMark/>
          </w:tcPr>
          <w:p w14:paraId="36200F83" w14:textId="77777777" w:rsidR="00575B61" w:rsidRPr="00AE33D1" w:rsidRDefault="00575B61" w:rsidP="00C56E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6FFF7A6" w14:textId="77777777" w:rsidR="00575B61" w:rsidRPr="00AE33D1" w:rsidRDefault="00575B61" w:rsidP="00C56E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4CC53BA" w14:textId="77777777" w:rsidR="00575B61" w:rsidRPr="00AE33D1" w:rsidRDefault="00575B61" w:rsidP="00C56E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75B61" w:rsidRPr="00EB40D6" w14:paraId="76A903FC" w14:textId="77777777" w:rsidTr="00C56E3C">
        <w:tc>
          <w:tcPr>
            <w:tcW w:w="2430" w:type="dxa"/>
            <w:hideMark/>
          </w:tcPr>
          <w:p w14:paraId="2DC75CB1" w14:textId="77777777" w:rsidR="00575B61" w:rsidRPr="00EB40D6" w:rsidRDefault="00575B61" w:rsidP="00C56E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B40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543BB2E3" w14:textId="77777777" w:rsidR="00575B61" w:rsidRPr="00EB40D6" w:rsidRDefault="00575B61" w:rsidP="00C56E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114A9E56" w14:textId="02A8D454" w:rsidR="00C20A71" w:rsidRPr="00C20A71" w:rsidRDefault="00C20A71" w:rsidP="00EB40D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86" w:right="-20" w:hanging="27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C20A71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-</w:t>
            </w:r>
            <w:r w:rsidRPr="00EB40D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</w:t>
            </w:r>
            <w:r w:rsidRPr="00EB40D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15BA0ECB" w14:textId="77777777" w:rsidR="00575B61" w:rsidRPr="00575B61" w:rsidRDefault="00575B61" w:rsidP="00575B6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2230AD9A" w14:textId="468FCD0C" w:rsidR="00575B61" w:rsidRPr="00AE33D1" w:rsidRDefault="00575B61" w:rsidP="00575B6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AE33D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AE33D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080B57A" w14:textId="77777777" w:rsidR="00575B61" w:rsidRPr="00575B61" w:rsidRDefault="00575B61" w:rsidP="00575B6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63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3724"/>
      </w:tblGrid>
      <w:tr w:rsidR="00575B61" w:rsidRPr="00AE33D1" w14:paraId="33EF218F" w14:textId="77777777" w:rsidTr="00015789">
        <w:trPr>
          <w:tblHeader/>
        </w:trPr>
        <w:tc>
          <w:tcPr>
            <w:tcW w:w="2430" w:type="dxa"/>
            <w:vAlign w:val="bottom"/>
          </w:tcPr>
          <w:p w14:paraId="24BEDC91" w14:textId="77777777" w:rsidR="00575B61" w:rsidRPr="00AE33D1" w:rsidRDefault="00575B61" w:rsidP="00C56E3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492078F2" w14:textId="77777777" w:rsidR="00575B61" w:rsidRPr="00AE33D1" w:rsidRDefault="00575B61" w:rsidP="00C56E3C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  <w:vAlign w:val="bottom"/>
          </w:tcPr>
          <w:p w14:paraId="7DCCC6AF" w14:textId="77777777" w:rsidR="00575B61" w:rsidRPr="00AE33D1" w:rsidRDefault="00575B61" w:rsidP="00C56E3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75B61" w:rsidRPr="00AE33D1" w14:paraId="1DD4C55B" w14:textId="77777777" w:rsidTr="00015789">
        <w:tc>
          <w:tcPr>
            <w:tcW w:w="2430" w:type="dxa"/>
          </w:tcPr>
          <w:p w14:paraId="77E739B2" w14:textId="7E7C540F" w:rsidR="00575B61" w:rsidRPr="002A1864" w:rsidRDefault="00575B61" w:rsidP="00C56E3C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33D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  <w:r w:rsidR="002A186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2A18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/ </w:t>
            </w:r>
            <w:r w:rsidR="002A186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เงินให้กู้ยืม</w:t>
            </w:r>
          </w:p>
        </w:tc>
        <w:tc>
          <w:tcPr>
            <w:tcW w:w="236" w:type="dxa"/>
          </w:tcPr>
          <w:p w14:paraId="7C9D5E31" w14:textId="77777777" w:rsidR="00575B61" w:rsidRPr="00AE33D1" w:rsidRDefault="00575B61" w:rsidP="00C56E3C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724" w:type="dxa"/>
          </w:tcPr>
          <w:p w14:paraId="3C3379CF" w14:textId="77777777" w:rsidR="00575B61" w:rsidRPr="00AE33D1" w:rsidRDefault="00575B61" w:rsidP="00C56E3C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33D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74990021" w14:textId="77777777" w:rsidR="004831D7" w:rsidRPr="00575B61" w:rsidRDefault="004831D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sz w:val="22"/>
          <w:szCs w:val="22"/>
          <w:lang w:val="en-GB"/>
        </w:rPr>
      </w:pPr>
    </w:p>
    <w:p w14:paraId="5A075827" w14:textId="77777777" w:rsidR="00575B61" w:rsidRPr="00AE33D1" w:rsidRDefault="00575B61" w:rsidP="00575B61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E33D1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3147DE41" w14:textId="369DEDA6" w:rsidR="00575B61" w:rsidRDefault="00575B61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63B2D23E" w14:textId="11498F44" w:rsidR="00FF342C" w:rsidRDefault="00FF342C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4E09F0F4" w14:textId="77777777" w:rsidR="00D47B86" w:rsidRPr="00D47B86" w:rsidRDefault="00D47B86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1DCF2347" w14:textId="585A48BE" w:rsidR="00441BBA" w:rsidRPr="00A110E1" w:rsidRDefault="00441BBA" w:rsidP="00E85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A110E1">
        <w:rPr>
          <w:rFonts w:ascii="Angsana New" w:hAnsi="Angsana New"/>
          <w:b/>
          <w:bCs/>
          <w:sz w:val="30"/>
          <w:szCs w:val="30"/>
        </w:rPr>
        <w:t>1</w:t>
      </w:r>
      <w:r w:rsidR="006C73F9">
        <w:rPr>
          <w:rFonts w:ascii="Angsana New" w:hAnsi="Angsana New"/>
          <w:b/>
          <w:bCs/>
          <w:sz w:val="30"/>
          <w:szCs w:val="30"/>
        </w:rPr>
        <w:t>5</w:t>
      </w:r>
      <w:r w:rsidR="00E8556A">
        <w:rPr>
          <w:rFonts w:ascii="Angsana New" w:hAnsi="Angsana New"/>
          <w:b/>
          <w:bCs/>
          <w:sz w:val="30"/>
          <w:szCs w:val="30"/>
        </w:rPr>
        <w:tab/>
      </w:r>
      <w:r w:rsidRPr="00A110E1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A110E1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A110E1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575B61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A110E1" w14:paraId="126E8751" w14:textId="77777777" w:rsidTr="00F50B7E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31</w:t>
            </w:r>
            <w:r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407B6"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5" w:type="pct"/>
          </w:tcPr>
          <w:p w14:paraId="21E7978A" w14:textId="77777777" w:rsidR="007261C0" w:rsidRPr="00F50B7E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A110E1" w14:paraId="6477BC0E" w14:textId="77777777" w:rsidTr="005407B6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A110E1" w14:paraId="5C10582F" w14:textId="77777777" w:rsidTr="005407B6">
        <w:trPr>
          <w:trHeight w:val="420"/>
        </w:trPr>
        <w:tc>
          <w:tcPr>
            <w:tcW w:w="3334" w:type="pct"/>
          </w:tcPr>
          <w:p w14:paraId="6076613E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B7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A110E1" w14:paraId="56036F81" w14:textId="77777777" w:rsidTr="005407B6">
        <w:trPr>
          <w:trHeight w:val="420"/>
        </w:trPr>
        <w:tc>
          <w:tcPr>
            <w:tcW w:w="3334" w:type="pct"/>
          </w:tcPr>
          <w:p w14:paraId="7A13F5A3" w14:textId="77777777" w:rsidR="00441BBA" w:rsidRPr="00F50B7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B7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F50B7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4D87" w:rsidRPr="00A110E1" w14:paraId="33294360" w14:textId="77777777" w:rsidTr="000D4C0B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CD4D87" w:rsidRPr="000D4C0B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C0B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4CCD888D" w:rsidR="00CD4D87" w:rsidRPr="000D4C0B" w:rsidRDefault="000D4C0B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814,789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CD4D87" w:rsidRPr="000D4C0B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3B94F84E" w:rsidR="00CD4D87" w:rsidRPr="000D4C0B" w:rsidRDefault="00CD4D87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</w:tr>
      <w:tr w:rsidR="00CD4D87" w:rsidRPr="00A110E1" w14:paraId="76C0ABC1" w14:textId="77777777" w:rsidTr="000D4C0B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CD4D87" w:rsidRPr="000D4C0B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6181CCF3" w:rsidR="00CD4D87" w:rsidRPr="000D4C0B" w:rsidRDefault="000D4C0B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124,876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CD4D87" w:rsidRPr="000D4C0B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63F203E1" w:rsidR="00CD4D87" w:rsidRPr="000D4C0B" w:rsidRDefault="00CD4D87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D4D87" w:rsidRPr="00A110E1" w14:paraId="043418EE" w14:textId="77777777" w:rsidTr="000D4C0B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CD4D87" w:rsidRPr="000D4C0B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4C0B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47BD9CB4" w:rsidR="00CD4D87" w:rsidRPr="000D4C0B" w:rsidRDefault="00CD4D87" w:rsidP="00CD4D8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40,948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CD4D87" w:rsidRPr="000D4C0B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16552753" w:rsidR="00CD4D87" w:rsidRPr="000D4C0B" w:rsidRDefault="00CD4D87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40,948</w:t>
            </w:r>
          </w:p>
        </w:tc>
      </w:tr>
      <w:tr w:rsidR="00CD4D87" w:rsidRPr="00A110E1" w14:paraId="2C1E5D5C" w14:textId="77777777" w:rsidTr="000D4C0B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CD4D87" w:rsidRPr="000D4C0B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D4C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11519BC5" w:rsidR="00CD4D87" w:rsidRPr="000D4C0B" w:rsidRDefault="000D4C0B" w:rsidP="00CD4D87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980,613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CD4D87" w:rsidRPr="000D4C0B" w:rsidRDefault="00CD4D87" w:rsidP="00CD4D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607FBE2A" w:rsidR="00CD4D87" w:rsidRPr="000D4C0B" w:rsidRDefault="00CD4D87" w:rsidP="00106FE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C0B">
              <w:rPr>
                <w:rFonts w:ascii="Angsana New" w:hAnsi="Angsana New"/>
                <w:b/>
                <w:bCs/>
                <w:sz w:val="30"/>
                <w:szCs w:val="30"/>
              </w:rPr>
              <w:t>42,868</w:t>
            </w:r>
          </w:p>
        </w:tc>
      </w:tr>
      <w:tr w:rsidR="00CD4D87" w:rsidRPr="00A110E1" w14:paraId="73537CE9" w14:textId="77777777" w:rsidTr="005407B6">
        <w:tc>
          <w:tcPr>
            <w:tcW w:w="3334" w:type="pct"/>
          </w:tcPr>
          <w:p w14:paraId="044196A5" w14:textId="77777777" w:rsidR="00CD4D87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F8083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34062F33" w14:textId="77777777" w:rsidR="00CD4D87" w:rsidRPr="00F8083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6" w:type="pct"/>
          </w:tcPr>
          <w:p w14:paraId="6C4D7A23" w14:textId="77777777" w:rsidR="00CD4D87" w:rsidRPr="00F8083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CD4D87" w:rsidRPr="00A110E1" w14:paraId="2B843ABF" w14:textId="77777777" w:rsidTr="005407B6">
        <w:trPr>
          <w:trHeight w:val="420"/>
        </w:trPr>
        <w:tc>
          <w:tcPr>
            <w:tcW w:w="3334" w:type="pct"/>
          </w:tcPr>
          <w:p w14:paraId="64EBDB92" w14:textId="77777777" w:rsidR="00CD4D87" w:rsidRPr="00A110E1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110E1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F8083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5" w:type="pct"/>
          </w:tcPr>
          <w:p w14:paraId="6522E1EC" w14:textId="77777777" w:rsidR="00CD4D87" w:rsidRPr="00F80830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6" w:type="pct"/>
          </w:tcPr>
          <w:p w14:paraId="0641F5ED" w14:textId="77777777" w:rsidR="00CD4D87" w:rsidRPr="00F80830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A2F92" w:rsidRPr="00A110E1" w14:paraId="1204E467" w14:textId="77777777" w:rsidTr="005407B6">
        <w:trPr>
          <w:trHeight w:val="420"/>
        </w:trPr>
        <w:tc>
          <w:tcPr>
            <w:tcW w:w="3334" w:type="pct"/>
          </w:tcPr>
          <w:p w14:paraId="40CC2DB2" w14:textId="062F0906" w:rsidR="009A2F92" w:rsidRPr="00A110E1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4C0B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7401EC8A" w14:textId="5579E207" w:rsidR="009A2F92" w:rsidRPr="00F80830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1,836,368</w:t>
            </w:r>
          </w:p>
        </w:tc>
        <w:tc>
          <w:tcPr>
            <w:tcW w:w="135" w:type="pct"/>
          </w:tcPr>
          <w:p w14:paraId="08DC5309" w14:textId="77777777" w:rsidR="009A2F92" w:rsidRPr="00F80830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796" w:type="pct"/>
          </w:tcPr>
          <w:p w14:paraId="076A3F23" w14:textId="3FE0FEE2" w:rsidR="009A2F92" w:rsidRPr="00F80830" w:rsidRDefault="009A2F92" w:rsidP="009A2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3,465</w:t>
            </w:r>
          </w:p>
        </w:tc>
      </w:tr>
      <w:tr w:rsidR="009A2F92" w:rsidRPr="00A110E1" w14:paraId="3ACFDD62" w14:textId="77777777" w:rsidTr="005407B6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9A2F92" w:rsidRPr="000D4C0B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D4C0B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167198D9" w:rsidR="009A2F92" w:rsidRPr="000D4C0B" w:rsidRDefault="009A2F92" w:rsidP="009A2F9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158,476</w:t>
            </w:r>
          </w:p>
        </w:tc>
        <w:tc>
          <w:tcPr>
            <w:tcW w:w="135" w:type="pct"/>
          </w:tcPr>
          <w:p w14:paraId="60C3445A" w14:textId="77777777" w:rsidR="009A2F92" w:rsidRPr="000D4C0B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6F620A12" w:rsidR="009A2F92" w:rsidRPr="000D4C0B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  <w:tab w:val="decimal" w:pos="1155"/>
              </w:tabs>
              <w:ind w:right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F92" w:rsidRPr="00A110E1" w14:paraId="58CC708B" w14:textId="77777777" w:rsidTr="005407B6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9A2F92" w:rsidRPr="000D4C0B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D4C0B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01603CFC" w:rsidR="009A2F92" w:rsidRPr="000D4C0B" w:rsidRDefault="009A2F92" w:rsidP="009A2F92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9,298</w:t>
            </w:r>
          </w:p>
        </w:tc>
        <w:tc>
          <w:tcPr>
            <w:tcW w:w="135" w:type="pct"/>
            <w:vAlign w:val="bottom"/>
          </w:tcPr>
          <w:p w14:paraId="7CC0D670" w14:textId="77777777" w:rsidR="009A2F92" w:rsidRPr="000D4C0B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3DC9F9AF" w:rsidR="009A2F92" w:rsidRPr="000D4C0B" w:rsidRDefault="009A2F92" w:rsidP="009A2F9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0D4C0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F92" w:rsidRPr="00A110E1" w14:paraId="03510D12" w14:textId="77777777" w:rsidTr="005407B6">
        <w:trPr>
          <w:trHeight w:val="420"/>
        </w:trPr>
        <w:tc>
          <w:tcPr>
            <w:tcW w:w="3334" w:type="pct"/>
          </w:tcPr>
          <w:p w14:paraId="360657AB" w14:textId="77777777" w:rsidR="009A2F92" w:rsidRPr="000D4C0B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0D4C0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0ABF4EE6" w:rsidR="009A2F92" w:rsidRPr="000D4C0B" w:rsidRDefault="009A2F92" w:rsidP="009A2F92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2,004,142</w:t>
            </w:r>
          </w:p>
        </w:tc>
        <w:tc>
          <w:tcPr>
            <w:tcW w:w="135" w:type="pct"/>
            <w:vAlign w:val="bottom"/>
          </w:tcPr>
          <w:p w14:paraId="2E294C21" w14:textId="77777777" w:rsidR="009A2F92" w:rsidRPr="000D4C0B" w:rsidRDefault="009A2F92" w:rsidP="009A2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7482F9B9" w:rsidR="009A2F92" w:rsidRPr="000D4C0B" w:rsidRDefault="009A2F92" w:rsidP="009A2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4C0B">
              <w:rPr>
                <w:rFonts w:ascii="Angsana New" w:hAnsi="Angsana New"/>
                <w:b/>
                <w:bCs/>
                <w:sz w:val="30"/>
                <w:szCs w:val="30"/>
              </w:rPr>
              <w:t>3,465</w:t>
            </w:r>
          </w:p>
        </w:tc>
      </w:tr>
    </w:tbl>
    <w:p w14:paraId="6B745702" w14:textId="77777777" w:rsidR="00740C07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33C36E89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AE33D1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3965CA16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</w:rPr>
        <w:t xml:space="preserve">210.00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E33D1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</w:t>
      </w:r>
      <w:r w:rsidRPr="00987101">
        <w:rPr>
          <w:rFonts w:ascii="Angsana New" w:eastAsia="MS Mincho" w:hAnsi="Angsana New" w:hint="cs"/>
          <w:sz w:val="30"/>
          <w:szCs w:val="30"/>
          <w:cs/>
        </w:rPr>
        <w:t>แต่ละโครงการของกลุ่มบริษัท</w:t>
      </w:r>
      <w:r w:rsidRPr="0098710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87101">
        <w:rPr>
          <w:rFonts w:ascii="Angsana New" w:eastAsia="MS Mincho" w:hAnsi="Angsana New" w:hint="cs"/>
          <w:sz w:val="30"/>
          <w:szCs w:val="30"/>
          <w:cs/>
        </w:rPr>
        <w:t>ณ</w:t>
      </w:r>
      <w:r w:rsidRPr="0098710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87101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98710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87101">
        <w:rPr>
          <w:rFonts w:ascii="Angsana New" w:eastAsia="MS Mincho" w:hAnsi="Angsana New"/>
          <w:sz w:val="30"/>
          <w:szCs w:val="30"/>
        </w:rPr>
        <w:t xml:space="preserve">31 </w:t>
      </w:r>
      <w:r w:rsidRPr="00987101">
        <w:rPr>
          <w:rFonts w:ascii="Angsana New" w:eastAsia="MS Mincho" w:hAnsi="Angsana New" w:hint="cs"/>
          <w:sz w:val="30"/>
          <w:szCs w:val="30"/>
          <w:cs/>
        </w:rPr>
        <w:t xml:space="preserve">มีนาคม </w:t>
      </w:r>
      <w:r w:rsidRPr="00987101">
        <w:rPr>
          <w:rFonts w:ascii="Angsana New" w:eastAsia="MS Mincho" w:hAnsi="Angsana New"/>
          <w:sz w:val="30"/>
          <w:szCs w:val="30"/>
        </w:rPr>
        <w:t xml:space="preserve">2564 </w:t>
      </w:r>
      <w:r w:rsidRPr="00987101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987101">
        <w:rPr>
          <w:rFonts w:ascii="Angsana New" w:eastAsia="MS Mincho" w:hAnsi="Angsana New"/>
          <w:sz w:val="30"/>
          <w:szCs w:val="30"/>
          <w:cs/>
        </w:rPr>
        <w:br/>
      </w:r>
      <w:r w:rsidRPr="00987101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DE7538" w:rsidRPr="00987101">
        <w:rPr>
          <w:rFonts w:ascii="Angsana New" w:eastAsia="MS Mincho" w:hAnsi="Angsana New"/>
          <w:sz w:val="30"/>
          <w:szCs w:val="30"/>
        </w:rPr>
        <w:t xml:space="preserve"> 15</w:t>
      </w:r>
      <w:r w:rsidR="00E624C0">
        <w:rPr>
          <w:rFonts w:ascii="Angsana New" w:eastAsia="MS Mincho" w:hAnsi="Angsana New"/>
          <w:sz w:val="30"/>
          <w:szCs w:val="30"/>
        </w:rPr>
        <w:t>1</w:t>
      </w:r>
      <w:r w:rsidR="00DE7538" w:rsidRPr="00987101">
        <w:rPr>
          <w:rFonts w:ascii="Angsana New" w:eastAsia="MS Mincho" w:hAnsi="Angsana New"/>
          <w:sz w:val="30"/>
          <w:szCs w:val="30"/>
        </w:rPr>
        <w:t>.</w:t>
      </w:r>
      <w:r w:rsidR="00987101" w:rsidRPr="00987101">
        <w:rPr>
          <w:rFonts w:ascii="Angsana New" w:eastAsia="MS Mincho" w:hAnsi="Angsana New"/>
          <w:sz w:val="30"/>
          <w:szCs w:val="30"/>
        </w:rPr>
        <w:t>8</w:t>
      </w:r>
      <w:r w:rsidR="00E624C0">
        <w:rPr>
          <w:rFonts w:ascii="Angsana New" w:eastAsia="MS Mincho" w:hAnsi="Angsana New"/>
          <w:sz w:val="30"/>
          <w:szCs w:val="30"/>
        </w:rPr>
        <w:t>4</w:t>
      </w:r>
      <w:r w:rsidRPr="00987101">
        <w:rPr>
          <w:rFonts w:asciiTheme="majorBidi" w:hAnsiTheme="majorBidi" w:cstheme="majorBidi"/>
          <w:sz w:val="30"/>
          <w:szCs w:val="30"/>
        </w:rPr>
        <w:t xml:space="preserve"> </w:t>
      </w:r>
      <w:r w:rsidRPr="00987101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01B4BB46" w14:textId="77777777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77777777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2FFC3E93" w14:textId="77777777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5E1CBCC6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AE33D1">
        <w:rPr>
          <w:rFonts w:ascii="Angsana New" w:eastAsia="MS Mincho" w:hAnsi="Angsana New"/>
          <w:sz w:val="30"/>
          <w:szCs w:val="30"/>
        </w:rPr>
        <w:t xml:space="preserve">1 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>
        <w:rPr>
          <w:rFonts w:ascii="Angsana New" w:eastAsia="MS Mincho" w:hAnsi="Angsana New"/>
          <w:sz w:val="30"/>
          <w:szCs w:val="30"/>
        </w:rPr>
        <w:t>5</w:t>
      </w:r>
      <w:r w:rsidRPr="00AE33D1">
        <w:rPr>
          <w:rFonts w:ascii="Angsana New" w:eastAsia="MS Mincho" w:hAnsi="Angsana New"/>
          <w:sz w:val="30"/>
          <w:szCs w:val="30"/>
        </w:rPr>
        <w:t xml:space="preserve"> </w:t>
      </w:r>
      <w:r w:rsidRPr="00AE33D1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0D78D72" w14:textId="77777777" w:rsidR="00575B6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2B5CA5B8" w14:textId="77777777" w:rsidR="000D4C0B" w:rsidRDefault="000D4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4B1A7CCB" w14:textId="0F82E374" w:rsidR="00575B61" w:rsidRPr="00AE33D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AE33D1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AE33D1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5567B520" w:rsidR="00575B6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AE33D1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AE33D1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AE33D1">
        <w:rPr>
          <w:rFonts w:ascii="Angsana New" w:eastAsia="MS Mincho" w:hAnsi="Angsana New"/>
          <w:sz w:val="30"/>
          <w:szCs w:val="30"/>
        </w:rPr>
        <w:t>10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AE33D1">
        <w:rPr>
          <w:rFonts w:ascii="Angsana New" w:eastAsia="MS Mincho" w:hAnsi="Angsana New"/>
          <w:sz w:val="30"/>
          <w:szCs w:val="30"/>
        </w:rPr>
        <w:t>20</w:t>
      </w:r>
      <w:r w:rsidRPr="00AE33D1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AE33D1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E33D1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AE33D1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36102B82" w14:textId="2561EA54" w:rsidR="00425E97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77777777" w:rsidR="00425E97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73ECDB68" w14:textId="170753B4" w:rsidR="00425E97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ในปี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6F093DD1" w14:textId="77777777" w:rsidR="00575B61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8B4C6B3" w14:textId="59DFFC86" w:rsidR="00670143" w:rsidRPr="00A110E1" w:rsidRDefault="00217093" w:rsidP="00546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110E1">
        <w:rPr>
          <w:rFonts w:ascii="Angsana New" w:hAnsi="Angsana New"/>
          <w:b/>
          <w:bCs/>
          <w:sz w:val="30"/>
          <w:szCs w:val="30"/>
        </w:rPr>
        <w:t>1</w:t>
      </w:r>
      <w:r w:rsidR="006C73F9">
        <w:rPr>
          <w:rFonts w:ascii="Angsana New" w:hAnsi="Angsana New"/>
          <w:b/>
          <w:bCs/>
          <w:sz w:val="30"/>
          <w:szCs w:val="30"/>
        </w:rPr>
        <w:t>6</w:t>
      </w:r>
      <w:r w:rsidR="00670143" w:rsidRPr="00A110E1">
        <w:rPr>
          <w:rFonts w:ascii="Angsana New" w:hAnsi="Angsana New"/>
          <w:b/>
          <w:bCs/>
          <w:sz w:val="30"/>
          <w:szCs w:val="30"/>
        </w:rPr>
        <w:tab/>
      </w:r>
      <w:r w:rsidR="00670143" w:rsidRPr="00A110E1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A3783A3" w14:textId="77777777" w:rsidR="00670143" w:rsidRPr="00A110E1" w:rsidRDefault="00670143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</w:rPr>
      </w:pPr>
    </w:p>
    <w:p w14:paraId="57EFD4D3" w14:textId="23AB6F9A" w:rsidR="00205669" w:rsidRPr="00EB40D6" w:rsidRDefault="00EB40D6" w:rsidP="00EB4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EB40D6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23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เมษายน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2564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ที่ประชุมสามัญผู้ถือหุ้นมีมติอนุมัติการเข้าซื้อหุ้นสามัญในบริษัท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ทีซีซี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เวิ้งนาครเขษม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คิดเป็นส่วนได้เสียร้อยละ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100.00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ของหุ้นที่ออกและชำระแล้ว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และบริษัท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วรรณทรัพย์พัฒนา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คิดเป็นส่วนได้เสียร้อยละ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100.00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ของหุ้นที่ออกและชำระแล้ว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จากกิจการที่เกี่ยวข้องกัน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โดยมีมูลค่าการเข้าซื้อหุ้นขั้นต้นเป็นเงินจำนวน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8,347.65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ล้านบาทและ</w:t>
      </w:r>
      <w:r w:rsidRPr="00EB40D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B40D6">
        <w:rPr>
          <w:rFonts w:ascii="Angsana New" w:eastAsia="MS Mincho" w:hAnsi="Angsana New"/>
          <w:sz w:val="30"/>
          <w:szCs w:val="30"/>
        </w:rPr>
        <w:t xml:space="preserve">50.50 </w:t>
      </w:r>
      <w:r w:rsidRPr="00EB40D6">
        <w:rPr>
          <w:rFonts w:ascii="Angsana New" w:eastAsia="MS Mincho" w:hAnsi="Angsana New" w:hint="cs"/>
          <w:sz w:val="30"/>
          <w:szCs w:val="30"/>
          <w:cs/>
        </w:rPr>
        <w:t>ล้านบาทตามลำดับ</w:t>
      </w:r>
    </w:p>
    <w:sectPr w:rsidR="00205669" w:rsidRPr="00EB40D6" w:rsidSect="00621170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F82BF" w14:textId="77777777" w:rsidR="005226A5" w:rsidRDefault="005226A5">
      <w:r>
        <w:separator/>
      </w:r>
    </w:p>
  </w:endnote>
  <w:endnote w:type="continuationSeparator" w:id="0">
    <w:p w14:paraId="0779453C" w14:textId="77777777" w:rsidR="005226A5" w:rsidRDefault="0052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E2A978" w14:textId="77777777" w:rsidR="00670225" w:rsidRPr="00305593" w:rsidRDefault="00670225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58C649E" w14:textId="77777777" w:rsidR="00670225" w:rsidRPr="002D3586" w:rsidRDefault="00670225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8D52C6" w14:textId="77777777" w:rsidR="00F862AD" w:rsidRPr="007916B1" w:rsidRDefault="00F862AD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65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BAD576A" w14:textId="77777777" w:rsidR="00F862AD" w:rsidRPr="002F7024" w:rsidRDefault="00F862AD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6B5D4" w14:textId="77777777" w:rsidR="00F862AD" w:rsidRPr="007916B1" w:rsidRDefault="00F862AD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C8A80D2" w14:textId="77777777" w:rsidR="00F862AD" w:rsidRDefault="00F862AD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  <w:p w14:paraId="187CED68" w14:textId="77777777" w:rsidR="00F862AD" w:rsidRPr="002F7024" w:rsidRDefault="00F862AD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0897A" w14:textId="77777777" w:rsidR="00F862AD" w:rsidRPr="00CE24D0" w:rsidRDefault="00F862AD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F862AD" w:rsidRPr="00AC7B7C" w:rsidRDefault="00F862AD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FDF42" w14:textId="77777777" w:rsidR="00F862AD" w:rsidRPr="007916B1" w:rsidRDefault="00F862AD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F862AD" w:rsidRPr="002F7024" w:rsidRDefault="00F862AD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61ECBA" w14:textId="77777777" w:rsidR="005226A5" w:rsidRDefault="005226A5">
      <w:r>
        <w:separator/>
      </w:r>
    </w:p>
  </w:footnote>
  <w:footnote w:type="continuationSeparator" w:id="0">
    <w:p w14:paraId="13F24089" w14:textId="77777777" w:rsidR="005226A5" w:rsidRDefault="00522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767CE" w14:textId="77777777" w:rsidR="00F862AD" w:rsidRPr="00BA2BC9" w:rsidRDefault="00F862AD" w:rsidP="003B3E1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2A60CE6" w14:textId="77777777" w:rsidR="00F862AD" w:rsidRPr="00BA2BC9" w:rsidRDefault="00F862AD" w:rsidP="003B3E1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499CD5" w14:textId="77777777" w:rsidR="00F862AD" w:rsidRPr="00BA2BC9" w:rsidRDefault="00F862AD" w:rsidP="003B3E1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BA2BC9">
      <w:rPr>
        <w:rFonts w:ascii="Angsana New" w:hAnsi="Angsana New" w:cs="Angsana New"/>
        <w:sz w:val="32"/>
        <w:szCs w:val="32"/>
        <w:lang w:bidi="th-TH"/>
      </w:rPr>
      <w:t>31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มีนาคม </w:t>
    </w:r>
    <w:r w:rsidRPr="00BA2BC9">
      <w:rPr>
        <w:rFonts w:ascii="Angsana New" w:hAnsi="Angsana New" w:cs="Angsana New"/>
        <w:sz w:val="32"/>
        <w:szCs w:val="32"/>
        <w:lang w:bidi="th-TH"/>
      </w:rPr>
      <w:t>2564</w:t>
    </w: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BA2BC9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129568" w14:textId="77777777" w:rsidR="00F862AD" w:rsidRPr="00BA2BC9" w:rsidRDefault="00F862AD" w:rsidP="00A34117">
    <w:pPr>
      <w:pStyle w:val="Header"/>
      <w:rPr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8B044" w14:textId="77777777" w:rsidR="00F862AD" w:rsidRDefault="00F862AD" w:rsidP="007500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45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0EF1106" w14:textId="77777777" w:rsidR="00F862AD" w:rsidRPr="00946A53" w:rsidRDefault="00F862AD" w:rsidP="00946A53">
    <w:pPr>
      <w:pStyle w:val="acctmainheading"/>
      <w:spacing w:after="0" w:line="240" w:lineRule="atLeast"/>
      <w:ind w:firstLine="450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E6CD15E" w14:textId="6FBB03E9" w:rsidR="00F862AD" w:rsidRPr="00042AF3" w:rsidRDefault="00F862AD" w:rsidP="007500EE">
    <w:pPr>
      <w:pStyle w:val="acctmainheading"/>
      <w:spacing w:after="0" w:line="240" w:lineRule="atLeast"/>
      <w:ind w:firstLine="45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042A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042AF3">
      <w:rPr>
        <w:rFonts w:ascii="Angsana New" w:hAnsi="Angsana New" w:cs="Angsana New"/>
        <w:sz w:val="32"/>
        <w:szCs w:val="32"/>
        <w:lang w:bidi="th-TH"/>
      </w:rPr>
      <w:t>31</w:t>
    </w:r>
    <w:r w:rsidRPr="00042AF3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042AF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มีนาคม </w:t>
    </w:r>
    <w:r w:rsidRPr="00042AF3">
      <w:rPr>
        <w:rFonts w:ascii="Angsana New" w:hAnsi="Angsana New" w:cs="Angsana New"/>
        <w:sz w:val="32"/>
        <w:szCs w:val="32"/>
        <w:lang w:bidi="th-TH"/>
      </w:rPr>
      <w:t xml:space="preserve">2564 </w:t>
    </w:r>
    <w:r w:rsidRPr="00042AF3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F862AD" w:rsidRPr="008D22B2" w:rsidRDefault="00F862A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B855DB" w14:textId="77777777" w:rsidR="00F862AD" w:rsidRDefault="00F862AD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0C291F2" w14:textId="77777777" w:rsidR="00F862AD" w:rsidRDefault="00F862AD" w:rsidP="00946A5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3365AD3C" w14:textId="77777777" w:rsidR="00F862AD" w:rsidRPr="008D22B2" w:rsidRDefault="00F862AD" w:rsidP="00A3411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31 มีนาคม </w:t>
    </w:r>
    <w:r w:rsidRPr="00554C76">
      <w:rPr>
        <w:rFonts w:ascii="Angsana New" w:hAnsi="Angsana New" w:cs="Angsana New"/>
        <w:sz w:val="32"/>
        <w:szCs w:val="32"/>
        <w:lang w:bidi="th-TH"/>
      </w:rPr>
      <w:t>2564</w:t>
    </w:r>
    <w:r w:rsidRPr="00554C76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F862AD" w:rsidRPr="00333087" w:rsidRDefault="00F862AD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67D66" w14:textId="77777777" w:rsidR="00F862AD" w:rsidRDefault="00F862AD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B95733F" w14:textId="77777777" w:rsidR="00F862AD" w:rsidRDefault="00F862AD" w:rsidP="004D5ED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F72EC69" w14:textId="77777777" w:rsidR="00F862AD" w:rsidRPr="008D22B2" w:rsidRDefault="00F862AD" w:rsidP="004D5E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6E45EA6" w14:textId="77777777" w:rsidR="00F862AD" w:rsidRDefault="00F862AD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DF2"/>
    <w:rsid w:val="000012A2"/>
    <w:rsid w:val="00001385"/>
    <w:rsid w:val="0000142E"/>
    <w:rsid w:val="000014C8"/>
    <w:rsid w:val="00001A62"/>
    <w:rsid w:val="00001B39"/>
    <w:rsid w:val="00002008"/>
    <w:rsid w:val="000026AE"/>
    <w:rsid w:val="00003389"/>
    <w:rsid w:val="000034AA"/>
    <w:rsid w:val="000035E3"/>
    <w:rsid w:val="0000361A"/>
    <w:rsid w:val="00003D19"/>
    <w:rsid w:val="00003EEC"/>
    <w:rsid w:val="00004631"/>
    <w:rsid w:val="00004E84"/>
    <w:rsid w:val="0000505C"/>
    <w:rsid w:val="0000524B"/>
    <w:rsid w:val="00005628"/>
    <w:rsid w:val="00005682"/>
    <w:rsid w:val="000058F6"/>
    <w:rsid w:val="00005B3B"/>
    <w:rsid w:val="00005F60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F57"/>
    <w:rsid w:val="00007F68"/>
    <w:rsid w:val="00007F79"/>
    <w:rsid w:val="00010187"/>
    <w:rsid w:val="0001025E"/>
    <w:rsid w:val="000103A8"/>
    <w:rsid w:val="000103EA"/>
    <w:rsid w:val="00010A1C"/>
    <w:rsid w:val="00010AA3"/>
    <w:rsid w:val="00010B2D"/>
    <w:rsid w:val="00010BF5"/>
    <w:rsid w:val="00010F2D"/>
    <w:rsid w:val="00011114"/>
    <w:rsid w:val="00011511"/>
    <w:rsid w:val="00011A36"/>
    <w:rsid w:val="0001215B"/>
    <w:rsid w:val="00012211"/>
    <w:rsid w:val="00012304"/>
    <w:rsid w:val="00012415"/>
    <w:rsid w:val="0001249B"/>
    <w:rsid w:val="000125D2"/>
    <w:rsid w:val="000127EE"/>
    <w:rsid w:val="0001280D"/>
    <w:rsid w:val="0001281E"/>
    <w:rsid w:val="0001352D"/>
    <w:rsid w:val="000136F5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789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8A7"/>
    <w:rsid w:val="0002290B"/>
    <w:rsid w:val="00022B08"/>
    <w:rsid w:val="00022E4A"/>
    <w:rsid w:val="0002311B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B6"/>
    <w:rsid w:val="00026BE1"/>
    <w:rsid w:val="00026CE7"/>
    <w:rsid w:val="0002700E"/>
    <w:rsid w:val="000275FE"/>
    <w:rsid w:val="0002770C"/>
    <w:rsid w:val="000277DA"/>
    <w:rsid w:val="000279C1"/>
    <w:rsid w:val="00027E5C"/>
    <w:rsid w:val="0003047C"/>
    <w:rsid w:val="00030902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37"/>
    <w:rsid w:val="00031D33"/>
    <w:rsid w:val="00031F8D"/>
    <w:rsid w:val="000320A2"/>
    <w:rsid w:val="000322D6"/>
    <w:rsid w:val="0003231A"/>
    <w:rsid w:val="00032346"/>
    <w:rsid w:val="00032701"/>
    <w:rsid w:val="00032821"/>
    <w:rsid w:val="00032918"/>
    <w:rsid w:val="00032DD3"/>
    <w:rsid w:val="00032F61"/>
    <w:rsid w:val="0003348A"/>
    <w:rsid w:val="000335A7"/>
    <w:rsid w:val="00033676"/>
    <w:rsid w:val="0003374D"/>
    <w:rsid w:val="00033B18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501E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B9"/>
    <w:rsid w:val="000364E2"/>
    <w:rsid w:val="000368C8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6E"/>
    <w:rsid w:val="00041EB6"/>
    <w:rsid w:val="0004206D"/>
    <w:rsid w:val="00042286"/>
    <w:rsid w:val="0004274A"/>
    <w:rsid w:val="000429D6"/>
    <w:rsid w:val="00042AD7"/>
    <w:rsid w:val="00042AF3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5035"/>
    <w:rsid w:val="000453BA"/>
    <w:rsid w:val="0004591E"/>
    <w:rsid w:val="00045D7E"/>
    <w:rsid w:val="00045ECF"/>
    <w:rsid w:val="000460EC"/>
    <w:rsid w:val="000461CA"/>
    <w:rsid w:val="000462AA"/>
    <w:rsid w:val="000465F4"/>
    <w:rsid w:val="00046696"/>
    <w:rsid w:val="00046A76"/>
    <w:rsid w:val="00046F13"/>
    <w:rsid w:val="00046F76"/>
    <w:rsid w:val="00047125"/>
    <w:rsid w:val="00047389"/>
    <w:rsid w:val="00047C73"/>
    <w:rsid w:val="00047D8B"/>
    <w:rsid w:val="00047F21"/>
    <w:rsid w:val="0005014A"/>
    <w:rsid w:val="00050482"/>
    <w:rsid w:val="00050828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2E98"/>
    <w:rsid w:val="00053015"/>
    <w:rsid w:val="000532E3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7B8"/>
    <w:rsid w:val="00054B87"/>
    <w:rsid w:val="00054D35"/>
    <w:rsid w:val="000551D7"/>
    <w:rsid w:val="000554B8"/>
    <w:rsid w:val="00055844"/>
    <w:rsid w:val="00056027"/>
    <w:rsid w:val="00056175"/>
    <w:rsid w:val="000561AA"/>
    <w:rsid w:val="0005699E"/>
    <w:rsid w:val="00057122"/>
    <w:rsid w:val="00057A15"/>
    <w:rsid w:val="00057DCB"/>
    <w:rsid w:val="000601D8"/>
    <w:rsid w:val="000602DB"/>
    <w:rsid w:val="00060476"/>
    <w:rsid w:val="00060918"/>
    <w:rsid w:val="00060DFF"/>
    <w:rsid w:val="000612BE"/>
    <w:rsid w:val="00062182"/>
    <w:rsid w:val="000625CF"/>
    <w:rsid w:val="000625DB"/>
    <w:rsid w:val="00062600"/>
    <w:rsid w:val="0006274E"/>
    <w:rsid w:val="0006284F"/>
    <w:rsid w:val="0006294B"/>
    <w:rsid w:val="00062B11"/>
    <w:rsid w:val="00062E18"/>
    <w:rsid w:val="000632AF"/>
    <w:rsid w:val="00063E9C"/>
    <w:rsid w:val="00063F1B"/>
    <w:rsid w:val="00064642"/>
    <w:rsid w:val="000646BE"/>
    <w:rsid w:val="000647B3"/>
    <w:rsid w:val="000647F8"/>
    <w:rsid w:val="000648D5"/>
    <w:rsid w:val="00064996"/>
    <w:rsid w:val="000649A0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EF6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555"/>
    <w:rsid w:val="000716E6"/>
    <w:rsid w:val="00071ADA"/>
    <w:rsid w:val="00071E45"/>
    <w:rsid w:val="00071E61"/>
    <w:rsid w:val="00071F73"/>
    <w:rsid w:val="0007213A"/>
    <w:rsid w:val="00072357"/>
    <w:rsid w:val="00072922"/>
    <w:rsid w:val="00072C13"/>
    <w:rsid w:val="00072CDE"/>
    <w:rsid w:val="00073009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398"/>
    <w:rsid w:val="00074735"/>
    <w:rsid w:val="000749A4"/>
    <w:rsid w:val="00074AC1"/>
    <w:rsid w:val="00074B3F"/>
    <w:rsid w:val="000752A6"/>
    <w:rsid w:val="00075AE5"/>
    <w:rsid w:val="00075B3B"/>
    <w:rsid w:val="00075C24"/>
    <w:rsid w:val="000764B2"/>
    <w:rsid w:val="0007655A"/>
    <w:rsid w:val="00076709"/>
    <w:rsid w:val="00076A05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854"/>
    <w:rsid w:val="00081954"/>
    <w:rsid w:val="00081ACC"/>
    <w:rsid w:val="00081BFB"/>
    <w:rsid w:val="00081FC8"/>
    <w:rsid w:val="00082352"/>
    <w:rsid w:val="0008236C"/>
    <w:rsid w:val="000823A8"/>
    <w:rsid w:val="00082455"/>
    <w:rsid w:val="000825F9"/>
    <w:rsid w:val="00082873"/>
    <w:rsid w:val="00082C3E"/>
    <w:rsid w:val="000832C3"/>
    <w:rsid w:val="000833B7"/>
    <w:rsid w:val="00083CA4"/>
    <w:rsid w:val="00083CD7"/>
    <w:rsid w:val="00083EDC"/>
    <w:rsid w:val="00084149"/>
    <w:rsid w:val="000843FA"/>
    <w:rsid w:val="00084651"/>
    <w:rsid w:val="00084F2E"/>
    <w:rsid w:val="000852F2"/>
    <w:rsid w:val="00085400"/>
    <w:rsid w:val="00085638"/>
    <w:rsid w:val="00085951"/>
    <w:rsid w:val="00085CD9"/>
    <w:rsid w:val="0008635C"/>
    <w:rsid w:val="000867AA"/>
    <w:rsid w:val="00086D70"/>
    <w:rsid w:val="00086DC1"/>
    <w:rsid w:val="00086E2A"/>
    <w:rsid w:val="00087836"/>
    <w:rsid w:val="00087963"/>
    <w:rsid w:val="000879E9"/>
    <w:rsid w:val="00090095"/>
    <w:rsid w:val="00090D3A"/>
    <w:rsid w:val="00091042"/>
    <w:rsid w:val="00091066"/>
    <w:rsid w:val="0009108D"/>
    <w:rsid w:val="000917D6"/>
    <w:rsid w:val="00091C5F"/>
    <w:rsid w:val="00091F4C"/>
    <w:rsid w:val="000928A3"/>
    <w:rsid w:val="00092944"/>
    <w:rsid w:val="000932ED"/>
    <w:rsid w:val="0009333E"/>
    <w:rsid w:val="00093389"/>
    <w:rsid w:val="00093736"/>
    <w:rsid w:val="00093F51"/>
    <w:rsid w:val="0009417A"/>
    <w:rsid w:val="0009419B"/>
    <w:rsid w:val="000941D9"/>
    <w:rsid w:val="00094447"/>
    <w:rsid w:val="000945CD"/>
    <w:rsid w:val="00094BD7"/>
    <w:rsid w:val="000950D5"/>
    <w:rsid w:val="000950DE"/>
    <w:rsid w:val="0009518B"/>
    <w:rsid w:val="000951B7"/>
    <w:rsid w:val="00095259"/>
    <w:rsid w:val="000953BB"/>
    <w:rsid w:val="000954E2"/>
    <w:rsid w:val="000955D0"/>
    <w:rsid w:val="00095A5B"/>
    <w:rsid w:val="00095C4B"/>
    <w:rsid w:val="000964A6"/>
    <w:rsid w:val="000965E3"/>
    <w:rsid w:val="00096658"/>
    <w:rsid w:val="000966F6"/>
    <w:rsid w:val="00096A81"/>
    <w:rsid w:val="00096B72"/>
    <w:rsid w:val="00096BA2"/>
    <w:rsid w:val="00096CD8"/>
    <w:rsid w:val="00096D61"/>
    <w:rsid w:val="000972D1"/>
    <w:rsid w:val="0009745D"/>
    <w:rsid w:val="0009754A"/>
    <w:rsid w:val="0009782D"/>
    <w:rsid w:val="00097F4E"/>
    <w:rsid w:val="00097FC6"/>
    <w:rsid w:val="000A019F"/>
    <w:rsid w:val="000A05C9"/>
    <w:rsid w:val="000A0840"/>
    <w:rsid w:val="000A09C1"/>
    <w:rsid w:val="000A0C50"/>
    <w:rsid w:val="000A0F37"/>
    <w:rsid w:val="000A13F7"/>
    <w:rsid w:val="000A14B5"/>
    <w:rsid w:val="000A1608"/>
    <w:rsid w:val="000A1773"/>
    <w:rsid w:val="000A1CDD"/>
    <w:rsid w:val="000A1DDD"/>
    <w:rsid w:val="000A206A"/>
    <w:rsid w:val="000A21CF"/>
    <w:rsid w:val="000A232B"/>
    <w:rsid w:val="000A234D"/>
    <w:rsid w:val="000A2721"/>
    <w:rsid w:val="000A2777"/>
    <w:rsid w:val="000A2861"/>
    <w:rsid w:val="000A30FC"/>
    <w:rsid w:val="000A32AC"/>
    <w:rsid w:val="000A3329"/>
    <w:rsid w:val="000A3C06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D7"/>
    <w:rsid w:val="000A5771"/>
    <w:rsid w:val="000A598F"/>
    <w:rsid w:val="000A62A0"/>
    <w:rsid w:val="000A630F"/>
    <w:rsid w:val="000A6A51"/>
    <w:rsid w:val="000A6C45"/>
    <w:rsid w:val="000A6DAD"/>
    <w:rsid w:val="000A6EA9"/>
    <w:rsid w:val="000A7657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0"/>
    <w:rsid w:val="000B10E3"/>
    <w:rsid w:val="000B13F1"/>
    <w:rsid w:val="000B1498"/>
    <w:rsid w:val="000B14D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35A7"/>
    <w:rsid w:val="000B3730"/>
    <w:rsid w:val="000B3843"/>
    <w:rsid w:val="000B409C"/>
    <w:rsid w:val="000B41D2"/>
    <w:rsid w:val="000B4241"/>
    <w:rsid w:val="000B4285"/>
    <w:rsid w:val="000B431C"/>
    <w:rsid w:val="000B4374"/>
    <w:rsid w:val="000B43B6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B77A1"/>
    <w:rsid w:val="000B79B1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BC9"/>
    <w:rsid w:val="000C1DE8"/>
    <w:rsid w:val="000C2531"/>
    <w:rsid w:val="000C2568"/>
    <w:rsid w:val="000C27DC"/>
    <w:rsid w:val="000C27E3"/>
    <w:rsid w:val="000C29E5"/>
    <w:rsid w:val="000C2B17"/>
    <w:rsid w:val="000C2D80"/>
    <w:rsid w:val="000C320E"/>
    <w:rsid w:val="000C342C"/>
    <w:rsid w:val="000C3562"/>
    <w:rsid w:val="000C3DB4"/>
    <w:rsid w:val="000C3FBE"/>
    <w:rsid w:val="000C401E"/>
    <w:rsid w:val="000C4BD0"/>
    <w:rsid w:val="000C4D7D"/>
    <w:rsid w:val="000C4DC3"/>
    <w:rsid w:val="000C5180"/>
    <w:rsid w:val="000C59E1"/>
    <w:rsid w:val="000C6217"/>
    <w:rsid w:val="000C662B"/>
    <w:rsid w:val="000C6D2C"/>
    <w:rsid w:val="000C799A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CBA"/>
    <w:rsid w:val="000D2E95"/>
    <w:rsid w:val="000D3062"/>
    <w:rsid w:val="000D3086"/>
    <w:rsid w:val="000D362B"/>
    <w:rsid w:val="000D380F"/>
    <w:rsid w:val="000D3829"/>
    <w:rsid w:val="000D382E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4C0B"/>
    <w:rsid w:val="000D587B"/>
    <w:rsid w:val="000D5D4A"/>
    <w:rsid w:val="000D63C6"/>
    <w:rsid w:val="000D6BE9"/>
    <w:rsid w:val="000D6D71"/>
    <w:rsid w:val="000D6F3A"/>
    <w:rsid w:val="000D6FEF"/>
    <w:rsid w:val="000D7216"/>
    <w:rsid w:val="000D7461"/>
    <w:rsid w:val="000D748A"/>
    <w:rsid w:val="000D7843"/>
    <w:rsid w:val="000D7E3D"/>
    <w:rsid w:val="000E03BB"/>
    <w:rsid w:val="000E07A4"/>
    <w:rsid w:val="000E08CC"/>
    <w:rsid w:val="000E093B"/>
    <w:rsid w:val="000E0A01"/>
    <w:rsid w:val="000E0AD5"/>
    <w:rsid w:val="000E0E9F"/>
    <w:rsid w:val="000E0EEB"/>
    <w:rsid w:val="000E10DC"/>
    <w:rsid w:val="000E1137"/>
    <w:rsid w:val="000E1BA4"/>
    <w:rsid w:val="000E2AA7"/>
    <w:rsid w:val="000E2D0A"/>
    <w:rsid w:val="000E2EE8"/>
    <w:rsid w:val="000E363D"/>
    <w:rsid w:val="000E38AD"/>
    <w:rsid w:val="000E3937"/>
    <w:rsid w:val="000E39CD"/>
    <w:rsid w:val="000E3AC4"/>
    <w:rsid w:val="000E409A"/>
    <w:rsid w:val="000E419E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654D"/>
    <w:rsid w:val="000E71ED"/>
    <w:rsid w:val="000E77E0"/>
    <w:rsid w:val="000E79B9"/>
    <w:rsid w:val="000E7BCE"/>
    <w:rsid w:val="000E7C3F"/>
    <w:rsid w:val="000F02D9"/>
    <w:rsid w:val="000F03E7"/>
    <w:rsid w:val="000F07DF"/>
    <w:rsid w:val="000F09A9"/>
    <w:rsid w:val="000F0A22"/>
    <w:rsid w:val="000F0AC3"/>
    <w:rsid w:val="000F0E60"/>
    <w:rsid w:val="000F0EC3"/>
    <w:rsid w:val="000F1056"/>
    <w:rsid w:val="000F17EB"/>
    <w:rsid w:val="000F1FC1"/>
    <w:rsid w:val="000F200D"/>
    <w:rsid w:val="000F2063"/>
    <w:rsid w:val="000F2288"/>
    <w:rsid w:val="000F2349"/>
    <w:rsid w:val="000F25E1"/>
    <w:rsid w:val="000F27C6"/>
    <w:rsid w:val="000F2853"/>
    <w:rsid w:val="000F2EA5"/>
    <w:rsid w:val="000F2ED0"/>
    <w:rsid w:val="000F32DB"/>
    <w:rsid w:val="000F3725"/>
    <w:rsid w:val="000F387E"/>
    <w:rsid w:val="000F3A0E"/>
    <w:rsid w:val="000F3A17"/>
    <w:rsid w:val="000F3B67"/>
    <w:rsid w:val="000F3BB5"/>
    <w:rsid w:val="000F3EB2"/>
    <w:rsid w:val="000F4962"/>
    <w:rsid w:val="000F4F1B"/>
    <w:rsid w:val="000F5359"/>
    <w:rsid w:val="000F55E1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074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2775"/>
    <w:rsid w:val="00102C97"/>
    <w:rsid w:val="001032B4"/>
    <w:rsid w:val="00103828"/>
    <w:rsid w:val="0010391D"/>
    <w:rsid w:val="00103BFC"/>
    <w:rsid w:val="00103C8B"/>
    <w:rsid w:val="00103DE3"/>
    <w:rsid w:val="00104B7D"/>
    <w:rsid w:val="001051BB"/>
    <w:rsid w:val="0010537A"/>
    <w:rsid w:val="001053B9"/>
    <w:rsid w:val="00105EB5"/>
    <w:rsid w:val="00106162"/>
    <w:rsid w:val="0010618F"/>
    <w:rsid w:val="001066CA"/>
    <w:rsid w:val="0010674E"/>
    <w:rsid w:val="001068B6"/>
    <w:rsid w:val="00106901"/>
    <w:rsid w:val="00106B89"/>
    <w:rsid w:val="00106FE4"/>
    <w:rsid w:val="00107037"/>
    <w:rsid w:val="00107460"/>
    <w:rsid w:val="00107C13"/>
    <w:rsid w:val="00107CC7"/>
    <w:rsid w:val="00110463"/>
    <w:rsid w:val="00110D9E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A9C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6EC"/>
    <w:rsid w:val="00120A9F"/>
    <w:rsid w:val="00120AAC"/>
    <w:rsid w:val="00120E67"/>
    <w:rsid w:val="00120E9F"/>
    <w:rsid w:val="00121116"/>
    <w:rsid w:val="00121427"/>
    <w:rsid w:val="001216A4"/>
    <w:rsid w:val="001217CD"/>
    <w:rsid w:val="00121B28"/>
    <w:rsid w:val="00121B8F"/>
    <w:rsid w:val="00121CA1"/>
    <w:rsid w:val="00121EB6"/>
    <w:rsid w:val="0012209B"/>
    <w:rsid w:val="001225E0"/>
    <w:rsid w:val="00122B1A"/>
    <w:rsid w:val="00122DE1"/>
    <w:rsid w:val="00122E2F"/>
    <w:rsid w:val="00122F23"/>
    <w:rsid w:val="00123228"/>
    <w:rsid w:val="00123789"/>
    <w:rsid w:val="00123935"/>
    <w:rsid w:val="00123A1E"/>
    <w:rsid w:val="00123A2C"/>
    <w:rsid w:val="00123C99"/>
    <w:rsid w:val="00124368"/>
    <w:rsid w:val="0012444E"/>
    <w:rsid w:val="00124A32"/>
    <w:rsid w:val="00124AEF"/>
    <w:rsid w:val="00124B2F"/>
    <w:rsid w:val="0012523B"/>
    <w:rsid w:val="001254C6"/>
    <w:rsid w:val="00125696"/>
    <w:rsid w:val="001256A9"/>
    <w:rsid w:val="00125715"/>
    <w:rsid w:val="00125E1C"/>
    <w:rsid w:val="0012602A"/>
    <w:rsid w:val="001263DE"/>
    <w:rsid w:val="0012691E"/>
    <w:rsid w:val="00126A85"/>
    <w:rsid w:val="00126B46"/>
    <w:rsid w:val="00126E57"/>
    <w:rsid w:val="001275C6"/>
    <w:rsid w:val="001279CB"/>
    <w:rsid w:val="00127BD5"/>
    <w:rsid w:val="00127D96"/>
    <w:rsid w:val="001300B6"/>
    <w:rsid w:val="001300DE"/>
    <w:rsid w:val="001303A8"/>
    <w:rsid w:val="00130483"/>
    <w:rsid w:val="0013053D"/>
    <w:rsid w:val="001305AA"/>
    <w:rsid w:val="001308BD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2B5C"/>
    <w:rsid w:val="001330B6"/>
    <w:rsid w:val="00133286"/>
    <w:rsid w:val="00133337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E13"/>
    <w:rsid w:val="00135F0C"/>
    <w:rsid w:val="00136098"/>
    <w:rsid w:val="00136217"/>
    <w:rsid w:val="001366B4"/>
    <w:rsid w:val="0013693B"/>
    <w:rsid w:val="00136941"/>
    <w:rsid w:val="001378C0"/>
    <w:rsid w:val="001379FE"/>
    <w:rsid w:val="00137D2F"/>
    <w:rsid w:val="00140107"/>
    <w:rsid w:val="001402BF"/>
    <w:rsid w:val="00140A87"/>
    <w:rsid w:val="00140D40"/>
    <w:rsid w:val="00140F28"/>
    <w:rsid w:val="00140F4B"/>
    <w:rsid w:val="001414F5"/>
    <w:rsid w:val="00141990"/>
    <w:rsid w:val="00141A17"/>
    <w:rsid w:val="00141BAA"/>
    <w:rsid w:val="00141FBD"/>
    <w:rsid w:val="001428A7"/>
    <w:rsid w:val="00142A5B"/>
    <w:rsid w:val="00142C35"/>
    <w:rsid w:val="00142F02"/>
    <w:rsid w:val="001430A7"/>
    <w:rsid w:val="0014311F"/>
    <w:rsid w:val="0014350C"/>
    <w:rsid w:val="001437BD"/>
    <w:rsid w:val="0014390A"/>
    <w:rsid w:val="00143987"/>
    <w:rsid w:val="00143B8E"/>
    <w:rsid w:val="00143CDA"/>
    <w:rsid w:val="0014436F"/>
    <w:rsid w:val="00144D5B"/>
    <w:rsid w:val="001451A2"/>
    <w:rsid w:val="0014542C"/>
    <w:rsid w:val="00145601"/>
    <w:rsid w:val="0014579B"/>
    <w:rsid w:val="00145911"/>
    <w:rsid w:val="00145BA8"/>
    <w:rsid w:val="001461A3"/>
    <w:rsid w:val="001465DC"/>
    <w:rsid w:val="00146D9D"/>
    <w:rsid w:val="00146E84"/>
    <w:rsid w:val="00146FC4"/>
    <w:rsid w:val="0014714A"/>
    <w:rsid w:val="001472D4"/>
    <w:rsid w:val="001474A4"/>
    <w:rsid w:val="001477E9"/>
    <w:rsid w:val="0014796C"/>
    <w:rsid w:val="00150189"/>
    <w:rsid w:val="00150248"/>
    <w:rsid w:val="00150380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4BA"/>
    <w:rsid w:val="00153A06"/>
    <w:rsid w:val="00153F35"/>
    <w:rsid w:val="00154163"/>
    <w:rsid w:val="001541B1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5EBC"/>
    <w:rsid w:val="0015637C"/>
    <w:rsid w:val="0015722F"/>
    <w:rsid w:val="001572E9"/>
    <w:rsid w:val="0015767F"/>
    <w:rsid w:val="001577E9"/>
    <w:rsid w:val="00160059"/>
    <w:rsid w:val="00160A2C"/>
    <w:rsid w:val="00160A35"/>
    <w:rsid w:val="00160AF2"/>
    <w:rsid w:val="00160CAA"/>
    <w:rsid w:val="00160E6C"/>
    <w:rsid w:val="00161101"/>
    <w:rsid w:val="001613DD"/>
    <w:rsid w:val="00161467"/>
    <w:rsid w:val="00161659"/>
    <w:rsid w:val="00161791"/>
    <w:rsid w:val="001619DE"/>
    <w:rsid w:val="00161C81"/>
    <w:rsid w:val="00161DDA"/>
    <w:rsid w:val="00162094"/>
    <w:rsid w:val="001622BB"/>
    <w:rsid w:val="00162440"/>
    <w:rsid w:val="001624AC"/>
    <w:rsid w:val="001627C9"/>
    <w:rsid w:val="001627FC"/>
    <w:rsid w:val="0016294C"/>
    <w:rsid w:val="0016298D"/>
    <w:rsid w:val="00162B58"/>
    <w:rsid w:val="00162C42"/>
    <w:rsid w:val="00162DD0"/>
    <w:rsid w:val="00162DF3"/>
    <w:rsid w:val="00163377"/>
    <w:rsid w:val="00163464"/>
    <w:rsid w:val="00163D8D"/>
    <w:rsid w:val="00163F04"/>
    <w:rsid w:val="00164413"/>
    <w:rsid w:val="001645DC"/>
    <w:rsid w:val="001649C5"/>
    <w:rsid w:val="001649D7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700"/>
    <w:rsid w:val="001668C9"/>
    <w:rsid w:val="00166971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370"/>
    <w:rsid w:val="001704AF"/>
    <w:rsid w:val="0017118E"/>
    <w:rsid w:val="001715E5"/>
    <w:rsid w:val="001719CD"/>
    <w:rsid w:val="00171F74"/>
    <w:rsid w:val="0017209C"/>
    <w:rsid w:val="001727BC"/>
    <w:rsid w:val="001730A8"/>
    <w:rsid w:val="0017311F"/>
    <w:rsid w:val="00173167"/>
    <w:rsid w:val="0017317D"/>
    <w:rsid w:val="001731E5"/>
    <w:rsid w:val="001735A8"/>
    <w:rsid w:val="00173641"/>
    <w:rsid w:val="001738CC"/>
    <w:rsid w:val="00173994"/>
    <w:rsid w:val="00173C08"/>
    <w:rsid w:val="00173D5A"/>
    <w:rsid w:val="00173E01"/>
    <w:rsid w:val="00173FA7"/>
    <w:rsid w:val="0017421C"/>
    <w:rsid w:val="00174626"/>
    <w:rsid w:val="0017535F"/>
    <w:rsid w:val="0017539E"/>
    <w:rsid w:val="00175610"/>
    <w:rsid w:val="00175892"/>
    <w:rsid w:val="00175DF2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11F"/>
    <w:rsid w:val="001824FA"/>
    <w:rsid w:val="001825DF"/>
    <w:rsid w:val="001826BF"/>
    <w:rsid w:val="00182BBC"/>
    <w:rsid w:val="001830BA"/>
    <w:rsid w:val="001831A2"/>
    <w:rsid w:val="00183221"/>
    <w:rsid w:val="00183590"/>
    <w:rsid w:val="0018364D"/>
    <w:rsid w:val="00183744"/>
    <w:rsid w:val="00183B14"/>
    <w:rsid w:val="001841C9"/>
    <w:rsid w:val="0018456B"/>
    <w:rsid w:val="001849FF"/>
    <w:rsid w:val="00184C3F"/>
    <w:rsid w:val="00185636"/>
    <w:rsid w:val="001856B9"/>
    <w:rsid w:val="00185E75"/>
    <w:rsid w:val="00186B07"/>
    <w:rsid w:val="00186C3B"/>
    <w:rsid w:val="00186C55"/>
    <w:rsid w:val="00186ED0"/>
    <w:rsid w:val="001873FC"/>
    <w:rsid w:val="0018781D"/>
    <w:rsid w:val="00187954"/>
    <w:rsid w:val="00187982"/>
    <w:rsid w:val="001902E7"/>
    <w:rsid w:val="001905AF"/>
    <w:rsid w:val="0019095D"/>
    <w:rsid w:val="00190AEE"/>
    <w:rsid w:val="00190CEC"/>
    <w:rsid w:val="00190F28"/>
    <w:rsid w:val="00191320"/>
    <w:rsid w:val="001913D3"/>
    <w:rsid w:val="001916A2"/>
    <w:rsid w:val="00191905"/>
    <w:rsid w:val="00191CB2"/>
    <w:rsid w:val="00191E06"/>
    <w:rsid w:val="001920F0"/>
    <w:rsid w:val="00192527"/>
    <w:rsid w:val="0019261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36"/>
    <w:rsid w:val="001956BC"/>
    <w:rsid w:val="00195857"/>
    <w:rsid w:val="00195876"/>
    <w:rsid w:val="001958E5"/>
    <w:rsid w:val="00195BC3"/>
    <w:rsid w:val="00195C2B"/>
    <w:rsid w:val="00195D17"/>
    <w:rsid w:val="001962EA"/>
    <w:rsid w:val="0019630C"/>
    <w:rsid w:val="001965A7"/>
    <w:rsid w:val="00196831"/>
    <w:rsid w:val="001968C9"/>
    <w:rsid w:val="00196974"/>
    <w:rsid w:val="001969FD"/>
    <w:rsid w:val="00197151"/>
    <w:rsid w:val="00197272"/>
    <w:rsid w:val="001974C8"/>
    <w:rsid w:val="00197514"/>
    <w:rsid w:val="0019762F"/>
    <w:rsid w:val="00197A17"/>
    <w:rsid w:val="00197B5D"/>
    <w:rsid w:val="00197D2B"/>
    <w:rsid w:val="00197D51"/>
    <w:rsid w:val="001A05BD"/>
    <w:rsid w:val="001A0A9F"/>
    <w:rsid w:val="001A0D4C"/>
    <w:rsid w:val="001A110F"/>
    <w:rsid w:val="001A145F"/>
    <w:rsid w:val="001A14FB"/>
    <w:rsid w:val="001A163E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C77"/>
    <w:rsid w:val="001A2E21"/>
    <w:rsid w:val="001A33A6"/>
    <w:rsid w:val="001A3829"/>
    <w:rsid w:val="001A3CED"/>
    <w:rsid w:val="001A3F0F"/>
    <w:rsid w:val="001A40C2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CEF"/>
    <w:rsid w:val="001A5FFD"/>
    <w:rsid w:val="001A6020"/>
    <w:rsid w:val="001A62E6"/>
    <w:rsid w:val="001A6B16"/>
    <w:rsid w:val="001A6F28"/>
    <w:rsid w:val="001A71C3"/>
    <w:rsid w:val="001A7273"/>
    <w:rsid w:val="001A741F"/>
    <w:rsid w:val="001A768A"/>
    <w:rsid w:val="001A799B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4A1"/>
    <w:rsid w:val="001B35FE"/>
    <w:rsid w:val="001B3612"/>
    <w:rsid w:val="001B3746"/>
    <w:rsid w:val="001B3948"/>
    <w:rsid w:val="001B3DA7"/>
    <w:rsid w:val="001B41C9"/>
    <w:rsid w:val="001B4279"/>
    <w:rsid w:val="001B44DC"/>
    <w:rsid w:val="001B44E9"/>
    <w:rsid w:val="001B4529"/>
    <w:rsid w:val="001B458A"/>
    <w:rsid w:val="001B4B11"/>
    <w:rsid w:val="001B4C47"/>
    <w:rsid w:val="001B4DA9"/>
    <w:rsid w:val="001B4F07"/>
    <w:rsid w:val="001B505C"/>
    <w:rsid w:val="001B532D"/>
    <w:rsid w:val="001B5ADD"/>
    <w:rsid w:val="001B5E83"/>
    <w:rsid w:val="001B6314"/>
    <w:rsid w:val="001B64F3"/>
    <w:rsid w:val="001B6B19"/>
    <w:rsid w:val="001B6DD8"/>
    <w:rsid w:val="001B71F7"/>
    <w:rsid w:val="001B7360"/>
    <w:rsid w:val="001B737B"/>
    <w:rsid w:val="001B7556"/>
    <w:rsid w:val="001B76CF"/>
    <w:rsid w:val="001B7BC0"/>
    <w:rsid w:val="001B7CAB"/>
    <w:rsid w:val="001C0111"/>
    <w:rsid w:val="001C02C0"/>
    <w:rsid w:val="001C044E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151"/>
    <w:rsid w:val="001C22CB"/>
    <w:rsid w:val="001C2962"/>
    <w:rsid w:val="001C2A06"/>
    <w:rsid w:val="001C3207"/>
    <w:rsid w:val="001C3259"/>
    <w:rsid w:val="001C340C"/>
    <w:rsid w:val="001C344D"/>
    <w:rsid w:val="001C375D"/>
    <w:rsid w:val="001C3A10"/>
    <w:rsid w:val="001C3EAF"/>
    <w:rsid w:val="001C424C"/>
    <w:rsid w:val="001C43CE"/>
    <w:rsid w:val="001C4600"/>
    <w:rsid w:val="001C4918"/>
    <w:rsid w:val="001C4932"/>
    <w:rsid w:val="001C5269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585"/>
    <w:rsid w:val="001C784A"/>
    <w:rsid w:val="001C7B5F"/>
    <w:rsid w:val="001C7BD0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2EAF"/>
    <w:rsid w:val="001D3012"/>
    <w:rsid w:val="001D32DC"/>
    <w:rsid w:val="001D33BE"/>
    <w:rsid w:val="001D3418"/>
    <w:rsid w:val="001D362E"/>
    <w:rsid w:val="001D36F5"/>
    <w:rsid w:val="001D3CD5"/>
    <w:rsid w:val="001D45FB"/>
    <w:rsid w:val="001D46E8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D9B"/>
    <w:rsid w:val="001D5EB4"/>
    <w:rsid w:val="001D5F70"/>
    <w:rsid w:val="001D6150"/>
    <w:rsid w:val="001D61F7"/>
    <w:rsid w:val="001D6335"/>
    <w:rsid w:val="001D65E2"/>
    <w:rsid w:val="001D693E"/>
    <w:rsid w:val="001D790D"/>
    <w:rsid w:val="001D7943"/>
    <w:rsid w:val="001E0473"/>
    <w:rsid w:val="001E066E"/>
    <w:rsid w:val="001E0B57"/>
    <w:rsid w:val="001E0C02"/>
    <w:rsid w:val="001E0DEC"/>
    <w:rsid w:val="001E0E8E"/>
    <w:rsid w:val="001E14A6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4130"/>
    <w:rsid w:val="001E443B"/>
    <w:rsid w:val="001E4B97"/>
    <w:rsid w:val="001E4CFD"/>
    <w:rsid w:val="001E4DA8"/>
    <w:rsid w:val="001E4F61"/>
    <w:rsid w:val="001E53F9"/>
    <w:rsid w:val="001E5572"/>
    <w:rsid w:val="001E578C"/>
    <w:rsid w:val="001E5AA6"/>
    <w:rsid w:val="001E5B36"/>
    <w:rsid w:val="001E5DBB"/>
    <w:rsid w:val="001E5EB4"/>
    <w:rsid w:val="001E61ED"/>
    <w:rsid w:val="001E64A5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873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530"/>
    <w:rsid w:val="001F36EC"/>
    <w:rsid w:val="001F3CB3"/>
    <w:rsid w:val="001F3F81"/>
    <w:rsid w:val="001F40D7"/>
    <w:rsid w:val="001F4106"/>
    <w:rsid w:val="001F4130"/>
    <w:rsid w:val="001F41DF"/>
    <w:rsid w:val="001F4380"/>
    <w:rsid w:val="001F4461"/>
    <w:rsid w:val="001F46A2"/>
    <w:rsid w:val="001F4D82"/>
    <w:rsid w:val="001F5057"/>
    <w:rsid w:val="001F517B"/>
    <w:rsid w:val="001F58EB"/>
    <w:rsid w:val="001F5A5E"/>
    <w:rsid w:val="001F66C7"/>
    <w:rsid w:val="001F6A6A"/>
    <w:rsid w:val="001F7017"/>
    <w:rsid w:val="001F70DF"/>
    <w:rsid w:val="001F720B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3C9"/>
    <w:rsid w:val="00200B80"/>
    <w:rsid w:val="00200EB6"/>
    <w:rsid w:val="002014AA"/>
    <w:rsid w:val="00201545"/>
    <w:rsid w:val="002015F1"/>
    <w:rsid w:val="00201AF9"/>
    <w:rsid w:val="00202067"/>
    <w:rsid w:val="002024EE"/>
    <w:rsid w:val="002027B5"/>
    <w:rsid w:val="00202A50"/>
    <w:rsid w:val="00202EA2"/>
    <w:rsid w:val="00202FDF"/>
    <w:rsid w:val="00203AA8"/>
    <w:rsid w:val="00203B32"/>
    <w:rsid w:val="00203CC7"/>
    <w:rsid w:val="0020436B"/>
    <w:rsid w:val="002043CA"/>
    <w:rsid w:val="0020492C"/>
    <w:rsid w:val="00204AB6"/>
    <w:rsid w:val="00204C57"/>
    <w:rsid w:val="00204F6D"/>
    <w:rsid w:val="00205060"/>
    <w:rsid w:val="00205669"/>
    <w:rsid w:val="00205E0F"/>
    <w:rsid w:val="002060C9"/>
    <w:rsid w:val="00206511"/>
    <w:rsid w:val="00206551"/>
    <w:rsid w:val="002067CD"/>
    <w:rsid w:val="002068A7"/>
    <w:rsid w:val="00206B0D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1EE"/>
    <w:rsid w:val="002125C1"/>
    <w:rsid w:val="00213170"/>
    <w:rsid w:val="00213323"/>
    <w:rsid w:val="0021354B"/>
    <w:rsid w:val="00213C2D"/>
    <w:rsid w:val="00213E5E"/>
    <w:rsid w:val="00213F7A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9EA"/>
    <w:rsid w:val="00216B70"/>
    <w:rsid w:val="00216CB1"/>
    <w:rsid w:val="00217093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A5E"/>
    <w:rsid w:val="00220C80"/>
    <w:rsid w:val="002212C7"/>
    <w:rsid w:val="002212CC"/>
    <w:rsid w:val="00221431"/>
    <w:rsid w:val="00221A01"/>
    <w:rsid w:val="00221B1D"/>
    <w:rsid w:val="002220E0"/>
    <w:rsid w:val="00222618"/>
    <w:rsid w:val="00222625"/>
    <w:rsid w:val="002226C8"/>
    <w:rsid w:val="002227ED"/>
    <w:rsid w:val="00222877"/>
    <w:rsid w:val="00222A01"/>
    <w:rsid w:val="00222BDA"/>
    <w:rsid w:val="00222C1B"/>
    <w:rsid w:val="00222F05"/>
    <w:rsid w:val="00222FDA"/>
    <w:rsid w:val="00223020"/>
    <w:rsid w:val="00223AB3"/>
    <w:rsid w:val="00223ADD"/>
    <w:rsid w:val="00224141"/>
    <w:rsid w:val="0022427C"/>
    <w:rsid w:val="0022463E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FAB"/>
    <w:rsid w:val="002300C8"/>
    <w:rsid w:val="00230137"/>
    <w:rsid w:val="00230A04"/>
    <w:rsid w:val="00230CDB"/>
    <w:rsid w:val="002315F1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16C"/>
    <w:rsid w:val="00233259"/>
    <w:rsid w:val="002333AC"/>
    <w:rsid w:val="0023342D"/>
    <w:rsid w:val="0023355B"/>
    <w:rsid w:val="0023375D"/>
    <w:rsid w:val="002337A5"/>
    <w:rsid w:val="0023389E"/>
    <w:rsid w:val="00233CE2"/>
    <w:rsid w:val="00233F08"/>
    <w:rsid w:val="0023425C"/>
    <w:rsid w:val="0023431C"/>
    <w:rsid w:val="002343DF"/>
    <w:rsid w:val="002344EE"/>
    <w:rsid w:val="00234D12"/>
    <w:rsid w:val="00234EAF"/>
    <w:rsid w:val="00234FBA"/>
    <w:rsid w:val="0023518A"/>
    <w:rsid w:val="00235543"/>
    <w:rsid w:val="002355BB"/>
    <w:rsid w:val="00235D78"/>
    <w:rsid w:val="0023632C"/>
    <w:rsid w:val="00236874"/>
    <w:rsid w:val="00236B36"/>
    <w:rsid w:val="00236C4E"/>
    <w:rsid w:val="00236CBD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CC1"/>
    <w:rsid w:val="00240D7A"/>
    <w:rsid w:val="00240DB1"/>
    <w:rsid w:val="00240ECE"/>
    <w:rsid w:val="00240EF5"/>
    <w:rsid w:val="0024109E"/>
    <w:rsid w:val="00241763"/>
    <w:rsid w:val="002417D7"/>
    <w:rsid w:val="00241993"/>
    <w:rsid w:val="00241BC8"/>
    <w:rsid w:val="00241F34"/>
    <w:rsid w:val="0024206F"/>
    <w:rsid w:val="00242446"/>
    <w:rsid w:val="002426C6"/>
    <w:rsid w:val="00242DBA"/>
    <w:rsid w:val="002433AD"/>
    <w:rsid w:val="002436BE"/>
    <w:rsid w:val="00243AD1"/>
    <w:rsid w:val="00243B72"/>
    <w:rsid w:val="00244252"/>
    <w:rsid w:val="002443E1"/>
    <w:rsid w:val="002445C2"/>
    <w:rsid w:val="00244992"/>
    <w:rsid w:val="00244AF5"/>
    <w:rsid w:val="00244CEB"/>
    <w:rsid w:val="00244EF2"/>
    <w:rsid w:val="00244F60"/>
    <w:rsid w:val="00245070"/>
    <w:rsid w:val="0024529A"/>
    <w:rsid w:val="00245499"/>
    <w:rsid w:val="0024564B"/>
    <w:rsid w:val="002459FA"/>
    <w:rsid w:val="00245A8E"/>
    <w:rsid w:val="00245D2E"/>
    <w:rsid w:val="00245FDF"/>
    <w:rsid w:val="00247232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691"/>
    <w:rsid w:val="0025170E"/>
    <w:rsid w:val="002517D4"/>
    <w:rsid w:val="00251C32"/>
    <w:rsid w:val="00251CC2"/>
    <w:rsid w:val="00251CCA"/>
    <w:rsid w:val="00251FCD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9A"/>
    <w:rsid w:val="00253D54"/>
    <w:rsid w:val="0025402C"/>
    <w:rsid w:val="002540BE"/>
    <w:rsid w:val="00254129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6EAE"/>
    <w:rsid w:val="0025795C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3F60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E5A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5C6"/>
    <w:rsid w:val="00271766"/>
    <w:rsid w:val="0027198A"/>
    <w:rsid w:val="00271A39"/>
    <w:rsid w:val="00271AB5"/>
    <w:rsid w:val="00271EB6"/>
    <w:rsid w:val="00272192"/>
    <w:rsid w:val="002725B5"/>
    <w:rsid w:val="00272692"/>
    <w:rsid w:val="002727F6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4FD"/>
    <w:rsid w:val="002745CD"/>
    <w:rsid w:val="00274853"/>
    <w:rsid w:val="00274C16"/>
    <w:rsid w:val="00275277"/>
    <w:rsid w:val="00276133"/>
    <w:rsid w:val="002762E6"/>
    <w:rsid w:val="002768F5"/>
    <w:rsid w:val="00276AFF"/>
    <w:rsid w:val="00276BAD"/>
    <w:rsid w:val="00276D70"/>
    <w:rsid w:val="00276FEF"/>
    <w:rsid w:val="0027725A"/>
    <w:rsid w:val="00277266"/>
    <w:rsid w:val="002773E5"/>
    <w:rsid w:val="00277B52"/>
    <w:rsid w:val="00277C6A"/>
    <w:rsid w:val="00277D90"/>
    <w:rsid w:val="00277D9A"/>
    <w:rsid w:val="0028018D"/>
    <w:rsid w:val="0028023F"/>
    <w:rsid w:val="0028033B"/>
    <w:rsid w:val="00280847"/>
    <w:rsid w:val="00280B96"/>
    <w:rsid w:val="00280C4D"/>
    <w:rsid w:val="00280D38"/>
    <w:rsid w:val="0028124C"/>
    <w:rsid w:val="002817BF"/>
    <w:rsid w:val="002818F9"/>
    <w:rsid w:val="00281DDA"/>
    <w:rsid w:val="00281FC1"/>
    <w:rsid w:val="00282186"/>
    <w:rsid w:val="002823FB"/>
    <w:rsid w:val="002825BA"/>
    <w:rsid w:val="002825D0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203"/>
    <w:rsid w:val="00284710"/>
    <w:rsid w:val="00284A32"/>
    <w:rsid w:val="00285030"/>
    <w:rsid w:val="0028503B"/>
    <w:rsid w:val="00285100"/>
    <w:rsid w:val="0028517A"/>
    <w:rsid w:val="0028523F"/>
    <w:rsid w:val="002854A0"/>
    <w:rsid w:val="002856A6"/>
    <w:rsid w:val="0028570F"/>
    <w:rsid w:val="002859E4"/>
    <w:rsid w:val="00285E19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3F5"/>
    <w:rsid w:val="00293AD8"/>
    <w:rsid w:val="00293F54"/>
    <w:rsid w:val="00293FCD"/>
    <w:rsid w:val="002942AC"/>
    <w:rsid w:val="00294384"/>
    <w:rsid w:val="00294874"/>
    <w:rsid w:val="002948E2"/>
    <w:rsid w:val="00295260"/>
    <w:rsid w:val="002953A9"/>
    <w:rsid w:val="00295B74"/>
    <w:rsid w:val="00295BA9"/>
    <w:rsid w:val="00295CD7"/>
    <w:rsid w:val="00295E32"/>
    <w:rsid w:val="002962A0"/>
    <w:rsid w:val="0029663A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C1"/>
    <w:rsid w:val="002A07C5"/>
    <w:rsid w:val="002A0B6F"/>
    <w:rsid w:val="002A0D04"/>
    <w:rsid w:val="002A17B7"/>
    <w:rsid w:val="002A1851"/>
    <w:rsid w:val="002A1864"/>
    <w:rsid w:val="002A1906"/>
    <w:rsid w:val="002A1C6C"/>
    <w:rsid w:val="002A1DF4"/>
    <w:rsid w:val="002A1EE5"/>
    <w:rsid w:val="002A242D"/>
    <w:rsid w:val="002A251C"/>
    <w:rsid w:val="002A257D"/>
    <w:rsid w:val="002A27E6"/>
    <w:rsid w:val="002A2D37"/>
    <w:rsid w:val="002A2FCA"/>
    <w:rsid w:val="002A33F5"/>
    <w:rsid w:val="002A3909"/>
    <w:rsid w:val="002A3AF5"/>
    <w:rsid w:val="002A3FC2"/>
    <w:rsid w:val="002A41F1"/>
    <w:rsid w:val="002A45E0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EC6"/>
    <w:rsid w:val="002A5F7C"/>
    <w:rsid w:val="002A60D7"/>
    <w:rsid w:val="002A6276"/>
    <w:rsid w:val="002A6F84"/>
    <w:rsid w:val="002A6FE1"/>
    <w:rsid w:val="002A774A"/>
    <w:rsid w:val="002B00C1"/>
    <w:rsid w:val="002B037A"/>
    <w:rsid w:val="002B04E4"/>
    <w:rsid w:val="002B067E"/>
    <w:rsid w:val="002B089E"/>
    <w:rsid w:val="002B0932"/>
    <w:rsid w:val="002B0CCA"/>
    <w:rsid w:val="002B1325"/>
    <w:rsid w:val="002B16E1"/>
    <w:rsid w:val="002B1A8F"/>
    <w:rsid w:val="002B1BA6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226"/>
    <w:rsid w:val="002B479C"/>
    <w:rsid w:val="002B49AF"/>
    <w:rsid w:val="002B4CBF"/>
    <w:rsid w:val="002B51DB"/>
    <w:rsid w:val="002B53AB"/>
    <w:rsid w:val="002B59FB"/>
    <w:rsid w:val="002B5A02"/>
    <w:rsid w:val="002B5B22"/>
    <w:rsid w:val="002B5D20"/>
    <w:rsid w:val="002B608E"/>
    <w:rsid w:val="002B6295"/>
    <w:rsid w:val="002B6A9F"/>
    <w:rsid w:val="002B6AF6"/>
    <w:rsid w:val="002B6FC4"/>
    <w:rsid w:val="002B71F3"/>
    <w:rsid w:val="002B71F9"/>
    <w:rsid w:val="002B7293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AAE"/>
    <w:rsid w:val="002C3C92"/>
    <w:rsid w:val="002C3DA3"/>
    <w:rsid w:val="002C4216"/>
    <w:rsid w:val="002C43CE"/>
    <w:rsid w:val="002C443E"/>
    <w:rsid w:val="002C4716"/>
    <w:rsid w:val="002C47BA"/>
    <w:rsid w:val="002C4A4A"/>
    <w:rsid w:val="002C4ACD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F2"/>
    <w:rsid w:val="002C6422"/>
    <w:rsid w:val="002C644F"/>
    <w:rsid w:val="002C6DE0"/>
    <w:rsid w:val="002C6FF9"/>
    <w:rsid w:val="002C709F"/>
    <w:rsid w:val="002C7661"/>
    <w:rsid w:val="002C7738"/>
    <w:rsid w:val="002C7B24"/>
    <w:rsid w:val="002C7D96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5BF"/>
    <w:rsid w:val="002D367C"/>
    <w:rsid w:val="002D3D85"/>
    <w:rsid w:val="002D40F0"/>
    <w:rsid w:val="002D452F"/>
    <w:rsid w:val="002D4AB8"/>
    <w:rsid w:val="002D4DFD"/>
    <w:rsid w:val="002D4F9F"/>
    <w:rsid w:val="002D5075"/>
    <w:rsid w:val="002D52D0"/>
    <w:rsid w:val="002D551C"/>
    <w:rsid w:val="002D55B3"/>
    <w:rsid w:val="002D55B6"/>
    <w:rsid w:val="002D560A"/>
    <w:rsid w:val="002D618E"/>
    <w:rsid w:val="002D6365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111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A0"/>
    <w:rsid w:val="002E3AC3"/>
    <w:rsid w:val="002E3B04"/>
    <w:rsid w:val="002E3B46"/>
    <w:rsid w:val="002E461C"/>
    <w:rsid w:val="002E479E"/>
    <w:rsid w:val="002E489B"/>
    <w:rsid w:val="002E4B37"/>
    <w:rsid w:val="002E4B57"/>
    <w:rsid w:val="002E5195"/>
    <w:rsid w:val="002E519B"/>
    <w:rsid w:val="002E5E79"/>
    <w:rsid w:val="002E5E85"/>
    <w:rsid w:val="002E62D0"/>
    <w:rsid w:val="002E63A6"/>
    <w:rsid w:val="002E650C"/>
    <w:rsid w:val="002E6759"/>
    <w:rsid w:val="002E68AF"/>
    <w:rsid w:val="002E69CC"/>
    <w:rsid w:val="002E6A8A"/>
    <w:rsid w:val="002E6D1D"/>
    <w:rsid w:val="002E71E0"/>
    <w:rsid w:val="002E72B5"/>
    <w:rsid w:val="002E7314"/>
    <w:rsid w:val="002E73B8"/>
    <w:rsid w:val="002E7AD7"/>
    <w:rsid w:val="002E7F8C"/>
    <w:rsid w:val="002F00F9"/>
    <w:rsid w:val="002F01E6"/>
    <w:rsid w:val="002F0382"/>
    <w:rsid w:val="002F050C"/>
    <w:rsid w:val="002F0BD7"/>
    <w:rsid w:val="002F0F04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AE4"/>
    <w:rsid w:val="002F2B2B"/>
    <w:rsid w:val="002F2F1A"/>
    <w:rsid w:val="002F33B3"/>
    <w:rsid w:val="002F3508"/>
    <w:rsid w:val="002F3603"/>
    <w:rsid w:val="002F37B3"/>
    <w:rsid w:val="002F38E7"/>
    <w:rsid w:val="002F3B04"/>
    <w:rsid w:val="002F3BCA"/>
    <w:rsid w:val="002F418B"/>
    <w:rsid w:val="002F41C7"/>
    <w:rsid w:val="002F42CE"/>
    <w:rsid w:val="002F467B"/>
    <w:rsid w:val="002F47D9"/>
    <w:rsid w:val="002F48B4"/>
    <w:rsid w:val="002F548D"/>
    <w:rsid w:val="002F56FA"/>
    <w:rsid w:val="002F6210"/>
    <w:rsid w:val="002F64A6"/>
    <w:rsid w:val="002F66DE"/>
    <w:rsid w:val="002F69C7"/>
    <w:rsid w:val="002F6A29"/>
    <w:rsid w:val="002F6AB5"/>
    <w:rsid w:val="002F6E28"/>
    <w:rsid w:val="002F6FB7"/>
    <w:rsid w:val="002F7024"/>
    <w:rsid w:val="002F7117"/>
    <w:rsid w:val="002F7287"/>
    <w:rsid w:val="002F7736"/>
    <w:rsid w:val="002F7B6D"/>
    <w:rsid w:val="002F7CF5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B34"/>
    <w:rsid w:val="00301F76"/>
    <w:rsid w:val="003027D0"/>
    <w:rsid w:val="00302F1C"/>
    <w:rsid w:val="00302FBF"/>
    <w:rsid w:val="003030FB"/>
    <w:rsid w:val="00303383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07DA4"/>
    <w:rsid w:val="00310987"/>
    <w:rsid w:val="00311501"/>
    <w:rsid w:val="00311907"/>
    <w:rsid w:val="00311ACD"/>
    <w:rsid w:val="00311CE3"/>
    <w:rsid w:val="00311D92"/>
    <w:rsid w:val="00311EB0"/>
    <w:rsid w:val="003121A1"/>
    <w:rsid w:val="00312240"/>
    <w:rsid w:val="003123A6"/>
    <w:rsid w:val="0031280F"/>
    <w:rsid w:val="003129A7"/>
    <w:rsid w:val="00312A46"/>
    <w:rsid w:val="00312DDD"/>
    <w:rsid w:val="00312EA6"/>
    <w:rsid w:val="00312FB1"/>
    <w:rsid w:val="00312FD4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47F"/>
    <w:rsid w:val="003167E7"/>
    <w:rsid w:val="0031681C"/>
    <w:rsid w:val="0031696E"/>
    <w:rsid w:val="00316B4C"/>
    <w:rsid w:val="00316FE1"/>
    <w:rsid w:val="00317004"/>
    <w:rsid w:val="003170FD"/>
    <w:rsid w:val="00317205"/>
    <w:rsid w:val="003173BE"/>
    <w:rsid w:val="00317511"/>
    <w:rsid w:val="003176D9"/>
    <w:rsid w:val="0031771F"/>
    <w:rsid w:val="0032011C"/>
    <w:rsid w:val="00320291"/>
    <w:rsid w:val="00320372"/>
    <w:rsid w:val="0032052A"/>
    <w:rsid w:val="00320708"/>
    <w:rsid w:val="0032071B"/>
    <w:rsid w:val="003207A1"/>
    <w:rsid w:val="003207AA"/>
    <w:rsid w:val="0032085F"/>
    <w:rsid w:val="0032095B"/>
    <w:rsid w:val="00320A99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9BD"/>
    <w:rsid w:val="00322A4F"/>
    <w:rsid w:val="00322FE1"/>
    <w:rsid w:val="00323133"/>
    <w:rsid w:val="00323895"/>
    <w:rsid w:val="0032389B"/>
    <w:rsid w:val="003239A1"/>
    <w:rsid w:val="00323B11"/>
    <w:rsid w:val="00323BEF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69C7"/>
    <w:rsid w:val="00326F89"/>
    <w:rsid w:val="0032734C"/>
    <w:rsid w:val="0032748C"/>
    <w:rsid w:val="00327789"/>
    <w:rsid w:val="0032781F"/>
    <w:rsid w:val="00327C3C"/>
    <w:rsid w:val="00327F7C"/>
    <w:rsid w:val="0033010F"/>
    <w:rsid w:val="003306C3"/>
    <w:rsid w:val="00330B38"/>
    <w:rsid w:val="00330E39"/>
    <w:rsid w:val="00330F60"/>
    <w:rsid w:val="00330F81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D7D"/>
    <w:rsid w:val="00332DDE"/>
    <w:rsid w:val="003332C8"/>
    <w:rsid w:val="003336E5"/>
    <w:rsid w:val="00333AA7"/>
    <w:rsid w:val="00333B17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2E8"/>
    <w:rsid w:val="003365B5"/>
    <w:rsid w:val="0033698F"/>
    <w:rsid w:val="00336BCD"/>
    <w:rsid w:val="0033723E"/>
    <w:rsid w:val="0033738C"/>
    <w:rsid w:val="00337399"/>
    <w:rsid w:val="003373BF"/>
    <w:rsid w:val="003373C4"/>
    <w:rsid w:val="0033776E"/>
    <w:rsid w:val="003378AA"/>
    <w:rsid w:val="0033793F"/>
    <w:rsid w:val="003379D4"/>
    <w:rsid w:val="00337B71"/>
    <w:rsid w:val="00337CB3"/>
    <w:rsid w:val="00337D52"/>
    <w:rsid w:val="00340053"/>
    <w:rsid w:val="003405B3"/>
    <w:rsid w:val="003405C2"/>
    <w:rsid w:val="0034069F"/>
    <w:rsid w:val="00340994"/>
    <w:rsid w:val="00340AAC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380"/>
    <w:rsid w:val="0034350F"/>
    <w:rsid w:val="0034355A"/>
    <w:rsid w:val="003435A0"/>
    <w:rsid w:val="003435F5"/>
    <w:rsid w:val="00343807"/>
    <w:rsid w:val="00343A75"/>
    <w:rsid w:val="003442FD"/>
    <w:rsid w:val="0034446D"/>
    <w:rsid w:val="003446B3"/>
    <w:rsid w:val="003446B8"/>
    <w:rsid w:val="003446F0"/>
    <w:rsid w:val="00344A99"/>
    <w:rsid w:val="00344DBD"/>
    <w:rsid w:val="00344E03"/>
    <w:rsid w:val="00344E60"/>
    <w:rsid w:val="0034506E"/>
    <w:rsid w:val="003453B0"/>
    <w:rsid w:val="00345417"/>
    <w:rsid w:val="003454EF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39"/>
    <w:rsid w:val="0034675F"/>
    <w:rsid w:val="0034689B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13A"/>
    <w:rsid w:val="0035036D"/>
    <w:rsid w:val="00350389"/>
    <w:rsid w:val="003503C7"/>
    <w:rsid w:val="003504DA"/>
    <w:rsid w:val="00350667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442"/>
    <w:rsid w:val="00353B6D"/>
    <w:rsid w:val="0035437C"/>
    <w:rsid w:val="0035438F"/>
    <w:rsid w:val="0035440C"/>
    <w:rsid w:val="00354EE5"/>
    <w:rsid w:val="0035513E"/>
    <w:rsid w:val="00355591"/>
    <w:rsid w:val="0035574C"/>
    <w:rsid w:val="0035578D"/>
    <w:rsid w:val="003558F8"/>
    <w:rsid w:val="00355993"/>
    <w:rsid w:val="00355AA0"/>
    <w:rsid w:val="00355CCF"/>
    <w:rsid w:val="00355DA8"/>
    <w:rsid w:val="00355E4F"/>
    <w:rsid w:val="003570BA"/>
    <w:rsid w:val="003571A5"/>
    <w:rsid w:val="0035757A"/>
    <w:rsid w:val="003575C0"/>
    <w:rsid w:val="00360182"/>
    <w:rsid w:val="00360184"/>
    <w:rsid w:val="003601DC"/>
    <w:rsid w:val="00360329"/>
    <w:rsid w:val="00360359"/>
    <w:rsid w:val="0036046E"/>
    <w:rsid w:val="003609DA"/>
    <w:rsid w:val="00360FC4"/>
    <w:rsid w:val="00361746"/>
    <w:rsid w:val="0036183E"/>
    <w:rsid w:val="0036199E"/>
    <w:rsid w:val="00361F6C"/>
    <w:rsid w:val="0036200B"/>
    <w:rsid w:val="00362173"/>
    <w:rsid w:val="00362796"/>
    <w:rsid w:val="003627EE"/>
    <w:rsid w:val="00362826"/>
    <w:rsid w:val="003628DD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72D"/>
    <w:rsid w:val="00364A00"/>
    <w:rsid w:val="00364BEC"/>
    <w:rsid w:val="00365001"/>
    <w:rsid w:val="003652DF"/>
    <w:rsid w:val="003660F6"/>
    <w:rsid w:val="003664D7"/>
    <w:rsid w:val="003664E0"/>
    <w:rsid w:val="003664F2"/>
    <w:rsid w:val="00366513"/>
    <w:rsid w:val="0036668F"/>
    <w:rsid w:val="00366865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5EA"/>
    <w:rsid w:val="00370631"/>
    <w:rsid w:val="0037068B"/>
    <w:rsid w:val="00370BF7"/>
    <w:rsid w:val="00370CB6"/>
    <w:rsid w:val="00371456"/>
    <w:rsid w:val="003714EC"/>
    <w:rsid w:val="0037155F"/>
    <w:rsid w:val="00371B2D"/>
    <w:rsid w:val="00371B66"/>
    <w:rsid w:val="00371DBC"/>
    <w:rsid w:val="00371FFB"/>
    <w:rsid w:val="003721DE"/>
    <w:rsid w:val="0037286F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501"/>
    <w:rsid w:val="0038068C"/>
    <w:rsid w:val="0038078D"/>
    <w:rsid w:val="00380B70"/>
    <w:rsid w:val="00380D5E"/>
    <w:rsid w:val="00380F62"/>
    <w:rsid w:val="00381187"/>
    <w:rsid w:val="00381259"/>
    <w:rsid w:val="003813A5"/>
    <w:rsid w:val="00381587"/>
    <w:rsid w:val="00381594"/>
    <w:rsid w:val="00381623"/>
    <w:rsid w:val="00381706"/>
    <w:rsid w:val="003819C6"/>
    <w:rsid w:val="00381E29"/>
    <w:rsid w:val="00382324"/>
    <w:rsid w:val="00382934"/>
    <w:rsid w:val="003829E2"/>
    <w:rsid w:val="00382FE0"/>
    <w:rsid w:val="00382FF0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3C0"/>
    <w:rsid w:val="003864F8"/>
    <w:rsid w:val="003867E2"/>
    <w:rsid w:val="003868A8"/>
    <w:rsid w:val="00386F68"/>
    <w:rsid w:val="0038700C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D49"/>
    <w:rsid w:val="00392EBA"/>
    <w:rsid w:val="00393611"/>
    <w:rsid w:val="00393749"/>
    <w:rsid w:val="00393784"/>
    <w:rsid w:val="003937BA"/>
    <w:rsid w:val="00393866"/>
    <w:rsid w:val="00393B4B"/>
    <w:rsid w:val="00393D44"/>
    <w:rsid w:val="00393E83"/>
    <w:rsid w:val="00393FA0"/>
    <w:rsid w:val="00394061"/>
    <w:rsid w:val="00394370"/>
    <w:rsid w:val="0039472F"/>
    <w:rsid w:val="0039478A"/>
    <w:rsid w:val="00394D9C"/>
    <w:rsid w:val="00394E9A"/>
    <w:rsid w:val="00394EFC"/>
    <w:rsid w:val="00394F10"/>
    <w:rsid w:val="00395005"/>
    <w:rsid w:val="00395354"/>
    <w:rsid w:val="003953A3"/>
    <w:rsid w:val="003955B4"/>
    <w:rsid w:val="0039582B"/>
    <w:rsid w:val="003958D9"/>
    <w:rsid w:val="00395A1F"/>
    <w:rsid w:val="00395F7E"/>
    <w:rsid w:val="003962BF"/>
    <w:rsid w:val="00396315"/>
    <w:rsid w:val="00396348"/>
    <w:rsid w:val="00396520"/>
    <w:rsid w:val="0039663F"/>
    <w:rsid w:val="00396AB4"/>
    <w:rsid w:val="00396CED"/>
    <w:rsid w:val="0039701D"/>
    <w:rsid w:val="00397322"/>
    <w:rsid w:val="0039758D"/>
    <w:rsid w:val="003975C8"/>
    <w:rsid w:val="003978BA"/>
    <w:rsid w:val="00397A42"/>
    <w:rsid w:val="00397BFC"/>
    <w:rsid w:val="00397D5C"/>
    <w:rsid w:val="00397F99"/>
    <w:rsid w:val="00397FF9"/>
    <w:rsid w:val="003A011F"/>
    <w:rsid w:val="003A031F"/>
    <w:rsid w:val="003A065A"/>
    <w:rsid w:val="003A09E3"/>
    <w:rsid w:val="003A0A34"/>
    <w:rsid w:val="003A0D99"/>
    <w:rsid w:val="003A102A"/>
    <w:rsid w:val="003A146A"/>
    <w:rsid w:val="003A157F"/>
    <w:rsid w:val="003A1891"/>
    <w:rsid w:val="003A194A"/>
    <w:rsid w:val="003A1D02"/>
    <w:rsid w:val="003A2394"/>
    <w:rsid w:val="003A2402"/>
    <w:rsid w:val="003A2670"/>
    <w:rsid w:val="003A2F25"/>
    <w:rsid w:val="003A3013"/>
    <w:rsid w:val="003A329F"/>
    <w:rsid w:val="003A36A3"/>
    <w:rsid w:val="003A3743"/>
    <w:rsid w:val="003A3943"/>
    <w:rsid w:val="003A3F8A"/>
    <w:rsid w:val="003A4895"/>
    <w:rsid w:val="003A48FA"/>
    <w:rsid w:val="003A495F"/>
    <w:rsid w:val="003A4B16"/>
    <w:rsid w:val="003A5158"/>
    <w:rsid w:val="003A520A"/>
    <w:rsid w:val="003A6005"/>
    <w:rsid w:val="003A618C"/>
    <w:rsid w:val="003A66BA"/>
    <w:rsid w:val="003A687D"/>
    <w:rsid w:val="003A6933"/>
    <w:rsid w:val="003A6C09"/>
    <w:rsid w:val="003A6E9C"/>
    <w:rsid w:val="003A6EC1"/>
    <w:rsid w:val="003A6FF1"/>
    <w:rsid w:val="003A7018"/>
    <w:rsid w:val="003A7568"/>
    <w:rsid w:val="003A774C"/>
    <w:rsid w:val="003A7ADB"/>
    <w:rsid w:val="003A7E29"/>
    <w:rsid w:val="003A7E5B"/>
    <w:rsid w:val="003A7EBD"/>
    <w:rsid w:val="003A7F37"/>
    <w:rsid w:val="003B011E"/>
    <w:rsid w:val="003B038E"/>
    <w:rsid w:val="003B0593"/>
    <w:rsid w:val="003B071B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DFC"/>
    <w:rsid w:val="003B30E3"/>
    <w:rsid w:val="003B31CF"/>
    <w:rsid w:val="003B3882"/>
    <w:rsid w:val="003B39CB"/>
    <w:rsid w:val="003B39E2"/>
    <w:rsid w:val="003B3CD1"/>
    <w:rsid w:val="003B3DEE"/>
    <w:rsid w:val="003B3E1D"/>
    <w:rsid w:val="003B4116"/>
    <w:rsid w:val="003B428B"/>
    <w:rsid w:val="003B437D"/>
    <w:rsid w:val="003B44DB"/>
    <w:rsid w:val="003B49BF"/>
    <w:rsid w:val="003B4D3D"/>
    <w:rsid w:val="003B4D5E"/>
    <w:rsid w:val="003B4DBD"/>
    <w:rsid w:val="003B50E4"/>
    <w:rsid w:val="003B53A5"/>
    <w:rsid w:val="003B5518"/>
    <w:rsid w:val="003B6099"/>
    <w:rsid w:val="003B60BF"/>
    <w:rsid w:val="003B61C5"/>
    <w:rsid w:val="003B61D5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94"/>
    <w:rsid w:val="003C07F9"/>
    <w:rsid w:val="003C0916"/>
    <w:rsid w:val="003C0AAB"/>
    <w:rsid w:val="003C0AAC"/>
    <w:rsid w:val="003C0EF6"/>
    <w:rsid w:val="003C10F7"/>
    <w:rsid w:val="003C1782"/>
    <w:rsid w:val="003C1B38"/>
    <w:rsid w:val="003C1EFB"/>
    <w:rsid w:val="003C1F51"/>
    <w:rsid w:val="003C20A3"/>
    <w:rsid w:val="003C21DB"/>
    <w:rsid w:val="003C2616"/>
    <w:rsid w:val="003C29E4"/>
    <w:rsid w:val="003C2A77"/>
    <w:rsid w:val="003C2BEE"/>
    <w:rsid w:val="003C2E69"/>
    <w:rsid w:val="003C30F2"/>
    <w:rsid w:val="003C3199"/>
    <w:rsid w:val="003C3320"/>
    <w:rsid w:val="003C33D0"/>
    <w:rsid w:val="003C33D5"/>
    <w:rsid w:val="003C3CB0"/>
    <w:rsid w:val="003C41E8"/>
    <w:rsid w:val="003C440E"/>
    <w:rsid w:val="003C4D4E"/>
    <w:rsid w:val="003C54E6"/>
    <w:rsid w:val="003C5F1D"/>
    <w:rsid w:val="003C6026"/>
    <w:rsid w:val="003C6435"/>
    <w:rsid w:val="003C65F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5C"/>
    <w:rsid w:val="003D0DC2"/>
    <w:rsid w:val="003D0FBB"/>
    <w:rsid w:val="003D107B"/>
    <w:rsid w:val="003D155C"/>
    <w:rsid w:val="003D1970"/>
    <w:rsid w:val="003D20AA"/>
    <w:rsid w:val="003D221F"/>
    <w:rsid w:val="003D245D"/>
    <w:rsid w:val="003D2533"/>
    <w:rsid w:val="003D2772"/>
    <w:rsid w:val="003D2839"/>
    <w:rsid w:val="003D2A66"/>
    <w:rsid w:val="003D2BA9"/>
    <w:rsid w:val="003D3173"/>
    <w:rsid w:val="003D3423"/>
    <w:rsid w:val="003D3556"/>
    <w:rsid w:val="003D36EB"/>
    <w:rsid w:val="003D3B8C"/>
    <w:rsid w:val="003D406F"/>
    <w:rsid w:val="003D43D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644"/>
    <w:rsid w:val="003D664D"/>
    <w:rsid w:val="003D6660"/>
    <w:rsid w:val="003D6AE2"/>
    <w:rsid w:val="003D6CE2"/>
    <w:rsid w:val="003D70C1"/>
    <w:rsid w:val="003D7336"/>
    <w:rsid w:val="003D7709"/>
    <w:rsid w:val="003E004A"/>
    <w:rsid w:val="003E014B"/>
    <w:rsid w:val="003E027F"/>
    <w:rsid w:val="003E0666"/>
    <w:rsid w:val="003E0744"/>
    <w:rsid w:val="003E1077"/>
    <w:rsid w:val="003E11D2"/>
    <w:rsid w:val="003E17C5"/>
    <w:rsid w:val="003E17DE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735"/>
    <w:rsid w:val="003E4941"/>
    <w:rsid w:val="003E4C40"/>
    <w:rsid w:val="003E527C"/>
    <w:rsid w:val="003E5441"/>
    <w:rsid w:val="003E5BE1"/>
    <w:rsid w:val="003E6003"/>
    <w:rsid w:val="003E6078"/>
    <w:rsid w:val="003E62CF"/>
    <w:rsid w:val="003E648E"/>
    <w:rsid w:val="003E6795"/>
    <w:rsid w:val="003E6B10"/>
    <w:rsid w:val="003E6B4C"/>
    <w:rsid w:val="003E6E9C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1FFA"/>
    <w:rsid w:val="003F2016"/>
    <w:rsid w:val="003F2471"/>
    <w:rsid w:val="003F2507"/>
    <w:rsid w:val="003F2A26"/>
    <w:rsid w:val="003F2B74"/>
    <w:rsid w:val="003F2D4D"/>
    <w:rsid w:val="003F2F09"/>
    <w:rsid w:val="003F32EE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6FC"/>
    <w:rsid w:val="003F5B44"/>
    <w:rsid w:val="003F5C03"/>
    <w:rsid w:val="003F5D13"/>
    <w:rsid w:val="003F60B4"/>
    <w:rsid w:val="003F61B9"/>
    <w:rsid w:val="003F6609"/>
    <w:rsid w:val="003F68BC"/>
    <w:rsid w:val="003F6C2C"/>
    <w:rsid w:val="003F6CCB"/>
    <w:rsid w:val="003F6D33"/>
    <w:rsid w:val="003F7160"/>
    <w:rsid w:val="003F7B39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354"/>
    <w:rsid w:val="0040145F"/>
    <w:rsid w:val="004014D5"/>
    <w:rsid w:val="004017A6"/>
    <w:rsid w:val="00401A0B"/>
    <w:rsid w:val="00401A1B"/>
    <w:rsid w:val="00401C57"/>
    <w:rsid w:val="00401DF6"/>
    <w:rsid w:val="004024E4"/>
    <w:rsid w:val="004025B5"/>
    <w:rsid w:val="00402984"/>
    <w:rsid w:val="00402BB1"/>
    <w:rsid w:val="00402EA3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504"/>
    <w:rsid w:val="0041064D"/>
    <w:rsid w:val="0041071D"/>
    <w:rsid w:val="004108A5"/>
    <w:rsid w:val="00410D1F"/>
    <w:rsid w:val="00410E40"/>
    <w:rsid w:val="0041123E"/>
    <w:rsid w:val="00411742"/>
    <w:rsid w:val="004117A3"/>
    <w:rsid w:val="00411A64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55"/>
    <w:rsid w:val="0041423D"/>
    <w:rsid w:val="004146C5"/>
    <w:rsid w:val="0041484B"/>
    <w:rsid w:val="00414889"/>
    <w:rsid w:val="00414A74"/>
    <w:rsid w:val="00414C6D"/>
    <w:rsid w:val="00414E5D"/>
    <w:rsid w:val="0041506F"/>
    <w:rsid w:val="004153AB"/>
    <w:rsid w:val="00415533"/>
    <w:rsid w:val="0041593B"/>
    <w:rsid w:val="00415C9D"/>
    <w:rsid w:val="00415CD6"/>
    <w:rsid w:val="00415CE8"/>
    <w:rsid w:val="0041625D"/>
    <w:rsid w:val="0041634B"/>
    <w:rsid w:val="0041650B"/>
    <w:rsid w:val="004166AA"/>
    <w:rsid w:val="00416A3D"/>
    <w:rsid w:val="00416ACD"/>
    <w:rsid w:val="00416E96"/>
    <w:rsid w:val="004172B8"/>
    <w:rsid w:val="0041738B"/>
    <w:rsid w:val="0041759F"/>
    <w:rsid w:val="004175A6"/>
    <w:rsid w:val="004175C9"/>
    <w:rsid w:val="00417A42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82C"/>
    <w:rsid w:val="004219C5"/>
    <w:rsid w:val="00421D32"/>
    <w:rsid w:val="00422124"/>
    <w:rsid w:val="0042271B"/>
    <w:rsid w:val="00422C92"/>
    <w:rsid w:val="00422CE5"/>
    <w:rsid w:val="00422DA0"/>
    <w:rsid w:val="00423027"/>
    <w:rsid w:val="0042309C"/>
    <w:rsid w:val="004233A5"/>
    <w:rsid w:val="0042343B"/>
    <w:rsid w:val="004238CE"/>
    <w:rsid w:val="00423B1D"/>
    <w:rsid w:val="00423CF8"/>
    <w:rsid w:val="004247D8"/>
    <w:rsid w:val="0042496B"/>
    <w:rsid w:val="00424F5F"/>
    <w:rsid w:val="00424FDC"/>
    <w:rsid w:val="004257AE"/>
    <w:rsid w:val="004259D2"/>
    <w:rsid w:val="00425E97"/>
    <w:rsid w:val="00425FD1"/>
    <w:rsid w:val="0042619A"/>
    <w:rsid w:val="004262DB"/>
    <w:rsid w:val="004268CC"/>
    <w:rsid w:val="0042703F"/>
    <w:rsid w:val="004274BD"/>
    <w:rsid w:val="0042791D"/>
    <w:rsid w:val="00427B3A"/>
    <w:rsid w:val="00427D16"/>
    <w:rsid w:val="00427FDB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A79"/>
    <w:rsid w:val="00431F90"/>
    <w:rsid w:val="00432038"/>
    <w:rsid w:val="0043216A"/>
    <w:rsid w:val="00432510"/>
    <w:rsid w:val="00432874"/>
    <w:rsid w:val="00432974"/>
    <w:rsid w:val="004329CD"/>
    <w:rsid w:val="004330E9"/>
    <w:rsid w:val="00433279"/>
    <w:rsid w:val="004332F9"/>
    <w:rsid w:val="0043349D"/>
    <w:rsid w:val="00433CC6"/>
    <w:rsid w:val="00433D30"/>
    <w:rsid w:val="004347F4"/>
    <w:rsid w:val="00434E30"/>
    <w:rsid w:val="0043515D"/>
    <w:rsid w:val="00435413"/>
    <w:rsid w:val="00435419"/>
    <w:rsid w:val="0043578E"/>
    <w:rsid w:val="00435830"/>
    <w:rsid w:val="00435999"/>
    <w:rsid w:val="00435B9A"/>
    <w:rsid w:val="00435C88"/>
    <w:rsid w:val="00435EB1"/>
    <w:rsid w:val="00436287"/>
    <w:rsid w:val="004364A7"/>
    <w:rsid w:val="0043679B"/>
    <w:rsid w:val="00436AC1"/>
    <w:rsid w:val="0043714B"/>
    <w:rsid w:val="0043753F"/>
    <w:rsid w:val="00437A1E"/>
    <w:rsid w:val="004406CD"/>
    <w:rsid w:val="00440AFA"/>
    <w:rsid w:val="00440D5E"/>
    <w:rsid w:val="004412DE"/>
    <w:rsid w:val="00441564"/>
    <w:rsid w:val="00441756"/>
    <w:rsid w:val="00441BBA"/>
    <w:rsid w:val="00441DAD"/>
    <w:rsid w:val="00442146"/>
    <w:rsid w:val="00442676"/>
    <w:rsid w:val="00442ACD"/>
    <w:rsid w:val="00442B12"/>
    <w:rsid w:val="00443054"/>
    <w:rsid w:val="0044332F"/>
    <w:rsid w:val="004434FB"/>
    <w:rsid w:val="004435CF"/>
    <w:rsid w:val="004437D9"/>
    <w:rsid w:val="0044441E"/>
    <w:rsid w:val="004445D6"/>
    <w:rsid w:val="0044470B"/>
    <w:rsid w:val="0044473C"/>
    <w:rsid w:val="00444A73"/>
    <w:rsid w:val="00444BE2"/>
    <w:rsid w:val="00444C7D"/>
    <w:rsid w:val="00444D4C"/>
    <w:rsid w:val="00444E00"/>
    <w:rsid w:val="00444F2C"/>
    <w:rsid w:val="00445334"/>
    <w:rsid w:val="0044546D"/>
    <w:rsid w:val="004456DC"/>
    <w:rsid w:val="004459E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0C0"/>
    <w:rsid w:val="00450223"/>
    <w:rsid w:val="004503C5"/>
    <w:rsid w:val="0045063A"/>
    <w:rsid w:val="00450871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AE0"/>
    <w:rsid w:val="00451B51"/>
    <w:rsid w:val="00451FA5"/>
    <w:rsid w:val="0045214D"/>
    <w:rsid w:val="0045225D"/>
    <w:rsid w:val="004522AF"/>
    <w:rsid w:val="004522B8"/>
    <w:rsid w:val="0045259C"/>
    <w:rsid w:val="00452718"/>
    <w:rsid w:val="004527FA"/>
    <w:rsid w:val="0045299A"/>
    <w:rsid w:val="00452F2A"/>
    <w:rsid w:val="00453410"/>
    <w:rsid w:val="0045343E"/>
    <w:rsid w:val="004535C7"/>
    <w:rsid w:val="00453AF0"/>
    <w:rsid w:val="00453B44"/>
    <w:rsid w:val="00453FF9"/>
    <w:rsid w:val="004542A9"/>
    <w:rsid w:val="0045496C"/>
    <w:rsid w:val="00454A65"/>
    <w:rsid w:val="0045536B"/>
    <w:rsid w:val="0045570E"/>
    <w:rsid w:val="00455A6A"/>
    <w:rsid w:val="00455E77"/>
    <w:rsid w:val="00455E94"/>
    <w:rsid w:val="00456211"/>
    <w:rsid w:val="004563C0"/>
    <w:rsid w:val="004570F0"/>
    <w:rsid w:val="00457263"/>
    <w:rsid w:val="00457621"/>
    <w:rsid w:val="0045776B"/>
    <w:rsid w:val="0045781E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BB3"/>
    <w:rsid w:val="00461E5F"/>
    <w:rsid w:val="00462A3C"/>
    <w:rsid w:val="00462A69"/>
    <w:rsid w:val="004630EF"/>
    <w:rsid w:val="004630FF"/>
    <w:rsid w:val="00463119"/>
    <w:rsid w:val="0046327E"/>
    <w:rsid w:val="004632CB"/>
    <w:rsid w:val="00463479"/>
    <w:rsid w:val="00463502"/>
    <w:rsid w:val="004638DB"/>
    <w:rsid w:val="00463B86"/>
    <w:rsid w:val="00463CC1"/>
    <w:rsid w:val="00464291"/>
    <w:rsid w:val="004644E0"/>
    <w:rsid w:val="004646D9"/>
    <w:rsid w:val="00464F30"/>
    <w:rsid w:val="00465E30"/>
    <w:rsid w:val="00466115"/>
    <w:rsid w:val="0046641E"/>
    <w:rsid w:val="0046684D"/>
    <w:rsid w:val="00466BCA"/>
    <w:rsid w:val="00466E87"/>
    <w:rsid w:val="004670FB"/>
    <w:rsid w:val="00467557"/>
    <w:rsid w:val="00467A2F"/>
    <w:rsid w:val="00467B16"/>
    <w:rsid w:val="00467EDF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196"/>
    <w:rsid w:val="004718F6"/>
    <w:rsid w:val="00471A08"/>
    <w:rsid w:val="00471AA7"/>
    <w:rsid w:val="00471CAC"/>
    <w:rsid w:val="00471D5A"/>
    <w:rsid w:val="00471EBA"/>
    <w:rsid w:val="00471ED2"/>
    <w:rsid w:val="00472424"/>
    <w:rsid w:val="00472762"/>
    <w:rsid w:val="004728C4"/>
    <w:rsid w:val="00472EA9"/>
    <w:rsid w:val="00472F08"/>
    <w:rsid w:val="00472F34"/>
    <w:rsid w:val="00473265"/>
    <w:rsid w:val="00473615"/>
    <w:rsid w:val="00473743"/>
    <w:rsid w:val="00473AEE"/>
    <w:rsid w:val="00473D95"/>
    <w:rsid w:val="00473FE1"/>
    <w:rsid w:val="004740A0"/>
    <w:rsid w:val="00474892"/>
    <w:rsid w:val="004748BA"/>
    <w:rsid w:val="004748E0"/>
    <w:rsid w:val="00474C4A"/>
    <w:rsid w:val="00474E78"/>
    <w:rsid w:val="00474F9E"/>
    <w:rsid w:val="0047506E"/>
    <w:rsid w:val="004757E1"/>
    <w:rsid w:val="00475857"/>
    <w:rsid w:val="00475970"/>
    <w:rsid w:val="00475C83"/>
    <w:rsid w:val="00475DCF"/>
    <w:rsid w:val="00475E97"/>
    <w:rsid w:val="00475F0E"/>
    <w:rsid w:val="00475F86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A43"/>
    <w:rsid w:val="00477B31"/>
    <w:rsid w:val="00477B5D"/>
    <w:rsid w:val="00480143"/>
    <w:rsid w:val="00480654"/>
    <w:rsid w:val="00480A78"/>
    <w:rsid w:val="00480C77"/>
    <w:rsid w:val="004812A1"/>
    <w:rsid w:val="0048179C"/>
    <w:rsid w:val="004826EA"/>
    <w:rsid w:val="0048273C"/>
    <w:rsid w:val="0048278A"/>
    <w:rsid w:val="00482824"/>
    <w:rsid w:val="00482CAF"/>
    <w:rsid w:val="00482E4E"/>
    <w:rsid w:val="00482E86"/>
    <w:rsid w:val="00482F28"/>
    <w:rsid w:val="00483128"/>
    <w:rsid w:val="004831D7"/>
    <w:rsid w:val="00483384"/>
    <w:rsid w:val="00483ABC"/>
    <w:rsid w:val="00483D7D"/>
    <w:rsid w:val="004840EC"/>
    <w:rsid w:val="00484155"/>
    <w:rsid w:val="00484276"/>
    <w:rsid w:val="004842EB"/>
    <w:rsid w:val="00484AD4"/>
    <w:rsid w:val="00484C8C"/>
    <w:rsid w:val="00484D2E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86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4E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466"/>
    <w:rsid w:val="0049674D"/>
    <w:rsid w:val="0049698A"/>
    <w:rsid w:val="00496AD3"/>
    <w:rsid w:val="00496B83"/>
    <w:rsid w:val="00496BC9"/>
    <w:rsid w:val="00496C5C"/>
    <w:rsid w:val="00496DC5"/>
    <w:rsid w:val="0049716D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226"/>
    <w:rsid w:val="004A13B2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05"/>
    <w:rsid w:val="004A33E1"/>
    <w:rsid w:val="004A34A2"/>
    <w:rsid w:val="004A3675"/>
    <w:rsid w:val="004A3AD2"/>
    <w:rsid w:val="004A3B65"/>
    <w:rsid w:val="004A3BF5"/>
    <w:rsid w:val="004A3F56"/>
    <w:rsid w:val="004A5BFC"/>
    <w:rsid w:val="004A5FE9"/>
    <w:rsid w:val="004A6634"/>
    <w:rsid w:val="004A6CF6"/>
    <w:rsid w:val="004A7039"/>
    <w:rsid w:val="004A7096"/>
    <w:rsid w:val="004A73A9"/>
    <w:rsid w:val="004A77B6"/>
    <w:rsid w:val="004A7B68"/>
    <w:rsid w:val="004A7DEA"/>
    <w:rsid w:val="004B0039"/>
    <w:rsid w:val="004B01C2"/>
    <w:rsid w:val="004B07C0"/>
    <w:rsid w:val="004B0D43"/>
    <w:rsid w:val="004B0DF2"/>
    <w:rsid w:val="004B0E57"/>
    <w:rsid w:val="004B1CC3"/>
    <w:rsid w:val="004B239B"/>
    <w:rsid w:val="004B2B95"/>
    <w:rsid w:val="004B30D4"/>
    <w:rsid w:val="004B364C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2F8"/>
    <w:rsid w:val="004C179C"/>
    <w:rsid w:val="004C1AB9"/>
    <w:rsid w:val="004C1B73"/>
    <w:rsid w:val="004C1F69"/>
    <w:rsid w:val="004C2651"/>
    <w:rsid w:val="004C2814"/>
    <w:rsid w:val="004C29D5"/>
    <w:rsid w:val="004C2A3B"/>
    <w:rsid w:val="004C2B93"/>
    <w:rsid w:val="004C2F5D"/>
    <w:rsid w:val="004C2FCE"/>
    <w:rsid w:val="004C3BD3"/>
    <w:rsid w:val="004C3E89"/>
    <w:rsid w:val="004C433A"/>
    <w:rsid w:val="004C44B9"/>
    <w:rsid w:val="004C4808"/>
    <w:rsid w:val="004C48B9"/>
    <w:rsid w:val="004C4AB6"/>
    <w:rsid w:val="004C4CD9"/>
    <w:rsid w:val="004C4E85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5E3"/>
    <w:rsid w:val="004C6697"/>
    <w:rsid w:val="004C68B1"/>
    <w:rsid w:val="004C6918"/>
    <w:rsid w:val="004C6BCF"/>
    <w:rsid w:val="004C6FCD"/>
    <w:rsid w:val="004C709C"/>
    <w:rsid w:val="004C7665"/>
    <w:rsid w:val="004C7857"/>
    <w:rsid w:val="004C7874"/>
    <w:rsid w:val="004C7D8C"/>
    <w:rsid w:val="004C7EAE"/>
    <w:rsid w:val="004D036E"/>
    <w:rsid w:val="004D042D"/>
    <w:rsid w:val="004D048F"/>
    <w:rsid w:val="004D0526"/>
    <w:rsid w:val="004D0692"/>
    <w:rsid w:val="004D09CA"/>
    <w:rsid w:val="004D0EA1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2ECA"/>
    <w:rsid w:val="004D3534"/>
    <w:rsid w:val="004D382B"/>
    <w:rsid w:val="004D390F"/>
    <w:rsid w:val="004D3AA1"/>
    <w:rsid w:val="004D3B8D"/>
    <w:rsid w:val="004D3BC7"/>
    <w:rsid w:val="004D40C7"/>
    <w:rsid w:val="004D4377"/>
    <w:rsid w:val="004D44EA"/>
    <w:rsid w:val="004D453F"/>
    <w:rsid w:val="004D4833"/>
    <w:rsid w:val="004D4981"/>
    <w:rsid w:val="004D4A96"/>
    <w:rsid w:val="004D4C1B"/>
    <w:rsid w:val="004D4D05"/>
    <w:rsid w:val="004D4D08"/>
    <w:rsid w:val="004D5609"/>
    <w:rsid w:val="004D5660"/>
    <w:rsid w:val="004D5788"/>
    <w:rsid w:val="004D5A3F"/>
    <w:rsid w:val="004D5B99"/>
    <w:rsid w:val="004D5ED7"/>
    <w:rsid w:val="004D6033"/>
    <w:rsid w:val="004D66AA"/>
    <w:rsid w:val="004D66CD"/>
    <w:rsid w:val="004D67F4"/>
    <w:rsid w:val="004D703E"/>
    <w:rsid w:val="004D72DB"/>
    <w:rsid w:val="004D739A"/>
    <w:rsid w:val="004D79AE"/>
    <w:rsid w:val="004E0091"/>
    <w:rsid w:val="004E02C9"/>
    <w:rsid w:val="004E067A"/>
    <w:rsid w:val="004E0997"/>
    <w:rsid w:val="004E0A5B"/>
    <w:rsid w:val="004E0A79"/>
    <w:rsid w:val="004E0B9A"/>
    <w:rsid w:val="004E0EF7"/>
    <w:rsid w:val="004E113A"/>
    <w:rsid w:val="004E11F5"/>
    <w:rsid w:val="004E13F9"/>
    <w:rsid w:val="004E147B"/>
    <w:rsid w:val="004E1C9E"/>
    <w:rsid w:val="004E1E02"/>
    <w:rsid w:val="004E1E09"/>
    <w:rsid w:val="004E1F1A"/>
    <w:rsid w:val="004E2638"/>
    <w:rsid w:val="004E290F"/>
    <w:rsid w:val="004E2AD7"/>
    <w:rsid w:val="004E2B26"/>
    <w:rsid w:val="004E2B50"/>
    <w:rsid w:val="004E2E9D"/>
    <w:rsid w:val="004E32C9"/>
    <w:rsid w:val="004E3422"/>
    <w:rsid w:val="004E3C3C"/>
    <w:rsid w:val="004E3EA5"/>
    <w:rsid w:val="004E4135"/>
    <w:rsid w:val="004E44D2"/>
    <w:rsid w:val="004E477E"/>
    <w:rsid w:val="004E47E4"/>
    <w:rsid w:val="004E49F0"/>
    <w:rsid w:val="004E4AD7"/>
    <w:rsid w:val="004E4D8E"/>
    <w:rsid w:val="004E4FB0"/>
    <w:rsid w:val="004E51A9"/>
    <w:rsid w:val="004E5454"/>
    <w:rsid w:val="004E54A8"/>
    <w:rsid w:val="004E55BC"/>
    <w:rsid w:val="004E5AD6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0A65"/>
    <w:rsid w:val="004F102B"/>
    <w:rsid w:val="004F1042"/>
    <w:rsid w:val="004F12A8"/>
    <w:rsid w:val="004F13DC"/>
    <w:rsid w:val="004F19E0"/>
    <w:rsid w:val="004F1C94"/>
    <w:rsid w:val="004F1D13"/>
    <w:rsid w:val="004F20FC"/>
    <w:rsid w:val="004F226B"/>
    <w:rsid w:val="004F231B"/>
    <w:rsid w:val="004F2528"/>
    <w:rsid w:val="004F259C"/>
    <w:rsid w:val="004F290F"/>
    <w:rsid w:val="004F2A17"/>
    <w:rsid w:val="004F2AA4"/>
    <w:rsid w:val="004F2CBF"/>
    <w:rsid w:val="004F2CCD"/>
    <w:rsid w:val="004F33ED"/>
    <w:rsid w:val="004F356C"/>
    <w:rsid w:val="004F367B"/>
    <w:rsid w:val="004F3B40"/>
    <w:rsid w:val="004F3BDF"/>
    <w:rsid w:val="004F43EE"/>
    <w:rsid w:val="004F4419"/>
    <w:rsid w:val="004F471B"/>
    <w:rsid w:val="004F4721"/>
    <w:rsid w:val="004F4AC5"/>
    <w:rsid w:val="004F4B32"/>
    <w:rsid w:val="004F4E59"/>
    <w:rsid w:val="004F4E8C"/>
    <w:rsid w:val="004F4F2A"/>
    <w:rsid w:val="004F4F48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6FA8"/>
    <w:rsid w:val="004F72D1"/>
    <w:rsid w:val="004F748D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1DEA"/>
    <w:rsid w:val="00502329"/>
    <w:rsid w:val="0050273A"/>
    <w:rsid w:val="00502EE1"/>
    <w:rsid w:val="00502F80"/>
    <w:rsid w:val="00503054"/>
    <w:rsid w:val="00503290"/>
    <w:rsid w:val="0050333C"/>
    <w:rsid w:val="0050336A"/>
    <w:rsid w:val="005036CF"/>
    <w:rsid w:val="005037DA"/>
    <w:rsid w:val="0050389D"/>
    <w:rsid w:val="00503DB1"/>
    <w:rsid w:val="00503DBA"/>
    <w:rsid w:val="00503EA2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0F"/>
    <w:rsid w:val="005118D8"/>
    <w:rsid w:val="00511A1C"/>
    <w:rsid w:val="00511DF2"/>
    <w:rsid w:val="00511F3A"/>
    <w:rsid w:val="00512385"/>
    <w:rsid w:val="00512762"/>
    <w:rsid w:val="00512B00"/>
    <w:rsid w:val="00512D66"/>
    <w:rsid w:val="00512F71"/>
    <w:rsid w:val="005134EF"/>
    <w:rsid w:val="00513D36"/>
    <w:rsid w:val="005140AE"/>
    <w:rsid w:val="00514283"/>
    <w:rsid w:val="005142BE"/>
    <w:rsid w:val="00514998"/>
    <w:rsid w:val="00514B55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831"/>
    <w:rsid w:val="00516DBF"/>
    <w:rsid w:val="00516E1B"/>
    <w:rsid w:val="00516FC5"/>
    <w:rsid w:val="00517230"/>
    <w:rsid w:val="0051766F"/>
    <w:rsid w:val="00517A1A"/>
    <w:rsid w:val="00517C6A"/>
    <w:rsid w:val="00517D6F"/>
    <w:rsid w:val="005208A6"/>
    <w:rsid w:val="0052090A"/>
    <w:rsid w:val="00520B02"/>
    <w:rsid w:val="00520BFE"/>
    <w:rsid w:val="00521473"/>
    <w:rsid w:val="005218AD"/>
    <w:rsid w:val="0052191C"/>
    <w:rsid w:val="00521D48"/>
    <w:rsid w:val="00521ED1"/>
    <w:rsid w:val="0052235E"/>
    <w:rsid w:val="005223C5"/>
    <w:rsid w:val="0052262C"/>
    <w:rsid w:val="00522695"/>
    <w:rsid w:val="005226A5"/>
    <w:rsid w:val="00522784"/>
    <w:rsid w:val="005227FC"/>
    <w:rsid w:val="005229E9"/>
    <w:rsid w:val="00522A2C"/>
    <w:rsid w:val="00522DE1"/>
    <w:rsid w:val="0052366A"/>
    <w:rsid w:val="00523820"/>
    <w:rsid w:val="005238D2"/>
    <w:rsid w:val="005240C9"/>
    <w:rsid w:val="0052427A"/>
    <w:rsid w:val="0052434A"/>
    <w:rsid w:val="00524364"/>
    <w:rsid w:val="005244B8"/>
    <w:rsid w:val="005249B6"/>
    <w:rsid w:val="00524AA0"/>
    <w:rsid w:val="00524B7F"/>
    <w:rsid w:val="00524D2A"/>
    <w:rsid w:val="00524F7F"/>
    <w:rsid w:val="00525029"/>
    <w:rsid w:val="00525319"/>
    <w:rsid w:val="005254E2"/>
    <w:rsid w:val="005254F0"/>
    <w:rsid w:val="005254F8"/>
    <w:rsid w:val="005257AA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869"/>
    <w:rsid w:val="00527C7D"/>
    <w:rsid w:val="00527EE0"/>
    <w:rsid w:val="00527F3F"/>
    <w:rsid w:val="00530291"/>
    <w:rsid w:val="0053042E"/>
    <w:rsid w:val="0053067E"/>
    <w:rsid w:val="00530BFB"/>
    <w:rsid w:val="00530CE4"/>
    <w:rsid w:val="00530E3B"/>
    <w:rsid w:val="00530EFC"/>
    <w:rsid w:val="00530F5A"/>
    <w:rsid w:val="005310C0"/>
    <w:rsid w:val="0053114B"/>
    <w:rsid w:val="0053173A"/>
    <w:rsid w:val="0053175D"/>
    <w:rsid w:val="005317A6"/>
    <w:rsid w:val="00531DA3"/>
    <w:rsid w:val="00531FC1"/>
    <w:rsid w:val="005321A0"/>
    <w:rsid w:val="005321B9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767"/>
    <w:rsid w:val="00537A73"/>
    <w:rsid w:val="00537C76"/>
    <w:rsid w:val="00537CB4"/>
    <w:rsid w:val="00537D08"/>
    <w:rsid w:val="00540502"/>
    <w:rsid w:val="00540688"/>
    <w:rsid w:val="005407B1"/>
    <w:rsid w:val="005407B6"/>
    <w:rsid w:val="00540A60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579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317"/>
    <w:rsid w:val="00544695"/>
    <w:rsid w:val="00544762"/>
    <w:rsid w:val="0054476B"/>
    <w:rsid w:val="00544A22"/>
    <w:rsid w:val="00544D61"/>
    <w:rsid w:val="00544E33"/>
    <w:rsid w:val="00545178"/>
    <w:rsid w:val="0054579A"/>
    <w:rsid w:val="00545BD9"/>
    <w:rsid w:val="00545CB1"/>
    <w:rsid w:val="005461E5"/>
    <w:rsid w:val="005463A7"/>
    <w:rsid w:val="00546576"/>
    <w:rsid w:val="00546811"/>
    <w:rsid w:val="00546826"/>
    <w:rsid w:val="00546984"/>
    <w:rsid w:val="005472DD"/>
    <w:rsid w:val="005474A5"/>
    <w:rsid w:val="00547616"/>
    <w:rsid w:val="00547667"/>
    <w:rsid w:val="00547C96"/>
    <w:rsid w:val="00547CE7"/>
    <w:rsid w:val="00550217"/>
    <w:rsid w:val="00550C05"/>
    <w:rsid w:val="00550FEE"/>
    <w:rsid w:val="00551589"/>
    <w:rsid w:val="00551707"/>
    <w:rsid w:val="005518D2"/>
    <w:rsid w:val="00551D28"/>
    <w:rsid w:val="00551FDB"/>
    <w:rsid w:val="005523FD"/>
    <w:rsid w:val="00552412"/>
    <w:rsid w:val="005525DA"/>
    <w:rsid w:val="005527F5"/>
    <w:rsid w:val="005528DE"/>
    <w:rsid w:val="00552F68"/>
    <w:rsid w:val="00553184"/>
    <w:rsid w:val="005534EA"/>
    <w:rsid w:val="005539FA"/>
    <w:rsid w:val="00553D2D"/>
    <w:rsid w:val="00553DD9"/>
    <w:rsid w:val="005543C1"/>
    <w:rsid w:val="00554758"/>
    <w:rsid w:val="00554951"/>
    <w:rsid w:val="00554C76"/>
    <w:rsid w:val="00554CE7"/>
    <w:rsid w:val="00554E52"/>
    <w:rsid w:val="00554EC2"/>
    <w:rsid w:val="00554F3E"/>
    <w:rsid w:val="005551A6"/>
    <w:rsid w:val="005553EE"/>
    <w:rsid w:val="00555400"/>
    <w:rsid w:val="0055549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C9E"/>
    <w:rsid w:val="00561F94"/>
    <w:rsid w:val="00561FEB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C2B"/>
    <w:rsid w:val="00564D13"/>
    <w:rsid w:val="00565350"/>
    <w:rsid w:val="005654BE"/>
    <w:rsid w:val="00565740"/>
    <w:rsid w:val="005657DD"/>
    <w:rsid w:val="00565B1C"/>
    <w:rsid w:val="00565BC8"/>
    <w:rsid w:val="005660A5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01"/>
    <w:rsid w:val="00567BF2"/>
    <w:rsid w:val="00567C00"/>
    <w:rsid w:val="00567E24"/>
    <w:rsid w:val="00567F3E"/>
    <w:rsid w:val="00570022"/>
    <w:rsid w:val="00570117"/>
    <w:rsid w:val="005703EB"/>
    <w:rsid w:val="005704A3"/>
    <w:rsid w:val="005704B2"/>
    <w:rsid w:val="00570523"/>
    <w:rsid w:val="0057080F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49C"/>
    <w:rsid w:val="0057266E"/>
    <w:rsid w:val="005727F2"/>
    <w:rsid w:val="00572D11"/>
    <w:rsid w:val="0057306F"/>
    <w:rsid w:val="00573150"/>
    <w:rsid w:val="00573227"/>
    <w:rsid w:val="0057325D"/>
    <w:rsid w:val="005733FA"/>
    <w:rsid w:val="00573580"/>
    <w:rsid w:val="005735F1"/>
    <w:rsid w:val="00573A13"/>
    <w:rsid w:val="0057456C"/>
    <w:rsid w:val="00574575"/>
    <w:rsid w:val="00574613"/>
    <w:rsid w:val="00574797"/>
    <w:rsid w:val="00574B3E"/>
    <w:rsid w:val="00574B76"/>
    <w:rsid w:val="00575448"/>
    <w:rsid w:val="005755A7"/>
    <w:rsid w:val="0057573D"/>
    <w:rsid w:val="00575797"/>
    <w:rsid w:val="005758A0"/>
    <w:rsid w:val="00575A34"/>
    <w:rsid w:val="00575B61"/>
    <w:rsid w:val="00575DA2"/>
    <w:rsid w:val="00575FAE"/>
    <w:rsid w:val="00576127"/>
    <w:rsid w:val="005761F6"/>
    <w:rsid w:val="00576413"/>
    <w:rsid w:val="0057648B"/>
    <w:rsid w:val="00576A1C"/>
    <w:rsid w:val="00576ADA"/>
    <w:rsid w:val="00576AF5"/>
    <w:rsid w:val="00576C62"/>
    <w:rsid w:val="005770A5"/>
    <w:rsid w:val="00577401"/>
    <w:rsid w:val="005777E8"/>
    <w:rsid w:val="005779D2"/>
    <w:rsid w:val="00577E96"/>
    <w:rsid w:val="0058084A"/>
    <w:rsid w:val="005808A6"/>
    <w:rsid w:val="00580C87"/>
    <w:rsid w:val="00580EA5"/>
    <w:rsid w:val="00580F86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295D"/>
    <w:rsid w:val="005836E6"/>
    <w:rsid w:val="005837AA"/>
    <w:rsid w:val="00583DEB"/>
    <w:rsid w:val="00583E3A"/>
    <w:rsid w:val="005843C1"/>
    <w:rsid w:val="00584979"/>
    <w:rsid w:val="00584EAD"/>
    <w:rsid w:val="00584F45"/>
    <w:rsid w:val="00585254"/>
    <w:rsid w:val="00585281"/>
    <w:rsid w:val="00585516"/>
    <w:rsid w:val="00585841"/>
    <w:rsid w:val="005858F1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7C"/>
    <w:rsid w:val="005905EC"/>
    <w:rsid w:val="00590658"/>
    <w:rsid w:val="00590682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C69"/>
    <w:rsid w:val="00591E95"/>
    <w:rsid w:val="0059214E"/>
    <w:rsid w:val="00592498"/>
    <w:rsid w:val="0059249B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60F3"/>
    <w:rsid w:val="005961AE"/>
    <w:rsid w:val="0059659E"/>
    <w:rsid w:val="005969DB"/>
    <w:rsid w:val="00596E19"/>
    <w:rsid w:val="00597024"/>
    <w:rsid w:val="0059713C"/>
    <w:rsid w:val="005972A4"/>
    <w:rsid w:val="005976E9"/>
    <w:rsid w:val="00597737"/>
    <w:rsid w:val="00597776"/>
    <w:rsid w:val="00597DED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08"/>
    <w:rsid w:val="005A3452"/>
    <w:rsid w:val="005A3D46"/>
    <w:rsid w:val="005A3E89"/>
    <w:rsid w:val="005A4130"/>
    <w:rsid w:val="005A4381"/>
    <w:rsid w:val="005A44F1"/>
    <w:rsid w:val="005A474F"/>
    <w:rsid w:val="005A48BF"/>
    <w:rsid w:val="005A49F2"/>
    <w:rsid w:val="005A4B5E"/>
    <w:rsid w:val="005A4DA4"/>
    <w:rsid w:val="005A56A2"/>
    <w:rsid w:val="005A5BFE"/>
    <w:rsid w:val="005A5E59"/>
    <w:rsid w:val="005A60B2"/>
    <w:rsid w:val="005A6127"/>
    <w:rsid w:val="005A63CA"/>
    <w:rsid w:val="005A6704"/>
    <w:rsid w:val="005A695B"/>
    <w:rsid w:val="005A6A33"/>
    <w:rsid w:val="005A6BD8"/>
    <w:rsid w:val="005A6DB6"/>
    <w:rsid w:val="005A6ED3"/>
    <w:rsid w:val="005A7341"/>
    <w:rsid w:val="005A74AF"/>
    <w:rsid w:val="005A76A2"/>
    <w:rsid w:val="005A781B"/>
    <w:rsid w:val="005A7B30"/>
    <w:rsid w:val="005B02CD"/>
    <w:rsid w:val="005B0351"/>
    <w:rsid w:val="005B041A"/>
    <w:rsid w:val="005B0656"/>
    <w:rsid w:val="005B0695"/>
    <w:rsid w:val="005B072A"/>
    <w:rsid w:val="005B1013"/>
    <w:rsid w:val="005B1125"/>
    <w:rsid w:val="005B11E7"/>
    <w:rsid w:val="005B1412"/>
    <w:rsid w:val="005B169B"/>
    <w:rsid w:val="005B1B58"/>
    <w:rsid w:val="005B1E19"/>
    <w:rsid w:val="005B1EC7"/>
    <w:rsid w:val="005B2070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133"/>
    <w:rsid w:val="005B4615"/>
    <w:rsid w:val="005B4881"/>
    <w:rsid w:val="005B48F9"/>
    <w:rsid w:val="005B49B1"/>
    <w:rsid w:val="005B4A43"/>
    <w:rsid w:val="005B50A0"/>
    <w:rsid w:val="005B52FD"/>
    <w:rsid w:val="005B5464"/>
    <w:rsid w:val="005B55EA"/>
    <w:rsid w:val="005B56D6"/>
    <w:rsid w:val="005B5827"/>
    <w:rsid w:val="005B5A7C"/>
    <w:rsid w:val="005B5D69"/>
    <w:rsid w:val="005B5EF7"/>
    <w:rsid w:val="005B601E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A35"/>
    <w:rsid w:val="005B7B6D"/>
    <w:rsid w:val="005B7C89"/>
    <w:rsid w:val="005C02CE"/>
    <w:rsid w:val="005C02CF"/>
    <w:rsid w:val="005C0453"/>
    <w:rsid w:val="005C0783"/>
    <w:rsid w:val="005C09DF"/>
    <w:rsid w:val="005C0C38"/>
    <w:rsid w:val="005C0C86"/>
    <w:rsid w:val="005C0CA1"/>
    <w:rsid w:val="005C0E01"/>
    <w:rsid w:val="005C1DAE"/>
    <w:rsid w:val="005C234A"/>
    <w:rsid w:val="005C26C9"/>
    <w:rsid w:val="005C276F"/>
    <w:rsid w:val="005C2A81"/>
    <w:rsid w:val="005C2B20"/>
    <w:rsid w:val="005C2BCB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75"/>
    <w:rsid w:val="005C4DDA"/>
    <w:rsid w:val="005C50AF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219"/>
    <w:rsid w:val="005C725C"/>
    <w:rsid w:val="005C740F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17"/>
    <w:rsid w:val="005D13C7"/>
    <w:rsid w:val="005D1626"/>
    <w:rsid w:val="005D1679"/>
    <w:rsid w:val="005D17B9"/>
    <w:rsid w:val="005D1889"/>
    <w:rsid w:val="005D1D2A"/>
    <w:rsid w:val="005D1D37"/>
    <w:rsid w:val="005D1E74"/>
    <w:rsid w:val="005D1FC5"/>
    <w:rsid w:val="005D20EA"/>
    <w:rsid w:val="005D22B7"/>
    <w:rsid w:val="005D231E"/>
    <w:rsid w:val="005D2480"/>
    <w:rsid w:val="005D27B3"/>
    <w:rsid w:val="005D2937"/>
    <w:rsid w:val="005D3245"/>
    <w:rsid w:val="005D348C"/>
    <w:rsid w:val="005D3FDE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0C4"/>
    <w:rsid w:val="005D611B"/>
    <w:rsid w:val="005D66D7"/>
    <w:rsid w:val="005D690E"/>
    <w:rsid w:val="005D6C73"/>
    <w:rsid w:val="005D6EE1"/>
    <w:rsid w:val="005D7151"/>
    <w:rsid w:val="005D71D0"/>
    <w:rsid w:val="005D72D3"/>
    <w:rsid w:val="005D7493"/>
    <w:rsid w:val="005D7541"/>
    <w:rsid w:val="005D79DE"/>
    <w:rsid w:val="005D7F73"/>
    <w:rsid w:val="005E002A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5B0"/>
    <w:rsid w:val="005E275A"/>
    <w:rsid w:val="005E2AA7"/>
    <w:rsid w:val="005E2BAF"/>
    <w:rsid w:val="005E2C8F"/>
    <w:rsid w:val="005E336F"/>
    <w:rsid w:val="005E3712"/>
    <w:rsid w:val="005E39E5"/>
    <w:rsid w:val="005E3C14"/>
    <w:rsid w:val="005E3E0E"/>
    <w:rsid w:val="005E3E23"/>
    <w:rsid w:val="005E41FB"/>
    <w:rsid w:val="005E425B"/>
    <w:rsid w:val="005E4503"/>
    <w:rsid w:val="005E4F08"/>
    <w:rsid w:val="005E4FBA"/>
    <w:rsid w:val="005E5269"/>
    <w:rsid w:val="005E5312"/>
    <w:rsid w:val="005E563B"/>
    <w:rsid w:val="005E56CF"/>
    <w:rsid w:val="005E5874"/>
    <w:rsid w:val="005E5A50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151E"/>
    <w:rsid w:val="005F1593"/>
    <w:rsid w:val="005F15A6"/>
    <w:rsid w:val="005F164B"/>
    <w:rsid w:val="005F1AC8"/>
    <w:rsid w:val="005F1B2C"/>
    <w:rsid w:val="005F1EFD"/>
    <w:rsid w:val="005F211A"/>
    <w:rsid w:val="005F274F"/>
    <w:rsid w:val="005F282F"/>
    <w:rsid w:val="005F2EF2"/>
    <w:rsid w:val="005F2FC3"/>
    <w:rsid w:val="005F3274"/>
    <w:rsid w:val="005F39C9"/>
    <w:rsid w:val="005F3A11"/>
    <w:rsid w:val="005F3BFB"/>
    <w:rsid w:val="005F3D18"/>
    <w:rsid w:val="005F412A"/>
    <w:rsid w:val="005F41CC"/>
    <w:rsid w:val="005F429C"/>
    <w:rsid w:val="005F43CF"/>
    <w:rsid w:val="005F4512"/>
    <w:rsid w:val="005F46E3"/>
    <w:rsid w:val="005F4A15"/>
    <w:rsid w:val="005F4AFB"/>
    <w:rsid w:val="005F4BDB"/>
    <w:rsid w:val="005F4D66"/>
    <w:rsid w:val="005F5296"/>
    <w:rsid w:val="005F52C2"/>
    <w:rsid w:val="005F52E0"/>
    <w:rsid w:val="005F54E3"/>
    <w:rsid w:val="005F5FF8"/>
    <w:rsid w:val="005F632D"/>
    <w:rsid w:val="005F6680"/>
    <w:rsid w:val="005F66DF"/>
    <w:rsid w:val="005F6854"/>
    <w:rsid w:val="005F6E8C"/>
    <w:rsid w:val="005F73F8"/>
    <w:rsid w:val="005F7505"/>
    <w:rsid w:val="005F750A"/>
    <w:rsid w:val="005F76B5"/>
    <w:rsid w:val="005F775F"/>
    <w:rsid w:val="005F79E4"/>
    <w:rsid w:val="005F7A50"/>
    <w:rsid w:val="005F7D3D"/>
    <w:rsid w:val="005F7ECF"/>
    <w:rsid w:val="006001C0"/>
    <w:rsid w:val="006003E9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C1"/>
    <w:rsid w:val="00601A3A"/>
    <w:rsid w:val="00601AB5"/>
    <w:rsid w:val="00601EA0"/>
    <w:rsid w:val="00601EF7"/>
    <w:rsid w:val="00602190"/>
    <w:rsid w:val="00602197"/>
    <w:rsid w:val="0060248D"/>
    <w:rsid w:val="00602B94"/>
    <w:rsid w:val="00602CB5"/>
    <w:rsid w:val="00602E62"/>
    <w:rsid w:val="006031AE"/>
    <w:rsid w:val="0060327A"/>
    <w:rsid w:val="00603773"/>
    <w:rsid w:val="00603921"/>
    <w:rsid w:val="00603BC1"/>
    <w:rsid w:val="00603C09"/>
    <w:rsid w:val="00603EE0"/>
    <w:rsid w:val="00604693"/>
    <w:rsid w:val="00604B6C"/>
    <w:rsid w:val="00604E0D"/>
    <w:rsid w:val="00604E44"/>
    <w:rsid w:val="006050C6"/>
    <w:rsid w:val="006056D8"/>
    <w:rsid w:val="0060596F"/>
    <w:rsid w:val="00606079"/>
    <w:rsid w:val="006060BA"/>
    <w:rsid w:val="0060624A"/>
    <w:rsid w:val="00606557"/>
    <w:rsid w:val="0060680C"/>
    <w:rsid w:val="00606B1E"/>
    <w:rsid w:val="0060705F"/>
    <w:rsid w:val="006073B3"/>
    <w:rsid w:val="006074F3"/>
    <w:rsid w:val="00607819"/>
    <w:rsid w:val="00607A77"/>
    <w:rsid w:val="00607DA6"/>
    <w:rsid w:val="00607F54"/>
    <w:rsid w:val="006103EA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440"/>
    <w:rsid w:val="006127F0"/>
    <w:rsid w:val="00612B27"/>
    <w:rsid w:val="00612DDD"/>
    <w:rsid w:val="00612E5C"/>
    <w:rsid w:val="00612F78"/>
    <w:rsid w:val="00613038"/>
    <w:rsid w:val="00613304"/>
    <w:rsid w:val="006134EE"/>
    <w:rsid w:val="00613542"/>
    <w:rsid w:val="0061359E"/>
    <w:rsid w:val="006135B5"/>
    <w:rsid w:val="006144E8"/>
    <w:rsid w:val="00614789"/>
    <w:rsid w:val="006147F7"/>
    <w:rsid w:val="00614990"/>
    <w:rsid w:val="00614CCB"/>
    <w:rsid w:val="006157F8"/>
    <w:rsid w:val="0061597E"/>
    <w:rsid w:val="00615B86"/>
    <w:rsid w:val="00615C80"/>
    <w:rsid w:val="006160C5"/>
    <w:rsid w:val="006161C7"/>
    <w:rsid w:val="00616A94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9F"/>
    <w:rsid w:val="006200F6"/>
    <w:rsid w:val="006205C1"/>
    <w:rsid w:val="00620771"/>
    <w:rsid w:val="00620A14"/>
    <w:rsid w:val="00620A8A"/>
    <w:rsid w:val="00620DF0"/>
    <w:rsid w:val="00620FCE"/>
    <w:rsid w:val="00621170"/>
    <w:rsid w:val="00621649"/>
    <w:rsid w:val="00621A62"/>
    <w:rsid w:val="00621B8A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2EA"/>
    <w:rsid w:val="00623690"/>
    <w:rsid w:val="0062386E"/>
    <w:rsid w:val="006239B6"/>
    <w:rsid w:val="00623BC4"/>
    <w:rsid w:val="00623BEC"/>
    <w:rsid w:val="00624328"/>
    <w:rsid w:val="006249B3"/>
    <w:rsid w:val="00624A19"/>
    <w:rsid w:val="00624F9B"/>
    <w:rsid w:val="006255ED"/>
    <w:rsid w:val="00625626"/>
    <w:rsid w:val="00625806"/>
    <w:rsid w:val="006259AA"/>
    <w:rsid w:val="00625AC9"/>
    <w:rsid w:val="006265DB"/>
    <w:rsid w:val="00626641"/>
    <w:rsid w:val="00626746"/>
    <w:rsid w:val="0062682A"/>
    <w:rsid w:val="0062682D"/>
    <w:rsid w:val="00626AAF"/>
    <w:rsid w:val="00626AEA"/>
    <w:rsid w:val="00626FF8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5DA"/>
    <w:rsid w:val="00630618"/>
    <w:rsid w:val="00630805"/>
    <w:rsid w:val="006308F0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12F"/>
    <w:rsid w:val="00634856"/>
    <w:rsid w:val="006348D6"/>
    <w:rsid w:val="00634F26"/>
    <w:rsid w:val="00635074"/>
    <w:rsid w:val="00635111"/>
    <w:rsid w:val="006351C0"/>
    <w:rsid w:val="00635291"/>
    <w:rsid w:val="006355EB"/>
    <w:rsid w:val="00635783"/>
    <w:rsid w:val="006358B7"/>
    <w:rsid w:val="0063597B"/>
    <w:rsid w:val="00635BAC"/>
    <w:rsid w:val="00635DFD"/>
    <w:rsid w:val="00636246"/>
    <w:rsid w:val="006364E9"/>
    <w:rsid w:val="0063651E"/>
    <w:rsid w:val="00636537"/>
    <w:rsid w:val="00636541"/>
    <w:rsid w:val="0063665A"/>
    <w:rsid w:val="006367C4"/>
    <w:rsid w:val="006368AC"/>
    <w:rsid w:val="006368FC"/>
    <w:rsid w:val="006371A7"/>
    <w:rsid w:val="006376F1"/>
    <w:rsid w:val="006377F8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5F4"/>
    <w:rsid w:val="00641AE5"/>
    <w:rsid w:val="00641B39"/>
    <w:rsid w:val="00641C76"/>
    <w:rsid w:val="006420A5"/>
    <w:rsid w:val="0064212E"/>
    <w:rsid w:val="00642221"/>
    <w:rsid w:val="00642847"/>
    <w:rsid w:val="00642945"/>
    <w:rsid w:val="00642A08"/>
    <w:rsid w:val="00642D91"/>
    <w:rsid w:val="00642E98"/>
    <w:rsid w:val="00643087"/>
    <w:rsid w:val="00643325"/>
    <w:rsid w:val="00643374"/>
    <w:rsid w:val="00643941"/>
    <w:rsid w:val="00643E65"/>
    <w:rsid w:val="00644127"/>
    <w:rsid w:val="00644749"/>
    <w:rsid w:val="006447D2"/>
    <w:rsid w:val="006449C2"/>
    <w:rsid w:val="00644DE4"/>
    <w:rsid w:val="00645064"/>
    <w:rsid w:val="0064511E"/>
    <w:rsid w:val="00645348"/>
    <w:rsid w:val="0064534C"/>
    <w:rsid w:val="006453D7"/>
    <w:rsid w:val="00645822"/>
    <w:rsid w:val="00645959"/>
    <w:rsid w:val="006459EF"/>
    <w:rsid w:val="00645AEA"/>
    <w:rsid w:val="00645B8F"/>
    <w:rsid w:val="00645F8F"/>
    <w:rsid w:val="006460F0"/>
    <w:rsid w:val="00646501"/>
    <w:rsid w:val="006466BE"/>
    <w:rsid w:val="006467D8"/>
    <w:rsid w:val="006468BC"/>
    <w:rsid w:val="00646C0E"/>
    <w:rsid w:val="00646D58"/>
    <w:rsid w:val="00646DE8"/>
    <w:rsid w:val="00646DEA"/>
    <w:rsid w:val="00646EF2"/>
    <w:rsid w:val="0064714B"/>
    <w:rsid w:val="006473DB"/>
    <w:rsid w:val="00647BED"/>
    <w:rsid w:val="00647D4E"/>
    <w:rsid w:val="0065010F"/>
    <w:rsid w:val="006502D2"/>
    <w:rsid w:val="006504CD"/>
    <w:rsid w:val="00650744"/>
    <w:rsid w:val="006508B7"/>
    <w:rsid w:val="00650D2B"/>
    <w:rsid w:val="00650FF3"/>
    <w:rsid w:val="00651228"/>
    <w:rsid w:val="00651235"/>
    <w:rsid w:val="00651484"/>
    <w:rsid w:val="006517FA"/>
    <w:rsid w:val="006518AE"/>
    <w:rsid w:val="00651C0B"/>
    <w:rsid w:val="00651E5E"/>
    <w:rsid w:val="00652592"/>
    <w:rsid w:val="00652E68"/>
    <w:rsid w:val="00652F13"/>
    <w:rsid w:val="0065317A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18F"/>
    <w:rsid w:val="006548C5"/>
    <w:rsid w:val="00654DFE"/>
    <w:rsid w:val="006553C2"/>
    <w:rsid w:val="006553F3"/>
    <w:rsid w:val="006559CC"/>
    <w:rsid w:val="00655A8E"/>
    <w:rsid w:val="00655E11"/>
    <w:rsid w:val="00656035"/>
    <w:rsid w:val="006560E1"/>
    <w:rsid w:val="006562FC"/>
    <w:rsid w:val="00656778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86C"/>
    <w:rsid w:val="00661A5A"/>
    <w:rsid w:val="00661E55"/>
    <w:rsid w:val="0066211A"/>
    <w:rsid w:val="00662367"/>
    <w:rsid w:val="0066243D"/>
    <w:rsid w:val="0066270D"/>
    <w:rsid w:val="00662AB3"/>
    <w:rsid w:val="00662B0E"/>
    <w:rsid w:val="00663425"/>
    <w:rsid w:val="006637F0"/>
    <w:rsid w:val="00663800"/>
    <w:rsid w:val="00663B8A"/>
    <w:rsid w:val="00663E23"/>
    <w:rsid w:val="00663ECD"/>
    <w:rsid w:val="00664034"/>
    <w:rsid w:val="00664091"/>
    <w:rsid w:val="0066429E"/>
    <w:rsid w:val="00664522"/>
    <w:rsid w:val="00664A3D"/>
    <w:rsid w:val="00664AF0"/>
    <w:rsid w:val="00664C1E"/>
    <w:rsid w:val="006658AD"/>
    <w:rsid w:val="006658CD"/>
    <w:rsid w:val="0066591C"/>
    <w:rsid w:val="00665A7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0AE"/>
    <w:rsid w:val="0067010E"/>
    <w:rsid w:val="00670143"/>
    <w:rsid w:val="006701F3"/>
    <w:rsid w:val="00670225"/>
    <w:rsid w:val="006704A5"/>
    <w:rsid w:val="00670797"/>
    <w:rsid w:val="00670B30"/>
    <w:rsid w:val="00670C03"/>
    <w:rsid w:val="00670DBA"/>
    <w:rsid w:val="00670E6C"/>
    <w:rsid w:val="00671652"/>
    <w:rsid w:val="006717F2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493"/>
    <w:rsid w:val="006738BC"/>
    <w:rsid w:val="00673D8F"/>
    <w:rsid w:val="00673D9F"/>
    <w:rsid w:val="00674003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701"/>
    <w:rsid w:val="00677967"/>
    <w:rsid w:val="00677A06"/>
    <w:rsid w:val="00677DD3"/>
    <w:rsid w:val="00677DE1"/>
    <w:rsid w:val="00680047"/>
    <w:rsid w:val="00680377"/>
    <w:rsid w:val="00680729"/>
    <w:rsid w:val="006807B0"/>
    <w:rsid w:val="006808A1"/>
    <w:rsid w:val="00680FF0"/>
    <w:rsid w:val="0068128D"/>
    <w:rsid w:val="006812E8"/>
    <w:rsid w:val="006816D3"/>
    <w:rsid w:val="006817C3"/>
    <w:rsid w:val="00681AA1"/>
    <w:rsid w:val="00681FB8"/>
    <w:rsid w:val="00682321"/>
    <w:rsid w:val="0068244E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257"/>
    <w:rsid w:val="00684322"/>
    <w:rsid w:val="006845BE"/>
    <w:rsid w:val="00684803"/>
    <w:rsid w:val="00684896"/>
    <w:rsid w:val="006849E1"/>
    <w:rsid w:val="00684EC9"/>
    <w:rsid w:val="0068522B"/>
    <w:rsid w:val="00685383"/>
    <w:rsid w:val="00685487"/>
    <w:rsid w:val="00685689"/>
    <w:rsid w:val="00685698"/>
    <w:rsid w:val="00685915"/>
    <w:rsid w:val="00686062"/>
    <w:rsid w:val="0068630F"/>
    <w:rsid w:val="00686337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D6"/>
    <w:rsid w:val="006950F8"/>
    <w:rsid w:val="00695D73"/>
    <w:rsid w:val="00695E46"/>
    <w:rsid w:val="006961B4"/>
    <w:rsid w:val="00696B98"/>
    <w:rsid w:val="00696E39"/>
    <w:rsid w:val="00696E9C"/>
    <w:rsid w:val="00696F58"/>
    <w:rsid w:val="006971F0"/>
    <w:rsid w:val="006975D9"/>
    <w:rsid w:val="00697D5C"/>
    <w:rsid w:val="006A06EF"/>
    <w:rsid w:val="006A072E"/>
    <w:rsid w:val="006A0E88"/>
    <w:rsid w:val="006A1104"/>
    <w:rsid w:val="006A14CA"/>
    <w:rsid w:val="006A1542"/>
    <w:rsid w:val="006A16AE"/>
    <w:rsid w:val="006A1B16"/>
    <w:rsid w:val="006A2189"/>
    <w:rsid w:val="006A2987"/>
    <w:rsid w:val="006A2CD4"/>
    <w:rsid w:val="006A321D"/>
    <w:rsid w:val="006A3316"/>
    <w:rsid w:val="006A3432"/>
    <w:rsid w:val="006A34CE"/>
    <w:rsid w:val="006A3A3D"/>
    <w:rsid w:val="006A4142"/>
    <w:rsid w:val="006A46E6"/>
    <w:rsid w:val="006A4B7A"/>
    <w:rsid w:val="006A534A"/>
    <w:rsid w:val="006A5ACC"/>
    <w:rsid w:val="006A5C1F"/>
    <w:rsid w:val="006A6451"/>
    <w:rsid w:val="006A65FD"/>
    <w:rsid w:val="006A676C"/>
    <w:rsid w:val="006A6D20"/>
    <w:rsid w:val="006A7135"/>
    <w:rsid w:val="006A7146"/>
    <w:rsid w:val="006A7201"/>
    <w:rsid w:val="006A74DC"/>
    <w:rsid w:val="006A76A3"/>
    <w:rsid w:val="006A78C2"/>
    <w:rsid w:val="006B0158"/>
    <w:rsid w:val="006B055A"/>
    <w:rsid w:val="006B05AC"/>
    <w:rsid w:val="006B1076"/>
    <w:rsid w:val="006B11AD"/>
    <w:rsid w:val="006B11B9"/>
    <w:rsid w:val="006B14DD"/>
    <w:rsid w:val="006B1522"/>
    <w:rsid w:val="006B15E2"/>
    <w:rsid w:val="006B162E"/>
    <w:rsid w:val="006B19F3"/>
    <w:rsid w:val="006B1B5F"/>
    <w:rsid w:val="006B1BF1"/>
    <w:rsid w:val="006B1D20"/>
    <w:rsid w:val="006B1DA4"/>
    <w:rsid w:val="006B215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585"/>
    <w:rsid w:val="006B390A"/>
    <w:rsid w:val="006B43BE"/>
    <w:rsid w:val="006B4634"/>
    <w:rsid w:val="006B4671"/>
    <w:rsid w:val="006B47B0"/>
    <w:rsid w:val="006B497B"/>
    <w:rsid w:val="006B4BC7"/>
    <w:rsid w:val="006B5166"/>
    <w:rsid w:val="006B5338"/>
    <w:rsid w:val="006B5357"/>
    <w:rsid w:val="006B570F"/>
    <w:rsid w:val="006B57A4"/>
    <w:rsid w:val="006B5995"/>
    <w:rsid w:val="006B5DA2"/>
    <w:rsid w:val="006B6018"/>
    <w:rsid w:val="006B607C"/>
    <w:rsid w:val="006B60F7"/>
    <w:rsid w:val="006B61F8"/>
    <w:rsid w:val="006B65D3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85E"/>
    <w:rsid w:val="006B7C1A"/>
    <w:rsid w:val="006B7D0A"/>
    <w:rsid w:val="006C0240"/>
    <w:rsid w:val="006C05A1"/>
    <w:rsid w:val="006C0637"/>
    <w:rsid w:val="006C0927"/>
    <w:rsid w:val="006C0C73"/>
    <w:rsid w:val="006C0E29"/>
    <w:rsid w:val="006C1391"/>
    <w:rsid w:val="006C1BA4"/>
    <w:rsid w:val="006C1CDF"/>
    <w:rsid w:val="006C1D57"/>
    <w:rsid w:val="006C1EE2"/>
    <w:rsid w:val="006C23FC"/>
    <w:rsid w:val="006C253B"/>
    <w:rsid w:val="006C2617"/>
    <w:rsid w:val="006C2731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51D6"/>
    <w:rsid w:val="006C54BE"/>
    <w:rsid w:val="006C57DD"/>
    <w:rsid w:val="006C5E11"/>
    <w:rsid w:val="006C5E13"/>
    <w:rsid w:val="006C6036"/>
    <w:rsid w:val="006C63F5"/>
    <w:rsid w:val="006C69AB"/>
    <w:rsid w:val="006C6A12"/>
    <w:rsid w:val="006C6B7B"/>
    <w:rsid w:val="006C6C3F"/>
    <w:rsid w:val="006C6C5E"/>
    <w:rsid w:val="006C73F9"/>
    <w:rsid w:val="006C7731"/>
    <w:rsid w:val="006C7859"/>
    <w:rsid w:val="006C791B"/>
    <w:rsid w:val="006C7A5A"/>
    <w:rsid w:val="006C7AAA"/>
    <w:rsid w:val="006C7DDB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A5F"/>
    <w:rsid w:val="006D1B21"/>
    <w:rsid w:val="006D1BE3"/>
    <w:rsid w:val="006D1C24"/>
    <w:rsid w:val="006D1D14"/>
    <w:rsid w:val="006D1D57"/>
    <w:rsid w:val="006D1F08"/>
    <w:rsid w:val="006D21AB"/>
    <w:rsid w:val="006D2331"/>
    <w:rsid w:val="006D24AB"/>
    <w:rsid w:val="006D2519"/>
    <w:rsid w:val="006D2BC4"/>
    <w:rsid w:val="006D2D7B"/>
    <w:rsid w:val="006D35CB"/>
    <w:rsid w:val="006D391F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9AB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655"/>
    <w:rsid w:val="006E079C"/>
    <w:rsid w:val="006E0877"/>
    <w:rsid w:val="006E0AF7"/>
    <w:rsid w:val="006E0D05"/>
    <w:rsid w:val="006E0F4A"/>
    <w:rsid w:val="006E1633"/>
    <w:rsid w:val="006E170A"/>
    <w:rsid w:val="006E19ED"/>
    <w:rsid w:val="006E1A2A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389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A41"/>
    <w:rsid w:val="006E6CFA"/>
    <w:rsid w:val="006E6EDD"/>
    <w:rsid w:val="006E70C1"/>
    <w:rsid w:val="006E7432"/>
    <w:rsid w:val="006E76C6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C64"/>
    <w:rsid w:val="006F0DD7"/>
    <w:rsid w:val="006F0E4C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684"/>
    <w:rsid w:val="006F47A3"/>
    <w:rsid w:val="006F481D"/>
    <w:rsid w:val="006F4931"/>
    <w:rsid w:val="006F4A4A"/>
    <w:rsid w:val="006F4B6E"/>
    <w:rsid w:val="006F4C57"/>
    <w:rsid w:val="006F54B6"/>
    <w:rsid w:val="006F55A7"/>
    <w:rsid w:val="006F5620"/>
    <w:rsid w:val="006F56F7"/>
    <w:rsid w:val="006F57C6"/>
    <w:rsid w:val="006F5A24"/>
    <w:rsid w:val="006F5FDB"/>
    <w:rsid w:val="006F6773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D73"/>
    <w:rsid w:val="00700FC7"/>
    <w:rsid w:val="00701033"/>
    <w:rsid w:val="0070123B"/>
    <w:rsid w:val="00701575"/>
    <w:rsid w:val="00701718"/>
    <w:rsid w:val="00701A3E"/>
    <w:rsid w:val="00701A77"/>
    <w:rsid w:val="00701C6E"/>
    <w:rsid w:val="007028E1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D64"/>
    <w:rsid w:val="00707F93"/>
    <w:rsid w:val="0071008F"/>
    <w:rsid w:val="0071018B"/>
    <w:rsid w:val="007102B0"/>
    <w:rsid w:val="007102DD"/>
    <w:rsid w:val="007103EF"/>
    <w:rsid w:val="007107EA"/>
    <w:rsid w:val="007108DE"/>
    <w:rsid w:val="00710962"/>
    <w:rsid w:val="00710997"/>
    <w:rsid w:val="00710C73"/>
    <w:rsid w:val="00710C77"/>
    <w:rsid w:val="00710F4B"/>
    <w:rsid w:val="00711279"/>
    <w:rsid w:val="00711327"/>
    <w:rsid w:val="0071143D"/>
    <w:rsid w:val="00711448"/>
    <w:rsid w:val="00711577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A64"/>
    <w:rsid w:val="00713D71"/>
    <w:rsid w:val="00713D92"/>
    <w:rsid w:val="00713E6D"/>
    <w:rsid w:val="007141E8"/>
    <w:rsid w:val="00714254"/>
    <w:rsid w:val="007142C5"/>
    <w:rsid w:val="00714349"/>
    <w:rsid w:val="00714436"/>
    <w:rsid w:val="007146AE"/>
    <w:rsid w:val="00714A00"/>
    <w:rsid w:val="00714C84"/>
    <w:rsid w:val="00714E99"/>
    <w:rsid w:val="00715000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1B"/>
    <w:rsid w:val="007173DF"/>
    <w:rsid w:val="007174D7"/>
    <w:rsid w:val="0071769F"/>
    <w:rsid w:val="007177A8"/>
    <w:rsid w:val="00717816"/>
    <w:rsid w:val="00717D4D"/>
    <w:rsid w:val="00717D74"/>
    <w:rsid w:val="00720520"/>
    <w:rsid w:val="0072099E"/>
    <w:rsid w:val="00720B2E"/>
    <w:rsid w:val="00720B8B"/>
    <w:rsid w:val="00720F2B"/>
    <w:rsid w:val="00721166"/>
    <w:rsid w:val="0072147A"/>
    <w:rsid w:val="00721925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3A9"/>
    <w:rsid w:val="00723448"/>
    <w:rsid w:val="007235AD"/>
    <w:rsid w:val="00723704"/>
    <w:rsid w:val="00723C61"/>
    <w:rsid w:val="00723D91"/>
    <w:rsid w:val="00724156"/>
    <w:rsid w:val="007241C8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5644"/>
    <w:rsid w:val="00725C09"/>
    <w:rsid w:val="00725D59"/>
    <w:rsid w:val="00725D92"/>
    <w:rsid w:val="00725EA9"/>
    <w:rsid w:val="007261C0"/>
    <w:rsid w:val="00726282"/>
    <w:rsid w:val="00726534"/>
    <w:rsid w:val="007265C5"/>
    <w:rsid w:val="007265D0"/>
    <w:rsid w:val="007266C1"/>
    <w:rsid w:val="00726943"/>
    <w:rsid w:val="00726F2E"/>
    <w:rsid w:val="007272AF"/>
    <w:rsid w:val="007273DC"/>
    <w:rsid w:val="00727413"/>
    <w:rsid w:val="00727C4A"/>
    <w:rsid w:val="00727FF6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79"/>
    <w:rsid w:val="007330CF"/>
    <w:rsid w:val="007331A4"/>
    <w:rsid w:val="00733247"/>
    <w:rsid w:val="00733595"/>
    <w:rsid w:val="00733750"/>
    <w:rsid w:val="007338A1"/>
    <w:rsid w:val="00733DDF"/>
    <w:rsid w:val="00733FD1"/>
    <w:rsid w:val="00734377"/>
    <w:rsid w:val="0073477F"/>
    <w:rsid w:val="00734A4C"/>
    <w:rsid w:val="00734B5F"/>
    <w:rsid w:val="00734C23"/>
    <w:rsid w:val="00734EB9"/>
    <w:rsid w:val="007351E6"/>
    <w:rsid w:val="007352AC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00F"/>
    <w:rsid w:val="00740311"/>
    <w:rsid w:val="00740584"/>
    <w:rsid w:val="00740701"/>
    <w:rsid w:val="0074075B"/>
    <w:rsid w:val="007408DD"/>
    <w:rsid w:val="00740B84"/>
    <w:rsid w:val="00740C07"/>
    <w:rsid w:val="00740EC7"/>
    <w:rsid w:val="00740F52"/>
    <w:rsid w:val="007410D5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B7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9F"/>
    <w:rsid w:val="00746261"/>
    <w:rsid w:val="0074690A"/>
    <w:rsid w:val="00746BBA"/>
    <w:rsid w:val="00746E5D"/>
    <w:rsid w:val="00746F1B"/>
    <w:rsid w:val="00746F48"/>
    <w:rsid w:val="007470B3"/>
    <w:rsid w:val="007471CB"/>
    <w:rsid w:val="007477AD"/>
    <w:rsid w:val="0074785A"/>
    <w:rsid w:val="007479C7"/>
    <w:rsid w:val="00747EDE"/>
    <w:rsid w:val="007500EE"/>
    <w:rsid w:val="007500EF"/>
    <w:rsid w:val="007505E6"/>
    <w:rsid w:val="0075097B"/>
    <w:rsid w:val="00750A40"/>
    <w:rsid w:val="00750CE5"/>
    <w:rsid w:val="00750DAD"/>
    <w:rsid w:val="00750F70"/>
    <w:rsid w:val="00750FBE"/>
    <w:rsid w:val="00751167"/>
    <w:rsid w:val="00751988"/>
    <w:rsid w:val="007519E0"/>
    <w:rsid w:val="00751C43"/>
    <w:rsid w:val="00751FFA"/>
    <w:rsid w:val="00752089"/>
    <w:rsid w:val="007520C7"/>
    <w:rsid w:val="0075216B"/>
    <w:rsid w:val="007524D8"/>
    <w:rsid w:val="007527A3"/>
    <w:rsid w:val="007527D6"/>
    <w:rsid w:val="00752805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5D23"/>
    <w:rsid w:val="007564EA"/>
    <w:rsid w:val="00756618"/>
    <w:rsid w:val="00756840"/>
    <w:rsid w:val="00756A15"/>
    <w:rsid w:val="00756C2E"/>
    <w:rsid w:val="00756EE9"/>
    <w:rsid w:val="00756F72"/>
    <w:rsid w:val="00756FAE"/>
    <w:rsid w:val="00757171"/>
    <w:rsid w:val="00757353"/>
    <w:rsid w:val="0075773E"/>
    <w:rsid w:val="00757B1A"/>
    <w:rsid w:val="00757D4C"/>
    <w:rsid w:val="00757DD6"/>
    <w:rsid w:val="00757E10"/>
    <w:rsid w:val="00757EC5"/>
    <w:rsid w:val="00760300"/>
    <w:rsid w:val="0076090A"/>
    <w:rsid w:val="00760CA1"/>
    <w:rsid w:val="0076144D"/>
    <w:rsid w:val="0076192C"/>
    <w:rsid w:val="00761A30"/>
    <w:rsid w:val="00761D49"/>
    <w:rsid w:val="00761F0C"/>
    <w:rsid w:val="0076200D"/>
    <w:rsid w:val="007624B2"/>
    <w:rsid w:val="00762C23"/>
    <w:rsid w:val="00763261"/>
    <w:rsid w:val="00763307"/>
    <w:rsid w:val="0076332B"/>
    <w:rsid w:val="0076348F"/>
    <w:rsid w:val="00763C64"/>
    <w:rsid w:val="007641F2"/>
    <w:rsid w:val="0076426E"/>
    <w:rsid w:val="007642DA"/>
    <w:rsid w:val="007643B7"/>
    <w:rsid w:val="0076457F"/>
    <w:rsid w:val="007646BF"/>
    <w:rsid w:val="007647C3"/>
    <w:rsid w:val="00764A62"/>
    <w:rsid w:val="00764B92"/>
    <w:rsid w:val="00764C21"/>
    <w:rsid w:val="00764C8F"/>
    <w:rsid w:val="00764D76"/>
    <w:rsid w:val="00764EB1"/>
    <w:rsid w:val="00764FB6"/>
    <w:rsid w:val="0076507C"/>
    <w:rsid w:val="00765163"/>
    <w:rsid w:val="007654DB"/>
    <w:rsid w:val="0076554D"/>
    <w:rsid w:val="00765654"/>
    <w:rsid w:val="00765802"/>
    <w:rsid w:val="00765945"/>
    <w:rsid w:val="00765A0C"/>
    <w:rsid w:val="00765B36"/>
    <w:rsid w:val="00765EA5"/>
    <w:rsid w:val="00765F09"/>
    <w:rsid w:val="00765F5B"/>
    <w:rsid w:val="00766084"/>
    <w:rsid w:val="0076665B"/>
    <w:rsid w:val="00766716"/>
    <w:rsid w:val="00766DBA"/>
    <w:rsid w:val="00766F1F"/>
    <w:rsid w:val="00766F34"/>
    <w:rsid w:val="00766F45"/>
    <w:rsid w:val="007672E1"/>
    <w:rsid w:val="007675DB"/>
    <w:rsid w:val="00767D93"/>
    <w:rsid w:val="0077049D"/>
    <w:rsid w:val="00770912"/>
    <w:rsid w:val="00770AE7"/>
    <w:rsid w:val="00770DB5"/>
    <w:rsid w:val="00771483"/>
    <w:rsid w:val="0077166D"/>
    <w:rsid w:val="00771B70"/>
    <w:rsid w:val="00771C74"/>
    <w:rsid w:val="00771D9D"/>
    <w:rsid w:val="00771EC3"/>
    <w:rsid w:val="00771EEC"/>
    <w:rsid w:val="00771F90"/>
    <w:rsid w:val="0077244C"/>
    <w:rsid w:val="00772656"/>
    <w:rsid w:val="00772A51"/>
    <w:rsid w:val="00772EB5"/>
    <w:rsid w:val="00772F70"/>
    <w:rsid w:val="00772FAD"/>
    <w:rsid w:val="00772FE5"/>
    <w:rsid w:val="00773040"/>
    <w:rsid w:val="007732CE"/>
    <w:rsid w:val="0077353F"/>
    <w:rsid w:val="007736B3"/>
    <w:rsid w:val="007738D2"/>
    <w:rsid w:val="0077408D"/>
    <w:rsid w:val="0077459A"/>
    <w:rsid w:val="00774C19"/>
    <w:rsid w:val="00774D6B"/>
    <w:rsid w:val="00774FA1"/>
    <w:rsid w:val="007751D3"/>
    <w:rsid w:val="0077584C"/>
    <w:rsid w:val="007759FE"/>
    <w:rsid w:val="00776145"/>
    <w:rsid w:val="00776265"/>
    <w:rsid w:val="007768AE"/>
    <w:rsid w:val="00776E8F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8E8"/>
    <w:rsid w:val="00781978"/>
    <w:rsid w:val="00781BB0"/>
    <w:rsid w:val="007829A7"/>
    <w:rsid w:val="00782F30"/>
    <w:rsid w:val="00783295"/>
    <w:rsid w:val="00783312"/>
    <w:rsid w:val="007833BC"/>
    <w:rsid w:val="0078350B"/>
    <w:rsid w:val="0078354A"/>
    <w:rsid w:val="00783816"/>
    <w:rsid w:val="00783EE7"/>
    <w:rsid w:val="00784076"/>
    <w:rsid w:val="0078423C"/>
    <w:rsid w:val="007842B7"/>
    <w:rsid w:val="007845D9"/>
    <w:rsid w:val="00784682"/>
    <w:rsid w:val="00784C98"/>
    <w:rsid w:val="00784D20"/>
    <w:rsid w:val="00784E54"/>
    <w:rsid w:val="00784E94"/>
    <w:rsid w:val="00784EA1"/>
    <w:rsid w:val="007857CA"/>
    <w:rsid w:val="007865B0"/>
    <w:rsid w:val="007866D4"/>
    <w:rsid w:val="007867E5"/>
    <w:rsid w:val="00786905"/>
    <w:rsid w:val="007870B5"/>
    <w:rsid w:val="00787214"/>
    <w:rsid w:val="007873E2"/>
    <w:rsid w:val="007878AE"/>
    <w:rsid w:val="0078790C"/>
    <w:rsid w:val="00787C7C"/>
    <w:rsid w:val="00787EC6"/>
    <w:rsid w:val="00790050"/>
    <w:rsid w:val="0079054A"/>
    <w:rsid w:val="00790857"/>
    <w:rsid w:val="00790BA3"/>
    <w:rsid w:val="00790D9F"/>
    <w:rsid w:val="00791084"/>
    <w:rsid w:val="0079112F"/>
    <w:rsid w:val="007917C3"/>
    <w:rsid w:val="00792387"/>
    <w:rsid w:val="007927E0"/>
    <w:rsid w:val="007928DE"/>
    <w:rsid w:val="00792902"/>
    <w:rsid w:val="00792EA1"/>
    <w:rsid w:val="00793402"/>
    <w:rsid w:val="0079392A"/>
    <w:rsid w:val="00793976"/>
    <w:rsid w:val="00793F1D"/>
    <w:rsid w:val="00794391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04D"/>
    <w:rsid w:val="007A06EC"/>
    <w:rsid w:val="007A0805"/>
    <w:rsid w:val="007A0914"/>
    <w:rsid w:val="007A10B6"/>
    <w:rsid w:val="007A12D0"/>
    <w:rsid w:val="007A1420"/>
    <w:rsid w:val="007A1591"/>
    <w:rsid w:val="007A1616"/>
    <w:rsid w:val="007A1899"/>
    <w:rsid w:val="007A1AC3"/>
    <w:rsid w:val="007A23D6"/>
    <w:rsid w:val="007A2427"/>
    <w:rsid w:val="007A24A5"/>
    <w:rsid w:val="007A26C2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752"/>
    <w:rsid w:val="007A6916"/>
    <w:rsid w:val="007A6B21"/>
    <w:rsid w:val="007A6C83"/>
    <w:rsid w:val="007A6F05"/>
    <w:rsid w:val="007A6F6F"/>
    <w:rsid w:val="007A729F"/>
    <w:rsid w:val="007A73DA"/>
    <w:rsid w:val="007B0C77"/>
    <w:rsid w:val="007B0FFB"/>
    <w:rsid w:val="007B11DF"/>
    <w:rsid w:val="007B133A"/>
    <w:rsid w:val="007B17F2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8B5"/>
    <w:rsid w:val="007B3C1D"/>
    <w:rsid w:val="007B3D4F"/>
    <w:rsid w:val="007B3DF0"/>
    <w:rsid w:val="007B3F0D"/>
    <w:rsid w:val="007B4088"/>
    <w:rsid w:val="007B408D"/>
    <w:rsid w:val="007B4560"/>
    <w:rsid w:val="007B45E4"/>
    <w:rsid w:val="007B4620"/>
    <w:rsid w:val="007B4916"/>
    <w:rsid w:val="007B5455"/>
    <w:rsid w:val="007B5AAE"/>
    <w:rsid w:val="007B5D92"/>
    <w:rsid w:val="007B5E76"/>
    <w:rsid w:val="007B615B"/>
    <w:rsid w:val="007B6394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25B"/>
    <w:rsid w:val="007B73F9"/>
    <w:rsid w:val="007B762F"/>
    <w:rsid w:val="007B7BCE"/>
    <w:rsid w:val="007C0422"/>
    <w:rsid w:val="007C07E6"/>
    <w:rsid w:val="007C08D2"/>
    <w:rsid w:val="007C0AD6"/>
    <w:rsid w:val="007C165B"/>
    <w:rsid w:val="007C1BA3"/>
    <w:rsid w:val="007C1C2C"/>
    <w:rsid w:val="007C1C76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60B"/>
    <w:rsid w:val="007C566D"/>
    <w:rsid w:val="007C58E3"/>
    <w:rsid w:val="007C5908"/>
    <w:rsid w:val="007C5A64"/>
    <w:rsid w:val="007C5C24"/>
    <w:rsid w:val="007C5CAD"/>
    <w:rsid w:val="007C5E32"/>
    <w:rsid w:val="007C6027"/>
    <w:rsid w:val="007C688E"/>
    <w:rsid w:val="007C6A24"/>
    <w:rsid w:val="007C6E11"/>
    <w:rsid w:val="007C70DC"/>
    <w:rsid w:val="007C714A"/>
    <w:rsid w:val="007C7D8F"/>
    <w:rsid w:val="007C7E5F"/>
    <w:rsid w:val="007C7F0F"/>
    <w:rsid w:val="007D014B"/>
    <w:rsid w:val="007D04EB"/>
    <w:rsid w:val="007D08A8"/>
    <w:rsid w:val="007D0CD7"/>
    <w:rsid w:val="007D1172"/>
    <w:rsid w:val="007D1545"/>
    <w:rsid w:val="007D16C8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5148"/>
    <w:rsid w:val="007D52CB"/>
    <w:rsid w:val="007D54B2"/>
    <w:rsid w:val="007D5565"/>
    <w:rsid w:val="007D5925"/>
    <w:rsid w:val="007D5A51"/>
    <w:rsid w:val="007D5A97"/>
    <w:rsid w:val="007D5C24"/>
    <w:rsid w:val="007D6566"/>
    <w:rsid w:val="007D666A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3AC"/>
    <w:rsid w:val="007E0B05"/>
    <w:rsid w:val="007E0C3B"/>
    <w:rsid w:val="007E114F"/>
    <w:rsid w:val="007E116D"/>
    <w:rsid w:val="007E138E"/>
    <w:rsid w:val="007E142A"/>
    <w:rsid w:val="007E144F"/>
    <w:rsid w:val="007E1752"/>
    <w:rsid w:val="007E1A36"/>
    <w:rsid w:val="007E1D3B"/>
    <w:rsid w:val="007E2004"/>
    <w:rsid w:val="007E21A5"/>
    <w:rsid w:val="007E2330"/>
    <w:rsid w:val="007E23F8"/>
    <w:rsid w:val="007E297C"/>
    <w:rsid w:val="007E2984"/>
    <w:rsid w:val="007E2A80"/>
    <w:rsid w:val="007E312E"/>
    <w:rsid w:val="007E38DA"/>
    <w:rsid w:val="007E3C4D"/>
    <w:rsid w:val="007E3D50"/>
    <w:rsid w:val="007E3FBB"/>
    <w:rsid w:val="007E4050"/>
    <w:rsid w:val="007E41F7"/>
    <w:rsid w:val="007E4423"/>
    <w:rsid w:val="007E452E"/>
    <w:rsid w:val="007E4690"/>
    <w:rsid w:val="007E4F5C"/>
    <w:rsid w:val="007E4FA6"/>
    <w:rsid w:val="007E521C"/>
    <w:rsid w:val="007E5386"/>
    <w:rsid w:val="007E53F6"/>
    <w:rsid w:val="007E5690"/>
    <w:rsid w:val="007E590A"/>
    <w:rsid w:val="007E5C5B"/>
    <w:rsid w:val="007E5ED4"/>
    <w:rsid w:val="007E611A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D7F"/>
    <w:rsid w:val="007F1EB5"/>
    <w:rsid w:val="007F2290"/>
    <w:rsid w:val="007F25A8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DA4"/>
    <w:rsid w:val="007F3EBD"/>
    <w:rsid w:val="007F44F7"/>
    <w:rsid w:val="007F4586"/>
    <w:rsid w:val="007F458B"/>
    <w:rsid w:val="007F46B3"/>
    <w:rsid w:val="007F4711"/>
    <w:rsid w:val="007F48FF"/>
    <w:rsid w:val="007F499E"/>
    <w:rsid w:val="007F4AA0"/>
    <w:rsid w:val="007F4BDA"/>
    <w:rsid w:val="007F4C36"/>
    <w:rsid w:val="007F4FD7"/>
    <w:rsid w:val="007F503C"/>
    <w:rsid w:val="007F597D"/>
    <w:rsid w:val="007F60C2"/>
    <w:rsid w:val="007F6CA9"/>
    <w:rsid w:val="007F6CCA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128B"/>
    <w:rsid w:val="00801304"/>
    <w:rsid w:val="0080152A"/>
    <w:rsid w:val="00801BC2"/>
    <w:rsid w:val="008024A6"/>
    <w:rsid w:val="00802B64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4C3C"/>
    <w:rsid w:val="00805443"/>
    <w:rsid w:val="008057C0"/>
    <w:rsid w:val="008059B1"/>
    <w:rsid w:val="00805E60"/>
    <w:rsid w:val="00805EFB"/>
    <w:rsid w:val="008060EF"/>
    <w:rsid w:val="00806412"/>
    <w:rsid w:val="00806526"/>
    <w:rsid w:val="00806598"/>
    <w:rsid w:val="00806B87"/>
    <w:rsid w:val="00806D69"/>
    <w:rsid w:val="00806DF8"/>
    <w:rsid w:val="00807830"/>
    <w:rsid w:val="008078E1"/>
    <w:rsid w:val="008079B5"/>
    <w:rsid w:val="00807A75"/>
    <w:rsid w:val="00807E5B"/>
    <w:rsid w:val="00810142"/>
    <w:rsid w:val="0081066C"/>
    <w:rsid w:val="008107EC"/>
    <w:rsid w:val="00810BDD"/>
    <w:rsid w:val="00810BEF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0F5"/>
    <w:rsid w:val="0081215E"/>
    <w:rsid w:val="00812371"/>
    <w:rsid w:val="0081255A"/>
    <w:rsid w:val="00812987"/>
    <w:rsid w:val="00812B08"/>
    <w:rsid w:val="00812B91"/>
    <w:rsid w:val="00812EBD"/>
    <w:rsid w:val="00813038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A9"/>
    <w:rsid w:val="00815BBC"/>
    <w:rsid w:val="00815C92"/>
    <w:rsid w:val="00816340"/>
    <w:rsid w:val="00816494"/>
    <w:rsid w:val="008165BF"/>
    <w:rsid w:val="0081671F"/>
    <w:rsid w:val="00816B78"/>
    <w:rsid w:val="00816FF3"/>
    <w:rsid w:val="0081701D"/>
    <w:rsid w:val="00817051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4A1"/>
    <w:rsid w:val="00821512"/>
    <w:rsid w:val="0082159B"/>
    <w:rsid w:val="0082196C"/>
    <w:rsid w:val="00821A37"/>
    <w:rsid w:val="00821FFC"/>
    <w:rsid w:val="008220EB"/>
    <w:rsid w:val="0082239F"/>
    <w:rsid w:val="00822673"/>
    <w:rsid w:val="00822836"/>
    <w:rsid w:val="00822B12"/>
    <w:rsid w:val="00822B3A"/>
    <w:rsid w:val="00822B96"/>
    <w:rsid w:val="00822C4D"/>
    <w:rsid w:val="00822E41"/>
    <w:rsid w:val="00822E8C"/>
    <w:rsid w:val="0082321B"/>
    <w:rsid w:val="008232E1"/>
    <w:rsid w:val="008233F0"/>
    <w:rsid w:val="008235AF"/>
    <w:rsid w:val="008235DC"/>
    <w:rsid w:val="008236FD"/>
    <w:rsid w:val="00823754"/>
    <w:rsid w:val="00823802"/>
    <w:rsid w:val="00823F1D"/>
    <w:rsid w:val="0082430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1AB"/>
    <w:rsid w:val="0083062A"/>
    <w:rsid w:val="0083069A"/>
    <w:rsid w:val="00830983"/>
    <w:rsid w:val="00830B13"/>
    <w:rsid w:val="00830E6B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8E9"/>
    <w:rsid w:val="00832AA4"/>
    <w:rsid w:val="00832DE1"/>
    <w:rsid w:val="00832F6F"/>
    <w:rsid w:val="00832FD4"/>
    <w:rsid w:val="0083322F"/>
    <w:rsid w:val="008336ED"/>
    <w:rsid w:val="0083374E"/>
    <w:rsid w:val="00833762"/>
    <w:rsid w:val="008339D3"/>
    <w:rsid w:val="00833AAC"/>
    <w:rsid w:val="00833F67"/>
    <w:rsid w:val="00833F72"/>
    <w:rsid w:val="00834023"/>
    <w:rsid w:val="008340EA"/>
    <w:rsid w:val="00834191"/>
    <w:rsid w:val="00834366"/>
    <w:rsid w:val="008347CA"/>
    <w:rsid w:val="008347D5"/>
    <w:rsid w:val="00834878"/>
    <w:rsid w:val="00834A0D"/>
    <w:rsid w:val="00834C44"/>
    <w:rsid w:val="008351F3"/>
    <w:rsid w:val="008353A2"/>
    <w:rsid w:val="00835550"/>
    <w:rsid w:val="00835780"/>
    <w:rsid w:val="008370B0"/>
    <w:rsid w:val="00837397"/>
    <w:rsid w:val="0083743F"/>
    <w:rsid w:val="00837764"/>
    <w:rsid w:val="008377C7"/>
    <w:rsid w:val="00837CFB"/>
    <w:rsid w:val="00837E29"/>
    <w:rsid w:val="00840486"/>
    <w:rsid w:val="008408EC"/>
    <w:rsid w:val="00841025"/>
    <w:rsid w:val="008416B6"/>
    <w:rsid w:val="008416CB"/>
    <w:rsid w:val="00841719"/>
    <w:rsid w:val="008418BF"/>
    <w:rsid w:val="00841CD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9E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267"/>
    <w:rsid w:val="0084780F"/>
    <w:rsid w:val="0084797B"/>
    <w:rsid w:val="00847E02"/>
    <w:rsid w:val="00847E4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6C"/>
    <w:rsid w:val="00851868"/>
    <w:rsid w:val="00851D82"/>
    <w:rsid w:val="00851DB2"/>
    <w:rsid w:val="0085228C"/>
    <w:rsid w:val="008522AE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DDC"/>
    <w:rsid w:val="008545DD"/>
    <w:rsid w:val="00854760"/>
    <w:rsid w:val="00854FED"/>
    <w:rsid w:val="0085514B"/>
    <w:rsid w:val="00855320"/>
    <w:rsid w:val="0085544B"/>
    <w:rsid w:val="00855A64"/>
    <w:rsid w:val="008560B2"/>
    <w:rsid w:val="00856180"/>
    <w:rsid w:val="008563BC"/>
    <w:rsid w:val="008563C8"/>
    <w:rsid w:val="00856569"/>
    <w:rsid w:val="00856643"/>
    <w:rsid w:val="00856848"/>
    <w:rsid w:val="008568F2"/>
    <w:rsid w:val="00856AD6"/>
    <w:rsid w:val="00856C33"/>
    <w:rsid w:val="00856E93"/>
    <w:rsid w:val="00857033"/>
    <w:rsid w:val="008572FF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835"/>
    <w:rsid w:val="008618AD"/>
    <w:rsid w:val="00861A0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CA"/>
    <w:rsid w:val="008636D3"/>
    <w:rsid w:val="00863AD0"/>
    <w:rsid w:val="00863C0E"/>
    <w:rsid w:val="00863DFE"/>
    <w:rsid w:val="00863E84"/>
    <w:rsid w:val="00864197"/>
    <w:rsid w:val="008643A7"/>
    <w:rsid w:val="008644F8"/>
    <w:rsid w:val="00864876"/>
    <w:rsid w:val="00864D45"/>
    <w:rsid w:val="00864E79"/>
    <w:rsid w:val="0086511E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BF"/>
    <w:rsid w:val="008674D9"/>
    <w:rsid w:val="00867C5D"/>
    <w:rsid w:val="00867D27"/>
    <w:rsid w:val="00867EBE"/>
    <w:rsid w:val="00867F73"/>
    <w:rsid w:val="00870060"/>
    <w:rsid w:val="00870A1A"/>
    <w:rsid w:val="00870C73"/>
    <w:rsid w:val="00870C79"/>
    <w:rsid w:val="00870F2C"/>
    <w:rsid w:val="00871165"/>
    <w:rsid w:val="00871191"/>
    <w:rsid w:val="008712B8"/>
    <w:rsid w:val="00871760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10"/>
    <w:rsid w:val="00874682"/>
    <w:rsid w:val="00874B18"/>
    <w:rsid w:val="00874CFB"/>
    <w:rsid w:val="00874D95"/>
    <w:rsid w:val="008751EA"/>
    <w:rsid w:val="008753CD"/>
    <w:rsid w:val="008753FC"/>
    <w:rsid w:val="008757E3"/>
    <w:rsid w:val="008759E9"/>
    <w:rsid w:val="00876004"/>
    <w:rsid w:val="0087603B"/>
    <w:rsid w:val="00876535"/>
    <w:rsid w:val="0087660B"/>
    <w:rsid w:val="00876988"/>
    <w:rsid w:val="008769CF"/>
    <w:rsid w:val="00876A8B"/>
    <w:rsid w:val="00876C9E"/>
    <w:rsid w:val="00876CCD"/>
    <w:rsid w:val="00876F2B"/>
    <w:rsid w:val="0087729D"/>
    <w:rsid w:val="008772F4"/>
    <w:rsid w:val="008773C8"/>
    <w:rsid w:val="00877441"/>
    <w:rsid w:val="00877535"/>
    <w:rsid w:val="008777D5"/>
    <w:rsid w:val="00877810"/>
    <w:rsid w:val="00877A08"/>
    <w:rsid w:val="00877B83"/>
    <w:rsid w:val="00877BE4"/>
    <w:rsid w:val="00877C75"/>
    <w:rsid w:val="00877C86"/>
    <w:rsid w:val="00877EE3"/>
    <w:rsid w:val="00880178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336E"/>
    <w:rsid w:val="0088359A"/>
    <w:rsid w:val="00883650"/>
    <w:rsid w:val="0088397A"/>
    <w:rsid w:val="00883ADC"/>
    <w:rsid w:val="00883B30"/>
    <w:rsid w:val="00883DB4"/>
    <w:rsid w:val="00884072"/>
    <w:rsid w:val="00884373"/>
    <w:rsid w:val="008843E0"/>
    <w:rsid w:val="0088445E"/>
    <w:rsid w:val="00884489"/>
    <w:rsid w:val="008845C4"/>
    <w:rsid w:val="00884B8F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2049"/>
    <w:rsid w:val="0089268E"/>
    <w:rsid w:val="008927AD"/>
    <w:rsid w:val="00892884"/>
    <w:rsid w:val="008928E8"/>
    <w:rsid w:val="00892959"/>
    <w:rsid w:val="00892A47"/>
    <w:rsid w:val="00892B7E"/>
    <w:rsid w:val="00892F5C"/>
    <w:rsid w:val="0089368A"/>
    <w:rsid w:val="00893828"/>
    <w:rsid w:val="008938FF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B"/>
    <w:rsid w:val="008963D7"/>
    <w:rsid w:val="008965E9"/>
    <w:rsid w:val="008966F7"/>
    <w:rsid w:val="00896782"/>
    <w:rsid w:val="00896B69"/>
    <w:rsid w:val="00896C72"/>
    <w:rsid w:val="00897082"/>
    <w:rsid w:val="00897213"/>
    <w:rsid w:val="00897372"/>
    <w:rsid w:val="008976B7"/>
    <w:rsid w:val="00897D47"/>
    <w:rsid w:val="008A0019"/>
    <w:rsid w:val="008A003E"/>
    <w:rsid w:val="008A0063"/>
    <w:rsid w:val="008A00E5"/>
    <w:rsid w:val="008A0569"/>
    <w:rsid w:val="008A06E4"/>
    <w:rsid w:val="008A08A0"/>
    <w:rsid w:val="008A1000"/>
    <w:rsid w:val="008A113B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D6A"/>
    <w:rsid w:val="008A5EA9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76B"/>
    <w:rsid w:val="008B17BD"/>
    <w:rsid w:val="008B1F0B"/>
    <w:rsid w:val="008B2133"/>
    <w:rsid w:val="008B236A"/>
    <w:rsid w:val="008B2411"/>
    <w:rsid w:val="008B2795"/>
    <w:rsid w:val="008B286E"/>
    <w:rsid w:val="008B2BBD"/>
    <w:rsid w:val="008B2DF0"/>
    <w:rsid w:val="008B30C8"/>
    <w:rsid w:val="008B39AB"/>
    <w:rsid w:val="008B3BBA"/>
    <w:rsid w:val="008B3C2A"/>
    <w:rsid w:val="008B40CD"/>
    <w:rsid w:val="008B4266"/>
    <w:rsid w:val="008B42CB"/>
    <w:rsid w:val="008B4328"/>
    <w:rsid w:val="008B457F"/>
    <w:rsid w:val="008B4645"/>
    <w:rsid w:val="008B5071"/>
    <w:rsid w:val="008B5260"/>
    <w:rsid w:val="008B55EC"/>
    <w:rsid w:val="008B5A4B"/>
    <w:rsid w:val="008B5A56"/>
    <w:rsid w:val="008B5BFA"/>
    <w:rsid w:val="008B5C8D"/>
    <w:rsid w:val="008B5E08"/>
    <w:rsid w:val="008B6009"/>
    <w:rsid w:val="008B61B4"/>
    <w:rsid w:val="008B6537"/>
    <w:rsid w:val="008B6785"/>
    <w:rsid w:val="008B67A2"/>
    <w:rsid w:val="008B68D7"/>
    <w:rsid w:val="008B6909"/>
    <w:rsid w:val="008B6A02"/>
    <w:rsid w:val="008B6A0A"/>
    <w:rsid w:val="008B72C7"/>
    <w:rsid w:val="008B72CF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5DD"/>
    <w:rsid w:val="008C1C0E"/>
    <w:rsid w:val="008C1DBC"/>
    <w:rsid w:val="008C1E6D"/>
    <w:rsid w:val="008C1F32"/>
    <w:rsid w:val="008C21BE"/>
    <w:rsid w:val="008C225C"/>
    <w:rsid w:val="008C2286"/>
    <w:rsid w:val="008C2829"/>
    <w:rsid w:val="008C28E5"/>
    <w:rsid w:val="008C31BE"/>
    <w:rsid w:val="008C34D2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67C"/>
    <w:rsid w:val="008C57D6"/>
    <w:rsid w:val="008C580D"/>
    <w:rsid w:val="008C5B8E"/>
    <w:rsid w:val="008C5C7E"/>
    <w:rsid w:val="008C61DD"/>
    <w:rsid w:val="008C65A7"/>
    <w:rsid w:val="008C680C"/>
    <w:rsid w:val="008C6825"/>
    <w:rsid w:val="008C6893"/>
    <w:rsid w:val="008C6970"/>
    <w:rsid w:val="008C6DDC"/>
    <w:rsid w:val="008C6E2F"/>
    <w:rsid w:val="008C6EBC"/>
    <w:rsid w:val="008C71B6"/>
    <w:rsid w:val="008C764B"/>
    <w:rsid w:val="008C7786"/>
    <w:rsid w:val="008C7D00"/>
    <w:rsid w:val="008C7DE9"/>
    <w:rsid w:val="008C7EE8"/>
    <w:rsid w:val="008C7F62"/>
    <w:rsid w:val="008D00BE"/>
    <w:rsid w:val="008D0254"/>
    <w:rsid w:val="008D08C3"/>
    <w:rsid w:val="008D0BDF"/>
    <w:rsid w:val="008D1110"/>
    <w:rsid w:val="008D1173"/>
    <w:rsid w:val="008D1583"/>
    <w:rsid w:val="008D1B5F"/>
    <w:rsid w:val="008D1D7D"/>
    <w:rsid w:val="008D2015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E5F"/>
    <w:rsid w:val="008D3FE2"/>
    <w:rsid w:val="008D4275"/>
    <w:rsid w:val="008D42A1"/>
    <w:rsid w:val="008D43C9"/>
    <w:rsid w:val="008D4573"/>
    <w:rsid w:val="008D459F"/>
    <w:rsid w:val="008D47DD"/>
    <w:rsid w:val="008D4832"/>
    <w:rsid w:val="008D494A"/>
    <w:rsid w:val="008D4DC7"/>
    <w:rsid w:val="008D4F9E"/>
    <w:rsid w:val="008D54B5"/>
    <w:rsid w:val="008D5CE7"/>
    <w:rsid w:val="008D5E33"/>
    <w:rsid w:val="008D60B2"/>
    <w:rsid w:val="008D622F"/>
    <w:rsid w:val="008D634E"/>
    <w:rsid w:val="008D6561"/>
    <w:rsid w:val="008D6ADE"/>
    <w:rsid w:val="008D6B5A"/>
    <w:rsid w:val="008D6C9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089"/>
    <w:rsid w:val="008E0749"/>
    <w:rsid w:val="008E09BF"/>
    <w:rsid w:val="008E0A44"/>
    <w:rsid w:val="008E0BB3"/>
    <w:rsid w:val="008E0D04"/>
    <w:rsid w:val="008E0E58"/>
    <w:rsid w:val="008E0FBD"/>
    <w:rsid w:val="008E10FB"/>
    <w:rsid w:val="008E139A"/>
    <w:rsid w:val="008E15AB"/>
    <w:rsid w:val="008E1A72"/>
    <w:rsid w:val="008E1B01"/>
    <w:rsid w:val="008E1C1E"/>
    <w:rsid w:val="008E1D68"/>
    <w:rsid w:val="008E1E73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07C"/>
    <w:rsid w:val="008E5189"/>
    <w:rsid w:val="008E51BB"/>
    <w:rsid w:val="008E5481"/>
    <w:rsid w:val="008E58E2"/>
    <w:rsid w:val="008E5ECF"/>
    <w:rsid w:val="008E6395"/>
    <w:rsid w:val="008E6552"/>
    <w:rsid w:val="008E6619"/>
    <w:rsid w:val="008E67EF"/>
    <w:rsid w:val="008E6FD1"/>
    <w:rsid w:val="008E79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91F"/>
    <w:rsid w:val="008F2943"/>
    <w:rsid w:val="008F31B5"/>
    <w:rsid w:val="008F3275"/>
    <w:rsid w:val="008F3449"/>
    <w:rsid w:val="008F363C"/>
    <w:rsid w:val="008F38EF"/>
    <w:rsid w:val="008F3B37"/>
    <w:rsid w:val="008F4097"/>
    <w:rsid w:val="008F40D6"/>
    <w:rsid w:val="008F423F"/>
    <w:rsid w:val="008F441F"/>
    <w:rsid w:val="008F4475"/>
    <w:rsid w:val="008F44E6"/>
    <w:rsid w:val="008F463D"/>
    <w:rsid w:val="008F4729"/>
    <w:rsid w:val="008F4749"/>
    <w:rsid w:val="008F482D"/>
    <w:rsid w:val="008F49B3"/>
    <w:rsid w:val="008F4AD6"/>
    <w:rsid w:val="008F4EA2"/>
    <w:rsid w:val="008F52CE"/>
    <w:rsid w:val="008F53B8"/>
    <w:rsid w:val="008F599F"/>
    <w:rsid w:val="008F5C02"/>
    <w:rsid w:val="008F5D23"/>
    <w:rsid w:val="008F601C"/>
    <w:rsid w:val="008F624E"/>
    <w:rsid w:val="008F6579"/>
    <w:rsid w:val="008F65B4"/>
    <w:rsid w:val="008F6C90"/>
    <w:rsid w:val="008F6FFB"/>
    <w:rsid w:val="008F70B4"/>
    <w:rsid w:val="008F7171"/>
    <w:rsid w:val="008F7732"/>
    <w:rsid w:val="008F780F"/>
    <w:rsid w:val="008F7E18"/>
    <w:rsid w:val="008F7EBF"/>
    <w:rsid w:val="008F7EE4"/>
    <w:rsid w:val="008F7EFA"/>
    <w:rsid w:val="0090020A"/>
    <w:rsid w:val="00900BBE"/>
    <w:rsid w:val="00900FA0"/>
    <w:rsid w:val="0090102E"/>
    <w:rsid w:val="00901279"/>
    <w:rsid w:val="0090138B"/>
    <w:rsid w:val="00901491"/>
    <w:rsid w:val="0090170D"/>
    <w:rsid w:val="00901986"/>
    <w:rsid w:val="00901B99"/>
    <w:rsid w:val="00902125"/>
    <w:rsid w:val="00902D35"/>
    <w:rsid w:val="00902D9B"/>
    <w:rsid w:val="00903146"/>
    <w:rsid w:val="0090320D"/>
    <w:rsid w:val="0090348B"/>
    <w:rsid w:val="00903817"/>
    <w:rsid w:val="00903870"/>
    <w:rsid w:val="00903A55"/>
    <w:rsid w:val="00903B65"/>
    <w:rsid w:val="00903E4F"/>
    <w:rsid w:val="00903E6C"/>
    <w:rsid w:val="00903F3D"/>
    <w:rsid w:val="00903F71"/>
    <w:rsid w:val="009042D3"/>
    <w:rsid w:val="009045AA"/>
    <w:rsid w:val="00904846"/>
    <w:rsid w:val="009048D5"/>
    <w:rsid w:val="00904A4C"/>
    <w:rsid w:val="00904B54"/>
    <w:rsid w:val="00904E95"/>
    <w:rsid w:val="00904F0A"/>
    <w:rsid w:val="00904FD2"/>
    <w:rsid w:val="009052EA"/>
    <w:rsid w:val="009056DA"/>
    <w:rsid w:val="00905767"/>
    <w:rsid w:val="009057D8"/>
    <w:rsid w:val="00905860"/>
    <w:rsid w:val="00905C0C"/>
    <w:rsid w:val="00905D54"/>
    <w:rsid w:val="00905FA3"/>
    <w:rsid w:val="00906702"/>
    <w:rsid w:val="0090674D"/>
    <w:rsid w:val="00906829"/>
    <w:rsid w:val="0090687F"/>
    <w:rsid w:val="00906A0E"/>
    <w:rsid w:val="00906CB3"/>
    <w:rsid w:val="00906F9E"/>
    <w:rsid w:val="0090703B"/>
    <w:rsid w:val="009070A8"/>
    <w:rsid w:val="009074F7"/>
    <w:rsid w:val="0091049D"/>
    <w:rsid w:val="00910702"/>
    <w:rsid w:val="00910934"/>
    <w:rsid w:val="00910B68"/>
    <w:rsid w:val="009110E9"/>
    <w:rsid w:val="0091135E"/>
    <w:rsid w:val="009113B4"/>
    <w:rsid w:val="00911562"/>
    <w:rsid w:val="00911619"/>
    <w:rsid w:val="00911A63"/>
    <w:rsid w:val="009120B6"/>
    <w:rsid w:val="009121AA"/>
    <w:rsid w:val="00912219"/>
    <w:rsid w:val="009123C1"/>
    <w:rsid w:val="00912541"/>
    <w:rsid w:val="009126C1"/>
    <w:rsid w:val="0091278E"/>
    <w:rsid w:val="00912A0C"/>
    <w:rsid w:val="00912A14"/>
    <w:rsid w:val="00912F11"/>
    <w:rsid w:val="00913894"/>
    <w:rsid w:val="0091396B"/>
    <w:rsid w:val="0091408C"/>
    <w:rsid w:val="009140C8"/>
    <w:rsid w:val="0091425A"/>
    <w:rsid w:val="009147D3"/>
    <w:rsid w:val="00914C7B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3E"/>
    <w:rsid w:val="009166A1"/>
    <w:rsid w:val="00916A82"/>
    <w:rsid w:val="00916B47"/>
    <w:rsid w:val="00916DEC"/>
    <w:rsid w:val="00916EE9"/>
    <w:rsid w:val="00916FFC"/>
    <w:rsid w:val="009176E3"/>
    <w:rsid w:val="00917A7C"/>
    <w:rsid w:val="00917D18"/>
    <w:rsid w:val="009201B7"/>
    <w:rsid w:val="009201F6"/>
    <w:rsid w:val="009204C9"/>
    <w:rsid w:val="0092067F"/>
    <w:rsid w:val="00920840"/>
    <w:rsid w:val="00920C9D"/>
    <w:rsid w:val="00920E4C"/>
    <w:rsid w:val="00920E8B"/>
    <w:rsid w:val="009214BE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3176"/>
    <w:rsid w:val="00923183"/>
    <w:rsid w:val="009231B4"/>
    <w:rsid w:val="00923832"/>
    <w:rsid w:val="009239B0"/>
    <w:rsid w:val="00923A35"/>
    <w:rsid w:val="00923E74"/>
    <w:rsid w:val="00923FBA"/>
    <w:rsid w:val="00924A46"/>
    <w:rsid w:val="00924D7F"/>
    <w:rsid w:val="00925143"/>
    <w:rsid w:val="00925563"/>
    <w:rsid w:val="00925847"/>
    <w:rsid w:val="009258D6"/>
    <w:rsid w:val="00925A64"/>
    <w:rsid w:val="00925D37"/>
    <w:rsid w:val="00925D3A"/>
    <w:rsid w:val="009264FF"/>
    <w:rsid w:val="009265B8"/>
    <w:rsid w:val="00926768"/>
    <w:rsid w:val="00926A68"/>
    <w:rsid w:val="0092781C"/>
    <w:rsid w:val="00927D42"/>
    <w:rsid w:val="0093001A"/>
    <w:rsid w:val="00930055"/>
    <w:rsid w:val="00930372"/>
    <w:rsid w:val="009306DC"/>
    <w:rsid w:val="00930BE7"/>
    <w:rsid w:val="00930D82"/>
    <w:rsid w:val="0093121E"/>
    <w:rsid w:val="009312F3"/>
    <w:rsid w:val="00931CB1"/>
    <w:rsid w:val="009321CE"/>
    <w:rsid w:val="00932446"/>
    <w:rsid w:val="0093282C"/>
    <w:rsid w:val="00932B2B"/>
    <w:rsid w:val="00932BD9"/>
    <w:rsid w:val="00932BFC"/>
    <w:rsid w:val="009333AB"/>
    <w:rsid w:val="00933864"/>
    <w:rsid w:val="0093432D"/>
    <w:rsid w:val="0093435D"/>
    <w:rsid w:val="0093445B"/>
    <w:rsid w:val="0093470C"/>
    <w:rsid w:val="0093472C"/>
    <w:rsid w:val="00934959"/>
    <w:rsid w:val="00934A87"/>
    <w:rsid w:val="00934D35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61A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602"/>
    <w:rsid w:val="00941978"/>
    <w:rsid w:val="00941C81"/>
    <w:rsid w:val="00942196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D05"/>
    <w:rsid w:val="00943F19"/>
    <w:rsid w:val="009442F1"/>
    <w:rsid w:val="009443C8"/>
    <w:rsid w:val="009447E8"/>
    <w:rsid w:val="009447FE"/>
    <w:rsid w:val="009449D2"/>
    <w:rsid w:val="00944E4B"/>
    <w:rsid w:val="0094534B"/>
    <w:rsid w:val="0094537A"/>
    <w:rsid w:val="00945543"/>
    <w:rsid w:val="00945597"/>
    <w:rsid w:val="009455B5"/>
    <w:rsid w:val="00945717"/>
    <w:rsid w:val="00945A06"/>
    <w:rsid w:val="00945EC9"/>
    <w:rsid w:val="009461D7"/>
    <w:rsid w:val="009463D1"/>
    <w:rsid w:val="00946569"/>
    <w:rsid w:val="009469EF"/>
    <w:rsid w:val="00946A53"/>
    <w:rsid w:val="00946BDC"/>
    <w:rsid w:val="00946CB5"/>
    <w:rsid w:val="009470B4"/>
    <w:rsid w:val="009470C1"/>
    <w:rsid w:val="009470E7"/>
    <w:rsid w:val="00947125"/>
    <w:rsid w:val="009473C4"/>
    <w:rsid w:val="009474EE"/>
    <w:rsid w:val="00947614"/>
    <w:rsid w:val="0094780C"/>
    <w:rsid w:val="0094790B"/>
    <w:rsid w:val="0095032E"/>
    <w:rsid w:val="0095050B"/>
    <w:rsid w:val="0095091D"/>
    <w:rsid w:val="00950D4B"/>
    <w:rsid w:val="00950E60"/>
    <w:rsid w:val="00950F00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27"/>
    <w:rsid w:val="0095303D"/>
    <w:rsid w:val="0095317E"/>
    <w:rsid w:val="00953185"/>
    <w:rsid w:val="00953BB2"/>
    <w:rsid w:val="00953BCD"/>
    <w:rsid w:val="00953D2E"/>
    <w:rsid w:val="00953F41"/>
    <w:rsid w:val="00954441"/>
    <w:rsid w:val="0095462C"/>
    <w:rsid w:val="00954ADA"/>
    <w:rsid w:val="00954D28"/>
    <w:rsid w:val="00954DFC"/>
    <w:rsid w:val="0095513C"/>
    <w:rsid w:val="00955171"/>
    <w:rsid w:val="009551AE"/>
    <w:rsid w:val="0095541C"/>
    <w:rsid w:val="00955555"/>
    <w:rsid w:val="009559C6"/>
    <w:rsid w:val="009559F9"/>
    <w:rsid w:val="00955B7A"/>
    <w:rsid w:val="009562BF"/>
    <w:rsid w:val="00956326"/>
    <w:rsid w:val="009564EF"/>
    <w:rsid w:val="009565D7"/>
    <w:rsid w:val="0095682B"/>
    <w:rsid w:val="009568CD"/>
    <w:rsid w:val="00956E03"/>
    <w:rsid w:val="009570C3"/>
    <w:rsid w:val="0095739F"/>
    <w:rsid w:val="0095747D"/>
    <w:rsid w:val="009574BE"/>
    <w:rsid w:val="00957782"/>
    <w:rsid w:val="0095789A"/>
    <w:rsid w:val="00957A2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5E3"/>
    <w:rsid w:val="0096160F"/>
    <w:rsid w:val="0096280C"/>
    <w:rsid w:val="009629BA"/>
    <w:rsid w:val="0096346E"/>
    <w:rsid w:val="00963B26"/>
    <w:rsid w:val="00963B5E"/>
    <w:rsid w:val="009640F5"/>
    <w:rsid w:val="00964423"/>
    <w:rsid w:val="00964485"/>
    <w:rsid w:val="0096450A"/>
    <w:rsid w:val="009649A3"/>
    <w:rsid w:val="00964A7D"/>
    <w:rsid w:val="00964D01"/>
    <w:rsid w:val="009655C3"/>
    <w:rsid w:val="0096579D"/>
    <w:rsid w:val="009657B3"/>
    <w:rsid w:val="00965C59"/>
    <w:rsid w:val="00965E64"/>
    <w:rsid w:val="00965F73"/>
    <w:rsid w:val="00966225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5C"/>
    <w:rsid w:val="00970E75"/>
    <w:rsid w:val="009711DA"/>
    <w:rsid w:val="0097123B"/>
    <w:rsid w:val="009714E4"/>
    <w:rsid w:val="00971A29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6C0"/>
    <w:rsid w:val="00974713"/>
    <w:rsid w:val="00974750"/>
    <w:rsid w:val="009748CF"/>
    <w:rsid w:val="009748D4"/>
    <w:rsid w:val="0097499F"/>
    <w:rsid w:val="00974B77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329"/>
    <w:rsid w:val="00977463"/>
    <w:rsid w:val="009775BF"/>
    <w:rsid w:val="009777FC"/>
    <w:rsid w:val="00977EA1"/>
    <w:rsid w:val="0098010D"/>
    <w:rsid w:val="0098018B"/>
    <w:rsid w:val="00980C0F"/>
    <w:rsid w:val="00980CFC"/>
    <w:rsid w:val="00980E78"/>
    <w:rsid w:val="009813BA"/>
    <w:rsid w:val="00981BB7"/>
    <w:rsid w:val="00981C9B"/>
    <w:rsid w:val="00981D39"/>
    <w:rsid w:val="0098213F"/>
    <w:rsid w:val="00982161"/>
    <w:rsid w:val="0098290B"/>
    <w:rsid w:val="00982A21"/>
    <w:rsid w:val="00982F56"/>
    <w:rsid w:val="00983117"/>
    <w:rsid w:val="00983783"/>
    <w:rsid w:val="00983980"/>
    <w:rsid w:val="0098398D"/>
    <w:rsid w:val="00983A1E"/>
    <w:rsid w:val="00983B1B"/>
    <w:rsid w:val="0098471B"/>
    <w:rsid w:val="00984EAF"/>
    <w:rsid w:val="00984F32"/>
    <w:rsid w:val="00984FCB"/>
    <w:rsid w:val="00984FE5"/>
    <w:rsid w:val="009850BC"/>
    <w:rsid w:val="009850F9"/>
    <w:rsid w:val="00985301"/>
    <w:rsid w:val="00985433"/>
    <w:rsid w:val="0098566D"/>
    <w:rsid w:val="009857C3"/>
    <w:rsid w:val="009858BF"/>
    <w:rsid w:val="0098598E"/>
    <w:rsid w:val="00985AC3"/>
    <w:rsid w:val="00985E34"/>
    <w:rsid w:val="00985E88"/>
    <w:rsid w:val="009861FA"/>
    <w:rsid w:val="00986340"/>
    <w:rsid w:val="0098639A"/>
    <w:rsid w:val="00986D47"/>
    <w:rsid w:val="00986DAB"/>
    <w:rsid w:val="00987101"/>
    <w:rsid w:val="00987107"/>
    <w:rsid w:val="0098781A"/>
    <w:rsid w:val="00987C46"/>
    <w:rsid w:val="00987F6C"/>
    <w:rsid w:val="0099005E"/>
    <w:rsid w:val="00990751"/>
    <w:rsid w:val="0099078A"/>
    <w:rsid w:val="0099098A"/>
    <w:rsid w:val="00990A15"/>
    <w:rsid w:val="00991043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CEA"/>
    <w:rsid w:val="00991D79"/>
    <w:rsid w:val="00992465"/>
    <w:rsid w:val="009926AB"/>
    <w:rsid w:val="009929FA"/>
    <w:rsid w:val="00992F6B"/>
    <w:rsid w:val="00993478"/>
    <w:rsid w:val="00993AFE"/>
    <w:rsid w:val="00993C50"/>
    <w:rsid w:val="00994814"/>
    <w:rsid w:val="0099494C"/>
    <w:rsid w:val="009949D9"/>
    <w:rsid w:val="00994A7F"/>
    <w:rsid w:val="00994B94"/>
    <w:rsid w:val="00994CD2"/>
    <w:rsid w:val="00994D08"/>
    <w:rsid w:val="009956DD"/>
    <w:rsid w:val="00995772"/>
    <w:rsid w:val="0099580F"/>
    <w:rsid w:val="00995A1B"/>
    <w:rsid w:val="00995BAA"/>
    <w:rsid w:val="00995BD9"/>
    <w:rsid w:val="00995E4E"/>
    <w:rsid w:val="00995FDF"/>
    <w:rsid w:val="009962E1"/>
    <w:rsid w:val="009963BD"/>
    <w:rsid w:val="0099647C"/>
    <w:rsid w:val="009964D7"/>
    <w:rsid w:val="00996A01"/>
    <w:rsid w:val="00996E35"/>
    <w:rsid w:val="00996FDF"/>
    <w:rsid w:val="009970D6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419"/>
    <w:rsid w:val="009A2560"/>
    <w:rsid w:val="009A2751"/>
    <w:rsid w:val="009A280C"/>
    <w:rsid w:val="009A2AF5"/>
    <w:rsid w:val="009A2F56"/>
    <w:rsid w:val="009A2F92"/>
    <w:rsid w:val="009A30A8"/>
    <w:rsid w:val="009A369D"/>
    <w:rsid w:val="009A3BFA"/>
    <w:rsid w:val="009A3CC6"/>
    <w:rsid w:val="009A3D0C"/>
    <w:rsid w:val="009A3D1C"/>
    <w:rsid w:val="009A437A"/>
    <w:rsid w:val="009A44D8"/>
    <w:rsid w:val="009A458B"/>
    <w:rsid w:val="009A48E6"/>
    <w:rsid w:val="009A4C40"/>
    <w:rsid w:val="009A4CE2"/>
    <w:rsid w:val="009A4E20"/>
    <w:rsid w:val="009A532E"/>
    <w:rsid w:val="009A5DBA"/>
    <w:rsid w:val="009A5DE4"/>
    <w:rsid w:val="009A5EEC"/>
    <w:rsid w:val="009A665D"/>
    <w:rsid w:val="009A6D82"/>
    <w:rsid w:val="009A6F56"/>
    <w:rsid w:val="009A6FA5"/>
    <w:rsid w:val="009A70E1"/>
    <w:rsid w:val="009A73C5"/>
    <w:rsid w:val="009A73EF"/>
    <w:rsid w:val="009A7973"/>
    <w:rsid w:val="009A7A2A"/>
    <w:rsid w:val="009B006C"/>
    <w:rsid w:val="009B01E8"/>
    <w:rsid w:val="009B038F"/>
    <w:rsid w:val="009B03CC"/>
    <w:rsid w:val="009B0CE3"/>
    <w:rsid w:val="009B1072"/>
    <w:rsid w:val="009B1282"/>
    <w:rsid w:val="009B17E6"/>
    <w:rsid w:val="009B1C24"/>
    <w:rsid w:val="009B1DF2"/>
    <w:rsid w:val="009B28AC"/>
    <w:rsid w:val="009B2B52"/>
    <w:rsid w:val="009B363A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ACF"/>
    <w:rsid w:val="009B70CA"/>
    <w:rsid w:val="009B7101"/>
    <w:rsid w:val="009B74B3"/>
    <w:rsid w:val="009B75C3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65"/>
    <w:rsid w:val="009C17DA"/>
    <w:rsid w:val="009C1BD6"/>
    <w:rsid w:val="009C1E0E"/>
    <w:rsid w:val="009C2021"/>
    <w:rsid w:val="009C21BA"/>
    <w:rsid w:val="009C23EB"/>
    <w:rsid w:val="009C2793"/>
    <w:rsid w:val="009C2A58"/>
    <w:rsid w:val="009C2CB9"/>
    <w:rsid w:val="009C3001"/>
    <w:rsid w:val="009C3353"/>
    <w:rsid w:val="009C3600"/>
    <w:rsid w:val="009C396E"/>
    <w:rsid w:val="009C39F5"/>
    <w:rsid w:val="009C3AAB"/>
    <w:rsid w:val="009C3E84"/>
    <w:rsid w:val="009C414D"/>
    <w:rsid w:val="009C41AB"/>
    <w:rsid w:val="009C427C"/>
    <w:rsid w:val="009C429D"/>
    <w:rsid w:val="009C4BFC"/>
    <w:rsid w:val="009C4E8E"/>
    <w:rsid w:val="009C4F85"/>
    <w:rsid w:val="009C5478"/>
    <w:rsid w:val="009C566F"/>
    <w:rsid w:val="009C57B3"/>
    <w:rsid w:val="009C5B94"/>
    <w:rsid w:val="009C5F3E"/>
    <w:rsid w:val="009C6464"/>
    <w:rsid w:val="009C6AA1"/>
    <w:rsid w:val="009C73E7"/>
    <w:rsid w:val="009C745E"/>
    <w:rsid w:val="009C76EB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90E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241"/>
    <w:rsid w:val="009D7438"/>
    <w:rsid w:val="009D769D"/>
    <w:rsid w:val="009D7FF9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5B8"/>
    <w:rsid w:val="009E4857"/>
    <w:rsid w:val="009E4C34"/>
    <w:rsid w:val="009E4C4E"/>
    <w:rsid w:val="009E4E71"/>
    <w:rsid w:val="009E4ED5"/>
    <w:rsid w:val="009E5343"/>
    <w:rsid w:val="009E565E"/>
    <w:rsid w:val="009E5988"/>
    <w:rsid w:val="009E5A9E"/>
    <w:rsid w:val="009E6116"/>
    <w:rsid w:val="009E6162"/>
    <w:rsid w:val="009E6232"/>
    <w:rsid w:val="009E63DE"/>
    <w:rsid w:val="009E689C"/>
    <w:rsid w:val="009E68A5"/>
    <w:rsid w:val="009E6CF7"/>
    <w:rsid w:val="009E72EB"/>
    <w:rsid w:val="009E77E4"/>
    <w:rsid w:val="009E7D76"/>
    <w:rsid w:val="009E7E79"/>
    <w:rsid w:val="009F01F4"/>
    <w:rsid w:val="009F0406"/>
    <w:rsid w:val="009F05F7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26E5"/>
    <w:rsid w:val="009F26F8"/>
    <w:rsid w:val="009F282C"/>
    <w:rsid w:val="009F2EC0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B94"/>
    <w:rsid w:val="009F5FC5"/>
    <w:rsid w:val="009F64C8"/>
    <w:rsid w:val="009F66BD"/>
    <w:rsid w:val="009F6858"/>
    <w:rsid w:val="009F6DF9"/>
    <w:rsid w:val="009F727E"/>
    <w:rsid w:val="009F7726"/>
    <w:rsid w:val="009F7C95"/>
    <w:rsid w:val="009F7E16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2BC"/>
    <w:rsid w:val="00A013A9"/>
    <w:rsid w:val="00A01572"/>
    <w:rsid w:val="00A0166A"/>
    <w:rsid w:val="00A01D12"/>
    <w:rsid w:val="00A01D62"/>
    <w:rsid w:val="00A0209E"/>
    <w:rsid w:val="00A02114"/>
    <w:rsid w:val="00A02357"/>
    <w:rsid w:val="00A02914"/>
    <w:rsid w:val="00A02AFC"/>
    <w:rsid w:val="00A0389F"/>
    <w:rsid w:val="00A0392E"/>
    <w:rsid w:val="00A03B3B"/>
    <w:rsid w:val="00A03D4E"/>
    <w:rsid w:val="00A04347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35"/>
    <w:rsid w:val="00A07C62"/>
    <w:rsid w:val="00A1009A"/>
    <w:rsid w:val="00A1038F"/>
    <w:rsid w:val="00A10451"/>
    <w:rsid w:val="00A104A8"/>
    <w:rsid w:val="00A105F0"/>
    <w:rsid w:val="00A108A3"/>
    <w:rsid w:val="00A108BB"/>
    <w:rsid w:val="00A10AA6"/>
    <w:rsid w:val="00A10B9B"/>
    <w:rsid w:val="00A110E1"/>
    <w:rsid w:val="00A1147F"/>
    <w:rsid w:val="00A115A6"/>
    <w:rsid w:val="00A11684"/>
    <w:rsid w:val="00A1192D"/>
    <w:rsid w:val="00A11C8D"/>
    <w:rsid w:val="00A11CE5"/>
    <w:rsid w:val="00A1203C"/>
    <w:rsid w:val="00A123BC"/>
    <w:rsid w:val="00A12798"/>
    <w:rsid w:val="00A1326A"/>
    <w:rsid w:val="00A13292"/>
    <w:rsid w:val="00A1332A"/>
    <w:rsid w:val="00A133FD"/>
    <w:rsid w:val="00A139D4"/>
    <w:rsid w:val="00A13CD1"/>
    <w:rsid w:val="00A13F2C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57"/>
    <w:rsid w:val="00A1578B"/>
    <w:rsid w:val="00A157F8"/>
    <w:rsid w:val="00A15872"/>
    <w:rsid w:val="00A159D5"/>
    <w:rsid w:val="00A15A4D"/>
    <w:rsid w:val="00A15A64"/>
    <w:rsid w:val="00A15BCC"/>
    <w:rsid w:val="00A15C29"/>
    <w:rsid w:val="00A15DDC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6AE"/>
    <w:rsid w:val="00A1775E"/>
    <w:rsid w:val="00A17802"/>
    <w:rsid w:val="00A17C03"/>
    <w:rsid w:val="00A17D6A"/>
    <w:rsid w:val="00A17F4C"/>
    <w:rsid w:val="00A20409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EC6"/>
    <w:rsid w:val="00A2320F"/>
    <w:rsid w:val="00A232A2"/>
    <w:rsid w:val="00A232E1"/>
    <w:rsid w:val="00A2336F"/>
    <w:rsid w:val="00A2360C"/>
    <w:rsid w:val="00A23712"/>
    <w:rsid w:val="00A2381D"/>
    <w:rsid w:val="00A23AC7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261"/>
    <w:rsid w:val="00A254C3"/>
    <w:rsid w:val="00A255ED"/>
    <w:rsid w:val="00A25691"/>
    <w:rsid w:val="00A2572A"/>
    <w:rsid w:val="00A25FBD"/>
    <w:rsid w:val="00A261E1"/>
    <w:rsid w:val="00A262C1"/>
    <w:rsid w:val="00A263CF"/>
    <w:rsid w:val="00A26507"/>
    <w:rsid w:val="00A26647"/>
    <w:rsid w:val="00A267B5"/>
    <w:rsid w:val="00A26CF3"/>
    <w:rsid w:val="00A27174"/>
    <w:rsid w:val="00A27257"/>
    <w:rsid w:val="00A27852"/>
    <w:rsid w:val="00A279B0"/>
    <w:rsid w:val="00A279F7"/>
    <w:rsid w:val="00A27B8B"/>
    <w:rsid w:val="00A27F3E"/>
    <w:rsid w:val="00A27F5B"/>
    <w:rsid w:val="00A27FDC"/>
    <w:rsid w:val="00A3004E"/>
    <w:rsid w:val="00A302AE"/>
    <w:rsid w:val="00A3037C"/>
    <w:rsid w:val="00A3058C"/>
    <w:rsid w:val="00A308CE"/>
    <w:rsid w:val="00A30A54"/>
    <w:rsid w:val="00A30CB8"/>
    <w:rsid w:val="00A30F81"/>
    <w:rsid w:val="00A3100A"/>
    <w:rsid w:val="00A310D0"/>
    <w:rsid w:val="00A31236"/>
    <w:rsid w:val="00A312FB"/>
    <w:rsid w:val="00A3171A"/>
    <w:rsid w:val="00A31B1A"/>
    <w:rsid w:val="00A31FC9"/>
    <w:rsid w:val="00A31FED"/>
    <w:rsid w:val="00A320ED"/>
    <w:rsid w:val="00A32109"/>
    <w:rsid w:val="00A32444"/>
    <w:rsid w:val="00A327E3"/>
    <w:rsid w:val="00A32952"/>
    <w:rsid w:val="00A32EC2"/>
    <w:rsid w:val="00A32EF7"/>
    <w:rsid w:val="00A32F1C"/>
    <w:rsid w:val="00A33027"/>
    <w:rsid w:val="00A33252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5DB"/>
    <w:rsid w:val="00A37630"/>
    <w:rsid w:val="00A376EC"/>
    <w:rsid w:val="00A3782C"/>
    <w:rsid w:val="00A37B45"/>
    <w:rsid w:val="00A37D5D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7A3"/>
    <w:rsid w:val="00A44AD8"/>
    <w:rsid w:val="00A44CEA"/>
    <w:rsid w:val="00A44DF4"/>
    <w:rsid w:val="00A44FD2"/>
    <w:rsid w:val="00A4559B"/>
    <w:rsid w:val="00A455FA"/>
    <w:rsid w:val="00A4591F"/>
    <w:rsid w:val="00A45964"/>
    <w:rsid w:val="00A45F65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8D8"/>
    <w:rsid w:val="00A47FD4"/>
    <w:rsid w:val="00A500DA"/>
    <w:rsid w:val="00A50186"/>
    <w:rsid w:val="00A5077F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6BB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6DB"/>
    <w:rsid w:val="00A56840"/>
    <w:rsid w:val="00A56B4F"/>
    <w:rsid w:val="00A56D97"/>
    <w:rsid w:val="00A57049"/>
    <w:rsid w:val="00A5709B"/>
    <w:rsid w:val="00A570C0"/>
    <w:rsid w:val="00A5729E"/>
    <w:rsid w:val="00A574E3"/>
    <w:rsid w:val="00A57679"/>
    <w:rsid w:val="00A57913"/>
    <w:rsid w:val="00A57A6E"/>
    <w:rsid w:val="00A6010E"/>
    <w:rsid w:val="00A60A12"/>
    <w:rsid w:val="00A60A86"/>
    <w:rsid w:val="00A613BE"/>
    <w:rsid w:val="00A614DD"/>
    <w:rsid w:val="00A615BE"/>
    <w:rsid w:val="00A61B38"/>
    <w:rsid w:val="00A61C52"/>
    <w:rsid w:val="00A6265E"/>
    <w:rsid w:val="00A62C02"/>
    <w:rsid w:val="00A6327D"/>
    <w:rsid w:val="00A6349F"/>
    <w:rsid w:val="00A637E7"/>
    <w:rsid w:val="00A63908"/>
    <w:rsid w:val="00A641E5"/>
    <w:rsid w:val="00A643C2"/>
    <w:rsid w:val="00A64402"/>
    <w:rsid w:val="00A644D4"/>
    <w:rsid w:val="00A646EA"/>
    <w:rsid w:val="00A64717"/>
    <w:rsid w:val="00A649AA"/>
    <w:rsid w:val="00A64ADB"/>
    <w:rsid w:val="00A64E95"/>
    <w:rsid w:val="00A65164"/>
    <w:rsid w:val="00A6537F"/>
    <w:rsid w:val="00A65489"/>
    <w:rsid w:val="00A65977"/>
    <w:rsid w:val="00A6607B"/>
    <w:rsid w:val="00A661A3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6"/>
    <w:rsid w:val="00A6772C"/>
    <w:rsid w:val="00A678C7"/>
    <w:rsid w:val="00A6798F"/>
    <w:rsid w:val="00A67D48"/>
    <w:rsid w:val="00A700AE"/>
    <w:rsid w:val="00A7039F"/>
    <w:rsid w:val="00A704DA"/>
    <w:rsid w:val="00A70539"/>
    <w:rsid w:val="00A706A6"/>
    <w:rsid w:val="00A70888"/>
    <w:rsid w:val="00A711E2"/>
    <w:rsid w:val="00A713D4"/>
    <w:rsid w:val="00A7153D"/>
    <w:rsid w:val="00A7170F"/>
    <w:rsid w:val="00A71A47"/>
    <w:rsid w:val="00A71ABC"/>
    <w:rsid w:val="00A71BEC"/>
    <w:rsid w:val="00A71F36"/>
    <w:rsid w:val="00A72122"/>
    <w:rsid w:val="00A72453"/>
    <w:rsid w:val="00A7269B"/>
    <w:rsid w:val="00A72899"/>
    <w:rsid w:val="00A72AA7"/>
    <w:rsid w:val="00A72AF1"/>
    <w:rsid w:val="00A731A4"/>
    <w:rsid w:val="00A738FE"/>
    <w:rsid w:val="00A73A03"/>
    <w:rsid w:val="00A73AEE"/>
    <w:rsid w:val="00A73E88"/>
    <w:rsid w:val="00A747F1"/>
    <w:rsid w:val="00A750A2"/>
    <w:rsid w:val="00A7513F"/>
    <w:rsid w:val="00A752CC"/>
    <w:rsid w:val="00A758CF"/>
    <w:rsid w:val="00A75914"/>
    <w:rsid w:val="00A75939"/>
    <w:rsid w:val="00A75946"/>
    <w:rsid w:val="00A75964"/>
    <w:rsid w:val="00A75C78"/>
    <w:rsid w:val="00A75F40"/>
    <w:rsid w:val="00A7600A"/>
    <w:rsid w:val="00A76289"/>
    <w:rsid w:val="00A76351"/>
    <w:rsid w:val="00A76583"/>
    <w:rsid w:val="00A76C70"/>
    <w:rsid w:val="00A771C2"/>
    <w:rsid w:val="00A773DA"/>
    <w:rsid w:val="00A77725"/>
    <w:rsid w:val="00A77962"/>
    <w:rsid w:val="00A77A6F"/>
    <w:rsid w:val="00A802FC"/>
    <w:rsid w:val="00A80406"/>
    <w:rsid w:val="00A8046D"/>
    <w:rsid w:val="00A80473"/>
    <w:rsid w:val="00A8075E"/>
    <w:rsid w:val="00A807DA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448"/>
    <w:rsid w:val="00A8261D"/>
    <w:rsid w:val="00A826F1"/>
    <w:rsid w:val="00A82917"/>
    <w:rsid w:val="00A82DEB"/>
    <w:rsid w:val="00A83047"/>
    <w:rsid w:val="00A83805"/>
    <w:rsid w:val="00A839A0"/>
    <w:rsid w:val="00A83B77"/>
    <w:rsid w:val="00A83C7C"/>
    <w:rsid w:val="00A83C9B"/>
    <w:rsid w:val="00A83D00"/>
    <w:rsid w:val="00A844FB"/>
    <w:rsid w:val="00A848AB"/>
    <w:rsid w:val="00A850A7"/>
    <w:rsid w:val="00A850EF"/>
    <w:rsid w:val="00A855B4"/>
    <w:rsid w:val="00A85968"/>
    <w:rsid w:val="00A85B48"/>
    <w:rsid w:val="00A85E5A"/>
    <w:rsid w:val="00A85ECD"/>
    <w:rsid w:val="00A85F25"/>
    <w:rsid w:val="00A8651B"/>
    <w:rsid w:val="00A86530"/>
    <w:rsid w:val="00A8666E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391"/>
    <w:rsid w:val="00A929FE"/>
    <w:rsid w:val="00A92D25"/>
    <w:rsid w:val="00A92DB6"/>
    <w:rsid w:val="00A93373"/>
    <w:rsid w:val="00A933CD"/>
    <w:rsid w:val="00A9359E"/>
    <w:rsid w:val="00A93811"/>
    <w:rsid w:val="00A93818"/>
    <w:rsid w:val="00A93858"/>
    <w:rsid w:val="00A93920"/>
    <w:rsid w:val="00A93D0A"/>
    <w:rsid w:val="00A93DB0"/>
    <w:rsid w:val="00A94052"/>
    <w:rsid w:val="00A94852"/>
    <w:rsid w:val="00A94A0B"/>
    <w:rsid w:val="00A94ABD"/>
    <w:rsid w:val="00A94CFA"/>
    <w:rsid w:val="00A94F29"/>
    <w:rsid w:val="00A95121"/>
    <w:rsid w:val="00A951F5"/>
    <w:rsid w:val="00A967A4"/>
    <w:rsid w:val="00A9693D"/>
    <w:rsid w:val="00A96995"/>
    <w:rsid w:val="00A96FFC"/>
    <w:rsid w:val="00A970A1"/>
    <w:rsid w:val="00A974B6"/>
    <w:rsid w:val="00A97AC9"/>
    <w:rsid w:val="00A97B5F"/>
    <w:rsid w:val="00A97FCC"/>
    <w:rsid w:val="00AA00A8"/>
    <w:rsid w:val="00AA01B7"/>
    <w:rsid w:val="00AA037C"/>
    <w:rsid w:val="00AA0944"/>
    <w:rsid w:val="00AA0C51"/>
    <w:rsid w:val="00AA0C8D"/>
    <w:rsid w:val="00AA14EB"/>
    <w:rsid w:val="00AA1500"/>
    <w:rsid w:val="00AA171F"/>
    <w:rsid w:val="00AA18BF"/>
    <w:rsid w:val="00AA195C"/>
    <w:rsid w:val="00AA1B4A"/>
    <w:rsid w:val="00AA1DE1"/>
    <w:rsid w:val="00AA1EAA"/>
    <w:rsid w:val="00AA2057"/>
    <w:rsid w:val="00AA28EE"/>
    <w:rsid w:val="00AA28EF"/>
    <w:rsid w:val="00AA2A03"/>
    <w:rsid w:val="00AA2ADB"/>
    <w:rsid w:val="00AA2B06"/>
    <w:rsid w:val="00AA2C16"/>
    <w:rsid w:val="00AA3131"/>
    <w:rsid w:val="00AA33B7"/>
    <w:rsid w:val="00AA35C0"/>
    <w:rsid w:val="00AA3DAB"/>
    <w:rsid w:val="00AA3F0A"/>
    <w:rsid w:val="00AA3F3D"/>
    <w:rsid w:val="00AA417A"/>
    <w:rsid w:val="00AA4219"/>
    <w:rsid w:val="00AA4621"/>
    <w:rsid w:val="00AA462A"/>
    <w:rsid w:val="00AA4ABE"/>
    <w:rsid w:val="00AA4CF0"/>
    <w:rsid w:val="00AA4D04"/>
    <w:rsid w:val="00AA542A"/>
    <w:rsid w:val="00AA5622"/>
    <w:rsid w:val="00AA574F"/>
    <w:rsid w:val="00AA5770"/>
    <w:rsid w:val="00AA5AA8"/>
    <w:rsid w:val="00AA5FE5"/>
    <w:rsid w:val="00AA682B"/>
    <w:rsid w:val="00AA70E0"/>
    <w:rsid w:val="00AA752E"/>
    <w:rsid w:val="00AA75E1"/>
    <w:rsid w:val="00AA788A"/>
    <w:rsid w:val="00AA7C9E"/>
    <w:rsid w:val="00AA7D1B"/>
    <w:rsid w:val="00AA7E35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18D"/>
    <w:rsid w:val="00AB141F"/>
    <w:rsid w:val="00AB192E"/>
    <w:rsid w:val="00AB1A48"/>
    <w:rsid w:val="00AB1A86"/>
    <w:rsid w:val="00AB1BAF"/>
    <w:rsid w:val="00AB2165"/>
    <w:rsid w:val="00AB21FD"/>
    <w:rsid w:val="00AB225D"/>
    <w:rsid w:val="00AB2698"/>
    <w:rsid w:val="00AB26AA"/>
    <w:rsid w:val="00AB292E"/>
    <w:rsid w:val="00AB2A33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010"/>
    <w:rsid w:val="00AC01F2"/>
    <w:rsid w:val="00AC0398"/>
    <w:rsid w:val="00AC0AFF"/>
    <w:rsid w:val="00AC0B85"/>
    <w:rsid w:val="00AC1151"/>
    <w:rsid w:val="00AC12D7"/>
    <w:rsid w:val="00AC1347"/>
    <w:rsid w:val="00AC1892"/>
    <w:rsid w:val="00AC18C8"/>
    <w:rsid w:val="00AC1A04"/>
    <w:rsid w:val="00AC1D15"/>
    <w:rsid w:val="00AC1D67"/>
    <w:rsid w:val="00AC1ED0"/>
    <w:rsid w:val="00AC2B68"/>
    <w:rsid w:val="00AC2B86"/>
    <w:rsid w:val="00AC2F56"/>
    <w:rsid w:val="00AC31EB"/>
    <w:rsid w:val="00AC339A"/>
    <w:rsid w:val="00AC356A"/>
    <w:rsid w:val="00AC3619"/>
    <w:rsid w:val="00AC366D"/>
    <w:rsid w:val="00AC3936"/>
    <w:rsid w:val="00AC39AD"/>
    <w:rsid w:val="00AC3A1A"/>
    <w:rsid w:val="00AC42A2"/>
    <w:rsid w:val="00AC439A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1A8"/>
    <w:rsid w:val="00AD0B59"/>
    <w:rsid w:val="00AD0B5D"/>
    <w:rsid w:val="00AD0B68"/>
    <w:rsid w:val="00AD0E0C"/>
    <w:rsid w:val="00AD0E62"/>
    <w:rsid w:val="00AD0EFF"/>
    <w:rsid w:val="00AD1123"/>
    <w:rsid w:val="00AD1422"/>
    <w:rsid w:val="00AD1581"/>
    <w:rsid w:val="00AD1907"/>
    <w:rsid w:val="00AD1DE6"/>
    <w:rsid w:val="00AD1F64"/>
    <w:rsid w:val="00AD23DB"/>
    <w:rsid w:val="00AD295E"/>
    <w:rsid w:val="00AD2B1C"/>
    <w:rsid w:val="00AD2DE5"/>
    <w:rsid w:val="00AD2E4D"/>
    <w:rsid w:val="00AD2F85"/>
    <w:rsid w:val="00AD3324"/>
    <w:rsid w:val="00AD39AA"/>
    <w:rsid w:val="00AD3F72"/>
    <w:rsid w:val="00AD40CF"/>
    <w:rsid w:val="00AD4184"/>
    <w:rsid w:val="00AD437A"/>
    <w:rsid w:val="00AD44EC"/>
    <w:rsid w:val="00AD4A5F"/>
    <w:rsid w:val="00AD4CE5"/>
    <w:rsid w:val="00AD4D18"/>
    <w:rsid w:val="00AD5376"/>
    <w:rsid w:val="00AD563E"/>
    <w:rsid w:val="00AD5B9F"/>
    <w:rsid w:val="00AD5D37"/>
    <w:rsid w:val="00AD5F28"/>
    <w:rsid w:val="00AD61BC"/>
    <w:rsid w:val="00AD6314"/>
    <w:rsid w:val="00AD650D"/>
    <w:rsid w:val="00AD663B"/>
    <w:rsid w:val="00AD6665"/>
    <w:rsid w:val="00AD6758"/>
    <w:rsid w:val="00AD6A4F"/>
    <w:rsid w:val="00AD70FA"/>
    <w:rsid w:val="00AD7149"/>
    <w:rsid w:val="00AD75BD"/>
    <w:rsid w:val="00AD7880"/>
    <w:rsid w:val="00AD7A65"/>
    <w:rsid w:val="00AD7B6F"/>
    <w:rsid w:val="00AE023B"/>
    <w:rsid w:val="00AE10D5"/>
    <w:rsid w:val="00AE11C7"/>
    <w:rsid w:val="00AE13D8"/>
    <w:rsid w:val="00AE1630"/>
    <w:rsid w:val="00AE1664"/>
    <w:rsid w:val="00AE188E"/>
    <w:rsid w:val="00AE1B89"/>
    <w:rsid w:val="00AE1EC8"/>
    <w:rsid w:val="00AE1F5B"/>
    <w:rsid w:val="00AE23A6"/>
    <w:rsid w:val="00AE2AF0"/>
    <w:rsid w:val="00AE3298"/>
    <w:rsid w:val="00AE333A"/>
    <w:rsid w:val="00AE35C2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BA9"/>
    <w:rsid w:val="00AE7031"/>
    <w:rsid w:val="00AE7181"/>
    <w:rsid w:val="00AE7556"/>
    <w:rsid w:val="00AE763A"/>
    <w:rsid w:val="00AE7CF9"/>
    <w:rsid w:val="00AE7E7D"/>
    <w:rsid w:val="00AE7E92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5B"/>
    <w:rsid w:val="00AF1D36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7E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5F5E"/>
    <w:rsid w:val="00AF60C0"/>
    <w:rsid w:val="00AF6235"/>
    <w:rsid w:val="00AF65F5"/>
    <w:rsid w:val="00AF68F0"/>
    <w:rsid w:val="00AF6E0D"/>
    <w:rsid w:val="00AF6E23"/>
    <w:rsid w:val="00AF6E41"/>
    <w:rsid w:val="00AF6E63"/>
    <w:rsid w:val="00AF70E2"/>
    <w:rsid w:val="00AF74AE"/>
    <w:rsid w:val="00AF75BD"/>
    <w:rsid w:val="00AF78FF"/>
    <w:rsid w:val="00AF799A"/>
    <w:rsid w:val="00AF7CBA"/>
    <w:rsid w:val="00B00101"/>
    <w:rsid w:val="00B001BC"/>
    <w:rsid w:val="00B006C9"/>
    <w:rsid w:val="00B008D9"/>
    <w:rsid w:val="00B00B02"/>
    <w:rsid w:val="00B00B29"/>
    <w:rsid w:val="00B00BA3"/>
    <w:rsid w:val="00B00D37"/>
    <w:rsid w:val="00B00E49"/>
    <w:rsid w:val="00B0100F"/>
    <w:rsid w:val="00B0164C"/>
    <w:rsid w:val="00B01679"/>
    <w:rsid w:val="00B0184D"/>
    <w:rsid w:val="00B018FD"/>
    <w:rsid w:val="00B01A84"/>
    <w:rsid w:val="00B01B6F"/>
    <w:rsid w:val="00B0215C"/>
    <w:rsid w:val="00B0236F"/>
    <w:rsid w:val="00B0240E"/>
    <w:rsid w:val="00B02423"/>
    <w:rsid w:val="00B024EF"/>
    <w:rsid w:val="00B027A3"/>
    <w:rsid w:val="00B03164"/>
    <w:rsid w:val="00B031AA"/>
    <w:rsid w:val="00B032DF"/>
    <w:rsid w:val="00B03308"/>
    <w:rsid w:val="00B0351C"/>
    <w:rsid w:val="00B038BF"/>
    <w:rsid w:val="00B03F12"/>
    <w:rsid w:val="00B041E6"/>
    <w:rsid w:val="00B043F0"/>
    <w:rsid w:val="00B046B1"/>
    <w:rsid w:val="00B046BD"/>
    <w:rsid w:val="00B053B6"/>
    <w:rsid w:val="00B05462"/>
    <w:rsid w:val="00B059B2"/>
    <w:rsid w:val="00B059BB"/>
    <w:rsid w:val="00B05D6A"/>
    <w:rsid w:val="00B06399"/>
    <w:rsid w:val="00B067E3"/>
    <w:rsid w:val="00B06CFF"/>
    <w:rsid w:val="00B07002"/>
    <w:rsid w:val="00B0780D"/>
    <w:rsid w:val="00B100F2"/>
    <w:rsid w:val="00B10104"/>
    <w:rsid w:val="00B1011A"/>
    <w:rsid w:val="00B103B8"/>
    <w:rsid w:val="00B103CE"/>
    <w:rsid w:val="00B103FA"/>
    <w:rsid w:val="00B1053B"/>
    <w:rsid w:val="00B108BC"/>
    <w:rsid w:val="00B10BE9"/>
    <w:rsid w:val="00B10EA8"/>
    <w:rsid w:val="00B10ED0"/>
    <w:rsid w:val="00B110FD"/>
    <w:rsid w:val="00B1120F"/>
    <w:rsid w:val="00B116D2"/>
    <w:rsid w:val="00B11833"/>
    <w:rsid w:val="00B118C8"/>
    <w:rsid w:val="00B11D47"/>
    <w:rsid w:val="00B12144"/>
    <w:rsid w:val="00B1214B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36D"/>
    <w:rsid w:val="00B144C2"/>
    <w:rsid w:val="00B146BF"/>
    <w:rsid w:val="00B14953"/>
    <w:rsid w:val="00B14BF7"/>
    <w:rsid w:val="00B14E47"/>
    <w:rsid w:val="00B14F89"/>
    <w:rsid w:val="00B15216"/>
    <w:rsid w:val="00B1571E"/>
    <w:rsid w:val="00B15E3C"/>
    <w:rsid w:val="00B16121"/>
    <w:rsid w:val="00B165CE"/>
    <w:rsid w:val="00B16B8D"/>
    <w:rsid w:val="00B17122"/>
    <w:rsid w:val="00B17BAB"/>
    <w:rsid w:val="00B17BEE"/>
    <w:rsid w:val="00B17E44"/>
    <w:rsid w:val="00B17F7A"/>
    <w:rsid w:val="00B2001F"/>
    <w:rsid w:val="00B20351"/>
    <w:rsid w:val="00B20777"/>
    <w:rsid w:val="00B207DE"/>
    <w:rsid w:val="00B209C6"/>
    <w:rsid w:val="00B212CA"/>
    <w:rsid w:val="00B214FB"/>
    <w:rsid w:val="00B21681"/>
    <w:rsid w:val="00B21890"/>
    <w:rsid w:val="00B22238"/>
    <w:rsid w:val="00B22286"/>
    <w:rsid w:val="00B22465"/>
    <w:rsid w:val="00B228DA"/>
    <w:rsid w:val="00B23089"/>
    <w:rsid w:val="00B2322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920"/>
    <w:rsid w:val="00B24A06"/>
    <w:rsid w:val="00B24B8D"/>
    <w:rsid w:val="00B24DAF"/>
    <w:rsid w:val="00B24F7C"/>
    <w:rsid w:val="00B25662"/>
    <w:rsid w:val="00B25758"/>
    <w:rsid w:val="00B258D0"/>
    <w:rsid w:val="00B25977"/>
    <w:rsid w:val="00B25B0E"/>
    <w:rsid w:val="00B25B38"/>
    <w:rsid w:val="00B25CB2"/>
    <w:rsid w:val="00B25D74"/>
    <w:rsid w:val="00B2607B"/>
    <w:rsid w:val="00B26156"/>
    <w:rsid w:val="00B27505"/>
    <w:rsid w:val="00B27623"/>
    <w:rsid w:val="00B27A3D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51A"/>
    <w:rsid w:val="00B30904"/>
    <w:rsid w:val="00B309CC"/>
    <w:rsid w:val="00B30C74"/>
    <w:rsid w:val="00B30D88"/>
    <w:rsid w:val="00B30E85"/>
    <w:rsid w:val="00B311A9"/>
    <w:rsid w:val="00B312F9"/>
    <w:rsid w:val="00B31461"/>
    <w:rsid w:val="00B314E2"/>
    <w:rsid w:val="00B3190E"/>
    <w:rsid w:val="00B319A1"/>
    <w:rsid w:val="00B319AD"/>
    <w:rsid w:val="00B31C2E"/>
    <w:rsid w:val="00B326DE"/>
    <w:rsid w:val="00B32799"/>
    <w:rsid w:val="00B32C43"/>
    <w:rsid w:val="00B32E03"/>
    <w:rsid w:val="00B330F8"/>
    <w:rsid w:val="00B3310F"/>
    <w:rsid w:val="00B3373E"/>
    <w:rsid w:val="00B33C26"/>
    <w:rsid w:val="00B344A8"/>
    <w:rsid w:val="00B345E3"/>
    <w:rsid w:val="00B34E94"/>
    <w:rsid w:val="00B350DC"/>
    <w:rsid w:val="00B35329"/>
    <w:rsid w:val="00B355B6"/>
    <w:rsid w:val="00B3613E"/>
    <w:rsid w:val="00B3689B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563"/>
    <w:rsid w:val="00B4081E"/>
    <w:rsid w:val="00B40A03"/>
    <w:rsid w:val="00B40BE9"/>
    <w:rsid w:val="00B40E72"/>
    <w:rsid w:val="00B414F9"/>
    <w:rsid w:val="00B41740"/>
    <w:rsid w:val="00B41B09"/>
    <w:rsid w:val="00B41B1B"/>
    <w:rsid w:val="00B41F57"/>
    <w:rsid w:val="00B4210E"/>
    <w:rsid w:val="00B4211F"/>
    <w:rsid w:val="00B424B0"/>
    <w:rsid w:val="00B425DD"/>
    <w:rsid w:val="00B428E8"/>
    <w:rsid w:val="00B42AA8"/>
    <w:rsid w:val="00B42C76"/>
    <w:rsid w:val="00B42D70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48EA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A5F"/>
    <w:rsid w:val="00B46B69"/>
    <w:rsid w:val="00B46D8F"/>
    <w:rsid w:val="00B473A7"/>
    <w:rsid w:val="00B477D8"/>
    <w:rsid w:val="00B477E3"/>
    <w:rsid w:val="00B47B36"/>
    <w:rsid w:val="00B47C33"/>
    <w:rsid w:val="00B50101"/>
    <w:rsid w:val="00B50621"/>
    <w:rsid w:val="00B511C7"/>
    <w:rsid w:val="00B5127A"/>
    <w:rsid w:val="00B51408"/>
    <w:rsid w:val="00B5164C"/>
    <w:rsid w:val="00B51706"/>
    <w:rsid w:val="00B51822"/>
    <w:rsid w:val="00B51A42"/>
    <w:rsid w:val="00B51CC4"/>
    <w:rsid w:val="00B51D8C"/>
    <w:rsid w:val="00B52094"/>
    <w:rsid w:val="00B52251"/>
    <w:rsid w:val="00B5246B"/>
    <w:rsid w:val="00B529A7"/>
    <w:rsid w:val="00B52ED3"/>
    <w:rsid w:val="00B532A4"/>
    <w:rsid w:val="00B532E9"/>
    <w:rsid w:val="00B533E2"/>
    <w:rsid w:val="00B53D85"/>
    <w:rsid w:val="00B53DB4"/>
    <w:rsid w:val="00B54226"/>
    <w:rsid w:val="00B5478F"/>
    <w:rsid w:val="00B548CA"/>
    <w:rsid w:val="00B549A0"/>
    <w:rsid w:val="00B54E78"/>
    <w:rsid w:val="00B54EDD"/>
    <w:rsid w:val="00B54F80"/>
    <w:rsid w:val="00B54FD0"/>
    <w:rsid w:val="00B55874"/>
    <w:rsid w:val="00B55C35"/>
    <w:rsid w:val="00B55C4B"/>
    <w:rsid w:val="00B55DB8"/>
    <w:rsid w:val="00B5605D"/>
    <w:rsid w:val="00B5610D"/>
    <w:rsid w:val="00B566E8"/>
    <w:rsid w:val="00B5671F"/>
    <w:rsid w:val="00B569E5"/>
    <w:rsid w:val="00B56D08"/>
    <w:rsid w:val="00B56E22"/>
    <w:rsid w:val="00B56EEE"/>
    <w:rsid w:val="00B5736F"/>
    <w:rsid w:val="00B57609"/>
    <w:rsid w:val="00B5783B"/>
    <w:rsid w:val="00B60541"/>
    <w:rsid w:val="00B61489"/>
    <w:rsid w:val="00B61544"/>
    <w:rsid w:val="00B617FB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3ED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58D"/>
    <w:rsid w:val="00B667F5"/>
    <w:rsid w:val="00B6694B"/>
    <w:rsid w:val="00B66A89"/>
    <w:rsid w:val="00B66C1C"/>
    <w:rsid w:val="00B66EEF"/>
    <w:rsid w:val="00B67070"/>
    <w:rsid w:val="00B67C9A"/>
    <w:rsid w:val="00B67DA1"/>
    <w:rsid w:val="00B7032B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6CD"/>
    <w:rsid w:val="00B72A3B"/>
    <w:rsid w:val="00B72EA5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B8D"/>
    <w:rsid w:val="00B74CD9"/>
    <w:rsid w:val="00B74EBD"/>
    <w:rsid w:val="00B75236"/>
    <w:rsid w:val="00B75238"/>
    <w:rsid w:val="00B752B3"/>
    <w:rsid w:val="00B75337"/>
    <w:rsid w:val="00B7534E"/>
    <w:rsid w:val="00B7541B"/>
    <w:rsid w:val="00B75624"/>
    <w:rsid w:val="00B756D7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FF"/>
    <w:rsid w:val="00B76CA1"/>
    <w:rsid w:val="00B76E0F"/>
    <w:rsid w:val="00B76F77"/>
    <w:rsid w:val="00B770AF"/>
    <w:rsid w:val="00B7717F"/>
    <w:rsid w:val="00B77416"/>
    <w:rsid w:val="00B775FB"/>
    <w:rsid w:val="00B77A83"/>
    <w:rsid w:val="00B77CB8"/>
    <w:rsid w:val="00B77E14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204"/>
    <w:rsid w:val="00B859A7"/>
    <w:rsid w:val="00B85CC1"/>
    <w:rsid w:val="00B85D29"/>
    <w:rsid w:val="00B865EB"/>
    <w:rsid w:val="00B86C53"/>
    <w:rsid w:val="00B86D32"/>
    <w:rsid w:val="00B872A6"/>
    <w:rsid w:val="00B879F4"/>
    <w:rsid w:val="00B87AC9"/>
    <w:rsid w:val="00B87B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6C"/>
    <w:rsid w:val="00B91379"/>
    <w:rsid w:val="00B9153F"/>
    <w:rsid w:val="00B91646"/>
    <w:rsid w:val="00B91B5B"/>
    <w:rsid w:val="00B921DC"/>
    <w:rsid w:val="00B922F2"/>
    <w:rsid w:val="00B92484"/>
    <w:rsid w:val="00B92860"/>
    <w:rsid w:val="00B928F6"/>
    <w:rsid w:val="00B92AB2"/>
    <w:rsid w:val="00B92B8B"/>
    <w:rsid w:val="00B92BFB"/>
    <w:rsid w:val="00B92C7B"/>
    <w:rsid w:val="00B92D7B"/>
    <w:rsid w:val="00B92E0D"/>
    <w:rsid w:val="00B93017"/>
    <w:rsid w:val="00B9301B"/>
    <w:rsid w:val="00B930DB"/>
    <w:rsid w:val="00B93165"/>
    <w:rsid w:val="00B93258"/>
    <w:rsid w:val="00B936CE"/>
    <w:rsid w:val="00B93841"/>
    <w:rsid w:val="00B93E96"/>
    <w:rsid w:val="00B94114"/>
    <w:rsid w:val="00B94527"/>
    <w:rsid w:val="00B9455D"/>
    <w:rsid w:val="00B94A41"/>
    <w:rsid w:val="00B94CD2"/>
    <w:rsid w:val="00B94F6B"/>
    <w:rsid w:val="00B95168"/>
    <w:rsid w:val="00B95320"/>
    <w:rsid w:val="00B9548B"/>
    <w:rsid w:val="00B955ED"/>
    <w:rsid w:val="00B95B72"/>
    <w:rsid w:val="00B95BD0"/>
    <w:rsid w:val="00B95E15"/>
    <w:rsid w:val="00B95F32"/>
    <w:rsid w:val="00B95F77"/>
    <w:rsid w:val="00B9618B"/>
    <w:rsid w:val="00B968AA"/>
    <w:rsid w:val="00B96A32"/>
    <w:rsid w:val="00B96B72"/>
    <w:rsid w:val="00B96F90"/>
    <w:rsid w:val="00B970BF"/>
    <w:rsid w:val="00B97187"/>
    <w:rsid w:val="00B9719C"/>
    <w:rsid w:val="00B97368"/>
    <w:rsid w:val="00B97674"/>
    <w:rsid w:val="00B9776B"/>
    <w:rsid w:val="00B97827"/>
    <w:rsid w:val="00B97905"/>
    <w:rsid w:val="00B97AD1"/>
    <w:rsid w:val="00B97EF4"/>
    <w:rsid w:val="00BA022D"/>
    <w:rsid w:val="00BA025D"/>
    <w:rsid w:val="00BA0389"/>
    <w:rsid w:val="00BA096D"/>
    <w:rsid w:val="00BA09D5"/>
    <w:rsid w:val="00BA0B82"/>
    <w:rsid w:val="00BA0F31"/>
    <w:rsid w:val="00BA1232"/>
    <w:rsid w:val="00BA13FF"/>
    <w:rsid w:val="00BA1C3E"/>
    <w:rsid w:val="00BA1C49"/>
    <w:rsid w:val="00BA1E3B"/>
    <w:rsid w:val="00BA2034"/>
    <w:rsid w:val="00BA22BE"/>
    <w:rsid w:val="00BA24F0"/>
    <w:rsid w:val="00BA27D0"/>
    <w:rsid w:val="00BA2983"/>
    <w:rsid w:val="00BA2BC9"/>
    <w:rsid w:val="00BA3354"/>
    <w:rsid w:val="00BA3541"/>
    <w:rsid w:val="00BA380C"/>
    <w:rsid w:val="00BA381C"/>
    <w:rsid w:val="00BA3A10"/>
    <w:rsid w:val="00BA3A6A"/>
    <w:rsid w:val="00BA3B50"/>
    <w:rsid w:val="00BA4661"/>
    <w:rsid w:val="00BA47C3"/>
    <w:rsid w:val="00BA5365"/>
    <w:rsid w:val="00BA53A8"/>
    <w:rsid w:val="00BA569E"/>
    <w:rsid w:val="00BA5712"/>
    <w:rsid w:val="00BA5919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2E7"/>
    <w:rsid w:val="00BA7578"/>
    <w:rsid w:val="00BA7A4C"/>
    <w:rsid w:val="00BA7BC5"/>
    <w:rsid w:val="00BA7BE1"/>
    <w:rsid w:val="00BA7D14"/>
    <w:rsid w:val="00BA7E87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ADA"/>
    <w:rsid w:val="00BB0FB2"/>
    <w:rsid w:val="00BB10F9"/>
    <w:rsid w:val="00BB19F9"/>
    <w:rsid w:val="00BB1AC6"/>
    <w:rsid w:val="00BB1D6C"/>
    <w:rsid w:val="00BB1E2B"/>
    <w:rsid w:val="00BB239C"/>
    <w:rsid w:val="00BB245D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FB"/>
    <w:rsid w:val="00BB62FD"/>
    <w:rsid w:val="00BB640F"/>
    <w:rsid w:val="00BB6BC2"/>
    <w:rsid w:val="00BB70A3"/>
    <w:rsid w:val="00BB7407"/>
    <w:rsid w:val="00BB742C"/>
    <w:rsid w:val="00BB74AD"/>
    <w:rsid w:val="00BB76E3"/>
    <w:rsid w:val="00BB77BA"/>
    <w:rsid w:val="00BB7918"/>
    <w:rsid w:val="00BB7C08"/>
    <w:rsid w:val="00BB7E29"/>
    <w:rsid w:val="00BB7E32"/>
    <w:rsid w:val="00BC0366"/>
    <w:rsid w:val="00BC0444"/>
    <w:rsid w:val="00BC07B4"/>
    <w:rsid w:val="00BC0F35"/>
    <w:rsid w:val="00BC1040"/>
    <w:rsid w:val="00BC1041"/>
    <w:rsid w:val="00BC11DE"/>
    <w:rsid w:val="00BC1219"/>
    <w:rsid w:val="00BC16C4"/>
    <w:rsid w:val="00BC192D"/>
    <w:rsid w:val="00BC1C2F"/>
    <w:rsid w:val="00BC1C56"/>
    <w:rsid w:val="00BC1CEE"/>
    <w:rsid w:val="00BC1F42"/>
    <w:rsid w:val="00BC1FA2"/>
    <w:rsid w:val="00BC216C"/>
    <w:rsid w:val="00BC240F"/>
    <w:rsid w:val="00BC24EC"/>
    <w:rsid w:val="00BC260D"/>
    <w:rsid w:val="00BC266C"/>
    <w:rsid w:val="00BC2E02"/>
    <w:rsid w:val="00BC2E05"/>
    <w:rsid w:val="00BC2E26"/>
    <w:rsid w:val="00BC2EBC"/>
    <w:rsid w:val="00BC353C"/>
    <w:rsid w:val="00BC3604"/>
    <w:rsid w:val="00BC3641"/>
    <w:rsid w:val="00BC3D04"/>
    <w:rsid w:val="00BC3F79"/>
    <w:rsid w:val="00BC404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56"/>
    <w:rsid w:val="00BC4E95"/>
    <w:rsid w:val="00BC4EDC"/>
    <w:rsid w:val="00BC5000"/>
    <w:rsid w:val="00BC57D0"/>
    <w:rsid w:val="00BC591A"/>
    <w:rsid w:val="00BC593B"/>
    <w:rsid w:val="00BC62C2"/>
    <w:rsid w:val="00BC66B5"/>
    <w:rsid w:val="00BC6904"/>
    <w:rsid w:val="00BC745B"/>
    <w:rsid w:val="00BC796D"/>
    <w:rsid w:val="00BC79DF"/>
    <w:rsid w:val="00BC7D4F"/>
    <w:rsid w:val="00BC7F41"/>
    <w:rsid w:val="00BC7FE3"/>
    <w:rsid w:val="00BD0248"/>
    <w:rsid w:val="00BD0E7A"/>
    <w:rsid w:val="00BD0F40"/>
    <w:rsid w:val="00BD0FF7"/>
    <w:rsid w:val="00BD101D"/>
    <w:rsid w:val="00BD18EE"/>
    <w:rsid w:val="00BD1CA4"/>
    <w:rsid w:val="00BD1FD2"/>
    <w:rsid w:val="00BD2587"/>
    <w:rsid w:val="00BD275D"/>
    <w:rsid w:val="00BD2D41"/>
    <w:rsid w:val="00BD2F44"/>
    <w:rsid w:val="00BD36BA"/>
    <w:rsid w:val="00BD39BF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6F71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DC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D7E"/>
    <w:rsid w:val="00BE3EAB"/>
    <w:rsid w:val="00BE3ED3"/>
    <w:rsid w:val="00BE40D9"/>
    <w:rsid w:val="00BE46B7"/>
    <w:rsid w:val="00BE48F9"/>
    <w:rsid w:val="00BE4E0D"/>
    <w:rsid w:val="00BE5000"/>
    <w:rsid w:val="00BE540A"/>
    <w:rsid w:val="00BE551B"/>
    <w:rsid w:val="00BE66DF"/>
    <w:rsid w:val="00BE66E9"/>
    <w:rsid w:val="00BE69FF"/>
    <w:rsid w:val="00BE6CB1"/>
    <w:rsid w:val="00BE743D"/>
    <w:rsid w:val="00BE75E1"/>
    <w:rsid w:val="00BE77E1"/>
    <w:rsid w:val="00BE7845"/>
    <w:rsid w:val="00BE7847"/>
    <w:rsid w:val="00BE787A"/>
    <w:rsid w:val="00BE7F1F"/>
    <w:rsid w:val="00BF01B3"/>
    <w:rsid w:val="00BF026B"/>
    <w:rsid w:val="00BF0386"/>
    <w:rsid w:val="00BF09CF"/>
    <w:rsid w:val="00BF0DA1"/>
    <w:rsid w:val="00BF1024"/>
    <w:rsid w:val="00BF102B"/>
    <w:rsid w:val="00BF1C4D"/>
    <w:rsid w:val="00BF1CC7"/>
    <w:rsid w:val="00BF1E2F"/>
    <w:rsid w:val="00BF1FB5"/>
    <w:rsid w:val="00BF20C3"/>
    <w:rsid w:val="00BF21B9"/>
    <w:rsid w:val="00BF2913"/>
    <w:rsid w:val="00BF2B18"/>
    <w:rsid w:val="00BF2B66"/>
    <w:rsid w:val="00BF2FA3"/>
    <w:rsid w:val="00BF302B"/>
    <w:rsid w:val="00BF33C0"/>
    <w:rsid w:val="00BF3682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7"/>
    <w:rsid w:val="00BF54CE"/>
    <w:rsid w:val="00BF5625"/>
    <w:rsid w:val="00BF591E"/>
    <w:rsid w:val="00BF5A8D"/>
    <w:rsid w:val="00BF5B35"/>
    <w:rsid w:val="00BF5B7A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04"/>
    <w:rsid w:val="00C05D4B"/>
    <w:rsid w:val="00C05FEC"/>
    <w:rsid w:val="00C061FE"/>
    <w:rsid w:val="00C06494"/>
    <w:rsid w:val="00C06E67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11FA"/>
    <w:rsid w:val="00C1180A"/>
    <w:rsid w:val="00C11E7C"/>
    <w:rsid w:val="00C11FE3"/>
    <w:rsid w:val="00C120D0"/>
    <w:rsid w:val="00C12DEB"/>
    <w:rsid w:val="00C13320"/>
    <w:rsid w:val="00C134A8"/>
    <w:rsid w:val="00C134ED"/>
    <w:rsid w:val="00C13607"/>
    <w:rsid w:val="00C137A2"/>
    <w:rsid w:val="00C13B71"/>
    <w:rsid w:val="00C13BED"/>
    <w:rsid w:val="00C14054"/>
    <w:rsid w:val="00C14790"/>
    <w:rsid w:val="00C14BBE"/>
    <w:rsid w:val="00C150E7"/>
    <w:rsid w:val="00C153DC"/>
    <w:rsid w:val="00C16196"/>
    <w:rsid w:val="00C161A9"/>
    <w:rsid w:val="00C1653C"/>
    <w:rsid w:val="00C167C8"/>
    <w:rsid w:val="00C167DD"/>
    <w:rsid w:val="00C16D0C"/>
    <w:rsid w:val="00C17019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A71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99C"/>
    <w:rsid w:val="00C22B78"/>
    <w:rsid w:val="00C22CCB"/>
    <w:rsid w:val="00C22CFE"/>
    <w:rsid w:val="00C22D28"/>
    <w:rsid w:val="00C22F29"/>
    <w:rsid w:val="00C2306B"/>
    <w:rsid w:val="00C23173"/>
    <w:rsid w:val="00C233C9"/>
    <w:rsid w:val="00C23440"/>
    <w:rsid w:val="00C237AC"/>
    <w:rsid w:val="00C23BF7"/>
    <w:rsid w:val="00C243DF"/>
    <w:rsid w:val="00C2457B"/>
    <w:rsid w:val="00C2481E"/>
    <w:rsid w:val="00C2486D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7B7"/>
    <w:rsid w:val="00C3196C"/>
    <w:rsid w:val="00C31B19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2F5"/>
    <w:rsid w:val="00C35629"/>
    <w:rsid w:val="00C35797"/>
    <w:rsid w:val="00C35AC4"/>
    <w:rsid w:val="00C35AD2"/>
    <w:rsid w:val="00C35B34"/>
    <w:rsid w:val="00C361F6"/>
    <w:rsid w:val="00C3628B"/>
    <w:rsid w:val="00C36373"/>
    <w:rsid w:val="00C36519"/>
    <w:rsid w:val="00C36679"/>
    <w:rsid w:val="00C36755"/>
    <w:rsid w:val="00C369DC"/>
    <w:rsid w:val="00C36BA5"/>
    <w:rsid w:val="00C36E3F"/>
    <w:rsid w:val="00C3747A"/>
    <w:rsid w:val="00C37865"/>
    <w:rsid w:val="00C37888"/>
    <w:rsid w:val="00C37BB3"/>
    <w:rsid w:val="00C37CAF"/>
    <w:rsid w:val="00C37F02"/>
    <w:rsid w:val="00C37F42"/>
    <w:rsid w:val="00C4000B"/>
    <w:rsid w:val="00C40105"/>
    <w:rsid w:val="00C402AD"/>
    <w:rsid w:val="00C40467"/>
    <w:rsid w:val="00C40729"/>
    <w:rsid w:val="00C407FD"/>
    <w:rsid w:val="00C40C5E"/>
    <w:rsid w:val="00C40CAF"/>
    <w:rsid w:val="00C41126"/>
    <w:rsid w:val="00C412F2"/>
    <w:rsid w:val="00C4175C"/>
    <w:rsid w:val="00C41859"/>
    <w:rsid w:val="00C418AA"/>
    <w:rsid w:val="00C41BF6"/>
    <w:rsid w:val="00C41F1D"/>
    <w:rsid w:val="00C41F5C"/>
    <w:rsid w:val="00C41F61"/>
    <w:rsid w:val="00C420CB"/>
    <w:rsid w:val="00C42169"/>
    <w:rsid w:val="00C42377"/>
    <w:rsid w:val="00C423C7"/>
    <w:rsid w:val="00C42845"/>
    <w:rsid w:val="00C42934"/>
    <w:rsid w:val="00C42B78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77"/>
    <w:rsid w:val="00C4508A"/>
    <w:rsid w:val="00C45144"/>
    <w:rsid w:val="00C45188"/>
    <w:rsid w:val="00C4521E"/>
    <w:rsid w:val="00C4545D"/>
    <w:rsid w:val="00C456DF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37C"/>
    <w:rsid w:val="00C5053F"/>
    <w:rsid w:val="00C50560"/>
    <w:rsid w:val="00C5056C"/>
    <w:rsid w:val="00C50B58"/>
    <w:rsid w:val="00C50BEC"/>
    <w:rsid w:val="00C50F6D"/>
    <w:rsid w:val="00C51420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C41"/>
    <w:rsid w:val="00C53EEA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6E3C"/>
    <w:rsid w:val="00C57329"/>
    <w:rsid w:val="00C57957"/>
    <w:rsid w:val="00C5795F"/>
    <w:rsid w:val="00C57C0E"/>
    <w:rsid w:val="00C57FEB"/>
    <w:rsid w:val="00C6018F"/>
    <w:rsid w:val="00C608AE"/>
    <w:rsid w:val="00C60A4D"/>
    <w:rsid w:val="00C61881"/>
    <w:rsid w:val="00C61B7B"/>
    <w:rsid w:val="00C61BCB"/>
    <w:rsid w:val="00C61CE6"/>
    <w:rsid w:val="00C61DB0"/>
    <w:rsid w:val="00C6209A"/>
    <w:rsid w:val="00C6231A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79"/>
    <w:rsid w:val="00C64DF1"/>
    <w:rsid w:val="00C64F8F"/>
    <w:rsid w:val="00C65299"/>
    <w:rsid w:val="00C65391"/>
    <w:rsid w:val="00C65605"/>
    <w:rsid w:val="00C65711"/>
    <w:rsid w:val="00C65851"/>
    <w:rsid w:val="00C65A5E"/>
    <w:rsid w:val="00C65C02"/>
    <w:rsid w:val="00C65C2D"/>
    <w:rsid w:val="00C6615E"/>
    <w:rsid w:val="00C66344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2AA"/>
    <w:rsid w:val="00C72563"/>
    <w:rsid w:val="00C7289E"/>
    <w:rsid w:val="00C72975"/>
    <w:rsid w:val="00C729F7"/>
    <w:rsid w:val="00C73074"/>
    <w:rsid w:val="00C73BCD"/>
    <w:rsid w:val="00C73D89"/>
    <w:rsid w:val="00C74195"/>
    <w:rsid w:val="00C74437"/>
    <w:rsid w:val="00C745DF"/>
    <w:rsid w:val="00C74881"/>
    <w:rsid w:val="00C74940"/>
    <w:rsid w:val="00C74C1C"/>
    <w:rsid w:val="00C74D04"/>
    <w:rsid w:val="00C74D3F"/>
    <w:rsid w:val="00C75800"/>
    <w:rsid w:val="00C75FED"/>
    <w:rsid w:val="00C7609B"/>
    <w:rsid w:val="00C76542"/>
    <w:rsid w:val="00C76565"/>
    <w:rsid w:val="00C76920"/>
    <w:rsid w:val="00C76DEA"/>
    <w:rsid w:val="00C7773A"/>
    <w:rsid w:val="00C77908"/>
    <w:rsid w:val="00C77A7C"/>
    <w:rsid w:val="00C77CBA"/>
    <w:rsid w:val="00C801DD"/>
    <w:rsid w:val="00C803AF"/>
    <w:rsid w:val="00C80594"/>
    <w:rsid w:val="00C80A69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26F"/>
    <w:rsid w:val="00C824CB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8DE"/>
    <w:rsid w:val="00C83C59"/>
    <w:rsid w:val="00C849F0"/>
    <w:rsid w:val="00C84F2A"/>
    <w:rsid w:val="00C8522E"/>
    <w:rsid w:val="00C85425"/>
    <w:rsid w:val="00C859D0"/>
    <w:rsid w:val="00C85AD4"/>
    <w:rsid w:val="00C85C96"/>
    <w:rsid w:val="00C860D9"/>
    <w:rsid w:val="00C865A1"/>
    <w:rsid w:val="00C869D4"/>
    <w:rsid w:val="00C86D6C"/>
    <w:rsid w:val="00C8717E"/>
    <w:rsid w:val="00C87381"/>
    <w:rsid w:val="00C87971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63A"/>
    <w:rsid w:val="00C916FC"/>
    <w:rsid w:val="00C917BB"/>
    <w:rsid w:val="00C917C5"/>
    <w:rsid w:val="00C91CED"/>
    <w:rsid w:val="00C91D01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2CB"/>
    <w:rsid w:val="00C943B1"/>
    <w:rsid w:val="00C94787"/>
    <w:rsid w:val="00C9494C"/>
    <w:rsid w:val="00C94990"/>
    <w:rsid w:val="00C94ABD"/>
    <w:rsid w:val="00C94EFE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89E"/>
    <w:rsid w:val="00CA0B9F"/>
    <w:rsid w:val="00CA0BCD"/>
    <w:rsid w:val="00CA0C56"/>
    <w:rsid w:val="00CA0EF0"/>
    <w:rsid w:val="00CA1826"/>
    <w:rsid w:val="00CA1BF0"/>
    <w:rsid w:val="00CA1E2C"/>
    <w:rsid w:val="00CA2615"/>
    <w:rsid w:val="00CA271F"/>
    <w:rsid w:val="00CA2B70"/>
    <w:rsid w:val="00CA2CB9"/>
    <w:rsid w:val="00CA2E64"/>
    <w:rsid w:val="00CA3315"/>
    <w:rsid w:val="00CA3489"/>
    <w:rsid w:val="00CA386D"/>
    <w:rsid w:val="00CA3B3A"/>
    <w:rsid w:val="00CA3EB9"/>
    <w:rsid w:val="00CA405D"/>
    <w:rsid w:val="00CA43D3"/>
    <w:rsid w:val="00CA4453"/>
    <w:rsid w:val="00CA49CA"/>
    <w:rsid w:val="00CA4C91"/>
    <w:rsid w:val="00CA4E2C"/>
    <w:rsid w:val="00CA4E9B"/>
    <w:rsid w:val="00CA52EF"/>
    <w:rsid w:val="00CA56D8"/>
    <w:rsid w:val="00CA5944"/>
    <w:rsid w:val="00CA5C13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2B"/>
    <w:rsid w:val="00CA7D95"/>
    <w:rsid w:val="00CA7FB7"/>
    <w:rsid w:val="00CB00EB"/>
    <w:rsid w:val="00CB0133"/>
    <w:rsid w:val="00CB0214"/>
    <w:rsid w:val="00CB040C"/>
    <w:rsid w:val="00CB0933"/>
    <w:rsid w:val="00CB0AD5"/>
    <w:rsid w:val="00CB0D64"/>
    <w:rsid w:val="00CB0F98"/>
    <w:rsid w:val="00CB14EF"/>
    <w:rsid w:val="00CB1A6E"/>
    <w:rsid w:val="00CB1DF0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30"/>
    <w:rsid w:val="00CB2E57"/>
    <w:rsid w:val="00CB2F83"/>
    <w:rsid w:val="00CB2FBD"/>
    <w:rsid w:val="00CB3E59"/>
    <w:rsid w:val="00CB3FD7"/>
    <w:rsid w:val="00CB4148"/>
    <w:rsid w:val="00CB46C5"/>
    <w:rsid w:val="00CB4A6B"/>
    <w:rsid w:val="00CB530C"/>
    <w:rsid w:val="00CB5323"/>
    <w:rsid w:val="00CB562E"/>
    <w:rsid w:val="00CB5C80"/>
    <w:rsid w:val="00CB5CAA"/>
    <w:rsid w:val="00CB5F06"/>
    <w:rsid w:val="00CB5FF9"/>
    <w:rsid w:val="00CB61CD"/>
    <w:rsid w:val="00CB661E"/>
    <w:rsid w:val="00CB683E"/>
    <w:rsid w:val="00CB6D9D"/>
    <w:rsid w:val="00CB7240"/>
    <w:rsid w:val="00CB7380"/>
    <w:rsid w:val="00CB75EB"/>
    <w:rsid w:val="00CB7655"/>
    <w:rsid w:val="00CB79E4"/>
    <w:rsid w:val="00CC020A"/>
    <w:rsid w:val="00CC02BF"/>
    <w:rsid w:val="00CC0438"/>
    <w:rsid w:val="00CC0515"/>
    <w:rsid w:val="00CC056C"/>
    <w:rsid w:val="00CC06C3"/>
    <w:rsid w:val="00CC0712"/>
    <w:rsid w:val="00CC0C63"/>
    <w:rsid w:val="00CC0E63"/>
    <w:rsid w:val="00CC0F54"/>
    <w:rsid w:val="00CC1391"/>
    <w:rsid w:val="00CC13E5"/>
    <w:rsid w:val="00CC149A"/>
    <w:rsid w:val="00CC182F"/>
    <w:rsid w:val="00CC1867"/>
    <w:rsid w:val="00CC1A22"/>
    <w:rsid w:val="00CC1A4D"/>
    <w:rsid w:val="00CC1AF5"/>
    <w:rsid w:val="00CC1C13"/>
    <w:rsid w:val="00CC1CD6"/>
    <w:rsid w:val="00CC20ED"/>
    <w:rsid w:val="00CC225E"/>
    <w:rsid w:val="00CC265B"/>
    <w:rsid w:val="00CC2E87"/>
    <w:rsid w:val="00CC3046"/>
    <w:rsid w:val="00CC32CC"/>
    <w:rsid w:val="00CC3378"/>
    <w:rsid w:val="00CC33DC"/>
    <w:rsid w:val="00CC351E"/>
    <w:rsid w:val="00CC3639"/>
    <w:rsid w:val="00CC3991"/>
    <w:rsid w:val="00CC39DC"/>
    <w:rsid w:val="00CC3AC7"/>
    <w:rsid w:val="00CC4056"/>
    <w:rsid w:val="00CC45F7"/>
    <w:rsid w:val="00CC460E"/>
    <w:rsid w:val="00CC4AAA"/>
    <w:rsid w:val="00CC4EBF"/>
    <w:rsid w:val="00CC54E8"/>
    <w:rsid w:val="00CC5547"/>
    <w:rsid w:val="00CC5D0E"/>
    <w:rsid w:val="00CC65A9"/>
    <w:rsid w:val="00CC6C7E"/>
    <w:rsid w:val="00CC6EC5"/>
    <w:rsid w:val="00CC6F93"/>
    <w:rsid w:val="00CC7001"/>
    <w:rsid w:val="00CC7027"/>
    <w:rsid w:val="00CC7270"/>
    <w:rsid w:val="00CC7592"/>
    <w:rsid w:val="00CC792D"/>
    <w:rsid w:val="00CC7A5F"/>
    <w:rsid w:val="00CC7C40"/>
    <w:rsid w:val="00CC7EBF"/>
    <w:rsid w:val="00CD001E"/>
    <w:rsid w:val="00CD0393"/>
    <w:rsid w:val="00CD03A7"/>
    <w:rsid w:val="00CD0A02"/>
    <w:rsid w:val="00CD0A94"/>
    <w:rsid w:val="00CD0E70"/>
    <w:rsid w:val="00CD0EA8"/>
    <w:rsid w:val="00CD1197"/>
    <w:rsid w:val="00CD1470"/>
    <w:rsid w:val="00CD19E8"/>
    <w:rsid w:val="00CD1A36"/>
    <w:rsid w:val="00CD1AFA"/>
    <w:rsid w:val="00CD1BB8"/>
    <w:rsid w:val="00CD1BE2"/>
    <w:rsid w:val="00CD242E"/>
    <w:rsid w:val="00CD2542"/>
    <w:rsid w:val="00CD2AD4"/>
    <w:rsid w:val="00CD2B46"/>
    <w:rsid w:val="00CD2D95"/>
    <w:rsid w:val="00CD3161"/>
    <w:rsid w:val="00CD3312"/>
    <w:rsid w:val="00CD3499"/>
    <w:rsid w:val="00CD3A09"/>
    <w:rsid w:val="00CD3B85"/>
    <w:rsid w:val="00CD3C5E"/>
    <w:rsid w:val="00CD3E11"/>
    <w:rsid w:val="00CD3E27"/>
    <w:rsid w:val="00CD3E46"/>
    <w:rsid w:val="00CD46E7"/>
    <w:rsid w:val="00CD4913"/>
    <w:rsid w:val="00CD49C1"/>
    <w:rsid w:val="00CD4D87"/>
    <w:rsid w:val="00CD517F"/>
    <w:rsid w:val="00CD5290"/>
    <w:rsid w:val="00CD52FC"/>
    <w:rsid w:val="00CD5316"/>
    <w:rsid w:val="00CD5611"/>
    <w:rsid w:val="00CD59D3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7A1"/>
    <w:rsid w:val="00CD6E0A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04C"/>
    <w:rsid w:val="00CE42FF"/>
    <w:rsid w:val="00CE458C"/>
    <w:rsid w:val="00CE46A8"/>
    <w:rsid w:val="00CE47A9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5F0D"/>
    <w:rsid w:val="00CE6730"/>
    <w:rsid w:val="00CE67A9"/>
    <w:rsid w:val="00CE6924"/>
    <w:rsid w:val="00CE6A48"/>
    <w:rsid w:val="00CE6D48"/>
    <w:rsid w:val="00CE6DC5"/>
    <w:rsid w:val="00CE6F52"/>
    <w:rsid w:val="00CE76FD"/>
    <w:rsid w:val="00CE7BA3"/>
    <w:rsid w:val="00CE7FA1"/>
    <w:rsid w:val="00CF01D5"/>
    <w:rsid w:val="00CF02C0"/>
    <w:rsid w:val="00CF0790"/>
    <w:rsid w:val="00CF0944"/>
    <w:rsid w:val="00CF09B0"/>
    <w:rsid w:val="00CF0B5A"/>
    <w:rsid w:val="00CF0DB0"/>
    <w:rsid w:val="00CF104D"/>
    <w:rsid w:val="00CF1082"/>
    <w:rsid w:val="00CF1857"/>
    <w:rsid w:val="00CF1907"/>
    <w:rsid w:val="00CF1A4A"/>
    <w:rsid w:val="00CF1C65"/>
    <w:rsid w:val="00CF20C8"/>
    <w:rsid w:val="00CF2343"/>
    <w:rsid w:val="00CF25CE"/>
    <w:rsid w:val="00CF2B31"/>
    <w:rsid w:val="00CF2BA0"/>
    <w:rsid w:val="00CF319E"/>
    <w:rsid w:val="00CF3324"/>
    <w:rsid w:val="00CF3D56"/>
    <w:rsid w:val="00CF3FEB"/>
    <w:rsid w:val="00CF459C"/>
    <w:rsid w:val="00CF46A7"/>
    <w:rsid w:val="00CF4A93"/>
    <w:rsid w:val="00CF4ECE"/>
    <w:rsid w:val="00CF5067"/>
    <w:rsid w:val="00CF54E2"/>
    <w:rsid w:val="00CF563D"/>
    <w:rsid w:val="00CF58F2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5CB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3528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3F8"/>
    <w:rsid w:val="00D06528"/>
    <w:rsid w:val="00D0657B"/>
    <w:rsid w:val="00D06777"/>
    <w:rsid w:val="00D0682A"/>
    <w:rsid w:val="00D06D13"/>
    <w:rsid w:val="00D06F45"/>
    <w:rsid w:val="00D07172"/>
    <w:rsid w:val="00D071C5"/>
    <w:rsid w:val="00D071D4"/>
    <w:rsid w:val="00D0728D"/>
    <w:rsid w:val="00D074BF"/>
    <w:rsid w:val="00D0782B"/>
    <w:rsid w:val="00D1031F"/>
    <w:rsid w:val="00D10677"/>
    <w:rsid w:val="00D10775"/>
    <w:rsid w:val="00D10912"/>
    <w:rsid w:val="00D10937"/>
    <w:rsid w:val="00D10B21"/>
    <w:rsid w:val="00D10B8F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D95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353"/>
    <w:rsid w:val="00D16455"/>
    <w:rsid w:val="00D16694"/>
    <w:rsid w:val="00D16894"/>
    <w:rsid w:val="00D169EE"/>
    <w:rsid w:val="00D16CA7"/>
    <w:rsid w:val="00D17032"/>
    <w:rsid w:val="00D17040"/>
    <w:rsid w:val="00D17BCE"/>
    <w:rsid w:val="00D17C45"/>
    <w:rsid w:val="00D200E9"/>
    <w:rsid w:val="00D203D4"/>
    <w:rsid w:val="00D2048E"/>
    <w:rsid w:val="00D20981"/>
    <w:rsid w:val="00D209D0"/>
    <w:rsid w:val="00D20D56"/>
    <w:rsid w:val="00D20DEE"/>
    <w:rsid w:val="00D211FA"/>
    <w:rsid w:val="00D216C5"/>
    <w:rsid w:val="00D218CD"/>
    <w:rsid w:val="00D21E06"/>
    <w:rsid w:val="00D2241B"/>
    <w:rsid w:val="00D224D9"/>
    <w:rsid w:val="00D23230"/>
    <w:rsid w:val="00D23772"/>
    <w:rsid w:val="00D23AEE"/>
    <w:rsid w:val="00D23C14"/>
    <w:rsid w:val="00D24179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263"/>
    <w:rsid w:val="00D26AFE"/>
    <w:rsid w:val="00D26C78"/>
    <w:rsid w:val="00D26DAD"/>
    <w:rsid w:val="00D27088"/>
    <w:rsid w:val="00D27792"/>
    <w:rsid w:val="00D27C6C"/>
    <w:rsid w:val="00D27E99"/>
    <w:rsid w:val="00D301E1"/>
    <w:rsid w:val="00D303F1"/>
    <w:rsid w:val="00D303FF"/>
    <w:rsid w:val="00D3058F"/>
    <w:rsid w:val="00D305B7"/>
    <w:rsid w:val="00D30B25"/>
    <w:rsid w:val="00D30CD6"/>
    <w:rsid w:val="00D30DA3"/>
    <w:rsid w:val="00D30E5F"/>
    <w:rsid w:val="00D30EAA"/>
    <w:rsid w:val="00D30ECC"/>
    <w:rsid w:val="00D31173"/>
    <w:rsid w:val="00D312E3"/>
    <w:rsid w:val="00D313A9"/>
    <w:rsid w:val="00D3163E"/>
    <w:rsid w:val="00D31BD7"/>
    <w:rsid w:val="00D31CF9"/>
    <w:rsid w:val="00D323D3"/>
    <w:rsid w:val="00D325CF"/>
    <w:rsid w:val="00D326BA"/>
    <w:rsid w:val="00D327C8"/>
    <w:rsid w:val="00D32BD9"/>
    <w:rsid w:val="00D32BF8"/>
    <w:rsid w:val="00D32E79"/>
    <w:rsid w:val="00D3338F"/>
    <w:rsid w:val="00D33693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A0E"/>
    <w:rsid w:val="00D34B1B"/>
    <w:rsid w:val="00D34B68"/>
    <w:rsid w:val="00D34C54"/>
    <w:rsid w:val="00D34C7E"/>
    <w:rsid w:val="00D350F6"/>
    <w:rsid w:val="00D35262"/>
    <w:rsid w:val="00D35305"/>
    <w:rsid w:val="00D35401"/>
    <w:rsid w:val="00D35471"/>
    <w:rsid w:val="00D35552"/>
    <w:rsid w:val="00D35859"/>
    <w:rsid w:val="00D359C3"/>
    <w:rsid w:val="00D35B10"/>
    <w:rsid w:val="00D3617C"/>
    <w:rsid w:val="00D36443"/>
    <w:rsid w:val="00D369D1"/>
    <w:rsid w:val="00D36BBF"/>
    <w:rsid w:val="00D36D4F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6D7"/>
    <w:rsid w:val="00D409CF"/>
    <w:rsid w:val="00D409D8"/>
    <w:rsid w:val="00D40DCE"/>
    <w:rsid w:val="00D4120B"/>
    <w:rsid w:val="00D415EA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2EB"/>
    <w:rsid w:val="00D4346E"/>
    <w:rsid w:val="00D435ED"/>
    <w:rsid w:val="00D439A9"/>
    <w:rsid w:val="00D439C3"/>
    <w:rsid w:val="00D43A3D"/>
    <w:rsid w:val="00D43B8C"/>
    <w:rsid w:val="00D43CC7"/>
    <w:rsid w:val="00D4411D"/>
    <w:rsid w:val="00D44154"/>
    <w:rsid w:val="00D4434B"/>
    <w:rsid w:val="00D44561"/>
    <w:rsid w:val="00D447F3"/>
    <w:rsid w:val="00D449B4"/>
    <w:rsid w:val="00D44BC9"/>
    <w:rsid w:val="00D44C5A"/>
    <w:rsid w:val="00D44C81"/>
    <w:rsid w:val="00D44FE3"/>
    <w:rsid w:val="00D4501D"/>
    <w:rsid w:val="00D453C7"/>
    <w:rsid w:val="00D457BF"/>
    <w:rsid w:val="00D45854"/>
    <w:rsid w:val="00D45942"/>
    <w:rsid w:val="00D45970"/>
    <w:rsid w:val="00D45C70"/>
    <w:rsid w:val="00D45F01"/>
    <w:rsid w:val="00D46113"/>
    <w:rsid w:val="00D464B2"/>
    <w:rsid w:val="00D466BC"/>
    <w:rsid w:val="00D46D6C"/>
    <w:rsid w:val="00D470D4"/>
    <w:rsid w:val="00D47394"/>
    <w:rsid w:val="00D476E4"/>
    <w:rsid w:val="00D47B0B"/>
    <w:rsid w:val="00D47B86"/>
    <w:rsid w:val="00D47BFA"/>
    <w:rsid w:val="00D47C57"/>
    <w:rsid w:val="00D47DFD"/>
    <w:rsid w:val="00D50714"/>
    <w:rsid w:val="00D508F5"/>
    <w:rsid w:val="00D50BEB"/>
    <w:rsid w:val="00D50CBD"/>
    <w:rsid w:val="00D50FA4"/>
    <w:rsid w:val="00D510B7"/>
    <w:rsid w:val="00D51175"/>
    <w:rsid w:val="00D5117C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CD6"/>
    <w:rsid w:val="00D52DAC"/>
    <w:rsid w:val="00D53649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A9"/>
    <w:rsid w:val="00D54CA5"/>
    <w:rsid w:val="00D54DD3"/>
    <w:rsid w:val="00D54E5E"/>
    <w:rsid w:val="00D55134"/>
    <w:rsid w:val="00D555D0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44"/>
    <w:rsid w:val="00D61360"/>
    <w:rsid w:val="00D61EAD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428"/>
    <w:rsid w:val="00D645FC"/>
    <w:rsid w:val="00D64993"/>
    <w:rsid w:val="00D65046"/>
    <w:rsid w:val="00D651DA"/>
    <w:rsid w:val="00D6572A"/>
    <w:rsid w:val="00D659FF"/>
    <w:rsid w:val="00D65AD4"/>
    <w:rsid w:val="00D6609C"/>
    <w:rsid w:val="00D660BA"/>
    <w:rsid w:val="00D661C3"/>
    <w:rsid w:val="00D66555"/>
    <w:rsid w:val="00D6657D"/>
    <w:rsid w:val="00D66840"/>
    <w:rsid w:val="00D66F14"/>
    <w:rsid w:val="00D6731D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6E5"/>
    <w:rsid w:val="00D71A03"/>
    <w:rsid w:val="00D71CE8"/>
    <w:rsid w:val="00D71CF7"/>
    <w:rsid w:val="00D71D41"/>
    <w:rsid w:val="00D71D9D"/>
    <w:rsid w:val="00D71F8A"/>
    <w:rsid w:val="00D72038"/>
    <w:rsid w:val="00D72317"/>
    <w:rsid w:val="00D72905"/>
    <w:rsid w:val="00D72F4E"/>
    <w:rsid w:val="00D7320A"/>
    <w:rsid w:val="00D7328A"/>
    <w:rsid w:val="00D732F7"/>
    <w:rsid w:val="00D734AA"/>
    <w:rsid w:val="00D735D2"/>
    <w:rsid w:val="00D73905"/>
    <w:rsid w:val="00D73A0D"/>
    <w:rsid w:val="00D73BE6"/>
    <w:rsid w:val="00D73CBC"/>
    <w:rsid w:val="00D7444F"/>
    <w:rsid w:val="00D747AB"/>
    <w:rsid w:val="00D74817"/>
    <w:rsid w:val="00D74840"/>
    <w:rsid w:val="00D751C0"/>
    <w:rsid w:val="00D75255"/>
    <w:rsid w:val="00D7536C"/>
    <w:rsid w:val="00D755A8"/>
    <w:rsid w:val="00D75945"/>
    <w:rsid w:val="00D7660F"/>
    <w:rsid w:val="00D76718"/>
    <w:rsid w:val="00D7692A"/>
    <w:rsid w:val="00D76BE7"/>
    <w:rsid w:val="00D76D4A"/>
    <w:rsid w:val="00D76DA3"/>
    <w:rsid w:val="00D76DC0"/>
    <w:rsid w:val="00D76DF1"/>
    <w:rsid w:val="00D77401"/>
    <w:rsid w:val="00D77524"/>
    <w:rsid w:val="00D7774F"/>
    <w:rsid w:val="00D777B4"/>
    <w:rsid w:val="00D77A14"/>
    <w:rsid w:val="00D77C59"/>
    <w:rsid w:val="00D80207"/>
    <w:rsid w:val="00D80AE2"/>
    <w:rsid w:val="00D80DF4"/>
    <w:rsid w:val="00D81138"/>
    <w:rsid w:val="00D81186"/>
    <w:rsid w:val="00D81AD6"/>
    <w:rsid w:val="00D8203D"/>
    <w:rsid w:val="00D8223B"/>
    <w:rsid w:val="00D82392"/>
    <w:rsid w:val="00D8243C"/>
    <w:rsid w:val="00D827EB"/>
    <w:rsid w:val="00D8288C"/>
    <w:rsid w:val="00D82909"/>
    <w:rsid w:val="00D829E7"/>
    <w:rsid w:val="00D82CCC"/>
    <w:rsid w:val="00D82D12"/>
    <w:rsid w:val="00D8328A"/>
    <w:rsid w:val="00D836FA"/>
    <w:rsid w:val="00D838B5"/>
    <w:rsid w:val="00D838D3"/>
    <w:rsid w:val="00D8393C"/>
    <w:rsid w:val="00D83AA0"/>
    <w:rsid w:val="00D83C42"/>
    <w:rsid w:val="00D83E67"/>
    <w:rsid w:val="00D83FD9"/>
    <w:rsid w:val="00D8451A"/>
    <w:rsid w:val="00D846AA"/>
    <w:rsid w:val="00D846B6"/>
    <w:rsid w:val="00D847B8"/>
    <w:rsid w:val="00D84845"/>
    <w:rsid w:val="00D84A9A"/>
    <w:rsid w:val="00D84DCA"/>
    <w:rsid w:val="00D85074"/>
    <w:rsid w:val="00D85365"/>
    <w:rsid w:val="00D856FB"/>
    <w:rsid w:val="00D85B88"/>
    <w:rsid w:val="00D85E36"/>
    <w:rsid w:val="00D85E3B"/>
    <w:rsid w:val="00D8607F"/>
    <w:rsid w:val="00D86643"/>
    <w:rsid w:val="00D8671E"/>
    <w:rsid w:val="00D8682F"/>
    <w:rsid w:val="00D868D0"/>
    <w:rsid w:val="00D86C77"/>
    <w:rsid w:val="00D86DBA"/>
    <w:rsid w:val="00D87660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3CF"/>
    <w:rsid w:val="00D937A4"/>
    <w:rsid w:val="00D93A4A"/>
    <w:rsid w:val="00D93BD0"/>
    <w:rsid w:val="00D94859"/>
    <w:rsid w:val="00D94D94"/>
    <w:rsid w:val="00D9501C"/>
    <w:rsid w:val="00D955C0"/>
    <w:rsid w:val="00D95D5C"/>
    <w:rsid w:val="00D95EBE"/>
    <w:rsid w:val="00D95EC0"/>
    <w:rsid w:val="00D9634D"/>
    <w:rsid w:val="00D965AD"/>
    <w:rsid w:val="00D96649"/>
    <w:rsid w:val="00D96877"/>
    <w:rsid w:val="00D96F3C"/>
    <w:rsid w:val="00D96FCC"/>
    <w:rsid w:val="00D9704B"/>
    <w:rsid w:val="00D9706D"/>
    <w:rsid w:val="00D97081"/>
    <w:rsid w:val="00D972D6"/>
    <w:rsid w:val="00D977E9"/>
    <w:rsid w:val="00D97C2B"/>
    <w:rsid w:val="00D97CD9"/>
    <w:rsid w:val="00D97EBC"/>
    <w:rsid w:val="00D97F6C"/>
    <w:rsid w:val="00DA01B5"/>
    <w:rsid w:val="00DA0436"/>
    <w:rsid w:val="00DA0CE4"/>
    <w:rsid w:val="00DA0FA6"/>
    <w:rsid w:val="00DA1293"/>
    <w:rsid w:val="00DA1625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01F"/>
    <w:rsid w:val="00DA5463"/>
    <w:rsid w:val="00DA5972"/>
    <w:rsid w:val="00DA5BD0"/>
    <w:rsid w:val="00DA5BF6"/>
    <w:rsid w:val="00DA5CED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97"/>
    <w:rsid w:val="00DA78E6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260"/>
    <w:rsid w:val="00DB1AC0"/>
    <w:rsid w:val="00DB1C12"/>
    <w:rsid w:val="00DB1DFB"/>
    <w:rsid w:val="00DB23AD"/>
    <w:rsid w:val="00DB2448"/>
    <w:rsid w:val="00DB25B4"/>
    <w:rsid w:val="00DB26F3"/>
    <w:rsid w:val="00DB2787"/>
    <w:rsid w:val="00DB282F"/>
    <w:rsid w:val="00DB28C6"/>
    <w:rsid w:val="00DB2B25"/>
    <w:rsid w:val="00DB3072"/>
    <w:rsid w:val="00DB31BC"/>
    <w:rsid w:val="00DB350A"/>
    <w:rsid w:val="00DB3693"/>
    <w:rsid w:val="00DB3796"/>
    <w:rsid w:val="00DB386F"/>
    <w:rsid w:val="00DB389C"/>
    <w:rsid w:val="00DB3AD3"/>
    <w:rsid w:val="00DB3B3B"/>
    <w:rsid w:val="00DB3E29"/>
    <w:rsid w:val="00DB42B9"/>
    <w:rsid w:val="00DB446F"/>
    <w:rsid w:val="00DB4C2C"/>
    <w:rsid w:val="00DB4EE9"/>
    <w:rsid w:val="00DB4F3B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651"/>
    <w:rsid w:val="00DB7937"/>
    <w:rsid w:val="00DB79AE"/>
    <w:rsid w:val="00DB7BA0"/>
    <w:rsid w:val="00DB7BE3"/>
    <w:rsid w:val="00DB7C6A"/>
    <w:rsid w:val="00DC0568"/>
    <w:rsid w:val="00DC0D04"/>
    <w:rsid w:val="00DC0DF8"/>
    <w:rsid w:val="00DC117A"/>
    <w:rsid w:val="00DC1201"/>
    <w:rsid w:val="00DC13AB"/>
    <w:rsid w:val="00DC1613"/>
    <w:rsid w:val="00DC1AB3"/>
    <w:rsid w:val="00DC1B06"/>
    <w:rsid w:val="00DC1B49"/>
    <w:rsid w:val="00DC1B65"/>
    <w:rsid w:val="00DC1B95"/>
    <w:rsid w:val="00DC2068"/>
    <w:rsid w:val="00DC216B"/>
    <w:rsid w:val="00DC2370"/>
    <w:rsid w:val="00DC248E"/>
    <w:rsid w:val="00DC2613"/>
    <w:rsid w:val="00DC27CB"/>
    <w:rsid w:val="00DC2F73"/>
    <w:rsid w:val="00DC318F"/>
    <w:rsid w:val="00DC341E"/>
    <w:rsid w:val="00DC3B1C"/>
    <w:rsid w:val="00DC3F66"/>
    <w:rsid w:val="00DC3FA0"/>
    <w:rsid w:val="00DC49D4"/>
    <w:rsid w:val="00DC4D8C"/>
    <w:rsid w:val="00DC4DAE"/>
    <w:rsid w:val="00DC50ED"/>
    <w:rsid w:val="00DC51CF"/>
    <w:rsid w:val="00DC581B"/>
    <w:rsid w:val="00DC581D"/>
    <w:rsid w:val="00DC59AC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68"/>
    <w:rsid w:val="00DD0188"/>
    <w:rsid w:val="00DD0885"/>
    <w:rsid w:val="00DD08C3"/>
    <w:rsid w:val="00DD0C1E"/>
    <w:rsid w:val="00DD1524"/>
    <w:rsid w:val="00DD157E"/>
    <w:rsid w:val="00DD1CF6"/>
    <w:rsid w:val="00DD25F5"/>
    <w:rsid w:val="00DD2826"/>
    <w:rsid w:val="00DD2B94"/>
    <w:rsid w:val="00DD2BEC"/>
    <w:rsid w:val="00DD2C85"/>
    <w:rsid w:val="00DD3130"/>
    <w:rsid w:val="00DD315D"/>
    <w:rsid w:val="00DD3506"/>
    <w:rsid w:val="00DD3544"/>
    <w:rsid w:val="00DD37DC"/>
    <w:rsid w:val="00DD3AFB"/>
    <w:rsid w:val="00DD3DFE"/>
    <w:rsid w:val="00DD3F32"/>
    <w:rsid w:val="00DD419A"/>
    <w:rsid w:val="00DD4276"/>
    <w:rsid w:val="00DD45F7"/>
    <w:rsid w:val="00DD4626"/>
    <w:rsid w:val="00DD4855"/>
    <w:rsid w:val="00DD4A46"/>
    <w:rsid w:val="00DD4B80"/>
    <w:rsid w:val="00DD4E40"/>
    <w:rsid w:val="00DD50B6"/>
    <w:rsid w:val="00DD5A91"/>
    <w:rsid w:val="00DD5B18"/>
    <w:rsid w:val="00DD5D50"/>
    <w:rsid w:val="00DD5DD6"/>
    <w:rsid w:val="00DD5E64"/>
    <w:rsid w:val="00DD6492"/>
    <w:rsid w:val="00DD658C"/>
    <w:rsid w:val="00DD689E"/>
    <w:rsid w:val="00DD6B14"/>
    <w:rsid w:val="00DD6F57"/>
    <w:rsid w:val="00DD709C"/>
    <w:rsid w:val="00DD70C1"/>
    <w:rsid w:val="00DD70CC"/>
    <w:rsid w:val="00DD7149"/>
    <w:rsid w:val="00DD7214"/>
    <w:rsid w:val="00DD7410"/>
    <w:rsid w:val="00DD751A"/>
    <w:rsid w:val="00DD79F0"/>
    <w:rsid w:val="00DE0892"/>
    <w:rsid w:val="00DE08CC"/>
    <w:rsid w:val="00DE0A85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E2F"/>
    <w:rsid w:val="00DE2E5E"/>
    <w:rsid w:val="00DE35ED"/>
    <w:rsid w:val="00DE371C"/>
    <w:rsid w:val="00DE3768"/>
    <w:rsid w:val="00DE3869"/>
    <w:rsid w:val="00DE39FC"/>
    <w:rsid w:val="00DE3E6E"/>
    <w:rsid w:val="00DE428C"/>
    <w:rsid w:val="00DE4332"/>
    <w:rsid w:val="00DE4492"/>
    <w:rsid w:val="00DE4CBE"/>
    <w:rsid w:val="00DE4E50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7538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604"/>
    <w:rsid w:val="00DF1744"/>
    <w:rsid w:val="00DF1F1F"/>
    <w:rsid w:val="00DF29FD"/>
    <w:rsid w:val="00DF3046"/>
    <w:rsid w:val="00DF31A8"/>
    <w:rsid w:val="00DF3205"/>
    <w:rsid w:val="00DF35DC"/>
    <w:rsid w:val="00DF3600"/>
    <w:rsid w:val="00DF38DC"/>
    <w:rsid w:val="00DF3A07"/>
    <w:rsid w:val="00DF4094"/>
    <w:rsid w:val="00DF442E"/>
    <w:rsid w:val="00DF4443"/>
    <w:rsid w:val="00DF474A"/>
    <w:rsid w:val="00DF480D"/>
    <w:rsid w:val="00DF4B2B"/>
    <w:rsid w:val="00DF4DF0"/>
    <w:rsid w:val="00DF4FA6"/>
    <w:rsid w:val="00DF500A"/>
    <w:rsid w:val="00DF5094"/>
    <w:rsid w:val="00DF5272"/>
    <w:rsid w:val="00DF52A6"/>
    <w:rsid w:val="00DF5754"/>
    <w:rsid w:val="00DF5F71"/>
    <w:rsid w:val="00DF6683"/>
    <w:rsid w:val="00DF66EE"/>
    <w:rsid w:val="00DF69EE"/>
    <w:rsid w:val="00DF6C93"/>
    <w:rsid w:val="00DF6D4D"/>
    <w:rsid w:val="00DF7080"/>
    <w:rsid w:val="00DF7133"/>
    <w:rsid w:val="00DF7388"/>
    <w:rsid w:val="00DF77A1"/>
    <w:rsid w:val="00DF7B07"/>
    <w:rsid w:val="00DF7C95"/>
    <w:rsid w:val="00DF7F48"/>
    <w:rsid w:val="00E000D2"/>
    <w:rsid w:val="00E00183"/>
    <w:rsid w:val="00E0018F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256"/>
    <w:rsid w:val="00E02433"/>
    <w:rsid w:val="00E0255F"/>
    <w:rsid w:val="00E0260D"/>
    <w:rsid w:val="00E0324D"/>
    <w:rsid w:val="00E034D8"/>
    <w:rsid w:val="00E0368C"/>
    <w:rsid w:val="00E036FB"/>
    <w:rsid w:val="00E03918"/>
    <w:rsid w:val="00E040BE"/>
    <w:rsid w:val="00E044D5"/>
    <w:rsid w:val="00E04649"/>
    <w:rsid w:val="00E0464C"/>
    <w:rsid w:val="00E04AB4"/>
    <w:rsid w:val="00E04AF6"/>
    <w:rsid w:val="00E04B87"/>
    <w:rsid w:val="00E04DCF"/>
    <w:rsid w:val="00E04F31"/>
    <w:rsid w:val="00E050A0"/>
    <w:rsid w:val="00E051EA"/>
    <w:rsid w:val="00E05231"/>
    <w:rsid w:val="00E053A2"/>
    <w:rsid w:val="00E055B2"/>
    <w:rsid w:val="00E056A5"/>
    <w:rsid w:val="00E057E9"/>
    <w:rsid w:val="00E057FC"/>
    <w:rsid w:val="00E05961"/>
    <w:rsid w:val="00E059D0"/>
    <w:rsid w:val="00E05C37"/>
    <w:rsid w:val="00E05EAD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51C"/>
    <w:rsid w:val="00E106FC"/>
    <w:rsid w:val="00E107DC"/>
    <w:rsid w:val="00E1086F"/>
    <w:rsid w:val="00E1094E"/>
    <w:rsid w:val="00E10A96"/>
    <w:rsid w:val="00E10E4E"/>
    <w:rsid w:val="00E111EF"/>
    <w:rsid w:val="00E11820"/>
    <w:rsid w:val="00E119ED"/>
    <w:rsid w:val="00E119F7"/>
    <w:rsid w:val="00E11D8C"/>
    <w:rsid w:val="00E11F11"/>
    <w:rsid w:val="00E11F27"/>
    <w:rsid w:val="00E1244D"/>
    <w:rsid w:val="00E1246B"/>
    <w:rsid w:val="00E124D9"/>
    <w:rsid w:val="00E12620"/>
    <w:rsid w:val="00E12633"/>
    <w:rsid w:val="00E127DF"/>
    <w:rsid w:val="00E12C54"/>
    <w:rsid w:val="00E12D5E"/>
    <w:rsid w:val="00E12DFF"/>
    <w:rsid w:val="00E1349D"/>
    <w:rsid w:val="00E137AE"/>
    <w:rsid w:val="00E13B47"/>
    <w:rsid w:val="00E13C94"/>
    <w:rsid w:val="00E13D44"/>
    <w:rsid w:val="00E14046"/>
    <w:rsid w:val="00E1409B"/>
    <w:rsid w:val="00E140CD"/>
    <w:rsid w:val="00E14290"/>
    <w:rsid w:val="00E144EF"/>
    <w:rsid w:val="00E14C9B"/>
    <w:rsid w:val="00E14D0D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45D"/>
    <w:rsid w:val="00E16604"/>
    <w:rsid w:val="00E16759"/>
    <w:rsid w:val="00E1680D"/>
    <w:rsid w:val="00E16932"/>
    <w:rsid w:val="00E16E69"/>
    <w:rsid w:val="00E16EF1"/>
    <w:rsid w:val="00E16FE8"/>
    <w:rsid w:val="00E170AD"/>
    <w:rsid w:val="00E17A3D"/>
    <w:rsid w:val="00E17E6D"/>
    <w:rsid w:val="00E20359"/>
    <w:rsid w:val="00E205B7"/>
    <w:rsid w:val="00E2093C"/>
    <w:rsid w:val="00E2096A"/>
    <w:rsid w:val="00E2099B"/>
    <w:rsid w:val="00E20CCB"/>
    <w:rsid w:val="00E21297"/>
    <w:rsid w:val="00E21881"/>
    <w:rsid w:val="00E21B45"/>
    <w:rsid w:val="00E21ECB"/>
    <w:rsid w:val="00E222F2"/>
    <w:rsid w:val="00E2249B"/>
    <w:rsid w:val="00E227B6"/>
    <w:rsid w:val="00E22878"/>
    <w:rsid w:val="00E22DBC"/>
    <w:rsid w:val="00E22DE9"/>
    <w:rsid w:val="00E23097"/>
    <w:rsid w:val="00E231E5"/>
    <w:rsid w:val="00E2331B"/>
    <w:rsid w:val="00E23677"/>
    <w:rsid w:val="00E236BD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411"/>
    <w:rsid w:val="00E26900"/>
    <w:rsid w:val="00E26D72"/>
    <w:rsid w:val="00E2700B"/>
    <w:rsid w:val="00E270E1"/>
    <w:rsid w:val="00E272CD"/>
    <w:rsid w:val="00E27415"/>
    <w:rsid w:val="00E27D69"/>
    <w:rsid w:val="00E300D4"/>
    <w:rsid w:val="00E306FD"/>
    <w:rsid w:val="00E30D67"/>
    <w:rsid w:val="00E30FCC"/>
    <w:rsid w:val="00E3157A"/>
    <w:rsid w:val="00E318AD"/>
    <w:rsid w:val="00E31B42"/>
    <w:rsid w:val="00E31B54"/>
    <w:rsid w:val="00E31C2D"/>
    <w:rsid w:val="00E31C9E"/>
    <w:rsid w:val="00E31D0F"/>
    <w:rsid w:val="00E320E5"/>
    <w:rsid w:val="00E327A6"/>
    <w:rsid w:val="00E32909"/>
    <w:rsid w:val="00E32913"/>
    <w:rsid w:val="00E32D2E"/>
    <w:rsid w:val="00E3311B"/>
    <w:rsid w:val="00E3316E"/>
    <w:rsid w:val="00E331F4"/>
    <w:rsid w:val="00E334DF"/>
    <w:rsid w:val="00E33655"/>
    <w:rsid w:val="00E33750"/>
    <w:rsid w:val="00E338E3"/>
    <w:rsid w:val="00E3391F"/>
    <w:rsid w:val="00E339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1E"/>
    <w:rsid w:val="00E37586"/>
    <w:rsid w:val="00E376FC"/>
    <w:rsid w:val="00E37952"/>
    <w:rsid w:val="00E37C37"/>
    <w:rsid w:val="00E37E99"/>
    <w:rsid w:val="00E403C9"/>
    <w:rsid w:val="00E4050E"/>
    <w:rsid w:val="00E40628"/>
    <w:rsid w:val="00E407DC"/>
    <w:rsid w:val="00E40C63"/>
    <w:rsid w:val="00E40D1D"/>
    <w:rsid w:val="00E40E42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05"/>
    <w:rsid w:val="00E4367C"/>
    <w:rsid w:val="00E43716"/>
    <w:rsid w:val="00E43928"/>
    <w:rsid w:val="00E43962"/>
    <w:rsid w:val="00E4397D"/>
    <w:rsid w:val="00E43CB6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6E44"/>
    <w:rsid w:val="00E471E3"/>
    <w:rsid w:val="00E47400"/>
    <w:rsid w:val="00E47554"/>
    <w:rsid w:val="00E478C8"/>
    <w:rsid w:val="00E47928"/>
    <w:rsid w:val="00E479D1"/>
    <w:rsid w:val="00E47BE8"/>
    <w:rsid w:val="00E47EFE"/>
    <w:rsid w:val="00E5009F"/>
    <w:rsid w:val="00E5010E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5B9"/>
    <w:rsid w:val="00E51CBA"/>
    <w:rsid w:val="00E51E63"/>
    <w:rsid w:val="00E51EE6"/>
    <w:rsid w:val="00E51F06"/>
    <w:rsid w:val="00E5220A"/>
    <w:rsid w:val="00E5254B"/>
    <w:rsid w:val="00E52573"/>
    <w:rsid w:val="00E52AAD"/>
    <w:rsid w:val="00E52F74"/>
    <w:rsid w:val="00E52FA7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885"/>
    <w:rsid w:val="00E55996"/>
    <w:rsid w:val="00E55B39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A88"/>
    <w:rsid w:val="00E56AB6"/>
    <w:rsid w:val="00E56C62"/>
    <w:rsid w:val="00E56FF0"/>
    <w:rsid w:val="00E57133"/>
    <w:rsid w:val="00E5748D"/>
    <w:rsid w:val="00E57CFF"/>
    <w:rsid w:val="00E57EC5"/>
    <w:rsid w:val="00E57F72"/>
    <w:rsid w:val="00E57FC4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4C0"/>
    <w:rsid w:val="00E62692"/>
    <w:rsid w:val="00E62888"/>
    <w:rsid w:val="00E62CE3"/>
    <w:rsid w:val="00E62E9F"/>
    <w:rsid w:val="00E62F64"/>
    <w:rsid w:val="00E63061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58"/>
    <w:rsid w:val="00E66596"/>
    <w:rsid w:val="00E668C5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B8"/>
    <w:rsid w:val="00E731B9"/>
    <w:rsid w:val="00E7364A"/>
    <w:rsid w:val="00E73B50"/>
    <w:rsid w:val="00E740CA"/>
    <w:rsid w:val="00E7425B"/>
    <w:rsid w:val="00E747E9"/>
    <w:rsid w:val="00E74A62"/>
    <w:rsid w:val="00E74BAB"/>
    <w:rsid w:val="00E74C79"/>
    <w:rsid w:val="00E74EB7"/>
    <w:rsid w:val="00E74F6B"/>
    <w:rsid w:val="00E752A1"/>
    <w:rsid w:val="00E75328"/>
    <w:rsid w:val="00E75752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74E"/>
    <w:rsid w:val="00E809AA"/>
    <w:rsid w:val="00E80EC2"/>
    <w:rsid w:val="00E815CA"/>
    <w:rsid w:val="00E83017"/>
    <w:rsid w:val="00E8364A"/>
    <w:rsid w:val="00E83A5B"/>
    <w:rsid w:val="00E83B14"/>
    <w:rsid w:val="00E83D2F"/>
    <w:rsid w:val="00E83F9F"/>
    <w:rsid w:val="00E84079"/>
    <w:rsid w:val="00E843B4"/>
    <w:rsid w:val="00E845BF"/>
    <w:rsid w:val="00E84753"/>
    <w:rsid w:val="00E8475D"/>
    <w:rsid w:val="00E84A3C"/>
    <w:rsid w:val="00E8556A"/>
    <w:rsid w:val="00E8563F"/>
    <w:rsid w:val="00E85E28"/>
    <w:rsid w:val="00E8649C"/>
    <w:rsid w:val="00E86649"/>
    <w:rsid w:val="00E8697F"/>
    <w:rsid w:val="00E86C15"/>
    <w:rsid w:val="00E86C56"/>
    <w:rsid w:val="00E86F0A"/>
    <w:rsid w:val="00E86FB8"/>
    <w:rsid w:val="00E874F7"/>
    <w:rsid w:val="00E87DF7"/>
    <w:rsid w:val="00E9006F"/>
    <w:rsid w:val="00E905BF"/>
    <w:rsid w:val="00E909C8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7D0"/>
    <w:rsid w:val="00E92882"/>
    <w:rsid w:val="00E92AC0"/>
    <w:rsid w:val="00E92C65"/>
    <w:rsid w:val="00E930B9"/>
    <w:rsid w:val="00E931F6"/>
    <w:rsid w:val="00E93973"/>
    <w:rsid w:val="00E93D10"/>
    <w:rsid w:val="00E94333"/>
    <w:rsid w:val="00E9443A"/>
    <w:rsid w:val="00E94B2F"/>
    <w:rsid w:val="00E94EB9"/>
    <w:rsid w:val="00E95072"/>
    <w:rsid w:val="00E951DE"/>
    <w:rsid w:val="00E9595D"/>
    <w:rsid w:val="00E959CB"/>
    <w:rsid w:val="00E95CE8"/>
    <w:rsid w:val="00E96083"/>
    <w:rsid w:val="00E962B5"/>
    <w:rsid w:val="00E965D5"/>
    <w:rsid w:val="00E9696F"/>
    <w:rsid w:val="00E97052"/>
    <w:rsid w:val="00E971E9"/>
    <w:rsid w:val="00E9730F"/>
    <w:rsid w:val="00E97CCB"/>
    <w:rsid w:val="00EA0010"/>
    <w:rsid w:val="00EA022E"/>
    <w:rsid w:val="00EA0A4E"/>
    <w:rsid w:val="00EA0AAA"/>
    <w:rsid w:val="00EA0AE4"/>
    <w:rsid w:val="00EA0F92"/>
    <w:rsid w:val="00EA122B"/>
    <w:rsid w:val="00EA14B8"/>
    <w:rsid w:val="00EA1563"/>
    <w:rsid w:val="00EA189C"/>
    <w:rsid w:val="00EA1BD7"/>
    <w:rsid w:val="00EA20B7"/>
    <w:rsid w:val="00EA215E"/>
    <w:rsid w:val="00EA257B"/>
    <w:rsid w:val="00EA2914"/>
    <w:rsid w:val="00EA29B1"/>
    <w:rsid w:val="00EA29B7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40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5FC8"/>
    <w:rsid w:val="00EA6098"/>
    <w:rsid w:val="00EA6EA0"/>
    <w:rsid w:val="00EA750E"/>
    <w:rsid w:val="00EA782D"/>
    <w:rsid w:val="00EA78A2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5AD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BFC"/>
    <w:rsid w:val="00EB3C20"/>
    <w:rsid w:val="00EB3E93"/>
    <w:rsid w:val="00EB3EC5"/>
    <w:rsid w:val="00EB40D6"/>
    <w:rsid w:val="00EB47CC"/>
    <w:rsid w:val="00EB4D54"/>
    <w:rsid w:val="00EB4DFB"/>
    <w:rsid w:val="00EB555F"/>
    <w:rsid w:val="00EB56A3"/>
    <w:rsid w:val="00EB5867"/>
    <w:rsid w:val="00EB5945"/>
    <w:rsid w:val="00EB5BF0"/>
    <w:rsid w:val="00EB5E9B"/>
    <w:rsid w:val="00EB64AC"/>
    <w:rsid w:val="00EB66BB"/>
    <w:rsid w:val="00EB7220"/>
    <w:rsid w:val="00EB7486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759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3F2B"/>
    <w:rsid w:val="00EC3F4E"/>
    <w:rsid w:val="00EC42B7"/>
    <w:rsid w:val="00EC451C"/>
    <w:rsid w:val="00EC464F"/>
    <w:rsid w:val="00EC47E0"/>
    <w:rsid w:val="00EC53FC"/>
    <w:rsid w:val="00EC5AE7"/>
    <w:rsid w:val="00EC5E35"/>
    <w:rsid w:val="00EC61C7"/>
    <w:rsid w:val="00EC6261"/>
    <w:rsid w:val="00EC63A2"/>
    <w:rsid w:val="00EC65C0"/>
    <w:rsid w:val="00EC6A92"/>
    <w:rsid w:val="00EC6C38"/>
    <w:rsid w:val="00EC6CC5"/>
    <w:rsid w:val="00EC7191"/>
    <w:rsid w:val="00EC73D9"/>
    <w:rsid w:val="00EC748A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BB"/>
    <w:rsid w:val="00ED2356"/>
    <w:rsid w:val="00ED26F3"/>
    <w:rsid w:val="00ED275A"/>
    <w:rsid w:val="00ED28F1"/>
    <w:rsid w:val="00ED28F2"/>
    <w:rsid w:val="00ED2DC1"/>
    <w:rsid w:val="00ED2E5C"/>
    <w:rsid w:val="00ED2EF8"/>
    <w:rsid w:val="00ED33E2"/>
    <w:rsid w:val="00ED383C"/>
    <w:rsid w:val="00ED3A31"/>
    <w:rsid w:val="00ED3AB3"/>
    <w:rsid w:val="00ED3C6D"/>
    <w:rsid w:val="00ED4180"/>
    <w:rsid w:val="00ED44FD"/>
    <w:rsid w:val="00ED518C"/>
    <w:rsid w:val="00ED53C6"/>
    <w:rsid w:val="00ED5467"/>
    <w:rsid w:val="00ED5682"/>
    <w:rsid w:val="00ED5757"/>
    <w:rsid w:val="00ED582B"/>
    <w:rsid w:val="00ED5A5B"/>
    <w:rsid w:val="00ED5B53"/>
    <w:rsid w:val="00ED5EE7"/>
    <w:rsid w:val="00ED5F2F"/>
    <w:rsid w:val="00ED6122"/>
    <w:rsid w:val="00ED6389"/>
    <w:rsid w:val="00ED63AA"/>
    <w:rsid w:val="00ED6C9E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2E86"/>
    <w:rsid w:val="00EE310C"/>
    <w:rsid w:val="00EE32A3"/>
    <w:rsid w:val="00EE33DC"/>
    <w:rsid w:val="00EE3621"/>
    <w:rsid w:val="00EE3BF5"/>
    <w:rsid w:val="00EE3CFD"/>
    <w:rsid w:val="00EE3F04"/>
    <w:rsid w:val="00EE41BC"/>
    <w:rsid w:val="00EE41C0"/>
    <w:rsid w:val="00EE429B"/>
    <w:rsid w:val="00EE45B5"/>
    <w:rsid w:val="00EE48B0"/>
    <w:rsid w:val="00EE4B33"/>
    <w:rsid w:val="00EE4EAE"/>
    <w:rsid w:val="00EE56BD"/>
    <w:rsid w:val="00EE5B22"/>
    <w:rsid w:val="00EE5E5D"/>
    <w:rsid w:val="00EE6129"/>
    <w:rsid w:val="00EE61EE"/>
    <w:rsid w:val="00EE624A"/>
    <w:rsid w:val="00EE625E"/>
    <w:rsid w:val="00EE6352"/>
    <w:rsid w:val="00EE6503"/>
    <w:rsid w:val="00EE65FC"/>
    <w:rsid w:val="00EE6B1D"/>
    <w:rsid w:val="00EE6D7E"/>
    <w:rsid w:val="00EE72BD"/>
    <w:rsid w:val="00EE73EE"/>
    <w:rsid w:val="00EE7A35"/>
    <w:rsid w:val="00EE7A85"/>
    <w:rsid w:val="00EE7B13"/>
    <w:rsid w:val="00EE7F43"/>
    <w:rsid w:val="00EF0303"/>
    <w:rsid w:val="00EF06E1"/>
    <w:rsid w:val="00EF071B"/>
    <w:rsid w:val="00EF081C"/>
    <w:rsid w:val="00EF0ABA"/>
    <w:rsid w:val="00EF0B15"/>
    <w:rsid w:val="00EF0B6C"/>
    <w:rsid w:val="00EF0B8A"/>
    <w:rsid w:val="00EF0CC2"/>
    <w:rsid w:val="00EF0CC5"/>
    <w:rsid w:val="00EF0EBA"/>
    <w:rsid w:val="00EF16B7"/>
    <w:rsid w:val="00EF198B"/>
    <w:rsid w:val="00EF1AAA"/>
    <w:rsid w:val="00EF1F1C"/>
    <w:rsid w:val="00EF21D4"/>
    <w:rsid w:val="00EF2A1A"/>
    <w:rsid w:val="00EF33B5"/>
    <w:rsid w:val="00EF350C"/>
    <w:rsid w:val="00EF3538"/>
    <w:rsid w:val="00EF3669"/>
    <w:rsid w:val="00EF3E4B"/>
    <w:rsid w:val="00EF4459"/>
    <w:rsid w:val="00EF4740"/>
    <w:rsid w:val="00EF477C"/>
    <w:rsid w:val="00EF48FC"/>
    <w:rsid w:val="00EF55D7"/>
    <w:rsid w:val="00EF57D9"/>
    <w:rsid w:val="00EF5BFC"/>
    <w:rsid w:val="00EF5D0F"/>
    <w:rsid w:val="00EF5F43"/>
    <w:rsid w:val="00EF66BB"/>
    <w:rsid w:val="00EF6B7E"/>
    <w:rsid w:val="00EF6BC3"/>
    <w:rsid w:val="00EF7291"/>
    <w:rsid w:val="00EF7398"/>
    <w:rsid w:val="00EF7471"/>
    <w:rsid w:val="00EF7688"/>
    <w:rsid w:val="00EF77B3"/>
    <w:rsid w:val="00EF7969"/>
    <w:rsid w:val="00EF7C1A"/>
    <w:rsid w:val="00EF7DB0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8A9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6D"/>
    <w:rsid w:val="00F035BA"/>
    <w:rsid w:val="00F037E4"/>
    <w:rsid w:val="00F03801"/>
    <w:rsid w:val="00F03EBB"/>
    <w:rsid w:val="00F043CC"/>
    <w:rsid w:val="00F043F3"/>
    <w:rsid w:val="00F044EC"/>
    <w:rsid w:val="00F04DC3"/>
    <w:rsid w:val="00F04DE5"/>
    <w:rsid w:val="00F054D5"/>
    <w:rsid w:val="00F056AD"/>
    <w:rsid w:val="00F056BE"/>
    <w:rsid w:val="00F05B20"/>
    <w:rsid w:val="00F05BDC"/>
    <w:rsid w:val="00F05DA4"/>
    <w:rsid w:val="00F05EAD"/>
    <w:rsid w:val="00F061E7"/>
    <w:rsid w:val="00F0628C"/>
    <w:rsid w:val="00F06448"/>
    <w:rsid w:val="00F06992"/>
    <w:rsid w:val="00F06B4D"/>
    <w:rsid w:val="00F06B8C"/>
    <w:rsid w:val="00F071B5"/>
    <w:rsid w:val="00F075D4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98C"/>
    <w:rsid w:val="00F13A63"/>
    <w:rsid w:val="00F13C00"/>
    <w:rsid w:val="00F13E73"/>
    <w:rsid w:val="00F140C6"/>
    <w:rsid w:val="00F142E7"/>
    <w:rsid w:val="00F142F3"/>
    <w:rsid w:val="00F14A4B"/>
    <w:rsid w:val="00F15296"/>
    <w:rsid w:val="00F159A5"/>
    <w:rsid w:val="00F15B43"/>
    <w:rsid w:val="00F15CB4"/>
    <w:rsid w:val="00F15E09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7ED"/>
    <w:rsid w:val="00F17BE0"/>
    <w:rsid w:val="00F17CED"/>
    <w:rsid w:val="00F20103"/>
    <w:rsid w:val="00F202C2"/>
    <w:rsid w:val="00F20324"/>
    <w:rsid w:val="00F209B7"/>
    <w:rsid w:val="00F209D4"/>
    <w:rsid w:val="00F20C1A"/>
    <w:rsid w:val="00F20CC9"/>
    <w:rsid w:val="00F20DE8"/>
    <w:rsid w:val="00F211B6"/>
    <w:rsid w:val="00F211E9"/>
    <w:rsid w:val="00F217DB"/>
    <w:rsid w:val="00F217F2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431"/>
    <w:rsid w:val="00F2262C"/>
    <w:rsid w:val="00F226CB"/>
    <w:rsid w:val="00F226FD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BA6"/>
    <w:rsid w:val="00F24D51"/>
    <w:rsid w:val="00F24EAF"/>
    <w:rsid w:val="00F2506C"/>
    <w:rsid w:val="00F25236"/>
    <w:rsid w:val="00F253C5"/>
    <w:rsid w:val="00F2585E"/>
    <w:rsid w:val="00F259E8"/>
    <w:rsid w:val="00F25A6F"/>
    <w:rsid w:val="00F264F5"/>
    <w:rsid w:val="00F265CA"/>
    <w:rsid w:val="00F26DD6"/>
    <w:rsid w:val="00F26E73"/>
    <w:rsid w:val="00F27049"/>
    <w:rsid w:val="00F273C6"/>
    <w:rsid w:val="00F274EE"/>
    <w:rsid w:val="00F27AB2"/>
    <w:rsid w:val="00F27BD5"/>
    <w:rsid w:val="00F27C52"/>
    <w:rsid w:val="00F27F3B"/>
    <w:rsid w:val="00F30081"/>
    <w:rsid w:val="00F30732"/>
    <w:rsid w:val="00F30822"/>
    <w:rsid w:val="00F30E73"/>
    <w:rsid w:val="00F31145"/>
    <w:rsid w:val="00F3149C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274"/>
    <w:rsid w:val="00F33394"/>
    <w:rsid w:val="00F338DC"/>
    <w:rsid w:val="00F33A01"/>
    <w:rsid w:val="00F33C94"/>
    <w:rsid w:val="00F33EAC"/>
    <w:rsid w:val="00F33F1C"/>
    <w:rsid w:val="00F344C3"/>
    <w:rsid w:val="00F3475B"/>
    <w:rsid w:val="00F3477C"/>
    <w:rsid w:val="00F34A86"/>
    <w:rsid w:val="00F34D1C"/>
    <w:rsid w:val="00F35411"/>
    <w:rsid w:val="00F35712"/>
    <w:rsid w:val="00F3584C"/>
    <w:rsid w:val="00F3596F"/>
    <w:rsid w:val="00F35A01"/>
    <w:rsid w:val="00F35F11"/>
    <w:rsid w:val="00F36142"/>
    <w:rsid w:val="00F36170"/>
    <w:rsid w:val="00F3726C"/>
    <w:rsid w:val="00F374FD"/>
    <w:rsid w:val="00F375E7"/>
    <w:rsid w:val="00F37721"/>
    <w:rsid w:val="00F37739"/>
    <w:rsid w:val="00F37771"/>
    <w:rsid w:val="00F3778C"/>
    <w:rsid w:val="00F378C6"/>
    <w:rsid w:val="00F37CFF"/>
    <w:rsid w:val="00F4042B"/>
    <w:rsid w:val="00F407D5"/>
    <w:rsid w:val="00F40B49"/>
    <w:rsid w:val="00F40E45"/>
    <w:rsid w:val="00F4132B"/>
    <w:rsid w:val="00F41664"/>
    <w:rsid w:val="00F4180B"/>
    <w:rsid w:val="00F41BC2"/>
    <w:rsid w:val="00F41DE5"/>
    <w:rsid w:val="00F41EBC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9AD"/>
    <w:rsid w:val="00F45A0A"/>
    <w:rsid w:val="00F45A10"/>
    <w:rsid w:val="00F45B0A"/>
    <w:rsid w:val="00F45F75"/>
    <w:rsid w:val="00F46353"/>
    <w:rsid w:val="00F465B2"/>
    <w:rsid w:val="00F4685B"/>
    <w:rsid w:val="00F4696D"/>
    <w:rsid w:val="00F46DB0"/>
    <w:rsid w:val="00F474B5"/>
    <w:rsid w:val="00F475E9"/>
    <w:rsid w:val="00F50179"/>
    <w:rsid w:val="00F505FA"/>
    <w:rsid w:val="00F50600"/>
    <w:rsid w:val="00F5099A"/>
    <w:rsid w:val="00F50A6D"/>
    <w:rsid w:val="00F50B7E"/>
    <w:rsid w:val="00F50C4E"/>
    <w:rsid w:val="00F50D6B"/>
    <w:rsid w:val="00F513D4"/>
    <w:rsid w:val="00F51B20"/>
    <w:rsid w:val="00F51B37"/>
    <w:rsid w:val="00F52009"/>
    <w:rsid w:val="00F5279C"/>
    <w:rsid w:val="00F527E4"/>
    <w:rsid w:val="00F52C25"/>
    <w:rsid w:val="00F52C93"/>
    <w:rsid w:val="00F530DF"/>
    <w:rsid w:val="00F5335B"/>
    <w:rsid w:val="00F53600"/>
    <w:rsid w:val="00F53937"/>
    <w:rsid w:val="00F539D3"/>
    <w:rsid w:val="00F53D82"/>
    <w:rsid w:val="00F53D97"/>
    <w:rsid w:val="00F54055"/>
    <w:rsid w:val="00F5438A"/>
    <w:rsid w:val="00F54605"/>
    <w:rsid w:val="00F5495B"/>
    <w:rsid w:val="00F54D3E"/>
    <w:rsid w:val="00F54E16"/>
    <w:rsid w:val="00F54FA9"/>
    <w:rsid w:val="00F550E5"/>
    <w:rsid w:val="00F5538F"/>
    <w:rsid w:val="00F55BF6"/>
    <w:rsid w:val="00F55C25"/>
    <w:rsid w:val="00F55CE1"/>
    <w:rsid w:val="00F55E65"/>
    <w:rsid w:val="00F55EB3"/>
    <w:rsid w:val="00F560A3"/>
    <w:rsid w:val="00F56269"/>
    <w:rsid w:val="00F56343"/>
    <w:rsid w:val="00F56B09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0EE2"/>
    <w:rsid w:val="00F614BB"/>
    <w:rsid w:val="00F6155E"/>
    <w:rsid w:val="00F616EE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40FE"/>
    <w:rsid w:val="00F6432D"/>
    <w:rsid w:val="00F64ADA"/>
    <w:rsid w:val="00F64AF1"/>
    <w:rsid w:val="00F64ED5"/>
    <w:rsid w:val="00F64FD3"/>
    <w:rsid w:val="00F6529E"/>
    <w:rsid w:val="00F65351"/>
    <w:rsid w:val="00F654D6"/>
    <w:rsid w:val="00F656A6"/>
    <w:rsid w:val="00F6599D"/>
    <w:rsid w:val="00F65B5E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DB0"/>
    <w:rsid w:val="00F71E1A"/>
    <w:rsid w:val="00F71E64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52A"/>
    <w:rsid w:val="00F75783"/>
    <w:rsid w:val="00F75BFF"/>
    <w:rsid w:val="00F75F72"/>
    <w:rsid w:val="00F75F94"/>
    <w:rsid w:val="00F765FD"/>
    <w:rsid w:val="00F76699"/>
    <w:rsid w:val="00F7671F"/>
    <w:rsid w:val="00F769B0"/>
    <w:rsid w:val="00F76B42"/>
    <w:rsid w:val="00F76D8D"/>
    <w:rsid w:val="00F76EB0"/>
    <w:rsid w:val="00F770B1"/>
    <w:rsid w:val="00F77136"/>
    <w:rsid w:val="00F776DC"/>
    <w:rsid w:val="00F7772D"/>
    <w:rsid w:val="00F779F9"/>
    <w:rsid w:val="00F77C73"/>
    <w:rsid w:val="00F803F7"/>
    <w:rsid w:val="00F80695"/>
    <w:rsid w:val="00F80707"/>
    <w:rsid w:val="00F80716"/>
    <w:rsid w:val="00F80830"/>
    <w:rsid w:val="00F8095A"/>
    <w:rsid w:val="00F80984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5C8"/>
    <w:rsid w:val="00F826CF"/>
    <w:rsid w:val="00F828A7"/>
    <w:rsid w:val="00F82CCB"/>
    <w:rsid w:val="00F82ED2"/>
    <w:rsid w:val="00F8353A"/>
    <w:rsid w:val="00F83B1B"/>
    <w:rsid w:val="00F83B9C"/>
    <w:rsid w:val="00F83E88"/>
    <w:rsid w:val="00F84010"/>
    <w:rsid w:val="00F844C5"/>
    <w:rsid w:val="00F8451A"/>
    <w:rsid w:val="00F84580"/>
    <w:rsid w:val="00F8478B"/>
    <w:rsid w:val="00F84791"/>
    <w:rsid w:val="00F849A2"/>
    <w:rsid w:val="00F84A8C"/>
    <w:rsid w:val="00F84BFF"/>
    <w:rsid w:val="00F84EB6"/>
    <w:rsid w:val="00F84FEC"/>
    <w:rsid w:val="00F85129"/>
    <w:rsid w:val="00F85209"/>
    <w:rsid w:val="00F8531E"/>
    <w:rsid w:val="00F853C9"/>
    <w:rsid w:val="00F85518"/>
    <w:rsid w:val="00F85559"/>
    <w:rsid w:val="00F85686"/>
    <w:rsid w:val="00F85707"/>
    <w:rsid w:val="00F85F17"/>
    <w:rsid w:val="00F8623B"/>
    <w:rsid w:val="00F862AD"/>
    <w:rsid w:val="00F864EB"/>
    <w:rsid w:val="00F866C9"/>
    <w:rsid w:val="00F86F3E"/>
    <w:rsid w:val="00F871A8"/>
    <w:rsid w:val="00F87697"/>
    <w:rsid w:val="00F879C0"/>
    <w:rsid w:val="00F87CE9"/>
    <w:rsid w:val="00F87F9B"/>
    <w:rsid w:val="00F900F4"/>
    <w:rsid w:val="00F904C9"/>
    <w:rsid w:val="00F9069E"/>
    <w:rsid w:val="00F9072D"/>
    <w:rsid w:val="00F90AA8"/>
    <w:rsid w:val="00F90E09"/>
    <w:rsid w:val="00F90F4C"/>
    <w:rsid w:val="00F91685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81"/>
    <w:rsid w:val="00F94769"/>
    <w:rsid w:val="00F94A38"/>
    <w:rsid w:val="00F94AD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984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D87"/>
    <w:rsid w:val="00F96EA8"/>
    <w:rsid w:val="00F96F3A"/>
    <w:rsid w:val="00F9736B"/>
    <w:rsid w:val="00F973D6"/>
    <w:rsid w:val="00F97476"/>
    <w:rsid w:val="00F97B3E"/>
    <w:rsid w:val="00F97BAE"/>
    <w:rsid w:val="00F97D5F"/>
    <w:rsid w:val="00F97D62"/>
    <w:rsid w:val="00F97DB8"/>
    <w:rsid w:val="00FA00E0"/>
    <w:rsid w:val="00FA026D"/>
    <w:rsid w:val="00FA02B7"/>
    <w:rsid w:val="00FA04A4"/>
    <w:rsid w:val="00FA086D"/>
    <w:rsid w:val="00FA0CF7"/>
    <w:rsid w:val="00FA0E7D"/>
    <w:rsid w:val="00FA1094"/>
    <w:rsid w:val="00FA1104"/>
    <w:rsid w:val="00FA110C"/>
    <w:rsid w:val="00FA1374"/>
    <w:rsid w:val="00FA165C"/>
    <w:rsid w:val="00FA1CF6"/>
    <w:rsid w:val="00FA1D4B"/>
    <w:rsid w:val="00FA2057"/>
    <w:rsid w:val="00FA21B8"/>
    <w:rsid w:val="00FA22E5"/>
    <w:rsid w:val="00FA284C"/>
    <w:rsid w:val="00FA2C74"/>
    <w:rsid w:val="00FA2E13"/>
    <w:rsid w:val="00FA34E2"/>
    <w:rsid w:val="00FA393C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20E"/>
    <w:rsid w:val="00FA6317"/>
    <w:rsid w:val="00FA66C6"/>
    <w:rsid w:val="00FA6A73"/>
    <w:rsid w:val="00FA6BA3"/>
    <w:rsid w:val="00FA7202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C81"/>
    <w:rsid w:val="00FB2187"/>
    <w:rsid w:val="00FB21FA"/>
    <w:rsid w:val="00FB22BC"/>
    <w:rsid w:val="00FB23D7"/>
    <w:rsid w:val="00FB2704"/>
    <w:rsid w:val="00FB2A5D"/>
    <w:rsid w:val="00FB2E88"/>
    <w:rsid w:val="00FB306F"/>
    <w:rsid w:val="00FB3111"/>
    <w:rsid w:val="00FB31A7"/>
    <w:rsid w:val="00FB356B"/>
    <w:rsid w:val="00FB3683"/>
    <w:rsid w:val="00FB3936"/>
    <w:rsid w:val="00FB3DF7"/>
    <w:rsid w:val="00FB42D8"/>
    <w:rsid w:val="00FB4581"/>
    <w:rsid w:val="00FB4635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7FC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0"/>
    <w:rsid w:val="00FC3653"/>
    <w:rsid w:val="00FC373D"/>
    <w:rsid w:val="00FC3966"/>
    <w:rsid w:val="00FC3E13"/>
    <w:rsid w:val="00FC41EF"/>
    <w:rsid w:val="00FC4573"/>
    <w:rsid w:val="00FC48D2"/>
    <w:rsid w:val="00FC4E94"/>
    <w:rsid w:val="00FC559F"/>
    <w:rsid w:val="00FC5AE0"/>
    <w:rsid w:val="00FC5F43"/>
    <w:rsid w:val="00FC60F5"/>
    <w:rsid w:val="00FC6176"/>
    <w:rsid w:val="00FC622D"/>
    <w:rsid w:val="00FC6805"/>
    <w:rsid w:val="00FC6F0F"/>
    <w:rsid w:val="00FC73B3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892"/>
    <w:rsid w:val="00FD1C22"/>
    <w:rsid w:val="00FD1D28"/>
    <w:rsid w:val="00FD1E48"/>
    <w:rsid w:val="00FD278A"/>
    <w:rsid w:val="00FD283F"/>
    <w:rsid w:val="00FD291D"/>
    <w:rsid w:val="00FD2A71"/>
    <w:rsid w:val="00FD2AC6"/>
    <w:rsid w:val="00FD2B3E"/>
    <w:rsid w:val="00FD302E"/>
    <w:rsid w:val="00FD31DB"/>
    <w:rsid w:val="00FD39E5"/>
    <w:rsid w:val="00FD3EA3"/>
    <w:rsid w:val="00FD4018"/>
    <w:rsid w:val="00FD4723"/>
    <w:rsid w:val="00FD49CB"/>
    <w:rsid w:val="00FD4A7B"/>
    <w:rsid w:val="00FD4CF8"/>
    <w:rsid w:val="00FD5580"/>
    <w:rsid w:val="00FD57C7"/>
    <w:rsid w:val="00FD5D09"/>
    <w:rsid w:val="00FD5FF7"/>
    <w:rsid w:val="00FD6134"/>
    <w:rsid w:val="00FD6D6A"/>
    <w:rsid w:val="00FD70BB"/>
    <w:rsid w:val="00FD70D9"/>
    <w:rsid w:val="00FD72DB"/>
    <w:rsid w:val="00FD734B"/>
    <w:rsid w:val="00FD73D6"/>
    <w:rsid w:val="00FD748A"/>
    <w:rsid w:val="00FD7A8D"/>
    <w:rsid w:val="00FD7C85"/>
    <w:rsid w:val="00FD7F7D"/>
    <w:rsid w:val="00FE0443"/>
    <w:rsid w:val="00FE0532"/>
    <w:rsid w:val="00FE05B7"/>
    <w:rsid w:val="00FE05D3"/>
    <w:rsid w:val="00FE0647"/>
    <w:rsid w:val="00FE095B"/>
    <w:rsid w:val="00FE0ADB"/>
    <w:rsid w:val="00FE0CF6"/>
    <w:rsid w:val="00FE1252"/>
    <w:rsid w:val="00FE1A2D"/>
    <w:rsid w:val="00FE1E1F"/>
    <w:rsid w:val="00FE1EFE"/>
    <w:rsid w:val="00FE200F"/>
    <w:rsid w:val="00FE2C1F"/>
    <w:rsid w:val="00FE2D79"/>
    <w:rsid w:val="00FE2EF2"/>
    <w:rsid w:val="00FE2F1D"/>
    <w:rsid w:val="00FE30FD"/>
    <w:rsid w:val="00FE3176"/>
    <w:rsid w:val="00FE34CC"/>
    <w:rsid w:val="00FE356F"/>
    <w:rsid w:val="00FE360E"/>
    <w:rsid w:val="00FE3933"/>
    <w:rsid w:val="00FE3BE2"/>
    <w:rsid w:val="00FE3D51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895"/>
    <w:rsid w:val="00FE6C0B"/>
    <w:rsid w:val="00FE6DFA"/>
    <w:rsid w:val="00FE6ECF"/>
    <w:rsid w:val="00FE6F4E"/>
    <w:rsid w:val="00FE7093"/>
    <w:rsid w:val="00FE77D3"/>
    <w:rsid w:val="00FE7832"/>
    <w:rsid w:val="00FE78A1"/>
    <w:rsid w:val="00FE7920"/>
    <w:rsid w:val="00FE7B7E"/>
    <w:rsid w:val="00FF034D"/>
    <w:rsid w:val="00FF0C9D"/>
    <w:rsid w:val="00FF1192"/>
    <w:rsid w:val="00FF12A1"/>
    <w:rsid w:val="00FF1313"/>
    <w:rsid w:val="00FF1461"/>
    <w:rsid w:val="00FF14BF"/>
    <w:rsid w:val="00FF14D8"/>
    <w:rsid w:val="00FF1AA6"/>
    <w:rsid w:val="00FF1AA8"/>
    <w:rsid w:val="00FF26FC"/>
    <w:rsid w:val="00FF27D6"/>
    <w:rsid w:val="00FF292B"/>
    <w:rsid w:val="00FF2E33"/>
    <w:rsid w:val="00FF2EC0"/>
    <w:rsid w:val="00FF31AD"/>
    <w:rsid w:val="00FF32AB"/>
    <w:rsid w:val="00FF3424"/>
    <w:rsid w:val="00FF342C"/>
    <w:rsid w:val="00FF3693"/>
    <w:rsid w:val="00FF38B6"/>
    <w:rsid w:val="00FF3ED3"/>
    <w:rsid w:val="00FF404B"/>
    <w:rsid w:val="00FF4152"/>
    <w:rsid w:val="00FF41FC"/>
    <w:rsid w:val="00FF429E"/>
    <w:rsid w:val="00FF42BF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700"/>
    <w:rsid w:val="00FF5E02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6FBDBF62-3FE0-4232-B596-B38067B54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37</Pages>
  <Words>6965</Words>
  <Characters>39705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46577</CharactersWithSpaces>
  <SharedDoc>false</SharedDoc>
  <HLinks>
    <vt:vector size="6" baseType="variant">
      <vt:variant>
        <vt:i4>65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https://th.wikipedia.org/wiki/%E0%B9%80%E0%B8%AD%E0%B9%80%E0%B8%8A%E0%B8%B5%E0%B8%A2%E0%B8%97%E0%B8%B5%E0%B8%84_%E0%B9%80%E0%B8%94%E0%B8%AD%E0%B8%B0_%E0%B8%A3%E0%B8%B4%E0%B9%80%E0%B8%A7%E0%B8%AD%E0%B8%A3%E0%B9%8C%E0%B8%9F%E0%B8%A3%E0%B9%89%E0%B8%AD%E0%B8%99%E0%B8%97%E0%B9%8C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Nuntita, Wunprasert</cp:lastModifiedBy>
  <cp:revision>4</cp:revision>
  <cp:lastPrinted>2021-05-12T08:17:00Z</cp:lastPrinted>
  <dcterms:created xsi:type="dcterms:W3CDTF">2021-05-12T21:12:00Z</dcterms:created>
  <dcterms:modified xsi:type="dcterms:W3CDTF">2021-05-13T01:53:00Z</dcterms:modified>
</cp:coreProperties>
</file>