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A39541" w14:textId="77777777" w:rsidR="005471B4" w:rsidRPr="0097642A" w:rsidRDefault="005471B4" w:rsidP="00726816">
      <w:pPr>
        <w:spacing w:line="240" w:lineRule="atLeast"/>
        <w:jc w:val="center"/>
        <w:rPr>
          <w:rFonts w:cstheme="minorBidi"/>
          <w:b/>
          <w:bCs/>
          <w:szCs w:val="28"/>
          <w:lang w:val="en-US" w:bidi="th-TH"/>
        </w:rPr>
      </w:pPr>
    </w:p>
    <w:p w14:paraId="4EA1E329" w14:textId="77777777" w:rsidR="006C3F15" w:rsidRPr="005654E4" w:rsidRDefault="006C3F15" w:rsidP="00726816">
      <w:pPr>
        <w:spacing w:line="240" w:lineRule="atLeast"/>
        <w:jc w:val="center"/>
        <w:rPr>
          <w:b/>
          <w:bCs/>
          <w:szCs w:val="22"/>
          <w:lang w:val="en-US"/>
        </w:rPr>
      </w:pPr>
    </w:p>
    <w:p w14:paraId="3394822C" w14:textId="77777777" w:rsidR="006C3F15" w:rsidRPr="00025699" w:rsidRDefault="006C3F15" w:rsidP="00726816">
      <w:pPr>
        <w:spacing w:line="240" w:lineRule="atLeast"/>
        <w:jc w:val="center"/>
        <w:rPr>
          <w:rFonts w:cstheme="minorBidi"/>
          <w:b/>
          <w:bCs/>
          <w:szCs w:val="28"/>
          <w:cs/>
          <w:lang w:val="en-US" w:bidi="th-TH"/>
        </w:rPr>
      </w:pPr>
    </w:p>
    <w:p w14:paraId="6352A980" w14:textId="77777777" w:rsidR="006C3F15" w:rsidRPr="005654E4" w:rsidRDefault="006C3F15" w:rsidP="00726816">
      <w:pPr>
        <w:spacing w:line="240" w:lineRule="atLeast"/>
        <w:jc w:val="center"/>
        <w:rPr>
          <w:b/>
          <w:bCs/>
          <w:szCs w:val="22"/>
          <w:lang w:val="en-US"/>
        </w:rPr>
      </w:pPr>
    </w:p>
    <w:p w14:paraId="753D7355" w14:textId="77777777" w:rsidR="006C3F15" w:rsidRPr="005654E4" w:rsidRDefault="006C3F15" w:rsidP="00726816">
      <w:pPr>
        <w:spacing w:line="240" w:lineRule="atLeast"/>
        <w:jc w:val="center"/>
        <w:rPr>
          <w:b/>
          <w:bCs/>
          <w:szCs w:val="22"/>
          <w:lang w:val="en-US"/>
        </w:rPr>
      </w:pPr>
    </w:p>
    <w:p w14:paraId="517E69EE" w14:textId="77777777" w:rsidR="006C3F15" w:rsidRPr="005654E4" w:rsidRDefault="006C3F15" w:rsidP="00726816">
      <w:pPr>
        <w:spacing w:line="240" w:lineRule="atLeast"/>
        <w:jc w:val="center"/>
        <w:rPr>
          <w:b/>
          <w:bCs/>
          <w:szCs w:val="22"/>
          <w:lang w:val="en-US"/>
        </w:rPr>
      </w:pPr>
    </w:p>
    <w:p w14:paraId="79B2B895" w14:textId="77777777" w:rsidR="006C3F15" w:rsidRPr="005654E4" w:rsidRDefault="006C3F15" w:rsidP="00726816">
      <w:pPr>
        <w:spacing w:line="240" w:lineRule="atLeast"/>
        <w:jc w:val="center"/>
        <w:rPr>
          <w:b/>
          <w:bCs/>
          <w:szCs w:val="22"/>
          <w:lang w:val="en-US"/>
        </w:rPr>
      </w:pPr>
    </w:p>
    <w:p w14:paraId="58602643" w14:textId="77777777" w:rsidR="006C3F15" w:rsidRPr="005654E4" w:rsidRDefault="006C3F15" w:rsidP="00726816">
      <w:pPr>
        <w:spacing w:line="240" w:lineRule="atLeast"/>
        <w:jc w:val="center"/>
        <w:rPr>
          <w:b/>
          <w:bCs/>
          <w:szCs w:val="22"/>
          <w:lang w:val="en-US"/>
        </w:rPr>
      </w:pPr>
    </w:p>
    <w:p w14:paraId="7BA8B52C" w14:textId="77777777" w:rsidR="006C3F15" w:rsidRPr="005654E4" w:rsidRDefault="006C3F15" w:rsidP="00726816">
      <w:pPr>
        <w:spacing w:line="240" w:lineRule="atLeast"/>
        <w:jc w:val="center"/>
        <w:rPr>
          <w:b/>
          <w:bCs/>
          <w:szCs w:val="22"/>
          <w:lang w:val="en-US"/>
        </w:rPr>
      </w:pPr>
    </w:p>
    <w:p w14:paraId="123B5B36" w14:textId="77777777" w:rsidR="005471B4" w:rsidRPr="005654E4" w:rsidRDefault="005471B4" w:rsidP="00726816">
      <w:pPr>
        <w:spacing w:line="240" w:lineRule="atLeast"/>
        <w:jc w:val="center"/>
        <w:rPr>
          <w:b/>
          <w:bCs/>
          <w:szCs w:val="22"/>
        </w:rPr>
      </w:pPr>
    </w:p>
    <w:p w14:paraId="0A26F4C5" w14:textId="77777777" w:rsidR="005471B4" w:rsidRPr="005654E4" w:rsidRDefault="005471B4" w:rsidP="00726816">
      <w:pPr>
        <w:spacing w:line="240" w:lineRule="atLeast"/>
        <w:jc w:val="center"/>
        <w:rPr>
          <w:b/>
          <w:bCs/>
          <w:szCs w:val="22"/>
        </w:rPr>
      </w:pPr>
    </w:p>
    <w:p w14:paraId="1388EE5B" w14:textId="77777777" w:rsidR="001B3408" w:rsidRPr="00AB19E7" w:rsidRDefault="001B3408" w:rsidP="00726816">
      <w:pPr>
        <w:spacing w:line="240" w:lineRule="atLeast"/>
        <w:jc w:val="center"/>
        <w:rPr>
          <w:b/>
          <w:bCs/>
          <w:szCs w:val="22"/>
          <w:lang w:val="en-US"/>
        </w:rPr>
      </w:pPr>
    </w:p>
    <w:p w14:paraId="072CC2CC" w14:textId="77777777" w:rsidR="001B3408" w:rsidRPr="005654E4" w:rsidRDefault="001B3408" w:rsidP="00726816">
      <w:pPr>
        <w:spacing w:line="240" w:lineRule="atLeast"/>
        <w:jc w:val="center"/>
        <w:rPr>
          <w:b/>
          <w:bCs/>
          <w:szCs w:val="22"/>
        </w:rPr>
      </w:pPr>
    </w:p>
    <w:p w14:paraId="5B39C641" w14:textId="77777777" w:rsidR="00614953" w:rsidRPr="000A0651" w:rsidRDefault="00614953" w:rsidP="00614953">
      <w:pPr>
        <w:spacing w:line="240" w:lineRule="atLeast"/>
        <w:jc w:val="center"/>
        <w:rPr>
          <w:rFonts w:cstheme="minorBidi"/>
          <w:b/>
          <w:bCs/>
          <w:sz w:val="40"/>
          <w:szCs w:val="50"/>
          <w:cs/>
          <w:lang w:val="en-US" w:bidi="th-TH"/>
        </w:rPr>
      </w:pPr>
      <w:r w:rsidRPr="000A0651">
        <w:rPr>
          <w:b/>
          <w:bCs/>
          <w:sz w:val="40"/>
          <w:szCs w:val="40"/>
        </w:rPr>
        <w:t>Asset World Corp Public Company Limited</w:t>
      </w:r>
      <w:r w:rsidRPr="000A0651">
        <w:rPr>
          <w:b/>
          <w:bCs/>
          <w:sz w:val="40"/>
          <w:szCs w:val="40"/>
        </w:rPr>
        <w:br/>
        <w:t>and its Subsidiaries</w:t>
      </w:r>
    </w:p>
    <w:p w14:paraId="527783A7" w14:textId="77777777" w:rsidR="00364E2E" w:rsidRPr="000A0651" w:rsidRDefault="00364E2E" w:rsidP="00726816">
      <w:pPr>
        <w:spacing w:line="240" w:lineRule="atLeast"/>
        <w:jc w:val="center"/>
        <w:rPr>
          <w:b/>
          <w:bCs/>
          <w:szCs w:val="22"/>
        </w:rPr>
      </w:pPr>
    </w:p>
    <w:p w14:paraId="7635C56E" w14:textId="77777777" w:rsidR="005D3A5C" w:rsidRDefault="005D3A5C" w:rsidP="00726816">
      <w:pPr>
        <w:pStyle w:val="CoverTitle"/>
        <w:spacing w:line="240" w:lineRule="atLeast"/>
        <w:jc w:val="center"/>
        <w:rPr>
          <w:rFonts w:cs="Angsana New"/>
          <w:spacing w:val="-3"/>
          <w:szCs w:val="45"/>
          <w:lang w:val="en-US" w:bidi="th-TH"/>
        </w:rPr>
      </w:pPr>
      <w:r w:rsidRPr="005D3A5C">
        <w:rPr>
          <w:rFonts w:cs="Angsana New"/>
          <w:spacing w:val="-3"/>
          <w:szCs w:val="45"/>
          <w:lang w:val="en-US" w:bidi="th-TH"/>
        </w:rPr>
        <w:t>Condensed interim financial statements</w:t>
      </w:r>
    </w:p>
    <w:p w14:paraId="52250B93" w14:textId="6E921B7F" w:rsidR="00B051DF" w:rsidRPr="000A0651" w:rsidRDefault="00B051DF" w:rsidP="00726816">
      <w:pPr>
        <w:pStyle w:val="CoverTitle"/>
        <w:spacing w:line="240" w:lineRule="atLeast"/>
        <w:jc w:val="center"/>
        <w:rPr>
          <w:spacing w:val="-3"/>
          <w:szCs w:val="36"/>
        </w:rPr>
      </w:pPr>
      <w:r w:rsidRPr="000A0651">
        <w:rPr>
          <w:spacing w:val="-3"/>
          <w:szCs w:val="36"/>
        </w:rPr>
        <w:t>for the three-month period ended</w:t>
      </w:r>
    </w:p>
    <w:p w14:paraId="7239F1FF" w14:textId="0760DAAF" w:rsidR="00202708" w:rsidRPr="005D3A5C" w:rsidRDefault="00B051DF" w:rsidP="00726816">
      <w:pPr>
        <w:pStyle w:val="CoverTitle"/>
        <w:spacing w:line="240" w:lineRule="atLeast"/>
        <w:jc w:val="center"/>
        <w:rPr>
          <w:rFonts w:cs="Angsana New"/>
          <w:spacing w:val="-3"/>
          <w:szCs w:val="45"/>
          <w:lang w:val="en-US" w:bidi="th-TH"/>
        </w:rPr>
      </w:pPr>
      <w:r w:rsidRPr="000A0651">
        <w:rPr>
          <w:spacing w:val="-3"/>
          <w:szCs w:val="36"/>
        </w:rPr>
        <w:t>31 March</w:t>
      </w:r>
      <w:r w:rsidR="00F02A32" w:rsidRPr="000A0651">
        <w:rPr>
          <w:spacing w:val="-3"/>
          <w:szCs w:val="36"/>
        </w:rPr>
        <w:t xml:space="preserve"> 20</w:t>
      </w:r>
      <w:r w:rsidR="00470EB6" w:rsidRPr="000A0651">
        <w:rPr>
          <w:spacing w:val="-3"/>
          <w:szCs w:val="36"/>
        </w:rPr>
        <w:t>2</w:t>
      </w:r>
      <w:r w:rsidR="00E63610">
        <w:rPr>
          <w:spacing w:val="-3"/>
          <w:szCs w:val="36"/>
        </w:rPr>
        <w:t>1</w:t>
      </w:r>
    </w:p>
    <w:p w14:paraId="3405BD8C" w14:textId="77777777" w:rsidR="005471B4" w:rsidRPr="000A0651" w:rsidRDefault="005471B4" w:rsidP="00726816">
      <w:pPr>
        <w:pStyle w:val="CoverTitle"/>
        <w:spacing w:line="240" w:lineRule="atLeast"/>
        <w:jc w:val="center"/>
        <w:rPr>
          <w:spacing w:val="-3"/>
          <w:szCs w:val="36"/>
        </w:rPr>
      </w:pPr>
      <w:r w:rsidRPr="000A0651">
        <w:rPr>
          <w:spacing w:val="-3"/>
          <w:szCs w:val="36"/>
        </w:rPr>
        <w:t>and</w:t>
      </w:r>
    </w:p>
    <w:p w14:paraId="32BB1FA9" w14:textId="25704C38" w:rsidR="00A84C94" w:rsidRPr="000A0651" w:rsidRDefault="009967E0" w:rsidP="00726816">
      <w:pPr>
        <w:spacing w:line="240" w:lineRule="atLeast"/>
        <w:jc w:val="center"/>
        <w:rPr>
          <w:sz w:val="40"/>
          <w:szCs w:val="40"/>
        </w:rPr>
      </w:pPr>
      <w:r w:rsidRPr="009967E0">
        <w:rPr>
          <w:spacing w:val="-3"/>
          <w:sz w:val="36"/>
          <w:szCs w:val="36"/>
        </w:rPr>
        <w:t>Independent auditor’s review report</w:t>
      </w:r>
    </w:p>
    <w:p w14:paraId="4FBA576F" w14:textId="77777777" w:rsidR="005471B4" w:rsidRPr="000A0651" w:rsidRDefault="005471B4" w:rsidP="00726816">
      <w:pPr>
        <w:spacing w:line="240" w:lineRule="atLeast"/>
        <w:rPr>
          <w:szCs w:val="22"/>
        </w:rPr>
      </w:pPr>
    </w:p>
    <w:p w14:paraId="3AB90A47" w14:textId="77777777" w:rsidR="005471B4" w:rsidRPr="000A0651" w:rsidRDefault="005471B4" w:rsidP="00726816">
      <w:pPr>
        <w:pStyle w:val="acctmainheading"/>
        <w:tabs>
          <w:tab w:val="left" w:pos="7810"/>
        </w:tabs>
        <w:spacing w:after="0" w:line="240" w:lineRule="atLeast"/>
        <w:ind w:firstLine="4536"/>
        <w:outlineLvl w:val="0"/>
        <w:rPr>
          <w:sz w:val="22"/>
          <w:szCs w:val="22"/>
        </w:rPr>
        <w:sectPr w:rsidR="005471B4" w:rsidRPr="000A0651" w:rsidSect="00994ABC">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docGrid w:linePitch="299"/>
        </w:sectPr>
      </w:pPr>
    </w:p>
    <w:p w14:paraId="67CC0E2C" w14:textId="77777777" w:rsidR="00121E8A" w:rsidRPr="000A0651" w:rsidRDefault="00121E8A" w:rsidP="00726816">
      <w:pPr>
        <w:pStyle w:val="acctmainheading"/>
        <w:tabs>
          <w:tab w:val="left" w:pos="7810"/>
        </w:tabs>
        <w:spacing w:after="0" w:line="240" w:lineRule="atLeast"/>
        <w:outlineLvl w:val="0"/>
        <w:rPr>
          <w:szCs w:val="28"/>
          <w:lang w:val="en-US"/>
        </w:rPr>
      </w:pPr>
    </w:p>
    <w:p w14:paraId="1A4899A9" w14:textId="77777777" w:rsidR="00121E8A" w:rsidRPr="000A0651" w:rsidRDefault="00121E8A" w:rsidP="00726816">
      <w:pPr>
        <w:pStyle w:val="acctmainheading"/>
        <w:tabs>
          <w:tab w:val="left" w:pos="7810"/>
        </w:tabs>
        <w:spacing w:after="0" w:line="240" w:lineRule="atLeast"/>
        <w:outlineLvl w:val="0"/>
        <w:rPr>
          <w:szCs w:val="28"/>
        </w:rPr>
      </w:pPr>
    </w:p>
    <w:p w14:paraId="6E3B9C8B" w14:textId="77777777" w:rsidR="00121E8A" w:rsidRPr="000A0651" w:rsidRDefault="00121E8A" w:rsidP="00726816">
      <w:pPr>
        <w:pStyle w:val="acctmainheading"/>
        <w:tabs>
          <w:tab w:val="left" w:pos="7810"/>
        </w:tabs>
        <w:spacing w:after="0" w:line="240" w:lineRule="atLeast"/>
        <w:outlineLvl w:val="0"/>
        <w:rPr>
          <w:szCs w:val="28"/>
        </w:rPr>
      </w:pPr>
    </w:p>
    <w:p w14:paraId="7FF16A84" w14:textId="77777777" w:rsidR="00121E8A" w:rsidRPr="000A0651" w:rsidRDefault="00121E8A" w:rsidP="00726816">
      <w:pPr>
        <w:pStyle w:val="acctmainheading"/>
        <w:tabs>
          <w:tab w:val="left" w:pos="7810"/>
        </w:tabs>
        <w:spacing w:after="0" w:line="240" w:lineRule="atLeast"/>
        <w:outlineLvl w:val="0"/>
        <w:rPr>
          <w:szCs w:val="28"/>
        </w:rPr>
      </w:pPr>
    </w:p>
    <w:p w14:paraId="6B904B0D" w14:textId="77777777" w:rsidR="00121E8A" w:rsidRPr="000A0651" w:rsidRDefault="00121E8A" w:rsidP="00726816">
      <w:pPr>
        <w:pStyle w:val="acctmainheading"/>
        <w:tabs>
          <w:tab w:val="left" w:pos="7810"/>
        </w:tabs>
        <w:spacing w:after="0" w:line="240" w:lineRule="atLeast"/>
        <w:outlineLvl w:val="0"/>
        <w:rPr>
          <w:szCs w:val="28"/>
        </w:rPr>
      </w:pPr>
    </w:p>
    <w:p w14:paraId="199C30BB" w14:textId="77777777" w:rsidR="00121E8A" w:rsidRPr="000A0651" w:rsidRDefault="00121E8A" w:rsidP="00726816">
      <w:pPr>
        <w:pStyle w:val="acctmainheading"/>
        <w:tabs>
          <w:tab w:val="left" w:pos="7810"/>
        </w:tabs>
        <w:spacing w:after="0" w:line="240" w:lineRule="atLeast"/>
        <w:outlineLvl w:val="0"/>
        <w:rPr>
          <w:szCs w:val="28"/>
        </w:rPr>
      </w:pPr>
    </w:p>
    <w:p w14:paraId="180624EB" w14:textId="77777777" w:rsidR="00121E8A" w:rsidRPr="000A0651" w:rsidRDefault="00121E8A" w:rsidP="00726816">
      <w:pPr>
        <w:pStyle w:val="acctmainheading"/>
        <w:tabs>
          <w:tab w:val="left" w:pos="7810"/>
        </w:tabs>
        <w:spacing w:after="0" w:line="240" w:lineRule="atLeast"/>
        <w:outlineLvl w:val="0"/>
        <w:rPr>
          <w:szCs w:val="28"/>
        </w:rPr>
      </w:pPr>
    </w:p>
    <w:p w14:paraId="3EC2FA94" w14:textId="1ED252B9" w:rsidR="00057CF0" w:rsidRDefault="00057CF0" w:rsidP="00726816">
      <w:pPr>
        <w:pStyle w:val="acctmainheading"/>
        <w:tabs>
          <w:tab w:val="left" w:pos="7810"/>
        </w:tabs>
        <w:spacing w:after="0" w:line="240" w:lineRule="atLeast"/>
        <w:outlineLvl w:val="0"/>
        <w:rPr>
          <w:szCs w:val="28"/>
        </w:rPr>
      </w:pPr>
    </w:p>
    <w:p w14:paraId="05BC42E6" w14:textId="77777777" w:rsidR="00A35C2E" w:rsidRPr="000A0651" w:rsidRDefault="00A35C2E" w:rsidP="00726816">
      <w:pPr>
        <w:pStyle w:val="acctmainheading"/>
        <w:tabs>
          <w:tab w:val="left" w:pos="7810"/>
        </w:tabs>
        <w:spacing w:after="0" w:line="240" w:lineRule="atLeast"/>
        <w:outlineLvl w:val="0"/>
        <w:rPr>
          <w:szCs w:val="28"/>
        </w:rPr>
      </w:pPr>
    </w:p>
    <w:p w14:paraId="4A9D2A72" w14:textId="77777777" w:rsidR="00A35C2E" w:rsidRPr="000A0651" w:rsidRDefault="00A35C2E" w:rsidP="00A35C2E">
      <w:pPr>
        <w:pStyle w:val="acctmainheading"/>
        <w:tabs>
          <w:tab w:val="left" w:pos="7810"/>
        </w:tabs>
        <w:spacing w:after="0" w:line="240" w:lineRule="atLeast"/>
        <w:outlineLvl w:val="0"/>
        <w:rPr>
          <w:szCs w:val="28"/>
        </w:rPr>
      </w:pPr>
      <w:r w:rsidRPr="000A0651">
        <w:rPr>
          <w:szCs w:val="28"/>
        </w:rPr>
        <w:t>Independent Auditor’s Report on Review of Interim Financial Information</w:t>
      </w:r>
    </w:p>
    <w:p w14:paraId="0A7224F8" w14:textId="77777777" w:rsidR="00A35C2E" w:rsidRPr="000A0651" w:rsidRDefault="00A35C2E" w:rsidP="00A35C2E">
      <w:pPr>
        <w:spacing w:line="240" w:lineRule="atLeast"/>
        <w:jc w:val="both"/>
        <w:rPr>
          <w:szCs w:val="22"/>
        </w:rPr>
      </w:pPr>
    </w:p>
    <w:p w14:paraId="5800F17E" w14:textId="77777777" w:rsidR="00A35C2E" w:rsidRPr="000A0651" w:rsidRDefault="00A35C2E" w:rsidP="00A35C2E">
      <w:pPr>
        <w:spacing w:line="240" w:lineRule="atLeast"/>
        <w:jc w:val="both"/>
        <w:rPr>
          <w:szCs w:val="22"/>
        </w:rPr>
      </w:pPr>
    </w:p>
    <w:p w14:paraId="373D5FD7" w14:textId="77777777" w:rsidR="00A35C2E" w:rsidRPr="000A0651" w:rsidRDefault="00A35C2E" w:rsidP="00A35C2E">
      <w:pPr>
        <w:pStyle w:val="Heading9"/>
        <w:spacing w:line="240" w:lineRule="atLeast"/>
        <w:rPr>
          <w:szCs w:val="22"/>
        </w:rPr>
      </w:pPr>
      <w:r w:rsidRPr="000A0651">
        <w:rPr>
          <w:b/>
          <w:bCs/>
          <w:sz w:val="24"/>
          <w:szCs w:val="24"/>
        </w:rPr>
        <w:t>To the Board of Directors of Asset World Corp Public Company Limited</w:t>
      </w:r>
    </w:p>
    <w:p w14:paraId="4892989E" w14:textId="77777777" w:rsidR="00A35C2E" w:rsidRPr="000A0651" w:rsidRDefault="00A35C2E" w:rsidP="00A35C2E">
      <w:pPr>
        <w:jc w:val="both"/>
        <w:outlineLvl w:val="0"/>
        <w:rPr>
          <w:i/>
          <w:iCs/>
          <w:szCs w:val="22"/>
        </w:rPr>
      </w:pPr>
    </w:p>
    <w:p w14:paraId="3AF5B340" w14:textId="77777777" w:rsidR="00A35C2E" w:rsidRPr="000A0651" w:rsidRDefault="00A35C2E" w:rsidP="00A35C2E">
      <w:pPr>
        <w:jc w:val="both"/>
        <w:rPr>
          <w:szCs w:val="22"/>
          <w:lang w:bidi="th-TH"/>
        </w:rPr>
      </w:pPr>
      <w:r w:rsidRPr="000A0651">
        <w:rPr>
          <w:szCs w:val="22"/>
          <w:lang w:bidi="th-TH"/>
        </w:rPr>
        <w:t>I have reviewed the accompanying consolidated and separate statements of financial position of Asset World Corp Public Company Limited and its subsidiaries, and of Asset World Corp Public Company Limited, respectively, as at 31 March 202</w:t>
      </w:r>
      <w:r>
        <w:rPr>
          <w:szCs w:val="22"/>
          <w:lang w:bidi="th-TH"/>
        </w:rPr>
        <w:t>1</w:t>
      </w:r>
      <w:r w:rsidRPr="000A0651">
        <w:rPr>
          <w:szCs w:val="22"/>
          <w:lang w:bidi="th-TH"/>
        </w:rPr>
        <w:t>; the consolidated and separate statements of comprehensive income, changes in equity and cash flows for the three-month period ended 31 March 202</w:t>
      </w:r>
      <w:r>
        <w:rPr>
          <w:szCs w:val="22"/>
          <w:lang w:bidi="th-TH"/>
        </w:rPr>
        <w:t>1</w:t>
      </w:r>
      <w:r w:rsidRPr="000A0651">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EEA6D85" w14:textId="77777777" w:rsidR="00A35C2E" w:rsidRPr="000A0651" w:rsidRDefault="00A35C2E" w:rsidP="00A35C2E">
      <w:pPr>
        <w:jc w:val="both"/>
        <w:rPr>
          <w:szCs w:val="22"/>
        </w:rPr>
      </w:pPr>
    </w:p>
    <w:p w14:paraId="02788E44" w14:textId="77777777" w:rsidR="00A35C2E" w:rsidRPr="000A0651" w:rsidRDefault="00A35C2E" w:rsidP="00A35C2E">
      <w:pPr>
        <w:autoSpaceDE w:val="0"/>
        <w:autoSpaceDN w:val="0"/>
        <w:adjustRightInd w:val="0"/>
        <w:rPr>
          <w:i/>
          <w:iCs/>
          <w:szCs w:val="22"/>
        </w:rPr>
      </w:pPr>
      <w:r w:rsidRPr="000A0651">
        <w:rPr>
          <w:i/>
          <w:iCs/>
          <w:szCs w:val="22"/>
        </w:rPr>
        <w:t>Scope of Review</w:t>
      </w:r>
    </w:p>
    <w:p w14:paraId="65F67F6C" w14:textId="77777777" w:rsidR="00A35C2E" w:rsidRPr="000A0651" w:rsidRDefault="00A35C2E" w:rsidP="00A35C2E">
      <w:pPr>
        <w:autoSpaceDE w:val="0"/>
        <w:autoSpaceDN w:val="0"/>
        <w:adjustRightInd w:val="0"/>
        <w:rPr>
          <w:szCs w:val="22"/>
        </w:rPr>
      </w:pPr>
    </w:p>
    <w:p w14:paraId="3C833F55" w14:textId="77777777" w:rsidR="00A35C2E" w:rsidRPr="000A0651" w:rsidRDefault="00A35C2E" w:rsidP="00A35C2E">
      <w:pPr>
        <w:autoSpaceDE w:val="0"/>
        <w:autoSpaceDN w:val="0"/>
        <w:adjustRightInd w:val="0"/>
        <w:jc w:val="both"/>
        <w:rPr>
          <w:szCs w:val="22"/>
        </w:rPr>
      </w:pPr>
      <w:r w:rsidRPr="000A0651">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2217C58" w14:textId="77777777" w:rsidR="00A35C2E" w:rsidRPr="000A0651" w:rsidRDefault="00A35C2E" w:rsidP="00A35C2E">
      <w:pPr>
        <w:autoSpaceDE w:val="0"/>
        <w:autoSpaceDN w:val="0"/>
        <w:adjustRightInd w:val="0"/>
        <w:jc w:val="both"/>
        <w:rPr>
          <w:szCs w:val="22"/>
        </w:rPr>
      </w:pPr>
    </w:p>
    <w:p w14:paraId="29ABF4FE" w14:textId="77777777" w:rsidR="00A35C2E" w:rsidRPr="000A0651" w:rsidRDefault="00A35C2E" w:rsidP="00A35C2E">
      <w:pPr>
        <w:autoSpaceDE w:val="0"/>
        <w:autoSpaceDN w:val="0"/>
        <w:adjustRightInd w:val="0"/>
        <w:jc w:val="both"/>
        <w:rPr>
          <w:i/>
          <w:iCs/>
          <w:szCs w:val="22"/>
        </w:rPr>
      </w:pPr>
      <w:r w:rsidRPr="000A0651">
        <w:rPr>
          <w:i/>
          <w:iCs/>
          <w:szCs w:val="22"/>
        </w:rPr>
        <w:t>Conclusion</w:t>
      </w:r>
    </w:p>
    <w:p w14:paraId="44E27084" w14:textId="77777777" w:rsidR="00A35C2E" w:rsidRPr="0062353C" w:rsidRDefault="00A35C2E" w:rsidP="00A35C2E">
      <w:pPr>
        <w:jc w:val="both"/>
        <w:rPr>
          <w:szCs w:val="22"/>
          <w:cs/>
          <w:lang w:bidi="th-TH"/>
        </w:rPr>
      </w:pPr>
    </w:p>
    <w:p w14:paraId="3E03534B" w14:textId="77777777" w:rsidR="00A35C2E" w:rsidRPr="000A0651" w:rsidRDefault="00A35C2E" w:rsidP="00A35C2E">
      <w:pPr>
        <w:autoSpaceDE w:val="0"/>
        <w:autoSpaceDN w:val="0"/>
        <w:adjustRightInd w:val="0"/>
        <w:jc w:val="thaiDistribute"/>
        <w:rPr>
          <w:rFonts w:cs="Angsana New"/>
          <w:lang w:val="en-US" w:bidi="th-TH"/>
        </w:rPr>
      </w:pPr>
      <w:r w:rsidRPr="000A0651">
        <w:rPr>
          <w:rFonts w:cs="Angsana New"/>
          <w:lang w:val="en-US" w:bidi="th-TH"/>
        </w:rPr>
        <w:t xml:space="preserve">Based on my review, nothing has come to my attention that causes me to believe that the accompanying interim </w:t>
      </w:r>
      <w:r w:rsidRPr="000A0651">
        <w:rPr>
          <w:spacing w:val="-2"/>
          <w:szCs w:val="22"/>
          <w:lang w:val="en-US" w:bidi="th-TH"/>
        </w:rPr>
        <w:t xml:space="preserve">financial information is not prepared, in all material respects, in accordance with Thai Accounting Standard </w:t>
      </w:r>
      <w:r w:rsidRPr="000A0651">
        <w:rPr>
          <w:spacing w:val="-2"/>
          <w:szCs w:val="22"/>
          <w:cs/>
          <w:lang w:val="en-US" w:bidi="th-TH"/>
        </w:rPr>
        <w:t>34</w:t>
      </w:r>
      <w:r w:rsidRPr="000A0651">
        <w:rPr>
          <w:spacing w:val="-2"/>
          <w:szCs w:val="22"/>
          <w:lang w:val="en-US" w:bidi="th-TH"/>
        </w:rPr>
        <w:t>,</w:t>
      </w:r>
      <w:r w:rsidRPr="000A0651">
        <w:rPr>
          <w:rFonts w:cs="Angsana New"/>
          <w:lang w:val="en-US" w:bidi="th-TH"/>
        </w:rPr>
        <w:t xml:space="preserve"> “Interim Financial Reporting”.</w:t>
      </w:r>
    </w:p>
    <w:p w14:paraId="209F27D5" w14:textId="77777777" w:rsidR="00A35C2E" w:rsidRPr="000A0651" w:rsidRDefault="00A35C2E" w:rsidP="00A35C2E">
      <w:pPr>
        <w:autoSpaceDE w:val="0"/>
        <w:autoSpaceDN w:val="0"/>
        <w:adjustRightInd w:val="0"/>
        <w:jc w:val="thaiDistribute"/>
        <w:rPr>
          <w:rFonts w:cs="Angsana New"/>
          <w:lang w:val="en-US" w:bidi="th-TH"/>
        </w:rPr>
      </w:pPr>
    </w:p>
    <w:p w14:paraId="14C7EA14" w14:textId="77777777" w:rsidR="00A35C2E" w:rsidRPr="000A0651" w:rsidRDefault="00A35C2E" w:rsidP="00A35C2E">
      <w:pPr>
        <w:autoSpaceDE w:val="0"/>
        <w:autoSpaceDN w:val="0"/>
        <w:adjustRightInd w:val="0"/>
        <w:jc w:val="thaiDistribute"/>
        <w:rPr>
          <w:rFonts w:cs="Angsana New"/>
          <w:lang w:val="en-US" w:bidi="th-TH"/>
        </w:rPr>
      </w:pPr>
    </w:p>
    <w:p w14:paraId="546BB09F" w14:textId="77777777" w:rsidR="00A35C2E" w:rsidRPr="000A0651" w:rsidRDefault="00A35C2E" w:rsidP="00A35C2E">
      <w:pPr>
        <w:autoSpaceDE w:val="0"/>
        <w:autoSpaceDN w:val="0"/>
        <w:adjustRightInd w:val="0"/>
        <w:jc w:val="thaiDistribute"/>
        <w:rPr>
          <w:rFonts w:cs="Angsana New"/>
          <w:lang w:val="en-US" w:bidi="th-TH"/>
        </w:rPr>
      </w:pPr>
    </w:p>
    <w:p w14:paraId="426395CF" w14:textId="77777777" w:rsidR="00A35C2E" w:rsidRPr="000A0651" w:rsidRDefault="00A35C2E" w:rsidP="00A35C2E">
      <w:pPr>
        <w:autoSpaceDE w:val="0"/>
        <w:autoSpaceDN w:val="0"/>
        <w:adjustRightInd w:val="0"/>
        <w:jc w:val="thaiDistribute"/>
        <w:rPr>
          <w:rFonts w:cs="Angsana New"/>
          <w:lang w:val="en-US" w:bidi="th-TH"/>
        </w:rPr>
      </w:pPr>
    </w:p>
    <w:p w14:paraId="65CFEE98" w14:textId="77777777" w:rsidR="00F80BEB" w:rsidRDefault="00F80BEB" w:rsidP="00A35C2E">
      <w:pPr>
        <w:autoSpaceDE w:val="0"/>
        <w:autoSpaceDN w:val="0"/>
        <w:adjustRightInd w:val="0"/>
        <w:jc w:val="thaiDistribute"/>
        <w:rPr>
          <w:rFonts w:cs="Angsana New"/>
          <w:lang w:val="en-US" w:bidi="th-TH"/>
        </w:rPr>
        <w:sectPr w:rsidR="00F80BEB" w:rsidSect="00C944C8">
          <w:footerReference w:type="default" r:id="rId13"/>
          <w:headerReference w:type="first" r:id="rId14"/>
          <w:footerReference w:type="first" r:id="rId15"/>
          <w:pgSz w:w="11909" w:h="16834" w:code="9"/>
          <w:pgMar w:top="691" w:right="1152" w:bottom="576" w:left="1152" w:header="720" w:footer="720" w:gutter="0"/>
          <w:pgNumType w:start="1"/>
          <w:cols w:space="720"/>
          <w:titlePg/>
        </w:sectPr>
      </w:pPr>
    </w:p>
    <w:p w14:paraId="0176FC12" w14:textId="37F5A537" w:rsidR="00A35C2E" w:rsidRPr="000A0651" w:rsidRDefault="00A35C2E" w:rsidP="00A35C2E">
      <w:pPr>
        <w:autoSpaceDE w:val="0"/>
        <w:autoSpaceDN w:val="0"/>
        <w:adjustRightInd w:val="0"/>
        <w:jc w:val="thaiDistribute"/>
        <w:rPr>
          <w:rFonts w:cs="Angsana New"/>
          <w:lang w:val="en-US" w:bidi="th-TH"/>
        </w:rPr>
      </w:pPr>
    </w:p>
    <w:p w14:paraId="4CB0F829" w14:textId="77777777" w:rsidR="00A35C2E" w:rsidRPr="000A0651" w:rsidRDefault="00A35C2E" w:rsidP="00A35C2E">
      <w:pPr>
        <w:autoSpaceDE w:val="0"/>
        <w:autoSpaceDN w:val="0"/>
        <w:adjustRightInd w:val="0"/>
        <w:jc w:val="thaiDistribute"/>
        <w:rPr>
          <w:rFonts w:cs="Angsana New"/>
          <w:lang w:val="en-US" w:bidi="th-TH"/>
        </w:rPr>
      </w:pPr>
    </w:p>
    <w:p w14:paraId="3C2D0A86" w14:textId="77777777" w:rsidR="00A35C2E" w:rsidRPr="000A0651" w:rsidRDefault="00A35C2E" w:rsidP="00A35C2E">
      <w:pPr>
        <w:autoSpaceDE w:val="0"/>
        <w:autoSpaceDN w:val="0"/>
        <w:adjustRightInd w:val="0"/>
        <w:jc w:val="thaiDistribute"/>
        <w:rPr>
          <w:rFonts w:cs="Angsana New"/>
          <w:lang w:val="en-US" w:bidi="th-TH"/>
        </w:rPr>
      </w:pPr>
    </w:p>
    <w:p w14:paraId="56AFFF6B" w14:textId="2A979326" w:rsidR="00A35C2E" w:rsidRPr="001B2B30" w:rsidRDefault="00A35C2E" w:rsidP="00A35C2E">
      <w:pPr>
        <w:autoSpaceDE w:val="0"/>
        <w:autoSpaceDN w:val="0"/>
        <w:adjustRightInd w:val="0"/>
        <w:jc w:val="thaiDistribute"/>
        <w:rPr>
          <w:rFonts w:cs="Angsana New"/>
          <w:i/>
          <w:iCs/>
          <w:lang w:val="en-US" w:bidi="th-TH"/>
        </w:rPr>
      </w:pPr>
      <w:r w:rsidRPr="001B2B30">
        <w:rPr>
          <w:rFonts w:cs="Angsana New"/>
          <w:i/>
          <w:iCs/>
          <w:lang w:val="en-US" w:bidi="th-TH"/>
        </w:rPr>
        <w:t>Emphasis of Matter</w:t>
      </w:r>
    </w:p>
    <w:p w14:paraId="38E699CB" w14:textId="77777777" w:rsidR="00A35C2E" w:rsidRPr="001B2B30" w:rsidRDefault="00A35C2E" w:rsidP="00A35C2E">
      <w:pPr>
        <w:autoSpaceDE w:val="0"/>
        <w:autoSpaceDN w:val="0"/>
        <w:adjustRightInd w:val="0"/>
        <w:jc w:val="thaiDistribute"/>
        <w:rPr>
          <w:rFonts w:cs="Angsana New"/>
          <w:lang w:val="en-US" w:bidi="th-TH"/>
        </w:rPr>
      </w:pPr>
    </w:p>
    <w:p w14:paraId="667534B6" w14:textId="18DC7C36" w:rsidR="00A35C2E" w:rsidRPr="00D41803" w:rsidRDefault="00A35C2E" w:rsidP="00A35C2E">
      <w:pPr>
        <w:autoSpaceDE w:val="0"/>
        <w:autoSpaceDN w:val="0"/>
        <w:adjustRightInd w:val="0"/>
        <w:jc w:val="thaiDistribute"/>
        <w:rPr>
          <w:rFonts w:cs="Angsana New"/>
          <w:lang w:val="en-US" w:bidi="th-TH"/>
        </w:rPr>
      </w:pPr>
      <w:r w:rsidRPr="00A35C2E">
        <w:rPr>
          <w:szCs w:val="22"/>
        </w:rPr>
        <w:t>I draw attention to note 3 to the condensed interim financial statements describing the effect of the Company and its subsidiaries’ changes in accounting policies regarding investment property measurement which changes from the cost model to the fair value model from 1 January 2021. The consolidated and separate statements of financial position as at 31 December 2020, which are included as comparative information, are components of the audited consolidated and separate financial statements as at and for the year ended</w:t>
      </w:r>
      <w:r>
        <w:rPr>
          <w:szCs w:val="22"/>
        </w:rPr>
        <w:br/>
      </w:r>
      <w:r w:rsidRPr="00A35C2E">
        <w:rPr>
          <w:szCs w:val="22"/>
        </w:rPr>
        <w:t>31 December 202</w:t>
      </w:r>
      <w:r w:rsidR="00B277DC">
        <w:rPr>
          <w:rFonts w:cs="Angsana New"/>
          <w:szCs w:val="28"/>
          <w:lang w:val="en-US" w:bidi="th-TH"/>
        </w:rPr>
        <w:t>0</w:t>
      </w:r>
      <w:r w:rsidRPr="00A35C2E">
        <w:rPr>
          <w:szCs w:val="22"/>
        </w:rPr>
        <w:t xml:space="preserve"> after making the adjustments described in note 3. Furthermore, the consolidated and separate statements of comprehensive income, changes in equity and cash flows for the three-month period ended 31 March 2020, which are included as comparative information, have also been adjusted as described in note 3.  My conclusion is not modified in respect of this matter.</w:t>
      </w:r>
    </w:p>
    <w:p w14:paraId="369CD394" w14:textId="77777777" w:rsidR="00A35C2E" w:rsidRPr="000A0651" w:rsidRDefault="00A35C2E" w:rsidP="00A35C2E">
      <w:pPr>
        <w:autoSpaceDE w:val="0"/>
        <w:autoSpaceDN w:val="0"/>
        <w:adjustRightInd w:val="0"/>
        <w:jc w:val="thaiDistribute"/>
        <w:rPr>
          <w:rFonts w:cs="Angsana New"/>
          <w:lang w:bidi="th-TH"/>
        </w:rPr>
      </w:pPr>
    </w:p>
    <w:p w14:paraId="396D95F4" w14:textId="77777777" w:rsidR="00A35C2E" w:rsidRPr="000A0651" w:rsidRDefault="00A35C2E" w:rsidP="00A35C2E">
      <w:pPr>
        <w:autoSpaceDE w:val="0"/>
        <w:autoSpaceDN w:val="0"/>
        <w:adjustRightInd w:val="0"/>
        <w:jc w:val="thaiDistribute"/>
        <w:rPr>
          <w:rFonts w:cs="Angsana New"/>
          <w:cs/>
          <w:lang w:val="en-US" w:bidi="th-TH"/>
        </w:rPr>
      </w:pPr>
    </w:p>
    <w:p w14:paraId="3C1E8C87" w14:textId="77777777" w:rsidR="00A35C2E" w:rsidRPr="000A0651" w:rsidRDefault="00A35C2E" w:rsidP="00A35C2E">
      <w:pPr>
        <w:autoSpaceDE w:val="0"/>
        <w:autoSpaceDN w:val="0"/>
        <w:adjustRightInd w:val="0"/>
        <w:jc w:val="thaiDistribute"/>
        <w:rPr>
          <w:rFonts w:cs="Angsana New"/>
          <w:lang w:val="en-US" w:bidi="th-TH"/>
        </w:rPr>
      </w:pPr>
    </w:p>
    <w:p w14:paraId="7B01FD8B" w14:textId="77777777" w:rsidR="00A35C2E" w:rsidRPr="000A0651" w:rsidRDefault="00A35C2E" w:rsidP="00A35C2E">
      <w:pPr>
        <w:tabs>
          <w:tab w:val="left" w:pos="5670"/>
        </w:tabs>
        <w:spacing w:line="240" w:lineRule="atLeast"/>
        <w:rPr>
          <w:szCs w:val="22"/>
        </w:rPr>
      </w:pPr>
    </w:p>
    <w:p w14:paraId="1668A9EC" w14:textId="77777777" w:rsidR="00A35C2E" w:rsidRPr="000A0651" w:rsidRDefault="00A35C2E" w:rsidP="00A35C2E">
      <w:pPr>
        <w:tabs>
          <w:tab w:val="left" w:pos="5670"/>
        </w:tabs>
        <w:spacing w:line="240" w:lineRule="atLeast"/>
        <w:rPr>
          <w:szCs w:val="22"/>
        </w:rPr>
      </w:pPr>
    </w:p>
    <w:p w14:paraId="484B6FEA" w14:textId="77777777" w:rsidR="00A35C2E" w:rsidRPr="000A0651" w:rsidRDefault="00A35C2E" w:rsidP="00A35C2E">
      <w:pPr>
        <w:tabs>
          <w:tab w:val="left" w:pos="5670"/>
        </w:tabs>
        <w:spacing w:line="240" w:lineRule="atLeast"/>
        <w:rPr>
          <w:szCs w:val="22"/>
        </w:rPr>
      </w:pPr>
    </w:p>
    <w:p w14:paraId="11115228" w14:textId="77777777" w:rsidR="00A35C2E" w:rsidRPr="000A0651" w:rsidRDefault="00A35C2E" w:rsidP="00A35C2E">
      <w:pPr>
        <w:tabs>
          <w:tab w:val="left" w:pos="5670"/>
        </w:tabs>
        <w:spacing w:line="240" w:lineRule="atLeast"/>
        <w:rPr>
          <w:szCs w:val="22"/>
        </w:rPr>
      </w:pPr>
    </w:p>
    <w:p w14:paraId="60897C74" w14:textId="77777777" w:rsidR="00A35C2E" w:rsidRPr="000A0651" w:rsidRDefault="00A35C2E" w:rsidP="00A35C2E">
      <w:pPr>
        <w:tabs>
          <w:tab w:val="left" w:pos="5670"/>
        </w:tabs>
        <w:spacing w:line="240" w:lineRule="atLeast"/>
        <w:rPr>
          <w:szCs w:val="22"/>
        </w:rPr>
      </w:pPr>
      <w:r w:rsidRPr="000A0651">
        <w:rPr>
          <w:szCs w:val="22"/>
        </w:rPr>
        <w:t>(Kanokorn Phooriphanyawanit)</w:t>
      </w:r>
    </w:p>
    <w:p w14:paraId="157869A0" w14:textId="77777777" w:rsidR="00A35C2E" w:rsidRPr="000A0651" w:rsidRDefault="00A35C2E" w:rsidP="00A35C2E">
      <w:pPr>
        <w:tabs>
          <w:tab w:val="left" w:pos="5670"/>
        </w:tabs>
        <w:spacing w:line="240" w:lineRule="atLeast"/>
        <w:rPr>
          <w:szCs w:val="22"/>
        </w:rPr>
      </w:pPr>
      <w:r w:rsidRPr="000A0651">
        <w:rPr>
          <w:szCs w:val="22"/>
        </w:rPr>
        <w:t>Certified Public Accountant</w:t>
      </w:r>
    </w:p>
    <w:p w14:paraId="4778DFCA" w14:textId="77777777" w:rsidR="00A35C2E" w:rsidRPr="000A0651" w:rsidRDefault="00A35C2E" w:rsidP="00A35C2E">
      <w:pPr>
        <w:spacing w:line="240" w:lineRule="atLeast"/>
        <w:jc w:val="both"/>
        <w:rPr>
          <w:rFonts w:cs="Angsana New"/>
          <w:szCs w:val="28"/>
          <w:lang w:val="en-US" w:bidi="th-TH"/>
        </w:rPr>
      </w:pPr>
      <w:r w:rsidRPr="000A0651">
        <w:rPr>
          <w:szCs w:val="22"/>
        </w:rPr>
        <w:t xml:space="preserve">Registration No. </w:t>
      </w:r>
      <w:r w:rsidRPr="000A0651">
        <w:rPr>
          <w:rFonts w:cs="Angsana New"/>
          <w:szCs w:val="28"/>
          <w:lang w:val="en-US" w:bidi="th-TH"/>
        </w:rPr>
        <w:t>10512</w:t>
      </w:r>
    </w:p>
    <w:p w14:paraId="032E18DC" w14:textId="77777777" w:rsidR="00A35C2E" w:rsidRPr="000A0651" w:rsidRDefault="00A35C2E" w:rsidP="00A35C2E">
      <w:pPr>
        <w:spacing w:line="240" w:lineRule="atLeast"/>
        <w:jc w:val="both"/>
        <w:rPr>
          <w:szCs w:val="22"/>
        </w:rPr>
      </w:pPr>
    </w:p>
    <w:p w14:paraId="1A7C668C" w14:textId="77777777" w:rsidR="00A35C2E" w:rsidRPr="000A0651" w:rsidRDefault="00A35C2E" w:rsidP="00A35C2E">
      <w:pPr>
        <w:spacing w:line="240" w:lineRule="atLeast"/>
        <w:jc w:val="both"/>
        <w:rPr>
          <w:szCs w:val="22"/>
        </w:rPr>
      </w:pPr>
      <w:r w:rsidRPr="000A0651">
        <w:rPr>
          <w:szCs w:val="22"/>
        </w:rPr>
        <w:t xml:space="preserve">KPMG </w:t>
      </w:r>
      <w:proofErr w:type="spellStart"/>
      <w:r w:rsidRPr="000A0651">
        <w:rPr>
          <w:szCs w:val="22"/>
        </w:rPr>
        <w:t>Phoomchai</w:t>
      </w:r>
      <w:proofErr w:type="spellEnd"/>
      <w:r w:rsidRPr="000A0651">
        <w:rPr>
          <w:szCs w:val="22"/>
        </w:rPr>
        <w:t xml:space="preserve"> Audit Ltd.</w:t>
      </w:r>
    </w:p>
    <w:p w14:paraId="3176CC4C" w14:textId="77777777" w:rsidR="00A35C2E" w:rsidRPr="000A0651" w:rsidRDefault="00A35C2E" w:rsidP="00A35C2E">
      <w:pPr>
        <w:spacing w:line="240" w:lineRule="atLeast"/>
        <w:jc w:val="both"/>
        <w:rPr>
          <w:szCs w:val="22"/>
        </w:rPr>
      </w:pPr>
      <w:r w:rsidRPr="000A0651">
        <w:rPr>
          <w:szCs w:val="22"/>
        </w:rPr>
        <w:t>Bangkok</w:t>
      </w:r>
    </w:p>
    <w:p w14:paraId="35885C5F" w14:textId="2B61B439" w:rsidR="00A35C2E" w:rsidRPr="000A0651" w:rsidRDefault="00A35C2E" w:rsidP="00A35C2E">
      <w:pPr>
        <w:spacing w:line="240" w:lineRule="atLeast"/>
        <w:rPr>
          <w:szCs w:val="22"/>
        </w:rPr>
      </w:pPr>
      <w:r>
        <w:rPr>
          <w:rFonts w:cstheme="minorBidi"/>
          <w:szCs w:val="28"/>
          <w:lang w:val="en-US" w:bidi="th-TH"/>
        </w:rPr>
        <w:t xml:space="preserve">13 </w:t>
      </w:r>
      <w:r w:rsidRPr="000A0651">
        <w:rPr>
          <w:rFonts w:cstheme="minorBidi"/>
          <w:szCs w:val="28"/>
          <w:lang w:val="en-US" w:bidi="th-TH"/>
        </w:rPr>
        <w:t xml:space="preserve">May </w:t>
      </w:r>
      <w:r w:rsidRPr="000A0651">
        <w:rPr>
          <w:szCs w:val="22"/>
        </w:rPr>
        <w:t>202</w:t>
      </w:r>
      <w:r>
        <w:rPr>
          <w:szCs w:val="22"/>
        </w:rPr>
        <w:t>1</w:t>
      </w:r>
    </w:p>
    <w:p w14:paraId="4B4C7D68" w14:textId="77777777" w:rsidR="00A35C2E" w:rsidRPr="000A0651" w:rsidRDefault="00A35C2E" w:rsidP="00A35C2E">
      <w:pPr>
        <w:pStyle w:val="acctmainheading"/>
        <w:tabs>
          <w:tab w:val="left" w:pos="7810"/>
        </w:tabs>
        <w:spacing w:after="0" w:line="240" w:lineRule="atLeast"/>
        <w:outlineLvl w:val="0"/>
        <w:rPr>
          <w:szCs w:val="28"/>
        </w:rPr>
      </w:pPr>
    </w:p>
    <w:p w14:paraId="34C98171" w14:textId="77777777" w:rsidR="003B267F" w:rsidRPr="00F91AD0" w:rsidRDefault="003B267F" w:rsidP="00D52043">
      <w:pPr>
        <w:tabs>
          <w:tab w:val="left" w:pos="540"/>
        </w:tabs>
        <w:spacing w:line="232" w:lineRule="auto"/>
        <w:ind w:right="29"/>
        <w:jc w:val="thaiDistribute"/>
        <w:rPr>
          <w:rFonts w:cstheme="minorBidi"/>
          <w:szCs w:val="22"/>
          <w:cs/>
          <w:lang w:val="en-US"/>
        </w:rPr>
      </w:pPr>
    </w:p>
    <w:sectPr w:rsidR="003B267F" w:rsidRPr="00F91AD0" w:rsidSect="00733BD4">
      <w:headerReference w:type="default" r:id="rId16"/>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A3051" w14:textId="77777777" w:rsidR="00EF3653" w:rsidRDefault="00EF3653">
      <w:r>
        <w:separator/>
      </w:r>
    </w:p>
  </w:endnote>
  <w:endnote w:type="continuationSeparator" w:id="0">
    <w:p w14:paraId="790D3C16" w14:textId="77777777" w:rsidR="00EF3653" w:rsidRDefault="00EF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49206" w14:textId="77777777" w:rsidR="00EF3653" w:rsidRDefault="00EF3653"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EF3653" w:rsidRDefault="00EF3653"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93E02" w14:textId="77777777" w:rsidR="00EF3653" w:rsidRPr="008B427B" w:rsidRDefault="00EF3653"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33F85" w14:textId="7C503690" w:rsidR="00EF3653" w:rsidRPr="00D72B33" w:rsidRDefault="00EF3653" w:rsidP="00D72B33">
    <w:pPr>
      <w:pStyle w:val="Footer"/>
    </w:pPr>
    <w:r>
      <w:rPr>
        <w:noProof/>
      </w:rPr>
      <w:fldChar w:fldCharType="begin"/>
    </w:r>
    <w:r>
      <w:rPr>
        <w:noProof/>
      </w:rPr>
      <w:instrText xml:space="preserve"> FILENAME   \* MERGEFORMAT </w:instrText>
    </w:r>
    <w:r>
      <w:rPr>
        <w:noProof/>
      </w:rPr>
      <w:fldChar w:fldCharType="separate"/>
    </w:r>
    <w:r w:rsidR="00F80BEB">
      <w:rPr>
        <w:noProof/>
      </w:rPr>
      <w:t>AWCe1-set</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E8783" w14:textId="77777777" w:rsidR="00EF3653" w:rsidRPr="00B53196" w:rsidRDefault="00EF3653">
    <w:pPr>
      <w:pStyle w:val="Footer"/>
      <w:jc w:val="center"/>
      <w:rPr>
        <w:i w:val="0"/>
        <w:iCs w:val="0"/>
        <w:color w:val="auto"/>
        <w:sz w:val="22"/>
        <w:szCs w:val="22"/>
      </w:rPr>
    </w:pPr>
    <w:r w:rsidRPr="00B53196">
      <w:rPr>
        <w:i w:val="0"/>
        <w:iCs w:val="0"/>
        <w:color w:val="auto"/>
        <w:sz w:val="22"/>
        <w:szCs w:val="22"/>
      </w:rPr>
      <w:fldChar w:fldCharType="begin"/>
    </w:r>
    <w:r w:rsidRPr="00B53196">
      <w:rPr>
        <w:i w:val="0"/>
        <w:iCs w:val="0"/>
        <w:color w:val="auto"/>
        <w:sz w:val="22"/>
        <w:szCs w:val="22"/>
      </w:rPr>
      <w:instrText xml:space="preserve"> PAGE   \* MERGEFORMAT </w:instrText>
    </w:r>
    <w:r w:rsidRPr="00B53196">
      <w:rPr>
        <w:i w:val="0"/>
        <w:iCs w:val="0"/>
        <w:color w:val="auto"/>
        <w:sz w:val="22"/>
        <w:szCs w:val="22"/>
      </w:rPr>
      <w:fldChar w:fldCharType="separate"/>
    </w:r>
    <w:r w:rsidRPr="00B53196">
      <w:rPr>
        <w:i w:val="0"/>
        <w:iCs w:val="0"/>
        <w:noProof/>
        <w:color w:val="auto"/>
        <w:sz w:val="22"/>
        <w:szCs w:val="22"/>
      </w:rPr>
      <w:t>16</w:t>
    </w:r>
    <w:r w:rsidRPr="00B53196">
      <w:rPr>
        <w:i w:val="0"/>
        <w:iCs w:val="0"/>
        <w:noProof/>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BA310" w14:textId="77777777" w:rsidR="00EF3653" w:rsidRDefault="00EF3653" w:rsidP="00AC7739">
    <w:pPr>
      <w:pStyle w:val="Footer"/>
      <w:tabs>
        <w:tab w:val="decimal" w:pos="46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276BE8" w14:textId="77777777" w:rsidR="00EF3653" w:rsidRDefault="00EF3653">
      <w:r>
        <w:separator/>
      </w:r>
    </w:p>
  </w:footnote>
  <w:footnote w:type="continuationSeparator" w:id="0">
    <w:p w14:paraId="02B2CC39" w14:textId="77777777" w:rsidR="00EF3653" w:rsidRDefault="00EF3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35041" w14:textId="39B5A06F" w:rsidR="00EF3653" w:rsidRDefault="00EF3653" w:rsidP="00E36419">
    <w:pPr>
      <w:pStyle w:val="Header"/>
    </w:pPr>
  </w:p>
  <w:p w14:paraId="07D88C0F" w14:textId="77777777" w:rsidR="00EF3653" w:rsidRPr="00E36419" w:rsidRDefault="00EF3653" w:rsidP="00E36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ACE3D" w14:textId="77777777" w:rsidR="00EF3653" w:rsidRDefault="00EF3653" w:rsidP="005471B4">
    <w:pPr>
      <w:pStyle w:val="Header"/>
      <w:jc w:val="left"/>
      <w:rPr>
        <w:i w:val="0"/>
        <w:iCs/>
        <w:sz w:val="22"/>
        <w:szCs w:val="22"/>
        <w:lang w:val="en-US"/>
      </w:rPr>
    </w:pPr>
  </w:p>
  <w:p w14:paraId="2FA6E5C2" w14:textId="77777777" w:rsidR="00EF3653" w:rsidRDefault="00EF3653" w:rsidP="005471B4">
    <w:pPr>
      <w:pStyle w:val="Header"/>
      <w:jc w:val="left"/>
      <w:rPr>
        <w:i w:val="0"/>
        <w:iCs/>
        <w:sz w:val="22"/>
        <w:szCs w:val="22"/>
        <w:lang w:val="en-US"/>
      </w:rPr>
    </w:pPr>
  </w:p>
  <w:p w14:paraId="30C91706" w14:textId="77777777" w:rsidR="00EF3653" w:rsidRDefault="00EF3653" w:rsidP="005471B4">
    <w:pPr>
      <w:pStyle w:val="Header"/>
      <w:jc w:val="left"/>
      <w:rPr>
        <w:i w:val="0"/>
        <w:iCs/>
        <w:sz w:val="22"/>
        <w:szCs w:val="22"/>
        <w:lang w:val="en-US"/>
      </w:rPr>
    </w:pPr>
  </w:p>
  <w:p w14:paraId="2D8508F6" w14:textId="77777777" w:rsidR="00EF3653" w:rsidRDefault="00EF3653" w:rsidP="005471B4">
    <w:pPr>
      <w:pStyle w:val="Header"/>
      <w:jc w:val="left"/>
      <w:rPr>
        <w:i w:val="0"/>
        <w:iCs/>
        <w:sz w:val="22"/>
        <w:szCs w:val="22"/>
        <w:lang w:val="en-US"/>
      </w:rPr>
    </w:pPr>
  </w:p>
  <w:p w14:paraId="63B59FA7" w14:textId="77777777" w:rsidR="00EF3653" w:rsidRDefault="00EF3653" w:rsidP="005471B4">
    <w:pPr>
      <w:pStyle w:val="Header"/>
      <w:jc w:val="left"/>
      <w:rPr>
        <w:i w:val="0"/>
        <w:iCs/>
        <w:sz w:val="22"/>
        <w:szCs w:val="22"/>
        <w:lang w:val="en-US"/>
      </w:rPr>
    </w:pPr>
  </w:p>
  <w:p w14:paraId="49BAC526" w14:textId="77777777" w:rsidR="00EF3653" w:rsidRDefault="00EF3653" w:rsidP="005471B4">
    <w:pPr>
      <w:pStyle w:val="Header"/>
      <w:jc w:val="left"/>
      <w:rPr>
        <w:i w:val="0"/>
        <w:iCs/>
        <w:sz w:val="22"/>
        <w:szCs w:val="22"/>
        <w:lang w:val="en-US"/>
      </w:rPr>
    </w:pPr>
  </w:p>
  <w:p w14:paraId="1D2A29D5" w14:textId="77777777" w:rsidR="00EF3653" w:rsidRDefault="00EF3653" w:rsidP="005471B4">
    <w:pPr>
      <w:pStyle w:val="Header"/>
      <w:jc w:val="left"/>
      <w:rPr>
        <w:i w:val="0"/>
        <w:iCs/>
        <w:sz w:val="22"/>
        <w:szCs w:val="22"/>
        <w:lang w:val="en-US"/>
      </w:rPr>
    </w:pPr>
  </w:p>
  <w:p w14:paraId="7593A0D9" w14:textId="77777777" w:rsidR="00EF3653" w:rsidRDefault="00EF3653" w:rsidP="005471B4">
    <w:pPr>
      <w:pStyle w:val="Header"/>
      <w:jc w:val="left"/>
      <w:rPr>
        <w:i w:val="0"/>
        <w:iCs/>
        <w:sz w:val="22"/>
        <w:szCs w:val="22"/>
        <w:lang w:val="en-US"/>
      </w:rPr>
    </w:pPr>
  </w:p>
  <w:p w14:paraId="3B8EA82F" w14:textId="77777777" w:rsidR="00EF3653" w:rsidRDefault="00EF3653" w:rsidP="005471B4">
    <w:pPr>
      <w:pStyle w:val="Header"/>
      <w:jc w:val="left"/>
      <w:rPr>
        <w:i w:val="0"/>
        <w:iCs/>
        <w:sz w:val="22"/>
        <w:szCs w:val="22"/>
        <w:lang w:val="en-US"/>
      </w:rPr>
    </w:pPr>
  </w:p>
  <w:p w14:paraId="6AD6D695" w14:textId="77777777" w:rsidR="00EF3653" w:rsidRDefault="00EF3653" w:rsidP="005471B4">
    <w:pPr>
      <w:pStyle w:val="Header"/>
      <w:jc w:val="left"/>
      <w:rPr>
        <w:i w:val="0"/>
        <w:iCs/>
        <w:sz w:val="22"/>
        <w:szCs w:val="22"/>
        <w:lang w:val="en-US"/>
      </w:rPr>
    </w:pPr>
  </w:p>
  <w:p w14:paraId="4EF30538" w14:textId="77777777" w:rsidR="00EF3653" w:rsidRDefault="00EF3653" w:rsidP="005471B4">
    <w:pPr>
      <w:pStyle w:val="Header"/>
      <w:jc w:val="left"/>
      <w:rPr>
        <w:i w:val="0"/>
        <w:iCs/>
        <w:sz w:val="22"/>
        <w:szCs w:val="22"/>
        <w:lang w:val="en-US"/>
      </w:rPr>
    </w:pPr>
  </w:p>
  <w:p w14:paraId="5C1C0F2E" w14:textId="77777777" w:rsidR="00EF3653" w:rsidRDefault="00EF3653" w:rsidP="005471B4">
    <w:pPr>
      <w:pStyle w:val="Header"/>
      <w:jc w:val="left"/>
      <w:rPr>
        <w:i w:val="0"/>
        <w:iCs/>
        <w:sz w:val="22"/>
        <w:szCs w:val="22"/>
        <w:lang w:val="en-US"/>
      </w:rPr>
    </w:pPr>
  </w:p>
  <w:p w14:paraId="3B7F4FBF" w14:textId="77777777" w:rsidR="00EF3653" w:rsidRPr="005471B4" w:rsidRDefault="00EF3653"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D0444" w14:textId="77777777" w:rsidR="00EF3653" w:rsidRPr="005471B4" w:rsidRDefault="00EF3653"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2FDBC" w14:textId="74E1D0CE" w:rsidR="00EF3653" w:rsidRDefault="00EF3653" w:rsidP="005471B4">
    <w:pPr>
      <w:pStyle w:val="Header"/>
      <w:jc w:val="left"/>
      <w:rPr>
        <w:rFonts w:cs="Angsana New"/>
        <w:b/>
        <w:bCs/>
        <w:i w:val="0"/>
        <w:iCs/>
        <w:sz w:val="24"/>
        <w:szCs w:val="24"/>
        <w:lang w:bidi="th-TH"/>
      </w:rPr>
    </w:pPr>
  </w:p>
  <w:p w14:paraId="16146CDE" w14:textId="28A14835" w:rsidR="00F80BEB" w:rsidRDefault="00F80BEB" w:rsidP="005471B4">
    <w:pPr>
      <w:pStyle w:val="Header"/>
      <w:jc w:val="left"/>
      <w:rPr>
        <w:rFonts w:cs="Angsana New"/>
        <w:b/>
        <w:bCs/>
        <w:i w:val="0"/>
        <w:iCs/>
        <w:sz w:val="24"/>
        <w:szCs w:val="24"/>
        <w:lang w:bidi="th-TH"/>
      </w:rPr>
    </w:pPr>
  </w:p>
  <w:p w14:paraId="4E5BDEA3" w14:textId="77777777" w:rsidR="00F80BEB" w:rsidRDefault="00F80BEB" w:rsidP="005471B4">
    <w:pPr>
      <w:pStyle w:val="Header"/>
      <w:jc w:val="left"/>
      <w:rPr>
        <w:rFonts w:cs="Angsana New"/>
        <w:b/>
        <w:bCs/>
        <w:i w:val="0"/>
        <w:iCs/>
        <w:sz w:val="24"/>
        <w:szCs w:val="24"/>
        <w:lang w:bidi="th-TH"/>
      </w:rPr>
    </w:pPr>
  </w:p>
  <w:p w14:paraId="3DBCD210" w14:textId="77777777" w:rsidR="00EF3653" w:rsidRPr="005778F6" w:rsidRDefault="00EF3653"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1"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3"/>
  </w:num>
  <w:num w:numId="5">
    <w:abstractNumId w:val="4"/>
  </w:num>
  <w:num w:numId="6">
    <w:abstractNumId w:val="15"/>
  </w:num>
  <w:num w:numId="7">
    <w:abstractNumId w:val="3"/>
  </w:num>
  <w:num w:numId="8">
    <w:abstractNumId w:val="12"/>
  </w:num>
  <w:num w:numId="9">
    <w:abstractNumId w:val="16"/>
  </w:num>
  <w:num w:numId="10">
    <w:abstractNumId w:val="9"/>
  </w:num>
  <w:num w:numId="11">
    <w:abstractNumId w:val="17"/>
  </w:num>
  <w:num w:numId="12">
    <w:abstractNumId w:val="7"/>
  </w:num>
  <w:num w:numId="13">
    <w:abstractNumId w:val="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1"/>
  </w:num>
  <w:num w:numId="17">
    <w:abstractNumId w:val="10"/>
  </w:num>
  <w:num w:numId="18">
    <w:abstractNumId w:val="6"/>
  </w:num>
  <w:num w:numId="1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9153">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22"/>
    <w:rsid w:val="00001676"/>
    <w:rsid w:val="000016B7"/>
    <w:rsid w:val="000019F8"/>
    <w:rsid w:val="00001A22"/>
    <w:rsid w:val="00001CB1"/>
    <w:rsid w:val="00001E29"/>
    <w:rsid w:val="00002599"/>
    <w:rsid w:val="000026A8"/>
    <w:rsid w:val="000027B2"/>
    <w:rsid w:val="00003101"/>
    <w:rsid w:val="00003118"/>
    <w:rsid w:val="0000317C"/>
    <w:rsid w:val="00003217"/>
    <w:rsid w:val="00003A9B"/>
    <w:rsid w:val="00003AEA"/>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F6E"/>
    <w:rsid w:val="0000603C"/>
    <w:rsid w:val="000060C7"/>
    <w:rsid w:val="000065F9"/>
    <w:rsid w:val="00006F51"/>
    <w:rsid w:val="0000753C"/>
    <w:rsid w:val="0000790F"/>
    <w:rsid w:val="00010551"/>
    <w:rsid w:val="00010767"/>
    <w:rsid w:val="00010DBF"/>
    <w:rsid w:val="00010E15"/>
    <w:rsid w:val="00011247"/>
    <w:rsid w:val="0001134F"/>
    <w:rsid w:val="0001135B"/>
    <w:rsid w:val="000118A9"/>
    <w:rsid w:val="00011AF5"/>
    <w:rsid w:val="000121EB"/>
    <w:rsid w:val="000122EC"/>
    <w:rsid w:val="00012586"/>
    <w:rsid w:val="0001260E"/>
    <w:rsid w:val="000127BD"/>
    <w:rsid w:val="00012A8C"/>
    <w:rsid w:val="00012DD1"/>
    <w:rsid w:val="00013097"/>
    <w:rsid w:val="00013117"/>
    <w:rsid w:val="00013705"/>
    <w:rsid w:val="0001378B"/>
    <w:rsid w:val="000137C4"/>
    <w:rsid w:val="0001381E"/>
    <w:rsid w:val="00013DA3"/>
    <w:rsid w:val="000145D1"/>
    <w:rsid w:val="000147FD"/>
    <w:rsid w:val="00014B31"/>
    <w:rsid w:val="0001509E"/>
    <w:rsid w:val="00015579"/>
    <w:rsid w:val="000155F9"/>
    <w:rsid w:val="00015F73"/>
    <w:rsid w:val="00016197"/>
    <w:rsid w:val="00016441"/>
    <w:rsid w:val="000166E1"/>
    <w:rsid w:val="00016943"/>
    <w:rsid w:val="00016A0D"/>
    <w:rsid w:val="00016A4C"/>
    <w:rsid w:val="00016BCB"/>
    <w:rsid w:val="00016E23"/>
    <w:rsid w:val="00017165"/>
    <w:rsid w:val="000174BD"/>
    <w:rsid w:val="00017700"/>
    <w:rsid w:val="00017995"/>
    <w:rsid w:val="00017DF1"/>
    <w:rsid w:val="00017EFE"/>
    <w:rsid w:val="00020021"/>
    <w:rsid w:val="00020403"/>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43E9"/>
    <w:rsid w:val="000243F0"/>
    <w:rsid w:val="00024A0E"/>
    <w:rsid w:val="00024A4B"/>
    <w:rsid w:val="00024C6E"/>
    <w:rsid w:val="00024ECC"/>
    <w:rsid w:val="00024FC0"/>
    <w:rsid w:val="0002534B"/>
    <w:rsid w:val="0002545D"/>
    <w:rsid w:val="0002557E"/>
    <w:rsid w:val="000255CC"/>
    <w:rsid w:val="00025699"/>
    <w:rsid w:val="0002583F"/>
    <w:rsid w:val="00025996"/>
    <w:rsid w:val="00025AC4"/>
    <w:rsid w:val="00025C88"/>
    <w:rsid w:val="00025E5E"/>
    <w:rsid w:val="00025EE4"/>
    <w:rsid w:val="000266DE"/>
    <w:rsid w:val="00026D8D"/>
    <w:rsid w:val="00026F1A"/>
    <w:rsid w:val="000274E3"/>
    <w:rsid w:val="0002761D"/>
    <w:rsid w:val="0002763E"/>
    <w:rsid w:val="000277C4"/>
    <w:rsid w:val="0002789D"/>
    <w:rsid w:val="00027927"/>
    <w:rsid w:val="00027CA6"/>
    <w:rsid w:val="000306FA"/>
    <w:rsid w:val="0003088C"/>
    <w:rsid w:val="000309A6"/>
    <w:rsid w:val="00030BAA"/>
    <w:rsid w:val="000312D7"/>
    <w:rsid w:val="00031372"/>
    <w:rsid w:val="000313CE"/>
    <w:rsid w:val="00031567"/>
    <w:rsid w:val="00031614"/>
    <w:rsid w:val="000316AC"/>
    <w:rsid w:val="00031F37"/>
    <w:rsid w:val="00032079"/>
    <w:rsid w:val="000320AA"/>
    <w:rsid w:val="00032266"/>
    <w:rsid w:val="00032972"/>
    <w:rsid w:val="000335FA"/>
    <w:rsid w:val="000337C3"/>
    <w:rsid w:val="0003397D"/>
    <w:rsid w:val="000341C6"/>
    <w:rsid w:val="000345FC"/>
    <w:rsid w:val="0003469A"/>
    <w:rsid w:val="00034A6B"/>
    <w:rsid w:val="00035BFC"/>
    <w:rsid w:val="00035FB0"/>
    <w:rsid w:val="000363B2"/>
    <w:rsid w:val="000368A8"/>
    <w:rsid w:val="00036CDB"/>
    <w:rsid w:val="00036CEF"/>
    <w:rsid w:val="00036E00"/>
    <w:rsid w:val="00037438"/>
    <w:rsid w:val="000375C9"/>
    <w:rsid w:val="000376CA"/>
    <w:rsid w:val="00037DFA"/>
    <w:rsid w:val="00040311"/>
    <w:rsid w:val="00040336"/>
    <w:rsid w:val="00040340"/>
    <w:rsid w:val="000404A7"/>
    <w:rsid w:val="000409EE"/>
    <w:rsid w:val="00040AF3"/>
    <w:rsid w:val="00040D7E"/>
    <w:rsid w:val="000410DF"/>
    <w:rsid w:val="00041166"/>
    <w:rsid w:val="000411E2"/>
    <w:rsid w:val="00041272"/>
    <w:rsid w:val="000418B0"/>
    <w:rsid w:val="00041C1D"/>
    <w:rsid w:val="00041FF8"/>
    <w:rsid w:val="0004249A"/>
    <w:rsid w:val="00042733"/>
    <w:rsid w:val="00042857"/>
    <w:rsid w:val="00042B1F"/>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DF"/>
    <w:rsid w:val="00047B0C"/>
    <w:rsid w:val="00047C08"/>
    <w:rsid w:val="00047C99"/>
    <w:rsid w:val="00047FF0"/>
    <w:rsid w:val="000505F5"/>
    <w:rsid w:val="00050629"/>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2123"/>
    <w:rsid w:val="000523F9"/>
    <w:rsid w:val="000531D4"/>
    <w:rsid w:val="00053CEF"/>
    <w:rsid w:val="00053D09"/>
    <w:rsid w:val="00054042"/>
    <w:rsid w:val="0005405E"/>
    <w:rsid w:val="000540AB"/>
    <w:rsid w:val="0005450A"/>
    <w:rsid w:val="00054BCD"/>
    <w:rsid w:val="00055048"/>
    <w:rsid w:val="00055954"/>
    <w:rsid w:val="00055E10"/>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92A"/>
    <w:rsid w:val="00061B90"/>
    <w:rsid w:val="00061EB9"/>
    <w:rsid w:val="000622CD"/>
    <w:rsid w:val="00062456"/>
    <w:rsid w:val="00062572"/>
    <w:rsid w:val="000625C2"/>
    <w:rsid w:val="00062AE7"/>
    <w:rsid w:val="00062C75"/>
    <w:rsid w:val="00062DBB"/>
    <w:rsid w:val="00062EE2"/>
    <w:rsid w:val="000630E9"/>
    <w:rsid w:val="0006335E"/>
    <w:rsid w:val="00063536"/>
    <w:rsid w:val="0006376A"/>
    <w:rsid w:val="00063C39"/>
    <w:rsid w:val="00063C70"/>
    <w:rsid w:val="00063DD4"/>
    <w:rsid w:val="00063DE8"/>
    <w:rsid w:val="000643A9"/>
    <w:rsid w:val="000646D9"/>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59B"/>
    <w:rsid w:val="00067848"/>
    <w:rsid w:val="00067A2E"/>
    <w:rsid w:val="00067A41"/>
    <w:rsid w:val="00067CC5"/>
    <w:rsid w:val="0007008F"/>
    <w:rsid w:val="000704EA"/>
    <w:rsid w:val="0007063B"/>
    <w:rsid w:val="00070BC5"/>
    <w:rsid w:val="00070C90"/>
    <w:rsid w:val="000712B9"/>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5E0"/>
    <w:rsid w:val="0007495F"/>
    <w:rsid w:val="00074BCA"/>
    <w:rsid w:val="00075268"/>
    <w:rsid w:val="00075411"/>
    <w:rsid w:val="000754DC"/>
    <w:rsid w:val="00075BB3"/>
    <w:rsid w:val="000764E8"/>
    <w:rsid w:val="0007660D"/>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E7"/>
    <w:rsid w:val="00080EF0"/>
    <w:rsid w:val="0008196E"/>
    <w:rsid w:val="000819DA"/>
    <w:rsid w:val="00081A17"/>
    <w:rsid w:val="00081ACB"/>
    <w:rsid w:val="00081B67"/>
    <w:rsid w:val="00081BBE"/>
    <w:rsid w:val="0008211F"/>
    <w:rsid w:val="0008277D"/>
    <w:rsid w:val="000827A3"/>
    <w:rsid w:val="000827C7"/>
    <w:rsid w:val="000828C6"/>
    <w:rsid w:val="00082CE7"/>
    <w:rsid w:val="00082F73"/>
    <w:rsid w:val="00083295"/>
    <w:rsid w:val="00083B2F"/>
    <w:rsid w:val="00083DE6"/>
    <w:rsid w:val="00083E73"/>
    <w:rsid w:val="00083F26"/>
    <w:rsid w:val="00083F73"/>
    <w:rsid w:val="00084A9A"/>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90135"/>
    <w:rsid w:val="00090259"/>
    <w:rsid w:val="00090708"/>
    <w:rsid w:val="00090906"/>
    <w:rsid w:val="00090C4B"/>
    <w:rsid w:val="00090DD5"/>
    <w:rsid w:val="00091244"/>
    <w:rsid w:val="00091377"/>
    <w:rsid w:val="0009137B"/>
    <w:rsid w:val="00091513"/>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D2F"/>
    <w:rsid w:val="00093E1D"/>
    <w:rsid w:val="00094132"/>
    <w:rsid w:val="000942E4"/>
    <w:rsid w:val="000945F7"/>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7C8"/>
    <w:rsid w:val="00097D3B"/>
    <w:rsid w:val="000A04BC"/>
    <w:rsid w:val="000A059F"/>
    <w:rsid w:val="000A0651"/>
    <w:rsid w:val="000A0684"/>
    <w:rsid w:val="000A0AE1"/>
    <w:rsid w:val="000A1424"/>
    <w:rsid w:val="000A1608"/>
    <w:rsid w:val="000A1731"/>
    <w:rsid w:val="000A1A35"/>
    <w:rsid w:val="000A1EED"/>
    <w:rsid w:val="000A2010"/>
    <w:rsid w:val="000A2129"/>
    <w:rsid w:val="000A2170"/>
    <w:rsid w:val="000A2800"/>
    <w:rsid w:val="000A2CA0"/>
    <w:rsid w:val="000A2E70"/>
    <w:rsid w:val="000A33AC"/>
    <w:rsid w:val="000A356C"/>
    <w:rsid w:val="000A388B"/>
    <w:rsid w:val="000A3915"/>
    <w:rsid w:val="000A3B58"/>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19A"/>
    <w:rsid w:val="000A62E6"/>
    <w:rsid w:val="000A64F9"/>
    <w:rsid w:val="000A656E"/>
    <w:rsid w:val="000A69E4"/>
    <w:rsid w:val="000A6EAA"/>
    <w:rsid w:val="000A7646"/>
    <w:rsid w:val="000A7914"/>
    <w:rsid w:val="000A7B65"/>
    <w:rsid w:val="000A7C33"/>
    <w:rsid w:val="000B0066"/>
    <w:rsid w:val="000B013F"/>
    <w:rsid w:val="000B0BF4"/>
    <w:rsid w:val="000B0C5C"/>
    <w:rsid w:val="000B0CA6"/>
    <w:rsid w:val="000B1042"/>
    <w:rsid w:val="000B1113"/>
    <w:rsid w:val="000B15A1"/>
    <w:rsid w:val="000B24E8"/>
    <w:rsid w:val="000B264A"/>
    <w:rsid w:val="000B296F"/>
    <w:rsid w:val="000B2BCE"/>
    <w:rsid w:val="000B2E0F"/>
    <w:rsid w:val="000B2E6D"/>
    <w:rsid w:val="000B33D7"/>
    <w:rsid w:val="000B3550"/>
    <w:rsid w:val="000B36D8"/>
    <w:rsid w:val="000B3CF9"/>
    <w:rsid w:val="000B3D94"/>
    <w:rsid w:val="000B425B"/>
    <w:rsid w:val="000B43E6"/>
    <w:rsid w:val="000B44E0"/>
    <w:rsid w:val="000B4946"/>
    <w:rsid w:val="000B49CD"/>
    <w:rsid w:val="000B4B4C"/>
    <w:rsid w:val="000B4D27"/>
    <w:rsid w:val="000B50A7"/>
    <w:rsid w:val="000B5856"/>
    <w:rsid w:val="000B5900"/>
    <w:rsid w:val="000B593F"/>
    <w:rsid w:val="000B5983"/>
    <w:rsid w:val="000B5B84"/>
    <w:rsid w:val="000B5B87"/>
    <w:rsid w:val="000B5D71"/>
    <w:rsid w:val="000B63A8"/>
    <w:rsid w:val="000B651F"/>
    <w:rsid w:val="000B6C0D"/>
    <w:rsid w:val="000B6D0E"/>
    <w:rsid w:val="000B730D"/>
    <w:rsid w:val="000B752C"/>
    <w:rsid w:val="000B76C7"/>
    <w:rsid w:val="000B7A67"/>
    <w:rsid w:val="000B7EE6"/>
    <w:rsid w:val="000C00D8"/>
    <w:rsid w:val="000C00EA"/>
    <w:rsid w:val="000C021C"/>
    <w:rsid w:val="000C0271"/>
    <w:rsid w:val="000C05D7"/>
    <w:rsid w:val="000C06B2"/>
    <w:rsid w:val="000C07FC"/>
    <w:rsid w:val="000C141B"/>
    <w:rsid w:val="000C1433"/>
    <w:rsid w:val="000C176C"/>
    <w:rsid w:val="000C1E39"/>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87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665"/>
    <w:rsid w:val="000D06F4"/>
    <w:rsid w:val="000D0C73"/>
    <w:rsid w:val="000D162C"/>
    <w:rsid w:val="000D173F"/>
    <w:rsid w:val="000D17D4"/>
    <w:rsid w:val="000D1AC6"/>
    <w:rsid w:val="000D23A3"/>
    <w:rsid w:val="000D2747"/>
    <w:rsid w:val="000D2F8E"/>
    <w:rsid w:val="000D3132"/>
    <w:rsid w:val="000D3326"/>
    <w:rsid w:val="000D34CD"/>
    <w:rsid w:val="000D34F1"/>
    <w:rsid w:val="000D35F1"/>
    <w:rsid w:val="000D3713"/>
    <w:rsid w:val="000D3A37"/>
    <w:rsid w:val="000D46E7"/>
    <w:rsid w:val="000D4FBD"/>
    <w:rsid w:val="000D5032"/>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699"/>
    <w:rsid w:val="000D77A3"/>
    <w:rsid w:val="000D782D"/>
    <w:rsid w:val="000D7E2A"/>
    <w:rsid w:val="000E0220"/>
    <w:rsid w:val="000E0295"/>
    <w:rsid w:val="000E0887"/>
    <w:rsid w:val="000E0E58"/>
    <w:rsid w:val="000E0F28"/>
    <w:rsid w:val="000E112E"/>
    <w:rsid w:val="000E16CB"/>
    <w:rsid w:val="000E1BE2"/>
    <w:rsid w:val="000E1CFC"/>
    <w:rsid w:val="000E1E3C"/>
    <w:rsid w:val="000E213D"/>
    <w:rsid w:val="000E237D"/>
    <w:rsid w:val="000E23A8"/>
    <w:rsid w:val="000E24D2"/>
    <w:rsid w:val="000E2C0A"/>
    <w:rsid w:val="000E2C93"/>
    <w:rsid w:val="000E2FA4"/>
    <w:rsid w:val="000E30E3"/>
    <w:rsid w:val="000E35FB"/>
    <w:rsid w:val="000E36CD"/>
    <w:rsid w:val="000E3983"/>
    <w:rsid w:val="000E3F9C"/>
    <w:rsid w:val="000E40F7"/>
    <w:rsid w:val="000E4305"/>
    <w:rsid w:val="000E49FA"/>
    <w:rsid w:val="000E56E6"/>
    <w:rsid w:val="000E5A63"/>
    <w:rsid w:val="000E5A6A"/>
    <w:rsid w:val="000E5D05"/>
    <w:rsid w:val="000E5FE5"/>
    <w:rsid w:val="000E5FF5"/>
    <w:rsid w:val="000E60F1"/>
    <w:rsid w:val="000E6163"/>
    <w:rsid w:val="000E61E0"/>
    <w:rsid w:val="000E626E"/>
    <w:rsid w:val="000E68FA"/>
    <w:rsid w:val="000E7027"/>
    <w:rsid w:val="000E71AE"/>
    <w:rsid w:val="000E783C"/>
    <w:rsid w:val="000E78FF"/>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592"/>
    <w:rsid w:val="000F2763"/>
    <w:rsid w:val="000F29FB"/>
    <w:rsid w:val="000F2ABF"/>
    <w:rsid w:val="000F2E75"/>
    <w:rsid w:val="000F3087"/>
    <w:rsid w:val="000F328A"/>
    <w:rsid w:val="000F32C1"/>
    <w:rsid w:val="000F38FE"/>
    <w:rsid w:val="000F39C5"/>
    <w:rsid w:val="000F3A37"/>
    <w:rsid w:val="000F455C"/>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E8D"/>
    <w:rsid w:val="000F6E9F"/>
    <w:rsid w:val="000F72BC"/>
    <w:rsid w:val="000F7335"/>
    <w:rsid w:val="000F76C8"/>
    <w:rsid w:val="000F7B01"/>
    <w:rsid w:val="000F7DC2"/>
    <w:rsid w:val="000F7E08"/>
    <w:rsid w:val="000F7EE5"/>
    <w:rsid w:val="0010008C"/>
    <w:rsid w:val="0010020E"/>
    <w:rsid w:val="0010023D"/>
    <w:rsid w:val="001004FF"/>
    <w:rsid w:val="0010051C"/>
    <w:rsid w:val="00100603"/>
    <w:rsid w:val="001009AF"/>
    <w:rsid w:val="00100A93"/>
    <w:rsid w:val="00100E91"/>
    <w:rsid w:val="00100EA6"/>
    <w:rsid w:val="00100F78"/>
    <w:rsid w:val="00101393"/>
    <w:rsid w:val="00101440"/>
    <w:rsid w:val="00101A63"/>
    <w:rsid w:val="00101AE9"/>
    <w:rsid w:val="00101EAC"/>
    <w:rsid w:val="00102324"/>
    <w:rsid w:val="0010273A"/>
    <w:rsid w:val="00102B64"/>
    <w:rsid w:val="00103206"/>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B29"/>
    <w:rsid w:val="00107E75"/>
    <w:rsid w:val="00107FD4"/>
    <w:rsid w:val="001100C8"/>
    <w:rsid w:val="00110921"/>
    <w:rsid w:val="00111020"/>
    <w:rsid w:val="00111094"/>
    <w:rsid w:val="0011125E"/>
    <w:rsid w:val="001119F5"/>
    <w:rsid w:val="00111F13"/>
    <w:rsid w:val="001125EA"/>
    <w:rsid w:val="0011268C"/>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5B2"/>
    <w:rsid w:val="001162C8"/>
    <w:rsid w:val="00116D53"/>
    <w:rsid w:val="00117164"/>
    <w:rsid w:val="001172C6"/>
    <w:rsid w:val="0011730A"/>
    <w:rsid w:val="0011736A"/>
    <w:rsid w:val="00117477"/>
    <w:rsid w:val="001179CA"/>
    <w:rsid w:val="00117B66"/>
    <w:rsid w:val="00117B7B"/>
    <w:rsid w:val="00117EE5"/>
    <w:rsid w:val="00120092"/>
    <w:rsid w:val="00120399"/>
    <w:rsid w:val="00120514"/>
    <w:rsid w:val="0012054C"/>
    <w:rsid w:val="0012076E"/>
    <w:rsid w:val="001207F4"/>
    <w:rsid w:val="0012098A"/>
    <w:rsid w:val="001209F5"/>
    <w:rsid w:val="001214F1"/>
    <w:rsid w:val="0012178E"/>
    <w:rsid w:val="00121942"/>
    <w:rsid w:val="00121989"/>
    <w:rsid w:val="00121CFD"/>
    <w:rsid w:val="00121E46"/>
    <w:rsid w:val="00121E8A"/>
    <w:rsid w:val="001224FD"/>
    <w:rsid w:val="00122573"/>
    <w:rsid w:val="001225F0"/>
    <w:rsid w:val="00122F6B"/>
    <w:rsid w:val="00123463"/>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61D2"/>
    <w:rsid w:val="00126284"/>
    <w:rsid w:val="001265FB"/>
    <w:rsid w:val="00126641"/>
    <w:rsid w:val="00126735"/>
    <w:rsid w:val="001267E1"/>
    <w:rsid w:val="00126856"/>
    <w:rsid w:val="001269B8"/>
    <w:rsid w:val="0012721E"/>
    <w:rsid w:val="0012734F"/>
    <w:rsid w:val="001274C1"/>
    <w:rsid w:val="001275E3"/>
    <w:rsid w:val="0012760A"/>
    <w:rsid w:val="0012770B"/>
    <w:rsid w:val="001278DD"/>
    <w:rsid w:val="001279B7"/>
    <w:rsid w:val="00127B10"/>
    <w:rsid w:val="00127CB7"/>
    <w:rsid w:val="0013048E"/>
    <w:rsid w:val="001304B2"/>
    <w:rsid w:val="001305F9"/>
    <w:rsid w:val="001306CB"/>
    <w:rsid w:val="0013083A"/>
    <w:rsid w:val="00130914"/>
    <w:rsid w:val="00130DFE"/>
    <w:rsid w:val="00130E67"/>
    <w:rsid w:val="0013158D"/>
    <w:rsid w:val="00131C80"/>
    <w:rsid w:val="00131CCF"/>
    <w:rsid w:val="00132896"/>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52AC"/>
    <w:rsid w:val="00135550"/>
    <w:rsid w:val="001355D4"/>
    <w:rsid w:val="00135601"/>
    <w:rsid w:val="00135DCE"/>
    <w:rsid w:val="00136068"/>
    <w:rsid w:val="001361B8"/>
    <w:rsid w:val="00136563"/>
    <w:rsid w:val="00136734"/>
    <w:rsid w:val="00136904"/>
    <w:rsid w:val="00136ACF"/>
    <w:rsid w:val="00136DAC"/>
    <w:rsid w:val="0013764F"/>
    <w:rsid w:val="001377CD"/>
    <w:rsid w:val="001409BF"/>
    <w:rsid w:val="00140EE5"/>
    <w:rsid w:val="001414CD"/>
    <w:rsid w:val="0014172D"/>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B82"/>
    <w:rsid w:val="00144E35"/>
    <w:rsid w:val="00144FBB"/>
    <w:rsid w:val="001452D8"/>
    <w:rsid w:val="0014537F"/>
    <w:rsid w:val="00145A8D"/>
    <w:rsid w:val="00145F4A"/>
    <w:rsid w:val="00145FD7"/>
    <w:rsid w:val="001462CE"/>
    <w:rsid w:val="0014636A"/>
    <w:rsid w:val="00146406"/>
    <w:rsid w:val="00146564"/>
    <w:rsid w:val="00146647"/>
    <w:rsid w:val="00146965"/>
    <w:rsid w:val="0014696A"/>
    <w:rsid w:val="00146BFE"/>
    <w:rsid w:val="00146DEB"/>
    <w:rsid w:val="00147101"/>
    <w:rsid w:val="0014717C"/>
    <w:rsid w:val="001471EB"/>
    <w:rsid w:val="001474DB"/>
    <w:rsid w:val="001474E0"/>
    <w:rsid w:val="00147B6F"/>
    <w:rsid w:val="00147C34"/>
    <w:rsid w:val="00147FB9"/>
    <w:rsid w:val="0015133F"/>
    <w:rsid w:val="00151ADB"/>
    <w:rsid w:val="00151B9F"/>
    <w:rsid w:val="00151E3B"/>
    <w:rsid w:val="0015219F"/>
    <w:rsid w:val="0015221A"/>
    <w:rsid w:val="00152461"/>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FA2"/>
    <w:rsid w:val="001551E7"/>
    <w:rsid w:val="0015550A"/>
    <w:rsid w:val="001557D4"/>
    <w:rsid w:val="00155BAC"/>
    <w:rsid w:val="00155BC6"/>
    <w:rsid w:val="00155BEA"/>
    <w:rsid w:val="00155C04"/>
    <w:rsid w:val="00155D52"/>
    <w:rsid w:val="00156308"/>
    <w:rsid w:val="001566A0"/>
    <w:rsid w:val="001568A5"/>
    <w:rsid w:val="00157222"/>
    <w:rsid w:val="001573C8"/>
    <w:rsid w:val="00157475"/>
    <w:rsid w:val="00157572"/>
    <w:rsid w:val="00157A6B"/>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C5C"/>
    <w:rsid w:val="00161E86"/>
    <w:rsid w:val="00162257"/>
    <w:rsid w:val="00162517"/>
    <w:rsid w:val="00162724"/>
    <w:rsid w:val="00162BDC"/>
    <w:rsid w:val="00162C19"/>
    <w:rsid w:val="0016314A"/>
    <w:rsid w:val="001635AD"/>
    <w:rsid w:val="0016371F"/>
    <w:rsid w:val="00163C2F"/>
    <w:rsid w:val="001640FD"/>
    <w:rsid w:val="00164685"/>
    <w:rsid w:val="0016478B"/>
    <w:rsid w:val="001650C1"/>
    <w:rsid w:val="00165185"/>
    <w:rsid w:val="001651A5"/>
    <w:rsid w:val="00165241"/>
    <w:rsid w:val="00165852"/>
    <w:rsid w:val="0016589B"/>
    <w:rsid w:val="001658AE"/>
    <w:rsid w:val="00165BCE"/>
    <w:rsid w:val="00165CFB"/>
    <w:rsid w:val="00165E1A"/>
    <w:rsid w:val="00165EB5"/>
    <w:rsid w:val="00165EF5"/>
    <w:rsid w:val="00165FEE"/>
    <w:rsid w:val="001661CD"/>
    <w:rsid w:val="00166293"/>
    <w:rsid w:val="001665CC"/>
    <w:rsid w:val="00166699"/>
    <w:rsid w:val="0016674B"/>
    <w:rsid w:val="00166801"/>
    <w:rsid w:val="0016689C"/>
    <w:rsid w:val="00166D06"/>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4EC"/>
    <w:rsid w:val="00172514"/>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C3C"/>
    <w:rsid w:val="00184382"/>
    <w:rsid w:val="001846B0"/>
    <w:rsid w:val="00184776"/>
    <w:rsid w:val="001849BD"/>
    <w:rsid w:val="00184C1F"/>
    <w:rsid w:val="00184D24"/>
    <w:rsid w:val="00185691"/>
    <w:rsid w:val="00185708"/>
    <w:rsid w:val="00185844"/>
    <w:rsid w:val="001858B2"/>
    <w:rsid w:val="001859BA"/>
    <w:rsid w:val="00186DC5"/>
    <w:rsid w:val="001872EA"/>
    <w:rsid w:val="00187697"/>
    <w:rsid w:val="00187886"/>
    <w:rsid w:val="00187924"/>
    <w:rsid w:val="00187AB9"/>
    <w:rsid w:val="0019080C"/>
    <w:rsid w:val="00190A23"/>
    <w:rsid w:val="00190A79"/>
    <w:rsid w:val="00190B52"/>
    <w:rsid w:val="00190B96"/>
    <w:rsid w:val="00190C5F"/>
    <w:rsid w:val="00190EF9"/>
    <w:rsid w:val="00190F51"/>
    <w:rsid w:val="00190FAA"/>
    <w:rsid w:val="001914E1"/>
    <w:rsid w:val="00191953"/>
    <w:rsid w:val="00191980"/>
    <w:rsid w:val="001920C1"/>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922"/>
    <w:rsid w:val="00194CAF"/>
    <w:rsid w:val="00194CED"/>
    <w:rsid w:val="00194DED"/>
    <w:rsid w:val="00195173"/>
    <w:rsid w:val="00195707"/>
    <w:rsid w:val="0019592F"/>
    <w:rsid w:val="00195EF5"/>
    <w:rsid w:val="00195F2A"/>
    <w:rsid w:val="00195F5E"/>
    <w:rsid w:val="001960B2"/>
    <w:rsid w:val="001963E2"/>
    <w:rsid w:val="001971F0"/>
    <w:rsid w:val="00197395"/>
    <w:rsid w:val="001974B2"/>
    <w:rsid w:val="00197590"/>
    <w:rsid w:val="001975FF"/>
    <w:rsid w:val="0019760A"/>
    <w:rsid w:val="00197687"/>
    <w:rsid w:val="0019770C"/>
    <w:rsid w:val="001A025A"/>
    <w:rsid w:val="001A03A5"/>
    <w:rsid w:val="001A0BE1"/>
    <w:rsid w:val="001A0C87"/>
    <w:rsid w:val="001A11F0"/>
    <w:rsid w:val="001A1A67"/>
    <w:rsid w:val="001A1AA7"/>
    <w:rsid w:val="001A1C77"/>
    <w:rsid w:val="001A1E04"/>
    <w:rsid w:val="001A1F5E"/>
    <w:rsid w:val="001A20D7"/>
    <w:rsid w:val="001A279C"/>
    <w:rsid w:val="001A27F5"/>
    <w:rsid w:val="001A2834"/>
    <w:rsid w:val="001A2E0D"/>
    <w:rsid w:val="001A30A5"/>
    <w:rsid w:val="001A3152"/>
    <w:rsid w:val="001A3607"/>
    <w:rsid w:val="001A3A86"/>
    <w:rsid w:val="001A3CD9"/>
    <w:rsid w:val="001A3CFC"/>
    <w:rsid w:val="001A3DBC"/>
    <w:rsid w:val="001A3F87"/>
    <w:rsid w:val="001A5151"/>
    <w:rsid w:val="001A53FD"/>
    <w:rsid w:val="001A5536"/>
    <w:rsid w:val="001A55F1"/>
    <w:rsid w:val="001A562D"/>
    <w:rsid w:val="001A5697"/>
    <w:rsid w:val="001A5826"/>
    <w:rsid w:val="001A5A81"/>
    <w:rsid w:val="001A5C9F"/>
    <w:rsid w:val="001A5F26"/>
    <w:rsid w:val="001A6050"/>
    <w:rsid w:val="001A61CA"/>
    <w:rsid w:val="001A6462"/>
    <w:rsid w:val="001A6743"/>
    <w:rsid w:val="001A6A4C"/>
    <w:rsid w:val="001A6D21"/>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862"/>
    <w:rsid w:val="001B1BAB"/>
    <w:rsid w:val="001B1C6D"/>
    <w:rsid w:val="001B2081"/>
    <w:rsid w:val="001B21C6"/>
    <w:rsid w:val="001B2215"/>
    <w:rsid w:val="001B23AA"/>
    <w:rsid w:val="001B2442"/>
    <w:rsid w:val="001B2B30"/>
    <w:rsid w:val="001B2F40"/>
    <w:rsid w:val="001B309F"/>
    <w:rsid w:val="001B31C1"/>
    <w:rsid w:val="001B31C3"/>
    <w:rsid w:val="001B3408"/>
    <w:rsid w:val="001B35DD"/>
    <w:rsid w:val="001B3729"/>
    <w:rsid w:val="001B3FFE"/>
    <w:rsid w:val="001B410B"/>
    <w:rsid w:val="001B43AE"/>
    <w:rsid w:val="001B458E"/>
    <w:rsid w:val="001B48AC"/>
    <w:rsid w:val="001B4FC2"/>
    <w:rsid w:val="001B5115"/>
    <w:rsid w:val="001B5813"/>
    <w:rsid w:val="001B5BB2"/>
    <w:rsid w:val="001B5EE7"/>
    <w:rsid w:val="001B63EC"/>
    <w:rsid w:val="001B68C0"/>
    <w:rsid w:val="001B6C43"/>
    <w:rsid w:val="001B7298"/>
    <w:rsid w:val="001B7425"/>
    <w:rsid w:val="001B7564"/>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376A"/>
    <w:rsid w:val="001C3B1E"/>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6B8C"/>
    <w:rsid w:val="001C6D0A"/>
    <w:rsid w:val="001C7104"/>
    <w:rsid w:val="001C7298"/>
    <w:rsid w:val="001C7D44"/>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943"/>
    <w:rsid w:val="001D3A0E"/>
    <w:rsid w:val="001D3D1D"/>
    <w:rsid w:val="001D48A0"/>
    <w:rsid w:val="001D494C"/>
    <w:rsid w:val="001D4A8E"/>
    <w:rsid w:val="001D4BAF"/>
    <w:rsid w:val="001D4C1E"/>
    <w:rsid w:val="001D4C98"/>
    <w:rsid w:val="001D4D81"/>
    <w:rsid w:val="001D4F91"/>
    <w:rsid w:val="001D50EE"/>
    <w:rsid w:val="001D51E7"/>
    <w:rsid w:val="001D5753"/>
    <w:rsid w:val="001D5994"/>
    <w:rsid w:val="001D5AD5"/>
    <w:rsid w:val="001D5F5C"/>
    <w:rsid w:val="001D60A4"/>
    <w:rsid w:val="001D60BD"/>
    <w:rsid w:val="001D6199"/>
    <w:rsid w:val="001D6289"/>
    <w:rsid w:val="001D6859"/>
    <w:rsid w:val="001D6A60"/>
    <w:rsid w:val="001D6B7E"/>
    <w:rsid w:val="001D6BE1"/>
    <w:rsid w:val="001D7057"/>
    <w:rsid w:val="001D70D4"/>
    <w:rsid w:val="001D7150"/>
    <w:rsid w:val="001D7216"/>
    <w:rsid w:val="001D771E"/>
    <w:rsid w:val="001D787C"/>
    <w:rsid w:val="001D7A7C"/>
    <w:rsid w:val="001D7C65"/>
    <w:rsid w:val="001D7DC0"/>
    <w:rsid w:val="001D7EEF"/>
    <w:rsid w:val="001E026D"/>
    <w:rsid w:val="001E029C"/>
    <w:rsid w:val="001E0405"/>
    <w:rsid w:val="001E051A"/>
    <w:rsid w:val="001E08CF"/>
    <w:rsid w:val="001E0A23"/>
    <w:rsid w:val="001E0D18"/>
    <w:rsid w:val="001E0F48"/>
    <w:rsid w:val="001E106B"/>
    <w:rsid w:val="001E12F9"/>
    <w:rsid w:val="001E1564"/>
    <w:rsid w:val="001E163E"/>
    <w:rsid w:val="001E1829"/>
    <w:rsid w:val="001E18DF"/>
    <w:rsid w:val="001E21E0"/>
    <w:rsid w:val="001E240D"/>
    <w:rsid w:val="001E26B3"/>
    <w:rsid w:val="001E28A9"/>
    <w:rsid w:val="001E2CE4"/>
    <w:rsid w:val="001E300A"/>
    <w:rsid w:val="001E30CE"/>
    <w:rsid w:val="001E37C7"/>
    <w:rsid w:val="001E3C7C"/>
    <w:rsid w:val="001E3F68"/>
    <w:rsid w:val="001E4075"/>
    <w:rsid w:val="001E454D"/>
    <w:rsid w:val="001E4C6A"/>
    <w:rsid w:val="001E4DE3"/>
    <w:rsid w:val="001E4F8D"/>
    <w:rsid w:val="001E4FDD"/>
    <w:rsid w:val="001E50D0"/>
    <w:rsid w:val="001E523A"/>
    <w:rsid w:val="001E5366"/>
    <w:rsid w:val="001E5397"/>
    <w:rsid w:val="001E5723"/>
    <w:rsid w:val="001E5A10"/>
    <w:rsid w:val="001E5A59"/>
    <w:rsid w:val="001E5AAE"/>
    <w:rsid w:val="001E5CFE"/>
    <w:rsid w:val="001E5E27"/>
    <w:rsid w:val="001E613E"/>
    <w:rsid w:val="001E67FE"/>
    <w:rsid w:val="001E68D6"/>
    <w:rsid w:val="001E6AE1"/>
    <w:rsid w:val="001E6BB9"/>
    <w:rsid w:val="001E6C6A"/>
    <w:rsid w:val="001E73D2"/>
    <w:rsid w:val="001E74BA"/>
    <w:rsid w:val="001E77F9"/>
    <w:rsid w:val="001E7920"/>
    <w:rsid w:val="001E7EDC"/>
    <w:rsid w:val="001E7F9D"/>
    <w:rsid w:val="001F0337"/>
    <w:rsid w:val="001F05E8"/>
    <w:rsid w:val="001F0BC0"/>
    <w:rsid w:val="001F0CE9"/>
    <w:rsid w:val="001F0D0A"/>
    <w:rsid w:val="001F0F6F"/>
    <w:rsid w:val="001F1021"/>
    <w:rsid w:val="001F13B4"/>
    <w:rsid w:val="001F1F58"/>
    <w:rsid w:val="001F23AB"/>
    <w:rsid w:val="001F24E1"/>
    <w:rsid w:val="001F2BBA"/>
    <w:rsid w:val="001F2D7C"/>
    <w:rsid w:val="001F3854"/>
    <w:rsid w:val="001F3A28"/>
    <w:rsid w:val="001F3AC4"/>
    <w:rsid w:val="001F3C65"/>
    <w:rsid w:val="001F3F4E"/>
    <w:rsid w:val="001F4406"/>
    <w:rsid w:val="001F445B"/>
    <w:rsid w:val="001F47BF"/>
    <w:rsid w:val="001F47E0"/>
    <w:rsid w:val="001F49C3"/>
    <w:rsid w:val="001F4CDF"/>
    <w:rsid w:val="001F56D9"/>
    <w:rsid w:val="001F5B11"/>
    <w:rsid w:val="001F5BC9"/>
    <w:rsid w:val="001F615D"/>
    <w:rsid w:val="001F63FE"/>
    <w:rsid w:val="001F6533"/>
    <w:rsid w:val="001F65AB"/>
    <w:rsid w:val="001F67C1"/>
    <w:rsid w:val="001F70BC"/>
    <w:rsid w:val="001F70D2"/>
    <w:rsid w:val="001F7479"/>
    <w:rsid w:val="002002AE"/>
    <w:rsid w:val="00200575"/>
    <w:rsid w:val="002006A4"/>
    <w:rsid w:val="0020075E"/>
    <w:rsid w:val="00200C43"/>
    <w:rsid w:val="002010CC"/>
    <w:rsid w:val="0020111E"/>
    <w:rsid w:val="0020135F"/>
    <w:rsid w:val="00201385"/>
    <w:rsid w:val="0020159C"/>
    <w:rsid w:val="00201C5D"/>
    <w:rsid w:val="00201DF3"/>
    <w:rsid w:val="00201EBD"/>
    <w:rsid w:val="00201ECB"/>
    <w:rsid w:val="002023BB"/>
    <w:rsid w:val="00202455"/>
    <w:rsid w:val="00202708"/>
    <w:rsid w:val="0020277F"/>
    <w:rsid w:val="00202EFF"/>
    <w:rsid w:val="00203505"/>
    <w:rsid w:val="00203630"/>
    <w:rsid w:val="00203665"/>
    <w:rsid w:val="00203B9E"/>
    <w:rsid w:val="0020403C"/>
    <w:rsid w:val="0020460D"/>
    <w:rsid w:val="002048A3"/>
    <w:rsid w:val="00204BDD"/>
    <w:rsid w:val="00204C50"/>
    <w:rsid w:val="002052CB"/>
    <w:rsid w:val="00205419"/>
    <w:rsid w:val="0020552D"/>
    <w:rsid w:val="0020592E"/>
    <w:rsid w:val="00205EDD"/>
    <w:rsid w:val="00205FFE"/>
    <w:rsid w:val="0020673F"/>
    <w:rsid w:val="0020683C"/>
    <w:rsid w:val="00206C6C"/>
    <w:rsid w:val="00206C9B"/>
    <w:rsid w:val="00206DB8"/>
    <w:rsid w:val="002070E1"/>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4EE"/>
    <w:rsid w:val="0021250F"/>
    <w:rsid w:val="00212572"/>
    <w:rsid w:val="00212897"/>
    <w:rsid w:val="002128C7"/>
    <w:rsid w:val="00212AC2"/>
    <w:rsid w:val="00212D10"/>
    <w:rsid w:val="002131B7"/>
    <w:rsid w:val="002134D3"/>
    <w:rsid w:val="00213CB7"/>
    <w:rsid w:val="00213F04"/>
    <w:rsid w:val="0021410B"/>
    <w:rsid w:val="00214914"/>
    <w:rsid w:val="0021495A"/>
    <w:rsid w:val="00214A2A"/>
    <w:rsid w:val="00214B55"/>
    <w:rsid w:val="00214BFE"/>
    <w:rsid w:val="00215122"/>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14D5"/>
    <w:rsid w:val="002219E3"/>
    <w:rsid w:val="00221A1D"/>
    <w:rsid w:val="00221B7B"/>
    <w:rsid w:val="00222077"/>
    <w:rsid w:val="0022209E"/>
    <w:rsid w:val="0022217C"/>
    <w:rsid w:val="0022227C"/>
    <w:rsid w:val="002223B6"/>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82C"/>
    <w:rsid w:val="00225BAB"/>
    <w:rsid w:val="00225F62"/>
    <w:rsid w:val="002260BC"/>
    <w:rsid w:val="002262B7"/>
    <w:rsid w:val="002267FE"/>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B85"/>
    <w:rsid w:val="00231C77"/>
    <w:rsid w:val="00231E41"/>
    <w:rsid w:val="00231EC8"/>
    <w:rsid w:val="0023220E"/>
    <w:rsid w:val="00232727"/>
    <w:rsid w:val="00232A2B"/>
    <w:rsid w:val="00233003"/>
    <w:rsid w:val="002330B8"/>
    <w:rsid w:val="00233950"/>
    <w:rsid w:val="002339D3"/>
    <w:rsid w:val="00234283"/>
    <w:rsid w:val="002342E9"/>
    <w:rsid w:val="002345CE"/>
    <w:rsid w:val="0023499B"/>
    <w:rsid w:val="00234EEC"/>
    <w:rsid w:val="00235316"/>
    <w:rsid w:val="002353AA"/>
    <w:rsid w:val="002353B8"/>
    <w:rsid w:val="00235BCF"/>
    <w:rsid w:val="00235C81"/>
    <w:rsid w:val="00235D0E"/>
    <w:rsid w:val="002362C7"/>
    <w:rsid w:val="0023637A"/>
    <w:rsid w:val="0023673E"/>
    <w:rsid w:val="00236E8D"/>
    <w:rsid w:val="00236F32"/>
    <w:rsid w:val="002370DD"/>
    <w:rsid w:val="002371EE"/>
    <w:rsid w:val="002377EA"/>
    <w:rsid w:val="00237EBB"/>
    <w:rsid w:val="00237F7B"/>
    <w:rsid w:val="00237FC7"/>
    <w:rsid w:val="00240BD1"/>
    <w:rsid w:val="00240F9E"/>
    <w:rsid w:val="0024160C"/>
    <w:rsid w:val="0024181B"/>
    <w:rsid w:val="002418E0"/>
    <w:rsid w:val="00241D08"/>
    <w:rsid w:val="00242026"/>
    <w:rsid w:val="002420C0"/>
    <w:rsid w:val="0024237C"/>
    <w:rsid w:val="00242687"/>
    <w:rsid w:val="00242DE3"/>
    <w:rsid w:val="0024362B"/>
    <w:rsid w:val="00243C44"/>
    <w:rsid w:val="00243D4A"/>
    <w:rsid w:val="00243FB0"/>
    <w:rsid w:val="00244099"/>
    <w:rsid w:val="00244122"/>
    <w:rsid w:val="002447F4"/>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5051A"/>
    <w:rsid w:val="00250EE4"/>
    <w:rsid w:val="00250FA7"/>
    <w:rsid w:val="00251224"/>
    <w:rsid w:val="002513DA"/>
    <w:rsid w:val="00251747"/>
    <w:rsid w:val="00251773"/>
    <w:rsid w:val="0025177A"/>
    <w:rsid w:val="002518EA"/>
    <w:rsid w:val="00251B47"/>
    <w:rsid w:val="00251E48"/>
    <w:rsid w:val="0025203F"/>
    <w:rsid w:val="00252106"/>
    <w:rsid w:val="0025241C"/>
    <w:rsid w:val="002524FC"/>
    <w:rsid w:val="0025259C"/>
    <w:rsid w:val="0025291E"/>
    <w:rsid w:val="0025292B"/>
    <w:rsid w:val="00252B7B"/>
    <w:rsid w:val="00252BB0"/>
    <w:rsid w:val="00252C93"/>
    <w:rsid w:val="00253B43"/>
    <w:rsid w:val="00253BAC"/>
    <w:rsid w:val="00253DDE"/>
    <w:rsid w:val="002545FE"/>
    <w:rsid w:val="002548E7"/>
    <w:rsid w:val="00254B0B"/>
    <w:rsid w:val="00254EE6"/>
    <w:rsid w:val="00254F7E"/>
    <w:rsid w:val="00254FD5"/>
    <w:rsid w:val="00255210"/>
    <w:rsid w:val="002553ED"/>
    <w:rsid w:val="00255433"/>
    <w:rsid w:val="002554A0"/>
    <w:rsid w:val="00255529"/>
    <w:rsid w:val="00255984"/>
    <w:rsid w:val="002559E3"/>
    <w:rsid w:val="00255A7B"/>
    <w:rsid w:val="00255AC8"/>
    <w:rsid w:val="00255E98"/>
    <w:rsid w:val="002561A9"/>
    <w:rsid w:val="00256210"/>
    <w:rsid w:val="002563A0"/>
    <w:rsid w:val="00256644"/>
    <w:rsid w:val="002566F0"/>
    <w:rsid w:val="00256B56"/>
    <w:rsid w:val="00257221"/>
    <w:rsid w:val="00257305"/>
    <w:rsid w:val="00257518"/>
    <w:rsid w:val="00257722"/>
    <w:rsid w:val="00257973"/>
    <w:rsid w:val="00257DAC"/>
    <w:rsid w:val="00257E01"/>
    <w:rsid w:val="00257EA3"/>
    <w:rsid w:val="0026025A"/>
    <w:rsid w:val="002608DD"/>
    <w:rsid w:val="00260B9B"/>
    <w:rsid w:val="00260CC0"/>
    <w:rsid w:val="00260D9A"/>
    <w:rsid w:val="00260DE3"/>
    <w:rsid w:val="00261258"/>
    <w:rsid w:val="002614DD"/>
    <w:rsid w:val="0026151A"/>
    <w:rsid w:val="002619A1"/>
    <w:rsid w:val="00261AE4"/>
    <w:rsid w:val="00261B2A"/>
    <w:rsid w:val="00261DCA"/>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E0B"/>
    <w:rsid w:val="00264380"/>
    <w:rsid w:val="00264585"/>
    <w:rsid w:val="00264B44"/>
    <w:rsid w:val="00264BD9"/>
    <w:rsid w:val="00264BF6"/>
    <w:rsid w:val="00264CF9"/>
    <w:rsid w:val="002653BB"/>
    <w:rsid w:val="002656A3"/>
    <w:rsid w:val="0026582A"/>
    <w:rsid w:val="00265932"/>
    <w:rsid w:val="00265A69"/>
    <w:rsid w:val="002662D6"/>
    <w:rsid w:val="0026630F"/>
    <w:rsid w:val="0026661C"/>
    <w:rsid w:val="00266669"/>
    <w:rsid w:val="00266D2F"/>
    <w:rsid w:val="00266F84"/>
    <w:rsid w:val="002671CF"/>
    <w:rsid w:val="00267AB9"/>
    <w:rsid w:val="002700D2"/>
    <w:rsid w:val="0027026B"/>
    <w:rsid w:val="0027053F"/>
    <w:rsid w:val="00270754"/>
    <w:rsid w:val="00270868"/>
    <w:rsid w:val="00270A69"/>
    <w:rsid w:val="00270F2B"/>
    <w:rsid w:val="00270FAF"/>
    <w:rsid w:val="00270FBE"/>
    <w:rsid w:val="002710D6"/>
    <w:rsid w:val="00271336"/>
    <w:rsid w:val="00271600"/>
    <w:rsid w:val="002716D4"/>
    <w:rsid w:val="00271A39"/>
    <w:rsid w:val="00271AEB"/>
    <w:rsid w:val="00271F4D"/>
    <w:rsid w:val="00272140"/>
    <w:rsid w:val="00272872"/>
    <w:rsid w:val="00272ABA"/>
    <w:rsid w:val="00272B18"/>
    <w:rsid w:val="00272BA9"/>
    <w:rsid w:val="00272DF1"/>
    <w:rsid w:val="00272E77"/>
    <w:rsid w:val="0027332D"/>
    <w:rsid w:val="002736A1"/>
    <w:rsid w:val="00273C76"/>
    <w:rsid w:val="00273D17"/>
    <w:rsid w:val="00273D2D"/>
    <w:rsid w:val="002741F4"/>
    <w:rsid w:val="0027423C"/>
    <w:rsid w:val="0027431F"/>
    <w:rsid w:val="002745B1"/>
    <w:rsid w:val="00274709"/>
    <w:rsid w:val="00274918"/>
    <w:rsid w:val="00274C7C"/>
    <w:rsid w:val="00274D23"/>
    <w:rsid w:val="00274E3C"/>
    <w:rsid w:val="00274EEC"/>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7531"/>
    <w:rsid w:val="002777DE"/>
    <w:rsid w:val="00277B8C"/>
    <w:rsid w:val="00277C13"/>
    <w:rsid w:val="00277C58"/>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1D57"/>
    <w:rsid w:val="002826D6"/>
    <w:rsid w:val="002829A7"/>
    <w:rsid w:val="00282D4A"/>
    <w:rsid w:val="00282D7B"/>
    <w:rsid w:val="00282E89"/>
    <w:rsid w:val="00283057"/>
    <w:rsid w:val="0028313A"/>
    <w:rsid w:val="00283154"/>
    <w:rsid w:val="00283160"/>
    <w:rsid w:val="002831EC"/>
    <w:rsid w:val="00283375"/>
    <w:rsid w:val="00283AD1"/>
    <w:rsid w:val="00283D54"/>
    <w:rsid w:val="00283D70"/>
    <w:rsid w:val="00283FDA"/>
    <w:rsid w:val="00284476"/>
    <w:rsid w:val="00284794"/>
    <w:rsid w:val="00284B4C"/>
    <w:rsid w:val="00284FBD"/>
    <w:rsid w:val="00285440"/>
    <w:rsid w:val="002854D6"/>
    <w:rsid w:val="0028556E"/>
    <w:rsid w:val="002856DF"/>
    <w:rsid w:val="00285BB1"/>
    <w:rsid w:val="00286189"/>
    <w:rsid w:val="00286532"/>
    <w:rsid w:val="002868DB"/>
    <w:rsid w:val="00286AE5"/>
    <w:rsid w:val="002877C1"/>
    <w:rsid w:val="002878F2"/>
    <w:rsid w:val="0028793E"/>
    <w:rsid w:val="00287C74"/>
    <w:rsid w:val="00287E01"/>
    <w:rsid w:val="00287EA6"/>
    <w:rsid w:val="00287EBD"/>
    <w:rsid w:val="00287EEA"/>
    <w:rsid w:val="0029034E"/>
    <w:rsid w:val="00290471"/>
    <w:rsid w:val="0029056D"/>
    <w:rsid w:val="00290963"/>
    <w:rsid w:val="00290F81"/>
    <w:rsid w:val="00291203"/>
    <w:rsid w:val="00291531"/>
    <w:rsid w:val="00291706"/>
    <w:rsid w:val="002917BE"/>
    <w:rsid w:val="00291857"/>
    <w:rsid w:val="00291898"/>
    <w:rsid w:val="002919AD"/>
    <w:rsid w:val="00291A57"/>
    <w:rsid w:val="00291C4E"/>
    <w:rsid w:val="00291FB6"/>
    <w:rsid w:val="002927B7"/>
    <w:rsid w:val="0029309F"/>
    <w:rsid w:val="00293511"/>
    <w:rsid w:val="00293590"/>
    <w:rsid w:val="0029373D"/>
    <w:rsid w:val="002937FA"/>
    <w:rsid w:val="00293824"/>
    <w:rsid w:val="002938FF"/>
    <w:rsid w:val="00293AE6"/>
    <w:rsid w:val="0029425D"/>
    <w:rsid w:val="0029458A"/>
    <w:rsid w:val="00294A69"/>
    <w:rsid w:val="0029525A"/>
    <w:rsid w:val="00295799"/>
    <w:rsid w:val="00295C17"/>
    <w:rsid w:val="00295D80"/>
    <w:rsid w:val="00296848"/>
    <w:rsid w:val="00296E52"/>
    <w:rsid w:val="00297033"/>
    <w:rsid w:val="00297298"/>
    <w:rsid w:val="002979A6"/>
    <w:rsid w:val="00297AD3"/>
    <w:rsid w:val="00297EF0"/>
    <w:rsid w:val="00297F3F"/>
    <w:rsid w:val="00297FAC"/>
    <w:rsid w:val="002A000E"/>
    <w:rsid w:val="002A0097"/>
    <w:rsid w:val="002A05F0"/>
    <w:rsid w:val="002A0634"/>
    <w:rsid w:val="002A095F"/>
    <w:rsid w:val="002A1307"/>
    <w:rsid w:val="002A1906"/>
    <w:rsid w:val="002A2280"/>
    <w:rsid w:val="002A241F"/>
    <w:rsid w:val="002A2CF3"/>
    <w:rsid w:val="002A3409"/>
    <w:rsid w:val="002A34F2"/>
    <w:rsid w:val="002A35AB"/>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D3"/>
    <w:rsid w:val="002A7DC7"/>
    <w:rsid w:val="002A7F48"/>
    <w:rsid w:val="002A7F8D"/>
    <w:rsid w:val="002B034D"/>
    <w:rsid w:val="002B03F1"/>
    <w:rsid w:val="002B04BD"/>
    <w:rsid w:val="002B05EE"/>
    <w:rsid w:val="002B0874"/>
    <w:rsid w:val="002B1003"/>
    <w:rsid w:val="002B142D"/>
    <w:rsid w:val="002B150C"/>
    <w:rsid w:val="002B19CD"/>
    <w:rsid w:val="002B1CF6"/>
    <w:rsid w:val="002B21CF"/>
    <w:rsid w:val="002B2905"/>
    <w:rsid w:val="002B2958"/>
    <w:rsid w:val="002B2A6C"/>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51BD"/>
    <w:rsid w:val="002B587D"/>
    <w:rsid w:val="002B594D"/>
    <w:rsid w:val="002B5BF7"/>
    <w:rsid w:val="002B6152"/>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342"/>
    <w:rsid w:val="002C0A36"/>
    <w:rsid w:val="002C0CFA"/>
    <w:rsid w:val="002C0D32"/>
    <w:rsid w:val="002C0D8D"/>
    <w:rsid w:val="002C0DB4"/>
    <w:rsid w:val="002C0FE2"/>
    <w:rsid w:val="002C1899"/>
    <w:rsid w:val="002C1B39"/>
    <w:rsid w:val="002C1D1B"/>
    <w:rsid w:val="002C2107"/>
    <w:rsid w:val="002C2272"/>
    <w:rsid w:val="002C278F"/>
    <w:rsid w:val="002C287E"/>
    <w:rsid w:val="002C29B0"/>
    <w:rsid w:val="002C2B45"/>
    <w:rsid w:val="002C2B7E"/>
    <w:rsid w:val="002C3180"/>
    <w:rsid w:val="002C3201"/>
    <w:rsid w:val="002C35D3"/>
    <w:rsid w:val="002C3F27"/>
    <w:rsid w:val="002C4294"/>
    <w:rsid w:val="002C42B7"/>
    <w:rsid w:val="002C4379"/>
    <w:rsid w:val="002C46BD"/>
    <w:rsid w:val="002C4804"/>
    <w:rsid w:val="002C48DA"/>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1591"/>
    <w:rsid w:val="002D17C3"/>
    <w:rsid w:val="002D1D6F"/>
    <w:rsid w:val="002D1EEF"/>
    <w:rsid w:val="002D203C"/>
    <w:rsid w:val="002D213A"/>
    <w:rsid w:val="002D2B95"/>
    <w:rsid w:val="002D2BF0"/>
    <w:rsid w:val="002D2E44"/>
    <w:rsid w:val="002D2E48"/>
    <w:rsid w:val="002D2F46"/>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B72"/>
    <w:rsid w:val="002D5D80"/>
    <w:rsid w:val="002D60CC"/>
    <w:rsid w:val="002D60DB"/>
    <w:rsid w:val="002D66E5"/>
    <w:rsid w:val="002D688D"/>
    <w:rsid w:val="002D6C98"/>
    <w:rsid w:val="002D758A"/>
    <w:rsid w:val="002D7787"/>
    <w:rsid w:val="002D7BE6"/>
    <w:rsid w:val="002E029E"/>
    <w:rsid w:val="002E0675"/>
    <w:rsid w:val="002E0789"/>
    <w:rsid w:val="002E097C"/>
    <w:rsid w:val="002E0F69"/>
    <w:rsid w:val="002E177E"/>
    <w:rsid w:val="002E1950"/>
    <w:rsid w:val="002E19D8"/>
    <w:rsid w:val="002E1D3D"/>
    <w:rsid w:val="002E29CD"/>
    <w:rsid w:val="002E3543"/>
    <w:rsid w:val="002E3548"/>
    <w:rsid w:val="002E36D3"/>
    <w:rsid w:val="002E4111"/>
    <w:rsid w:val="002E41EA"/>
    <w:rsid w:val="002E4709"/>
    <w:rsid w:val="002E4C5C"/>
    <w:rsid w:val="002E520E"/>
    <w:rsid w:val="002E5317"/>
    <w:rsid w:val="002E54FE"/>
    <w:rsid w:val="002E5567"/>
    <w:rsid w:val="002E58F9"/>
    <w:rsid w:val="002E5BA5"/>
    <w:rsid w:val="002E5BEB"/>
    <w:rsid w:val="002E5CF9"/>
    <w:rsid w:val="002E6185"/>
    <w:rsid w:val="002E6223"/>
    <w:rsid w:val="002E670A"/>
    <w:rsid w:val="002E6856"/>
    <w:rsid w:val="002E6A5D"/>
    <w:rsid w:val="002E6ECE"/>
    <w:rsid w:val="002E6F43"/>
    <w:rsid w:val="002E70B3"/>
    <w:rsid w:val="002E72D4"/>
    <w:rsid w:val="002E7527"/>
    <w:rsid w:val="002E75AA"/>
    <w:rsid w:val="002E7D78"/>
    <w:rsid w:val="002F004D"/>
    <w:rsid w:val="002F017B"/>
    <w:rsid w:val="002F01F1"/>
    <w:rsid w:val="002F0D3C"/>
    <w:rsid w:val="002F0F67"/>
    <w:rsid w:val="002F101B"/>
    <w:rsid w:val="002F1621"/>
    <w:rsid w:val="002F170F"/>
    <w:rsid w:val="002F1874"/>
    <w:rsid w:val="002F1C4D"/>
    <w:rsid w:val="002F1DF7"/>
    <w:rsid w:val="002F2049"/>
    <w:rsid w:val="002F209C"/>
    <w:rsid w:val="002F20E7"/>
    <w:rsid w:val="002F298A"/>
    <w:rsid w:val="002F29C8"/>
    <w:rsid w:val="002F3433"/>
    <w:rsid w:val="002F387D"/>
    <w:rsid w:val="002F3896"/>
    <w:rsid w:val="002F3A75"/>
    <w:rsid w:val="002F3B0A"/>
    <w:rsid w:val="002F3B7B"/>
    <w:rsid w:val="002F3F77"/>
    <w:rsid w:val="002F3FB3"/>
    <w:rsid w:val="002F41FA"/>
    <w:rsid w:val="002F439E"/>
    <w:rsid w:val="002F43E2"/>
    <w:rsid w:val="002F49A5"/>
    <w:rsid w:val="002F4A89"/>
    <w:rsid w:val="002F4AAC"/>
    <w:rsid w:val="002F593E"/>
    <w:rsid w:val="002F5B35"/>
    <w:rsid w:val="002F5EBD"/>
    <w:rsid w:val="002F60CB"/>
    <w:rsid w:val="002F6809"/>
    <w:rsid w:val="002F710E"/>
    <w:rsid w:val="002F7B78"/>
    <w:rsid w:val="002F7EE0"/>
    <w:rsid w:val="002F7F24"/>
    <w:rsid w:val="002F7F86"/>
    <w:rsid w:val="0030004B"/>
    <w:rsid w:val="00300573"/>
    <w:rsid w:val="00300799"/>
    <w:rsid w:val="00300AC6"/>
    <w:rsid w:val="00300BD4"/>
    <w:rsid w:val="00300CDC"/>
    <w:rsid w:val="00300EB1"/>
    <w:rsid w:val="003017A9"/>
    <w:rsid w:val="00301953"/>
    <w:rsid w:val="00301966"/>
    <w:rsid w:val="00302084"/>
    <w:rsid w:val="00302673"/>
    <w:rsid w:val="00303581"/>
    <w:rsid w:val="00303651"/>
    <w:rsid w:val="003037B6"/>
    <w:rsid w:val="00303940"/>
    <w:rsid w:val="00303A21"/>
    <w:rsid w:val="00303FC0"/>
    <w:rsid w:val="003040EB"/>
    <w:rsid w:val="003044A2"/>
    <w:rsid w:val="0030473E"/>
    <w:rsid w:val="00304839"/>
    <w:rsid w:val="00304854"/>
    <w:rsid w:val="00304A46"/>
    <w:rsid w:val="00304C51"/>
    <w:rsid w:val="00305017"/>
    <w:rsid w:val="00305482"/>
    <w:rsid w:val="0030595C"/>
    <w:rsid w:val="00305A62"/>
    <w:rsid w:val="00305BE6"/>
    <w:rsid w:val="00305FAA"/>
    <w:rsid w:val="00306215"/>
    <w:rsid w:val="003064D1"/>
    <w:rsid w:val="00307538"/>
    <w:rsid w:val="0030769A"/>
    <w:rsid w:val="00307729"/>
    <w:rsid w:val="00307AC8"/>
    <w:rsid w:val="00307C00"/>
    <w:rsid w:val="00307F63"/>
    <w:rsid w:val="003105D5"/>
    <w:rsid w:val="003109A8"/>
    <w:rsid w:val="00310AFA"/>
    <w:rsid w:val="00310E22"/>
    <w:rsid w:val="0031132A"/>
    <w:rsid w:val="0031153D"/>
    <w:rsid w:val="0031195D"/>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4046"/>
    <w:rsid w:val="0031405F"/>
    <w:rsid w:val="0031419F"/>
    <w:rsid w:val="00314695"/>
    <w:rsid w:val="003147C9"/>
    <w:rsid w:val="00314A60"/>
    <w:rsid w:val="00314B5F"/>
    <w:rsid w:val="00314B7C"/>
    <w:rsid w:val="00314C22"/>
    <w:rsid w:val="00314C4B"/>
    <w:rsid w:val="00314CAE"/>
    <w:rsid w:val="00314EC3"/>
    <w:rsid w:val="00315115"/>
    <w:rsid w:val="0031512E"/>
    <w:rsid w:val="003153E9"/>
    <w:rsid w:val="003156CF"/>
    <w:rsid w:val="00315A0F"/>
    <w:rsid w:val="00315AA7"/>
    <w:rsid w:val="003160E6"/>
    <w:rsid w:val="00316470"/>
    <w:rsid w:val="00316741"/>
    <w:rsid w:val="00316876"/>
    <w:rsid w:val="00316B29"/>
    <w:rsid w:val="00317113"/>
    <w:rsid w:val="00317391"/>
    <w:rsid w:val="0031757C"/>
    <w:rsid w:val="00317832"/>
    <w:rsid w:val="00317C89"/>
    <w:rsid w:val="00317D3B"/>
    <w:rsid w:val="00320903"/>
    <w:rsid w:val="00320A32"/>
    <w:rsid w:val="00320AD9"/>
    <w:rsid w:val="00320BC8"/>
    <w:rsid w:val="00320CA0"/>
    <w:rsid w:val="00320D79"/>
    <w:rsid w:val="00320DB9"/>
    <w:rsid w:val="0032171C"/>
    <w:rsid w:val="003218B6"/>
    <w:rsid w:val="00321922"/>
    <w:rsid w:val="0032199E"/>
    <w:rsid w:val="00321C7F"/>
    <w:rsid w:val="00322052"/>
    <w:rsid w:val="0032253A"/>
    <w:rsid w:val="00322AF9"/>
    <w:rsid w:val="00323756"/>
    <w:rsid w:val="00323D7C"/>
    <w:rsid w:val="00323DCD"/>
    <w:rsid w:val="00323F12"/>
    <w:rsid w:val="003243E1"/>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7AC"/>
    <w:rsid w:val="00327853"/>
    <w:rsid w:val="0032797A"/>
    <w:rsid w:val="00327AA5"/>
    <w:rsid w:val="00330295"/>
    <w:rsid w:val="003303B5"/>
    <w:rsid w:val="00330406"/>
    <w:rsid w:val="003308D0"/>
    <w:rsid w:val="0033090D"/>
    <w:rsid w:val="00330AB9"/>
    <w:rsid w:val="00331033"/>
    <w:rsid w:val="00331813"/>
    <w:rsid w:val="00332888"/>
    <w:rsid w:val="0033295F"/>
    <w:rsid w:val="00332C34"/>
    <w:rsid w:val="00333067"/>
    <w:rsid w:val="0033336E"/>
    <w:rsid w:val="0033355A"/>
    <w:rsid w:val="00333700"/>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C"/>
    <w:rsid w:val="00336B93"/>
    <w:rsid w:val="00336C4C"/>
    <w:rsid w:val="00336DEC"/>
    <w:rsid w:val="0033719E"/>
    <w:rsid w:val="003371C0"/>
    <w:rsid w:val="0033720B"/>
    <w:rsid w:val="003372C2"/>
    <w:rsid w:val="00337906"/>
    <w:rsid w:val="00337DEE"/>
    <w:rsid w:val="00337FF1"/>
    <w:rsid w:val="00340062"/>
    <w:rsid w:val="0034006D"/>
    <w:rsid w:val="0034031B"/>
    <w:rsid w:val="0034036D"/>
    <w:rsid w:val="00340773"/>
    <w:rsid w:val="00340D69"/>
    <w:rsid w:val="00340D82"/>
    <w:rsid w:val="00341377"/>
    <w:rsid w:val="00341A56"/>
    <w:rsid w:val="00341BDB"/>
    <w:rsid w:val="00341CBE"/>
    <w:rsid w:val="00341D45"/>
    <w:rsid w:val="00341EB1"/>
    <w:rsid w:val="0034250C"/>
    <w:rsid w:val="00342550"/>
    <w:rsid w:val="003426BF"/>
    <w:rsid w:val="003426C9"/>
    <w:rsid w:val="00342ABE"/>
    <w:rsid w:val="00342B5F"/>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A0F"/>
    <w:rsid w:val="00346DCD"/>
    <w:rsid w:val="00346DF1"/>
    <w:rsid w:val="0034745B"/>
    <w:rsid w:val="003477B0"/>
    <w:rsid w:val="00347A06"/>
    <w:rsid w:val="00347CF6"/>
    <w:rsid w:val="00350331"/>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CC7"/>
    <w:rsid w:val="00353CFE"/>
    <w:rsid w:val="003543C3"/>
    <w:rsid w:val="0035471A"/>
    <w:rsid w:val="00355237"/>
    <w:rsid w:val="003552C4"/>
    <w:rsid w:val="003555CD"/>
    <w:rsid w:val="003557CD"/>
    <w:rsid w:val="003558F7"/>
    <w:rsid w:val="00355966"/>
    <w:rsid w:val="00355F2D"/>
    <w:rsid w:val="00356D5C"/>
    <w:rsid w:val="00356E4C"/>
    <w:rsid w:val="00357670"/>
    <w:rsid w:val="00357DC6"/>
    <w:rsid w:val="00357EB3"/>
    <w:rsid w:val="0036002C"/>
    <w:rsid w:val="003601C3"/>
    <w:rsid w:val="003607C5"/>
    <w:rsid w:val="003608B9"/>
    <w:rsid w:val="003609E2"/>
    <w:rsid w:val="00360AC2"/>
    <w:rsid w:val="00360DCB"/>
    <w:rsid w:val="00361594"/>
    <w:rsid w:val="00361683"/>
    <w:rsid w:val="0036176A"/>
    <w:rsid w:val="0036177A"/>
    <w:rsid w:val="00361E65"/>
    <w:rsid w:val="0036200B"/>
    <w:rsid w:val="003626B3"/>
    <w:rsid w:val="0036293C"/>
    <w:rsid w:val="00362B2A"/>
    <w:rsid w:val="00362D2A"/>
    <w:rsid w:val="003635CB"/>
    <w:rsid w:val="00363972"/>
    <w:rsid w:val="00363A07"/>
    <w:rsid w:val="00363BC9"/>
    <w:rsid w:val="00363DE4"/>
    <w:rsid w:val="00363E74"/>
    <w:rsid w:val="00363EC3"/>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64"/>
    <w:rsid w:val="00366997"/>
    <w:rsid w:val="00366A85"/>
    <w:rsid w:val="00366E13"/>
    <w:rsid w:val="00366E79"/>
    <w:rsid w:val="00366EF2"/>
    <w:rsid w:val="0036731F"/>
    <w:rsid w:val="0036762E"/>
    <w:rsid w:val="0036786A"/>
    <w:rsid w:val="0036795D"/>
    <w:rsid w:val="003705FD"/>
    <w:rsid w:val="00370E0F"/>
    <w:rsid w:val="00371352"/>
    <w:rsid w:val="0037151E"/>
    <w:rsid w:val="00371624"/>
    <w:rsid w:val="00371C67"/>
    <w:rsid w:val="00371E78"/>
    <w:rsid w:val="00371EEB"/>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42F"/>
    <w:rsid w:val="003779DD"/>
    <w:rsid w:val="00377B7D"/>
    <w:rsid w:val="00377D2A"/>
    <w:rsid w:val="00377E19"/>
    <w:rsid w:val="00377F82"/>
    <w:rsid w:val="003802AB"/>
    <w:rsid w:val="00380518"/>
    <w:rsid w:val="0038094D"/>
    <w:rsid w:val="00380A0E"/>
    <w:rsid w:val="00380B71"/>
    <w:rsid w:val="00380FF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41BB"/>
    <w:rsid w:val="0038428E"/>
    <w:rsid w:val="003844B1"/>
    <w:rsid w:val="00384523"/>
    <w:rsid w:val="003846FE"/>
    <w:rsid w:val="0038477A"/>
    <w:rsid w:val="00384986"/>
    <w:rsid w:val="00384B90"/>
    <w:rsid w:val="00385DA0"/>
    <w:rsid w:val="003867F1"/>
    <w:rsid w:val="003868D7"/>
    <w:rsid w:val="00386CCE"/>
    <w:rsid w:val="00386F7D"/>
    <w:rsid w:val="003870AC"/>
    <w:rsid w:val="003874BD"/>
    <w:rsid w:val="00387A96"/>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4E7"/>
    <w:rsid w:val="00392F32"/>
    <w:rsid w:val="003934AC"/>
    <w:rsid w:val="0039396E"/>
    <w:rsid w:val="00393A41"/>
    <w:rsid w:val="00393D59"/>
    <w:rsid w:val="00393ECA"/>
    <w:rsid w:val="0039454E"/>
    <w:rsid w:val="00394672"/>
    <w:rsid w:val="00394B3C"/>
    <w:rsid w:val="00394B96"/>
    <w:rsid w:val="003950A8"/>
    <w:rsid w:val="00395225"/>
    <w:rsid w:val="00395558"/>
    <w:rsid w:val="00395FDD"/>
    <w:rsid w:val="003960C2"/>
    <w:rsid w:val="003964FA"/>
    <w:rsid w:val="00396535"/>
    <w:rsid w:val="00396F99"/>
    <w:rsid w:val="00397214"/>
    <w:rsid w:val="00397B10"/>
    <w:rsid w:val="00397E0D"/>
    <w:rsid w:val="003A0472"/>
    <w:rsid w:val="003A07FC"/>
    <w:rsid w:val="003A08F9"/>
    <w:rsid w:val="003A0C43"/>
    <w:rsid w:val="003A0D1E"/>
    <w:rsid w:val="003A0EE3"/>
    <w:rsid w:val="003A1036"/>
    <w:rsid w:val="003A11A0"/>
    <w:rsid w:val="003A2508"/>
    <w:rsid w:val="003A26D5"/>
    <w:rsid w:val="003A26E2"/>
    <w:rsid w:val="003A32A9"/>
    <w:rsid w:val="003A33B1"/>
    <w:rsid w:val="003A35F2"/>
    <w:rsid w:val="003A423A"/>
    <w:rsid w:val="003A42B7"/>
    <w:rsid w:val="003A4453"/>
    <w:rsid w:val="003A446C"/>
    <w:rsid w:val="003A45C5"/>
    <w:rsid w:val="003A4705"/>
    <w:rsid w:val="003A4842"/>
    <w:rsid w:val="003A4B7B"/>
    <w:rsid w:val="003A4DC4"/>
    <w:rsid w:val="003A4E81"/>
    <w:rsid w:val="003A4F57"/>
    <w:rsid w:val="003A4FED"/>
    <w:rsid w:val="003A53C1"/>
    <w:rsid w:val="003A551C"/>
    <w:rsid w:val="003A5612"/>
    <w:rsid w:val="003A5673"/>
    <w:rsid w:val="003A5B54"/>
    <w:rsid w:val="003A5E17"/>
    <w:rsid w:val="003A5E99"/>
    <w:rsid w:val="003A5F21"/>
    <w:rsid w:val="003A6512"/>
    <w:rsid w:val="003A65A9"/>
    <w:rsid w:val="003A70C9"/>
    <w:rsid w:val="003A72B4"/>
    <w:rsid w:val="003A73CF"/>
    <w:rsid w:val="003A783C"/>
    <w:rsid w:val="003A78CC"/>
    <w:rsid w:val="003A7ACD"/>
    <w:rsid w:val="003A7B8A"/>
    <w:rsid w:val="003A7E45"/>
    <w:rsid w:val="003A7E57"/>
    <w:rsid w:val="003B06CC"/>
    <w:rsid w:val="003B094E"/>
    <w:rsid w:val="003B10ED"/>
    <w:rsid w:val="003B124B"/>
    <w:rsid w:val="003B2005"/>
    <w:rsid w:val="003B21B6"/>
    <w:rsid w:val="003B223B"/>
    <w:rsid w:val="003B239A"/>
    <w:rsid w:val="003B267F"/>
    <w:rsid w:val="003B2787"/>
    <w:rsid w:val="003B28B8"/>
    <w:rsid w:val="003B2AC3"/>
    <w:rsid w:val="003B2EB4"/>
    <w:rsid w:val="003B2F7F"/>
    <w:rsid w:val="003B325D"/>
    <w:rsid w:val="003B3666"/>
    <w:rsid w:val="003B3669"/>
    <w:rsid w:val="003B371E"/>
    <w:rsid w:val="003B3750"/>
    <w:rsid w:val="003B3B24"/>
    <w:rsid w:val="003B3F23"/>
    <w:rsid w:val="003B3F7B"/>
    <w:rsid w:val="003B3F88"/>
    <w:rsid w:val="003B46B0"/>
    <w:rsid w:val="003B46F8"/>
    <w:rsid w:val="003B4C34"/>
    <w:rsid w:val="003B564C"/>
    <w:rsid w:val="003B6179"/>
    <w:rsid w:val="003B6378"/>
    <w:rsid w:val="003B6CFF"/>
    <w:rsid w:val="003B706C"/>
    <w:rsid w:val="003B7205"/>
    <w:rsid w:val="003B7308"/>
    <w:rsid w:val="003B79BA"/>
    <w:rsid w:val="003B7A0E"/>
    <w:rsid w:val="003B7A3B"/>
    <w:rsid w:val="003B7A93"/>
    <w:rsid w:val="003B7B79"/>
    <w:rsid w:val="003B7E1B"/>
    <w:rsid w:val="003C0033"/>
    <w:rsid w:val="003C010E"/>
    <w:rsid w:val="003C0341"/>
    <w:rsid w:val="003C067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539C"/>
    <w:rsid w:val="003C5453"/>
    <w:rsid w:val="003C54D3"/>
    <w:rsid w:val="003C5798"/>
    <w:rsid w:val="003C5E77"/>
    <w:rsid w:val="003C6234"/>
    <w:rsid w:val="003C6747"/>
    <w:rsid w:val="003C693B"/>
    <w:rsid w:val="003C69DB"/>
    <w:rsid w:val="003C6EFA"/>
    <w:rsid w:val="003C6F4D"/>
    <w:rsid w:val="003C7295"/>
    <w:rsid w:val="003C740E"/>
    <w:rsid w:val="003C7BC7"/>
    <w:rsid w:val="003C7C95"/>
    <w:rsid w:val="003C7E78"/>
    <w:rsid w:val="003D0389"/>
    <w:rsid w:val="003D054B"/>
    <w:rsid w:val="003D05FB"/>
    <w:rsid w:val="003D07BB"/>
    <w:rsid w:val="003D0E39"/>
    <w:rsid w:val="003D1018"/>
    <w:rsid w:val="003D12B9"/>
    <w:rsid w:val="003D12F2"/>
    <w:rsid w:val="003D1662"/>
    <w:rsid w:val="003D1A52"/>
    <w:rsid w:val="003D1E22"/>
    <w:rsid w:val="003D1F8C"/>
    <w:rsid w:val="003D202C"/>
    <w:rsid w:val="003D225F"/>
    <w:rsid w:val="003D23AD"/>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4EDB"/>
    <w:rsid w:val="003D4F54"/>
    <w:rsid w:val="003D54A9"/>
    <w:rsid w:val="003D5750"/>
    <w:rsid w:val="003D585C"/>
    <w:rsid w:val="003D5AF5"/>
    <w:rsid w:val="003D5C22"/>
    <w:rsid w:val="003D5C6B"/>
    <w:rsid w:val="003D64AD"/>
    <w:rsid w:val="003D6D18"/>
    <w:rsid w:val="003D70CE"/>
    <w:rsid w:val="003D7267"/>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7"/>
    <w:rsid w:val="003E1764"/>
    <w:rsid w:val="003E1A7D"/>
    <w:rsid w:val="003E1C65"/>
    <w:rsid w:val="003E1E8A"/>
    <w:rsid w:val="003E283B"/>
    <w:rsid w:val="003E2A74"/>
    <w:rsid w:val="003E2DB2"/>
    <w:rsid w:val="003E2DE6"/>
    <w:rsid w:val="003E3195"/>
    <w:rsid w:val="003E3423"/>
    <w:rsid w:val="003E343F"/>
    <w:rsid w:val="003E3556"/>
    <w:rsid w:val="003E35A4"/>
    <w:rsid w:val="003E366A"/>
    <w:rsid w:val="003E386A"/>
    <w:rsid w:val="003E3B87"/>
    <w:rsid w:val="003E3FCA"/>
    <w:rsid w:val="003E401F"/>
    <w:rsid w:val="003E4060"/>
    <w:rsid w:val="003E46DF"/>
    <w:rsid w:val="003E4734"/>
    <w:rsid w:val="003E4812"/>
    <w:rsid w:val="003E4A39"/>
    <w:rsid w:val="003E4A6F"/>
    <w:rsid w:val="003E5381"/>
    <w:rsid w:val="003E5391"/>
    <w:rsid w:val="003E5433"/>
    <w:rsid w:val="003E54C3"/>
    <w:rsid w:val="003E5B67"/>
    <w:rsid w:val="003E5C3B"/>
    <w:rsid w:val="003E5CAA"/>
    <w:rsid w:val="003E5EDC"/>
    <w:rsid w:val="003E5F88"/>
    <w:rsid w:val="003E60A8"/>
    <w:rsid w:val="003E60FA"/>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B4F"/>
    <w:rsid w:val="003F0D55"/>
    <w:rsid w:val="003F0DCB"/>
    <w:rsid w:val="003F15EB"/>
    <w:rsid w:val="003F188C"/>
    <w:rsid w:val="003F18C5"/>
    <w:rsid w:val="003F1BD6"/>
    <w:rsid w:val="003F1D16"/>
    <w:rsid w:val="003F1D4F"/>
    <w:rsid w:val="003F1F3C"/>
    <w:rsid w:val="003F232B"/>
    <w:rsid w:val="003F245E"/>
    <w:rsid w:val="003F2BFB"/>
    <w:rsid w:val="003F2E61"/>
    <w:rsid w:val="003F2EAA"/>
    <w:rsid w:val="003F3271"/>
    <w:rsid w:val="003F344F"/>
    <w:rsid w:val="003F360E"/>
    <w:rsid w:val="003F3819"/>
    <w:rsid w:val="003F3937"/>
    <w:rsid w:val="003F3AEE"/>
    <w:rsid w:val="003F3B58"/>
    <w:rsid w:val="003F3F18"/>
    <w:rsid w:val="003F3F24"/>
    <w:rsid w:val="003F3FE4"/>
    <w:rsid w:val="003F424B"/>
    <w:rsid w:val="003F4838"/>
    <w:rsid w:val="003F4904"/>
    <w:rsid w:val="003F4B3E"/>
    <w:rsid w:val="003F4BB0"/>
    <w:rsid w:val="003F52A3"/>
    <w:rsid w:val="003F5606"/>
    <w:rsid w:val="003F5632"/>
    <w:rsid w:val="003F59A3"/>
    <w:rsid w:val="003F5A49"/>
    <w:rsid w:val="003F5C3B"/>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0453"/>
    <w:rsid w:val="00400958"/>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AC1"/>
    <w:rsid w:val="00404010"/>
    <w:rsid w:val="00404229"/>
    <w:rsid w:val="00404372"/>
    <w:rsid w:val="00404415"/>
    <w:rsid w:val="00404561"/>
    <w:rsid w:val="004047B0"/>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7536"/>
    <w:rsid w:val="004075FE"/>
    <w:rsid w:val="004076B4"/>
    <w:rsid w:val="00407A2F"/>
    <w:rsid w:val="00407C79"/>
    <w:rsid w:val="00407D02"/>
    <w:rsid w:val="00407E0E"/>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873"/>
    <w:rsid w:val="00413896"/>
    <w:rsid w:val="00413B42"/>
    <w:rsid w:val="00413D07"/>
    <w:rsid w:val="00413F43"/>
    <w:rsid w:val="0041427B"/>
    <w:rsid w:val="004145D0"/>
    <w:rsid w:val="00415083"/>
    <w:rsid w:val="00415094"/>
    <w:rsid w:val="00415602"/>
    <w:rsid w:val="00415AD1"/>
    <w:rsid w:val="00415D82"/>
    <w:rsid w:val="00416024"/>
    <w:rsid w:val="00416425"/>
    <w:rsid w:val="00416A63"/>
    <w:rsid w:val="00416BCD"/>
    <w:rsid w:val="004171C7"/>
    <w:rsid w:val="00417951"/>
    <w:rsid w:val="00417B2A"/>
    <w:rsid w:val="00420003"/>
    <w:rsid w:val="00420231"/>
    <w:rsid w:val="0042027D"/>
    <w:rsid w:val="004202A3"/>
    <w:rsid w:val="004202DC"/>
    <w:rsid w:val="00420340"/>
    <w:rsid w:val="004203EB"/>
    <w:rsid w:val="00420ED4"/>
    <w:rsid w:val="00421385"/>
    <w:rsid w:val="004213BC"/>
    <w:rsid w:val="004213E5"/>
    <w:rsid w:val="00421A5B"/>
    <w:rsid w:val="00421C08"/>
    <w:rsid w:val="00421C9A"/>
    <w:rsid w:val="00422063"/>
    <w:rsid w:val="00422148"/>
    <w:rsid w:val="0042254A"/>
    <w:rsid w:val="0042287A"/>
    <w:rsid w:val="00422919"/>
    <w:rsid w:val="00422A50"/>
    <w:rsid w:val="00422BFA"/>
    <w:rsid w:val="00422F40"/>
    <w:rsid w:val="00423080"/>
    <w:rsid w:val="0042316D"/>
    <w:rsid w:val="00423265"/>
    <w:rsid w:val="0042346D"/>
    <w:rsid w:val="00423917"/>
    <w:rsid w:val="00423CAF"/>
    <w:rsid w:val="00423EB7"/>
    <w:rsid w:val="00423FCF"/>
    <w:rsid w:val="00424013"/>
    <w:rsid w:val="004244D6"/>
    <w:rsid w:val="00424AEE"/>
    <w:rsid w:val="00424B55"/>
    <w:rsid w:val="00424C23"/>
    <w:rsid w:val="00425023"/>
    <w:rsid w:val="00425110"/>
    <w:rsid w:val="00425241"/>
    <w:rsid w:val="00425A1F"/>
    <w:rsid w:val="00425B68"/>
    <w:rsid w:val="00425C67"/>
    <w:rsid w:val="00425DC7"/>
    <w:rsid w:val="00425EE1"/>
    <w:rsid w:val="00426010"/>
    <w:rsid w:val="004264A7"/>
    <w:rsid w:val="004264AA"/>
    <w:rsid w:val="0042656A"/>
    <w:rsid w:val="00426717"/>
    <w:rsid w:val="00426EEB"/>
    <w:rsid w:val="00426FB2"/>
    <w:rsid w:val="00427099"/>
    <w:rsid w:val="00427224"/>
    <w:rsid w:val="00427261"/>
    <w:rsid w:val="004274B0"/>
    <w:rsid w:val="00430315"/>
    <w:rsid w:val="0043056F"/>
    <w:rsid w:val="00430755"/>
    <w:rsid w:val="00430AFF"/>
    <w:rsid w:val="00430C7C"/>
    <w:rsid w:val="0043110B"/>
    <w:rsid w:val="004312FD"/>
    <w:rsid w:val="0043206C"/>
    <w:rsid w:val="00432086"/>
    <w:rsid w:val="00432210"/>
    <w:rsid w:val="0043272B"/>
    <w:rsid w:val="00432783"/>
    <w:rsid w:val="00432A6D"/>
    <w:rsid w:val="00432B38"/>
    <w:rsid w:val="00432EB8"/>
    <w:rsid w:val="00432F68"/>
    <w:rsid w:val="004332BD"/>
    <w:rsid w:val="0043384A"/>
    <w:rsid w:val="00433B60"/>
    <w:rsid w:val="00433CE7"/>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CE"/>
    <w:rsid w:val="00435DEA"/>
    <w:rsid w:val="00435E05"/>
    <w:rsid w:val="00435F22"/>
    <w:rsid w:val="004360EC"/>
    <w:rsid w:val="0043626A"/>
    <w:rsid w:val="00436A61"/>
    <w:rsid w:val="00436BCA"/>
    <w:rsid w:val="00436E80"/>
    <w:rsid w:val="00436EEC"/>
    <w:rsid w:val="00437216"/>
    <w:rsid w:val="00437238"/>
    <w:rsid w:val="00437260"/>
    <w:rsid w:val="0043733C"/>
    <w:rsid w:val="0043735F"/>
    <w:rsid w:val="00437377"/>
    <w:rsid w:val="004373AF"/>
    <w:rsid w:val="00437873"/>
    <w:rsid w:val="00437959"/>
    <w:rsid w:val="00437EA0"/>
    <w:rsid w:val="00440399"/>
    <w:rsid w:val="00440BB7"/>
    <w:rsid w:val="00440F6B"/>
    <w:rsid w:val="00440F7B"/>
    <w:rsid w:val="0044110F"/>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B2A"/>
    <w:rsid w:val="00446B80"/>
    <w:rsid w:val="00446DF6"/>
    <w:rsid w:val="0044723E"/>
    <w:rsid w:val="004476F6"/>
    <w:rsid w:val="0044777F"/>
    <w:rsid w:val="00447A6C"/>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970"/>
    <w:rsid w:val="0045437B"/>
    <w:rsid w:val="00454681"/>
    <w:rsid w:val="00454990"/>
    <w:rsid w:val="00454B0A"/>
    <w:rsid w:val="00454B34"/>
    <w:rsid w:val="00454CA5"/>
    <w:rsid w:val="00455855"/>
    <w:rsid w:val="0045587C"/>
    <w:rsid w:val="00455C59"/>
    <w:rsid w:val="00455CD8"/>
    <w:rsid w:val="00455D3A"/>
    <w:rsid w:val="0045602D"/>
    <w:rsid w:val="00456295"/>
    <w:rsid w:val="004564E3"/>
    <w:rsid w:val="004566DF"/>
    <w:rsid w:val="00456855"/>
    <w:rsid w:val="00456B15"/>
    <w:rsid w:val="00456D81"/>
    <w:rsid w:val="00457091"/>
    <w:rsid w:val="00457DC1"/>
    <w:rsid w:val="00460042"/>
    <w:rsid w:val="00460384"/>
    <w:rsid w:val="004603E4"/>
    <w:rsid w:val="00460482"/>
    <w:rsid w:val="004607A2"/>
    <w:rsid w:val="00460B5B"/>
    <w:rsid w:val="00460CB5"/>
    <w:rsid w:val="00460E95"/>
    <w:rsid w:val="004612AA"/>
    <w:rsid w:val="004616B4"/>
    <w:rsid w:val="0046191A"/>
    <w:rsid w:val="00461BFA"/>
    <w:rsid w:val="00461F9F"/>
    <w:rsid w:val="004624C3"/>
    <w:rsid w:val="00462967"/>
    <w:rsid w:val="00462D7D"/>
    <w:rsid w:val="00462DBC"/>
    <w:rsid w:val="004636DA"/>
    <w:rsid w:val="004637E3"/>
    <w:rsid w:val="00463A88"/>
    <w:rsid w:val="00463AC0"/>
    <w:rsid w:val="00464521"/>
    <w:rsid w:val="00464553"/>
    <w:rsid w:val="00464683"/>
    <w:rsid w:val="004646B8"/>
    <w:rsid w:val="00464716"/>
    <w:rsid w:val="00464760"/>
    <w:rsid w:val="004649AC"/>
    <w:rsid w:val="00464A6F"/>
    <w:rsid w:val="00464CA4"/>
    <w:rsid w:val="0046548D"/>
    <w:rsid w:val="004659DB"/>
    <w:rsid w:val="00465B90"/>
    <w:rsid w:val="00465DF7"/>
    <w:rsid w:val="004663BE"/>
    <w:rsid w:val="0046668F"/>
    <w:rsid w:val="004666C4"/>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C4C"/>
    <w:rsid w:val="00473C6A"/>
    <w:rsid w:val="00473D0D"/>
    <w:rsid w:val="004740F8"/>
    <w:rsid w:val="004742DA"/>
    <w:rsid w:val="004746C5"/>
    <w:rsid w:val="004747AC"/>
    <w:rsid w:val="00474CE0"/>
    <w:rsid w:val="00474EB7"/>
    <w:rsid w:val="0047516C"/>
    <w:rsid w:val="0047538C"/>
    <w:rsid w:val="004753C6"/>
    <w:rsid w:val="004757A5"/>
    <w:rsid w:val="00475896"/>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367"/>
    <w:rsid w:val="00481E36"/>
    <w:rsid w:val="0048208C"/>
    <w:rsid w:val="00482752"/>
    <w:rsid w:val="00482762"/>
    <w:rsid w:val="00482808"/>
    <w:rsid w:val="00482E15"/>
    <w:rsid w:val="00482E3E"/>
    <w:rsid w:val="00483237"/>
    <w:rsid w:val="0048334F"/>
    <w:rsid w:val="004835F9"/>
    <w:rsid w:val="004836C7"/>
    <w:rsid w:val="00483959"/>
    <w:rsid w:val="00483DB2"/>
    <w:rsid w:val="004847AF"/>
    <w:rsid w:val="00484AB7"/>
    <w:rsid w:val="00484D35"/>
    <w:rsid w:val="00484E3A"/>
    <w:rsid w:val="004851A1"/>
    <w:rsid w:val="004853CE"/>
    <w:rsid w:val="00485641"/>
    <w:rsid w:val="00485928"/>
    <w:rsid w:val="00485BCA"/>
    <w:rsid w:val="00485DE9"/>
    <w:rsid w:val="004869E5"/>
    <w:rsid w:val="00486AD8"/>
    <w:rsid w:val="00486F08"/>
    <w:rsid w:val="00487309"/>
    <w:rsid w:val="00487521"/>
    <w:rsid w:val="004878FF"/>
    <w:rsid w:val="00487D54"/>
    <w:rsid w:val="00490017"/>
    <w:rsid w:val="0049028F"/>
    <w:rsid w:val="00490316"/>
    <w:rsid w:val="00490587"/>
    <w:rsid w:val="0049095A"/>
    <w:rsid w:val="00490A51"/>
    <w:rsid w:val="004917B6"/>
    <w:rsid w:val="00491CC9"/>
    <w:rsid w:val="004920F8"/>
    <w:rsid w:val="00492253"/>
    <w:rsid w:val="004924C1"/>
    <w:rsid w:val="004924CE"/>
    <w:rsid w:val="0049264B"/>
    <w:rsid w:val="004929E6"/>
    <w:rsid w:val="00492E0E"/>
    <w:rsid w:val="00492E81"/>
    <w:rsid w:val="00492EF0"/>
    <w:rsid w:val="004930D7"/>
    <w:rsid w:val="004930E2"/>
    <w:rsid w:val="0049335A"/>
    <w:rsid w:val="00493470"/>
    <w:rsid w:val="004942B7"/>
    <w:rsid w:val="00494374"/>
    <w:rsid w:val="004945FE"/>
    <w:rsid w:val="0049486E"/>
    <w:rsid w:val="00494F34"/>
    <w:rsid w:val="00494FE3"/>
    <w:rsid w:val="00495217"/>
    <w:rsid w:val="004953F3"/>
    <w:rsid w:val="00495BD2"/>
    <w:rsid w:val="00495EA5"/>
    <w:rsid w:val="00496076"/>
    <w:rsid w:val="00496109"/>
    <w:rsid w:val="00496240"/>
    <w:rsid w:val="00496471"/>
    <w:rsid w:val="004969F6"/>
    <w:rsid w:val="00496AD2"/>
    <w:rsid w:val="00496CF9"/>
    <w:rsid w:val="00496E62"/>
    <w:rsid w:val="00497773"/>
    <w:rsid w:val="00497FCE"/>
    <w:rsid w:val="004A009F"/>
    <w:rsid w:val="004A03A9"/>
    <w:rsid w:val="004A090D"/>
    <w:rsid w:val="004A0E59"/>
    <w:rsid w:val="004A0F8C"/>
    <w:rsid w:val="004A1D55"/>
    <w:rsid w:val="004A1E7E"/>
    <w:rsid w:val="004A1F30"/>
    <w:rsid w:val="004A1F68"/>
    <w:rsid w:val="004A2185"/>
    <w:rsid w:val="004A273E"/>
    <w:rsid w:val="004A27B8"/>
    <w:rsid w:val="004A2B18"/>
    <w:rsid w:val="004A2F25"/>
    <w:rsid w:val="004A30E3"/>
    <w:rsid w:val="004A3566"/>
    <w:rsid w:val="004A3625"/>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22C"/>
    <w:rsid w:val="004A6334"/>
    <w:rsid w:val="004A6723"/>
    <w:rsid w:val="004A67A2"/>
    <w:rsid w:val="004A685F"/>
    <w:rsid w:val="004A693E"/>
    <w:rsid w:val="004A6E68"/>
    <w:rsid w:val="004A6F03"/>
    <w:rsid w:val="004A7022"/>
    <w:rsid w:val="004A707C"/>
    <w:rsid w:val="004A73B7"/>
    <w:rsid w:val="004A73C4"/>
    <w:rsid w:val="004A7464"/>
    <w:rsid w:val="004A757B"/>
    <w:rsid w:val="004A79B2"/>
    <w:rsid w:val="004A7AF4"/>
    <w:rsid w:val="004A7C04"/>
    <w:rsid w:val="004B0685"/>
    <w:rsid w:val="004B0B6C"/>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99"/>
    <w:rsid w:val="004B3D5A"/>
    <w:rsid w:val="004B400E"/>
    <w:rsid w:val="004B40E9"/>
    <w:rsid w:val="004B465C"/>
    <w:rsid w:val="004B49DC"/>
    <w:rsid w:val="004B4EBF"/>
    <w:rsid w:val="004B5427"/>
    <w:rsid w:val="004B564A"/>
    <w:rsid w:val="004B5B1D"/>
    <w:rsid w:val="004B5B99"/>
    <w:rsid w:val="004B5F39"/>
    <w:rsid w:val="004B621A"/>
    <w:rsid w:val="004B63E8"/>
    <w:rsid w:val="004B67FE"/>
    <w:rsid w:val="004B6999"/>
    <w:rsid w:val="004B6BC9"/>
    <w:rsid w:val="004B74BE"/>
    <w:rsid w:val="004B7839"/>
    <w:rsid w:val="004B7986"/>
    <w:rsid w:val="004B7AC3"/>
    <w:rsid w:val="004B7E8F"/>
    <w:rsid w:val="004C004D"/>
    <w:rsid w:val="004C025E"/>
    <w:rsid w:val="004C032D"/>
    <w:rsid w:val="004C0C2A"/>
    <w:rsid w:val="004C0E13"/>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3A5"/>
    <w:rsid w:val="004C34C5"/>
    <w:rsid w:val="004C36DD"/>
    <w:rsid w:val="004C36E6"/>
    <w:rsid w:val="004C36ED"/>
    <w:rsid w:val="004C3A47"/>
    <w:rsid w:val="004C3A63"/>
    <w:rsid w:val="004C3A96"/>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D0AF9"/>
    <w:rsid w:val="004D0BA2"/>
    <w:rsid w:val="004D12E6"/>
    <w:rsid w:val="004D1316"/>
    <w:rsid w:val="004D13BC"/>
    <w:rsid w:val="004D1538"/>
    <w:rsid w:val="004D153A"/>
    <w:rsid w:val="004D155A"/>
    <w:rsid w:val="004D1609"/>
    <w:rsid w:val="004D163C"/>
    <w:rsid w:val="004D1874"/>
    <w:rsid w:val="004D1CA1"/>
    <w:rsid w:val="004D24F9"/>
    <w:rsid w:val="004D2A0F"/>
    <w:rsid w:val="004D2DAB"/>
    <w:rsid w:val="004D304B"/>
    <w:rsid w:val="004D3202"/>
    <w:rsid w:val="004D32D2"/>
    <w:rsid w:val="004D341B"/>
    <w:rsid w:val="004D3479"/>
    <w:rsid w:val="004D34F9"/>
    <w:rsid w:val="004D37F7"/>
    <w:rsid w:val="004D398A"/>
    <w:rsid w:val="004D4D10"/>
    <w:rsid w:val="004D5055"/>
    <w:rsid w:val="004D56E2"/>
    <w:rsid w:val="004D5957"/>
    <w:rsid w:val="004D5CD8"/>
    <w:rsid w:val="004D5F90"/>
    <w:rsid w:val="004D60D4"/>
    <w:rsid w:val="004D6514"/>
    <w:rsid w:val="004D6906"/>
    <w:rsid w:val="004D6C4A"/>
    <w:rsid w:val="004D6CD5"/>
    <w:rsid w:val="004D6D53"/>
    <w:rsid w:val="004D6D88"/>
    <w:rsid w:val="004D6DE7"/>
    <w:rsid w:val="004D6E84"/>
    <w:rsid w:val="004D7480"/>
    <w:rsid w:val="004D78FF"/>
    <w:rsid w:val="004D790E"/>
    <w:rsid w:val="004D7984"/>
    <w:rsid w:val="004D7C4E"/>
    <w:rsid w:val="004D7D55"/>
    <w:rsid w:val="004D7E31"/>
    <w:rsid w:val="004D7F77"/>
    <w:rsid w:val="004E0144"/>
    <w:rsid w:val="004E0A49"/>
    <w:rsid w:val="004E0AE3"/>
    <w:rsid w:val="004E0BE2"/>
    <w:rsid w:val="004E0C76"/>
    <w:rsid w:val="004E0D7C"/>
    <w:rsid w:val="004E1387"/>
    <w:rsid w:val="004E1881"/>
    <w:rsid w:val="004E196B"/>
    <w:rsid w:val="004E1AC0"/>
    <w:rsid w:val="004E1D95"/>
    <w:rsid w:val="004E20B3"/>
    <w:rsid w:val="004E26BF"/>
    <w:rsid w:val="004E28B6"/>
    <w:rsid w:val="004E2A71"/>
    <w:rsid w:val="004E2B65"/>
    <w:rsid w:val="004E2C7B"/>
    <w:rsid w:val="004E3363"/>
    <w:rsid w:val="004E37D9"/>
    <w:rsid w:val="004E37DA"/>
    <w:rsid w:val="004E3877"/>
    <w:rsid w:val="004E393A"/>
    <w:rsid w:val="004E3C14"/>
    <w:rsid w:val="004E4740"/>
    <w:rsid w:val="004E477C"/>
    <w:rsid w:val="004E4808"/>
    <w:rsid w:val="004E4D56"/>
    <w:rsid w:val="004E4E3D"/>
    <w:rsid w:val="004E591A"/>
    <w:rsid w:val="004E5961"/>
    <w:rsid w:val="004E59CC"/>
    <w:rsid w:val="004E5B10"/>
    <w:rsid w:val="004E5F93"/>
    <w:rsid w:val="004E5FC7"/>
    <w:rsid w:val="004E63EF"/>
    <w:rsid w:val="004E687B"/>
    <w:rsid w:val="004E7038"/>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784"/>
    <w:rsid w:val="004F2A51"/>
    <w:rsid w:val="004F2C51"/>
    <w:rsid w:val="004F3198"/>
    <w:rsid w:val="004F335D"/>
    <w:rsid w:val="004F3680"/>
    <w:rsid w:val="004F3881"/>
    <w:rsid w:val="004F3907"/>
    <w:rsid w:val="004F39F1"/>
    <w:rsid w:val="004F3B41"/>
    <w:rsid w:val="004F3B43"/>
    <w:rsid w:val="004F4014"/>
    <w:rsid w:val="004F431C"/>
    <w:rsid w:val="004F45E6"/>
    <w:rsid w:val="004F493E"/>
    <w:rsid w:val="004F49E6"/>
    <w:rsid w:val="004F4AEB"/>
    <w:rsid w:val="004F5070"/>
    <w:rsid w:val="004F510A"/>
    <w:rsid w:val="004F5572"/>
    <w:rsid w:val="004F5F41"/>
    <w:rsid w:val="004F6082"/>
    <w:rsid w:val="004F62CC"/>
    <w:rsid w:val="004F66AA"/>
    <w:rsid w:val="004F68FD"/>
    <w:rsid w:val="004F6D34"/>
    <w:rsid w:val="004F730F"/>
    <w:rsid w:val="004F7C0E"/>
    <w:rsid w:val="004F7CC6"/>
    <w:rsid w:val="0050086D"/>
    <w:rsid w:val="0050092D"/>
    <w:rsid w:val="00500D91"/>
    <w:rsid w:val="005010E7"/>
    <w:rsid w:val="005013D9"/>
    <w:rsid w:val="0050148E"/>
    <w:rsid w:val="005015D7"/>
    <w:rsid w:val="005018F4"/>
    <w:rsid w:val="00501B1B"/>
    <w:rsid w:val="00501E52"/>
    <w:rsid w:val="00501F27"/>
    <w:rsid w:val="00502664"/>
    <w:rsid w:val="005026A5"/>
    <w:rsid w:val="0050288D"/>
    <w:rsid w:val="00502897"/>
    <w:rsid w:val="00502B66"/>
    <w:rsid w:val="00503239"/>
    <w:rsid w:val="005035AF"/>
    <w:rsid w:val="00503EE8"/>
    <w:rsid w:val="00503FB1"/>
    <w:rsid w:val="005040D0"/>
    <w:rsid w:val="005043B5"/>
    <w:rsid w:val="005045F0"/>
    <w:rsid w:val="005048AF"/>
    <w:rsid w:val="00504A37"/>
    <w:rsid w:val="00504CCF"/>
    <w:rsid w:val="00504D20"/>
    <w:rsid w:val="00504DF3"/>
    <w:rsid w:val="0050558C"/>
    <w:rsid w:val="005056AA"/>
    <w:rsid w:val="0050580E"/>
    <w:rsid w:val="005058BB"/>
    <w:rsid w:val="00505EA3"/>
    <w:rsid w:val="00506374"/>
    <w:rsid w:val="00506544"/>
    <w:rsid w:val="00506888"/>
    <w:rsid w:val="00506979"/>
    <w:rsid w:val="00507133"/>
    <w:rsid w:val="00507184"/>
    <w:rsid w:val="0050721B"/>
    <w:rsid w:val="0050740D"/>
    <w:rsid w:val="00507527"/>
    <w:rsid w:val="00507F09"/>
    <w:rsid w:val="005101F6"/>
    <w:rsid w:val="00510EED"/>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4C50"/>
    <w:rsid w:val="00514E86"/>
    <w:rsid w:val="00514F48"/>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920"/>
    <w:rsid w:val="005179BA"/>
    <w:rsid w:val="00517D7E"/>
    <w:rsid w:val="00517EBE"/>
    <w:rsid w:val="00517F6B"/>
    <w:rsid w:val="00520010"/>
    <w:rsid w:val="0052063D"/>
    <w:rsid w:val="0052077F"/>
    <w:rsid w:val="0052096B"/>
    <w:rsid w:val="005209A8"/>
    <w:rsid w:val="00520EB6"/>
    <w:rsid w:val="005210D6"/>
    <w:rsid w:val="005212D2"/>
    <w:rsid w:val="0052148B"/>
    <w:rsid w:val="00521590"/>
    <w:rsid w:val="00521A33"/>
    <w:rsid w:val="005223AA"/>
    <w:rsid w:val="0052252B"/>
    <w:rsid w:val="00522A92"/>
    <w:rsid w:val="005230C1"/>
    <w:rsid w:val="005230D6"/>
    <w:rsid w:val="00523515"/>
    <w:rsid w:val="00523874"/>
    <w:rsid w:val="0052392E"/>
    <w:rsid w:val="00523BBD"/>
    <w:rsid w:val="00523E54"/>
    <w:rsid w:val="00523F5C"/>
    <w:rsid w:val="005240CA"/>
    <w:rsid w:val="00524395"/>
    <w:rsid w:val="0052446F"/>
    <w:rsid w:val="00524C8C"/>
    <w:rsid w:val="00524F5C"/>
    <w:rsid w:val="005252AE"/>
    <w:rsid w:val="00525592"/>
    <w:rsid w:val="00525CA2"/>
    <w:rsid w:val="00525DCD"/>
    <w:rsid w:val="00525E81"/>
    <w:rsid w:val="00525EE8"/>
    <w:rsid w:val="005260B1"/>
    <w:rsid w:val="00526601"/>
    <w:rsid w:val="0052689E"/>
    <w:rsid w:val="005268DD"/>
    <w:rsid w:val="00526992"/>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31C"/>
    <w:rsid w:val="0053193C"/>
    <w:rsid w:val="00531B62"/>
    <w:rsid w:val="00531BA6"/>
    <w:rsid w:val="00531F2D"/>
    <w:rsid w:val="00531F8C"/>
    <w:rsid w:val="0053227B"/>
    <w:rsid w:val="005325BA"/>
    <w:rsid w:val="00532892"/>
    <w:rsid w:val="00532E96"/>
    <w:rsid w:val="00533139"/>
    <w:rsid w:val="00533216"/>
    <w:rsid w:val="005333E9"/>
    <w:rsid w:val="00533466"/>
    <w:rsid w:val="00533C94"/>
    <w:rsid w:val="00533D03"/>
    <w:rsid w:val="00534230"/>
    <w:rsid w:val="00534293"/>
    <w:rsid w:val="00534344"/>
    <w:rsid w:val="0053467A"/>
    <w:rsid w:val="005347D1"/>
    <w:rsid w:val="0053483D"/>
    <w:rsid w:val="0053501B"/>
    <w:rsid w:val="00535486"/>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DF2"/>
    <w:rsid w:val="00537F63"/>
    <w:rsid w:val="00540912"/>
    <w:rsid w:val="00540B57"/>
    <w:rsid w:val="00540C80"/>
    <w:rsid w:val="00540CF2"/>
    <w:rsid w:val="00540E7A"/>
    <w:rsid w:val="005411E5"/>
    <w:rsid w:val="0054153F"/>
    <w:rsid w:val="00541676"/>
    <w:rsid w:val="0054183E"/>
    <w:rsid w:val="00541846"/>
    <w:rsid w:val="005419A7"/>
    <w:rsid w:val="00541AA5"/>
    <w:rsid w:val="00541B8D"/>
    <w:rsid w:val="00541D23"/>
    <w:rsid w:val="00542132"/>
    <w:rsid w:val="005421F4"/>
    <w:rsid w:val="00542B47"/>
    <w:rsid w:val="0054314B"/>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A1A"/>
    <w:rsid w:val="00551B93"/>
    <w:rsid w:val="00552197"/>
    <w:rsid w:val="005525E6"/>
    <w:rsid w:val="005525EA"/>
    <w:rsid w:val="00552678"/>
    <w:rsid w:val="005527C7"/>
    <w:rsid w:val="0055318D"/>
    <w:rsid w:val="00553385"/>
    <w:rsid w:val="00553565"/>
    <w:rsid w:val="00553A3B"/>
    <w:rsid w:val="00553CF3"/>
    <w:rsid w:val="005544E3"/>
    <w:rsid w:val="00554EA4"/>
    <w:rsid w:val="005553F5"/>
    <w:rsid w:val="005553F6"/>
    <w:rsid w:val="005557AE"/>
    <w:rsid w:val="00555D31"/>
    <w:rsid w:val="00556112"/>
    <w:rsid w:val="0055618F"/>
    <w:rsid w:val="005561C0"/>
    <w:rsid w:val="005561EA"/>
    <w:rsid w:val="0055654D"/>
    <w:rsid w:val="00556579"/>
    <w:rsid w:val="005567F2"/>
    <w:rsid w:val="00556963"/>
    <w:rsid w:val="00556BE8"/>
    <w:rsid w:val="00556DD9"/>
    <w:rsid w:val="00557531"/>
    <w:rsid w:val="00557775"/>
    <w:rsid w:val="005577E1"/>
    <w:rsid w:val="00557AA8"/>
    <w:rsid w:val="00557F59"/>
    <w:rsid w:val="00557F7D"/>
    <w:rsid w:val="005606CE"/>
    <w:rsid w:val="00560E1F"/>
    <w:rsid w:val="0056113C"/>
    <w:rsid w:val="0056116E"/>
    <w:rsid w:val="005613DD"/>
    <w:rsid w:val="0056204D"/>
    <w:rsid w:val="00562240"/>
    <w:rsid w:val="005622BF"/>
    <w:rsid w:val="005624D4"/>
    <w:rsid w:val="00562913"/>
    <w:rsid w:val="00562C18"/>
    <w:rsid w:val="00563441"/>
    <w:rsid w:val="00563AA6"/>
    <w:rsid w:val="00563F44"/>
    <w:rsid w:val="0056444C"/>
    <w:rsid w:val="00564468"/>
    <w:rsid w:val="00564581"/>
    <w:rsid w:val="00564713"/>
    <w:rsid w:val="00564729"/>
    <w:rsid w:val="00564A2D"/>
    <w:rsid w:val="00564E4B"/>
    <w:rsid w:val="00565001"/>
    <w:rsid w:val="00565133"/>
    <w:rsid w:val="005654E4"/>
    <w:rsid w:val="005654ED"/>
    <w:rsid w:val="00565959"/>
    <w:rsid w:val="00565C1B"/>
    <w:rsid w:val="00565C4C"/>
    <w:rsid w:val="00565D90"/>
    <w:rsid w:val="005665CA"/>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78D"/>
    <w:rsid w:val="00570AE4"/>
    <w:rsid w:val="00570D1D"/>
    <w:rsid w:val="00570D83"/>
    <w:rsid w:val="00570DA6"/>
    <w:rsid w:val="00570E79"/>
    <w:rsid w:val="00571051"/>
    <w:rsid w:val="005711C8"/>
    <w:rsid w:val="00571451"/>
    <w:rsid w:val="0057177F"/>
    <w:rsid w:val="00571C6D"/>
    <w:rsid w:val="00571D81"/>
    <w:rsid w:val="00572739"/>
    <w:rsid w:val="00572DD9"/>
    <w:rsid w:val="00573050"/>
    <w:rsid w:val="00573062"/>
    <w:rsid w:val="00573B8B"/>
    <w:rsid w:val="00573C82"/>
    <w:rsid w:val="00573E95"/>
    <w:rsid w:val="00573F7B"/>
    <w:rsid w:val="00574350"/>
    <w:rsid w:val="00574638"/>
    <w:rsid w:val="00574D16"/>
    <w:rsid w:val="005751A7"/>
    <w:rsid w:val="00575666"/>
    <w:rsid w:val="005756E0"/>
    <w:rsid w:val="00576744"/>
    <w:rsid w:val="00577256"/>
    <w:rsid w:val="005772CD"/>
    <w:rsid w:val="0057743E"/>
    <w:rsid w:val="005778F6"/>
    <w:rsid w:val="00577AD4"/>
    <w:rsid w:val="00577C50"/>
    <w:rsid w:val="00577C62"/>
    <w:rsid w:val="00577DA4"/>
    <w:rsid w:val="00580519"/>
    <w:rsid w:val="00580A82"/>
    <w:rsid w:val="00580DE1"/>
    <w:rsid w:val="0058118B"/>
    <w:rsid w:val="00581293"/>
    <w:rsid w:val="005812AC"/>
    <w:rsid w:val="005816EA"/>
    <w:rsid w:val="00581991"/>
    <w:rsid w:val="005819DC"/>
    <w:rsid w:val="00581B17"/>
    <w:rsid w:val="00581EE8"/>
    <w:rsid w:val="005821EF"/>
    <w:rsid w:val="005822C5"/>
    <w:rsid w:val="0058264A"/>
    <w:rsid w:val="00582AAD"/>
    <w:rsid w:val="00583BB4"/>
    <w:rsid w:val="005840E9"/>
    <w:rsid w:val="00584189"/>
    <w:rsid w:val="0058458D"/>
    <w:rsid w:val="0058483C"/>
    <w:rsid w:val="0058486E"/>
    <w:rsid w:val="00584D4A"/>
    <w:rsid w:val="00585294"/>
    <w:rsid w:val="0058545F"/>
    <w:rsid w:val="005854E3"/>
    <w:rsid w:val="00585717"/>
    <w:rsid w:val="00585DF5"/>
    <w:rsid w:val="00586132"/>
    <w:rsid w:val="0058618F"/>
    <w:rsid w:val="00586226"/>
    <w:rsid w:val="005867F0"/>
    <w:rsid w:val="00586AAB"/>
    <w:rsid w:val="00586DE8"/>
    <w:rsid w:val="00586F7F"/>
    <w:rsid w:val="00587004"/>
    <w:rsid w:val="00587115"/>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2FB0"/>
    <w:rsid w:val="0059396D"/>
    <w:rsid w:val="00593987"/>
    <w:rsid w:val="00593C19"/>
    <w:rsid w:val="00593C20"/>
    <w:rsid w:val="00593E6F"/>
    <w:rsid w:val="0059400F"/>
    <w:rsid w:val="005942AA"/>
    <w:rsid w:val="0059463E"/>
    <w:rsid w:val="00594645"/>
    <w:rsid w:val="00594A54"/>
    <w:rsid w:val="00594B68"/>
    <w:rsid w:val="00594D3A"/>
    <w:rsid w:val="00594F28"/>
    <w:rsid w:val="0059516C"/>
    <w:rsid w:val="00595295"/>
    <w:rsid w:val="0059530E"/>
    <w:rsid w:val="005958F1"/>
    <w:rsid w:val="00595BFD"/>
    <w:rsid w:val="00595D48"/>
    <w:rsid w:val="00595E2B"/>
    <w:rsid w:val="0059671E"/>
    <w:rsid w:val="00596A81"/>
    <w:rsid w:val="00596E14"/>
    <w:rsid w:val="005970F0"/>
    <w:rsid w:val="005974CE"/>
    <w:rsid w:val="00597A03"/>
    <w:rsid w:val="00597A45"/>
    <w:rsid w:val="00597AB5"/>
    <w:rsid w:val="00597AE9"/>
    <w:rsid w:val="00597D39"/>
    <w:rsid w:val="00597DF1"/>
    <w:rsid w:val="00597EC9"/>
    <w:rsid w:val="005A0445"/>
    <w:rsid w:val="005A050A"/>
    <w:rsid w:val="005A05AD"/>
    <w:rsid w:val="005A0D97"/>
    <w:rsid w:val="005A13F8"/>
    <w:rsid w:val="005A15EC"/>
    <w:rsid w:val="005A2048"/>
    <w:rsid w:val="005A231D"/>
    <w:rsid w:val="005A254A"/>
    <w:rsid w:val="005A28CB"/>
    <w:rsid w:val="005A2AEE"/>
    <w:rsid w:val="005A2DA7"/>
    <w:rsid w:val="005A2F08"/>
    <w:rsid w:val="005A306E"/>
    <w:rsid w:val="005A3078"/>
    <w:rsid w:val="005A32CC"/>
    <w:rsid w:val="005A33D4"/>
    <w:rsid w:val="005A34BF"/>
    <w:rsid w:val="005A36F1"/>
    <w:rsid w:val="005A45E4"/>
    <w:rsid w:val="005A48C3"/>
    <w:rsid w:val="005A4CCE"/>
    <w:rsid w:val="005A4CDA"/>
    <w:rsid w:val="005A4D75"/>
    <w:rsid w:val="005A4DC0"/>
    <w:rsid w:val="005A52A0"/>
    <w:rsid w:val="005A538D"/>
    <w:rsid w:val="005A55AD"/>
    <w:rsid w:val="005A5EC6"/>
    <w:rsid w:val="005A608A"/>
    <w:rsid w:val="005A60B9"/>
    <w:rsid w:val="005A6177"/>
    <w:rsid w:val="005A61DD"/>
    <w:rsid w:val="005A6700"/>
    <w:rsid w:val="005A70F7"/>
    <w:rsid w:val="005A7250"/>
    <w:rsid w:val="005A7ACB"/>
    <w:rsid w:val="005A7B50"/>
    <w:rsid w:val="005A7E48"/>
    <w:rsid w:val="005A7E75"/>
    <w:rsid w:val="005B011B"/>
    <w:rsid w:val="005B074F"/>
    <w:rsid w:val="005B0844"/>
    <w:rsid w:val="005B089A"/>
    <w:rsid w:val="005B0A00"/>
    <w:rsid w:val="005B1335"/>
    <w:rsid w:val="005B19DE"/>
    <w:rsid w:val="005B1B56"/>
    <w:rsid w:val="005B22B9"/>
    <w:rsid w:val="005B2614"/>
    <w:rsid w:val="005B2865"/>
    <w:rsid w:val="005B28DE"/>
    <w:rsid w:val="005B30D1"/>
    <w:rsid w:val="005B3265"/>
    <w:rsid w:val="005B3416"/>
    <w:rsid w:val="005B3C51"/>
    <w:rsid w:val="005B3D3F"/>
    <w:rsid w:val="005B3D5F"/>
    <w:rsid w:val="005B3F07"/>
    <w:rsid w:val="005B4189"/>
    <w:rsid w:val="005B42C9"/>
    <w:rsid w:val="005B43A8"/>
    <w:rsid w:val="005B4796"/>
    <w:rsid w:val="005B4A6C"/>
    <w:rsid w:val="005B4C55"/>
    <w:rsid w:val="005B4D77"/>
    <w:rsid w:val="005B5360"/>
    <w:rsid w:val="005B538C"/>
    <w:rsid w:val="005B54F6"/>
    <w:rsid w:val="005B5660"/>
    <w:rsid w:val="005B5715"/>
    <w:rsid w:val="005B576A"/>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F1"/>
    <w:rsid w:val="005C0801"/>
    <w:rsid w:val="005C09D0"/>
    <w:rsid w:val="005C0F67"/>
    <w:rsid w:val="005C2050"/>
    <w:rsid w:val="005C23AE"/>
    <w:rsid w:val="005C2A36"/>
    <w:rsid w:val="005C2C50"/>
    <w:rsid w:val="005C2DAA"/>
    <w:rsid w:val="005C2F51"/>
    <w:rsid w:val="005C313F"/>
    <w:rsid w:val="005C341B"/>
    <w:rsid w:val="005C35DE"/>
    <w:rsid w:val="005C374D"/>
    <w:rsid w:val="005C39CE"/>
    <w:rsid w:val="005C43A8"/>
    <w:rsid w:val="005C4517"/>
    <w:rsid w:val="005C46E9"/>
    <w:rsid w:val="005C4DF7"/>
    <w:rsid w:val="005C4ED4"/>
    <w:rsid w:val="005C54F4"/>
    <w:rsid w:val="005C5894"/>
    <w:rsid w:val="005C58B1"/>
    <w:rsid w:val="005C5D7C"/>
    <w:rsid w:val="005C5EDB"/>
    <w:rsid w:val="005C6A0C"/>
    <w:rsid w:val="005C6B59"/>
    <w:rsid w:val="005C6D13"/>
    <w:rsid w:val="005C704F"/>
    <w:rsid w:val="005C705A"/>
    <w:rsid w:val="005C7132"/>
    <w:rsid w:val="005C7BF2"/>
    <w:rsid w:val="005D00A2"/>
    <w:rsid w:val="005D0374"/>
    <w:rsid w:val="005D0828"/>
    <w:rsid w:val="005D0861"/>
    <w:rsid w:val="005D0D69"/>
    <w:rsid w:val="005D0DDE"/>
    <w:rsid w:val="005D1339"/>
    <w:rsid w:val="005D16C6"/>
    <w:rsid w:val="005D18D5"/>
    <w:rsid w:val="005D1A06"/>
    <w:rsid w:val="005D1B7F"/>
    <w:rsid w:val="005D22D2"/>
    <w:rsid w:val="005D2C68"/>
    <w:rsid w:val="005D2D82"/>
    <w:rsid w:val="005D2FF5"/>
    <w:rsid w:val="005D31ED"/>
    <w:rsid w:val="005D33C0"/>
    <w:rsid w:val="005D39CE"/>
    <w:rsid w:val="005D39DF"/>
    <w:rsid w:val="005D3A5C"/>
    <w:rsid w:val="005D3F58"/>
    <w:rsid w:val="005D3FF9"/>
    <w:rsid w:val="005D44A6"/>
    <w:rsid w:val="005D44A7"/>
    <w:rsid w:val="005D44E5"/>
    <w:rsid w:val="005D486D"/>
    <w:rsid w:val="005D4A89"/>
    <w:rsid w:val="005D4E63"/>
    <w:rsid w:val="005D50A2"/>
    <w:rsid w:val="005D5109"/>
    <w:rsid w:val="005D556C"/>
    <w:rsid w:val="005D5680"/>
    <w:rsid w:val="005D5801"/>
    <w:rsid w:val="005D5C12"/>
    <w:rsid w:val="005D5D97"/>
    <w:rsid w:val="005D5EBE"/>
    <w:rsid w:val="005D63B8"/>
    <w:rsid w:val="005D6520"/>
    <w:rsid w:val="005D656A"/>
    <w:rsid w:val="005D7189"/>
    <w:rsid w:val="005D77EA"/>
    <w:rsid w:val="005D7975"/>
    <w:rsid w:val="005E05EA"/>
    <w:rsid w:val="005E0862"/>
    <w:rsid w:val="005E09E4"/>
    <w:rsid w:val="005E0C94"/>
    <w:rsid w:val="005E114F"/>
    <w:rsid w:val="005E121A"/>
    <w:rsid w:val="005E12EA"/>
    <w:rsid w:val="005E188C"/>
    <w:rsid w:val="005E1E1B"/>
    <w:rsid w:val="005E20E3"/>
    <w:rsid w:val="005E2475"/>
    <w:rsid w:val="005E2AF8"/>
    <w:rsid w:val="005E2FFD"/>
    <w:rsid w:val="005E3557"/>
    <w:rsid w:val="005E35E6"/>
    <w:rsid w:val="005E39BF"/>
    <w:rsid w:val="005E4059"/>
    <w:rsid w:val="005E405E"/>
    <w:rsid w:val="005E40D7"/>
    <w:rsid w:val="005E40E5"/>
    <w:rsid w:val="005E503B"/>
    <w:rsid w:val="005E5412"/>
    <w:rsid w:val="005E544B"/>
    <w:rsid w:val="005E565E"/>
    <w:rsid w:val="005E6441"/>
    <w:rsid w:val="005E670D"/>
    <w:rsid w:val="005E68D9"/>
    <w:rsid w:val="005E69D9"/>
    <w:rsid w:val="005E6CA0"/>
    <w:rsid w:val="005E774C"/>
    <w:rsid w:val="005E7AE0"/>
    <w:rsid w:val="005E7B30"/>
    <w:rsid w:val="005E7C9B"/>
    <w:rsid w:val="005E7DC8"/>
    <w:rsid w:val="005F00B6"/>
    <w:rsid w:val="005F07B4"/>
    <w:rsid w:val="005F103F"/>
    <w:rsid w:val="005F12F7"/>
    <w:rsid w:val="005F1392"/>
    <w:rsid w:val="005F1453"/>
    <w:rsid w:val="005F15A9"/>
    <w:rsid w:val="005F1F5F"/>
    <w:rsid w:val="005F24D2"/>
    <w:rsid w:val="005F2533"/>
    <w:rsid w:val="005F2545"/>
    <w:rsid w:val="005F27A2"/>
    <w:rsid w:val="005F3035"/>
    <w:rsid w:val="005F31A1"/>
    <w:rsid w:val="005F31BF"/>
    <w:rsid w:val="005F3279"/>
    <w:rsid w:val="005F3B35"/>
    <w:rsid w:val="005F3D46"/>
    <w:rsid w:val="005F3EC3"/>
    <w:rsid w:val="005F3F01"/>
    <w:rsid w:val="005F3FD1"/>
    <w:rsid w:val="005F42AF"/>
    <w:rsid w:val="005F4470"/>
    <w:rsid w:val="005F4BA2"/>
    <w:rsid w:val="005F4DF1"/>
    <w:rsid w:val="005F4EF7"/>
    <w:rsid w:val="005F527C"/>
    <w:rsid w:val="005F56E3"/>
    <w:rsid w:val="005F5790"/>
    <w:rsid w:val="005F5A3E"/>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30A"/>
    <w:rsid w:val="00600BF3"/>
    <w:rsid w:val="00600D92"/>
    <w:rsid w:val="00600DD6"/>
    <w:rsid w:val="00601559"/>
    <w:rsid w:val="00601955"/>
    <w:rsid w:val="00601B66"/>
    <w:rsid w:val="00601C4F"/>
    <w:rsid w:val="006027EC"/>
    <w:rsid w:val="00602941"/>
    <w:rsid w:val="00602E26"/>
    <w:rsid w:val="006032C7"/>
    <w:rsid w:val="006032D6"/>
    <w:rsid w:val="00603491"/>
    <w:rsid w:val="006035BC"/>
    <w:rsid w:val="00603616"/>
    <w:rsid w:val="006038FD"/>
    <w:rsid w:val="00603918"/>
    <w:rsid w:val="00603F59"/>
    <w:rsid w:val="00603F84"/>
    <w:rsid w:val="00603F8E"/>
    <w:rsid w:val="0060417A"/>
    <w:rsid w:val="00604343"/>
    <w:rsid w:val="006043B7"/>
    <w:rsid w:val="00604476"/>
    <w:rsid w:val="006044D9"/>
    <w:rsid w:val="00604768"/>
    <w:rsid w:val="00604A18"/>
    <w:rsid w:val="00604A95"/>
    <w:rsid w:val="00604AAD"/>
    <w:rsid w:val="00604C00"/>
    <w:rsid w:val="00604C09"/>
    <w:rsid w:val="00604E60"/>
    <w:rsid w:val="006052DB"/>
    <w:rsid w:val="00605384"/>
    <w:rsid w:val="006054DC"/>
    <w:rsid w:val="00605567"/>
    <w:rsid w:val="0060578D"/>
    <w:rsid w:val="006059FB"/>
    <w:rsid w:val="00605AF8"/>
    <w:rsid w:val="00605D88"/>
    <w:rsid w:val="006062B7"/>
    <w:rsid w:val="00606630"/>
    <w:rsid w:val="00606652"/>
    <w:rsid w:val="006066DB"/>
    <w:rsid w:val="00606FBC"/>
    <w:rsid w:val="006072BE"/>
    <w:rsid w:val="006077C5"/>
    <w:rsid w:val="00607E47"/>
    <w:rsid w:val="006101BD"/>
    <w:rsid w:val="006104D1"/>
    <w:rsid w:val="00610606"/>
    <w:rsid w:val="00610B06"/>
    <w:rsid w:val="00610D75"/>
    <w:rsid w:val="00610F48"/>
    <w:rsid w:val="00611177"/>
    <w:rsid w:val="00611622"/>
    <w:rsid w:val="00611726"/>
    <w:rsid w:val="00611808"/>
    <w:rsid w:val="00611F7F"/>
    <w:rsid w:val="0061213A"/>
    <w:rsid w:val="006123F6"/>
    <w:rsid w:val="0061246E"/>
    <w:rsid w:val="006124BD"/>
    <w:rsid w:val="006129F7"/>
    <w:rsid w:val="00612A0E"/>
    <w:rsid w:val="00612CDB"/>
    <w:rsid w:val="00612F5D"/>
    <w:rsid w:val="0061338E"/>
    <w:rsid w:val="00613434"/>
    <w:rsid w:val="00613879"/>
    <w:rsid w:val="0061396A"/>
    <w:rsid w:val="00613D86"/>
    <w:rsid w:val="00613E94"/>
    <w:rsid w:val="006141D6"/>
    <w:rsid w:val="00614665"/>
    <w:rsid w:val="00614953"/>
    <w:rsid w:val="00614997"/>
    <w:rsid w:val="006149DD"/>
    <w:rsid w:val="00614ABE"/>
    <w:rsid w:val="00614AFE"/>
    <w:rsid w:val="00614CB2"/>
    <w:rsid w:val="00614F65"/>
    <w:rsid w:val="006151E3"/>
    <w:rsid w:val="006153DA"/>
    <w:rsid w:val="00615683"/>
    <w:rsid w:val="00615D1B"/>
    <w:rsid w:val="0061665E"/>
    <w:rsid w:val="00616D64"/>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85"/>
    <w:rsid w:val="0062122C"/>
    <w:rsid w:val="006212D1"/>
    <w:rsid w:val="00621930"/>
    <w:rsid w:val="0062213B"/>
    <w:rsid w:val="006224BC"/>
    <w:rsid w:val="006226FB"/>
    <w:rsid w:val="00622BE8"/>
    <w:rsid w:val="00622F0C"/>
    <w:rsid w:val="006231CB"/>
    <w:rsid w:val="006233BE"/>
    <w:rsid w:val="006233FB"/>
    <w:rsid w:val="0062341B"/>
    <w:rsid w:val="0062353C"/>
    <w:rsid w:val="00623B36"/>
    <w:rsid w:val="00623C9D"/>
    <w:rsid w:val="00623CCD"/>
    <w:rsid w:val="00623E19"/>
    <w:rsid w:val="006243D8"/>
    <w:rsid w:val="00624709"/>
    <w:rsid w:val="00624F59"/>
    <w:rsid w:val="0062579A"/>
    <w:rsid w:val="006258E4"/>
    <w:rsid w:val="006259A2"/>
    <w:rsid w:val="00625D90"/>
    <w:rsid w:val="00625EFC"/>
    <w:rsid w:val="00626035"/>
    <w:rsid w:val="0062621D"/>
    <w:rsid w:val="00626497"/>
    <w:rsid w:val="0062698B"/>
    <w:rsid w:val="00626AC5"/>
    <w:rsid w:val="00626E56"/>
    <w:rsid w:val="00626E65"/>
    <w:rsid w:val="00626EA9"/>
    <w:rsid w:val="00627761"/>
    <w:rsid w:val="00627A22"/>
    <w:rsid w:val="00627B4D"/>
    <w:rsid w:val="00627D26"/>
    <w:rsid w:val="00627F9E"/>
    <w:rsid w:val="006302B8"/>
    <w:rsid w:val="006303E9"/>
    <w:rsid w:val="00630667"/>
    <w:rsid w:val="00631203"/>
    <w:rsid w:val="006313B1"/>
    <w:rsid w:val="006315F6"/>
    <w:rsid w:val="0063170D"/>
    <w:rsid w:val="00631953"/>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40A"/>
    <w:rsid w:val="00634638"/>
    <w:rsid w:val="006347A7"/>
    <w:rsid w:val="00634A45"/>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9DA"/>
    <w:rsid w:val="00641A6B"/>
    <w:rsid w:val="00641C51"/>
    <w:rsid w:val="00641F95"/>
    <w:rsid w:val="00642066"/>
    <w:rsid w:val="00642232"/>
    <w:rsid w:val="0064278B"/>
    <w:rsid w:val="00642A96"/>
    <w:rsid w:val="00642AE8"/>
    <w:rsid w:val="00643079"/>
    <w:rsid w:val="00643316"/>
    <w:rsid w:val="006433C5"/>
    <w:rsid w:val="00643663"/>
    <w:rsid w:val="00643897"/>
    <w:rsid w:val="00643998"/>
    <w:rsid w:val="00643F8E"/>
    <w:rsid w:val="00643FF5"/>
    <w:rsid w:val="00644196"/>
    <w:rsid w:val="00644492"/>
    <w:rsid w:val="00644581"/>
    <w:rsid w:val="00644B19"/>
    <w:rsid w:val="00644DEA"/>
    <w:rsid w:val="00645022"/>
    <w:rsid w:val="006451B0"/>
    <w:rsid w:val="0064526C"/>
    <w:rsid w:val="006457C0"/>
    <w:rsid w:val="0064583C"/>
    <w:rsid w:val="00645852"/>
    <w:rsid w:val="00646211"/>
    <w:rsid w:val="0064650F"/>
    <w:rsid w:val="006465B5"/>
    <w:rsid w:val="00646614"/>
    <w:rsid w:val="0064662A"/>
    <w:rsid w:val="00646817"/>
    <w:rsid w:val="00646A24"/>
    <w:rsid w:val="00647551"/>
    <w:rsid w:val="00647748"/>
    <w:rsid w:val="00647B27"/>
    <w:rsid w:val="00647C6B"/>
    <w:rsid w:val="00647D8D"/>
    <w:rsid w:val="00647EEC"/>
    <w:rsid w:val="00647FC1"/>
    <w:rsid w:val="006501A1"/>
    <w:rsid w:val="00650392"/>
    <w:rsid w:val="00650399"/>
    <w:rsid w:val="0065079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9BB"/>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87"/>
    <w:rsid w:val="00657AA3"/>
    <w:rsid w:val="00657B81"/>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3D3"/>
    <w:rsid w:val="006634FB"/>
    <w:rsid w:val="00663873"/>
    <w:rsid w:val="00663C3C"/>
    <w:rsid w:val="00663E20"/>
    <w:rsid w:val="00663E80"/>
    <w:rsid w:val="00664028"/>
    <w:rsid w:val="006640DA"/>
    <w:rsid w:val="00664182"/>
    <w:rsid w:val="006647BD"/>
    <w:rsid w:val="006650E9"/>
    <w:rsid w:val="0066548D"/>
    <w:rsid w:val="00665497"/>
    <w:rsid w:val="0066570E"/>
    <w:rsid w:val="00665F2B"/>
    <w:rsid w:val="00666087"/>
    <w:rsid w:val="00666600"/>
    <w:rsid w:val="006669DF"/>
    <w:rsid w:val="00666AE7"/>
    <w:rsid w:val="00666F17"/>
    <w:rsid w:val="006673DD"/>
    <w:rsid w:val="00667457"/>
    <w:rsid w:val="0067019C"/>
    <w:rsid w:val="00670227"/>
    <w:rsid w:val="00670572"/>
    <w:rsid w:val="0067099A"/>
    <w:rsid w:val="00670CCF"/>
    <w:rsid w:val="0067107B"/>
    <w:rsid w:val="00671121"/>
    <w:rsid w:val="00671218"/>
    <w:rsid w:val="006713DB"/>
    <w:rsid w:val="00671405"/>
    <w:rsid w:val="0067142D"/>
    <w:rsid w:val="0067170D"/>
    <w:rsid w:val="00671A14"/>
    <w:rsid w:val="00671FB9"/>
    <w:rsid w:val="00672169"/>
    <w:rsid w:val="0067238E"/>
    <w:rsid w:val="00672892"/>
    <w:rsid w:val="00672B04"/>
    <w:rsid w:val="006737A8"/>
    <w:rsid w:val="00673881"/>
    <w:rsid w:val="0067398B"/>
    <w:rsid w:val="00673B62"/>
    <w:rsid w:val="0067401C"/>
    <w:rsid w:val="0067407F"/>
    <w:rsid w:val="006742D1"/>
    <w:rsid w:val="006745C8"/>
    <w:rsid w:val="006746EB"/>
    <w:rsid w:val="00674AD7"/>
    <w:rsid w:val="00674E9C"/>
    <w:rsid w:val="00675696"/>
    <w:rsid w:val="0067578A"/>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9ED"/>
    <w:rsid w:val="00680C3E"/>
    <w:rsid w:val="00680C4C"/>
    <w:rsid w:val="0068119E"/>
    <w:rsid w:val="006815B9"/>
    <w:rsid w:val="006819DD"/>
    <w:rsid w:val="00681AE6"/>
    <w:rsid w:val="0068202F"/>
    <w:rsid w:val="006820DB"/>
    <w:rsid w:val="00682140"/>
    <w:rsid w:val="00682637"/>
    <w:rsid w:val="00682666"/>
    <w:rsid w:val="006827B6"/>
    <w:rsid w:val="00682837"/>
    <w:rsid w:val="00682961"/>
    <w:rsid w:val="00682D1F"/>
    <w:rsid w:val="00682D34"/>
    <w:rsid w:val="00682DC5"/>
    <w:rsid w:val="00682E4E"/>
    <w:rsid w:val="00683178"/>
    <w:rsid w:val="006837EF"/>
    <w:rsid w:val="0068396A"/>
    <w:rsid w:val="00683A60"/>
    <w:rsid w:val="00683CC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FD2"/>
    <w:rsid w:val="00687053"/>
    <w:rsid w:val="006874E0"/>
    <w:rsid w:val="006877E3"/>
    <w:rsid w:val="00687B60"/>
    <w:rsid w:val="00687D0A"/>
    <w:rsid w:val="00690016"/>
    <w:rsid w:val="006900A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A68"/>
    <w:rsid w:val="00692B31"/>
    <w:rsid w:val="00693ABB"/>
    <w:rsid w:val="00693BCA"/>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6B4"/>
    <w:rsid w:val="00696B8E"/>
    <w:rsid w:val="00696D15"/>
    <w:rsid w:val="00696FB3"/>
    <w:rsid w:val="0069712A"/>
    <w:rsid w:val="0069714D"/>
    <w:rsid w:val="00697738"/>
    <w:rsid w:val="006977F4"/>
    <w:rsid w:val="00697915"/>
    <w:rsid w:val="006A03BC"/>
    <w:rsid w:val="006A04C9"/>
    <w:rsid w:val="006A0507"/>
    <w:rsid w:val="006A05A3"/>
    <w:rsid w:val="006A05CA"/>
    <w:rsid w:val="006A0845"/>
    <w:rsid w:val="006A0A33"/>
    <w:rsid w:val="006A0B54"/>
    <w:rsid w:val="006A0C53"/>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4DB"/>
    <w:rsid w:val="006A3927"/>
    <w:rsid w:val="006A3AD2"/>
    <w:rsid w:val="006A3C7A"/>
    <w:rsid w:val="006A3F71"/>
    <w:rsid w:val="006A441C"/>
    <w:rsid w:val="006A4626"/>
    <w:rsid w:val="006A49CB"/>
    <w:rsid w:val="006A4CB7"/>
    <w:rsid w:val="006A4DB5"/>
    <w:rsid w:val="006A5134"/>
    <w:rsid w:val="006A5477"/>
    <w:rsid w:val="006A54C7"/>
    <w:rsid w:val="006A5A15"/>
    <w:rsid w:val="006A5D29"/>
    <w:rsid w:val="006A5E62"/>
    <w:rsid w:val="006A5FDA"/>
    <w:rsid w:val="006A5FED"/>
    <w:rsid w:val="006A6061"/>
    <w:rsid w:val="006A60B6"/>
    <w:rsid w:val="006A63B0"/>
    <w:rsid w:val="006A64F9"/>
    <w:rsid w:val="006A67EF"/>
    <w:rsid w:val="006A6D83"/>
    <w:rsid w:val="006A7034"/>
    <w:rsid w:val="006A7375"/>
    <w:rsid w:val="006A7470"/>
    <w:rsid w:val="006A74F6"/>
    <w:rsid w:val="006A7ACD"/>
    <w:rsid w:val="006B02CE"/>
    <w:rsid w:val="006B0589"/>
    <w:rsid w:val="006B1261"/>
    <w:rsid w:val="006B1602"/>
    <w:rsid w:val="006B1B60"/>
    <w:rsid w:val="006B1BFD"/>
    <w:rsid w:val="006B1D58"/>
    <w:rsid w:val="006B1EBD"/>
    <w:rsid w:val="006B22F7"/>
    <w:rsid w:val="006B23A0"/>
    <w:rsid w:val="006B243C"/>
    <w:rsid w:val="006B2527"/>
    <w:rsid w:val="006B28E9"/>
    <w:rsid w:val="006B2C26"/>
    <w:rsid w:val="006B2CB8"/>
    <w:rsid w:val="006B2D49"/>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E6C"/>
    <w:rsid w:val="006B5FAD"/>
    <w:rsid w:val="006B601E"/>
    <w:rsid w:val="006B673A"/>
    <w:rsid w:val="006B6B8C"/>
    <w:rsid w:val="006B6DBA"/>
    <w:rsid w:val="006B6DFC"/>
    <w:rsid w:val="006B7255"/>
    <w:rsid w:val="006B73E3"/>
    <w:rsid w:val="006B782C"/>
    <w:rsid w:val="006B7A82"/>
    <w:rsid w:val="006B7AA2"/>
    <w:rsid w:val="006B7C0E"/>
    <w:rsid w:val="006B7D35"/>
    <w:rsid w:val="006B7E04"/>
    <w:rsid w:val="006B7F15"/>
    <w:rsid w:val="006B7F83"/>
    <w:rsid w:val="006C0095"/>
    <w:rsid w:val="006C03B0"/>
    <w:rsid w:val="006C050C"/>
    <w:rsid w:val="006C0A12"/>
    <w:rsid w:val="006C0C87"/>
    <w:rsid w:val="006C12A3"/>
    <w:rsid w:val="006C15F4"/>
    <w:rsid w:val="006C1C91"/>
    <w:rsid w:val="006C242C"/>
    <w:rsid w:val="006C251F"/>
    <w:rsid w:val="006C2877"/>
    <w:rsid w:val="006C2AFF"/>
    <w:rsid w:val="006C2BF4"/>
    <w:rsid w:val="006C2E80"/>
    <w:rsid w:val="006C2F59"/>
    <w:rsid w:val="006C3070"/>
    <w:rsid w:val="006C3128"/>
    <w:rsid w:val="006C314E"/>
    <w:rsid w:val="006C3804"/>
    <w:rsid w:val="006C3892"/>
    <w:rsid w:val="006C38B4"/>
    <w:rsid w:val="006C3B14"/>
    <w:rsid w:val="006C3CAC"/>
    <w:rsid w:val="006C3D3A"/>
    <w:rsid w:val="006C3F15"/>
    <w:rsid w:val="006C40FE"/>
    <w:rsid w:val="006C4252"/>
    <w:rsid w:val="006C4262"/>
    <w:rsid w:val="006C439A"/>
    <w:rsid w:val="006C43B5"/>
    <w:rsid w:val="006C43DD"/>
    <w:rsid w:val="006C4CED"/>
    <w:rsid w:val="006C4D6E"/>
    <w:rsid w:val="006C4F59"/>
    <w:rsid w:val="006C59CC"/>
    <w:rsid w:val="006C5A67"/>
    <w:rsid w:val="006C5FAC"/>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272"/>
    <w:rsid w:val="006D1418"/>
    <w:rsid w:val="006D15A8"/>
    <w:rsid w:val="006D1610"/>
    <w:rsid w:val="006D17DB"/>
    <w:rsid w:val="006D1B5C"/>
    <w:rsid w:val="006D1B7A"/>
    <w:rsid w:val="006D216C"/>
    <w:rsid w:val="006D2192"/>
    <w:rsid w:val="006D2D08"/>
    <w:rsid w:val="006D2DEE"/>
    <w:rsid w:val="006D30D7"/>
    <w:rsid w:val="006D3116"/>
    <w:rsid w:val="006D338F"/>
    <w:rsid w:val="006D3B16"/>
    <w:rsid w:val="006D4061"/>
    <w:rsid w:val="006D4459"/>
    <w:rsid w:val="006D44B5"/>
    <w:rsid w:val="006D4514"/>
    <w:rsid w:val="006D48D7"/>
    <w:rsid w:val="006D497E"/>
    <w:rsid w:val="006D4B82"/>
    <w:rsid w:val="006D4D51"/>
    <w:rsid w:val="006D4E2C"/>
    <w:rsid w:val="006D5370"/>
    <w:rsid w:val="006D5531"/>
    <w:rsid w:val="006D5596"/>
    <w:rsid w:val="006D5D1A"/>
    <w:rsid w:val="006D61F0"/>
    <w:rsid w:val="006D6298"/>
    <w:rsid w:val="006D6778"/>
    <w:rsid w:val="006D6B11"/>
    <w:rsid w:val="006D6D0D"/>
    <w:rsid w:val="006D6D82"/>
    <w:rsid w:val="006D6EC7"/>
    <w:rsid w:val="006D714E"/>
    <w:rsid w:val="006D76A5"/>
    <w:rsid w:val="006D7700"/>
    <w:rsid w:val="006D77CF"/>
    <w:rsid w:val="006D7AB3"/>
    <w:rsid w:val="006D7B9E"/>
    <w:rsid w:val="006E0045"/>
    <w:rsid w:val="006E066E"/>
    <w:rsid w:val="006E09FD"/>
    <w:rsid w:val="006E0AE0"/>
    <w:rsid w:val="006E100F"/>
    <w:rsid w:val="006E10F1"/>
    <w:rsid w:val="006E13F7"/>
    <w:rsid w:val="006E1766"/>
    <w:rsid w:val="006E1909"/>
    <w:rsid w:val="006E1937"/>
    <w:rsid w:val="006E19BB"/>
    <w:rsid w:val="006E1A55"/>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D92"/>
    <w:rsid w:val="006E50D0"/>
    <w:rsid w:val="006E547C"/>
    <w:rsid w:val="006E5527"/>
    <w:rsid w:val="006E55BC"/>
    <w:rsid w:val="006E5811"/>
    <w:rsid w:val="006E588C"/>
    <w:rsid w:val="006E5935"/>
    <w:rsid w:val="006E6709"/>
    <w:rsid w:val="006E7140"/>
    <w:rsid w:val="006E74C4"/>
    <w:rsid w:val="006E7E65"/>
    <w:rsid w:val="006F0020"/>
    <w:rsid w:val="006F03B5"/>
    <w:rsid w:val="006F03FC"/>
    <w:rsid w:val="006F09FA"/>
    <w:rsid w:val="006F0AD8"/>
    <w:rsid w:val="006F0CDF"/>
    <w:rsid w:val="006F11BF"/>
    <w:rsid w:val="006F13A6"/>
    <w:rsid w:val="006F140D"/>
    <w:rsid w:val="006F17F5"/>
    <w:rsid w:val="006F19B6"/>
    <w:rsid w:val="006F1D9B"/>
    <w:rsid w:val="006F2166"/>
    <w:rsid w:val="006F246E"/>
    <w:rsid w:val="006F29FB"/>
    <w:rsid w:val="006F2AE1"/>
    <w:rsid w:val="006F2E53"/>
    <w:rsid w:val="006F3184"/>
    <w:rsid w:val="006F31F2"/>
    <w:rsid w:val="006F3691"/>
    <w:rsid w:val="006F37D8"/>
    <w:rsid w:val="006F383A"/>
    <w:rsid w:val="006F3B41"/>
    <w:rsid w:val="006F3F7F"/>
    <w:rsid w:val="006F4339"/>
    <w:rsid w:val="006F44B4"/>
    <w:rsid w:val="006F48D8"/>
    <w:rsid w:val="006F4A55"/>
    <w:rsid w:val="006F4BAC"/>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6F7145"/>
    <w:rsid w:val="00700044"/>
    <w:rsid w:val="007002EF"/>
    <w:rsid w:val="007004E5"/>
    <w:rsid w:val="00700663"/>
    <w:rsid w:val="00700BE9"/>
    <w:rsid w:val="00700F0A"/>
    <w:rsid w:val="00701053"/>
    <w:rsid w:val="0070137C"/>
    <w:rsid w:val="0070142A"/>
    <w:rsid w:val="007016FC"/>
    <w:rsid w:val="00701A06"/>
    <w:rsid w:val="00701C39"/>
    <w:rsid w:val="0070234E"/>
    <w:rsid w:val="007024E9"/>
    <w:rsid w:val="00702863"/>
    <w:rsid w:val="0070286E"/>
    <w:rsid w:val="00702891"/>
    <w:rsid w:val="00702BC9"/>
    <w:rsid w:val="00702C36"/>
    <w:rsid w:val="00702E70"/>
    <w:rsid w:val="00703286"/>
    <w:rsid w:val="0070366A"/>
    <w:rsid w:val="00703929"/>
    <w:rsid w:val="00703957"/>
    <w:rsid w:val="00703C30"/>
    <w:rsid w:val="00703EBA"/>
    <w:rsid w:val="0070405C"/>
    <w:rsid w:val="007042C8"/>
    <w:rsid w:val="007045BE"/>
    <w:rsid w:val="007048B3"/>
    <w:rsid w:val="007048B4"/>
    <w:rsid w:val="0070545C"/>
    <w:rsid w:val="007057EA"/>
    <w:rsid w:val="00705833"/>
    <w:rsid w:val="0070587F"/>
    <w:rsid w:val="00705CD0"/>
    <w:rsid w:val="00705FD5"/>
    <w:rsid w:val="00706039"/>
    <w:rsid w:val="007064B1"/>
    <w:rsid w:val="00706ADB"/>
    <w:rsid w:val="00706B80"/>
    <w:rsid w:val="00706E4C"/>
    <w:rsid w:val="0070710C"/>
    <w:rsid w:val="00707AD6"/>
    <w:rsid w:val="00707C59"/>
    <w:rsid w:val="00707E07"/>
    <w:rsid w:val="0071035B"/>
    <w:rsid w:val="00710E1E"/>
    <w:rsid w:val="00711102"/>
    <w:rsid w:val="00711151"/>
    <w:rsid w:val="00711186"/>
    <w:rsid w:val="0071150C"/>
    <w:rsid w:val="00711555"/>
    <w:rsid w:val="007115BA"/>
    <w:rsid w:val="007116E2"/>
    <w:rsid w:val="0071198B"/>
    <w:rsid w:val="00711A63"/>
    <w:rsid w:val="00711B56"/>
    <w:rsid w:val="00711D9E"/>
    <w:rsid w:val="00712313"/>
    <w:rsid w:val="007124B4"/>
    <w:rsid w:val="0071285A"/>
    <w:rsid w:val="0071296F"/>
    <w:rsid w:val="00712AD5"/>
    <w:rsid w:val="00712DFD"/>
    <w:rsid w:val="0071300E"/>
    <w:rsid w:val="007134F1"/>
    <w:rsid w:val="00713DDE"/>
    <w:rsid w:val="00713E52"/>
    <w:rsid w:val="00713E62"/>
    <w:rsid w:val="00713FFD"/>
    <w:rsid w:val="00714238"/>
    <w:rsid w:val="00714A88"/>
    <w:rsid w:val="00714C30"/>
    <w:rsid w:val="00714C46"/>
    <w:rsid w:val="00714F93"/>
    <w:rsid w:val="00715007"/>
    <w:rsid w:val="007150F9"/>
    <w:rsid w:val="007156EC"/>
    <w:rsid w:val="00715D8D"/>
    <w:rsid w:val="007162D6"/>
    <w:rsid w:val="00716441"/>
    <w:rsid w:val="0071648F"/>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9D3"/>
    <w:rsid w:val="00721138"/>
    <w:rsid w:val="0072129A"/>
    <w:rsid w:val="007213D2"/>
    <w:rsid w:val="007218FC"/>
    <w:rsid w:val="00721AE8"/>
    <w:rsid w:val="00721F02"/>
    <w:rsid w:val="0072269A"/>
    <w:rsid w:val="007227A4"/>
    <w:rsid w:val="007229FC"/>
    <w:rsid w:val="00722B27"/>
    <w:rsid w:val="00722B69"/>
    <w:rsid w:val="00722BF4"/>
    <w:rsid w:val="00723245"/>
    <w:rsid w:val="00723531"/>
    <w:rsid w:val="00723B2D"/>
    <w:rsid w:val="0072411B"/>
    <w:rsid w:val="0072417F"/>
    <w:rsid w:val="007245C7"/>
    <w:rsid w:val="00724606"/>
    <w:rsid w:val="0072464A"/>
    <w:rsid w:val="007249A3"/>
    <w:rsid w:val="00724B00"/>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589"/>
    <w:rsid w:val="00731F12"/>
    <w:rsid w:val="00731F32"/>
    <w:rsid w:val="00732207"/>
    <w:rsid w:val="007324EC"/>
    <w:rsid w:val="00732590"/>
    <w:rsid w:val="00732654"/>
    <w:rsid w:val="007326DE"/>
    <w:rsid w:val="00732E0A"/>
    <w:rsid w:val="0073309D"/>
    <w:rsid w:val="007333AC"/>
    <w:rsid w:val="00733506"/>
    <w:rsid w:val="00733BD4"/>
    <w:rsid w:val="00733F51"/>
    <w:rsid w:val="00734050"/>
    <w:rsid w:val="00734299"/>
    <w:rsid w:val="00734377"/>
    <w:rsid w:val="007343B2"/>
    <w:rsid w:val="007343E8"/>
    <w:rsid w:val="00734AF3"/>
    <w:rsid w:val="00734B21"/>
    <w:rsid w:val="00734C06"/>
    <w:rsid w:val="00735271"/>
    <w:rsid w:val="00735374"/>
    <w:rsid w:val="00735783"/>
    <w:rsid w:val="00735DC5"/>
    <w:rsid w:val="00736462"/>
    <w:rsid w:val="007364C1"/>
    <w:rsid w:val="007364F8"/>
    <w:rsid w:val="0073658D"/>
    <w:rsid w:val="007369D0"/>
    <w:rsid w:val="00736BC3"/>
    <w:rsid w:val="00736F67"/>
    <w:rsid w:val="0073745E"/>
    <w:rsid w:val="00737870"/>
    <w:rsid w:val="0073792A"/>
    <w:rsid w:val="00737A65"/>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54B"/>
    <w:rsid w:val="00744861"/>
    <w:rsid w:val="00744B71"/>
    <w:rsid w:val="0074502F"/>
    <w:rsid w:val="00745602"/>
    <w:rsid w:val="00745A26"/>
    <w:rsid w:val="00745AA4"/>
    <w:rsid w:val="00745AA8"/>
    <w:rsid w:val="00746288"/>
    <w:rsid w:val="007463D3"/>
    <w:rsid w:val="007468CB"/>
    <w:rsid w:val="0074694E"/>
    <w:rsid w:val="00746AC8"/>
    <w:rsid w:val="00746C5E"/>
    <w:rsid w:val="00746C6A"/>
    <w:rsid w:val="00746CED"/>
    <w:rsid w:val="00747066"/>
    <w:rsid w:val="007471F5"/>
    <w:rsid w:val="00747247"/>
    <w:rsid w:val="007472D8"/>
    <w:rsid w:val="00747657"/>
    <w:rsid w:val="0074795F"/>
    <w:rsid w:val="0075018D"/>
    <w:rsid w:val="007503AC"/>
    <w:rsid w:val="0075082A"/>
    <w:rsid w:val="0075084C"/>
    <w:rsid w:val="00750A59"/>
    <w:rsid w:val="00750B22"/>
    <w:rsid w:val="007515C8"/>
    <w:rsid w:val="0075168E"/>
    <w:rsid w:val="00751742"/>
    <w:rsid w:val="007517B4"/>
    <w:rsid w:val="00751A64"/>
    <w:rsid w:val="00751A96"/>
    <w:rsid w:val="00751A9C"/>
    <w:rsid w:val="00751B16"/>
    <w:rsid w:val="00751D72"/>
    <w:rsid w:val="00751F25"/>
    <w:rsid w:val="007521AB"/>
    <w:rsid w:val="00752244"/>
    <w:rsid w:val="007522DB"/>
    <w:rsid w:val="00752691"/>
    <w:rsid w:val="00752BBA"/>
    <w:rsid w:val="00752C49"/>
    <w:rsid w:val="00753100"/>
    <w:rsid w:val="00753381"/>
    <w:rsid w:val="007537E1"/>
    <w:rsid w:val="0075384A"/>
    <w:rsid w:val="007546BF"/>
    <w:rsid w:val="00754A52"/>
    <w:rsid w:val="00754B65"/>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791"/>
    <w:rsid w:val="007618C5"/>
    <w:rsid w:val="007619F5"/>
    <w:rsid w:val="00761CB9"/>
    <w:rsid w:val="0076234E"/>
    <w:rsid w:val="00762377"/>
    <w:rsid w:val="007629C4"/>
    <w:rsid w:val="0076303E"/>
    <w:rsid w:val="007637F0"/>
    <w:rsid w:val="00763EC5"/>
    <w:rsid w:val="007642AF"/>
    <w:rsid w:val="007643E9"/>
    <w:rsid w:val="007643FE"/>
    <w:rsid w:val="00764429"/>
    <w:rsid w:val="0076465B"/>
    <w:rsid w:val="00764BDE"/>
    <w:rsid w:val="00764F99"/>
    <w:rsid w:val="00765548"/>
    <w:rsid w:val="00765C09"/>
    <w:rsid w:val="00766742"/>
    <w:rsid w:val="00766822"/>
    <w:rsid w:val="00766839"/>
    <w:rsid w:val="0076693D"/>
    <w:rsid w:val="00767418"/>
    <w:rsid w:val="0076757C"/>
    <w:rsid w:val="00767ABD"/>
    <w:rsid w:val="00767BA1"/>
    <w:rsid w:val="00767C3B"/>
    <w:rsid w:val="00767D7A"/>
    <w:rsid w:val="007708C5"/>
    <w:rsid w:val="00770AF1"/>
    <w:rsid w:val="007714B8"/>
    <w:rsid w:val="0077154F"/>
    <w:rsid w:val="007718F1"/>
    <w:rsid w:val="00771B0F"/>
    <w:rsid w:val="00771B43"/>
    <w:rsid w:val="00771C93"/>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D08"/>
    <w:rsid w:val="00774E45"/>
    <w:rsid w:val="00774E52"/>
    <w:rsid w:val="0077544C"/>
    <w:rsid w:val="00775456"/>
    <w:rsid w:val="00775841"/>
    <w:rsid w:val="00775A14"/>
    <w:rsid w:val="00775CF6"/>
    <w:rsid w:val="00775E21"/>
    <w:rsid w:val="00775F57"/>
    <w:rsid w:val="00776236"/>
    <w:rsid w:val="0077651D"/>
    <w:rsid w:val="007772CE"/>
    <w:rsid w:val="00777521"/>
    <w:rsid w:val="0077755D"/>
    <w:rsid w:val="00777590"/>
    <w:rsid w:val="00777C08"/>
    <w:rsid w:val="00777F4B"/>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42BB"/>
    <w:rsid w:val="0078473B"/>
    <w:rsid w:val="007851F1"/>
    <w:rsid w:val="00785617"/>
    <w:rsid w:val="00785742"/>
    <w:rsid w:val="007857D5"/>
    <w:rsid w:val="00785C49"/>
    <w:rsid w:val="00785E10"/>
    <w:rsid w:val="00786046"/>
    <w:rsid w:val="007864CE"/>
    <w:rsid w:val="00786757"/>
    <w:rsid w:val="00786A56"/>
    <w:rsid w:val="00786AA1"/>
    <w:rsid w:val="00786F5F"/>
    <w:rsid w:val="00787159"/>
    <w:rsid w:val="00787BB4"/>
    <w:rsid w:val="00787D94"/>
    <w:rsid w:val="00787E04"/>
    <w:rsid w:val="00787E6B"/>
    <w:rsid w:val="00787F5E"/>
    <w:rsid w:val="007901A5"/>
    <w:rsid w:val="007903A8"/>
    <w:rsid w:val="007904FE"/>
    <w:rsid w:val="00790DBE"/>
    <w:rsid w:val="00790DDF"/>
    <w:rsid w:val="00791217"/>
    <w:rsid w:val="007913F5"/>
    <w:rsid w:val="0079142D"/>
    <w:rsid w:val="0079187D"/>
    <w:rsid w:val="00791A66"/>
    <w:rsid w:val="00792018"/>
    <w:rsid w:val="00792039"/>
    <w:rsid w:val="007920B4"/>
    <w:rsid w:val="00792293"/>
    <w:rsid w:val="00792696"/>
    <w:rsid w:val="00792836"/>
    <w:rsid w:val="007928A2"/>
    <w:rsid w:val="00792D0B"/>
    <w:rsid w:val="0079333A"/>
    <w:rsid w:val="007934F2"/>
    <w:rsid w:val="0079365A"/>
    <w:rsid w:val="0079388D"/>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C4"/>
    <w:rsid w:val="007A1071"/>
    <w:rsid w:val="007A1418"/>
    <w:rsid w:val="007A1AC1"/>
    <w:rsid w:val="007A1B44"/>
    <w:rsid w:val="007A1C1D"/>
    <w:rsid w:val="007A2788"/>
    <w:rsid w:val="007A28D3"/>
    <w:rsid w:val="007A295D"/>
    <w:rsid w:val="007A32CB"/>
    <w:rsid w:val="007A35D1"/>
    <w:rsid w:val="007A39D7"/>
    <w:rsid w:val="007A3DE4"/>
    <w:rsid w:val="007A3E4B"/>
    <w:rsid w:val="007A40A0"/>
    <w:rsid w:val="007A411B"/>
    <w:rsid w:val="007A47FD"/>
    <w:rsid w:val="007A4B96"/>
    <w:rsid w:val="007A4BE5"/>
    <w:rsid w:val="007A4D70"/>
    <w:rsid w:val="007A4F02"/>
    <w:rsid w:val="007A4F1D"/>
    <w:rsid w:val="007A5806"/>
    <w:rsid w:val="007A5AD6"/>
    <w:rsid w:val="007A5B3E"/>
    <w:rsid w:val="007A5B79"/>
    <w:rsid w:val="007A5C23"/>
    <w:rsid w:val="007A5C87"/>
    <w:rsid w:val="007A63F7"/>
    <w:rsid w:val="007A64E8"/>
    <w:rsid w:val="007A6561"/>
    <w:rsid w:val="007A656D"/>
    <w:rsid w:val="007A6738"/>
    <w:rsid w:val="007A6AA4"/>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7AC"/>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444B"/>
    <w:rsid w:val="007B4675"/>
    <w:rsid w:val="007B46ED"/>
    <w:rsid w:val="007B49AF"/>
    <w:rsid w:val="007B4DAC"/>
    <w:rsid w:val="007B4FFC"/>
    <w:rsid w:val="007B53E6"/>
    <w:rsid w:val="007B5657"/>
    <w:rsid w:val="007B567C"/>
    <w:rsid w:val="007B5798"/>
    <w:rsid w:val="007B6103"/>
    <w:rsid w:val="007B6388"/>
    <w:rsid w:val="007B64BE"/>
    <w:rsid w:val="007B67C8"/>
    <w:rsid w:val="007B67F9"/>
    <w:rsid w:val="007B6B2F"/>
    <w:rsid w:val="007B7067"/>
    <w:rsid w:val="007B783D"/>
    <w:rsid w:val="007B7A7A"/>
    <w:rsid w:val="007B7EF8"/>
    <w:rsid w:val="007B7F6A"/>
    <w:rsid w:val="007C00E8"/>
    <w:rsid w:val="007C01BC"/>
    <w:rsid w:val="007C0262"/>
    <w:rsid w:val="007C085B"/>
    <w:rsid w:val="007C0A97"/>
    <w:rsid w:val="007C0D61"/>
    <w:rsid w:val="007C146A"/>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384"/>
    <w:rsid w:val="007C4A49"/>
    <w:rsid w:val="007C4B2B"/>
    <w:rsid w:val="007C4C2A"/>
    <w:rsid w:val="007C4DC5"/>
    <w:rsid w:val="007C4EC0"/>
    <w:rsid w:val="007C5120"/>
    <w:rsid w:val="007C52DD"/>
    <w:rsid w:val="007C5572"/>
    <w:rsid w:val="007C55B6"/>
    <w:rsid w:val="007C5688"/>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93A"/>
    <w:rsid w:val="007C7C6F"/>
    <w:rsid w:val="007D03D2"/>
    <w:rsid w:val="007D076C"/>
    <w:rsid w:val="007D0C09"/>
    <w:rsid w:val="007D10F6"/>
    <w:rsid w:val="007D16C5"/>
    <w:rsid w:val="007D1967"/>
    <w:rsid w:val="007D1AB2"/>
    <w:rsid w:val="007D1C42"/>
    <w:rsid w:val="007D1C84"/>
    <w:rsid w:val="007D2235"/>
    <w:rsid w:val="007D2277"/>
    <w:rsid w:val="007D2289"/>
    <w:rsid w:val="007D2702"/>
    <w:rsid w:val="007D353E"/>
    <w:rsid w:val="007D35BF"/>
    <w:rsid w:val="007D4400"/>
    <w:rsid w:val="007D48C3"/>
    <w:rsid w:val="007D4CAD"/>
    <w:rsid w:val="007D4D31"/>
    <w:rsid w:val="007D4DEC"/>
    <w:rsid w:val="007D5662"/>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B06"/>
    <w:rsid w:val="007D7D12"/>
    <w:rsid w:val="007E0991"/>
    <w:rsid w:val="007E0A8D"/>
    <w:rsid w:val="007E0BB9"/>
    <w:rsid w:val="007E10D4"/>
    <w:rsid w:val="007E14B0"/>
    <w:rsid w:val="007E1813"/>
    <w:rsid w:val="007E1C34"/>
    <w:rsid w:val="007E2028"/>
    <w:rsid w:val="007E2041"/>
    <w:rsid w:val="007E2671"/>
    <w:rsid w:val="007E270F"/>
    <w:rsid w:val="007E2B12"/>
    <w:rsid w:val="007E2CCE"/>
    <w:rsid w:val="007E2F86"/>
    <w:rsid w:val="007E2FEB"/>
    <w:rsid w:val="007E3053"/>
    <w:rsid w:val="007E3186"/>
    <w:rsid w:val="007E319E"/>
    <w:rsid w:val="007E31B7"/>
    <w:rsid w:val="007E3B3C"/>
    <w:rsid w:val="007E3F3D"/>
    <w:rsid w:val="007E4031"/>
    <w:rsid w:val="007E40D6"/>
    <w:rsid w:val="007E4239"/>
    <w:rsid w:val="007E42FB"/>
    <w:rsid w:val="007E4377"/>
    <w:rsid w:val="007E4395"/>
    <w:rsid w:val="007E44DD"/>
    <w:rsid w:val="007E52B1"/>
    <w:rsid w:val="007E52E3"/>
    <w:rsid w:val="007E5339"/>
    <w:rsid w:val="007E555D"/>
    <w:rsid w:val="007E5745"/>
    <w:rsid w:val="007E595D"/>
    <w:rsid w:val="007E5FD1"/>
    <w:rsid w:val="007E6261"/>
    <w:rsid w:val="007E63FF"/>
    <w:rsid w:val="007E66E0"/>
    <w:rsid w:val="007E6730"/>
    <w:rsid w:val="007E69CF"/>
    <w:rsid w:val="007E6A5D"/>
    <w:rsid w:val="007E6B7C"/>
    <w:rsid w:val="007E6BE8"/>
    <w:rsid w:val="007E6C4F"/>
    <w:rsid w:val="007E6CEC"/>
    <w:rsid w:val="007E6E44"/>
    <w:rsid w:val="007E71EB"/>
    <w:rsid w:val="007E7339"/>
    <w:rsid w:val="007E7381"/>
    <w:rsid w:val="007E7927"/>
    <w:rsid w:val="007E7957"/>
    <w:rsid w:val="007E7BEA"/>
    <w:rsid w:val="007E7FA5"/>
    <w:rsid w:val="007F0022"/>
    <w:rsid w:val="007F01D8"/>
    <w:rsid w:val="007F02EF"/>
    <w:rsid w:val="007F0315"/>
    <w:rsid w:val="007F04B2"/>
    <w:rsid w:val="007F0627"/>
    <w:rsid w:val="007F082F"/>
    <w:rsid w:val="007F0D80"/>
    <w:rsid w:val="007F1C32"/>
    <w:rsid w:val="007F1D09"/>
    <w:rsid w:val="007F1F6F"/>
    <w:rsid w:val="007F2035"/>
    <w:rsid w:val="007F2371"/>
    <w:rsid w:val="007F250D"/>
    <w:rsid w:val="007F2605"/>
    <w:rsid w:val="007F3647"/>
    <w:rsid w:val="007F37C6"/>
    <w:rsid w:val="007F3803"/>
    <w:rsid w:val="007F3DA4"/>
    <w:rsid w:val="007F3DC0"/>
    <w:rsid w:val="007F3E11"/>
    <w:rsid w:val="007F41D1"/>
    <w:rsid w:val="007F47F9"/>
    <w:rsid w:val="007F4C3D"/>
    <w:rsid w:val="007F5400"/>
    <w:rsid w:val="007F56CD"/>
    <w:rsid w:val="007F58F8"/>
    <w:rsid w:val="007F59F2"/>
    <w:rsid w:val="007F5A43"/>
    <w:rsid w:val="007F5E0C"/>
    <w:rsid w:val="007F5FBA"/>
    <w:rsid w:val="007F614B"/>
    <w:rsid w:val="007F6274"/>
    <w:rsid w:val="007F6A1C"/>
    <w:rsid w:val="007F6B9A"/>
    <w:rsid w:val="007F6C9E"/>
    <w:rsid w:val="007F6CAB"/>
    <w:rsid w:val="007F6E63"/>
    <w:rsid w:val="007F6F25"/>
    <w:rsid w:val="007F7799"/>
    <w:rsid w:val="007F77AB"/>
    <w:rsid w:val="007F7919"/>
    <w:rsid w:val="007F7B5F"/>
    <w:rsid w:val="007F7BC3"/>
    <w:rsid w:val="007F7D1E"/>
    <w:rsid w:val="007F7F15"/>
    <w:rsid w:val="008008A1"/>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355D"/>
    <w:rsid w:val="0080361B"/>
    <w:rsid w:val="00803B7A"/>
    <w:rsid w:val="00803E5E"/>
    <w:rsid w:val="00804216"/>
    <w:rsid w:val="00804682"/>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448"/>
    <w:rsid w:val="0080650D"/>
    <w:rsid w:val="00806717"/>
    <w:rsid w:val="00806BDB"/>
    <w:rsid w:val="00806C2E"/>
    <w:rsid w:val="008070D3"/>
    <w:rsid w:val="0080718A"/>
    <w:rsid w:val="008072E3"/>
    <w:rsid w:val="0080795A"/>
    <w:rsid w:val="00807B7A"/>
    <w:rsid w:val="00807C5A"/>
    <w:rsid w:val="00807E47"/>
    <w:rsid w:val="00807ECF"/>
    <w:rsid w:val="0081008D"/>
    <w:rsid w:val="008103FE"/>
    <w:rsid w:val="00810942"/>
    <w:rsid w:val="00810A0D"/>
    <w:rsid w:val="00810C31"/>
    <w:rsid w:val="00811020"/>
    <w:rsid w:val="00811080"/>
    <w:rsid w:val="0081109E"/>
    <w:rsid w:val="0081112D"/>
    <w:rsid w:val="008113EA"/>
    <w:rsid w:val="008116D1"/>
    <w:rsid w:val="00811713"/>
    <w:rsid w:val="00811A10"/>
    <w:rsid w:val="00811BAC"/>
    <w:rsid w:val="00811F28"/>
    <w:rsid w:val="00811F78"/>
    <w:rsid w:val="008122BF"/>
    <w:rsid w:val="008124B0"/>
    <w:rsid w:val="0081266C"/>
    <w:rsid w:val="00812695"/>
    <w:rsid w:val="00812843"/>
    <w:rsid w:val="00812979"/>
    <w:rsid w:val="00812AE5"/>
    <w:rsid w:val="00812C0A"/>
    <w:rsid w:val="00812C5B"/>
    <w:rsid w:val="00812DA1"/>
    <w:rsid w:val="00812E0F"/>
    <w:rsid w:val="00812E20"/>
    <w:rsid w:val="0081337D"/>
    <w:rsid w:val="008135C1"/>
    <w:rsid w:val="008136E5"/>
    <w:rsid w:val="008136F4"/>
    <w:rsid w:val="00813813"/>
    <w:rsid w:val="00813B22"/>
    <w:rsid w:val="00813B91"/>
    <w:rsid w:val="00813CE9"/>
    <w:rsid w:val="00813DA4"/>
    <w:rsid w:val="00813EF6"/>
    <w:rsid w:val="008141C1"/>
    <w:rsid w:val="00814ADC"/>
    <w:rsid w:val="00814B92"/>
    <w:rsid w:val="00814DA1"/>
    <w:rsid w:val="00814E6C"/>
    <w:rsid w:val="008150AA"/>
    <w:rsid w:val="0081517C"/>
    <w:rsid w:val="008155F5"/>
    <w:rsid w:val="0081588A"/>
    <w:rsid w:val="00815F75"/>
    <w:rsid w:val="00815FC5"/>
    <w:rsid w:val="008166F8"/>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DBD"/>
    <w:rsid w:val="00820E22"/>
    <w:rsid w:val="00820E8B"/>
    <w:rsid w:val="00821186"/>
    <w:rsid w:val="008213A8"/>
    <w:rsid w:val="0082141D"/>
    <w:rsid w:val="00821547"/>
    <w:rsid w:val="00821630"/>
    <w:rsid w:val="00821951"/>
    <w:rsid w:val="00821E45"/>
    <w:rsid w:val="008226A0"/>
    <w:rsid w:val="008227D1"/>
    <w:rsid w:val="00822904"/>
    <w:rsid w:val="00822B5D"/>
    <w:rsid w:val="00822D5D"/>
    <w:rsid w:val="00822F20"/>
    <w:rsid w:val="008231BA"/>
    <w:rsid w:val="00823324"/>
    <w:rsid w:val="00823697"/>
    <w:rsid w:val="008236F9"/>
    <w:rsid w:val="00823CE0"/>
    <w:rsid w:val="0082406A"/>
    <w:rsid w:val="00824187"/>
    <w:rsid w:val="008249DC"/>
    <w:rsid w:val="00825661"/>
    <w:rsid w:val="008258AE"/>
    <w:rsid w:val="008263B3"/>
    <w:rsid w:val="00826740"/>
    <w:rsid w:val="00826A75"/>
    <w:rsid w:val="00826AC3"/>
    <w:rsid w:val="00826BCC"/>
    <w:rsid w:val="00826F6D"/>
    <w:rsid w:val="00827790"/>
    <w:rsid w:val="00827FFE"/>
    <w:rsid w:val="00830422"/>
    <w:rsid w:val="00830700"/>
    <w:rsid w:val="00830A9D"/>
    <w:rsid w:val="00830E9E"/>
    <w:rsid w:val="0083149F"/>
    <w:rsid w:val="0083161C"/>
    <w:rsid w:val="008318F4"/>
    <w:rsid w:val="00831986"/>
    <w:rsid w:val="00831ECB"/>
    <w:rsid w:val="00832242"/>
    <w:rsid w:val="0083262F"/>
    <w:rsid w:val="00832980"/>
    <w:rsid w:val="00832B6B"/>
    <w:rsid w:val="0083301F"/>
    <w:rsid w:val="008334C9"/>
    <w:rsid w:val="008337F2"/>
    <w:rsid w:val="00833EF7"/>
    <w:rsid w:val="00834112"/>
    <w:rsid w:val="008341B5"/>
    <w:rsid w:val="00834297"/>
    <w:rsid w:val="008344CC"/>
    <w:rsid w:val="00834777"/>
    <w:rsid w:val="0083487A"/>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548"/>
    <w:rsid w:val="0084032D"/>
    <w:rsid w:val="00840453"/>
    <w:rsid w:val="00840460"/>
    <w:rsid w:val="008409B4"/>
    <w:rsid w:val="0084100F"/>
    <w:rsid w:val="008416BA"/>
    <w:rsid w:val="0084196A"/>
    <w:rsid w:val="00841B39"/>
    <w:rsid w:val="00841C86"/>
    <w:rsid w:val="008421AD"/>
    <w:rsid w:val="00842499"/>
    <w:rsid w:val="00842582"/>
    <w:rsid w:val="008428B7"/>
    <w:rsid w:val="008429BC"/>
    <w:rsid w:val="00842A0E"/>
    <w:rsid w:val="00843193"/>
    <w:rsid w:val="008431A7"/>
    <w:rsid w:val="008432E2"/>
    <w:rsid w:val="00843493"/>
    <w:rsid w:val="00843717"/>
    <w:rsid w:val="00843922"/>
    <w:rsid w:val="00843D04"/>
    <w:rsid w:val="00843E4D"/>
    <w:rsid w:val="00843EFC"/>
    <w:rsid w:val="00843FBC"/>
    <w:rsid w:val="008440AE"/>
    <w:rsid w:val="0084422B"/>
    <w:rsid w:val="008444F5"/>
    <w:rsid w:val="0084499B"/>
    <w:rsid w:val="00844DE9"/>
    <w:rsid w:val="00845733"/>
    <w:rsid w:val="0084576A"/>
    <w:rsid w:val="00845BD5"/>
    <w:rsid w:val="00845FC8"/>
    <w:rsid w:val="00846062"/>
    <w:rsid w:val="0084629B"/>
    <w:rsid w:val="008463D4"/>
    <w:rsid w:val="008463E6"/>
    <w:rsid w:val="0084679B"/>
    <w:rsid w:val="008467DB"/>
    <w:rsid w:val="00846830"/>
    <w:rsid w:val="00846B41"/>
    <w:rsid w:val="00846CD4"/>
    <w:rsid w:val="00847EEE"/>
    <w:rsid w:val="00850A21"/>
    <w:rsid w:val="00850F92"/>
    <w:rsid w:val="008511FD"/>
    <w:rsid w:val="0085154D"/>
    <w:rsid w:val="0085154E"/>
    <w:rsid w:val="008515DA"/>
    <w:rsid w:val="00851697"/>
    <w:rsid w:val="00851BC6"/>
    <w:rsid w:val="00851DCA"/>
    <w:rsid w:val="0085270C"/>
    <w:rsid w:val="00852996"/>
    <w:rsid w:val="008531F2"/>
    <w:rsid w:val="008532F6"/>
    <w:rsid w:val="008533BB"/>
    <w:rsid w:val="008534E4"/>
    <w:rsid w:val="00853718"/>
    <w:rsid w:val="00853AED"/>
    <w:rsid w:val="0085423F"/>
    <w:rsid w:val="008547E1"/>
    <w:rsid w:val="00854978"/>
    <w:rsid w:val="00854E82"/>
    <w:rsid w:val="00854F4F"/>
    <w:rsid w:val="00855173"/>
    <w:rsid w:val="00855819"/>
    <w:rsid w:val="008559AB"/>
    <w:rsid w:val="00855B13"/>
    <w:rsid w:val="00855B3C"/>
    <w:rsid w:val="00855FFA"/>
    <w:rsid w:val="00856374"/>
    <w:rsid w:val="008563C8"/>
    <w:rsid w:val="00856492"/>
    <w:rsid w:val="008564D7"/>
    <w:rsid w:val="0085698F"/>
    <w:rsid w:val="00856D9A"/>
    <w:rsid w:val="008571ED"/>
    <w:rsid w:val="00857483"/>
    <w:rsid w:val="00857573"/>
    <w:rsid w:val="00857574"/>
    <w:rsid w:val="008575D0"/>
    <w:rsid w:val="00857937"/>
    <w:rsid w:val="00857A66"/>
    <w:rsid w:val="00857AA0"/>
    <w:rsid w:val="00860215"/>
    <w:rsid w:val="00860941"/>
    <w:rsid w:val="00860988"/>
    <w:rsid w:val="00860B69"/>
    <w:rsid w:val="008610AE"/>
    <w:rsid w:val="008611E5"/>
    <w:rsid w:val="008616F5"/>
    <w:rsid w:val="00861988"/>
    <w:rsid w:val="008619F1"/>
    <w:rsid w:val="00861A78"/>
    <w:rsid w:val="00861C2D"/>
    <w:rsid w:val="00861CC8"/>
    <w:rsid w:val="00861E12"/>
    <w:rsid w:val="00862024"/>
    <w:rsid w:val="00862028"/>
    <w:rsid w:val="00862523"/>
    <w:rsid w:val="00862630"/>
    <w:rsid w:val="0086267C"/>
    <w:rsid w:val="00862728"/>
    <w:rsid w:val="00862B6E"/>
    <w:rsid w:val="00862EBC"/>
    <w:rsid w:val="00862FC3"/>
    <w:rsid w:val="00863074"/>
    <w:rsid w:val="00863350"/>
    <w:rsid w:val="00863797"/>
    <w:rsid w:val="008639C6"/>
    <w:rsid w:val="00863A1C"/>
    <w:rsid w:val="00863A56"/>
    <w:rsid w:val="00863A5A"/>
    <w:rsid w:val="00863B36"/>
    <w:rsid w:val="00863B71"/>
    <w:rsid w:val="008645E4"/>
    <w:rsid w:val="00864684"/>
    <w:rsid w:val="00864760"/>
    <w:rsid w:val="00864B7A"/>
    <w:rsid w:val="00864D61"/>
    <w:rsid w:val="00864DDF"/>
    <w:rsid w:val="0086535C"/>
    <w:rsid w:val="00865EED"/>
    <w:rsid w:val="008660B3"/>
    <w:rsid w:val="008660CD"/>
    <w:rsid w:val="00866281"/>
    <w:rsid w:val="008664D2"/>
    <w:rsid w:val="00866509"/>
    <w:rsid w:val="00866936"/>
    <w:rsid w:val="00866C2F"/>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BC4"/>
    <w:rsid w:val="00870E2E"/>
    <w:rsid w:val="0087117E"/>
    <w:rsid w:val="0087166C"/>
    <w:rsid w:val="00872167"/>
    <w:rsid w:val="00872296"/>
    <w:rsid w:val="008726AD"/>
    <w:rsid w:val="00872DE5"/>
    <w:rsid w:val="008730A5"/>
    <w:rsid w:val="008731DE"/>
    <w:rsid w:val="008732F0"/>
    <w:rsid w:val="0087367E"/>
    <w:rsid w:val="00873F34"/>
    <w:rsid w:val="00874000"/>
    <w:rsid w:val="008742A6"/>
    <w:rsid w:val="0087430C"/>
    <w:rsid w:val="00874574"/>
    <w:rsid w:val="008748CA"/>
    <w:rsid w:val="00874B13"/>
    <w:rsid w:val="00874E4A"/>
    <w:rsid w:val="00874F14"/>
    <w:rsid w:val="0087539D"/>
    <w:rsid w:val="008755E4"/>
    <w:rsid w:val="00875CD7"/>
    <w:rsid w:val="00875E99"/>
    <w:rsid w:val="00876556"/>
    <w:rsid w:val="008766D0"/>
    <w:rsid w:val="0087689A"/>
    <w:rsid w:val="00877739"/>
    <w:rsid w:val="00880166"/>
    <w:rsid w:val="008804A0"/>
    <w:rsid w:val="008804DF"/>
    <w:rsid w:val="00880684"/>
    <w:rsid w:val="00880A94"/>
    <w:rsid w:val="00880B4A"/>
    <w:rsid w:val="00880BB9"/>
    <w:rsid w:val="00880DE8"/>
    <w:rsid w:val="00880EB1"/>
    <w:rsid w:val="0088103B"/>
    <w:rsid w:val="00881056"/>
    <w:rsid w:val="00881814"/>
    <w:rsid w:val="00881E7D"/>
    <w:rsid w:val="0088212C"/>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606D"/>
    <w:rsid w:val="00886128"/>
    <w:rsid w:val="00886F55"/>
    <w:rsid w:val="008876FE"/>
    <w:rsid w:val="00887734"/>
    <w:rsid w:val="00887A4E"/>
    <w:rsid w:val="00887F61"/>
    <w:rsid w:val="0089068D"/>
    <w:rsid w:val="00890A2B"/>
    <w:rsid w:val="00891191"/>
    <w:rsid w:val="00891574"/>
    <w:rsid w:val="00891685"/>
    <w:rsid w:val="008916D7"/>
    <w:rsid w:val="00891739"/>
    <w:rsid w:val="00891C57"/>
    <w:rsid w:val="00891F60"/>
    <w:rsid w:val="0089206E"/>
    <w:rsid w:val="008921B8"/>
    <w:rsid w:val="00892317"/>
    <w:rsid w:val="00892612"/>
    <w:rsid w:val="0089293D"/>
    <w:rsid w:val="00892ADC"/>
    <w:rsid w:val="00892CF6"/>
    <w:rsid w:val="00892E54"/>
    <w:rsid w:val="0089314F"/>
    <w:rsid w:val="008931BC"/>
    <w:rsid w:val="00893203"/>
    <w:rsid w:val="00893497"/>
    <w:rsid w:val="008935C1"/>
    <w:rsid w:val="00893772"/>
    <w:rsid w:val="00893BB6"/>
    <w:rsid w:val="00893D37"/>
    <w:rsid w:val="00893EE3"/>
    <w:rsid w:val="00893F5D"/>
    <w:rsid w:val="0089404F"/>
    <w:rsid w:val="0089449D"/>
    <w:rsid w:val="0089451D"/>
    <w:rsid w:val="008946F1"/>
    <w:rsid w:val="00895771"/>
    <w:rsid w:val="00895BE3"/>
    <w:rsid w:val="00895F48"/>
    <w:rsid w:val="008965DB"/>
    <w:rsid w:val="008965DF"/>
    <w:rsid w:val="00896A09"/>
    <w:rsid w:val="00896E39"/>
    <w:rsid w:val="0089711B"/>
    <w:rsid w:val="008976F9"/>
    <w:rsid w:val="00897D61"/>
    <w:rsid w:val="00897D77"/>
    <w:rsid w:val="00897DE5"/>
    <w:rsid w:val="008A00C1"/>
    <w:rsid w:val="008A018F"/>
    <w:rsid w:val="008A0382"/>
    <w:rsid w:val="008A0471"/>
    <w:rsid w:val="008A0502"/>
    <w:rsid w:val="008A0579"/>
    <w:rsid w:val="008A07A2"/>
    <w:rsid w:val="008A0E0E"/>
    <w:rsid w:val="008A1483"/>
    <w:rsid w:val="008A14B7"/>
    <w:rsid w:val="008A1F4C"/>
    <w:rsid w:val="008A1F6B"/>
    <w:rsid w:val="008A2737"/>
    <w:rsid w:val="008A27CF"/>
    <w:rsid w:val="008A3934"/>
    <w:rsid w:val="008A3F1B"/>
    <w:rsid w:val="008A3F5E"/>
    <w:rsid w:val="008A3FF3"/>
    <w:rsid w:val="008A4248"/>
    <w:rsid w:val="008A4350"/>
    <w:rsid w:val="008A4548"/>
    <w:rsid w:val="008A4781"/>
    <w:rsid w:val="008A4E5B"/>
    <w:rsid w:val="008A5039"/>
    <w:rsid w:val="008A55E1"/>
    <w:rsid w:val="008A5611"/>
    <w:rsid w:val="008A578E"/>
    <w:rsid w:val="008A57F0"/>
    <w:rsid w:val="008A5A8C"/>
    <w:rsid w:val="008A5D4B"/>
    <w:rsid w:val="008A5DD4"/>
    <w:rsid w:val="008A61F4"/>
    <w:rsid w:val="008A62AB"/>
    <w:rsid w:val="008A645D"/>
    <w:rsid w:val="008A6740"/>
    <w:rsid w:val="008A6AB0"/>
    <w:rsid w:val="008A6CB0"/>
    <w:rsid w:val="008A73E4"/>
    <w:rsid w:val="008A7503"/>
    <w:rsid w:val="008A788B"/>
    <w:rsid w:val="008A7A0B"/>
    <w:rsid w:val="008A7CA7"/>
    <w:rsid w:val="008A7E42"/>
    <w:rsid w:val="008A7FD2"/>
    <w:rsid w:val="008B06AF"/>
    <w:rsid w:val="008B0FC2"/>
    <w:rsid w:val="008B104C"/>
    <w:rsid w:val="008B1298"/>
    <w:rsid w:val="008B12DD"/>
    <w:rsid w:val="008B145F"/>
    <w:rsid w:val="008B1C7C"/>
    <w:rsid w:val="008B1E05"/>
    <w:rsid w:val="008B26C2"/>
    <w:rsid w:val="008B26E9"/>
    <w:rsid w:val="008B2B15"/>
    <w:rsid w:val="008B2D11"/>
    <w:rsid w:val="008B2F2A"/>
    <w:rsid w:val="008B2F8C"/>
    <w:rsid w:val="008B3516"/>
    <w:rsid w:val="008B361D"/>
    <w:rsid w:val="008B3785"/>
    <w:rsid w:val="008B3CD9"/>
    <w:rsid w:val="008B427B"/>
    <w:rsid w:val="008B440D"/>
    <w:rsid w:val="008B48B4"/>
    <w:rsid w:val="008B4AF2"/>
    <w:rsid w:val="008B4C8F"/>
    <w:rsid w:val="008B4DB1"/>
    <w:rsid w:val="008B508C"/>
    <w:rsid w:val="008B563D"/>
    <w:rsid w:val="008B5D79"/>
    <w:rsid w:val="008B5D9F"/>
    <w:rsid w:val="008B5FEA"/>
    <w:rsid w:val="008B6917"/>
    <w:rsid w:val="008B6A8F"/>
    <w:rsid w:val="008B6DC8"/>
    <w:rsid w:val="008B7414"/>
    <w:rsid w:val="008B7566"/>
    <w:rsid w:val="008B766C"/>
    <w:rsid w:val="008B77D5"/>
    <w:rsid w:val="008B793A"/>
    <w:rsid w:val="008B7F7F"/>
    <w:rsid w:val="008C025D"/>
    <w:rsid w:val="008C03B9"/>
    <w:rsid w:val="008C116D"/>
    <w:rsid w:val="008C1447"/>
    <w:rsid w:val="008C15E6"/>
    <w:rsid w:val="008C192F"/>
    <w:rsid w:val="008C1C42"/>
    <w:rsid w:val="008C218B"/>
    <w:rsid w:val="008C2305"/>
    <w:rsid w:val="008C243C"/>
    <w:rsid w:val="008C245B"/>
    <w:rsid w:val="008C2D5F"/>
    <w:rsid w:val="008C2D72"/>
    <w:rsid w:val="008C3CB3"/>
    <w:rsid w:val="008C4486"/>
    <w:rsid w:val="008C44C5"/>
    <w:rsid w:val="008C45FE"/>
    <w:rsid w:val="008C4D7D"/>
    <w:rsid w:val="008C4EBA"/>
    <w:rsid w:val="008C51EE"/>
    <w:rsid w:val="008C55FE"/>
    <w:rsid w:val="008C57F6"/>
    <w:rsid w:val="008C5A37"/>
    <w:rsid w:val="008C5E9D"/>
    <w:rsid w:val="008C684B"/>
    <w:rsid w:val="008C6880"/>
    <w:rsid w:val="008C6B8C"/>
    <w:rsid w:val="008C6BC2"/>
    <w:rsid w:val="008C6ECA"/>
    <w:rsid w:val="008C7714"/>
    <w:rsid w:val="008C795A"/>
    <w:rsid w:val="008C7997"/>
    <w:rsid w:val="008C7C51"/>
    <w:rsid w:val="008D0257"/>
    <w:rsid w:val="008D0924"/>
    <w:rsid w:val="008D1498"/>
    <w:rsid w:val="008D17F4"/>
    <w:rsid w:val="008D1A3E"/>
    <w:rsid w:val="008D1CD9"/>
    <w:rsid w:val="008D1F08"/>
    <w:rsid w:val="008D20A3"/>
    <w:rsid w:val="008D215D"/>
    <w:rsid w:val="008D2216"/>
    <w:rsid w:val="008D2895"/>
    <w:rsid w:val="008D2A08"/>
    <w:rsid w:val="008D3221"/>
    <w:rsid w:val="008D322A"/>
    <w:rsid w:val="008D34E5"/>
    <w:rsid w:val="008D35EB"/>
    <w:rsid w:val="008D378E"/>
    <w:rsid w:val="008D3FAF"/>
    <w:rsid w:val="008D4239"/>
    <w:rsid w:val="008D43AB"/>
    <w:rsid w:val="008D45C5"/>
    <w:rsid w:val="008D4F51"/>
    <w:rsid w:val="008D5081"/>
    <w:rsid w:val="008D5AF9"/>
    <w:rsid w:val="008D5E32"/>
    <w:rsid w:val="008D5F36"/>
    <w:rsid w:val="008D6022"/>
    <w:rsid w:val="008D62FB"/>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206"/>
    <w:rsid w:val="008E34D2"/>
    <w:rsid w:val="008E36FB"/>
    <w:rsid w:val="008E3808"/>
    <w:rsid w:val="008E3809"/>
    <w:rsid w:val="008E38A8"/>
    <w:rsid w:val="008E3BD2"/>
    <w:rsid w:val="008E4167"/>
    <w:rsid w:val="008E42C0"/>
    <w:rsid w:val="008E42EF"/>
    <w:rsid w:val="008E436D"/>
    <w:rsid w:val="008E44B1"/>
    <w:rsid w:val="008E45C5"/>
    <w:rsid w:val="008E490D"/>
    <w:rsid w:val="008E4A6A"/>
    <w:rsid w:val="008E4CC4"/>
    <w:rsid w:val="008E4EFE"/>
    <w:rsid w:val="008E54C2"/>
    <w:rsid w:val="008E5557"/>
    <w:rsid w:val="008E55C0"/>
    <w:rsid w:val="008E5778"/>
    <w:rsid w:val="008E5963"/>
    <w:rsid w:val="008E5A66"/>
    <w:rsid w:val="008E6C3A"/>
    <w:rsid w:val="008E6C77"/>
    <w:rsid w:val="008E75B3"/>
    <w:rsid w:val="008E763E"/>
    <w:rsid w:val="008E7BAA"/>
    <w:rsid w:val="008E7D0B"/>
    <w:rsid w:val="008F0017"/>
    <w:rsid w:val="008F016E"/>
    <w:rsid w:val="008F026E"/>
    <w:rsid w:val="008F032F"/>
    <w:rsid w:val="008F06E8"/>
    <w:rsid w:val="008F0B0A"/>
    <w:rsid w:val="008F10DE"/>
    <w:rsid w:val="008F1382"/>
    <w:rsid w:val="008F1610"/>
    <w:rsid w:val="008F1C79"/>
    <w:rsid w:val="008F1D25"/>
    <w:rsid w:val="008F1DA8"/>
    <w:rsid w:val="008F1F31"/>
    <w:rsid w:val="008F1FB4"/>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EEC"/>
    <w:rsid w:val="008F5003"/>
    <w:rsid w:val="008F574A"/>
    <w:rsid w:val="008F5858"/>
    <w:rsid w:val="008F5CC9"/>
    <w:rsid w:val="008F5D7E"/>
    <w:rsid w:val="008F5F29"/>
    <w:rsid w:val="008F66C9"/>
    <w:rsid w:val="008F6E48"/>
    <w:rsid w:val="008F6EC7"/>
    <w:rsid w:val="008F787E"/>
    <w:rsid w:val="008F7954"/>
    <w:rsid w:val="008F7977"/>
    <w:rsid w:val="008F7FF3"/>
    <w:rsid w:val="00900442"/>
    <w:rsid w:val="00900491"/>
    <w:rsid w:val="009009C1"/>
    <w:rsid w:val="00900A9A"/>
    <w:rsid w:val="00901486"/>
    <w:rsid w:val="009016E4"/>
    <w:rsid w:val="0090171A"/>
    <w:rsid w:val="00901B07"/>
    <w:rsid w:val="00901ECD"/>
    <w:rsid w:val="009022AB"/>
    <w:rsid w:val="0090230F"/>
    <w:rsid w:val="00902D03"/>
    <w:rsid w:val="00902D89"/>
    <w:rsid w:val="0090304E"/>
    <w:rsid w:val="00903080"/>
    <w:rsid w:val="0090325C"/>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59A1"/>
    <w:rsid w:val="00905A2D"/>
    <w:rsid w:val="00905AA4"/>
    <w:rsid w:val="00905D56"/>
    <w:rsid w:val="00905F67"/>
    <w:rsid w:val="009060DC"/>
    <w:rsid w:val="00906A7F"/>
    <w:rsid w:val="00906D85"/>
    <w:rsid w:val="00906D97"/>
    <w:rsid w:val="00906EBF"/>
    <w:rsid w:val="00907417"/>
    <w:rsid w:val="00907466"/>
    <w:rsid w:val="00907A06"/>
    <w:rsid w:val="00907EFB"/>
    <w:rsid w:val="00907F4F"/>
    <w:rsid w:val="00907FA1"/>
    <w:rsid w:val="00910177"/>
    <w:rsid w:val="009101FC"/>
    <w:rsid w:val="009102F1"/>
    <w:rsid w:val="0091040E"/>
    <w:rsid w:val="009108BD"/>
    <w:rsid w:val="009108DA"/>
    <w:rsid w:val="00910BB9"/>
    <w:rsid w:val="009110A4"/>
    <w:rsid w:val="00911363"/>
    <w:rsid w:val="0091141C"/>
    <w:rsid w:val="0091175F"/>
    <w:rsid w:val="0091177F"/>
    <w:rsid w:val="00911873"/>
    <w:rsid w:val="00911966"/>
    <w:rsid w:val="00911F33"/>
    <w:rsid w:val="00911F7D"/>
    <w:rsid w:val="0091205E"/>
    <w:rsid w:val="009121F1"/>
    <w:rsid w:val="009122ED"/>
    <w:rsid w:val="009127F1"/>
    <w:rsid w:val="00912AE4"/>
    <w:rsid w:val="00912C73"/>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4E9"/>
    <w:rsid w:val="00915521"/>
    <w:rsid w:val="00915641"/>
    <w:rsid w:val="00915CD2"/>
    <w:rsid w:val="00916074"/>
    <w:rsid w:val="0091629B"/>
    <w:rsid w:val="009163E5"/>
    <w:rsid w:val="00916748"/>
    <w:rsid w:val="00916C96"/>
    <w:rsid w:val="009170F5"/>
    <w:rsid w:val="00917164"/>
    <w:rsid w:val="009171B4"/>
    <w:rsid w:val="00917326"/>
    <w:rsid w:val="0091770A"/>
    <w:rsid w:val="00917A78"/>
    <w:rsid w:val="00917AB0"/>
    <w:rsid w:val="00917DF9"/>
    <w:rsid w:val="00917EA8"/>
    <w:rsid w:val="0092049E"/>
    <w:rsid w:val="009204D7"/>
    <w:rsid w:val="009205A9"/>
    <w:rsid w:val="0092091B"/>
    <w:rsid w:val="00920A56"/>
    <w:rsid w:val="00920A9E"/>
    <w:rsid w:val="00920F19"/>
    <w:rsid w:val="00920F85"/>
    <w:rsid w:val="00921742"/>
    <w:rsid w:val="00921914"/>
    <w:rsid w:val="00921AC9"/>
    <w:rsid w:val="00921D24"/>
    <w:rsid w:val="00921ED9"/>
    <w:rsid w:val="0092268D"/>
    <w:rsid w:val="009226DD"/>
    <w:rsid w:val="009227AB"/>
    <w:rsid w:val="00922B15"/>
    <w:rsid w:val="00923171"/>
    <w:rsid w:val="00923446"/>
    <w:rsid w:val="00923DEF"/>
    <w:rsid w:val="00923F58"/>
    <w:rsid w:val="009241EF"/>
    <w:rsid w:val="0092427C"/>
    <w:rsid w:val="009242C3"/>
    <w:rsid w:val="00924406"/>
    <w:rsid w:val="00924A85"/>
    <w:rsid w:val="00924BC2"/>
    <w:rsid w:val="009250CA"/>
    <w:rsid w:val="00925232"/>
    <w:rsid w:val="00925431"/>
    <w:rsid w:val="00925439"/>
    <w:rsid w:val="009255A7"/>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8E5"/>
    <w:rsid w:val="00927F78"/>
    <w:rsid w:val="00927F9B"/>
    <w:rsid w:val="0093006F"/>
    <w:rsid w:val="009308C2"/>
    <w:rsid w:val="00930B76"/>
    <w:rsid w:val="00930DF3"/>
    <w:rsid w:val="0093118E"/>
    <w:rsid w:val="00931309"/>
    <w:rsid w:val="0093152C"/>
    <w:rsid w:val="009317D7"/>
    <w:rsid w:val="00931C67"/>
    <w:rsid w:val="00931C68"/>
    <w:rsid w:val="00932255"/>
    <w:rsid w:val="009322C7"/>
    <w:rsid w:val="009323FC"/>
    <w:rsid w:val="009325C4"/>
    <w:rsid w:val="009325D1"/>
    <w:rsid w:val="00932670"/>
    <w:rsid w:val="00932AFF"/>
    <w:rsid w:val="00932F9D"/>
    <w:rsid w:val="0093310C"/>
    <w:rsid w:val="00933656"/>
    <w:rsid w:val="00933694"/>
    <w:rsid w:val="0093402F"/>
    <w:rsid w:val="009341E8"/>
    <w:rsid w:val="00934458"/>
    <w:rsid w:val="00934967"/>
    <w:rsid w:val="00934F9D"/>
    <w:rsid w:val="00935159"/>
    <w:rsid w:val="00935382"/>
    <w:rsid w:val="009354CD"/>
    <w:rsid w:val="0093562A"/>
    <w:rsid w:val="00935674"/>
    <w:rsid w:val="00935782"/>
    <w:rsid w:val="00935B60"/>
    <w:rsid w:val="00936183"/>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D16"/>
    <w:rsid w:val="00940E85"/>
    <w:rsid w:val="00940EA9"/>
    <w:rsid w:val="00940FD1"/>
    <w:rsid w:val="0094108C"/>
    <w:rsid w:val="009410D7"/>
    <w:rsid w:val="009413BA"/>
    <w:rsid w:val="009416DF"/>
    <w:rsid w:val="009417A3"/>
    <w:rsid w:val="00941CAD"/>
    <w:rsid w:val="00941ED3"/>
    <w:rsid w:val="0094244E"/>
    <w:rsid w:val="009428C0"/>
    <w:rsid w:val="00942911"/>
    <w:rsid w:val="0094301D"/>
    <w:rsid w:val="009431A7"/>
    <w:rsid w:val="00943294"/>
    <w:rsid w:val="0094341B"/>
    <w:rsid w:val="009436B5"/>
    <w:rsid w:val="00943922"/>
    <w:rsid w:val="009439DF"/>
    <w:rsid w:val="00943FDA"/>
    <w:rsid w:val="00943FF9"/>
    <w:rsid w:val="00943FFA"/>
    <w:rsid w:val="00944065"/>
    <w:rsid w:val="009444D7"/>
    <w:rsid w:val="00944A1D"/>
    <w:rsid w:val="00944A9A"/>
    <w:rsid w:val="00944C8C"/>
    <w:rsid w:val="00944F4E"/>
    <w:rsid w:val="0094530D"/>
    <w:rsid w:val="009455C1"/>
    <w:rsid w:val="009456D3"/>
    <w:rsid w:val="00945964"/>
    <w:rsid w:val="00945AB8"/>
    <w:rsid w:val="00945C18"/>
    <w:rsid w:val="00945F8F"/>
    <w:rsid w:val="00946021"/>
    <w:rsid w:val="00946710"/>
    <w:rsid w:val="0094696E"/>
    <w:rsid w:val="0094753A"/>
    <w:rsid w:val="00947598"/>
    <w:rsid w:val="009475BE"/>
    <w:rsid w:val="0094775F"/>
    <w:rsid w:val="009478C2"/>
    <w:rsid w:val="00947B5D"/>
    <w:rsid w:val="00947BAA"/>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6A2"/>
    <w:rsid w:val="009547BE"/>
    <w:rsid w:val="00954A48"/>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688"/>
    <w:rsid w:val="00960812"/>
    <w:rsid w:val="00960AD1"/>
    <w:rsid w:val="00960BA5"/>
    <w:rsid w:val="00960D15"/>
    <w:rsid w:val="00960E87"/>
    <w:rsid w:val="0096127F"/>
    <w:rsid w:val="009617D0"/>
    <w:rsid w:val="00961922"/>
    <w:rsid w:val="0096195D"/>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6F"/>
    <w:rsid w:val="00964432"/>
    <w:rsid w:val="00964494"/>
    <w:rsid w:val="0096472B"/>
    <w:rsid w:val="0096487E"/>
    <w:rsid w:val="00964C91"/>
    <w:rsid w:val="00964E59"/>
    <w:rsid w:val="00964FD8"/>
    <w:rsid w:val="009656A5"/>
    <w:rsid w:val="009656D1"/>
    <w:rsid w:val="00965EE9"/>
    <w:rsid w:val="00965F95"/>
    <w:rsid w:val="00966123"/>
    <w:rsid w:val="0096627C"/>
    <w:rsid w:val="009663E6"/>
    <w:rsid w:val="0096660C"/>
    <w:rsid w:val="00966A54"/>
    <w:rsid w:val="00966B1E"/>
    <w:rsid w:val="00967127"/>
    <w:rsid w:val="00967422"/>
    <w:rsid w:val="00967854"/>
    <w:rsid w:val="0096789C"/>
    <w:rsid w:val="00967BDF"/>
    <w:rsid w:val="00967C5F"/>
    <w:rsid w:val="009702BD"/>
    <w:rsid w:val="009703AD"/>
    <w:rsid w:val="009707B1"/>
    <w:rsid w:val="0097082E"/>
    <w:rsid w:val="00970973"/>
    <w:rsid w:val="00970A9A"/>
    <w:rsid w:val="00970B09"/>
    <w:rsid w:val="00970CAA"/>
    <w:rsid w:val="009715CF"/>
    <w:rsid w:val="009716EA"/>
    <w:rsid w:val="00971863"/>
    <w:rsid w:val="009718C3"/>
    <w:rsid w:val="00971C8C"/>
    <w:rsid w:val="00971C97"/>
    <w:rsid w:val="0097294D"/>
    <w:rsid w:val="0097294E"/>
    <w:rsid w:val="00972DDB"/>
    <w:rsid w:val="00973043"/>
    <w:rsid w:val="0097305A"/>
    <w:rsid w:val="009737B0"/>
    <w:rsid w:val="00973C5B"/>
    <w:rsid w:val="00974040"/>
    <w:rsid w:val="009740E7"/>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65C"/>
    <w:rsid w:val="00976D03"/>
    <w:rsid w:val="00976DB2"/>
    <w:rsid w:val="00976F20"/>
    <w:rsid w:val="00976FAE"/>
    <w:rsid w:val="0097704C"/>
    <w:rsid w:val="009778D5"/>
    <w:rsid w:val="00977C52"/>
    <w:rsid w:val="00977D01"/>
    <w:rsid w:val="00977D8A"/>
    <w:rsid w:val="00977E9D"/>
    <w:rsid w:val="00977EFA"/>
    <w:rsid w:val="00980132"/>
    <w:rsid w:val="0098027C"/>
    <w:rsid w:val="0098036B"/>
    <w:rsid w:val="00980831"/>
    <w:rsid w:val="0098090A"/>
    <w:rsid w:val="00980AE3"/>
    <w:rsid w:val="00980B85"/>
    <w:rsid w:val="00980E6C"/>
    <w:rsid w:val="0098180D"/>
    <w:rsid w:val="0098184D"/>
    <w:rsid w:val="00981A65"/>
    <w:rsid w:val="00981AEC"/>
    <w:rsid w:val="00981B77"/>
    <w:rsid w:val="00981DF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512F"/>
    <w:rsid w:val="00985193"/>
    <w:rsid w:val="009858F2"/>
    <w:rsid w:val="00985A3D"/>
    <w:rsid w:val="00985CAB"/>
    <w:rsid w:val="00985DF9"/>
    <w:rsid w:val="009863AE"/>
    <w:rsid w:val="00986580"/>
    <w:rsid w:val="0098662C"/>
    <w:rsid w:val="00986963"/>
    <w:rsid w:val="00986D8D"/>
    <w:rsid w:val="00986FBB"/>
    <w:rsid w:val="00987183"/>
    <w:rsid w:val="00987260"/>
    <w:rsid w:val="0098769B"/>
    <w:rsid w:val="009876D3"/>
    <w:rsid w:val="00987898"/>
    <w:rsid w:val="009879BF"/>
    <w:rsid w:val="00987BF3"/>
    <w:rsid w:val="00987D7E"/>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08"/>
    <w:rsid w:val="009916DD"/>
    <w:rsid w:val="009916F0"/>
    <w:rsid w:val="009916F7"/>
    <w:rsid w:val="00991943"/>
    <w:rsid w:val="00991B59"/>
    <w:rsid w:val="00991B80"/>
    <w:rsid w:val="00991F81"/>
    <w:rsid w:val="0099224F"/>
    <w:rsid w:val="00992547"/>
    <w:rsid w:val="00992637"/>
    <w:rsid w:val="0099284D"/>
    <w:rsid w:val="00992C09"/>
    <w:rsid w:val="00992D10"/>
    <w:rsid w:val="00992F2E"/>
    <w:rsid w:val="0099303B"/>
    <w:rsid w:val="009938F5"/>
    <w:rsid w:val="00993A47"/>
    <w:rsid w:val="00993A6D"/>
    <w:rsid w:val="00993F81"/>
    <w:rsid w:val="00994134"/>
    <w:rsid w:val="0099447E"/>
    <w:rsid w:val="0099448E"/>
    <w:rsid w:val="00994ABC"/>
    <w:rsid w:val="00994B1A"/>
    <w:rsid w:val="00994B76"/>
    <w:rsid w:val="00994E65"/>
    <w:rsid w:val="0099511A"/>
    <w:rsid w:val="00995451"/>
    <w:rsid w:val="00995B11"/>
    <w:rsid w:val="00995D83"/>
    <w:rsid w:val="00995E55"/>
    <w:rsid w:val="00995EA6"/>
    <w:rsid w:val="009961D5"/>
    <w:rsid w:val="0099663A"/>
    <w:rsid w:val="009967E0"/>
    <w:rsid w:val="00996952"/>
    <w:rsid w:val="00996D7A"/>
    <w:rsid w:val="009971F3"/>
    <w:rsid w:val="0099778C"/>
    <w:rsid w:val="0099791D"/>
    <w:rsid w:val="00997CAE"/>
    <w:rsid w:val="00997CB5"/>
    <w:rsid w:val="00997CE8"/>
    <w:rsid w:val="00997D3D"/>
    <w:rsid w:val="009A01B0"/>
    <w:rsid w:val="009A0343"/>
    <w:rsid w:val="009A046F"/>
    <w:rsid w:val="009A0508"/>
    <w:rsid w:val="009A07D8"/>
    <w:rsid w:val="009A091D"/>
    <w:rsid w:val="009A0AE6"/>
    <w:rsid w:val="009A16CB"/>
    <w:rsid w:val="009A172A"/>
    <w:rsid w:val="009A187E"/>
    <w:rsid w:val="009A1F92"/>
    <w:rsid w:val="009A24A8"/>
    <w:rsid w:val="009A253C"/>
    <w:rsid w:val="009A26CF"/>
    <w:rsid w:val="009A2842"/>
    <w:rsid w:val="009A2A46"/>
    <w:rsid w:val="009A32F4"/>
    <w:rsid w:val="009A35B8"/>
    <w:rsid w:val="009A35DA"/>
    <w:rsid w:val="009A35F4"/>
    <w:rsid w:val="009A36FB"/>
    <w:rsid w:val="009A38E8"/>
    <w:rsid w:val="009A403C"/>
    <w:rsid w:val="009A416E"/>
    <w:rsid w:val="009A42B7"/>
    <w:rsid w:val="009A42D1"/>
    <w:rsid w:val="009A42DD"/>
    <w:rsid w:val="009A44CA"/>
    <w:rsid w:val="009A485A"/>
    <w:rsid w:val="009A4CFC"/>
    <w:rsid w:val="009A50E8"/>
    <w:rsid w:val="009A53FB"/>
    <w:rsid w:val="009A5443"/>
    <w:rsid w:val="009A54CC"/>
    <w:rsid w:val="009A5621"/>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9F2"/>
    <w:rsid w:val="009B228D"/>
    <w:rsid w:val="009B277B"/>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79E"/>
    <w:rsid w:val="009B68CE"/>
    <w:rsid w:val="009B6A50"/>
    <w:rsid w:val="009B7067"/>
    <w:rsid w:val="009B7075"/>
    <w:rsid w:val="009B7A1C"/>
    <w:rsid w:val="009B7A62"/>
    <w:rsid w:val="009B7EA4"/>
    <w:rsid w:val="009B7F1D"/>
    <w:rsid w:val="009C0354"/>
    <w:rsid w:val="009C073F"/>
    <w:rsid w:val="009C08DF"/>
    <w:rsid w:val="009C0946"/>
    <w:rsid w:val="009C0CC8"/>
    <w:rsid w:val="009C0F53"/>
    <w:rsid w:val="009C1419"/>
    <w:rsid w:val="009C144F"/>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32CE"/>
    <w:rsid w:val="009C3481"/>
    <w:rsid w:val="009C3661"/>
    <w:rsid w:val="009C39B4"/>
    <w:rsid w:val="009C3AD9"/>
    <w:rsid w:val="009C3C8F"/>
    <w:rsid w:val="009C3EF3"/>
    <w:rsid w:val="009C57E2"/>
    <w:rsid w:val="009C5CEB"/>
    <w:rsid w:val="009C5F09"/>
    <w:rsid w:val="009C6110"/>
    <w:rsid w:val="009C646E"/>
    <w:rsid w:val="009C68EF"/>
    <w:rsid w:val="009C6D4D"/>
    <w:rsid w:val="009C6E0C"/>
    <w:rsid w:val="009C70E7"/>
    <w:rsid w:val="009C71D0"/>
    <w:rsid w:val="009C72F3"/>
    <w:rsid w:val="009C776B"/>
    <w:rsid w:val="009C7924"/>
    <w:rsid w:val="009C7AC8"/>
    <w:rsid w:val="009C7B7F"/>
    <w:rsid w:val="009D0448"/>
    <w:rsid w:val="009D0556"/>
    <w:rsid w:val="009D119B"/>
    <w:rsid w:val="009D162C"/>
    <w:rsid w:val="009D165F"/>
    <w:rsid w:val="009D1750"/>
    <w:rsid w:val="009D20B8"/>
    <w:rsid w:val="009D2557"/>
    <w:rsid w:val="009D2C17"/>
    <w:rsid w:val="009D2C37"/>
    <w:rsid w:val="009D3097"/>
    <w:rsid w:val="009D31F4"/>
    <w:rsid w:val="009D3787"/>
    <w:rsid w:val="009D3B2D"/>
    <w:rsid w:val="009D3C31"/>
    <w:rsid w:val="009D3FC7"/>
    <w:rsid w:val="009D429B"/>
    <w:rsid w:val="009D4551"/>
    <w:rsid w:val="009D489E"/>
    <w:rsid w:val="009D50DE"/>
    <w:rsid w:val="009D5375"/>
    <w:rsid w:val="009D54A8"/>
    <w:rsid w:val="009D54B7"/>
    <w:rsid w:val="009D56FB"/>
    <w:rsid w:val="009D59DF"/>
    <w:rsid w:val="009D62E6"/>
    <w:rsid w:val="009D6E70"/>
    <w:rsid w:val="009D7013"/>
    <w:rsid w:val="009D7087"/>
    <w:rsid w:val="009D7210"/>
    <w:rsid w:val="009D7438"/>
    <w:rsid w:val="009D762F"/>
    <w:rsid w:val="009D7AE5"/>
    <w:rsid w:val="009D7DB1"/>
    <w:rsid w:val="009D7DC8"/>
    <w:rsid w:val="009E01C1"/>
    <w:rsid w:val="009E023F"/>
    <w:rsid w:val="009E057B"/>
    <w:rsid w:val="009E0876"/>
    <w:rsid w:val="009E0937"/>
    <w:rsid w:val="009E0B62"/>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953"/>
    <w:rsid w:val="009E4C47"/>
    <w:rsid w:val="009E4CDE"/>
    <w:rsid w:val="009E4D25"/>
    <w:rsid w:val="009E4DE4"/>
    <w:rsid w:val="009E4F14"/>
    <w:rsid w:val="009E4FD1"/>
    <w:rsid w:val="009E5290"/>
    <w:rsid w:val="009E53F3"/>
    <w:rsid w:val="009E5B06"/>
    <w:rsid w:val="009E5C07"/>
    <w:rsid w:val="009E5D99"/>
    <w:rsid w:val="009E5EDB"/>
    <w:rsid w:val="009E6223"/>
    <w:rsid w:val="009E62FE"/>
    <w:rsid w:val="009E69B8"/>
    <w:rsid w:val="009E6DCE"/>
    <w:rsid w:val="009E7173"/>
    <w:rsid w:val="009E78E3"/>
    <w:rsid w:val="009E7ACB"/>
    <w:rsid w:val="009E7E88"/>
    <w:rsid w:val="009F0398"/>
    <w:rsid w:val="009F04F4"/>
    <w:rsid w:val="009F05A2"/>
    <w:rsid w:val="009F0F39"/>
    <w:rsid w:val="009F1639"/>
    <w:rsid w:val="009F1766"/>
    <w:rsid w:val="009F1FF4"/>
    <w:rsid w:val="009F20E7"/>
    <w:rsid w:val="009F21DA"/>
    <w:rsid w:val="009F22F5"/>
    <w:rsid w:val="009F23D6"/>
    <w:rsid w:val="009F25EA"/>
    <w:rsid w:val="009F287E"/>
    <w:rsid w:val="009F2AB3"/>
    <w:rsid w:val="009F2CEB"/>
    <w:rsid w:val="009F2EAA"/>
    <w:rsid w:val="009F3015"/>
    <w:rsid w:val="009F3183"/>
    <w:rsid w:val="009F3337"/>
    <w:rsid w:val="009F395F"/>
    <w:rsid w:val="009F3ACC"/>
    <w:rsid w:val="009F3E94"/>
    <w:rsid w:val="009F4129"/>
    <w:rsid w:val="009F41B0"/>
    <w:rsid w:val="009F4320"/>
    <w:rsid w:val="009F4505"/>
    <w:rsid w:val="009F48FE"/>
    <w:rsid w:val="009F4925"/>
    <w:rsid w:val="009F495A"/>
    <w:rsid w:val="009F4C66"/>
    <w:rsid w:val="009F4E6C"/>
    <w:rsid w:val="009F4ED9"/>
    <w:rsid w:val="009F53F7"/>
    <w:rsid w:val="009F553C"/>
    <w:rsid w:val="009F558D"/>
    <w:rsid w:val="009F5668"/>
    <w:rsid w:val="009F5687"/>
    <w:rsid w:val="009F5ACF"/>
    <w:rsid w:val="009F62E8"/>
    <w:rsid w:val="009F6486"/>
    <w:rsid w:val="009F6712"/>
    <w:rsid w:val="009F67CD"/>
    <w:rsid w:val="009F6811"/>
    <w:rsid w:val="009F69DE"/>
    <w:rsid w:val="009F6AD4"/>
    <w:rsid w:val="009F6BE2"/>
    <w:rsid w:val="009F6C30"/>
    <w:rsid w:val="009F6D0C"/>
    <w:rsid w:val="009F6D4D"/>
    <w:rsid w:val="009F70F7"/>
    <w:rsid w:val="009F73AC"/>
    <w:rsid w:val="009F73BA"/>
    <w:rsid w:val="009F7596"/>
    <w:rsid w:val="009F75A8"/>
    <w:rsid w:val="009F76D0"/>
    <w:rsid w:val="009F7768"/>
    <w:rsid w:val="009F77E7"/>
    <w:rsid w:val="009F78F3"/>
    <w:rsid w:val="009F7DBE"/>
    <w:rsid w:val="009F7E6A"/>
    <w:rsid w:val="00A00737"/>
    <w:rsid w:val="00A0083B"/>
    <w:rsid w:val="00A00901"/>
    <w:rsid w:val="00A00B1D"/>
    <w:rsid w:val="00A00BDA"/>
    <w:rsid w:val="00A0105E"/>
    <w:rsid w:val="00A01077"/>
    <w:rsid w:val="00A014B1"/>
    <w:rsid w:val="00A015BD"/>
    <w:rsid w:val="00A016FD"/>
    <w:rsid w:val="00A01849"/>
    <w:rsid w:val="00A01B16"/>
    <w:rsid w:val="00A01D5E"/>
    <w:rsid w:val="00A01FB0"/>
    <w:rsid w:val="00A02675"/>
    <w:rsid w:val="00A02745"/>
    <w:rsid w:val="00A027F7"/>
    <w:rsid w:val="00A028A7"/>
    <w:rsid w:val="00A02B54"/>
    <w:rsid w:val="00A0368A"/>
    <w:rsid w:val="00A0381F"/>
    <w:rsid w:val="00A03C3A"/>
    <w:rsid w:val="00A041B1"/>
    <w:rsid w:val="00A0494D"/>
    <w:rsid w:val="00A04A5D"/>
    <w:rsid w:val="00A04D95"/>
    <w:rsid w:val="00A05820"/>
    <w:rsid w:val="00A05981"/>
    <w:rsid w:val="00A05D64"/>
    <w:rsid w:val="00A0614E"/>
    <w:rsid w:val="00A065BC"/>
    <w:rsid w:val="00A066D9"/>
    <w:rsid w:val="00A067E2"/>
    <w:rsid w:val="00A06C85"/>
    <w:rsid w:val="00A06D88"/>
    <w:rsid w:val="00A06E95"/>
    <w:rsid w:val="00A070AD"/>
    <w:rsid w:val="00A072DF"/>
    <w:rsid w:val="00A07570"/>
    <w:rsid w:val="00A07630"/>
    <w:rsid w:val="00A077C8"/>
    <w:rsid w:val="00A0791E"/>
    <w:rsid w:val="00A07CA4"/>
    <w:rsid w:val="00A07DD6"/>
    <w:rsid w:val="00A1002C"/>
    <w:rsid w:val="00A10A6F"/>
    <w:rsid w:val="00A10CDF"/>
    <w:rsid w:val="00A11347"/>
    <w:rsid w:val="00A117DD"/>
    <w:rsid w:val="00A1188A"/>
    <w:rsid w:val="00A11D28"/>
    <w:rsid w:val="00A11F84"/>
    <w:rsid w:val="00A1243E"/>
    <w:rsid w:val="00A12D2A"/>
    <w:rsid w:val="00A12DB1"/>
    <w:rsid w:val="00A13103"/>
    <w:rsid w:val="00A1326F"/>
    <w:rsid w:val="00A1343A"/>
    <w:rsid w:val="00A1388F"/>
    <w:rsid w:val="00A13E0A"/>
    <w:rsid w:val="00A14053"/>
    <w:rsid w:val="00A146A1"/>
    <w:rsid w:val="00A14C8A"/>
    <w:rsid w:val="00A14CDC"/>
    <w:rsid w:val="00A14D39"/>
    <w:rsid w:val="00A1593B"/>
    <w:rsid w:val="00A15AB2"/>
    <w:rsid w:val="00A15C60"/>
    <w:rsid w:val="00A165A4"/>
    <w:rsid w:val="00A16893"/>
    <w:rsid w:val="00A16959"/>
    <w:rsid w:val="00A16D89"/>
    <w:rsid w:val="00A16F2C"/>
    <w:rsid w:val="00A170E2"/>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B22"/>
    <w:rsid w:val="00A21C7A"/>
    <w:rsid w:val="00A22304"/>
    <w:rsid w:val="00A22335"/>
    <w:rsid w:val="00A227D2"/>
    <w:rsid w:val="00A22903"/>
    <w:rsid w:val="00A234AA"/>
    <w:rsid w:val="00A234F0"/>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CB5"/>
    <w:rsid w:val="00A27095"/>
    <w:rsid w:val="00A27509"/>
    <w:rsid w:val="00A277EE"/>
    <w:rsid w:val="00A278FF"/>
    <w:rsid w:val="00A27B2C"/>
    <w:rsid w:val="00A27FC7"/>
    <w:rsid w:val="00A30488"/>
    <w:rsid w:val="00A3062C"/>
    <w:rsid w:val="00A30C6C"/>
    <w:rsid w:val="00A31176"/>
    <w:rsid w:val="00A312F3"/>
    <w:rsid w:val="00A3145C"/>
    <w:rsid w:val="00A317DB"/>
    <w:rsid w:val="00A31A45"/>
    <w:rsid w:val="00A31D24"/>
    <w:rsid w:val="00A3218A"/>
    <w:rsid w:val="00A321D0"/>
    <w:rsid w:val="00A32FB4"/>
    <w:rsid w:val="00A331FE"/>
    <w:rsid w:val="00A3332B"/>
    <w:rsid w:val="00A33AD8"/>
    <w:rsid w:val="00A343E4"/>
    <w:rsid w:val="00A343E7"/>
    <w:rsid w:val="00A344F3"/>
    <w:rsid w:val="00A35B07"/>
    <w:rsid w:val="00A35C2E"/>
    <w:rsid w:val="00A35CE3"/>
    <w:rsid w:val="00A3685F"/>
    <w:rsid w:val="00A36C0D"/>
    <w:rsid w:val="00A36EA2"/>
    <w:rsid w:val="00A37040"/>
    <w:rsid w:val="00A37115"/>
    <w:rsid w:val="00A37332"/>
    <w:rsid w:val="00A37536"/>
    <w:rsid w:val="00A3772F"/>
    <w:rsid w:val="00A37D59"/>
    <w:rsid w:val="00A37DB8"/>
    <w:rsid w:val="00A37F1B"/>
    <w:rsid w:val="00A37F4F"/>
    <w:rsid w:val="00A4006E"/>
    <w:rsid w:val="00A400FB"/>
    <w:rsid w:val="00A40178"/>
    <w:rsid w:val="00A40405"/>
    <w:rsid w:val="00A408BB"/>
    <w:rsid w:val="00A40F0F"/>
    <w:rsid w:val="00A40F81"/>
    <w:rsid w:val="00A4114C"/>
    <w:rsid w:val="00A41620"/>
    <w:rsid w:val="00A417C4"/>
    <w:rsid w:val="00A41A51"/>
    <w:rsid w:val="00A41B45"/>
    <w:rsid w:val="00A41BB7"/>
    <w:rsid w:val="00A41D4E"/>
    <w:rsid w:val="00A4242D"/>
    <w:rsid w:val="00A42DD7"/>
    <w:rsid w:val="00A42E19"/>
    <w:rsid w:val="00A4303F"/>
    <w:rsid w:val="00A430C4"/>
    <w:rsid w:val="00A43224"/>
    <w:rsid w:val="00A432A5"/>
    <w:rsid w:val="00A43325"/>
    <w:rsid w:val="00A4338E"/>
    <w:rsid w:val="00A43D72"/>
    <w:rsid w:val="00A441EA"/>
    <w:rsid w:val="00A442D2"/>
    <w:rsid w:val="00A445D6"/>
    <w:rsid w:val="00A446A4"/>
    <w:rsid w:val="00A44BE3"/>
    <w:rsid w:val="00A44F26"/>
    <w:rsid w:val="00A44FD0"/>
    <w:rsid w:val="00A452EE"/>
    <w:rsid w:val="00A453A8"/>
    <w:rsid w:val="00A45A9E"/>
    <w:rsid w:val="00A45E73"/>
    <w:rsid w:val="00A464F3"/>
    <w:rsid w:val="00A46889"/>
    <w:rsid w:val="00A468E2"/>
    <w:rsid w:val="00A46904"/>
    <w:rsid w:val="00A46D08"/>
    <w:rsid w:val="00A46D17"/>
    <w:rsid w:val="00A46F49"/>
    <w:rsid w:val="00A46F99"/>
    <w:rsid w:val="00A4702E"/>
    <w:rsid w:val="00A472E7"/>
    <w:rsid w:val="00A47503"/>
    <w:rsid w:val="00A47548"/>
    <w:rsid w:val="00A47588"/>
    <w:rsid w:val="00A4770E"/>
    <w:rsid w:val="00A503DF"/>
    <w:rsid w:val="00A507F3"/>
    <w:rsid w:val="00A50D4D"/>
    <w:rsid w:val="00A50DE5"/>
    <w:rsid w:val="00A51695"/>
    <w:rsid w:val="00A519D8"/>
    <w:rsid w:val="00A51E65"/>
    <w:rsid w:val="00A51F5E"/>
    <w:rsid w:val="00A52662"/>
    <w:rsid w:val="00A52692"/>
    <w:rsid w:val="00A5291A"/>
    <w:rsid w:val="00A52A55"/>
    <w:rsid w:val="00A53291"/>
    <w:rsid w:val="00A53393"/>
    <w:rsid w:val="00A534F4"/>
    <w:rsid w:val="00A535E8"/>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7E7"/>
    <w:rsid w:val="00A5709A"/>
    <w:rsid w:val="00A57382"/>
    <w:rsid w:val="00A574D6"/>
    <w:rsid w:val="00A575B1"/>
    <w:rsid w:val="00A578E4"/>
    <w:rsid w:val="00A57DC9"/>
    <w:rsid w:val="00A57DE5"/>
    <w:rsid w:val="00A602DE"/>
    <w:rsid w:val="00A6040E"/>
    <w:rsid w:val="00A6075D"/>
    <w:rsid w:val="00A6077C"/>
    <w:rsid w:val="00A60786"/>
    <w:rsid w:val="00A609E5"/>
    <w:rsid w:val="00A60A67"/>
    <w:rsid w:val="00A6129C"/>
    <w:rsid w:val="00A614C9"/>
    <w:rsid w:val="00A61C96"/>
    <w:rsid w:val="00A61F9E"/>
    <w:rsid w:val="00A6218B"/>
    <w:rsid w:val="00A628F0"/>
    <w:rsid w:val="00A62AA4"/>
    <w:rsid w:val="00A62FB9"/>
    <w:rsid w:val="00A63420"/>
    <w:rsid w:val="00A63C8F"/>
    <w:rsid w:val="00A63D87"/>
    <w:rsid w:val="00A63E49"/>
    <w:rsid w:val="00A63F57"/>
    <w:rsid w:val="00A64442"/>
    <w:rsid w:val="00A64934"/>
    <w:rsid w:val="00A64D59"/>
    <w:rsid w:val="00A656B7"/>
    <w:rsid w:val="00A65BB7"/>
    <w:rsid w:val="00A65C44"/>
    <w:rsid w:val="00A65C9B"/>
    <w:rsid w:val="00A65D20"/>
    <w:rsid w:val="00A65F81"/>
    <w:rsid w:val="00A66171"/>
    <w:rsid w:val="00A666C8"/>
    <w:rsid w:val="00A66A67"/>
    <w:rsid w:val="00A66C21"/>
    <w:rsid w:val="00A66C87"/>
    <w:rsid w:val="00A66D9A"/>
    <w:rsid w:val="00A6732C"/>
    <w:rsid w:val="00A67470"/>
    <w:rsid w:val="00A67575"/>
    <w:rsid w:val="00A6783C"/>
    <w:rsid w:val="00A67AB4"/>
    <w:rsid w:val="00A70604"/>
    <w:rsid w:val="00A70650"/>
    <w:rsid w:val="00A70C2E"/>
    <w:rsid w:val="00A70C76"/>
    <w:rsid w:val="00A70E8B"/>
    <w:rsid w:val="00A70FA0"/>
    <w:rsid w:val="00A71043"/>
    <w:rsid w:val="00A71097"/>
    <w:rsid w:val="00A7153B"/>
    <w:rsid w:val="00A718B1"/>
    <w:rsid w:val="00A718F5"/>
    <w:rsid w:val="00A71D17"/>
    <w:rsid w:val="00A71E2D"/>
    <w:rsid w:val="00A72108"/>
    <w:rsid w:val="00A726FA"/>
    <w:rsid w:val="00A72973"/>
    <w:rsid w:val="00A729A2"/>
    <w:rsid w:val="00A73063"/>
    <w:rsid w:val="00A7308C"/>
    <w:rsid w:val="00A731FA"/>
    <w:rsid w:val="00A73583"/>
    <w:rsid w:val="00A73871"/>
    <w:rsid w:val="00A739B7"/>
    <w:rsid w:val="00A73EB6"/>
    <w:rsid w:val="00A74026"/>
    <w:rsid w:val="00A7423C"/>
    <w:rsid w:val="00A744DF"/>
    <w:rsid w:val="00A7452A"/>
    <w:rsid w:val="00A74827"/>
    <w:rsid w:val="00A7485A"/>
    <w:rsid w:val="00A74AEF"/>
    <w:rsid w:val="00A74E19"/>
    <w:rsid w:val="00A75949"/>
    <w:rsid w:val="00A75C5C"/>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77EEF"/>
    <w:rsid w:val="00A805C0"/>
    <w:rsid w:val="00A806B0"/>
    <w:rsid w:val="00A8071E"/>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421"/>
    <w:rsid w:val="00A84505"/>
    <w:rsid w:val="00A84535"/>
    <w:rsid w:val="00A8470C"/>
    <w:rsid w:val="00A84825"/>
    <w:rsid w:val="00A84AD5"/>
    <w:rsid w:val="00A84B91"/>
    <w:rsid w:val="00A84C53"/>
    <w:rsid w:val="00A84C94"/>
    <w:rsid w:val="00A854AA"/>
    <w:rsid w:val="00A85586"/>
    <w:rsid w:val="00A85656"/>
    <w:rsid w:val="00A85AB2"/>
    <w:rsid w:val="00A85F01"/>
    <w:rsid w:val="00A85F17"/>
    <w:rsid w:val="00A86064"/>
    <w:rsid w:val="00A86369"/>
    <w:rsid w:val="00A86664"/>
    <w:rsid w:val="00A86D25"/>
    <w:rsid w:val="00A8702A"/>
    <w:rsid w:val="00A87082"/>
    <w:rsid w:val="00A87342"/>
    <w:rsid w:val="00A8735D"/>
    <w:rsid w:val="00A87710"/>
    <w:rsid w:val="00A87728"/>
    <w:rsid w:val="00A878A8"/>
    <w:rsid w:val="00A87ACE"/>
    <w:rsid w:val="00A87AF7"/>
    <w:rsid w:val="00A87C8B"/>
    <w:rsid w:val="00A87D28"/>
    <w:rsid w:val="00A900F6"/>
    <w:rsid w:val="00A901FC"/>
    <w:rsid w:val="00A9059C"/>
    <w:rsid w:val="00A90809"/>
    <w:rsid w:val="00A90DAA"/>
    <w:rsid w:val="00A90E76"/>
    <w:rsid w:val="00A91079"/>
    <w:rsid w:val="00A9121F"/>
    <w:rsid w:val="00A91291"/>
    <w:rsid w:val="00A917D5"/>
    <w:rsid w:val="00A91AEC"/>
    <w:rsid w:val="00A91D9A"/>
    <w:rsid w:val="00A925E1"/>
    <w:rsid w:val="00A928EC"/>
    <w:rsid w:val="00A92AEF"/>
    <w:rsid w:val="00A92D6E"/>
    <w:rsid w:val="00A92E0A"/>
    <w:rsid w:val="00A92F2E"/>
    <w:rsid w:val="00A93226"/>
    <w:rsid w:val="00A935F9"/>
    <w:rsid w:val="00A936F7"/>
    <w:rsid w:val="00A937BF"/>
    <w:rsid w:val="00A937FD"/>
    <w:rsid w:val="00A93E37"/>
    <w:rsid w:val="00A93ECB"/>
    <w:rsid w:val="00A93F0B"/>
    <w:rsid w:val="00A9464F"/>
    <w:rsid w:val="00A94676"/>
    <w:rsid w:val="00A946B4"/>
    <w:rsid w:val="00A94724"/>
    <w:rsid w:val="00A9473F"/>
    <w:rsid w:val="00A94FA8"/>
    <w:rsid w:val="00A950A5"/>
    <w:rsid w:val="00A952CC"/>
    <w:rsid w:val="00A95368"/>
    <w:rsid w:val="00A959AF"/>
    <w:rsid w:val="00A95BC8"/>
    <w:rsid w:val="00A95D27"/>
    <w:rsid w:val="00A95D5F"/>
    <w:rsid w:val="00A95D6C"/>
    <w:rsid w:val="00A95E2A"/>
    <w:rsid w:val="00A95EDE"/>
    <w:rsid w:val="00A9600E"/>
    <w:rsid w:val="00A962AF"/>
    <w:rsid w:val="00A9654D"/>
    <w:rsid w:val="00A965C4"/>
    <w:rsid w:val="00A967CC"/>
    <w:rsid w:val="00A96B8B"/>
    <w:rsid w:val="00A96DF9"/>
    <w:rsid w:val="00A97C0C"/>
    <w:rsid w:val="00AA0928"/>
    <w:rsid w:val="00AA0B30"/>
    <w:rsid w:val="00AA106D"/>
    <w:rsid w:val="00AA14C4"/>
    <w:rsid w:val="00AA2109"/>
    <w:rsid w:val="00AA25E8"/>
    <w:rsid w:val="00AA2697"/>
    <w:rsid w:val="00AA27B4"/>
    <w:rsid w:val="00AA2830"/>
    <w:rsid w:val="00AA2B1C"/>
    <w:rsid w:val="00AA2F9E"/>
    <w:rsid w:val="00AA335E"/>
    <w:rsid w:val="00AA358B"/>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6416"/>
    <w:rsid w:val="00AA6664"/>
    <w:rsid w:val="00AA734F"/>
    <w:rsid w:val="00AA7965"/>
    <w:rsid w:val="00AA7B50"/>
    <w:rsid w:val="00AA7DEB"/>
    <w:rsid w:val="00AB0159"/>
    <w:rsid w:val="00AB060F"/>
    <w:rsid w:val="00AB0D60"/>
    <w:rsid w:val="00AB0F68"/>
    <w:rsid w:val="00AB0FBF"/>
    <w:rsid w:val="00AB0FE1"/>
    <w:rsid w:val="00AB12BE"/>
    <w:rsid w:val="00AB15C5"/>
    <w:rsid w:val="00AB19E7"/>
    <w:rsid w:val="00AB19F6"/>
    <w:rsid w:val="00AB2720"/>
    <w:rsid w:val="00AB2721"/>
    <w:rsid w:val="00AB286A"/>
    <w:rsid w:val="00AB2895"/>
    <w:rsid w:val="00AB2A21"/>
    <w:rsid w:val="00AB2D0D"/>
    <w:rsid w:val="00AB2E8F"/>
    <w:rsid w:val="00AB3018"/>
    <w:rsid w:val="00AB3225"/>
    <w:rsid w:val="00AB3A21"/>
    <w:rsid w:val="00AB3B9A"/>
    <w:rsid w:val="00AB433B"/>
    <w:rsid w:val="00AB4374"/>
    <w:rsid w:val="00AB4BC6"/>
    <w:rsid w:val="00AB4DA3"/>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601"/>
    <w:rsid w:val="00AB71EA"/>
    <w:rsid w:val="00AB7494"/>
    <w:rsid w:val="00AB7670"/>
    <w:rsid w:val="00AB7C36"/>
    <w:rsid w:val="00AB7F75"/>
    <w:rsid w:val="00AC0761"/>
    <w:rsid w:val="00AC0AB5"/>
    <w:rsid w:val="00AC0BFE"/>
    <w:rsid w:val="00AC0D31"/>
    <w:rsid w:val="00AC124A"/>
    <w:rsid w:val="00AC12DF"/>
    <w:rsid w:val="00AC1378"/>
    <w:rsid w:val="00AC17BF"/>
    <w:rsid w:val="00AC1A93"/>
    <w:rsid w:val="00AC1B46"/>
    <w:rsid w:val="00AC1CDB"/>
    <w:rsid w:val="00AC1DE4"/>
    <w:rsid w:val="00AC1DF0"/>
    <w:rsid w:val="00AC205F"/>
    <w:rsid w:val="00AC232D"/>
    <w:rsid w:val="00AC2768"/>
    <w:rsid w:val="00AC2C50"/>
    <w:rsid w:val="00AC2E20"/>
    <w:rsid w:val="00AC3410"/>
    <w:rsid w:val="00AC34A2"/>
    <w:rsid w:val="00AC3F4D"/>
    <w:rsid w:val="00AC402C"/>
    <w:rsid w:val="00AC42E7"/>
    <w:rsid w:val="00AC4405"/>
    <w:rsid w:val="00AC4EA9"/>
    <w:rsid w:val="00AC50CD"/>
    <w:rsid w:val="00AC512B"/>
    <w:rsid w:val="00AC551D"/>
    <w:rsid w:val="00AC575D"/>
    <w:rsid w:val="00AC5D82"/>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DDC"/>
    <w:rsid w:val="00AC7DEB"/>
    <w:rsid w:val="00AC7EB4"/>
    <w:rsid w:val="00AC7F6E"/>
    <w:rsid w:val="00AD00BE"/>
    <w:rsid w:val="00AD098E"/>
    <w:rsid w:val="00AD09E4"/>
    <w:rsid w:val="00AD0A18"/>
    <w:rsid w:val="00AD0B8E"/>
    <w:rsid w:val="00AD0C21"/>
    <w:rsid w:val="00AD106B"/>
    <w:rsid w:val="00AD1571"/>
    <w:rsid w:val="00AD27C7"/>
    <w:rsid w:val="00AD2D8D"/>
    <w:rsid w:val="00AD330C"/>
    <w:rsid w:val="00AD370F"/>
    <w:rsid w:val="00AD3F32"/>
    <w:rsid w:val="00AD4294"/>
    <w:rsid w:val="00AD45A4"/>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49"/>
    <w:rsid w:val="00AE0B4E"/>
    <w:rsid w:val="00AE0E0B"/>
    <w:rsid w:val="00AE0E29"/>
    <w:rsid w:val="00AE111B"/>
    <w:rsid w:val="00AE14AB"/>
    <w:rsid w:val="00AE1C15"/>
    <w:rsid w:val="00AE1D47"/>
    <w:rsid w:val="00AE1D59"/>
    <w:rsid w:val="00AE2A56"/>
    <w:rsid w:val="00AE2AD3"/>
    <w:rsid w:val="00AE2F0A"/>
    <w:rsid w:val="00AE3457"/>
    <w:rsid w:val="00AE380B"/>
    <w:rsid w:val="00AE412E"/>
    <w:rsid w:val="00AE42D1"/>
    <w:rsid w:val="00AE47BC"/>
    <w:rsid w:val="00AE4A11"/>
    <w:rsid w:val="00AE4AAD"/>
    <w:rsid w:val="00AE4B58"/>
    <w:rsid w:val="00AE4C58"/>
    <w:rsid w:val="00AE4FB7"/>
    <w:rsid w:val="00AE51F0"/>
    <w:rsid w:val="00AE5300"/>
    <w:rsid w:val="00AE53C4"/>
    <w:rsid w:val="00AE5889"/>
    <w:rsid w:val="00AE5F72"/>
    <w:rsid w:val="00AE5F83"/>
    <w:rsid w:val="00AE6412"/>
    <w:rsid w:val="00AE6708"/>
    <w:rsid w:val="00AE6868"/>
    <w:rsid w:val="00AE6A0F"/>
    <w:rsid w:val="00AE6E3B"/>
    <w:rsid w:val="00AE6FA7"/>
    <w:rsid w:val="00AE70C3"/>
    <w:rsid w:val="00AE71CD"/>
    <w:rsid w:val="00AE726C"/>
    <w:rsid w:val="00AE75FB"/>
    <w:rsid w:val="00AE7CA7"/>
    <w:rsid w:val="00AF0617"/>
    <w:rsid w:val="00AF0689"/>
    <w:rsid w:val="00AF072B"/>
    <w:rsid w:val="00AF093B"/>
    <w:rsid w:val="00AF0A3E"/>
    <w:rsid w:val="00AF0B66"/>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D59"/>
    <w:rsid w:val="00AF3E34"/>
    <w:rsid w:val="00AF3FCA"/>
    <w:rsid w:val="00AF4026"/>
    <w:rsid w:val="00AF4471"/>
    <w:rsid w:val="00AF4491"/>
    <w:rsid w:val="00AF46C4"/>
    <w:rsid w:val="00AF4832"/>
    <w:rsid w:val="00AF4A23"/>
    <w:rsid w:val="00AF4C92"/>
    <w:rsid w:val="00AF4E7B"/>
    <w:rsid w:val="00AF5704"/>
    <w:rsid w:val="00AF5AA1"/>
    <w:rsid w:val="00AF5EAE"/>
    <w:rsid w:val="00AF616E"/>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8FC"/>
    <w:rsid w:val="00B029C8"/>
    <w:rsid w:val="00B02D8F"/>
    <w:rsid w:val="00B02EC7"/>
    <w:rsid w:val="00B0320F"/>
    <w:rsid w:val="00B036DF"/>
    <w:rsid w:val="00B03799"/>
    <w:rsid w:val="00B03952"/>
    <w:rsid w:val="00B03A6D"/>
    <w:rsid w:val="00B03D2A"/>
    <w:rsid w:val="00B03D68"/>
    <w:rsid w:val="00B040D7"/>
    <w:rsid w:val="00B041CB"/>
    <w:rsid w:val="00B04272"/>
    <w:rsid w:val="00B0430E"/>
    <w:rsid w:val="00B046C9"/>
    <w:rsid w:val="00B049D7"/>
    <w:rsid w:val="00B04BCE"/>
    <w:rsid w:val="00B051DF"/>
    <w:rsid w:val="00B05248"/>
    <w:rsid w:val="00B052C7"/>
    <w:rsid w:val="00B05439"/>
    <w:rsid w:val="00B055D0"/>
    <w:rsid w:val="00B05634"/>
    <w:rsid w:val="00B05A88"/>
    <w:rsid w:val="00B05E30"/>
    <w:rsid w:val="00B063AA"/>
    <w:rsid w:val="00B069B9"/>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403A"/>
    <w:rsid w:val="00B14AE4"/>
    <w:rsid w:val="00B14DA4"/>
    <w:rsid w:val="00B15015"/>
    <w:rsid w:val="00B154E9"/>
    <w:rsid w:val="00B155CA"/>
    <w:rsid w:val="00B1562C"/>
    <w:rsid w:val="00B159CD"/>
    <w:rsid w:val="00B15EEF"/>
    <w:rsid w:val="00B16042"/>
    <w:rsid w:val="00B165F4"/>
    <w:rsid w:val="00B16739"/>
    <w:rsid w:val="00B16BE2"/>
    <w:rsid w:val="00B16D51"/>
    <w:rsid w:val="00B16F1E"/>
    <w:rsid w:val="00B171BA"/>
    <w:rsid w:val="00B178CF"/>
    <w:rsid w:val="00B2067F"/>
    <w:rsid w:val="00B20767"/>
    <w:rsid w:val="00B20A88"/>
    <w:rsid w:val="00B216D9"/>
    <w:rsid w:val="00B2184B"/>
    <w:rsid w:val="00B21D78"/>
    <w:rsid w:val="00B22154"/>
    <w:rsid w:val="00B22451"/>
    <w:rsid w:val="00B224A5"/>
    <w:rsid w:val="00B2250C"/>
    <w:rsid w:val="00B22971"/>
    <w:rsid w:val="00B22BDE"/>
    <w:rsid w:val="00B22C5E"/>
    <w:rsid w:val="00B231C5"/>
    <w:rsid w:val="00B235F3"/>
    <w:rsid w:val="00B2371C"/>
    <w:rsid w:val="00B2374F"/>
    <w:rsid w:val="00B23815"/>
    <w:rsid w:val="00B2385B"/>
    <w:rsid w:val="00B23A17"/>
    <w:rsid w:val="00B23ACF"/>
    <w:rsid w:val="00B241E7"/>
    <w:rsid w:val="00B242B8"/>
    <w:rsid w:val="00B246B5"/>
    <w:rsid w:val="00B24881"/>
    <w:rsid w:val="00B24AF3"/>
    <w:rsid w:val="00B24F25"/>
    <w:rsid w:val="00B24F33"/>
    <w:rsid w:val="00B2505F"/>
    <w:rsid w:val="00B250AC"/>
    <w:rsid w:val="00B255FF"/>
    <w:rsid w:val="00B257F7"/>
    <w:rsid w:val="00B25809"/>
    <w:rsid w:val="00B25CC4"/>
    <w:rsid w:val="00B2603A"/>
    <w:rsid w:val="00B26988"/>
    <w:rsid w:val="00B269D1"/>
    <w:rsid w:val="00B26F62"/>
    <w:rsid w:val="00B270A4"/>
    <w:rsid w:val="00B27160"/>
    <w:rsid w:val="00B271B6"/>
    <w:rsid w:val="00B272F9"/>
    <w:rsid w:val="00B2777F"/>
    <w:rsid w:val="00B277DC"/>
    <w:rsid w:val="00B27801"/>
    <w:rsid w:val="00B27DA5"/>
    <w:rsid w:val="00B27F84"/>
    <w:rsid w:val="00B30058"/>
    <w:rsid w:val="00B3037C"/>
    <w:rsid w:val="00B30754"/>
    <w:rsid w:val="00B308CC"/>
    <w:rsid w:val="00B3093E"/>
    <w:rsid w:val="00B31142"/>
    <w:rsid w:val="00B3193C"/>
    <w:rsid w:val="00B31F18"/>
    <w:rsid w:val="00B322D6"/>
    <w:rsid w:val="00B32374"/>
    <w:rsid w:val="00B324AC"/>
    <w:rsid w:val="00B325AA"/>
    <w:rsid w:val="00B32752"/>
    <w:rsid w:val="00B32D71"/>
    <w:rsid w:val="00B32E9D"/>
    <w:rsid w:val="00B330F5"/>
    <w:rsid w:val="00B3324E"/>
    <w:rsid w:val="00B33504"/>
    <w:rsid w:val="00B337DA"/>
    <w:rsid w:val="00B3383E"/>
    <w:rsid w:val="00B33878"/>
    <w:rsid w:val="00B33AD1"/>
    <w:rsid w:val="00B33B25"/>
    <w:rsid w:val="00B3438A"/>
    <w:rsid w:val="00B34857"/>
    <w:rsid w:val="00B34E99"/>
    <w:rsid w:val="00B34EB7"/>
    <w:rsid w:val="00B34EC9"/>
    <w:rsid w:val="00B35176"/>
    <w:rsid w:val="00B35335"/>
    <w:rsid w:val="00B35574"/>
    <w:rsid w:val="00B35BE0"/>
    <w:rsid w:val="00B35DBA"/>
    <w:rsid w:val="00B36689"/>
    <w:rsid w:val="00B366CF"/>
    <w:rsid w:val="00B368EE"/>
    <w:rsid w:val="00B36E13"/>
    <w:rsid w:val="00B36F41"/>
    <w:rsid w:val="00B370A0"/>
    <w:rsid w:val="00B37B07"/>
    <w:rsid w:val="00B4001A"/>
    <w:rsid w:val="00B400D7"/>
    <w:rsid w:val="00B404BC"/>
    <w:rsid w:val="00B40A57"/>
    <w:rsid w:val="00B417D1"/>
    <w:rsid w:val="00B41947"/>
    <w:rsid w:val="00B41D87"/>
    <w:rsid w:val="00B41FAF"/>
    <w:rsid w:val="00B423C2"/>
    <w:rsid w:val="00B428F2"/>
    <w:rsid w:val="00B42ACA"/>
    <w:rsid w:val="00B42F79"/>
    <w:rsid w:val="00B43068"/>
    <w:rsid w:val="00B43A22"/>
    <w:rsid w:val="00B43CFD"/>
    <w:rsid w:val="00B43F26"/>
    <w:rsid w:val="00B440B7"/>
    <w:rsid w:val="00B442ED"/>
    <w:rsid w:val="00B448DD"/>
    <w:rsid w:val="00B44D70"/>
    <w:rsid w:val="00B44E9B"/>
    <w:rsid w:val="00B44EFF"/>
    <w:rsid w:val="00B4506C"/>
    <w:rsid w:val="00B4526A"/>
    <w:rsid w:val="00B4555F"/>
    <w:rsid w:val="00B456D0"/>
    <w:rsid w:val="00B459BC"/>
    <w:rsid w:val="00B459E6"/>
    <w:rsid w:val="00B45C94"/>
    <w:rsid w:val="00B45ED8"/>
    <w:rsid w:val="00B46495"/>
    <w:rsid w:val="00B46A87"/>
    <w:rsid w:val="00B46CBE"/>
    <w:rsid w:val="00B46D9F"/>
    <w:rsid w:val="00B46EA8"/>
    <w:rsid w:val="00B46EDF"/>
    <w:rsid w:val="00B46FF9"/>
    <w:rsid w:val="00B47056"/>
    <w:rsid w:val="00B47161"/>
    <w:rsid w:val="00B4730E"/>
    <w:rsid w:val="00B4736E"/>
    <w:rsid w:val="00B4739F"/>
    <w:rsid w:val="00B478EA"/>
    <w:rsid w:val="00B501DD"/>
    <w:rsid w:val="00B5022C"/>
    <w:rsid w:val="00B5060B"/>
    <w:rsid w:val="00B507FA"/>
    <w:rsid w:val="00B50804"/>
    <w:rsid w:val="00B50C19"/>
    <w:rsid w:val="00B510F3"/>
    <w:rsid w:val="00B5116C"/>
    <w:rsid w:val="00B511CD"/>
    <w:rsid w:val="00B516AD"/>
    <w:rsid w:val="00B51ED5"/>
    <w:rsid w:val="00B52217"/>
    <w:rsid w:val="00B52263"/>
    <w:rsid w:val="00B5257F"/>
    <w:rsid w:val="00B52955"/>
    <w:rsid w:val="00B529BA"/>
    <w:rsid w:val="00B52F15"/>
    <w:rsid w:val="00B53196"/>
    <w:rsid w:val="00B536F9"/>
    <w:rsid w:val="00B5385C"/>
    <w:rsid w:val="00B5389B"/>
    <w:rsid w:val="00B53C2F"/>
    <w:rsid w:val="00B53C48"/>
    <w:rsid w:val="00B5406D"/>
    <w:rsid w:val="00B5452C"/>
    <w:rsid w:val="00B549A7"/>
    <w:rsid w:val="00B54AD7"/>
    <w:rsid w:val="00B553AB"/>
    <w:rsid w:val="00B55441"/>
    <w:rsid w:val="00B55805"/>
    <w:rsid w:val="00B55A84"/>
    <w:rsid w:val="00B55C1E"/>
    <w:rsid w:val="00B55CEF"/>
    <w:rsid w:val="00B5604C"/>
    <w:rsid w:val="00B5644E"/>
    <w:rsid w:val="00B564D4"/>
    <w:rsid w:val="00B5660D"/>
    <w:rsid w:val="00B566D9"/>
    <w:rsid w:val="00B567A9"/>
    <w:rsid w:val="00B56998"/>
    <w:rsid w:val="00B56DCF"/>
    <w:rsid w:val="00B56DEE"/>
    <w:rsid w:val="00B56EF0"/>
    <w:rsid w:val="00B57214"/>
    <w:rsid w:val="00B57AC5"/>
    <w:rsid w:val="00B57D52"/>
    <w:rsid w:val="00B57EFD"/>
    <w:rsid w:val="00B60E16"/>
    <w:rsid w:val="00B61839"/>
    <w:rsid w:val="00B61893"/>
    <w:rsid w:val="00B61C4C"/>
    <w:rsid w:val="00B61DBC"/>
    <w:rsid w:val="00B62024"/>
    <w:rsid w:val="00B62228"/>
    <w:rsid w:val="00B6249E"/>
    <w:rsid w:val="00B625E4"/>
    <w:rsid w:val="00B627C1"/>
    <w:rsid w:val="00B62CBB"/>
    <w:rsid w:val="00B62DCA"/>
    <w:rsid w:val="00B62FA3"/>
    <w:rsid w:val="00B63314"/>
    <w:rsid w:val="00B637C1"/>
    <w:rsid w:val="00B63DC4"/>
    <w:rsid w:val="00B63E0F"/>
    <w:rsid w:val="00B64743"/>
    <w:rsid w:val="00B64997"/>
    <w:rsid w:val="00B649FC"/>
    <w:rsid w:val="00B64B7F"/>
    <w:rsid w:val="00B64E07"/>
    <w:rsid w:val="00B64E84"/>
    <w:rsid w:val="00B64EFE"/>
    <w:rsid w:val="00B6504C"/>
    <w:rsid w:val="00B65AEA"/>
    <w:rsid w:val="00B65C35"/>
    <w:rsid w:val="00B66005"/>
    <w:rsid w:val="00B661E7"/>
    <w:rsid w:val="00B663E7"/>
    <w:rsid w:val="00B6669C"/>
    <w:rsid w:val="00B66872"/>
    <w:rsid w:val="00B66DE5"/>
    <w:rsid w:val="00B66F5A"/>
    <w:rsid w:val="00B67035"/>
    <w:rsid w:val="00B672A4"/>
    <w:rsid w:val="00B67425"/>
    <w:rsid w:val="00B678E5"/>
    <w:rsid w:val="00B6794D"/>
    <w:rsid w:val="00B67B08"/>
    <w:rsid w:val="00B67EB9"/>
    <w:rsid w:val="00B70234"/>
    <w:rsid w:val="00B7074E"/>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00A"/>
    <w:rsid w:val="00B731D6"/>
    <w:rsid w:val="00B731FF"/>
    <w:rsid w:val="00B738AC"/>
    <w:rsid w:val="00B73B10"/>
    <w:rsid w:val="00B74103"/>
    <w:rsid w:val="00B7490A"/>
    <w:rsid w:val="00B74A9F"/>
    <w:rsid w:val="00B756D1"/>
    <w:rsid w:val="00B76486"/>
    <w:rsid w:val="00B7685C"/>
    <w:rsid w:val="00B76897"/>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FF"/>
    <w:rsid w:val="00B802F5"/>
    <w:rsid w:val="00B80348"/>
    <w:rsid w:val="00B80396"/>
    <w:rsid w:val="00B80628"/>
    <w:rsid w:val="00B80CAD"/>
    <w:rsid w:val="00B80D62"/>
    <w:rsid w:val="00B80E0A"/>
    <w:rsid w:val="00B80EE5"/>
    <w:rsid w:val="00B81201"/>
    <w:rsid w:val="00B8138A"/>
    <w:rsid w:val="00B81492"/>
    <w:rsid w:val="00B814BC"/>
    <w:rsid w:val="00B8159B"/>
    <w:rsid w:val="00B81919"/>
    <w:rsid w:val="00B81FDB"/>
    <w:rsid w:val="00B82175"/>
    <w:rsid w:val="00B821F7"/>
    <w:rsid w:val="00B824C1"/>
    <w:rsid w:val="00B82B1D"/>
    <w:rsid w:val="00B82CBA"/>
    <w:rsid w:val="00B832FE"/>
    <w:rsid w:val="00B836B7"/>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BD1"/>
    <w:rsid w:val="00B85E32"/>
    <w:rsid w:val="00B8605C"/>
    <w:rsid w:val="00B860A6"/>
    <w:rsid w:val="00B86231"/>
    <w:rsid w:val="00B86311"/>
    <w:rsid w:val="00B8632B"/>
    <w:rsid w:val="00B86543"/>
    <w:rsid w:val="00B86AC2"/>
    <w:rsid w:val="00B86BB8"/>
    <w:rsid w:val="00B86DFE"/>
    <w:rsid w:val="00B87301"/>
    <w:rsid w:val="00B8755D"/>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FD6"/>
    <w:rsid w:val="00B920B5"/>
    <w:rsid w:val="00B92126"/>
    <w:rsid w:val="00B92BFC"/>
    <w:rsid w:val="00B92F42"/>
    <w:rsid w:val="00B92F83"/>
    <w:rsid w:val="00B93403"/>
    <w:rsid w:val="00B93596"/>
    <w:rsid w:val="00B93609"/>
    <w:rsid w:val="00B93684"/>
    <w:rsid w:val="00B93748"/>
    <w:rsid w:val="00B93B1C"/>
    <w:rsid w:val="00B93E84"/>
    <w:rsid w:val="00B9403D"/>
    <w:rsid w:val="00B94230"/>
    <w:rsid w:val="00B94407"/>
    <w:rsid w:val="00B944D3"/>
    <w:rsid w:val="00B94698"/>
    <w:rsid w:val="00B94858"/>
    <w:rsid w:val="00B94E0A"/>
    <w:rsid w:val="00B94ECB"/>
    <w:rsid w:val="00B95305"/>
    <w:rsid w:val="00B955FA"/>
    <w:rsid w:val="00B9580F"/>
    <w:rsid w:val="00B96365"/>
    <w:rsid w:val="00B9641B"/>
    <w:rsid w:val="00B9644D"/>
    <w:rsid w:val="00B968AC"/>
    <w:rsid w:val="00B968B7"/>
    <w:rsid w:val="00B96C10"/>
    <w:rsid w:val="00B96DA8"/>
    <w:rsid w:val="00B96F04"/>
    <w:rsid w:val="00B96F79"/>
    <w:rsid w:val="00B96FB9"/>
    <w:rsid w:val="00B970DA"/>
    <w:rsid w:val="00B97A33"/>
    <w:rsid w:val="00B97ADF"/>
    <w:rsid w:val="00B97C65"/>
    <w:rsid w:val="00B97EB0"/>
    <w:rsid w:val="00B97EE3"/>
    <w:rsid w:val="00BA01F8"/>
    <w:rsid w:val="00BA052E"/>
    <w:rsid w:val="00BA07AF"/>
    <w:rsid w:val="00BA0B28"/>
    <w:rsid w:val="00BA0BDB"/>
    <w:rsid w:val="00BA0EBD"/>
    <w:rsid w:val="00BA1489"/>
    <w:rsid w:val="00BA157D"/>
    <w:rsid w:val="00BA1777"/>
    <w:rsid w:val="00BA1883"/>
    <w:rsid w:val="00BA1948"/>
    <w:rsid w:val="00BA194D"/>
    <w:rsid w:val="00BA1A29"/>
    <w:rsid w:val="00BA1A43"/>
    <w:rsid w:val="00BA1B9D"/>
    <w:rsid w:val="00BA1D53"/>
    <w:rsid w:val="00BA22CF"/>
    <w:rsid w:val="00BA2A2F"/>
    <w:rsid w:val="00BA3016"/>
    <w:rsid w:val="00BA36DD"/>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719D"/>
    <w:rsid w:val="00BA74DC"/>
    <w:rsid w:val="00BA7546"/>
    <w:rsid w:val="00BA7627"/>
    <w:rsid w:val="00BA7A7E"/>
    <w:rsid w:val="00BA7CDD"/>
    <w:rsid w:val="00BA7D3E"/>
    <w:rsid w:val="00BB015C"/>
    <w:rsid w:val="00BB04E4"/>
    <w:rsid w:val="00BB09EA"/>
    <w:rsid w:val="00BB0B80"/>
    <w:rsid w:val="00BB0B88"/>
    <w:rsid w:val="00BB1404"/>
    <w:rsid w:val="00BB149E"/>
    <w:rsid w:val="00BB1AA6"/>
    <w:rsid w:val="00BB1DD6"/>
    <w:rsid w:val="00BB1E52"/>
    <w:rsid w:val="00BB1FF6"/>
    <w:rsid w:val="00BB239B"/>
    <w:rsid w:val="00BB244C"/>
    <w:rsid w:val="00BB246D"/>
    <w:rsid w:val="00BB2672"/>
    <w:rsid w:val="00BB2EF6"/>
    <w:rsid w:val="00BB3342"/>
    <w:rsid w:val="00BB37E4"/>
    <w:rsid w:val="00BB3A39"/>
    <w:rsid w:val="00BB3A3D"/>
    <w:rsid w:val="00BB3E37"/>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38B"/>
    <w:rsid w:val="00BB74F2"/>
    <w:rsid w:val="00BB75CA"/>
    <w:rsid w:val="00BB765F"/>
    <w:rsid w:val="00BB76CA"/>
    <w:rsid w:val="00BB785B"/>
    <w:rsid w:val="00BB7BDA"/>
    <w:rsid w:val="00BB7C29"/>
    <w:rsid w:val="00BB7E55"/>
    <w:rsid w:val="00BB7F02"/>
    <w:rsid w:val="00BC02F7"/>
    <w:rsid w:val="00BC05E3"/>
    <w:rsid w:val="00BC0910"/>
    <w:rsid w:val="00BC0D36"/>
    <w:rsid w:val="00BC13C1"/>
    <w:rsid w:val="00BC1453"/>
    <w:rsid w:val="00BC1530"/>
    <w:rsid w:val="00BC1682"/>
    <w:rsid w:val="00BC16C0"/>
    <w:rsid w:val="00BC19A5"/>
    <w:rsid w:val="00BC1AF2"/>
    <w:rsid w:val="00BC1C56"/>
    <w:rsid w:val="00BC26DD"/>
    <w:rsid w:val="00BC2AE7"/>
    <w:rsid w:val="00BC2E8F"/>
    <w:rsid w:val="00BC2EB3"/>
    <w:rsid w:val="00BC2F00"/>
    <w:rsid w:val="00BC3109"/>
    <w:rsid w:val="00BC34E3"/>
    <w:rsid w:val="00BC34EC"/>
    <w:rsid w:val="00BC36BB"/>
    <w:rsid w:val="00BC42A7"/>
    <w:rsid w:val="00BC4357"/>
    <w:rsid w:val="00BC4A4C"/>
    <w:rsid w:val="00BC50AC"/>
    <w:rsid w:val="00BC570F"/>
    <w:rsid w:val="00BC579D"/>
    <w:rsid w:val="00BC58CD"/>
    <w:rsid w:val="00BC5A56"/>
    <w:rsid w:val="00BC5B29"/>
    <w:rsid w:val="00BC64BC"/>
    <w:rsid w:val="00BC6578"/>
    <w:rsid w:val="00BC6A6B"/>
    <w:rsid w:val="00BC7094"/>
    <w:rsid w:val="00BC70DC"/>
    <w:rsid w:val="00BC7258"/>
    <w:rsid w:val="00BC7394"/>
    <w:rsid w:val="00BC754A"/>
    <w:rsid w:val="00BC762C"/>
    <w:rsid w:val="00BC7854"/>
    <w:rsid w:val="00BC786D"/>
    <w:rsid w:val="00BC79C7"/>
    <w:rsid w:val="00BC7C7D"/>
    <w:rsid w:val="00BD018C"/>
    <w:rsid w:val="00BD0958"/>
    <w:rsid w:val="00BD0E44"/>
    <w:rsid w:val="00BD109B"/>
    <w:rsid w:val="00BD14A5"/>
    <w:rsid w:val="00BD1955"/>
    <w:rsid w:val="00BD1C07"/>
    <w:rsid w:val="00BD1CD9"/>
    <w:rsid w:val="00BD1FF3"/>
    <w:rsid w:val="00BD228F"/>
    <w:rsid w:val="00BD240B"/>
    <w:rsid w:val="00BD2469"/>
    <w:rsid w:val="00BD2498"/>
    <w:rsid w:val="00BD26A8"/>
    <w:rsid w:val="00BD280B"/>
    <w:rsid w:val="00BD2B11"/>
    <w:rsid w:val="00BD2F94"/>
    <w:rsid w:val="00BD2FB6"/>
    <w:rsid w:val="00BD313C"/>
    <w:rsid w:val="00BD34EB"/>
    <w:rsid w:val="00BD379D"/>
    <w:rsid w:val="00BD38FD"/>
    <w:rsid w:val="00BD3E34"/>
    <w:rsid w:val="00BD42C1"/>
    <w:rsid w:val="00BD46DB"/>
    <w:rsid w:val="00BD478D"/>
    <w:rsid w:val="00BD4883"/>
    <w:rsid w:val="00BD4B5F"/>
    <w:rsid w:val="00BD4CA9"/>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E0E1C"/>
    <w:rsid w:val="00BE0F6C"/>
    <w:rsid w:val="00BE140A"/>
    <w:rsid w:val="00BE1609"/>
    <w:rsid w:val="00BE190D"/>
    <w:rsid w:val="00BE1972"/>
    <w:rsid w:val="00BE1AEC"/>
    <w:rsid w:val="00BE2493"/>
    <w:rsid w:val="00BE30B6"/>
    <w:rsid w:val="00BE334C"/>
    <w:rsid w:val="00BE35D6"/>
    <w:rsid w:val="00BE3770"/>
    <w:rsid w:val="00BE37FE"/>
    <w:rsid w:val="00BE380D"/>
    <w:rsid w:val="00BE3ADF"/>
    <w:rsid w:val="00BE3CC4"/>
    <w:rsid w:val="00BE3EBF"/>
    <w:rsid w:val="00BE41EC"/>
    <w:rsid w:val="00BE4251"/>
    <w:rsid w:val="00BE49BD"/>
    <w:rsid w:val="00BE4AF9"/>
    <w:rsid w:val="00BE4D41"/>
    <w:rsid w:val="00BE4D67"/>
    <w:rsid w:val="00BE53F3"/>
    <w:rsid w:val="00BE5630"/>
    <w:rsid w:val="00BE563C"/>
    <w:rsid w:val="00BE5A6C"/>
    <w:rsid w:val="00BE5CAB"/>
    <w:rsid w:val="00BE60BD"/>
    <w:rsid w:val="00BE63DF"/>
    <w:rsid w:val="00BE6953"/>
    <w:rsid w:val="00BE6CA7"/>
    <w:rsid w:val="00BE72DE"/>
    <w:rsid w:val="00BE759E"/>
    <w:rsid w:val="00BE75F9"/>
    <w:rsid w:val="00BE7652"/>
    <w:rsid w:val="00BE77CD"/>
    <w:rsid w:val="00BE7F8A"/>
    <w:rsid w:val="00BF0211"/>
    <w:rsid w:val="00BF031C"/>
    <w:rsid w:val="00BF0824"/>
    <w:rsid w:val="00BF08C5"/>
    <w:rsid w:val="00BF09AD"/>
    <w:rsid w:val="00BF0DD2"/>
    <w:rsid w:val="00BF109F"/>
    <w:rsid w:val="00BF10A5"/>
    <w:rsid w:val="00BF12FA"/>
    <w:rsid w:val="00BF14B2"/>
    <w:rsid w:val="00BF16A8"/>
    <w:rsid w:val="00BF1AB7"/>
    <w:rsid w:val="00BF2044"/>
    <w:rsid w:val="00BF21CE"/>
    <w:rsid w:val="00BF31D0"/>
    <w:rsid w:val="00BF41E8"/>
    <w:rsid w:val="00BF435F"/>
    <w:rsid w:val="00BF47A8"/>
    <w:rsid w:val="00BF49D9"/>
    <w:rsid w:val="00BF50C2"/>
    <w:rsid w:val="00BF5464"/>
    <w:rsid w:val="00BF5A21"/>
    <w:rsid w:val="00BF5C4B"/>
    <w:rsid w:val="00BF5F7C"/>
    <w:rsid w:val="00BF61DD"/>
    <w:rsid w:val="00BF64B8"/>
    <w:rsid w:val="00BF650C"/>
    <w:rsid w:val="00BF691F"/>
    <w:rsid w:val="00BF6F21"/>
    <w:rsid w:val="00BF7528"/>
    <w:rsid w:val="00BF7AD3"/>
    <w:rsid w:val="00BF7B7D"/>
    <w:rsid w:val="00C00B18"/>
    <w:rsid w:val="00C0145D"/>
    <w:rsid w:val="00C01806"/>
    <w:rsid w:val="00C01841"/>
    <w:rsid w:val="00C01A3D"/>
    <w:rsid w:val="00C01B83"/>
    <w:rsid w:val="00C01BFA"/>
    <w:rsid w:val="00C020B5"/>
    <w:rsid w:val="00C021FA"/>
    <w:rsid w:val="00C029DD"/>
    <w:rsid w:val="00C02A11"/>
    <w:rsid w:val="00C033A5"/>
    <w:rsid w:val="00C03724"/>
    <w:rsid w:val="00C039A8"/>
    <w:rsid w:val="00C03B7A"/>
    <w:rsid w:val="00C03D63"/>
    <w:rsid w:val="00C0451C"/>
    <w:rsid w:val="00C04605"/>
    <w:rsid w:val="00C04CAF"/>
    <w:rsid w:val="00C04DD0"/>
    <w:rsid w:val="00C04EF9"/>
    <w:rsid w:val="00C052A0"/>
    <w:rsid w:val="00C05328"/>
    <w:rsid w:val="00C060DC"/>
    <w:rsid w:val="00C060FB"/>
    <w:rsid w:val="00C06302"/>
    <w:rsid w:val="00C064A9"/>
    <w:rsid w:val="00C0651F"/>
    <w:rsid w:val="00C06709"/>
    <w:rsid w:val="00C06AAD"/>
    <w:rsid w:val="00C06BC7"/>
    <w:rsid w:val="00C06BF2"/>
    <w:rsid w:val="00C06DAB"/>
    <w:rsid w:val="00C07011"/>
    <w:rsid w:val="00C07030"/>
    <w:rsid w:val="00C0715B"/>
    <w:rsid w:val="00C072DE"/>
    <w:rsid w:val="00C077C3"/>
    <w:rsid w:val="00C07950"/>
    <w:rsid w:val="00C07957"/>
    <w:rsid w:val="00C102CD"/>
    <w:rsid w:val="00C102EF"/>
    <w:rsid w:val="00C105C1"/>
    <w:rsid w:val="00C105C7"/>
    <w:rsid w:val="00C107B5"/>
    <w:rsid w:val="00C10B65"/>
    <w:rsid w:val="00C10C0C"/>
    <w:rsid w:val="00C10CAC"/>
    <w:rsid w:val="00C11327"/>
    <w:rsid w:val="00C1137A"/>
    <w:rsid w:val="00C115F5"/>
    <w:rsid w:val="00C117C2"/>
    <w:rsid w:val="00C11896"/>
    <w:rsid w:val="00C118D8"/>
    <w:rsid w:val="00C122F5"/>
    <w:rsid w:val="00C125A8"/>
    <w:rsid w:val="00C1261A"/>
    <w:rsid w:val="00C12714"/>
    <w:rsid w:val="00C12D76"/>
    <w:rsid w:val="00C13110"/>
    <w:rsid w:val="00C1352A"/>
    <w:rsid w:val="00C1377E"/>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72F"/>
    <w:rsid w:val="00C16AB2"/>
    <w:rsid w:val="00C16C57"/>
    <w:rsid w:val="00C16CB5"/>
    <w:rsid w:val="00C16EF9"/>
    <w:rsid w:val="00C16F56"/>
    <w:rsid w:val="00C1745C"/>
    <w:rsid w:val="00C176AB"/>
    <w:rsid w:val="00C17733"/>
    <w:rsid w:val="00C17927"/>
    <w:rsid w:val="00C17E4F"/>
    <w:rsid w:val="00C202D3"/>
    <w:rsid w:val="00C204A6"/>
    <w:rsid w:val="00C20717"/>
    <w:rsid w:val="00C2097B"/>
    <w:rsid w:val="00C209C0"/>
    <w:rsid w:val="00C20A49"/>
    <w:rsid w:val="00C20EA9"/>
    <w:rsid w:val="00C20F2B"/>
    <w:rsid w:val="00C21825"/>
    <w:rsid w:val="00C218AA"/>
    <w:rsid w:val="00C218D9"/>
    <w:rsid w:val="00C21B12"/>
    <w:rsid w:val="00C21BA5"/>
    <w:rsid w:val="00C2248C"/>
    <w:rsid w:val="00C224AD"/>
    <w:rsid w:val="00C22695"/>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5EF9"/>
    <w:rsid w:val="00C26377"/>
    <w:rsid w:val="00C265B1"/>
    <w:rsid w:val="00C2662C"/>
    <w:rsid w:val="00C269AB"/>
    <w:rsid w:val="00C26FC0"/>
    <w:rsid w:val="00C270C0"/>
    <w:rsid w:val="00C2717F"/>
    <w:rsid w:val="00C272DE"/>
    <w:rsid w:val="00C27452"/>
    <w:rsid w:val="00C275CF"/>
    <w:rsid w:val="00C276D4"/>
    <w:rsid w:val="00C277C7"/>
    <w:rsid w:val="00C27B02"/>
    <w:rsid w:val="00C27B35"/>
    <w:rsid w:val="00C27F43"/>
    <w:rsid w:val="00C27FE2"/>
    <w:rsid w:val="00C3002E"/>
    <w:rsid w:val="00C30157"/>
    <w:rsid w:val="00C30D39"/>
    <w:rsid w:val="00C3108D"/>
    <w:rsid w:val="00C31135"/>
    <w:rsid w:val="00C3117B"/>
    <w:rsid w:val="00C31595"/>
    <w:rsid w:val="00C3176A"/>
    <w:rsid w:val="00C3185F"/>
    <w:rsid w:val="00C319F4"/>
    <w:rsid w:val="00C31A0C"/>
    <w:rsid w:val="00C31B69"/>
    <w:rsid w:val="00C31E8B"/>
    <w:rsid w:val="00C321B6"/>
    <w:rsid w:val="00C324A3"/>
    <w:rsid w:val="00C32768"/>
    <w:rsid w:val="00C32782"/>
    <w:rsid w:val="00C329F5"/>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F7C"/>
    <w:rsid w:val="00C40ABD"/>
    <w:rsid w:val="00C40CAD"/>
    <w:rsid w:val="00C4153C"/>
    <w:rsid w:val="00C41AEA"/>
    <w:rsid w:val="00C41D6F"/>
    <w:rsid w:val="00C424D2"/>
    <w:rsid w:val="00C425F4"/>
    <w:rsid w:val="00C4268F"/>
    <w:rsid w:val="00C429CA"/>
    <w:rsid w:val="00C42BBE"/>
    <w:rsid w:val="00C42C3C"/>
    <w:rsid w:val="00C42D3D"/>
    <w:rsid w:val="00C43187"/>
    <w:rsid w:val="00C4371E"/>
    <w:rsid w:val="00C43D76"/>
    <w:rsid w:val="00C43E33"/>
    <w:rsid w:val="00C43FBE"/>
    <w:rsid w:val="00C44519"/>
    <w:rsid w:val="00C4475E"/>
    <w:rsid w:val="00C44942"/>
    <w:rsid w:val="00C44A13"/>
    <w:rsid w:val="00C44D5D"/>
    <w:rsid w:val="00C44D6D"/>
    <w:rsid w:val="00C452C1"/>
    <w:rsid w:val="00C45365"/>
    <w:rsid w:val="00C458B2"/>
    <w:rsid w:val="00C45B05"/>
    <w:rsid w:val="00C45C37"/>
    <w:rsid w:val="00C460B4"/>
    <w:rsid w:val="00C461BD"/>
    <w:rsid w:val="00C461CF"/>
    <w:rsid w:val="00C461F9"/>
    <w:rsid w:val="00C46275"/>
    <w:rsid w:val="00C46599"/>
    <w:rsid w:val="00C467E5"/>
    <w:rsid w:val="00C46CED"/>
    <w:rsid w:val="00C46DD9"/>
    <w:rsid w:val="00C46ED9"/>
    <w:rsid w:val="00C470E9"/>
    <w:rsid w:val="00C4710A"/>
    <w:rsid w:val="00C47132"/>
    <w:rsid w:val="00C478CF"/>
    <w:rsid w:val="00C47A13"/>
    <w:rsid w:val="00C47B8C"/>
    <w:rsid w:val="00C50252"/>
    <w:rsid w:val="00C502EC"/>
    <w:rsid w:val="00C502FC"/>
    <w:rsid w:val="00C504D3"/>
    <w:rsid w:val="00C5070E"/>
    <w:rsid w:val="00C5084C"/>
    <w:rsid w:val="00C50C2A"/>
    <w:rsid w:val="00C50E9D"/>
    <w:rsid w:val="00C50ED2"/>
    <w:rsid w:val="00C518F1"/>
    <w:rsid w:val="00C51BE6"/>
    <w:rsid w:val="00C5231D"/>
    <w:rsid w:val="00C52330"/>
    <w:rsid w:val="00C524CA"/>
    <w:rsid w:val="00C526BE"/>
    <w:rsid w:val="00C5280F"/>
    <w:rsid w:val="00C528C1"/>
    <w:rsid w:val="00C52BDD"/>
    <w:rsid w:val="00C52CE7"/>
    <w:rsid w:val="00C52D91"/>
    <w:rsid w:val="00C52EEE"/>
    <w:rsid w:val="00C52FAA"/>
    <w:rsid w:val="00C5330B"/>
    <w:rsid w:val="00C54012"/>
    <w:rsid w:val="00C54053"/>
    <w:rsid w:val="00C540A5"/>
    <w:rsid w:val="00C5461D"/>
    <w:rsid w:val="00C5472C"/>
    <w:rsid w:val="00C54DEA"/>
    <w:rsid w:val="00C5507B"/>
    <w:rsid w:val="00C55195"/>
    <w:rsid w:val="00C55851"/>
    <w:rsid w:val="00C55AB4"/>
    <w:rsid w:val="00C55D15"/>
    <w:rsid w:val="00C55DA6"/>
    <w:rsid w:val="00C567A4"/>
    <w:rsid w:val="00C56C94"/>
    <w:rsid w:val="00C56D65"/>
    <w:rsid w:val="00C56E6F"/>
    <w:rsid w:val="00C57057"/>
    <w:rsid w:val="00C57235"/>
    <w:rsid w:val="00C57260"/>
    <w:rsid w:val="00C573DB"/>
    <w:rsid w:val="00C57497"/>
    <w:rsid w:val="00C575E2"/>
    <w:rsid w:val="00C577AC"/>
    <w:rsid w:val="00C57C9F"/>
    <w:rsid w:val="00C57CA7"/>
    <w:rsid w:val="00C57F2D"/>
    <w:rsid w:val="00C600F5"/>
    <w:rsid w:val="00C601C8"/>
    <w:rsid w:val="00C601C9"/>
    <w:rsid w:val="00C609D1"/>
    <w:rsid w:val="00C6141B"/>
    <w:rsid w:val="00C614FC"/>
    <w:rsid w:val="00C617AF"/>
    <w:rsid w:val="00C61B00"/>
    <w:rsid w:val="00C6264E"/>
    <w:rsid w:val="00C62F66"/>
    <w:rsid w:val="00C63545"/>
    <w:rsid w:val="00C63658"/>
    <w:rsid w:val="00C63744"/>
    <w:rsid w:val="00C637A0"/>
    <w:rsid w:val="00C63983"/>
    <w:rsid w:val="00C63F95"/>
    <w:rsid w:val="00C63FB9"/>
    <w:rsid w:val="00C6421B"/>
    <w:rsid w:val="00C6473A"/>
    <w:rsid w:val="00C64E8B"/>
    <w:rsid w:val="00C64F08"/>
    <w:rsid w:val="00C65577"/>
    <w:rsid w:val="00C657B0"/>
    <w:rsid w:val="00C65973"/>
    <w:rsid w:val="00C663AE"/>
    <w:rsid w:val="00C6653B"/>
    <w:rsid w:val="00C6698D"/>
    <w:rsid w:val="00C669F4"/>
    <w:rsid w:val="00C66B19"/>
    <w:rsid w:val="00C66BA5"/>
    <w:rsid w:val="00C66EC2"/>
    <w:rsid w:val="00C66ECE"/>
    <w:rsid w:val="00C66FF4"/>
    <w:rsid w:val="00C6718A"/>
    <w:rsid w:val="00C67215"/>
    <w:rsid w:val="00C672C2"/>
    <w:rsid w:val="00C676F0"/>
    <w:rsid w:val="00C67A41"/>
    <w:rsid w:val="00C67EA3"/>
    <w:rsid w:val="00C67F81"/>
    <w:rsid w:val="00C70324"/>
    <w:rsid w:val="00C705F9"/>
    <w:rsid w:val="00C706ED"/>
    <w:rsid w:val="00C706F2"/>
    <w:rsid w:val="00C7091D"/>
    <w:rsid w:val="00C7095B"/>
    <w:rsid w:val="00C7119B"/>
    <w:rsid w:val="00C7127C"/>
    <w:rsid w:val="00C714C9"/>
    <w:rsid w:val="00C71743"/>
    <w:rsid w:val="00C71BE6"/>
    <w:rsid w:val="00C724AE"/>
    <w:rsid w:val="00C7254D"/>
    <w:rsid w:val="00C7270D"/>
    <w:rsid w:val="00C72A87"/>
    <w:rsid w:val="00C72DD5"/>
    <w:rsid w:val="00C733D0"/>
    <w:rsid w:val="00C73E62"/>
    <w:rsid w:val="00C73EE7"/>
    <w:rsid w:val="00C74125"/>
    <w:rsid w:val="00C746D4"/>
    <w:rsid w:val="00C749F8"/>
    <w:rsid w:val="00C74D51"/>
    <w:rsid w:val="00C752FF"/>
    <w:rsid w:val="00C75D3C"/>
    <w:rsid w:val="00C75FC8"/>
    <w:rsid w:val="00C764DA"/>
    <w:rsid w:val="00C76609"/>
    <w:rsid w:val="00C766E6"/>
    <w:rsid w:val="00C7671E"/>
    <w:rsid w:val="00C76A98"/>
    <w:rsid w:val="00C77048"/>
    <w:rsid w:val="00C7714C"/>
    <w:rsid w:val="00C77431"/>
    <w:rsid w:val="00C77463"/>
    <w:rsid w:val="00C7756F"/>
    <w:rsid w:val="00C776E9"/>
    <w:rsid w:val="00C778BB"/>
    <w:rsid w:val="00C77CEE"/>
    <w:rsid w:val="00C8015B"/>
    <w:rsid w:val="00C805FC"/>
    <w:rsid w:val="00C807BD"/>
    <w:rsid w:val="00C80845"/>
    <w:rsid w:val="00C80A82"/>
    <w:rsid w:val="00C80ADF"/>
    <w:rsid w:val="00C80CF9"/>
    <w:rsid w:val="00C810E4"/>
    <w:rsid w:val="00C817FD"/>
    <w:rsid w:val="00C81BF2"/>
    <w:rsid w:val="00C81C84"/>
    <w:rsid w:val="00C8209B"/>
    <w:rsid w:val="00C824C8"/>
    <w:rsid w:val="00C827A8"/>
    <w:rsid w:val="00C82AB1"/>
    <w:rsid w:val="00C82CBA"/>
    <w:rsid w:val="00C82F9F"/>
    <w:rsid w:val="00C83166"/>
    <w:rsid w:val="00C8351C"/>
    <w:rsid w:val="00C836EE"/>
    <w:rsid w:val="00C83809"/>
    <w:rsid w:val="00C839AE"/>
    <w:rsid w:val="00C840C9"/>
    <w:rsid w:val="00C84512"/>
    <w:rsid w:val="00C84574"/>
    <w:rsid w:val="00C8466C"/>
    <w:rsid w:val="00C84BF4"/>
    <w:rsid w:val="00C84C7B"/>
    <w:rsid w:val="00C84CC9"/>
    <w:rsid w:val="00C84FC0"/>
    <w:rsid w:val="00C851F0"/>
    <w:rsid w:val="00C854FD"/>
    <w:rsid w:val="00C85A72"/>
    <w:rsid w:val="00C85E79"/>
    <w:rsid w:val="00C85FCE"/>
    <w:rsid w:val="00C864F7"/>
    <w:rsid w:val="00C86F66"/>
    <w:rsid w:val="00C87016"/>
    <w:rsid w:val="00C870AE"/>
    <w:rsid w:val="00C870EA"/>
    <w:rsid w:val="00C874C7"/>
    <w:rsid w:val="00C876AC"/>
    <w:rsid w:val="00C8770E"/>
    <w:rsid w:val="00C87DA9"/>
    <w:rsid w:val="00C87EB0"/>
    <w:rsid w:val="00C9013C"/>
    <w:rsid w:val="00C90176"/>
    <w:rsid w:val="00C9043B"/>
    <w:rsid w:val="00C90737"/>
    <w:rsid w:val="00C909A5"/>
    <w:rsid w:val="00C90A2B"/>
    <w:rsid w:val="00C90B65"/>
    <w:rsid w:val="00C90C35"/>
    <w:rsid w:val="00C90D12"/>
    <w:rsid w:val="00C90F49"/>
    <w:rsid w:val="00C91D65"/>
    <w:rsid w:val="00C91E7D"/>
    <w:rsid w:val="00C921AD"/>
    <w:rsid w:val="00C926C3"/>
    <w:rsid w:val="00C926D3"/>
    <w:rsid w:val="00C92EC9"/>
    <w:rsid w:val="00C92F43"/>
    <w:rsid w:val="00C931D4"/>
    <w:rsid w:val="00C93FD5"/>
    <w:rsid w:val="00C943CA"/>
    <w:rsid w:val="00C944C8"/>
    <w:rsid w:val="00C94888"/>
    <w:rsid w:val="00C94EA2"/>
    <w:rsid w:val="00C95AA4"/>
    <w:rsid w:val="00C95C3F"/>
    <w:rsid w:val="00C95CFF"/>
    <w:rsid w:val="00C95F98"/>
    <w:rsid w:val="00C960A2"/>
    <w:rsid w:val="00C9624D"/>
    <w:rsid w:val="00C96277"/>
    <w:rsid w:val="00C964AD"/>
    <w:rsid w:val="00C964F5"/>
    <w:rsid w:val="00C966D4"/>
    <w:rsid w:val="00C97004"/>
    <w:rsid w:val="00C970FB"/>
    <w:rsid w:val="00C971DE"/>
    <w:rsid w:val="00C9744E"/>
    <w:rsid w:val="00C974D9"/>
    <w:rsid w:val="00C974F4"/>
    <w:rsid w:val="00C9754F"/>
    <w:rsid w:val="00C97B27"/>
    <w:rsid w:val="00C97C25"/>
    <w:rsid w:val="00C97D06"/>
    <w:rsid w:val="00C97D56"/>
    <w:rsid w:val="00CA06C8"/>
    <w:rsid w:val="00CA0828"/>
    <w:rsid w:val="00CA0BD6"/>
    <w:rsid w:val="00CA0E4C"/>
    <w:rsid w:val="00CA0E6A"/>
    <w:rsid w:val="00CA0EE0"/>
    <w:rsid w:val="00CA0F7F"/>
    <w:rsid w:val="00CA0FF3"/>
    <w:rsid w:val="00CA1526"/>
    <w:rsid w:val="00CA1789"/>
    <w:rsid w:val="00CA1CD7"/>
    <w:rsid w:val="00CA1E73"/>
    <w:rsid w:val="00CA20CE"/>
    <w:rsid w:val="00CA21E4"/>
    <w:rsid w:val="00CA2451"/>
    <w:rsid w:val="00CA25AD"/>
    <w:rsid w:val="00CA2623"/>
    <w:rsid w:val="00CA287D"/>
    <w:rsid w:val="00CA296F"/>
    <w:rsid w:val="00CA2A19"/>
    <w:rsid w:val="00CA2A6C"/>
    <w:rsid w:val="00CA2C09"/>
    <w:rsid w:val="00CA2C4A"/>
    <w:rsid w:val="00CA31C7"/>
    <w:rsid w:val="00CA33AD"/>
    <w:rsid w:val="00CA343B"/>
    <w:rsid w:val="00CA3F57"/>
    <w:rsid w:val="00CA409A"/>
    <w:rsid w:val="00CA42BA"/>
    <w:rsid w:val="00CA4878"/>
    <w:rsid w:val="00CA4BFC"/>
    <w:rsid w:val="00CA4EF0"/>
    <w:rsid w:val="00CA50DA"/>
    <w:rsid w:val="00CA54AF"/>
    <w:rsid w:val="00CA56DF"/>
    <w:rsid w:val="00CA59BD"/>
    <w:rsid w:val="00CA6065"/>
    <w:rsid w:val="00CA623E"/>
    <w:rsid w:val="00CA664A"/>
    <w:rsid w:val="00CA6A28"/>
    <w:rsid w:val="00CA6A45"/>
    <w:rsid w:val="00CA6C00"/>
    <w:rsid w:val="00CA6FF0"/>
    <w:rsid w:val="00CA72BF"/>
    <w:rsid w:val="00CA75DA"/>
    <w:rsid w:val="00CA796C"/>
    <w:rsid w:val="00CB014F"/>
    <w:rsid w:val="00CB0450"/>
    <w:rsid w:val="00CB05C2"/>
    <w:rsid w:val="00CB0E69"/>
    <w:rsid w:val="00CB0ED9"/>
    <w:rsid w:val="00CB1154"/>
    <w:rsid w:val="00CB11C3"/>
    <w:rsid w:val="00CB17A3"/>
    <w:rsid w:val="00CB188E"/>
    <w:rsid w:val="00CB1981"/>
    <w:rsid w:val="00CB1B2F"/>
    <w:rsid w:val="00CB1BC7"/>
    <w:rsid w:val="00CB1F5F"/>
    <w:rsid w:val="00CB29C9"/>
    <w:rsid w:val="00CB2A5F"/>
    <w:rsid w:val="00CB2C3E"/>
    <w:rsid w:val="00CB2D49"/>
    <w:rsid w:val="00CB35C6"/>
    <w:rsid w:val="00CB378E"/>
    <w:rsid w:val="00CB390D"/>
    <w:rsid w:val="00CB3956"/>
    <w:rsid w:val="00CB3C0F"/>
    <w:rsid w:val="00CB3E1B"/>
    <w:rsid w:val="00CB4073"/>
    <w:rsid w:val="00CB4178"/>
    <w:rsid w:val="00CB4226"/>
    <w:rsid w:val="00CB434C"/>
    <w:rsid w:val="00CB508C"/>
    <w:rsid w:val="00CB54FF"/>
    <w:rsid w:val="00CB5684"/>
    <w:rsid w:val="00CB5A37"/>
    <w:rsid w:val="00CB6BD8"/>
    <w:rsid w:val="00CB74B0"/>
    <w:rsid w:val="00CB777B"/>
    <w:rsid w:val="00CB7933"/>
    <w:rsid w:val="00CB7E5C"/>
    <w:rsid w:val="00CB7EDC"/>
    <w:rsid w:val="00CC040A"/>
    <w:rsid w:val="00CC07B4"/>
    <w:rsid w:val="00CC07DA"/>
    <w:rsid w:val="00CC07EE"/>
    <w:rsid w:val="00CC0D11"/>
    <w:rsid w:val="00CC0F91"/>
    <w:rsid w:val="00CC12BD"/>
    <w:rsid w:val="00CC172F"/>
    <w:rsid w:val="00CC1816"/>
    <w:rsid w:val="00CC1AAD"/>
    <w:rsid w:val="00CC1D96"/>
    <w:rsid w:val="00CC2359"/>
    <w:rsid w:val="00CC29DC"/>
    <w:rsid w:val="00CC36B2"/>
    <w:rsid w:val="00CC3754"/>
    <w:rsid w:val="00CC3B7B"/>
    <w:rsid w:val="00CC3BA8"/>
    <w:rsid w:val="00CC3F6E"/>
    <w:rsid w:val="00CC40C7"/>
    <w:rsid w:val="00CC460A"/>
    <w:rsid w:val="00CC48B1"/>
    <w:rsid w:val="00CC4A7F"/>
    <w:rsid w:val="00CC4B76"/>
    <w:rsid w:val="00CC4CBD"/>
    <w:rsid w:val="00CC53ED"/>
    <w:rsid w:val="00CC54D0"/>
    <w:rsid w:val="00CC566A"/>
    <w:rsid w:val="00CC56B8"/>
    <w:rsid w:val="00CC5C01"/>
    <w:rsid w:val="00CC5D22"/>
    <w:rsid w:val="00CC6964"/>
    <w:rsid w:val="00CC6C9D"/>
    <w:rsid w:val="00CC6F70"/>
    <w:rsid w:val="00CC7286"/>
    <w:rsid w:val="00CC7544"/>
    <w:rsid w:val="00CC7C61"/>
    <w:rsid w:val="00CD002B"/>
    <w:rsid w:val="00CD02CF"/>
    <w:rsid w:val="00CD0B08"/>
    <w:rsid w:val="00CD0BFF"/>
    <w:rsid w:val="00CD0DE4"/>
    <w:rsid w:val="00CD0EBF"/>
    <w:rsid w:val="00CD0F15"/>
    <w:rsid w:val="00CD10CE"/>
    <w:rsid w:val="00CD13CD"/>
    <w:rsid w:val="00CD1559"/>
    <w:rsid w:val="00CD1609"/>
    <w:rsid w:val="00CD19F8"/>
    <w:rsid w:val="00CD1AAD"/>
    <w:rsid w:val="00CD1ABF"/>
    <w:rsid w:val="00CD1CDC"/>
    <w:rsid w:val="00CD2D51"/>
    <w:rsid w:val="00CD2F17"/>
    <w:rsid w:val="00CD33FE"/>
    <w:rsid w:val="00CD375B"/>
    <w:rsid w:val="00CD4021"/>
    <w:rsid w:val="00CD423A"/>
    <w:rsid w:val="00CD432E"/>
    <w:rsid w:val="00CD47BE"/>
    <w:rsid w:val="00CD5E26"/>
    <w:rsid w:val="00CD6343"/>
    <w:rsid w:val="00CD64C4"/>
    <w:rsid w:val="00CD67E9"/>
    <w:rsid w:val="00CD6878"/>
    <w:rsid w:val="00CD68F8"/>
    <w:rsid w:val="00CD6A9B"/>
    <w:rsid w:val="00CD74EC"/>
    <w:rsid w:val="00CD759F"/>
    <w:rsid w:val="00CD7725"/>
    <w:rsid w:val="00CD7A16"/>
    <w:rsid w:val="00CD7B2A"/>
    <w:rsid w:val="00CD7BA6"/>
    <w:rsid w:val="00CD7C22"/>
    <w:rsid w:val="00CD7CEF"/>
    <w:rsid w:val="00CD7DF7"/>
    <w:rsid w:val="00CD7DFF"/>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6CD"/>
    <w:rsid w:val="00CE382D"/>
    <w:rsid w:val="00CE3F11"/>
    <w:rsid w:val="00CE3FEB"/>
    <w:rsid w:val="00CE4062"/>
    <w:rsid w:val="00CE422C"/>
    <w:rsid w:val="00CE42DC"/>
    <w:rsid w:val="00CE4520"/>
    <w:rsid w:val="00CE453C"/>
    <w:rsid w:val="00CE480D"/>
    <w:rsid w:val="00CE484E"/>
    <w:rsid w:val="00CE4B5F"/>
    <w:rsid w:val="00CE4BEB"/>
    <w:rsid w:val="00CE54B7"/>
    <w:rsid w:val="00CE58F3"/>
    <w:rsid w:val="00CE59B0"/>
    <w:rsid w:val="00CE5CD3"/>
    <w:rsid w:val="00CE5D43"/>
    <w:rsid w:val="00CE5FA7"/>
    <w:rsid w:val="00CE5FFA"/>
    <w:rsid w:val="00CE637D"/>
    <w:rsid w:val="00CE6442"/>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570"/>
    <w:rsid w:val="00CF1DDA"/>
    <w:rsid w:val="00CF1DDE"/>
    <w:rsid w:val="00CF23AE"/>
    <w:rsid w:val="00CF2484"/>
    <w:rsid w:val="00CF24EA"/>
    <w:rsid w:val="00CF252F"/>
    <w:rsid w:val="00CF27FA"/>
    <w:rsid w:val="00CF29BC"/>
    <w:rsid w:val="00CF2AAF"/>
    <w:rsid w:val="00CF349B"/>
    <w:rsid w:val="00CF3E4C"/>
    <w:rsid w:val="00CF45CF"/>
    <w:rsid w:val="00CF4BB4"/>
    <w:rsid w:val="00CF50FB"/>
    <w:rsid w:val="00CF569C"/>
    <w:rsid w:val="00CF5817"/>
    <w:rsid w:val="00CF588F"/>
    <w:rsid w:val="00CF5AB7"/>
    <w:rsid w:val="00CF5D9A"/>
    <w:rsid w:val="00CF6065"/>
    <w:rsid w:val="00CF6974"/>
    <w:rsid w:val="00CF6A01"/>
    <w:rsid w:val="00CF6A5D"/>
    <w:rsid w:val="00CF6C4C"/>
    <w:rsid w:val="00CF6CA4"/>
    <w:rsid w:val="00CF6FCA"/>
    <w:rsid w:val="00CF703B"/>
    <w:rsid w:val="00CF74F4"/>
    <w:rsid w:val="00CF7642"/>
    <w:rsid w:val="00CF7E51"/>
    <w:rsid w:val="00CF7E76"/>
    <w:rsid w:val="00CF7FC2"/>
    <w:rsid w:val="00D00036"/>
    <w:rsid w:val="00D00051"/>
    <w:rsid w:val="00D00510"/>
    <w:rsid w:val="00D0077A"/>
    <w:rsid w:val="00D0077C"/>
    <w:rsid w:val="00D007AC"/>
    <w:rsid w:val="00D008EA"/>
    <w:rsid w:val="00D00A17"/>
    <w:rsid w:val="00D00C73"/>
    <w:rsid w:val="00D00CC1"/>
    <w:rsid w:val="00D00E8D"/>
    <w:rsid w:val="00D0149E"/>
    <w:rsid w:val="00D0151A"/>
    <w:rsid w:val="00D01626"/>
    <w:rsid w:val="00D01F63"/>
    <w:rsid w:val="00D020A2"/>
    <w:rsid w:val="00D021D9"/>
    <w:rsid w:val="00D0245F"/>
    <w:rsid w:val="00D025E0"/>
    <w:rsid w:val="00D027F7"/>
    <w:rsid w:val="00D02D44"/>
    <w:rsid w:val="00D0320B"/>
    <w:rsid w:val="00D03540"/>
    <w:rsid w:val="00D03EF2"/>
    <w:rsid w:val="00D03EFF"/>
    <w:rsid w:val="00D047C6"/>
    <w:rsid w:val="00D04A41"/>
    <w:rsid w:val="00D04A67"/>
    <w:rsid w:val="00D04FFB"/>
    <w:rsid w:val="00D0503E"/>
    <w:rsid w:val="00D05374"/>
    <w:rsid w:val="00D05598"/>
    <w:rsid w:val="00D05964"/>
    <w:rsid w:val="00D05A38"/>
    <w:rsid w:val="00D05ABF"/>
    <w:rsid w:val="00D05BF9"/>
    <w:rsid w:val="00D05E0F"/>
    <w:rsid w:val="00D06355"/>
    <w:rsid w:val="00D065B8"/>
    <w:rsid w:val="00D06A11"/>
    <w:rsid w:val="00D06BF8"/>
    <w:rsid w:val="00D073A1"/>
    <w:rsid w:val="00D07835"/>
    <w:rsid w:val="00D07A63"/>
    <w:rsid w:val="00D07ABA"/>
    <w:rsid w:val="00D07B32"/>
    <w:rsid w:val="00D103AE"/>
    <w:rsid w:val="00D1056A"/>
    <w:rsid w:val="00D1069F"/>
    <w:rsid w:val="00D10C2C"/>
    <w:rsid w:val="00D111EC"/>
    <w:rsid w:val="00D115BE"/>
    <w:rsid w:val="00D11718"/>
    <w:rsid w:val="00D11737"/>
    <w:rsid w:val="00D119D2"/>
    <w:rsid w:val="00D11B9C"/>
    <w:rsid w:val="00D11C31"/>
    <w:rsid w:val="00D11C62"/>
    <w:rsid w:val="00D11DC9"/>
    <w:rsid w:val="00D122F7"/>
    <w:rsid w:val="00D128DD"/>
    <w:rsid w:val="00D12E23"/>
    <w:rsid w:val="00D13026"/>
    <w:rsid w:val="00D13969"/>
    <w:rsid w:val="00D14285"/>
    <w:rsid w:val="00D142CF"/>
    <w:rsid w:val="00D14F2E"/>
    <w:rsid w:val="00D15797"/>
    <w:rsid w:val="00D1607A"/>
    <w:rsid w:val="00D16235"/>
    <w:rsid w:val="00D164D9"/>
    <w:rsid w:val="00D168C3"/>
    <w:rsid w:val="00D16A21"/>
    <w:rsid w:val="00D174B3"/>
    <w:rsid w:val="00D17C21"/>
    <w:rsid w:val="00D17DB0"/>
    <w:rsid w:val="00D17E54"/>
    <w:rsid w:val="00D20327"/>
    <w:rsid w:val="00D20417"/>
    <w:rsid w:val="00D205A8"/>
    <w:rsid w:val="00D209EE"/>
    <w:rsid w:val="00D20E83"/>
    <w:rsid w:val="00D211EB"/>
    <w:rsid w:val="00D21520"/>
    <w:rsid w:val="00D21A8B"/>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3AF"/>
    <w:rsid w:val="00D267D3"/>
    <w:rsid w:val="00D26856"/>
    <w:rsid w:val="00D268CB"/>
    <w:rsid w:val="00D26A84"/>
    <w:rsid w:val="00D26BE5"/>
    <w:rsid w:val="00D27092"/>
    <w:rsid w:val="00D270DC"/>
    <w:rsid w:val="00D2710F"/>
    <w:rsid w:val="00D275F5"/>
    <w:rsid w:val="00D27719"/>
    <w:rsid w:val="00D2783E"/>
    <w:rsid w:val="00D27A40"/>
    <w:rsid w:val="00D27DC2"/>
    <w:rsid w:val="00D27DF1"/>
    <w:rsid w:val="00D27F68"/>
    <w:rsid w:val="00D300A4"/>
    <w:rsid w:val="00D300D0"/>
    <w:rsid w:val="00D30238"/>
    <w:rsid w:val="00D30296"/>
    <w:rsid w:val="00D305C4"/>
    <w:rsid w:val="00D3071E"/>
    <w:rsid w:val="00D308E7"/>
    <w:rsid w:val="00D30CAE"/>
    <w:rsid w:val="00D30EDA"/>
    <w:rsid w:val="00D31420"/>
    <w:rsid w:val="00D314E8"/>
    <w:rsid w:val="00D31A26"/>
    <w:rsid w:val="00D31BCE"/>
    <w:rsid w:val="00D31C94"/>
    <w:rsid w:val="00D31F1C"/>
    <w:rsid w:val="00D321B3"/>
    <w:rsid w:val="00D32586"/>
    <w:rsid w:val="00D32589"/>
    <w:rsid w:val="00D3288C"/>
    <w:rsid w:val="00D32D88"/>
    <w:rsid w:val="00D3300A"/>
    <w:rsid w:val="00D33313"/>
    <w:rsid w:val="00D33970"/>
    <w:rsid w:val="00D33B58"/>
    <w:rsid w:val="00D33C08"/>
    <w:rsid w:val="00D33CDA"/>
    <w:rsid w:val="00D33F6E"/>
    <w:rsid w:val="00D34002"/>
    <w:rsid w:val="00D341C5"/>
    <w:rsid w:val="00D3441E"/>
    <w:rsid w:val="00D3453F"/>
    <w:rsid w:val="00D34E6F"/>
    <w:rsid w:val="00D35467"/>
    <w:rsid w:val="00D3554A"/>
    <w:rsid w:val="00D35AC8"/>
    <w:rsid w:val="00D36094"/>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F0E"/>
    <w:rsid w:val="00D40FBA"/>
    <w:rsid w:val="00D4121F"/>
    <w:rsid w:val="00D412A5"/>
    <w:rsid w:val="00D415C0"/>
    <w:rsid w:val="00D41803"/>
    <w:rsid w:val="00D41A9D"/>
    <w:rsid w:val="00D41AC9"/>
    <w:rsid w:val="00D41D24"/>
    <w:rsid w:val="00D41DC6"/>
    <w:rsid w:val="00D42365"/>
    <w:rsid w:val="00D43462"/>
    <w:rsid w:val="00D43463"/>
    <w:rsid w:val="00D43968"/>
    <w:rsid w:val="00D439E5"/>
    <w:rsid w:val="00D43DA1"/>
    <w:rsid w:val="00D43F71"/>
    <w:rsid w:val="00D43F96"/>
    <w:rsid w:val="00D43FC5"/>
    <w:rsid w:val="00D44005"/>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72C"/>
    <w:rsid w:val="00D508F0"/>
    <w:rsid w:val="00D5096E"/>
    <w:rsid w:val="00D50987"/>
    <w:rsid w:val="00D50A5B"/>
    <w:rsid w:val="00D50EF1"/>
    <w:rsid w:val="00D50F61"/>
    <w:rsid w:val="00D51490"/>
    <w:rsid w:val="00D51500"/>
    <w:rsid w:val="00D515EC"/>
    <w:rsid w:val="00D51635"/>
    <w:rsid w:val="00D51FA7"/>
    <w:rsid w:val="00D51FB2"/>
    <w:rsid w:val="00D52043"/>
    <w:rsid w:val="00D521F4"/>
    <w:rsid w:val="00D52395"/>
    <w:rsid w:val="00D52976"/>
    <w:rsid w:val="00D52A02"/>
    <w:rsid w:val="00D52C48"/>
    <w:rsid w:val="00D52DE6"/>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5DC"/>
    <w:rsid w:val="00D57B31"/>
    <w:rsid w:val="00D57B70"/>
    <w:rsid w:val="00D602D6"/>
    <w:rsid w:val="00D60690"/>
    <w:rsid w:val="00D608FA"/>
    <w:rsid w:val="00D609E1"/>
    <w:rsid w:val="00D60B4A"/>
    <w:rsid w:val="00D61024"/>
    <w:rsid w:val="00D6118A"/>
    <w:rsid w:val="00D61872"/>
    <w:rsid w:val="00D619C9"/>
    <w:rsid w:val="00D61FD9"/>
    <w:rsid w:val="00D62297"/>
    <w:rsid w:val="00D623E5"/>
    <w:rsid w:val="00D62634"/>
    <w:rsid w:val="00D62719"/>
    <w:rsid w:val="00D6278E"/>
    <w:rsid w:val="00D6283C"/>
    <w:rsid w:val="00D62B24"/>
    <w:rsid w:val="00D6321B"/>
    <w:rsid w:val="00D634C1"/>
    <w:rsid w:val="00D63520"/>
    <w:rsid w:val="00D63AC5"/>
    <w:rsid w:val="00D63F88"/>
    <w:rsid w:val="00D640DB"/>
    <w:rsid w:val="00D64159"/>
    <w:rsid w:val="00D645EE"/>
    <w:rsid w:val="00D64601"/>
    <w:rsid w:val="00D64AA0"/>
    <w:rsid w:val="00D64E75"/>
    <w:rsid w:val="00D6501B"/>
    <w:rsid w:val="00D65151"/>
    <w:rsid w:val="00D651ED"/>
    <w:rsid w:val="00D653EA"/>
    <w:rsid w:val="00D65988"/>
    <w:rsid w:val="00D66260"/>
    <w:rsid w:val="00D6656F"/>
    <w:rsid w:val="00D6686B"/>
    <w:rsid w:val="00D66DE7"/>
    <w:rsid w:val="00D67637"/>
    <w:rsid w:val="00D676EE"/>
    <w:rsid w:val="00D6777F"/>
    <w:rsid w:val="00D7073F"/>
    <w:rsid w:val="00D70953"/>
    <w:rsid w:val="00D70A67"/>
    <w:rsid w:val="00D717F5"/>
    <w:rsid w:val="00D71D2B"/>
    <w:rsid w:val="00D71DDA"/>
    <w:rsid w:val="00D72334"/>
    <w:rsid w:val="00D723B6"/>
    <w:rsid w:val="00D7244A"/>
    <w:rsid w:val="00D7256E"/>
    <w:rsid w:val="00D725A3"/>
    <w:rsid w:val="00D72B10"/>
    <w:rsid w:val="00D72B33"/>
    <w:rsid w:val="00D73681"/>
    <w:rsid w:val="00D736E3"/>
    <w:rsid w:val="00D73903"/>
    <w:rsid w:val="00D73CE3"/>
    <w:rsid w:val="00D74533"/>
    <w:rsid w:val="00D74755"/>
    <w:rsid w:val="00D75477"/>
    <w:rsid w:val="00D75781"/>
    <w:rsid w:val="00D759C6"/>
    <w:rsid w:val="00D759E7"/>
    <w:rsid w:val="00D75BCB"/>
    <w:rsid w:val="00D75E68"/>
    <w:rsid w:val="00D75EF7"/>
    <w:rsid w:val="00D75F2F"/>
    <w:rsid w:val="00D75F75"/>
    <w:rsid w:val="00D76164"/>
    <w:rsid w:val="00D76606"/>
    <w:rsid w:val="00D76670"/>
    <w:rsid w:val="00D766BE"/>
    <w:rsid w:val="00D76A1D"/>
    <w:rsid w:val="00D76C8F"/>
    <w:rsid w:val="00D76CD7"/>
    <w:rsid w:val="00D76E63"/>
    <w:rsid w:val="00D76ECC"/>
    <w:rsid w:val="00D771E1"/>
    <w:rsid w:val="00D772D9"/>
    <w:rsid w:val="00D77647"/>
    <w:rsid w:val="00D77773"/>
    <w:rsid w:val="00D77829"/>
    <w:rsid w:val="00D77850"/>
    <w:rsid w:val="00D77912"/>
    <w:rsid w:val="00D7799B"/>
    <w:rsid w:val="00D77A8C"/>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3F85"/>
    <w:rsid w:val="00D84582"/>
    <w:rsid w:val="00D84770"/>
    <w:rsid w:val="00D847A7"/>
    <w:rsid w:val="00D8496B"/>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3F3"/>
    <w:rsid w:val="00D90605"/>
    <w:rsid w:val="00D90FA2"/>
    <w:rsid w:val="00D913CB"/>
    <w:rsid w:val="00D914CC"/>
    <w:rsid w:val="00D91569"/>
    <w:rsid w:val="00D91855"/>
    <w:rsid w:val="00D91E94"/>
    <w:rsid w:val="00D929BA"/>
    <w:rsid w:val="00D92A38"/>
    <w:rsid w:val="00D92F7A"/>
    <w:rsid w:val="00D931B1"/>
    <w:rsid w:val="00D9389E"/>
    <w:rsid w:val="00D938BF"/>
    <w:rsid w:val="00D93A08"/>
    <w:rsid w:val="00D944F9"/>
    <w:rsid w:val="00D94C09"/>
    <w:rsid w:val="00D95635"/>
    <w:rsid w:val="00D959E8"/>
    <w:rsid w:val="00D96608"/>
    <w:rsid w:val="00D96808"/>
    <w:rsid w:val="00D968C1"/>
    <w:rsid w:val="00D9693D"/>
    <w:rsid w:val="00D97282"/>
    <w:rsid w:val="00D9732C"/>
    <w:rsid w:val="00D97650"/>
    <w:rsid w:val="00D97D9A"/>
    <w:rsid w:val="00D97DD5"/>
    <w:rsid w:val="00DA0547"/>
    <w:rsid w:val="00DA0BB0"/>
    <w:rsid w:val="00DA12D0"/>
    <w:rsid w:val="00DA13B8"/>
    <w:rsid w:val="00DA1581"/>
    <w:rsid w:val="00DA1822"/>
    <w:rsid w:val="00DA19F1"/>
    <w:rsid w:val="00DA1D52"/>
    <w:rsid w:val="00DA2457"/>
    <w:rsid w:val="00DA249B"/>
    <w:rsid w:val="00DA2508"/>
    <w:rsid w:val="00DA2669"/>
    <w:rsid w:val="00DA27FD"/>
    <w:rsid w:val="00DA27FF"/>
    <w:rsid w:val="00DA295A"/>
    <w:rsid w:val="00DA2A78"/>
    <w:rsid w:val="00DA2B07"/>
    <w:rsid w:val="00DA2BD2"/>
    <w:rsid w:val="00DA35B4"/>
    <w:rsid w:val="00DA3823"/>
    <w:rsid w:val="00DA3ADD"/>
    <w:rsid w:val="00DA3D63"/>
    <w:rsid w:val="00DA3E0C"/>
    <w:rsid w:val="00DA3E24"/>
    <w:rsid w:val="00DA416B"/>
    <w:rsid w:val="00DA42BB"/>
    <w:rsid w:val="00DA44A7"/>
    <w:rsid w:val="00DA4827"/>
    <w:rsid w:val="00DA56A5"/>
    <w:rsid w:val="00DA570D"/>
    <w:rsid w:val="00DA582D"/>
    <w:rsid w:val="00DA5C04"/>
    <w:rsid w:val="00DA5FA6"/>
    <w:rsid w:val="00DA6214"/>
    <w:rsid w:val="00DA6EF4"/>
    <w:rsid w:val="00DA6F46"/>
    <w:rsid w:val="00DA70C1"/>
    <w:rsid w:val="00DA71F3"/>
    <w:rsid w:val="00DA76DA"/>
    <w:rsid w:val="00DA773B"/>
    <w:rsid w:val="00DA773C"/>
    <w:rsid w:val="00DA7764"/>
    <w:rsid w:val="00DA783F"/>
    <w:rsid w:val="00DA79F5"/>
    <w:rsid w:val="00DA7FA5"/>
    <w:rsid w:val="00DB09EA"/>
    <w:rsid w:val="00DB1088"/>
    <w:rsid w:val="00DB1113"/>
    <w:rsid w:val="00DB11B1"/>
    <w:rsid w:val="00DB169A"/>
    <w:rsid w:val="00DB18C6"/>
    <w:rsid w:val="00DB19AB"/>
    <w:rsid w:val="00DB1B34"/>
    <w:rsid w:val="00DB1C77"/>
    <w:rsid w:val="00DB1EB0"/>
    <w:rsid w:val="00DB263E"/>
    <w:rsid w:val="00DB287B"/>
    <w:rsid w:val="00DB2A59"/>
    <w:rsid w:val="00DB2CE9"/>
    <w:rsid w:val="00DB2F61"/>
    <w:rsid w:val="00DB2FC5"/>
    <w:rsid w:val="00DB303F"/>
    <w:rsid w:val="00DB3221"/>
    <w:rsid w:val="00DB36C8"/>
    <w:rsid w:val="00DB38D8"/>
    <w:rsid w:val="00DB3E3F"/>
    <w:rsid w:val="00DB42D6"/>
    <w:rsid w:val="00DB438F"/>
    <w:rsid w:val="00DB4503"/>
    <w:rsid w:val="00DB4BBE"/>
    <w:rsid w:val="00DB4C5F"/>
    <w:rsid w:val="00DB4FF4"/>
    <w:rsid w:val="00DB539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7A7"/>
    <w:rsid w:val="00DC195E"/>
    <w:rsid w:val="00DC1962"/>
    <w:rsid w:val="00DC1AC2"/>
    <w:rsid w:val="00DC1CFA"/>
    <w:rsid w:val="00DC1EDC"/>
    <w:rsid w:val="00DC2DF3"/>
    <w:rsid w:val="00DC3233"/>
    <w:rsid w:val="00DC3A0B"/>
    <w:rsid w:val="00DC401F"/>
    <w:rsid w:val="00DC4133"/>
    <w:rsid w:val="00DC41F0"/>
    <w:rsid w:val="00DC4418"/>
    <w:rsid w:val="00DC4439"/>
    <w:rsid w:val="00DC4610"/>
    <w:rsid w:val="00DC507E"/>
    <w:rsid w:val="00DC54FB"/>
    <w:rsid w:val="00DC5CC2"/>
    <w:rsid w:val="00DC5D6F"/>
    <w:rsid w:val="00DC609C"/>
    <w:rsid w:val="00DC6782"/>
    <w:rsid w:val="00DC67CF"/>
    <w:rsid w:val="00DC6C22"/>
    <w:rsid w:val="00DC6D69"/>
    <w:rsid w:val="00DC6EAA"/>
    <w:rsid w:val="00DC7133"/>
    <w:rsid w:val="00DC749C"/>
    <w:rsid w:val="00DC775F"/>
    <w:rsid w:val="00DC7E69"/>
    <w:rsid w:val="00DC7EAD"/>
    <w:rsid w:val="00DC7F33"/>
    <w:rsid w:val="00DC7F3B"/>
    <w:rsid w:val="00DD0075"/>
    <w:rsid w:val="00DD0826"/>
    <w:rsid w:val="00DD085B"/>
    <w:rsid w:val="00DD0DDA"/>
    <w:rsid w:val="00DD1338"/>
    <w:rsid w:val="00DD1348"/>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931"/>
    <w:rsid w:val="00DD69BA"/>
    <w:rsid w:val="00DD69FA"/>
    <w:rsid w:val="00DD6E4F"/>
    <w:rsid w:val="00DD7249"/>
    <w:rsid w:val="00DD759F"/>
    <w:rsid w:val="00DD780E"/>
    <w:rsid w:val="00DD79B2"/>
    <w:rsid w:val="00DD79E4"/>
    <w:rsid w:val="00DD7ECC"/>
    <w:rsid w:val="00DE0242"/>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6DD"/>
    <w:rsid w:val="00DE772B"/>
    <w:rsid w:val="00DE7936"/>
    <w:rsid w:val="00DE795B"/>
    <w:rsid w:val="00DE79D1"/>
    <w:rsid w:val="00DE7A0C"/>
    <w:rsid w:val="00DF00E1"/>
    <w:rsid w:val="00DF0400"/>
    <w:rsid w:val="00DF05AB"/>
    <w:rsid w:val="00DF098B"/>
    <w:rsid w:val="00DF0ACB"/>
    <w:rsid w:val="00DF1E12"/>
    <w:rsid w:val="00DF2030"/>
    <w:rsid w:val="00DF31CC"/>
    <w:rsid w:val="00DF33CB"/>
    <w:rsid w:val="00DF34EE"/>
    <w:rsid w:val="00DF3725"/>
    <w:rsid w:val="00DF3939"/>
    <w:rsid w:val="00DF39B9"/>
    <w:rsid w:val="00DF3EF3"/>
    <w:rsid w:val="00DF421E"/>
    <w:rsid w:val="00DF4270"/>
    <w:rsid w:val="00DF4384"/>
    <w:rsid w:val="00DF43B7"/>
    <w:rsid w:val="00DF4437"/>
    <w:rsid w:val="00DF4454"/>
    <w:rsid w:val="00DF4532"/>
    <w:rsid w:val="00DF4D6F"/>
    <w:rsid w:val="00DF5073"/>
    <w:rsid w:val="00DF5602"/>
    <w:rsid w:val="00DF56ED"/>
    <w:rsid w:val="00DF5A80"/>
    <w:rsid w:val="00DF5BBA"/>
    <w:rsid w:val="00DF60CD"/>
    <w:rsid w:val="00DF61ED"/>
    <w:rsid w:val="00DF6203"/>
    <w:rsid w:val="00DF6674"/>
    <w:rsid w:val="00DF689E"/>
    <w:rsid w:val="00DF6F14"/>
    <w:rsid w:val="00DF7101"/>
    <w:rsid w:val="00DF721D"/>
    <w:rsid w:val="00DF72FD"/>
    <w:rsid w:val="00DF740E"/>
    <w:rsid w:val="00DF7672"/>
    <w:rsid w:val="00E00190"/>
    <w:rsid w:val="00E005AA"/>
    <w:rsid w:val="00E00718"/>
    <w:rsid w:val="00E00D07"/>
    <w:rsid w:val="00E01691"/>
    <w:rsid w:val="00E01BBA"/>
    <w:rsid w:val="00E01EE5"/>
    <w:rsid w:val="00E01EFF"/>
    <w:rsid w:val="00E02231"/>
    <w:rsid w:val="00E02549"/>
    <w:rsid w:val="00E02B43"/>
    <w:rsid w:val="00E02B4F"/>
    <w:rsid w:val="00E02E8A"/>
    <w:rsid w:val="00E03009"/>
    <w:rsid w:val="00E03258"/>
    <w:rsid w:val="00E0343C"/>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5EA0"/>
    <w:rsid w:val="00E05FE8"/>
    <w:rsid w:val="00E060B8"/>
    <w:rsid w:val="00E0646B"/>
    <w:rsid w:val="00E06773"/>
    <w:rsid w:val="00E068A1"/>
    <w:rsid w:val="00E06BAA"/>
    <w:rsid w:val="00E06FFF"/>
    <w:rsid w:val="00E071A8"/>
    <w:rsid w:val="00E07341"/>
    <w:rsid w:val="00E0758E"/>
    <w:rsid w:val="00E07833"/>
    <w:rsid w:val="00E07DEA"/>
    <w:rsid w:val="00E10065"/>
    <w:rsid w:val="00E101BC"/>
    <w:rsid w:val="00E101E5"/>
    <w:rsid w:val="00E104CE"/>
    <w:rsid w:val="00E107BF"/>
    <w:rsid w:val="00E10A99"/>
    <w:rsid w:val="00E119E2"/>
    <w:rsid w:val="00E11B53"/>
    <w:rsid w:val="00E11B90"/>
    <w:rsid w:val="00E12872"/>
    <w:rsid w:val="00E12A6B"/>
    <w:rsid w:val="00E12AEB"/>
    <w:rsid w:val="00E12D44"/>
    <w:rsid w:val="00E12F12"/>
    <w:rsid w:val="00E12F93"/>
    <w:rsid w:val="00E1325A"/>
    <w:rsid w:val="00E132A2"/>
    <w:rsid w:val="00E1337A"/>
    <w:rsid w:val="00E13846"/>
    <w:rsid w:val="00E13A29"/>
    <w:rsid w:val="00E13AEF"/>
    <w:rsid w:val="00E13B92"/>
    <w:rsid w:val="00E13C03"/>
    <w:rsid w:val="00E13DF2"/>
    <w:rsid w:val="00E13EDC"/>
    <w:rsid w:val="00E13FCC"/>
    <w:rsid w:val="00E14042"/>
    <w:rsid w:val="00E141F8"/>
    <w:rsid w:val="00E1423A"/>
    <w:rsid w:val="00E1429A"/>
    <w:rsid w:val="00E14FCC"/>
    <w:rsid w:val="00E153AB"/>
    <w:rsid w:val="00E15718"/>
    <w:rsid w:val="00E15D94"/>
    <w:rsid w:val="00E15F38"/>
    <w:rsid w:val="00E16080"/>
    <w:rsid w:val="00E161E6"/>
    <w:rsid w:val="00E16324"/>
    <w:rsid w:val="00E16D68"/>
    <w:rsid w:val="00E16FEC"/>
    <w:rsid w:val="00E1736C"/>
    <w:rsid w:val="00E17490"/>
    <w:rsid w:val="00E17586"/>
    <w:rsid w:val="00E17761"/>
    <w:rsid w:val="00E17BDE"/>
    <w:rsid w:val="00E2023A"/>
    <w:rsid w:val="00E206DB"/>
    <w:rsid w:val="00E206F5"/>
    <w:rsid w:val="00E20747"/>
    <w:rsid w:val="00E207CC"/>
    <w:rsid w:val="00E2091B"/>
    <w:rsid w:val="00E20C84"/>
    <w:rsid w:val="00E20EA8"/>
    <w:rsid w:val="00E21244"/>
    <w:rsid w:val="00E213FA"/>
    <w:rsid w:val="00E21553"/>
    <w:rsid w:val="00E21918"/>
    <w:rsid w:val="00E21A07"/>
    <w:rsid w:val="00E21C94"/>
    <w:rsid w:val="00E21CFB"/>
    <w:rsid w:val="00E21D21"/>
    <w:rsid w:val="00E21EA8"/>
    <w:rsid w:val="00E2282D"/>
    <w:rsid w:val="00E2282E"/>
    <w:rsid w:val="00E22AF4"/>
    <w:rsid w:val="00E2350C"/>
    <w:rsid w:val="00E23BF3"/>
    <w:rsid w:val="00E23CD7"/>
    <w:rsid w:val="00E23DD1"/>
    <w:rsid w:val="00E2434E"/>
    <w:rsid w:val="00E24493"/>
    <w:rsid w:val="00E245A0"/>
    <w:rsid w:val="00E24C58"/>
    <w:rsid w:val="00E25398"/>
    <w:rsid w:val="00E25C88"/>
    <w:rsid w:val="00E25E76"/>
    <w:rsid w:val="00E263AD"/>
    <w:rsid w:val="00E26916"/>
    <w:rsid w:val="00E269B4"/>
    <w:rsid w:val="00E26D91"/>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90C"/>
    <w:rsid w:val="00E31A54"/>
    <w:rsid w:val="00E32319"/>
    <w:rsid w:val="00E3264C"/>
    <w:rsid w:val="00E32654"/>
    <w:rsid w:val="00E32E91"/>
    <w:rsid w:val="00E333F8"/>
    <w:rsid w:val="00E334E8"/>
    <w:rsid w:val="00E33665"/>
    <w:rsid w:val="00E33769"/>
    <w:rsid w:val="00E33787"/>
    <w:rsid w:val="00E33D0A"/>
    <w:rsid w:val="00E33E2A"/>
    <w:rsid w:val="00E344D1"/>
    <w:rsid w:val="00E3466E"/>
    <w:rsid w:val="00E34703"/>
    <w:rsid w:val="00E349E2"/>
    <w:rsid w:val="00E3534D"/>
    <w:rsid w:val="00E3556A"/>
    <w:rsid w:val="00E355C6"/>
    <w:rsid w:val="00E356AE"/>
    <w:rsid w:val="00E35A0F"/>
    <w:rsid w:val="00E35C1F"/>
    <w:rsid w:val="00E35C7E"/>
    <w:rsid w:val="00E35F36"/>
    <w:rsid w:val="00E362A4"/>
    <w:rsid w:val="00E36419"/>
    <w:rsid w:val="00E3662B"/>
    <w:rsid w:val="00E36681"/>
    <w:rsid w:val="00E36711"/>
    <w:rsid w:val="00E36B8D"/>
    <w:rsid w:val="00E36C3C"/>
    <w:rsid w:val="00E37332"/>
    <w:rsid w:val="00E37496"/>
    <w:rsid w:val="00E376F9"/>
    <w:rsid w:val="00E37B58"/>
    <w:rsid w:val="00E37D09"/>
    <w:rsid w:val="00E40098"/>
    <w:rsid w:val="00E402CB"/>
    <w:rsid w:val="00E40FBE"/>
    <w:rsid w:val="00E414BC"/>
    <w:rsid w:val="00E41BDD"/>
    <w:rsid w:val="00E42A57"/>
    <w:rsid w:val="00E42B98"/>
    <w:rsid w:val="00E42C68"/>
    <w:rsid w:val="00E430A1"/>
    <w:rsid w:val="00E434DA"/>
    <w:rsid w:val="00E43AA0"/>
    <w:rsid w:val="00E43E25"/>
    <w:rsid w:val="00E43F93"/>
    <w:rsid w:val="00E4456E"/>
    <w:rsid w:val="00E4495A"/>
    <w:rsid w:val="00E449E2"/>
    <w:rsid w:val="00E45039"/>
    <w:rsid w:val="00E4514E"/>
    <w:rsid w:val="00E45760"/>
    <w:rsid w:val="00E45C62"/>
    <w:rsid w:val="00E45D03"/>
    <w:rsid w:val="00E45EA4"/>
    <w:rsid w:val="00E45F39"/>
    <w:rsid w:val="00E462AC"/>
    <w:rsid w:val="00E4653E"/>
    <w:rsid w:val="00E46654"/>
    <w:rsid w:val="00E467F1"/>
    <w:rsid w:val="00E469EC"/>
    <w:rsid w:val="00E46CF9"/>
    <w:rsid w:val="00E46D0A"/>
    <w:rsid w:val="00E46D46"/>
    <w:rsid w:val="00E470CC"/>
    <w:rsid w:val="00E471BD"/>
    <w:rsid w:val="00E474F1"/>
    <w:rsid w:val="00E4776F"/>
    <w:rsid w:val="00E4786D"/>
    <w:rsid w:val="00E47CE8"/>
    <w:rsid w:val="00E47D0F"/>
    <w:rsid w:val="00E47D3A"/>
    <w:rsid w:val="00E5047F"/>
    <w:rsid w:val="00E50551"/>
    <w:rsid w:val="00E5101A"/>
    <w:rsid w:val="00E51420"/>
    <w:rsid w:val="00E514E2"/>
    <w:rsid w:val="00E51601"/>
    <w:rsid w:val="00E51C1F"/>
    <w:rsid w:val="00E51FF3"/>
    <w:rsid w:val="00E524E3"/>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F78"/>
    <w:rsid w:val="00E551B1"/>
    <w:rsid w:val="00E55229"/>
    <w:rsid w:val="00E55710"/>
    <w:rsid w:val="00E559A2"/>
    <w:rsid w:val="00E55AB0"/>
    <w:rsid w:val="00E55C5D"/>
    <w:rsid w:val="00E55CA6"/>
    <w:rsid w:val="00E55E0F"/>
    <w:rsid w:val="00E55FB8"/>
    <w:rsid w:val="00E564AF"/>
    <w:rsid w:val="00E565CC"/>
    <w:rsid w:val="00E56A11"/>
    <w:rsid w:val="00E56E69"/>
    <w:rsid w:val="00E56F23"/>
    <w:rsid w:val="00E572B6"/>
    <w:rsid w:val="00E57395"/>
    <w:rsid w:val="00E5740B"/>
    <w:rsid w:val="00E5742C"/>
    <w:rsid w:val="00E579C8"/>
    <w:rsid w:val="00E579CB"/>
    <w:rsid w:val="00E57B72"/>
    <w:rsid w:val="00E57E98"/>
    <w:rsid w:val="00E60762"/>
    <w:rsid w:val="00E60D09"/>
    <w:rsid w:val="00E60D75"/>
    <w:rsid w:val="00E60F18"/>
    <w:rsid w:val="00E6129E"/>
    <w:rsid w:val="00E612D1"/>
    <w:rsid w:val="00E614A3"/>
    <w:rsid w:val="00E615BA"/>
    <w:rsid w:val="00E619A1"/>
    <w:rsid w:val="00E61A72"/>
    <w:rsid w:val="00E61E07"/>
    <w:rsid w:val="00E623DA"/>
    <w:rsid w:val="00E6263C"/>
    <w:rsid w:val="00E628C8"/>
    <w:rsid w:val="00E629C4"/>
    <w:rsid w:val="00E63334"/>
    <w:rsid w:val="00E6339C"/>
    <w:rsid w:val="00E63460"/>
    <w:rsid w:val="00E6360E"/>
    <w:rsid w:val="00E63610"/>
    <w:rsid w:val="00E639AE"/>
    <w:rsid w:val="00E63C6D"/>
    <w:rsid w:val="00E64202"/>
    <w:rsid w:val="00E643B9"/>
    <w:rsid w:val="00E64B21"/>
    <w:rsid w:val="00E64D80"/>
    <w:rsid w:val="00E6508C"/>
    <w:rsid w:val="00E65160"/>
    <w:rsid w:val="00E6517E"/>
    <w:rsid w:val="00E65288"/>
    <w:rsid w:val="00E655EE"/>
    <w:rsid w:val="00E65896"/>
    <w:rsid w:val="00E65AD7"/>
    <w:rsid w:val="00E66672"/>
    <w:rsid w:val="00E66F61"/>
    <w:rsid w:val="00E671DF"/>
    <w:rsid w:val="00E673D9"/>
    <w:rsid w:val="00E674B5"/>
    <w:rsid w:val="00E67647"/>
    <w:rsid w:val="00E67894"/>
    <w:rsid w:val="00E67B50"/>
    <w:rsid w:val="00E67C15"/>
    <w:rsid w:val="00E67D79"/>
    <w:rsid w:val="00E7046E"/>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9B4"/>
    <w:rsid w:val="00E72AA6"/>
    <w:rsid w:val="00E72D29"/>
    <w:rsid w:val="00E7303F"/>
    <w:rsid w:val="00E73598"/>
    <w:rsid w:val="00E7371D"/>
    <w:rsid w:val="00E737B3"/>
    <w:rsid w:val="00E738D0"/>
    <w:rsid w:val="00E738E2"/>
    <w:rsid w:val="00E74070"/>
    <w:rsid w:val="00E7467B"/>
    <w:rsid w:val="00E747E4"/>
    <w:rsid w:val="00E748E1"/>
    <w:rsid w:val="00E74C4F"/>
    <w:rsid w:val="00E74F3F"/>
    <w:rsid w:val="00E7542A"/>
    <w:rsid w:val="00E754A0"/>
    <w:rsid w:val="00E75AC4"/>
    <w:rsid w:val="00E75EF0"/>
    <w:rsid w:val="00E76337"/>
    <w:rsid w:val="00E76769"/>
    <w:rsid w:val="00E767AF"/>
    <w:rsid w:val="00E76D71"/>
    <w:rsid w:val="00E772A2"/>
    <w:rsid w:val="00E777F7"/>
    <w:rsid w:val="00E77C21"/>
    <w:rsid w:val="00E77D00"/>
    <w:rsid w:val="00E806D2"/>
    <w:rsid w:val="00E8077B"/>
    <w:rsid w:val="00E80B28"/>
    <w:rsid w:val="00E80CBA"/>
    <w:rsid w:val="00E812F0"/>
    <w:rsid w:val="00E813A1"/>
    <w:rsid w:val="00E814C3"/>
    <w:rsid w:val="00E81A31"/>
    <w:rsid w:val="00E81B76"/>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A9E"/>
    <w:rsid w:val="00E84D44"/>
    <w:rsid w:val="00E84D6B"/>
    <w:rsid w:val="00E84D72"/>
    <w:rsid w:val="00E850D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712"/>
    <w:rsid w:val="00E94F6D"/>
    <w:rsid w:val="00E94FE2"/>
    <w:rsid w:val="00E9502D"/>
    <w:rsid w:val="00E95346"/>
    <w:rsid w:val="00E95919"/>
    <w:rsid w:val="00E95AEA"/>
    <w:rsid w:val="00E95C52"/>
    <w:rsid w:val="00E9610D"/>
    <w:rsid w:val="00E96271"/>
    <w:rsid w:val="00E965BF"/>
    <w:rsid w:val="00E96813"/>
    <w:rsid w:val="00E9691E"/>
    <w:rsid w:val="00E96F14"/>
    <w:rsid w:val="00E97B1E"/>
    <w:rsid w:val="00E97BEB"/>
    <w:rsid w:val="00E97F81"/>
    <w:rsid w:val="00E97FCB"/>
    <w:rsid w:val="00EA01AB"/>
    <w:rsid w:val="00EA0223"/>
    <w:rsid w:val="00EA0CEE"/>
    <w:rsid w:val="00EA101C"/>
    <w:rsid w:val="00EA1329"/>
    <w:rsid w:val="00EA1409"/>
    <w:rsid w:val="00EA193E"/>
    <w:rsid w:val="00EA1C79"/>
    <w:rsid w:val="00EA1EDF"/>
    <w:rsid w:val="00EA21B3"/>
    <w:rsid w:val="00EA2248"/>
    <w:rsid w:val="00EA22C4"/>
    <w:rsid w:val="00EA2320"/>
    <w:rsid w:val="00EA24C1"/>
    <w:rsid w:val="00EA258B"/>
    <w:rsid w:val="00EA28E5"/>
    <w:rsid w:val="00EA2987"/>
    <w:rsid w:val="00EA2E96"/>
    <w:rsid w:val="00EA2ED2"/>
    <w:rsid w:val="00EA37E3"/>
    <w:rsid w:val="00EA391E"/>
    <w:rsid w:val="00EA3B67"/>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52E"/>
    <w:rsid w:val="00EA675B"/>
    <w:rsid w:val="00EA6917"/>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476"/>
    <w:rsid w:val="00EB1596"/>
    <w:rsid w:val="00EB196F"/>
    <w:rsid w:val="00EB1AB2"/>
    <w:rsid w:val="00EB2121"/>
    <w:rsid w:val="00EB25C1"/>
    <w:rsid w:val="00EB2CAC"/>
    <w:rsid w:val="00EB2E8D"/>
    <w:rsid w:val="00EB2F7D"/>
    <w:rsid w:val="00EB2FA5"/>
    <w:rsid w:val="00EB3387"/>
    <w:rsid w:val="00EB343D"/>
    <w:rsid w:val="00EB3476"/>
    <w:rsid w:val="00EB3580"/>
    <w:rsid w:val="00EB3798"/>
    <w:rsid w:val="00EB37D0"/>
    <w:rsid w:val="00EB37E1"/>
    <w:rsid w:val="00EB3AAB"/>
    <w:rsid w:val="00EB3D0C"/>
    <w:rsid w:val="00EB3E37"/>
    <w:rsid w:val="00EB4259"/>
    <w:rsid w:val="00EB439B"/>
    <w:rsid w:val="00EB43EA"/>
    <w:rsid w:val="00EB4BFF"/>
    <w:rsid w:val="00EB514B"/>
    <w:rsid w:val="00EB559C"/>
    <w:rsid w:val="00EB5A25"/>
    <w:rsid w:val="00EB5C19"/>
    <w:rsid w:val="00EB5CE4"/>
    <w:rsid w:val="00EB5FA5"/>
    <w:rsid w:val="00EB6174"/>
    <w:rsid w:val="00EB6613"/>
    <w:rsid w:val="00EB6976"/>
    <w:rsid w:val="00EB6ADC"/>
    <w:rsid w:val="00EB6C3F"/>
    <w:rsid w:val="00EB6D93"/>
    <w:rsid w:val="00EB73D1"/>
    <w:rsid w:val="00EB76D4"/>
    <w:rsid w:val="00EB774A"/>
    <w:rsid w:val="00EB7868"/>
    <w:rsid w:val="00EB7935"/>
    <w:rsid w:val="00EB7BA8"/>
    <w:rsid w:val="00EB7D2E"/>
    <w:rsid w:val="00EC0051"/>
    <w:rsid w:val="00EC04E1"/>
    <w:rsid w:val="00EC0595"/>
    <w:rsid w:val="00EC087A"/>
    <w:rsid w:val="00EC08B8"/>
    <w:rsid w:val="00EC0918"/>
    <w:rsid w:val="00EC0B59"/>
    <w:rsid w:val="00EC0E6B"/>
    <w:rsid w:val="00EC0E6F"/>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4CC"/>
    <w:rsid w:val="00EC36C4"/>
    <w:rsid w:val="00EC394B"/>
    <w:rsid w:val="00EC3E3A"/>
    <w:rsid w:val="00EC44D0"/>
    <w:rsid w:val="00EC455F"/>
    <w:rsid w:val="00EC4731"/>
    <w:rsid w:val="00EC48FF"/>
    <w:rsid w:val="00EC4AC7"/>
    <w:rsid w:val="00EC4C9D"/>
    <w:rsid w:val="00EC4D33"/>
    <w:rsid w:val="00EC512C"/>
    <w:rsid w:val="00EC5803"/>
    <w:rsid w:val="00EC5847"/>
    <w:rsid w:val="00EC5A55"/>
    <w:rsid w:val="00EC5E69"/>
    <w:rsid w:val="00EC5F6B"/>
    <w:rsid w:val="00EC5FFC"/>
    <w:rsid w:val="00EC6049"/>
    <w:rsid w:val="00EC62F6"/>
    <w:rsid w:val="00EC6398"/>
    <w:rsid w:val="00EC6693"/>
    <w:rsid w:val="00EC6AD1"/>
    <w:rsid w:val="00EC6BD2"/>
    <w:rsid w:val="00EC6BF8"/>
    <w:rsid w:val="00EC6DCC"/>
    <w:rsid w:val="00EC729C"/>
    <w:rsid w:val="00EC72AE"/>
    <w:rsid w:val="00EC7AC5"/>
    <w:rsid w:val="00EC7B7D"/>
    <w:rsid w:val="00EC7CBB"/>
    <w:rsid w:val="00EC7E61"/>
    <w:rsid w:val="00ED0142"/>
    <w:rsid w:val="00ED061A"/>
    <w:rsid w:val="00ED0814"/>
    <w:rsid w:val="00ED0927"/>
    <w:rsid w:val="00ED0A99"/>
    <w:rsid w:val="00ED0B7B"/>
    <w:rsid w:val="00ED11A1"/>
    <w:rsid w:val="00ED13A6"/>
    <w:rsid w:val="00ED15AF"/>
    <w:rsid w:val="00ED178D"/>
    <w:rsid w:val="00ED1A1C"/>
    <w:rsid w:val="00ED1B36"/>
    <w:rsid w:val="00ED1DB4"/>
    <w:rsid w:val="00ED206C"/>
    <w:rsid w:val="00ED235B"/>
    <w:rsid w:val="00ED2402"/>
    <w:rsid w:val="00ED2697"/>
    <w:rsid w:val="00ED2778"/>
    <w:rsid w:val="00ED2AD2"/>
    <w:rsid w:val="00ED2F4E"/>
    <w:rsid w:val="00ED3323"/>
    <w:rsid w:val="00ED3542"/>
    <w:rsid w:val="00ED40B2"/>
    <w:rsid w:val="00ED42E4"/>
    <w:rsid w:val="00ED44C4"/>
    <w:rsid w:val="00ED46F4"/>
    <w:rsid w:val="00ED48CE"/>
    <w:rsid w:val="00ED4A32"/>
    <w:rsid w:val="00ED4D6C"/>
    <w:rsid w:val="00ED4D9A"/>
    <w:rsid w:val="00ED4EB8"/>
    <w:rsid w:val="00ED53E8"/>
    <w:rsid w:val="00ED599C"/>
    <w:rsid w:val="00ED5D66"/>
    <w:rsid w:val="00ED5E65"/>
    <w:rsid w:val="00ED5F4C"/>
    <w:rsid w:val="00ED64D6"/>
    <w:rsid w:val="00ED655E"/>
    <w:rsid w:val="00ED674D"/>
    <w:rsid w:val="00ED6AC1"/>
    <w:rsid w:val="00ED6D4C"/>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20C4"/>
    <w:rsid w:val="00EE22CD"/>
    <w:rsid w:val="00EE22D2"/>
    <w:rsid w:val="00EE27AB"/>
    <w:rsid w:val="00EE27FA"/>
    <w:rsid w:val="00EE2CC0"/>
    <w:rsid w:val="00EE2ECD"/>
    <w:rsid w:val="00EE3086"/>
    <w:rsid w:val="00EE30CA"/>
    <w:rsid w:val="00EE30D4"/>
    <w:rsid w:val="00EE30D9"/>
    <w:rsid w:val="00EE3119"/>
    <w:rsid w:val="00EE3140"/>
    <w:rsid w:val="00EE3161"/>
    <w:rsid w:val="00EE344D"/>
    <w:rsid w:val="00EE355F"/>
    <w:rsid w:val="00EE35A4"/>
    <w:rsid w:val="00EE379E"/>
    <w:rsid w:val="00EE3818"/>
    <w:rsid w:val="00EE388F"/>
    <w:rsid w:val="00EE3AF4"/>
    <w:rsid w:val="00EE3D1B"/>
    <w:rsid w:val="00EE41C4"/>
    <w:rsid w:val="00EE431E"/>
    <w:rsid w:val="00EE4422"/>
    <w:rsid w:val="00EE4AFB"/>
    <w:rsid w:val="00EE4BDC"/>
    <w:rsid w:val="00EE4F0C"/>
    <w:rsid w:val="00EE4FFF"/>
    <w:rsid w:val="00EE50E3"/>
    <w:rsid w:val="00EE5683"/>
    <w:rsid w:val="00EE57AF"/>
    <w:rsid w:val="00EE5C29"/>
    <w:rsid w:val="00EE5DFE"/>
    <w:rsid w:val="00EE5F1F"/>
    <w:rsid w:val="00EE61B6"/>
    <w:rsid w:val="00EE6419"/>
    <w:rsid w:val="00EE64E6"/>
    <w:rsid w:val="00EE66C6"/>
    <w:rsid w:val="00EE6E40"/>
    <w:rsid w:val="00EE6EE0"/>
    <w:rsid w:val="00EE75E3"/>
    <w:rsid w:val="00EE7655"/>
    <w:rsid w:val="00EE7726"/>
    <w:rsid w:val="00EE7BFA"/>
    <w:rsid w:val="00EF05BB"/>
    <w:rsid w:val="00EF07B7"/>
    <w:rsid w:val="00EF07F7"/>
    <w:rsid w:val="00EF0D61"/>
    <w:rsid w:val="00EF0DE9"/>
    <w:rsid w:val="00EF0FBE"/>
    <w:rsid w:val="00EF10B7"/>
    <w:rsid w:val="00EF1212"/>
    <w:rsid w:val="00EF1339"/>
    <w:rsid w:val="00EF17B9"/>
    <w:rsid w:val="00EF188C"/>
    <w:rsid w:val="00EF20A8"/>
    <w:rsid w:val="00EF21BA"/>
    <w:rsid w:val="00EF22DD"/>
    <w:rsid w:val="00EF23D2"/>
    <w:rsid w:val="00EF25A2"/>
    <w:rsid w:val="00EF25EE"/>
    <w:rsid w:val="00EF278D"/>
    <w:rsid w:val="00EF27D4"/>
    <w:rsid w:val="00EF2A2D"/>
    <w:rsid w:val="00EF2A67"/>
    <w:rsid w:val="00EF2AD7"/>
    <w:rsid w:val="00EF2D38"/>
    <w:rsid w:val="00EF3167"/>
    <w:rsid w:val="00EF35B4"/>
    <w:rsid w:val="00EF3653"/>
    <w:rsid w:val="00EF380F"/>
    <w:rsid w:val="00EF38FC"/>
    <w:rsid w:val="00EF3A5B"/>
    <w:rsid w:val="00EF3DF6"/>
    <w:rsid w:val="00EF434D"/>
    <w:rsid w:val="00EF44ED"/>
    <w:rsid w:val="00EF4784"/>
    <w:rsid w:val="00EF4B5C"/>
    <w:rsid w:val="00EF4C23"/>
    <w:rsid w:val="00EF4F67"/>
    <w:rsid w:val="00EF539F"/>
    <w:rsid w:val="00EF5E75"/>
    <w:rsid w:val="00EF668A"/>
    <w:rsid w:val="00EF6DA6"/>
    <w:rsid w:val="00EF6DFD"/>
    <w:rsid w:val="00EF714D"/>
    <w:rsid w:val="00EF744F"/>
    <w:rsid w:val="00EF75CB"/>
    <w:rsid w:val="00EF76D1"/>
    <w:rsid w:val="00EF7AD2"/>
    <w:rsid w:val="00EF7CA2"/>
    <w:rsid w:val="00EF7F0B"/>
    <w:rsid w:val="00F00A53"/>
    <w:rsid w:val="00F00AC3"/>
    <w:rsid w:val="00F00AD2"/>
    <w:rsid w:val="00F00BDF"/>
    <w:rsid w:val="00F01783"/>
    <w:rsid w:val="00F01F2F"/>
    <w:rsid w:val="00F01FA9"/>
    <w:rsid w:val="00F02070"/>
    <w:rsid w:val="00F02350"/>
    <w:rsid w:val="00F024D3"/>
    <w:rsid w:val="00F024D5"/>
    <w:rsid w:val="00F02A32"/>
    <w:rsid w:val="00F02DDC"/>
    <w:rsid w:val="00F0306F"/>
    <w:rsid w:val="00F030A2"/>
    <w:rsid w:val="00F0314B"/>
    <w:rsid w:val="00F031EB"/>
    <w:rsid w:val="00F031F6"/>
    <w:rsid w:val="00F037D1"/>
    <w:rsid w:val="00F03BA1"/>
    <w:rsid w:val="00F03E6C"/>
    <w:rsid w:val="00F03EC9"/>
    <w:rsid w:val="00F043E2"/>
    <w:rsid w:val="00F04668"/>
    <w:rsid w:val="00F048BE"/>
    <w:rsid w:val="00F04BF0"/>
    <w:rsid w:val="00F04F6A"/>
    <w:rsid w:val="00F05760"/>
    <w:rsid w:val="00F05977"/>
    <w:rsid w:val="00F05A97"/>
    <w:rsid w:val="00F063AB"/>
    <w:rsid w:val="00F066EF"/>
    <w:rsid w:val="00F06984"/>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69"/>
    <w:rsid w:val="00F11D2A"/>
    <w:rsid w:val="00F11E5C"/>
    <w:rsid w:val="00F1225B"/>
    <w:rsid w:val="00F12AD6"/>
    <w:rsid w:val="00F12AE1"/>
    <w:rsid w:val="00F131BD"/>
    <w:rsid w:val="00F138BC"/>
    <w:rsid w:val="00F13930"/>
    <w:rsid w:val="00F13B2E"/>
    <w:rsid w:val="00F13C6E"/>
    <w:rsid w:val="00F13D51"/>
    <w:rsid w:val="00F14198"/>
    <w:rsid w:val="00F1466D"/>
    <w:rsid w:val="00F146B7"/>
    <w:rsid w:val="00F14979"/>
    <w:rsid w:val="00F14A1D"/>
    <w:rsid w:val="00F155EC"/>
    <w:rsid w:val="00F15702"/>
    <w:rsid w:val="00F15A6D"/>
    <w:rsid w:val="00F15F24"/>
    <w:rsid w:val="00F15FB9"/>
    <w:rsid w:val="00F16121"/>
    <w:rsid w:val="00F162FC"/>
    <w:rsid w:val="00F16479"/>
    <w:rsid w:val="00F165B9"/>
    <w:rsid w:val="00F165D3"/>
    <w:rsid w:val="00F167A6"/>
    <w:rsid w:val="00F1690D"/>
    <w:rsid w:val="00F16AF4"/>
    <w:rsid w:val="00F16F21"/>
    <w:rsid w:val="00F17086"/>
    <w:rsid w:val="00F170D7"/>
    <w:rsid w:val="00F17131"/>
    <w:rsid w:val="00F17262"/>
    <w:rsid w:val="00F172B1"/>
    <w:rsid w:val="00F17A0E"/>
    <w:rsid w:val="00F2001F"/>
    <w:rsid w:val="00F20296"/>
    <w:rsid w:val="00F203B9"/>
    <w:rsid w:val="00F204FD"/>
    <w:rsid w:val="00F206D8"/>
    <w:rsid w:val="00F2093F"/>
    <w:rsid w:val="00F20AF6"/>
    <w:rsid w:val="00F20EDB"/>
    <w:rsid w:val="00F215CF"/>
    <w:rsid w:val="00F21789"/>
    <w:rsid w:val="00F21948"/>
    <w:rsid w:val="00F21EA9"/>
    <w:rsid w:val="00F22004"/>
    <w:rsid w:val="00F220E9"/>
    <w:rsid w:val="00F2252F"/>
    <w:rsid w:val="00F22E38"/>
    <w:rsid w:val="00F2312C"/>
    <w:rsid w:val="00F2313E"/>
    <w:rsid w:val="00F2318A"/>
    <w:rsid w:val="00F238F8"/>
    <w:rsid w:val="00F23D60"/>
    <w:rsid w:val="00F24072"/>
    <w:rsid w:val="00F24157"/>
    <w:rsid w:val="00F2424F"/>
    <w:rsid w:val="00F242A1"/>
    <w:rsid w:val="00F249D4"/>
    <w:rsid w:val="00F24A4E"/>
    <w:rsid w:val="00F24BC4"/>
    <w:rsid w:val="00F24C5F"/>
    <w:rsid w:val="00F250CD"/>
    <w:rsid w:val="00F250FD"/>
    <w:rsid w:val="00F25338"/>
    <w:rsid w:val="00F257BC"/>
    <w:rsid w:val="00F25930"/>
    <w:rsid w:val="00F25A33"/>
    <w:rsid w:val="00F26061"/>
    <w:rsid w:val="00F261E0"/>
    <w:rsid w:val="00F26D9F"/>
    <w:rsid w:val="00F2756E"/>
    <w:rsid w:val="00F27714"/>
    <w:rsid w:val="00F2782A"/>
    <w:rsid w:val="00F30402"/>
    <w:rsid w:val="00F307C6"/>
    <w:rsid w:val="00F30904"/>
    <w:rsid w:val="00F30B14"/>
    <w:rsid w:val="00F310AD"/>
    <w:rsid w:val="00F310F9"/>
    <w:rsid w:val="00F312C3"/>
    <w:rsid w:val="00F313E5"/>
    <w:rsid w:val="00F31D32"/>
    <w:rsid w:val="00F31F04"/>
    <w:rsid w:val="00F31F2A"/>
    <w:rsid w:val="00F320CB"/>
    <w:rsid w:val="00F32292"/>
    <w:rsid w:val="00F32709"/>
    <w:rsid w:val="00F327F1"/>
    <w:rsid w:val="00F32ACC"/>
    <w:rsid w:val="00F32E22"/>
    <w:rsid w:val="00F32F65"/>
    <w:rsid w:val="00F331AE"/>
    <w:rsid w:val="00F33302"/>
    <w:rsid w:val="00F336CD"/>
    <w:rsid w:val="00F337A8"/>
    <w:rsid w:val="00F33B0F"/>
    <w:rsid w:val="00F33EE6"/>
    <w:rsid w:val="00F33FD3"/>
    <w:rsid w:val="00F3439C"/>
    <w:rsid w:val="00F343A5"/>
    <w:rsid w:val="00F3452B"/>
    <w:rsid w:val="00F348E7"/>
    <w:rsid w:val="00F3493E"/>
    <w:rsid w:val="00F34AAF"/>
    <w:rsid w:val="00F34B11"/>
    <w:rsid w:val="00F34B97"/>
    <w:rsid w:val="00F34E3C"/>
    <w:rsid w:val="00F34F11"/>
    <w:rsid w:val="00F351B5"/>
    <w:rsid w:val="00F3552F"/>
    <w:rsid w:val="00F355B7"/>
    <w:rsid w:val="00F35948"/>
    <w:rsid w:val="00F35B8A"/>
    <w:rsid w:val="00F35F5D"/>
    <w:rsid w:val="00F362EE"/>
    <w:rsid w:val="00F363E6"/>
    <w:rsid w:val="00F3672F"/>
    <w:rsid w:val="00F36952"/>
    <w:rsid w:val="00F36C1F"/>
    <w:rsid w:val="00F36CCF"/>
    <w:rsid w:val="00F36DE6"/>
    <w:rsid w:val="00F3719D"/>
    <w:rsid w:val="00F373B2"/>
    <w:rsid w:val="00F37658"/>
    <w:rsid w:val="00F3771B"/>
    <w:rsid w:val="00F37773"/>
    <w:rsid w:val="00F37B07"/>
    <w:rsid w:val="00F37D4E"/>
    <w:rsid w:val="00F37FEF"/>
    <w:rsid w:val="00F401F8"/>
    <w:rsid w:val="00F40448"/>
    <w:rsid w:val="00F4053F"/>
    <w:rsid w:val="00F40CF6"/>
    <w:rsid w:val="00F40D90"/>
    <w:rsid w:val="00F41125"/>
    <w:rsid w:val="00F413A3"/>
    <w:rsid w:val="00F421F7"/>
    <w:rsid w:val="00F4289B"/>
    <w:rsid w:val="00F42956"/>
    <w:rsid w:val="00F42BB5"/>
    <w:rsid w:val="00F42EB6"/>
    <w:rsid w:val="00F4322B"/>
    <w:rsid w:val="00F4348B"/>
    <w:rsid w:val="00F43B41"/>
    <w:rsid w:val="00F43EE7"/>
    <w:rsid w:val="00F44051"/>
    <w:rsid w:val="00F4410E"/>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9DF"/>
    <w:rsid w:val="00F46B27"/>
    <w:rsid w:val="00F46EA7"/>
    <w:rsid w:val="00F46FAD"/>
    <w:rsid w:val="00F46FAE"/>
    <w:rsid w:val="00F46FF6"/>
    <w:rsid w:val="00F4751D"/>
    <w:rsid w:val="00F47F34"/>
    <w:rsid w:val="00F47F8A"/>
    <w:rsid w:val="00F50009"/>
    <w:rsid w:val="00F50151"/>
    <w:rsid w:val="00F5020E"/>
    <w:rsid w:val="00F508F5"/>
    <w:rsid w:val="00F50908"/>
    <w:rsid w:val="00F50AF0"/>
    <w:rsid w:val="00F51093"/>
    <w:rsid w:val="00F51835"/>
    <w:rsid w:val="00F51C36"/>
    <w:rsid w:val="00F51E7C"/>
    <w:rsid w:val="00F51E7F"/>
    <w:rsid w:val="00F521C2"/>
    <w:rsid w:val="00F52906"/>
    <w:rsid w:val="00F5324A"/>
    <w:rsid w:val="00F532AD"/>
    <w:rsid w:val="00F532D5"/>
    <w:rsid w:val="00F53703"/>
    <w:rsid w:val="00F53AC1"/>
    <w:rsid w:val="00F53C35"/>
    <w:rsid w:val="00F53E83"/>
    <w:rsid w:val="00F53EAC"/>
    <w:rsid w:val="00F542B2"/>
    <w:rsid w:val="00F547A6"/>
    <w:rsid w:val="00F549FC"/>
    <w:rsid w:val="00F54ABD"/>
    <w:rsid w:val="00F54AD2"/>
    <w:rsid w:val="00F54B15"/>
    <w:rsid w:val="00F54CFC"/>
    <w:rsid w:val="00F5563C"/>
    <w:rsid w:val="00F55A38"/>
    <w:rsid w:val="00F55A56"/>
    <w:rsid w:val="00F55B2B"/>
    <w:rsid w:val="00F55D5A"/>
    <w:rsid w:val="00F55DC3"/>
    <w:rsid w:val="00F562AE"/>
    <w:rsid w:val="00F56450"/>
    <w:rsid w:val="00F56492"/>
    <w:rsid w:val="00F564F6"/>
    <w:rsid w:val="00F56857"/>
    <w:rsid w:val="00F5696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AF7"/>
    <w:rsid w:val="00F60B50"/>
    <w:rsid w:val="00F60E4B"/>
    <w:rsid w:val="00F60F26"/>
    <w:rsid w:val="00F6126E"/>
    <w:rsid w:val="00F614FE"/>
    <w:rsid w:val="00F61833"/>
    <w:rsid w:val="00F61A8A"/>
    <w:rsid w:val="00F61B48"/>
    <w:rsid w:val="00F61BF3"/>
    <w:rsid w:val="00F61E2F"/>
    <w:rsid w:val="00F62399"/>
    <w:rsid w:val="00F623A0"/>
    <w:rsid w:val="00F62416"/>
    <w:rsid w:val="00F62744"/>
    <w:rsid w:val="00F63493"/>
    <w:rsid w:val="00F6359E"/>
    <w:rsid w:val="00F635C4"/>
    <w:rsid w:val="00F638A2"/>
    <w:rsid w:val="00F63A47"/>
    <w:rsid w:val="00F63E35"/>
    <w:rsid w:val="00F64049"/>
    <w:rsid w:val="00F643A3"/>
    <w:rsid w:val="00F643BE"/>
    <w:rsid w:val="00F6441C"/>
    <w:rsid w:val="00F648F9"/>
    <w:rsid w:val="00F64950"/>
    <w:rsid w:val="00F64A87"/>
    <w:rsid w:val="00F64AB2"/>
    <w:rsid w:val="00F64BDE"/>
    <w:rsid w:val="00F64CD2"/>
    <w:rsid w:val="00F64FB2"/>
    <w:rsid w:val="00F654A0"/>
    <w:rsid w:val="00F654BE"/>
    <w:rsid w:val="00F655A7"/>
    <w:rsid w:val="00F656E7"/>
    <w:rsid w:val="00F65795"/>
    <w:rsid w:val="00F6584D"/>
    <w:rsid w:val="00F6604E"/>
    <w:rsid w:val="00F6640D"/>
    <w:rsid w:val="00F66598"/>
    <w:rsid w:val="00F665DC"/>
    <w:rsid w:val="00F66685"/>
    <w:rsid w:val="00F66761"/>
    <w:rsid w:val="00F667B1"/>
    <w:rsid w:val="00F66EC7"/>
    <w:rsid w:val="00F66EED"/>
    <w:rsid w:val="00F671E8"/>
    <w:rsid w:val="00F672EF"/>
    <w:rsid w:val="00F675D4"/>
    <w:rsid w:val="00F6773E"/>
    <w:rsid w:val="00F677A8"/>
    <w:rsid w:val="00F677D1"/>
    <w:rsid w:val="00F67D8B"/>
    <w:rsid w:val="00F67E63"/>
    <w:rsid w:val="00F67F30"/>
    <w:rsid w:val="00F70095"/>
    <w:rsid w:val="00F70103"/>
    <w:rsid w:val="00F7014D"/>
    <w:rsid w:val="00F7046D"/>
    <w:rsid w:val="00F706F0"/>
    <w:rsid w:val="00F70ABA"/>
    <w:rsid w:val="00F71847"/>
    <w:rsid w:val="00F71D66"/>
    <w:rsid w:val="00F72361"/>
    <w:rsid w:val="00F7248F"/>
    <w:rsid w:val="00F72523"/>
    <w:rsid w:val="00F7255F"/>
    <w:rsid w:val="00F72743"/>
    <w:rsid w:val="00F72849"/>
    <w:rsid w:val="00F728AE"/>
    <w:rsid w:val="00F72E02"/>
    <w:rsid w:val="00F73760"/>
    <w:rsid w:val="00F73FD5"/>
    <w:rsid w:val="00F7401E"/>
    <w:rsid w:val="00F741EC"/>
    <w:rsid w:val="00F7422B"/>
    <w:rsid w:val="00F742E6"/>
    <w:rsid w:val="00F7433F"/>
    <w:rsid w:val="00F744F7"/>
    <w:rsid w:val="00F74AEE"/>
    <w:rsid w:val="00F74F0C"/>
    <w:rsid w:val="00F75070"/>
    <w:rsid w:val="00F75164"/>
    <w:rsid w:val="00F75495"/>
    <w:rsid w:val="00F7558F"/>
    <w:rsid w:val="00F75E7F"/>
    <w:rsid w:val="00F76AA4"/>
    <w:rsid w:val="00F76ACD"/>
    <w:rsid w:val="00F76C14"/>
    <w:rsid w:val="00F76FCA"/>
    <w:rsid w:val="00F770B3"/>
    <w:rsid w:val="00F77259"/>
    <w:rsid w:val="00F77317"/>
    <w:rsid w:val="00F77382"/>
    <w:rsid w:val="00F7745A"/>
    <w:rsid w:val="00F775B8"/>
    <w:rsid w:val="00F77D95"/>
    <w:rsid w:val="00F77ED2"/>
    <w:rsid w:val="00F77F3D"/>
    <w:rsid w:val="00F77F5D"/>
    <w:rsid w:val="00F77FD6"/>
    <w:rsid w:val="00F8068D"/>
    <w:rsid w:val="00F80849"/>
    <w:rsid w:val="00F80BEB"/>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C29"/>
    <w:rsid w:val="00F83E5E"/>
    <w:rsid w:val="00F83EFE"/>
    <w:rsid w:val="00F8405A"/>
    <w:rsid w:val="00F84149"/>
    <w:rsid w:val="00F845C4"/>
    <w:rsid w:val="00F84AD9"/>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B1"/>
    <w:rsid w:val="00F8775B"/>
    <w:rsid w:val="00F9017D"/>
    <w:rsid w:val="00F9027F"/>
    <w:rsid w:val="00F90919"/>
    <w:rsid w:val="00F90A46"/>
    <w:rsid w:val="00F90B1B"/>
    <w:rsid w:val="00F90F2E"/>
    <w:rsid w:val="00F9101B"/>
    <w:rsid w:val="00F91159"/>
    <w:rsid w:val="00F91460"/>
    <w:rsid w:val="00F917EA"/>
    <w:rsid w:val="00F9195E"/>
    <w:rsid w:val="00F91A8C"/>
    <w:rsid w:val="00F91AD0"/>
    <w:rsid w:val="00F91B40"/>
    <w:rsid w:val="00F91B43"/>
    <w:rsid w:val="00F91E43"/>
    <w:rsid w:val="00F91EC8"/>
    <w:rsid w:val="00F91F7B"/>
    <w:rsid w:val="00F925F8"/>
    <w:rsid w:val="00F92AF5"/>
    <w:rsid w:val="00F92C85"/>
    <w:rsid w:val="00F92E21"/>
    <w:rsid w:val="00F92F16"/>
    <w:rsid w:val="00F93517"/>
    <w:rsid w:val="00F93866"/>
    <w:rsid w:val="00F94027"/>
    <w:rsid w:val="00F94360"/>
    <w:rsid w:val="00F943E6"/>
    <w:rsid w:val="00F94491"/>
    <w:rsid w:val="00F94603"/>
    <w:rsid w:val="00F94AFA"/>
    <w:rsid w:val="00F94B32"/>
    <w:rsid w:val="00F94D46"/>
    <w:rsid w:val="00F94EA9"/>
    <w:rsid w:val="00F95493"/>
    <w:rsid w:val="00F954A8"/>
    <w:rsid w:val="00F959D6"/>
    <w:rsid w:val="00F95D39"/>
    <w:rsid w:val="00F95E10"/>
    <w:rsid w:val="00F95FED"/>
    <w:rsid w:val="00F95FF6"/>
    <w:rsid w:val="00F96024"/>
    <w:rsid w:val="00F96026"/>
    <w:rsid w:val="00F96272"/>
    <w:rsid w:val="00F96376"/>
    <w:rsid w:val="00F9681B"/>
    <w:rsid w:val="00F9712B"/>
    <w:rsid w:val="00F971AE"/>
    <w:rsid w:val="00F97430"/>
    <w:rsid w:val="00F974B6"/>
    <w:rsid w:val="00F975C8"/>
    <w:rsid w:val="00F978C3"/>
    <w:rsid w:val="00F9796F"/>
    <w:rsid w:val="00F97BFC"/>
    <w:rsid w:val="00F97C04"/>
    <w:rsid w:val="00F97F25"/>
    <w:rsid w:val="00FA0618"/>
    <w:rsid w:val="00FA0E4D"/>
    <w:rsid w:val="00FA17AC"/>
    <w:rsid w:val="00FA1884"/>
    <w:rsid w:val="00FA195A"/>
    <w:rsid w:val="00FA1E0F"/>
    <w:rsid w:val="00FA1E93"/>
    <w:rsid w:val="00FA1ED2"/>
    <w:rsid w:val="00FA23C4"/>
    <w:rsid w:val="00FA262B"/>
    <w:rsid w:val="00FA289E"/>
    <w:rsid w:val="00FA2FE6"/>
    <w:rsid w:val="00FA34EB"/>
    <w:rsid w:val="00FA3A1D"/>
    <w:rsid w:val="00FA41A2"/>
    <w:rsid w:val="00FA41B6"/>
    <w:rsid w:val="00FA4CFB"/>
    <w:rsid w:val="00FA4FE4"/>
    <w:rsid w:val="00FA4FF2"/>
    <w:rsid w:val="00FA520B"/>
    <w:rsid w:val="00FA5736"/>
    <w:rsid w:val="00FA574D"/>
    <w:rsid w:val="00FA5846"/>
    <w:rsid w:val="00FA5F0C"/>
    <w:rsid w:val="00FA5F8B"/>
    <w:rsid w:val="00FA6904"/>
    <w:rsid w:val="00FA6DB3"/>
    <w:rsid w:val="00FA6FC0"/>
    <w:rsid w:val="00FA7330"/>
    <w:rsid w:val="00FA7532"/>
    <w:rsid w:val="00FA758F"/>
    <w:rsid w:val="00FA759D"/>
    <w:rsid w:val="00FA76FF"/>
    <w:rsid w:val="00FA783D"/>
    <w:rsid w:val="00FA78A9"/>
    <w:rsid w:val="00FA78B6"/>
    <w:rsid w:val="00FA7F37"/>
    <w:rsid w:val="00FA7FAD"/>
    <w:rsid w:val="00FB00B0"/>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26"/>
    <w:rsid w:val="00FB24EA"/>
    <w:rsid w:val="00FB271B"/>
    <w:rsid w:val="00FB309E"/>
    <w:rsid w:val="00FB35BB"/>
    <w:rsid w:val="00FB384B"/>
    <w:rsid w:val="00FB3A54"/>
    <w:rsid w:val="00FB3C21"/>
    <w:rsid w:val="00FB3E5F"/>
    <w:rsid w:val="00FB3F47"/>
    <w:rsid w:val="00FB42B0"/>
    <w:rsid w:val="00FB4420"/>
    <w:rsid w:val="00FB4490"/>
    <w:rsid w:val="00FB44B9"/>
    <w:rsid w:val="00FB480E"/>
    <w:rsid w:val="00FB495C"/>
    <w:rsid w:val="00FB4BFD"/>
    <w:rsid w:val="00FB51AC"/>
    <w:rsid w:val="00FB52BE"/>
    <w:rsid w:val="00FB532B"/>
    <w:rsid w:val="00FB5B03"/>
    <w:rsid w:val="00FB5C13"/>
    <w:rsid w:val="00FB6038"/>
    <w:rsid w:val="00FB6316"/>
    <w:rsid w:val="00FB661A"/>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2511"/>
    <w:rsid w:val="00FC2761"/>
    <w:rsid w:val="00FC27DF"/>
    <w:rsid w:val="00FC2E51"/>
    <w:rsid w:val="00FC2E76"/>
    <w:rsid w:val="00FC2FBC"/>
    <w:rsid w:val="00FC30C4"/>
    <w:rsid w:val="00FC33B2"/>
    <w:rsid w:val="00FC3509"/>
    <w:rsid w:val="00FC350C"/>
    <w:rsid w:val="00FC364C"/>
    <w:rsid w:val="00FC3B09"/>
    <w:rsid w:val="00FC3BC9"/>
    <w:rsid w:val="00FC4008"/>
    <w:rsid w:val="00FC40BD"/>
    <w:rsid w:val="00FC43B6"/>
    <w:rsid w:val="00FC4417"/>
    <w:rsid w:val="00FC4494"/>
    <w:rsid w:val="00FC45B9"/>
    <w:rsid w:val="00FC45BA"/>
    <w:rsid w:val="00FC4BAB"/>
    <w:rsid w:val="00FC5028"/>
    <w:rsid w:val="00FC5283"/>
    <w:rsid w:val="00FC545A"/>
    <w:rsid w:val="00FC5672"/>
    <w:rsid w:val="00FC5733"/>
    <w:rsid w:val="00FC598E"/>
    <w:rsid w:val="00FC5C32"/>
    <w:rsid w:val="00FC5DF4"/>
    <w:rsid w:val="00FC5F0B"/>
    <w:rsid w:val="00FC5F9E"/>
    <w:rsid w:val="00FC6037"/>
    <w:rsid w:val="00FC6598"/>
    <w:rsid w:val="00FC6ABB"/>
    <w:rsid w:val="00FC6B7D"/>
    <w:rsid w:val="00FC7037"/>
    <w:rsid w:val="00FC754C"/>
    <w:rsid w:val="00FC76AC"/>
    <w:rsid w:val="00FC7848"/>
    <w:rsid w:val="00FC7AC2"/>
    <w:rsid w:val="00FC7D7E"/>
    <w:rsid w:val="00FC7FA3"/>
    <w:rsid w:val="00FD0000"/>
    <w:rsid w:val="00FD002B"/>
    <w:rsid w:val="00FD03AA"/>
    <w:rsid w:val="00FD043F"/>
    <w:rsid w:val="00FD0635"/>
    <w:rsid w:val="00FD0DBC"/>
    <w:rsid w:val="00FD0FD0"/>
    <w:rsid w:val="00FD11A3"/>
    <w:rsid w:val="00FD1650"/>
    <w:rsid w:val="00FD1B5E"/>
    <w:rsid w:val="00FD1C38"/>
    <w:rsid w:val="00FD1DC9"/>
    <w:rsid w:val="00FD1EBE"/>
    <w:rsid w:val="00FD2111"/>
    <w:rsid w:val="00FD227E"/>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AD"/>
    <w:rsid w:val="00FD4564"/>
    <w:rsid w:val="00FD47C8"/>
    <w:rsid w:val="00FD4D53"/>
    <w:rsid w:val="00FD53A5"/>
    <w:rsid w:val="00FD572C"/>
    <w:rsid w:val="00FD58B4"/>
    <w:rsid w:val="00FD5A2E"/>
    <w:rsid w:val="00FD5B24"/>
    <w:rsid w:val="00FD5D3B"/>
    <w:rsid w:val="00FD606F"/>
    <w:rsid w:val="00FD61EF"/>
    <w:rsid w:val="00FD652A"/>
    <w:rsid w:val="00FD68B9"/>
    <w:rsid w:val="00FD6BE5"/>
    <w:rsid w:val="00FD6D96"/>
    <w:rsid w:val="00FD7088"/>
    <w:rsid w:val="00FD712F"/>
    <w:rsid w:val="00FD713B"/>
    <w:rsid w:val="00FD76C9"/>
    <w:rsid w:val="00FD7EF3"/>
    <w:rsid w:val="00FE00AC"/>
    <w:rsid w:val="00FE0207"/>
    <w:rsid w:val="00FE0635"/>
    <w:rsid w:val="00FE0797"/>
    <w:rsid w:val="00FE094C"/>
    <w:rsid w:val="00FE18F4"/>
    <w:rsid w:val="00FE1B4F"/>
    <w:rsid w:val="00FE1BBB"/>
    <w:rsid w:val="00FE1CF2"/>
    <w:rsid w:val="00FE1E37"/>
    <w:rsid w:val="00FE20D5"/>
    <w:rsid w:val="00FE2158"/>
    <w:rsid w:val="00FE2342"/>
    <w:rsid w:val="00FE24F8"/>
    <w:rsid w:val="00FE2B14"/>
    <w:rsid w:val="00FE2C27"/>
    <w:rsid w:val="00FE2E54"/>
    <w:rsid w:val="00FE2FB1"/>
    <w:rsid w:val="00FE3143"/>
    <w:rsid w:val="00FE3323"/>
    <w:rsid w:val="00FE3381"/>
    <w:rsid w:val="00FE3A81"/>
    <w:rsid w:val="00FE3C2B"/>
    <w:rsid w:val="00FE3E8C"/>
    <w:rsid w:val="00FE46E5"/>
    <w:rsid w:val="00FE4751"/>
    <w:rsid w:val="00FE4780"/>
    <w:rsid w:val="00FE49C4"/>
    <w:rsid w:val="00FE4B56"/>
    <w:rsid w:val="00FE4C24"/>
    <w:rsid w:val="00FE5047"/>
    <w:rsid w:val="00FE50D2"/>
    <w:rsid w:val="00FE569D"/>
    <w:rsid w:val="00FE5882"/>
    <w:rsid w:val="00FE5C77"/>
    <w:rsid w:val="00FE6044"/>
    <w:rsid w:val="00FE6165"/>
    <w:rsid w:val="00FE661C"/>
    <w:rsid w:val="00FE766D"/>
    <w:rsid w:val="00FE7C27"/>
    <w:rsid w:val="00FE7D3B"/>
    <w:rsid w:val="00FE7EF8"/>
    <w:rsid w:val="00FF068E"/>
    <w:rsid w:val="00FF11B4"/>
    <w:rsid w:val="00FF144E"/>
    <w:rsid w:val="00FF14FA"/>
    <w:rsid w:val="00FF1B8B"/>
    <w:rsid w:val="00FF1D5D"/>
    <w:rsid w:val="00FF1DC9"/>
    <w:rsid w:val="00FF1DF3"/>
    <w:rsid w:val="00FF1E71"/>
    <w:rsid w:val="00FF22AF"/>
    <w:rsid w:val="00FF232C"/>
    <w:rsid w:val="00FF2612"/>
    <w:rsid w:val="00FF2751"/>
    <w:rsid w:val="00FF27B6"/>
    <w:rsid w:val="00FF29DE"/>
    <w:rsid w:val="00FF2B57"/>
    <w:rsid w:val="00FF2D86"/>
    <w:rsid w:val="00FF2E6F"/>
    <w:rsid w:val="00FF2E77"/>
    <w:rsid w:val="00FF32CA"/>
    <w:rsid w:val="00FF34B6"/>
    <w:rsid w:val="00FF3825"/>
    <w:rsid w:val="00FF3B49"/>
    <w:rsid w:val="00FF3C4B"/>
    <w:rsid w:val="00FF428C"/>
    <w:rsid w:val="00FF524E"/>
    <w:rsid w:val="00FF52F5"/>
    <w:rsid w:val="00FF552A"/>
    <w:rsid w:val="00FF55F0"/>
    <w:rsid w:val="00FF5A8B"/>
    <w:rsid w:val="00FF5FE1"/>
    <w:rsid w:val="00FF6546"/>
    <w:rsid w:val="00FF699D"/>
    <w:rsid w:val="00FF69EA"/>
    <w:rsid w:val="00FF6A62"/>
    <w:rsid w:val="00FF6B18"/>
    <w:rsid w:val="00FF6CC8"/>
    <w:rsid w:val="00FF70B2"/>
    <w:rsid w:val="00FF76F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colormru v:ext="edit" colors="#ffffa3,#cfffa3,#ddff61,#eaff9b"/>
    </o:shapedefaults>
    <o:shapelayout v:ext="edit">
      <o:idmap v:ext="edit" data="1"/>
    </o:shapelayout>
  </w:shapeDefaults>
  <w:decimalSymbol w:val="."/>
  <w:listSeparator w:val=","/>
  <w14:docId w14:val="3DE4341A"/>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3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B116A1"/>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3</Pages>
  <Words>453</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2021-05-12T08:50:00Z</cp:lastPrinted>
  <dcterms:created xsi:type="dcterms:W3CDTF">2021-05-12T21:05:00Z</dcterms:created>
  <dcterms:modified xsi:type="dcterms:W3CDTF">2021-05-12T21:09:00Z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