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35F1D7" w14:textId="77777777" w:rsidR="00CE1E58" w:rsidRPr="00CE458C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CE458C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CE458C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CE458C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3C8BB191" w14:textId="77777777" w:rsidR="00CE1E58" w:rsidRPr="00CE458C" w:rsidRDefault="00CE1E58" w:rsidP="0083357B">
      <w:pPr>
        <w:pStyle w:val="IndexHeading1"/>
        <w:spacing w:after="0" w:line="240" w:lineRule="atLeast"/>
        <w:ind w:left="1840"/>
        <w:jc w:val="both"/>
        <w:outlineLvl w:val="0"/>
        <w:rPr>
          <w:rFonts w:ascii="Angsana New" w:hAnsi="Angsana New" w:cs="Angsana New"/>
          <w:b w:val="0"/>
          <w:bCs/>
          <w:sz w:val="20"/>
          <w:lang w:bidi="th-TH"/>
        </w:rPr>
      </w:pPr>
    </w:p>
    <w:p w14:paraId="204257BF" w14:textId="77777777" w:rsidR="002C7BCE" w:rsidRDefault="00CE1E58" w:rsidP="002C7BCE">
      <w:pPr>
        <w:pStyle w:val="index"/>
        <w:numPr>
          <w:ilvl w:val="0"/>
          <w:numId w:val="16"/>
        </w:numPr>
        <w:tabs>
          <w:tab w:val="clear" w:pos="1150"/>
          <w:tab w:val="left" w:pos="1134"/>
        </w:tabs>
        <w:spacing w:after="0" w:line="240" w:lineRule="atLeast"/>
        <w:ind w:left="1840" w:hanging="1840"/>
        <w:jc w:val="both"/>
        <w:outlineLvl w:val="0"/>
        <w:rPr>
          <w:rFonts w:ascii="Angsana New" w:hAnsi="Angsana New" w:cs="Angsana New"/>
        </w:rPr>
      </w:pPr>
      <w:bookmarkStart w:id="0" w:name="_Hlk14033565"/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3FE9162E" w14:textId="77777777" w:rsidR="002C7BCE" w:rsidRDefault="00CE1E58" w:rsidP="002C7BCE">
      <w:pPr>
        <w:pStyle w:val="index"/>
        <w:numPr>
          <w:ilvl w:val="0"/>
          <w:numId w:val="16"/>
        </w:numPr>
        <w:tabs>
          <w:tab w:val="clear" w:pos="1150"/>
          <w:tab w:val="left" w:pos="1134"/>
        </w:tabs>
        <w:spacing w:after="0" w:line="240" w:lineRule="atLeast"/>
        <w:ind w:left="1840" w:hanging="1840"/>
        <w:jc w:val="both"/>
        <w:outlineLvl w:val="0"/>
        <w:rPr>
          <w:rFonts w:ascii="Angsana New" w:hAnsi="Angsana New" w:cs="Angsana New"/>
        </w:rPr>
      </w:pPr>
      <w:r w:rsidRPr="002C7BCE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</w:t>
      </w:r>
      <w:r w:rsidR="00DD4626" w:rsidRPr="002C7BCE">
        <w:rPr>
          <w:rFonts w:ascii="Angsana New" w:hAnsi="Angsana New" w:cs="Angsana New"/>
          <w:sz w:val="30"/>
          <w:szCs w:val="30"/>
          <w:cs/>
          <w:lang w:bidi="th-TH"/>
        </w:rPr>
        <w:t>นระหว่างกาล</w:t>
      </w:r>
    </w:p>
    <w:p w14:paraId="1284478E" w14:textId="77777777" w:rsidR="002C7BCE" w:rsidRDefault="00CE1E58" w:rsidP="002C7BCE">
      <w:pPr>
        <w:pStyle w:val="index"/>
        <w:numPr>
          <w:ilvl w:val="0"/>
          <w:numId w:val="16"/>
        </w:numPr>
        <w:tabs>
          <w:tab w:val="clear" w:pos="1150"/>
          <w:tab w:val="left" w:pos="1134"/>
        </w:tabs>
        <w:spacing w:after="0" w:line="240" w:lineRule="atLeast"/>
        <w:ind w:left="1840" w:hanging="1840"/>
        <w:jc w:val="both"/>
        <w:outlineLvl w:val="0"/>
        <w:rPr>
          <w:rFonts w:ascii="Angsana New" w:hAnsi="Angsana New" w:cs="Angsana New"/>
        </w:rPr>
      </w:pPr>
      <w:r w:rsidRPr="002C7BCE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59B68EE" w14:textId="77777777" w:rsidR="002C7BCE" w:rsidRDefault="00544560" w:rsidP="002C7BCE">
      <w:pPr>
        <w:pStyle w:val="index"/>
        <w:numPr>
          <w:ilvl w:val="0"/>
          <w:numId w:val="16"/>
        </w:numPr>
        <w:tabs>
          <w:tab w:val="clear" w:pos="1150"/>
          <w:tab w:val="left" w:pos="1134"/>
        </w:tabs>
        <w:spacing w:after="0" w:line="240" w:lineRule="atLeast"/>
        <w:ind w:left="1840" w:hanging="1840"/>
        <w:jc w:val="both"/>
        <w:outlineLvl w:val="0"/>
        <w:rPr>
          <w:rFonts w:ascii="Angsana New" w:hAnsi="Angsana New" w:cs="Angsana New"/>
        </w:rPr>
      </w:pPr>
      <w:r w:rsidRPr="002C7BCE">
        <w:rPr>
          <w:rFonts w:ascii="Angsana New" w:hAnsi="Angsana New" w:cs="Angsana New" w:hint="cs"/>
          <w:sz w:val="30"/>
          <w:szCs w:val="30"/>
          <w:cs/>
          <w:lang w:val="en-US" w:bidi="th-TH"/>
        </w:rPr>
        <w:t>ลูกหนี้การค้า</w:t>
      </w:r>
    </w:p>
    <w:p w14:paraId="4427ABB0" w14:textId="77777777" w:rsidR="002C7BCE" w:rsidRDefault="00DD4626" w:rsidP="002C7BCE">
      <w:pPr>
        <w:pStyle w:val="index"/>
        <w:numPr>
          <w:ilvl w:val="0"/>
          <w:numId w:val="16"/>
        </w:numPr>
        <w:tabs>
          <w:tab w:val="clear" w:pos="1150"/>
          <w:tab w:val="left" w:pos="1134"/>
        </w:tabs>
        <w:spacing w:after="0" w:line="240" w:lineRule="atLeast"/>
        <w:ind w:left="1840" w:hanging="1840"/>
        <w:jc w:val="both"/>
        <w:outlineLvl w:val="0"/>
        <w:rPr>
          <w:rFonts w:ascii="Angsana New" w:hAnsi="Angsana New" w:cs="Angsana New"/>
        </w:rPr>
      </w:pPr>
      <w:r w:rsidRPr="002C7BCE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เงินลงทุนในบริษัทร่วม</w:t>
      </w:r>
    </w:p>
    <w:p w14:paraId="081EF869" w14:textId="77777777" w:rsidR="002C7BCE" w:rsidRDefault="00DD4626" w:rsidP="002C7BCE">
      <w:pPr>
        <w:pStyle w:val="index"/>
        <w:numPr>
          <w:ilvl w:val="0"/>
          <w:numId w:val="16"/>
        </w:numPr>
        <w:tabs>
          <w:tab w:val="clear" w:pos="1150"/>
          <w:tab w:val="left" w:pos="1134"/>
        </w:tabs>
        <w:spacing w:after="0" w:line="240" w:lineRule="atLeast"/>
        <w:ind w:left="1840" w:hanging="1840"/>
        <w:jc w:val="both"/>
        <w:outlineLvl w:val="0"/>
        <w:rPr>
          <w:rFonts w:ascii="Angsana New" w:hAnsi="Angsana New" w:cs="Angsana New"/>
        </w:rPr>
      </w:pPr>
      <w:r w:rsidRPr="002C7BCE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5E261FEA" w14:textId="77777777" w:rsidR="002C7BCE" w:rsidRDefault="00290012" w:rsidP="002C7BCE">
      <w:pPr>
        <w:pStyle w:val="index"/>
        <w:numPr>
          <w:ilvl w:val="0"/>
          <w:numId w:val="16"/>
        </w:numPr>
        <w:tabs>
          <w:tab w:val="clear" w:pos="1150"/>
          <w:tab w:val="left" w:pos="1134"/>
        </w:tabs>
        <w:spacing w:after="0" w:line="240" w:lineRule="atLeast"/>
        <w:ind w:left="1840" w:hanging="1840"/>
        <w:jc w:val="both"/>
        <w:outlineLvl w:val="0"/>
        <w:rPr>
          <w:rFonts w:ascii="Angsana New" w:hAnsi="Angsana New" w:cs="Angsana New"/>
        </w:rPr>
      </w:pPr>
      <w:r w:rsidRPr="002C7BCE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DE719A" w:rsidRPr="002C7BCE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1E51EDBF" w14:textId="77777777" w:rsidR="002C7BCE" w:rsidRDefault="00DC794B" w:rsidP="002C7BCE">
      <w:pPr>
        <w:pStyle w:val="index"/>
        <w:numPr>
          <w:ilvl w:val="0"/>
          <w:numId w:val="16"/>
        </w:numPr>
        <w:tabs>
          <w:tab w:val="clear" w:pos="1150"/>
          <w:tab w:val="left" w:pos="1134"/>
        </w:tabs>
        <w:spacing w:after="0" w:line="240" w:lineRule="atLeast"/>
        <w:ind w:left="1840" w:hanging="1840"/>
        <w:jc w:val="both"/>
        <w:outlineLvl w:val="0"/>
        <w:rPr>
          <w:rFonts w:ascii="Angsana New" w:hAnsi="Angsana New" w:cs="Angsana New"/>
        </w:rPr>
      </w:pPr>
      <w:r w:rsidRPr="002C7BCE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75BE65E3" w14:textId="77777777" w:rsidR="002C7BCE" w:rsidRDefault="00DD4626" w:rsidP="002C7BCE">
      <w:pPr>
        <w:pStyle w:val="index"/>
        <w:numPr>
          <w:ilvl w:val="0"/>
          <w:numId w:val="16"/>
        </w:numPr>
        <w:tabs>
          <w:tab w:val="clear" w:pos="1150"/>
          <w:tab w:val="left" w:pos="1134"/>
        </w:tabs>
        <w:spacing w:after="0" w:line="240" w:lineRule="atLeast"/>
        <w:ind w:left="1840" w:hanging="1840"/>
        <w:jc w:val="both"/>
        <w:outlineLvl w:val="0"/>
        <w:rPr>
          <w:rFonts w:ascii="Angsana New" w:hAnsi="Angsana New" w:cs="Angsana New"/>
        </w:rPr>
      </w:pPr>
      <w:r w:rsidRPr="002C7BCE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77731D7F" w14:textId="77777777" w:rsidR="002C7BCE" w:rsidRDefault="00DD4626" w:rsidP="002C7BCE">
      <w:pPr>
        <w:pStyle w:val="index"/>
        <w:numPr>
          <w:ilvl w:val="0"/>
          <w:numId w:val="16"/>
        </w:numPr>
        <w:tabs>
          <w:tab w:val="clear" w:pos="1150"/>
          <w:tab w:val="left" w:pos="1134"/>
        </w:tabs>
        <w:spacing w:after="0" w:line="240" w:lineRule="atLeast"/>
        <w:ind w:left="1840" w:hanging="1840"/>
        <w:jc w:val="both"/>
        <w:outlineLvl w:val="0"/>
        <w:rPr>
          <w:rFonts w:ascii="Angsana New" w:hAnsi="Angsana New" w:cs="Angsana New"/>
        </w:rPr>
      </w:pPr>
      <w:r w:rsidRPr="002C7BCE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ภาระผูกพันกับกิจการที่ไม่เกี่ยวข้อ</w:t>
      </w:r>
      <w:r w:rsidR="00035259" w:rsidRPr="002C7BCE">
        <w:rPr>
          <w:rFonts w:ascii="Angsana New" w:hAnsi="Angsana New" w:cs="Angsana New"/>
          <w:sz w:val="30"/>
          <w:szCs w:val="30"/>
          <w:cs/>
          <w:lang w:bidi="th-TH"/>
        </w:rPr>
        <w:t>งกัน</w:t>
      </w:r>
    </w:p>
    <w:p w14:paraId="02238AF9" w14:textId="621FC270" w:rsidR="00FF6771" w:rsidRPr="002C7BCE" w:rsidRDefault="007C2FE7" w:rsidP="002C7BCE">
      <w:pPr>
        <w:pStyle w:val="index"/>
        <w:numPr>
          <w:ilvl w:val="0"/>
          <w:numId w:val="16"/>
        </w:numPr>
        <w:tabs>
          <w:tab w:val="clear" w:pos="1150"/>
          <w:tab w:val="left" w:pos="1134"/>
        </w:tabs>
        <w:spacing w:after="0" w:line="240" w:lineRule="atLeast"/>
        <w:ind w:left="1840" w:hanging="1840"/>
        <w:jc w:val="both"/>
        <w:outlineLvl w:val="0"/>
        <w:rPr>
          <w:rFonts w:ascii="Angsana New" w:hAnsi="Angsana New" w:cs="Angsana New"/>
        </w:rPr>
      </w:pPr>
      <w:r w:rsidRPr="002C7BCE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28972496" w14:textId="77777777" w:rsidR="0025275A" w:rsidRPr="00CE458C" w:rsidRDefault="002371CF" w:rsidP="00DD4626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b/>
          <w:bCs/>
        </w:rPr>
        <w:br w:type="page"/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</w:t>
      </w:r>
      <w:r w:rsidR="0025275A" w:rsidRPr="00B143EC">
        <w:rPr>
          <w:rFonts w:ascii="Angsana New" w:hAnsi="Angsana New" w:cs="Angsana New"/>
          <w:sz w:val="30"/>
          <w:szCs w:val="30"/>
          <w:cs/>
          <w:lang w:bidi="th-TH"/>
        </w:rPr>
        <w:t>การเงินเป็น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ส่วนหนึ่งของงบการเงิน</w:t>
      </w:r>
      <w:r w:rsidR="004B6B6A" w:rsidRPr="00CE458C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496355D3" w14:textId="77777777" w:rsidR="0025275A" w:rsidRPr="000304CF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02E06D80" w14:textId="77777777" w:rsidR="0025275A" w:rsidRPr="00290012" w:rsidRDefault="004B6B6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CE458C">
        <w:rPr>
          <w:rFonts w:ascii="Angsana New" w:hAnsi="Angsana New"/>
          <w:sz w:val="30"/>
          <w:szCs w:val="30"/>
          <w:cs/>
        </w:rPr>
        <w:tab/>
      </w:r>
      <w:r w:rsidR="0025275A" w:rsidRPr="00CE458C">
        <w:rPr>
          <w:rFonts w:ascii="Angsana New" w:hAnsi="Angsana New"/>
          <w:sz w:val="30"/>
          <w:szCs w:val="30"/>
          <w:cs/>
        </w:rPr>
        <w:t>งบการเงิน</w:t>
      </w:r>
      <w:r w:rsidRPr="00CE458C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CE458C">
        <w:rPr>
          <w:rFonts w:ascii="Angsana New" w:hAnsi="Angsana New"/>
          <w:sz w:val="30"/>
          <w:szCs w:val="30"/>
          <w:cs/>
        </w:rPr>
        <w:t>นี้</w:t>
      </w:r>
      <w:r w:rsidR="0025275A" w:rsidRPr="00CE458C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CE458C">
        <w:rPr>
          <w:rFonts w:ascii="Angsana New" w:hAnsi="Angsana New"/>
          <w:sz w:val="30"/>
          <w:szCs w:val="30"/>
          <w:cs/>
        </w:rPr>
        <w:t>ติ</w:t>
      </w:r>
      <w:r w:rsidR="00C67B97" w:rsidRPr="00CE458C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CE458C">
        <w:rPr>
          <w:rFonts w:ascii="Angsana New" w:hAnsi="Angsana New"/>
          <w:sz w:val="30"/>
          <w:szCs w:val="30"/>
          <w:cs/>
        </w:rPr>
        <w:t>จาก</w:t>
      </w:r>
      <w:r w:rsidR="003D3556" w:rsidRPr="00CE458C">
        <w:rPr>
          <w:rFonts w:ascii="Angsana New" w:hAnsi="Angsana New"/>
          <w:sz w:val="30"/>
          <w:szCs w:val="30"/>
          <w:cs/>
        </w:rPr>
        <w:t>คณะ</w:t>
      </w:r>
      <w:r w:rsidR="006322AD" w:rsidRPr="00CE458C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CE458C">
        <w:rPr>
          <w:rFonts w:ascii="Angsana New" w:hAnsi="Angsana New"/>
          <w:sz w:val="30"/>
          <w:szCs w:val="30"/>
          <w:cs/>
        </w:rPr>
        <w:t>วันที่</w:t>
      </w:r>
      <w:r w:rsidR="00934339">
        <w:rPr>
          <w:rFonts w:ascii="Angsana New" w:hAnsi="Angsana New"/>
          <w:sz w:val="30"/>
          <w:szCs w:val="30"/>
        </w:rPr>
        <w:t xml:space="preserve"> </w:t>
      </w:r>
      <w:r w:rsidR="00333C6E">
        <w:rPr>
          <w:rFonts w:ascii="Angsana New" w:hAnsi="Angsana New"/>
          <w:sz w:val="30"/>
          <w:szCs w:val="30"/>
        </w:rPr>
        <w:t>13</w:t>
      </w:r>
      <w:r w:rsidR="00934339">
        <w:rPr>
          <w:rFonts w:ascii="Angsana New" w:hAnsi="Angsana New"/>
          <w:sz w:val="30"/>
          <w:szCs w:val="30"/>
        </w:rPr>
        <w:t xml:space="preserve"> </w:t>
      </w:r>
      <w:r w:rsidR="007F27C9">
        <w:rPr>
          <w:rFonts w:ascii="Angsana New" w:hAnsi="Angsana New" w:hint="cs"/>
          <w:sz w:val="30"/>
          <w:szCs w:val="30"/>
          <w:cs/>
        </w:rPr>
        <w:t>พฤษภาคม</w:t>
      </w:r>
      <w:r w:rsidR="00934339">
        <w:rPr>
          <w:rFonts w:ascii="Angsana New" w:hAnsi="Angsana New"/>
          <w:sz w:val="30"/>
          <w:szCs w:val="30"/>
        </w:rPr>
        <w:t xml:space="preserve"> 256</w:t>
      </w:r>
      <w:r w:rsidR="00333C6E">
        <w:rPr>
          <w:rFonts w:ascii="Angsana New" w:hAnsi="Angsana New"/>
          <w:sz w:val="30"/>
          <w:szCs w:val="30"/>
        </w:rPr>
        <w:t>4</w:t>
      </w:r>
    </w:p>
    <w:p w14:paraId="76D585EA" w14:textId="77777777" w:rsidR="00E66B73" w:rsidRPr="000304CF" w:rsidRDefault="00E66B73" w:rsidP="007B671E">
      <w:pPr>
        <w:pStyle w:val="a1"/>
        <w:tabs>
          <w:tab w:val="clear" w:pos="360"/>
          <w:tab w:val="clear" w:pos="720"/>
          <w:tab w:val="clear" w:pos="1080"/>
        </w:tabs>
        <w:ind w:left="567" w:hanging="56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87F479C" w14:textId="77777777" w:rsidR="00E66B73" w:rsidRPr="00CE458C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>1</w:t>
      </w:r>
      <w:r w:rsidR="00E66B73" w:rsidRPr="00CE458C">
        <w:rPr>
          <w:rFonts w:ascii="Angsana New" w:hAnsi="Angsana New"/>
          <w:b/>
          <w:bCs/>
          <w:sz w:val="30"/>
          <w:szCs w:val="30"/>
        </w:rPr>
        <w:tab/>
      </w:r>
      <w:r w:rsidR="00A55A02" w:rsidRPr="00CE458C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E66B73" w:rsidRPr="00CE458C">
        <w:rPr>
          <w:rFonts w:ascii="Angsana New" w:hAnsi="Angsana New"/>
          <w:b/>
          <w:bCs/>
          <w:sz w:val="30"/>
          <w:szCs w:val="30"/>
          <w:cs/>
        </w:rPr>
        <w:t>ทั่วไป</w:t>
      </w:r>
      <w:r w:rsidR="00B970BF" w:rsidRPr="00CE458C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45EB2847" w14:textId="77777777" w:rsidR="00E66B73" w:rsidRPr="000304CF" w:rsidRDefault="00E66B7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69750854" w14:textId="77777777" w:rsidR="001B4279" w:rsidRPr="00CE458C" w:rsidRDefault="00ED72B8" w:rsidP="00856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CE458C">
        <w:rPr>
          <w:rFonts w:ascii="Angsana New" w:hAnsi="Angsana New"/>
          <w:spacing w:val="4"/>
          <w:sz w:val="30"/>
          <w:szCs w:val="30"/>
          <w:cs/>
        </w:rPr>
        <w:tab/>
      </w:r>
      <w:r w:rsidR="00C17293" w:rsidRPr="00CE458C">
        <w:rPr>
          <w:rFonts w:ascii="Angsana New" w:hAnsi="Angsana New"/>
          <w:spacing w:val="4"/>
          <w:sz w:val="30"/>
          <w:szCs w:val="30"/>
          <w:cs/>
        </w:rPr>
        <w:t>บริษัทดำเนินธุรกิจหลักเกี่ยวกับ</w:t>
      </w:r>
      <w:r w:rsidR="001C69FA" w:rsidRPr="00CE458C">
        <w:rPr>
          <w:rFonts w:ascii="Angsana New" w:hAnsi="Angsana New"/>
          <w:spacing w:val="4"/>
          <w:sz w:val="30"/>
          <w:szCs w:val="30"/>
          <w:cs/>
        </w:rPr>
        <w:t>รับจ้างพิมพ์ โฆษณา และขายสิ่งพิมพ์</w:t>
      </w:r>
      <w:r w:rsidR="008560B2" w:rsidRPr="00CE458C">
        <w:rPr>
          <w:rFonts w:ascii="Angsana New" w:hAnsi="Angsana New"/>
          <w:spacing w:val="4"/>
          <w:sz w:val="30"/>
          <w:szCs w:val="30"/>
          <w:cs/>
        </w:rPr>
        <w:t xml:space="preserve"> กลุ่มบริษัท</w:t>
      </w:r>
      <w:r w:rsidR="008560B2" w:rsidRPr="00C801DD">
        <w:rPr>
          <w:rFonts w:ascii="Angsana New" w:hAnsi="Angsana New"/>
          <w:spacing w:val="4"/>
          <w:sz w:val="30"/>
          <w:szCs w:val="30"/>
          <w:cs/>
        </w:rPr>
        <w:t>ดำเนินธุรกิจหลักเกี่ยวกับ</w:t>
      </w:r>
      <w:r w:rsidR="008560B2" w:rsidRPr="00793FE8">
        <w:rPr>
          <w:rFonts w:ascii="Angsana New" w:hAnsi="Angsana New"/>
          <w:sz w:val="30"/>
          <w:szCs w:val="30"/>
          <w:cs/>
        </w:rPr>
        <w:t xml:space="preserve">รับจ้างพิมพ์ โฆษณา </w:t>
      </w:r>
      <w:r w:rsidR="00C24EBE" w:rsidRPr="00793FE8">
        <w:rPr>
          <w:rFonts w:ascii="Angsana New" w:hAnsi="Angsana New" w:hint="cs"/>
          <w:sz w:val="30"/>
          <w:szCs w:val="30"/>
          <w:cs/>
        </w:rPr>
        <w:t>ผลิต</w:t>
      </w:r>
      <w:r w:rsidR="00793FE8" w:rsidRPr="00793FE8">
        <w:rPr>
          <w:rFonts w:ascii="Angsana New" w:hAnsi="Angsana New" w:hint="cs"/>
          <w:sz w:val="30"/>
          <w:szCs w:val="30"/>
          <w:cs/>
        </w:rPr>
        <w:t>และ</w:t>
      </w:r>
      <w:r w:rsidR="008560B2" w:rsidRPr="00793FE8">
        <w:rPr>
          <w:rFonts w:ascii="Angsana New" w:hAnsi="Angsana New"/>
          <w:sz w:val="30"/>
          <w:szCs w:val="30"/>
          <w:cs/>
        </w:rPr>
        <w:t>ขายสิ่งพิมพ์และธุรกิจผลิตรายการ</w:t>
      </w:r>
      <w:r w:rsidR="00333C6E">
        <w:rPr>
          <w:rFonts w:ascii="Angsana New" w:hAnsi="Angsana New" w:hint="cs"/>
          <w:sz w:val="30"/>
          <w:szCs w:val="30"/>
          <w:cs/>
        </w:rPr>
        <w:t>โทรทัศน์</w:t>
      </w:r>
      <w:r w:rsidR="007F27C9">
        <w:rPr>
          <w:rFonts w:ascii="Angsana New" w:hAnsi="Angsana New" w:hint="cs"/>
          <w:sz w:val="30"/>
          <w:szCs w:val="30"/>
          <w:cs/>
        </w:rPr>
        <w:t xml:space="preserve"> </w:t>
      </w:r>
      <w:r w:rsidR="00BF6580" w:rsidRPr="00793FE8">
        <w:rPr>
          <w:rFonts w:ascii="Angsana New" w:hAnsi="Angsana New" w:hint="cs"/>
          <w:sz w:val="30"/>
          <w:szCs w:val="30"/>
          <w:cs/>
        </w:rPr>
        <w:t>เผยแพร่ออกอากาศและให้บริการโฆษณา</w:t>
      </w:r>
      <w:r w:rsidR="00BF6580">
        <w:rPr>
          <w:rFonts w:ascii="Angsana New" w:hAnsi="Angsana New" w:hint="cs"/>
          <w:spacing w:val="4"/>
          <w:sz w:val="30"/>
          <w:szCs w:val="30"/>
          <w:cs/>
        </w:rPr>
        <w:t>ผ่านสื่อ</w:t>
      </w:r>
      <w:r w:rsidR="007F27C9">
        <w:rPr>
          <w:rFonts w:ascii="Angsana New" w:hAnsi="Angsana New" w:hint="cs"/>
          <w:spacing w:val="4"/>
          <w:sz w:val="30"/>
          <w:szCs w:val="30"/>
          <w:cs/>
        </w:rPr>
        <w:t>โ</w:t>
      </w:r>
      <w:r w:rsidR="00BF6580">
        <w:rPr>
          <w:rFonts w:ascii="Angsana New" w:hAnsi="Angsana New" w:hint="cs"/>
          <w:spacing w:val="4"/>
          <w:sz w:val="30"/>
          <w:szCs w:val="30"/>
          <w:cs/>
        </w:rPr>
        <w:t>ทรทัศน์ในระบบดิจิทัล</w:t>
      </w:r>
    </w:p>
    <w:p w14:paraId="49CD64DE" w14:textId="77777777" w:rsidR="001B4279" w:rsidRPr="000304CF" w:rsidRDefault="001B427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7A37722" w14:textId="77777777" w:rsidR="00BF6580" w:rsidRDefault="00BF6580" w:rsidP="005E7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</w:rPr>
      </w:pPr>
      <w:r w:rsidRPr="00A41CFA">
        <w:rPr>
          <w:rFonts w:ascii="Angsana New" w:hAnsi="Angsana New"/>
          <w:spacing w:val="4"/>
          <w:sz w:val="30"/>
          <w:szCs w:val="30"/>
          <w:cs/>
        </w:rPr>
        <w:t>บริษัท อมรินทร์ เทเลวิชั่น จำกัด ซึ่งเป็นบริษัทย่อยได้รับใบอนุญาตให้ใช้คลื่นความถี่และประกอบกิจการ</w:t>
      </w:r>
      <w:r w:rsidRPr="00A41CFA">
        <w:rPr>
          <w:rFonts w:ascii="Angsana New" w:hAnsi="Angsana New"/>
          <w:spacing w:val="-6"/>
          <w:sz w:val="30"/>
          <w:szCs w:val="30"/>
          <w:cs/>
        </w:rPr>
        <w:t>โทรทัศน์เพื่อให้บริการโทรทัศน์ในระบบดิจิทัลประเภทบริการทางธุรกิจระดับชาติ หมวดหมู่ทั่วไป แบบความคมชัดสูง</w:t>
      </w:r>
      <w:r w:rsidRPr="00A41CFA">
        <w:rPr>
          <w:rFonts w:ascii="Angsana New" w:hAnsi="Angsana New"/>
          <w:spacing w:val="4"/>
          <w:sz w:val="30"/>
          <w:szCs w:val="30"/>
          <w:cs/>
        </w:rPr>
        <w:t xml:space="preserve"> โดยมีระยะเวลา</w:t>
      </w:r>
      <w:r w:rsidR="005E73B5">
        <w:rPr>
          <w:rFonts w:ascii="Angsana New" w:hAnsi="Angsana New"/>
          <w:spacing w:val="4"/>
          <w:sz w:val="30"/>
          <w:szCs w:val="30"/>
        </w:rPr>
        <w:t xml:space="preserve"> 15 </w:t>
      </w:r>
      <w:r w:rsidRPr="00A41CFA">
        <w:rPr>
          <w:rFonts w:ascii="Angsana New" w:hAnsi="Angsana New"/>
          <w:spacing w:val="4"/>
          <w:sz w:val="30"/>
          <w:szCs w:val="30"/>
          <w:cs/>
        </w:rPr>
        <w:t xml:space="preserve">ปี เริ่มตั้งแต่วันที่ </w:t>
      </w:r>
      <w:r w:rsidR="005E73B5">
        <w:rPr>
          <w:rFonts w:ascii="Angsana New" w:hAnsi="Angsana New"/>
          <w:spacing w:val="4"/>
          <w:sz w:val="30"/>
          <w:szCs w:val="30"/>
        </w:rPr>
        <w:t xml:space="preserve">25 </w:t>
      </w:r>
      <w:r w:rsidRPr="00A41CFA">
        <w:rPr>
          <w:rFonts w:ascii="Angsana New" w:hAnsi="Angsana New"/>
          <w:spacing w:val="4"/>
          <w:sz w:val="30"/>
          <w:szCs w:val="30"/>
          <w:cs/>
        </w:rPr>
        <w:t>เมษายน</w:t>
      </w:r>
      <w:r w:rsidR="005E73B5">
        <w:rPr>
          <w:rFonts w:ascii="Angsana New" w:hAnsi="Angsana New"/>
          <w:spacing w:val="4"/>
          <w:sz w:val="30"/>
          <w:szCs w:val="30"/>
        </w:rPr>
        <w:t xml:space="preserve"> 2557 </w:t>
      </w:r>
      <w:r w:rsidRPr="00A41CFA">
        <w:rPr>
          <w:rFonts w:ascii="Angsana New" w:hAnsi="Angsana New"/>
          <w:spacing w:val="4"/>
          <w:sz w:val="30"/>
          <w:szCs w:val="30"/>
          <w:cs/>
        </w:rPr>
        <w:t>ถึงวันที่</w:t>
      </w:r>
      <w:r w:rsidR="005E73B5">
        <w:rPr>
          <w:rFonts w:ascii="Angsana New" w:hAnsi="Angsana New"/>
          <w:spacing w:val="4"/>
          <w:sz w:val="30"/>
          <w:szCs w:val="30"/>
        </w:rPr>
        <w:t xml:space="preserve"> 24 </w:t>
      </w:r>
      <w:r w:rsidRPr="00A41CFA">
        <w:rPr>
          <w:rFonts w:ascii="Angsana New" w:hAnsi="Angsana New"/>
          <w:spacing w:val="4"/>
          <w:sz w:val="30"/>
          <w:szCs w:val="30"/>
          <w:cs/>
        </w:rPr>
        <w:t>เมษายน</w:t>
      </w:r>
      <w:r w:rsidR="005E73B5">
        <w:rPr>
          <w:rFonts w:ascii="Angsana New" w:hAnsi="Angsana New"/>
          <w:spacing w:val="4"/>
          <w:sz w:val="30"/>
          <w:szCs w:val="30"/>
        </w:rPr>
        <w:t xml:space="preserve"> 2572</w:t>
      </w:r>
    </w:p>
    <w:p w14:paraId="051E2F11" w14:textId="77777777" w:rsidR="005E73B5" w:rsidRPr="000304CF" w:rsidRDefault="005E73B5" w:rsidP="005E7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72005F3D" w14:textId="77777777" w:rsidR="00E66B73" w:rsidRPr="00CE458C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>2</w:t>
      </w:r>
      <w:r w:rsidR="00E66B73" w:rsidRPr="00CE458C">
        <w:rPr>
          <w:rFonts w:ascii="Angsana New" w:hAnsi="Angsana New"/>
          <w:b/>
          <w:bCs/>
          <w:sz w:val="30"/>
          <w:szCs w:val="30"/>
        </w:rPr>
        <w:tab/>
      </w:r>
      <w:bookmarkStart w:id="1" w:name="_Hlk13605220"/>
      <w:r w:rsidR="00E66B73" w:rsidRPr="00CE458C">
        <w:rPr>
          <w:rFonts w:ascii="Angsana New" w:hAnsi="Angsana New"/>
          <w:b/>
          <w:bCs/>
          <w:sz w:val="30"/>
          <w:szCs w:val="30"/>
          <w:cs/>
        </w:rPr>
        <w:t>เกณฑ์การจัดทำงบ</w:t>
      </w:r>
      <w:bookmarkEnd w:id="1"/>
      <w:r w:rsidR="00E66B73" w:rsidRPr="00CE458C">
        <w:rPr>
          <w:rFonts w:ascii="Angsana New" w:hAnsi="Angsana New"/>
          <w:b/>
          <w:bCs/>
          <w:sz w:val="30"/>
          <w:szCs w:val="30"/>
          <w:cs/>
        </w:rPr>
        <w:t>การเงิน</w:t>
      </w:r>
      <w:r w:rsidR="00716186" w:rsidRPr="00CE458C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13528C9E" w14:textId="77777777" w:rsidR="001001BD" w:rsidRPr="000304CF" w:rsidRDefault="001001BD" w:rsidP="007B671E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60E93AC6" w14:textId="77777777" w:rsidR="00716186" w:rsidRPr="00CE458C" w:rsidRDefault="0071618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t>(ก)</w:t>
      </w:r>
      <w:r w:rsidRPr="00CE458C">
        <w:rPr>
          <w:rFonts w:ascii="Angsana New" w:hAnsi="Angsana New"/>
          <w:i/>
          <w:iCs/>
          <w:sz w:val="30"/>
          <w:szCs w:val="30"/>
          <w:cs/>
        </w:rPr>
        <w:tab/>
      </w:r>
      <w:bookmarkStart w:id="2" w:name="_Hlk13606120"/>
      <w:r w:rsidRPr="00CE458C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  <w:bookmarkEnd w:id="2"/>
    </w:p>
    <w:p w14:paraId="6E80B2AA" w14:textId="77777777" w:rsidR="00716186" w:rsidRPr="000304CF" w:rsidRDefault="0071618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5A5323CF" w14:textId="77777777" w:rsidR="00DE719A" w:rsidRPr="00C871D2" w:rsidRDefault="00DE719A" w:rsidP="00DE7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Pr="00FB67F7">
        <w:rPr>
          <w:rFonts w:ascii="Angsana New" w:hAnsi="Angsana New"/>
          <w:sz w:val="30"/>
          <w:szCs w:val="30"/>
          <w:cs/>
        </w:rPr>
        <w:t>การเงิน</w:t>
      </w:r>
      <w:r w:rsidRPr="007B2E94">
        <w:rPr>
          <w:rFonts w:ascii="Angsana New" w:hAnsi="Angsana New"/>
          <w:spacing w:val="2"/>
          <w:sz w:val="30"/>
          <w:szCs w:val="30"/>
          <w:cs/>
        </w:rPr>
        <w:t>ระหว่างกาล</w:t>
      </w:r>
      <w:r w:rsidR="00BF5EC2">
        <w:rPr>
          <w:rFonts w:ascii="Angsana New" w:hAnsi="Angsana New" w:hint="cs"/>
          <w:spacing w:val="2"/>
          <w:sz w:val="30"/>
          <w:szCs w:val="30"/>
          <w:cs/>
        </w:rPr>
        <w:t>แบบย่อ</w:t>
      </w:r>
      <w:r w:rsidRPr="00A41CFA">
        <w:rPr>
          <w:rFonts w:ascii="Angsana New" w:hAnsi="Angsana New"/>
          <w:spacing w:val="2"/>
          <w:sz w:val="30"/>
          <w:szCs w:val="30"/>
          <w:cs/>
        </w:rPr>
        <w:t>นี้</w:t>
      </w:r>
      <w:r w:rsidRPr="00A41CFA">
        <w:rPr>
          <w:rFonts w:ascii="Angsana New" w:hAnsi="Angsana New" w:hint="cs"/>
          <w:sz w:val="30"/>
          <w:szCs w:val="30"/>
          <w:cs/>
        </w:rPr>
        <w:t>นำเสนอ</w:t>
      </w:r>
      <w:bookmarkStart w:id="3" w:name="_Hlk13605252"/>
      <w:r w:rsidRPr="00A41CFA">
        <w:rPr>
          <w:rFonts w:ascii="Angsana New" w:hAnsi="Angsana New" w:hint="cs"/>
          <w:sz w:val="30"/>
          <w:szCs w:val="30"/>
          <w:cs/>
        </w:rPr>
        <w:t>รายการในงบการเงิน</w:t>
      </w:r>
      <w:r w:rsidRPr="00A41CFA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A41CFA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Pr="00A41CFA">
        <w:rPr>
          <w:rFonts w:ascii="Angsana New" w:hAnsi="Angsana New"/>
          <w:sz w:val="30"/>
          <w:szCs w:val="30"/>
          <w:cs/>
        </w:rPr>
        <w:t>จัดทำ</w:t>
      </w:r>
      <w:r w:rsidR="00BF5EC2">
        <w:rPr>
          <w:rFonts w:ascii="Angsana New" w:hAnsi="Angsana New"/>
          <w:sz w:val="30"/>
          <w:szCs w:val="30"/>
        </w:rPr>
        <w:t xml:space="preserve">  </w:t>
      </w:r>
      <w:r w:rsidRPr="00BF5EC2">
        <w:rPr>
          <w:rFonts w:ascii="Angsana New" w:hAnsi="Angsana New" w:hint="cs"/>
          <w:spacing w:val="-6"/>
          <w:sz w:val="30"/>
          <w:szCs w:val="30"/>
          <w:cs/>
        </w:rPr>
        <w:t>หมายเหตุประกอบงบการเงิน</w:t>
      </w:r>
      <w:r w:rsidRPr="00BF5EC2">
        <w:rPr>
          <w:rFonts w:ascii="Angsana New" w:hAnsi="Angsana New"/>
          <w:spacing w:val="-6"/>
          <w:sz w:val="30"/>
          <w:szCs w:val="30"/>
          <w:cs/>
        </w:rPr>
        <w:t>ระหว่างกาลในรูปแบบย่อ</w:t>
      </w:r>
      <w:r w:rsidR="00BF5EC2" w:rsidRPr="00BF5EC2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BF5EC2" w:rsidRPr="00BF5EC2">
        <w:rPr>
          <w:rFonts w:ascii="Angsana New" w:hAnsi="Angsana New"/>
          <w:spacing w:val="-6"/>
          <w:sz w:val="30"/>
          <w:szCs w:val="30"/>
        </w:rPr>
        <w:t>(“</w:t>
      </w:r>
      <w:r w:rsidR="00BF5EC2" w:rsidRPr="00BF5EC2">
        <w:rPr>
          <w:rFonts w:ascii="Angsana New" w:hAnsi="Angsana New" w:hint="cs"/>
          <w:spacing w:val="-6"/>
          <w:sz w:val="30"/>
          <w:szCs w:val="30"/>
          <w:cs/>
        </w:rPr>
        <w:t>งบการเงินระหว่างกาล</w:t>
      </w:r>
      <w:r w:rsidR="00BF5EC2" w:rsidRPr="00BF5EC2">
        <w:rPr>
          <w:rFonts w:ascii="Angsana New" w:hAnsi="Angsana New"/>
          <w:spacing w:val="-6"/>
          <w:sz w:val="30"/>
          <w:szCs w:val="30"/>
        </w:rPr>
        <w:t xml:space="preserve">”) </w:t>
      </w:r>
      <w:r w:rsidRPr="00BF5EC2">
        <w:rPr>
          <w:rFonts w:ascii="Angsana New" w:hAnsi="Angsana New"/>
          <w:spacing w:val="-6"/>
          <w:sz w:val="30"/>
          <w:szCs w:val="30"/>
          <w:cs/>
        </w:rPr>
        <w:t xml:space="preserve">ตามมาตรฐานการบัญชี ฉบับที่ </w:t>
      </w:r>
      <w:r w:rsidRPr="00BF5EC2">
        <w:rPr>
          <w:rFonts w:ascii="Angsana New" w:hAnsi="Angsana New"/>
          <w:spacing w:val="-6"/>
          <w:sz w:val="30"/>
          <w:szCs w:val="30"/>
        </w:rPr>
        <w:t>34</w:t>
      </w:r>
      <w:bookmarkEnd w:id="3"/>
      <w:r w:rsidRPr="00A41CFA">
        <w:rPr>
          <w:rFonts w:ascii="Angsana New" w:hAnsi="Angsana New" w:hint="cs"/>
          <w:spacing w:val="2"/>
          <w:sz w:val="30"/>
          <w:szCs w:val="30"/>
          <w:cs/>
          <w:lang w:eastAsia="ko-KR"/>
        </w:rPr>
        <w:t xml:space="preserve"> </w:t>
      </w:r>
      <w:r w:rsidRPr="00A41CFA">
        <w:rPr>
          <w:rFonts w:ascii="Angsana New" w:hAnsi="Angsana New"/>
          <w:sz w:val="30"/>
          <w:szCs w:val="30"/>
          <w:cs/>
        </w:rPr>
        <w:t xml:space="preserve">เรื่อง </w:t>
      </w:r>
      <w:r w:rsidRPr="00A41CFA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41CFA">
        <w:rPr>
          <w:rFonts w:ascii="Angsana New" w:hAnsi="Angsana New"/>
          <w:sz w:val="30"/>
          <w:szCs w:val="30"/>
          <w:cs/>
        </w:rPr>
        <w:t xml:space="preserve"> </w:t>
      </w:r>
      <w:r w:rsidRPr="00A41CFA">
        <w:rPr>
          <w:rFonts w:ascii="Angsana New" w:hAnsi="Angsana New"/>
          <w:sz w:val="30"/>
          <w:szCs w:val="30"/>
        </w:rPr>
        <w:t xml:space="preserve"> </w:t>
      </w:r>
      <w:r w:rsidRPr="00A41CFA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4291A65F" w14:textId="77777777" w:rsidR="000304CF" w:rsidRPr="00A41CFA" w:rsidRDefault="000304CF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68A8731C" w14:textId="77777777" w:rsidR="00E747E9" w:rsidRDefault="0086690F" w:rsidP="00866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86690F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</w:t>
      </w:r>
      <w:r>
        <w:rPr>
          <w:rFonts w:ascii="Angsana New" w:hAnsi="Angsana New" w:hint="cs"/>
          <w:sz w:val="30"/>
          <w:szCs w:val="30"/>
          <w:cs/>
        </w:rPr>
        <w:t xml:space="preserve">        </w:t>
      </w:r>
      <w:r w:rsidRPr="0086690F">
        <w:rPr>
          <w:rFonts w:ascii="Angsana New" w:hAnsi="Angsana New"/>
          <w:sz w:val="30"/>
          <w:szCs w:val="30"/>
          <w:cs/>
        </w:rPr>
        <w:t>ไปแล้ว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6690F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404946">
        <w:rPr>
          <w:rFonts w:ascii="Angsana New" w:hAnsi="Angsana New"/>
          <w:sz w:val="30"/>
          <w:szCs w:val="30"/>
        </w:rPr>
        <w:t xml:space="preserve"> 31 </w:t>
      </w:r>
      <w:r w:rsidRPr="0086690F">
        <w:rPr>
          <w:rFonts w:ascii="Angsana New" w:hAnsi="Angsana New"/>
          <w:sz w:val="30"/>
          <w:szCs w:val="30"/>
          <w:cs/>
        </w:rPr>
        <w:t>ธันวาคม</w:t>
      </w:r>
      <w:r w:rsidR="00404946">
        <w:rPr>
          <w:rFonts w:ascii="Angsana New" w:hAnsi="Angsana New"/>
          <w:sz w:val="30"/>
          <w:szCs w:val="30"/>
        </w:rPr>
        <w:t xml:space="preserve"> 256</w:t>
      </w:r>
      <w:r w:rsidR="00177C88">
        <w:rPr>
          <w:rFonts w:ascii="Angsana New" w:hAnsi="Angsana New"/>
          <w:sz w:val="30"/>
          <w:szCs w:val="30"/>
        </w:rPr>
        <w:t>3</w:t>
      </w:r>
    </w:p>
    <w:p w14:paraId="2154E8E4" w14:textId="77777777" w:rsidR="00F82A24" w:rsidRPr="003A626B" w:rsidRDefault="00613542" w:rsidP="003A6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177C88">
        <w:rPr>
          <w:rFonts w:ascii="Angsana New" w:hAnsi="Angsana New"/>
          <w:sz w:val="30"/>
          <w:szCs w:val="30"/>
        </w:rPr>
        <w:tab/>
      </w:r>
    </w:p>
    <w:p w14:paraId="517745FF" w14:textId="77777777" w:rsidR="004253EE" w:rsidRDefault="00177C88" w:rsidP="003A6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77C88">
        <w:rPr>
          <w:rFonts w:ascii="Angsana New" w:hAnsi="Angsana New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ไ</w:t>
      </w:r>
      <w:r w:rsidRPr="00177C88">
        <w:rPr>
          <w:rFonts w:ascii="Angsana New" w:hAnsi="Angsana New"/>
          <w:sz w:val="30"/>
          <w:szCs w:val="30"/>
          <w:cs/>
        </w:rPr>
        <w:t>ด้ถือปฏิบัติตามมาตรฐานการรายงานทางการเงินฉบับปรับปรุงเป็นครั้งแรกซึ่งมีผลบังคับใช้ตั้งแต่</w:t>
      </w: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Pr="00177C88">
        <w:rPr>
          <w:rFonts w:ascii="Angsana New" w:hAnsi="Angsana New"/>
          <w:sz w:val="30"/>
          <w:szCs w:val="30"/>
          <w:cs/>
        </w:rPr>
        <w:t>รอบระยะเวลาบัญชีที่เริ่มในหรือหลังวันที่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1 </w:t>
      </w:r>
      <w:r w:rsidRPr="00177C88">
        <w:rPr>
          <w:rFonts w:ascii="Angsana New" w:hAnsi="Angsana New"/>
          <w:sz w:val="30"/>
          <w:szCs w:val="30"/>
          <w:cs/>
        </w:rPr>
        <w:t>มกราค</w:t>
      </w:r>
      <w:r>
        <w:rPr>
          <w:rFonts w:ascii="Angsana New" w:hAnsi="Angsana New" w:hint="cs"/>
          <w:sz w:val="30"/>
          <w:szCs w:val="30"/>
          <w:cs/>
        </w:rPr>
        <w:t xml:space="preserve">ม </w:t>
      </w:r>
      <w:r>
        <w:rPr>
          <w:rFonts w:ascii="Angsana New" w:hAnsi="Angsana New"/>
          <w:sz w:val="30"/>
          <w:szCs w:val="30"/>
        </w:rPr>
        <w:t xml:space="preserve">2564 </w:t>
      </w:r>
      <w:r w:rsidRPr="00177C88">
        <w:rPr>
          <w:rFonts w:ascii="Angsana New" w:hAnsi="Angsana New"/>
          <w:sz w:val="30"/>
          <w:szCs w:val="30"/>
          <w:cs/>
        </w:rPr>
        <w:t>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 ทั้งนี้ การถือปฏิบัติดังกล่าวไม่มีผลกระทบอย่างมีสาระสำคัญต่อ</w:t>
      </w:r>
      <w:r>
        <w:rPr>
          <w:rFonts w:ascii="Angsana New" w:hAnsi="Angsana New"/>
          <w:sz w:val="30"/>
          <w:szCs w:val="30"/>
        </w:rPr>
        <w:t xml:space="preserve">     </w:t>
      </w:r>
      <w:r w:rsidRPr="00177C88">
        <w:rPr>
          <w:rFonts w:ascii="Angsana New" w:hAnsi="Angsana New"/>
          <w:sz w:val="30"/>
          <w:szCs w:val="30"/>
          <w:cs/>
        </w:rPr>
        <w:t>งบการเงิน</w:t>
      </w:r>
    </w:p>
    <w:p w14:paraId="67C5394D" w14:textId="77777777" w:rsidR="00716186" w:rsidRPr="00CE458C" w:rsidRDefault="00716186" w:rsidP="007B671E">
      <w:pPr>
        <w:pStyle w:val="BodyText2"/>
        <w:tabs>
          <w:tab w:val="clear" w:pos="540"/>
        </w:tabs>
        <w:ind w:left="567" w:hanging="567"/>
        <w:rPr>
          <w:i/>
          <w:iCs/>
          <w:color w:val="0000FF"/>
          <w:highlight w:val="cyan"/>
        </w:rPr>
      </w:pPr>
      <w:r w:rsidRPr="00CE458C">
        <w:rPr>
          <w:i/>
          <w:iCs/>
          <w:cs/>
        </w:rPr>
        <w:lastRenderedPageBreak/>
        <w:t>(</w:t>
      </w:r>
      <w:r w:rsidR="00A41CFA">
        <w:rPr>
          <w:rFonts w:hint="cs"/>
          <w:i/>
          <w:iCs/>
          <w:cs/>
          <w:lang w:val="en-US"/>
        </w:rPr>
        <w:t>ข</w:t>
      </w:r>
      <w:r w:rsidRPr="00CE458C">
        <w:rPr>
          <w:i/>
          <w:iCs/>
          <w:cs/>
        </w:rPr>
        <w:t>)</w:t>
      </w:r>
      <w:r w:rsidRPr="00CE458C">
        <w:rPr>
          <w:i/>
          <w:iCs/>
          <w:cs/>
        </w:rPr>
        <w:tab/>
      </w:r>
      <w:bookmarkStart w:id="4" w:name="_Hlk13606134"/>
      <w:r w:rsidR="00CA3CD4" w:rsidRPr="00CA3CD4">
        <w:rPr>
          <w:i/>
          <w:iCs/>
          <w:cs/>
        </w:rPr>
        <w:t>การใช้วิจารณญาณ</w:t>
      </w:r>
      <w:r w:rsidR="00474D16">
        <w:rPr>
          <w:rFonts w:hint="cs"/>
          <w:i/>
          <w:iCs/>
          <w:cs/>
        </w:rPr>
        <w:t xml:space="preserve"> </w:t>
      </w:r>
      <w:r w:rsidR="00CA3CD4" w:rsidRPr="00CA3CD4">
        <w:rPr>
          <w:i/>
          <w:iCs/>
          <w:cs/>
        </w:rPr>
        <w:t>การประมาณการ</w:t>
      </w:r>
      <w:bookmarkEnd w:id="4"/>
      <w:r w:rsidR="00474D16">
        <w:rPr>
          <w:rFonts w:hint="cs"/>
          <w:i/>
          <w:iCs/>
          <w:cs/>
        </w:rPr>
        <w:t>และนโยบายการบัญชี</w:t>
      </w:r>
    </w:p>
    <w:p w14:paraId="14342DDF" w14:textId="77777777" w:rsidR="00716186" w:rsidRPr="005D37FA" w:rsidRDefault="0071618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0"/>
          <w:szCs w:val="20"/>
        </w:rPr>
      </w:pPr>
    </w:p>
    <w:p w14:paraId="30D070E5" w14:textId="77777777" w:rsidR="00D91E1F" w:rsidRDefault="00ED72B8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ab/>
      </w:r>
      <w:r w:rsidR="00D91E1F" w:rsidRPr="00D91E1F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</w:t>
      </w:r>
      <w:r w:rsidR="00D91E1F" w:rsidRPr="00D91E1F">
        <w:rPr>
          <w:rFonts w:ascii="Angsana New" w:hAnsi="Angsana New"/>
          <w:spacing w:val="-6"/>
          <w:sz w:val="30"/>
          <w:szCs w:val="30"/>
          <w:cs/>
        </w:rPr>
        <w:t>อธิบายไว้ในงบการเงินสำหรับปีสิ้นสุดวันที่</w:t>
      </w:r>
      <w:r w:rsidR="00D91E1F" w:rsidRPr="00D91E1F">
        <w:rPr>
          <w:rFonts w:ascii="Angsana New" w:hAnsi="Angsana New"/>
          <w:spacing w:val="-6"/>
          <w:sz w:val="30"/>
          <w:szCs w:val="30"/>
        </w:rPr>
        <w:t xml:space="preserve"> 31 </w:t>
      </w:r>
      <w:r w:rsidR="00D91E1F" w:rsidRPr="00D91E1F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="00D91E1F" w:rsidRPr="00D91E1F">
        <w:rPr>
          <w:rFonts w:ascii="Angsana New" w:hAnsi="Angsana New"/>
          <w:spacing w:val="-6"/>
          <w:sz w:val="30"/>
          <w:szCs w:val="30"/>
        </w:rPr>
        <w:t xml:space="preserve"> 256</w:t>
      </w:r>
      <w:r w:rsidR="00474D16">
        <w:rPr>
          <w:rFonts w:ascii="Angsana New" w:hAnsi="Angsana New"/>
          <w:spacing w:val="-6"/>
          <w:sz w:val="30"/>
          <w:szCs w:val="30"/>
        </w:rPr>
        <w:t>3</w:t>
      </w:r>
      <w:r w:rsidR="00D91E1F" w:rsidRPr="00D91E1F"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4787D376" w14:textId="77777777" w:rsidR="00633F00" w:rsidRPr="005D37FA" w:rsidRDefault="00633F00" w:rsidP="00E164D3">
      <w:pPr>
        <w:spacing w:line="240" w:lineRule="auto"/>
        <w:ind w:left="540" w:hanging="540"/>
        <w:rPr>
          <w:rFonts w:ascii="Angsana New" w:hAnsi="Angsana New"/>
          <w:bCs/>
          <w:sz w:val="20"/>
          <w:szCs w:val="20"/>
          <w:cs/>
          <w:lang w:val="th-TH"/>
        </w:rPr>
      </w:pPr>
    </w:p>
    <w:p w14:paraId="40C840A4" w14:textId="77777777" w:rsidR="00E66B73" w:rsidRPr="00CE458C" w:rsidRDefault="00DD566A" w:rsidP="00AF6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B4316E" w:rsidRPr="002C25E2">
        <w:rPr>
          <w:rFonts w:ascii="Angsana New" w:hAnsi="Angsana New"/>
          <w:b/>
          <w:bCs/>
          <w:sz w:val="30"/>
          <w:szCs w:val="30"/>
        </w:rPr>
        <w:tab/>
      </w:r>
      <w:r w:rsidR="00F96459" w:rsidRPr="002C25E2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D64A732" w14:textId="77777777" w:rsidR="00C61BCB" w:rsidRPr="005D37FA" w:rsidRDefault="00C61BCB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Cs/>
          <w:sz w:val="20"/>
          <w:szCs w:val="20"/>
        </w:rPr>
      </w:pPr>
    </w:p>
    <w:p w14:paraId="796F1E46" w14:textId="77777777" w:rsidR="002A4A3B" w:rsidRPr="000E24DC" w:rsidRDefault="00DA74FC" w:rsidP="00C45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jc w:val="thaiDistribute"/>
        <w:rPr>
          <w:rFonts w:ascii="Angsana New" w:hAnsi="Angsana New"/>
          <w:b/>
          <w:sz w:val="30"/>
          <w:szCs w:val="30"/>
        </w:rPr>
      </w:pPr>
      <w:r w:rsidRPr="00CE458C">
        <w:rPr>
          <w:rFonts w:ascii="Angsana New" w:hAnsi="Angsana New"/>
          <w:b/>
          <w:sz w:val="30"/>
          <w:szCs w:val="30"/>
        </w:rPr>
        <w:tab/>
      </w:r>
      <w:r w:rsidR="00240ECE" w:rsidRPr="00CE458C">
        <w:rPr>
          <w:rFonts w:ascii="Angsana New" w:hAnsi="Angsana New"/>
          <w:b/>
          <w:spacing w:val="4"/>
          <w:sz w:val="30"/>
          <w:szCs w:val="30"/>
          <w:cs/>
        </w:rPr>
        <w:t>ความสัมพันธ์ที่มีกับบริษัท</w:t>
      </w:r>
      <w:r w:rsidR="001B612F">
        <w:rPr>
          <w:rFonts w:ascii="Angsana New" w:hAnsi="Angsana New" w:hint="cs"/>
          <w:b/>
          <w:spacing w:val="4"/>
          <w:sz w:val="30"/>
          <w:szCs w:val="30"/>
          <w:cs/>
        </w:rPr>
        <w:t>ร่วม</w:t>
      </w:r>
      <w:r w:rsidR="008B5A56" w:rsidRPr="00CE458C">
        <w:rPr>
          <w:rFonts w:ascii="Angsana New" w:hAnsi="Angsana New"/>
          <w:b/>
          <w:spacing w:val="4"/>
          <w:sz w:val="30"/>
          <w:szCs w:val="30"/>
          <w:cs/>
        </w:rPr>
        <w:t>และบริษัท</w:t>
      </w:r>
      <w:r w:rsidR="001B612F">
        <w:rPr>
          <w:rFonts w:ascii="Angsana New" w:hAnsi="Angsana New" w:hint="cs"/>
          <w:b/>
          <w:spacing w:val="4"/>
          <w:sz w:val="30"/>
          <w:szCs w:val="30"/>
          <w:cs/>
        </w:rPr>
        <w:t>ย่อย</w:t>
      </w:r>
      <w:r w:rsidR="003F61B9" w:rsidRPr="00CE458C">
        <w:rPr>
          <w:rFonts w:ascii="Angsana New" w:hAnsi="Angsana New"/>
          <w:b/>
          <w:spacing w:val="4"/>
          <w:sz w:val="30"/>
          <w:szCs w:val="30"/>
          <w:cs/>
        </w:rPr>
        <w:t>ได้เปิดเผยในหมายเหตุ</w:t>
      </w:r>
      <w:r w:rsidR="00511F3A" w:rsidRPr="00CE458C">
        <w:rPr>
          <w:rFonts w:ascii="Angsana New" w:hAnsi="Angsana New"/>
          <w:b/>
          <w:spacing w:val="4"/>
          <w:sz w:val="30"/>
          <w:szCs w:val="30"/>
          <w:cs/>
        </w:rPr>
        <w:t>ประกอบงบการเงิน</w:t>
      </w:r>
      <w:r w:rsidR="003F61B9" w:rsidRPr="00CE458C">
        <w:rPr>
          <w:rFonts w:ascii="Angsana New" w:hAnsi="Angsana New"/>
          <w:b/>
          <w:spacing w:val="4"/>
          <w:sz w:val="30"/>
          <w:szCs w:val="30"/>
          <w:cs/>
        </w:rPr>
        <w:t>ข้อ</w:t>
      </w:r>
      <w:r w:rsidR="00ED71FD">
        <w:rPr>
          <w:rFonts w:ascii="Angsana New" w:hAnsi="Angsana New"/>
          <w:bCs/>
          <w:spacing w:val="4"/>
          <w:sz w:val="30"/>
          <w:szCs w:val="30"/>
        </w:rPr>
        <w:t xml:space="preserve"> </w:t>
      </w:r>
      <w:r w:rsidR="00AE4D7E">
        <w:rPr>
          <w:rFonts w:ascii="Angsana New" w:hAnsi="Angsana New"/>
          <w:bCs/>
          <w:spacing w:val="4"/>
          <w:sz w:val="30"/>
          <w:szCs w:val="30"/>
        </w:rPr>
        <w:t>5</w:t>
      </w:r>
      <w:r w:rsidR="00241F34" w:rsidRPr="00CE458C">
        <w:rPr>
          <w:rFonts w:ascii="Angsana New" w:hAnsi="Angsana New"/>
          <w:b/>
          <w:spacing w:val="4"/>
          <w:sz w:val="30"/>
          <w:szCs w:val="30"/>
          <w:cs/>
        </w:rPr>
        <w:t xml:space="preserve"> </w:t>
      </w:r>
      <w:r w:rsidR="003F61B9" w:rsidRPr="00CE458C">
        <w:rPr>
          <w:rFonts w:ascii="Angsana New" w:hAnsi="Angsana New"/>
          <w:b/>
          <w:spacing w:val="4"/>
          <w:sz w:val="30"/>
          <w:szCs w:val="30"/>
          <w:cs/>
        </w:rPr>
        <w:t>และ</w:t>
      </w:r>
      <w:r w:rsidR="00ED71FD">
        <w:rPr>
          <w:rFonts w:ascii="Angsana New" w:hAnsi="Angsana New" w:hint="cs"/>
          <w:bCs/>
          <w:spacing w:val="4"/>
          <w:sz w:val="30"/>
          <w:szCs w:val="30"/>
          <w:cs/>
        </w:rPr>
        <w:t xml:space="preserve"> </w:t>
      </w:r>
      <w:r w:rsidR="00AE4D7E">
        <w:rPr>
          <w:rFonts w:ascii="Angsana New" w:hAnsi="Angsana New"/>
          <w:bCs/>
          <w:spacing w:val="4"/>
          <w:sz w:val="30"/>
          <w:szCs w:val="30"/>
        </w:rPr>
        <w:t>6</w:t>
      </w:r>
    </w:p>
    <w:p w14:paraId="36E95FF6" w14:textId="77777777" w:rsidR="0013739F" w:rsidRPr="005D37FA" w:rsidRDefault="0013739F" w:rsidP="00C45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jc w:val="thaiDistribute"/>
        <w:rPr>
          <w:rFonts w:ascii="Angsana New" w:hAnsi="Angsana New"/>
          <w:bCs/>
          <w:spacing w:val="4"/>
          <w:sz w:val="20"/>
          <w:szCs w:val="20"/>
        </w:rPr>
      </w:pPr>
    </w:p>
    <w:tbl>
      <w:tblPr>
        <w:tblW w:w="9248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4111"/>
        <w:gridCol w:w="1083"/>
        <w:gridCol w:w="276"/>
        <w:gridCol w:w="1078"/>
        <w:gridCol w:w="270"/>
        <w:gridCol w:w="1080"/>
        <w:gridCol w:w="270"/>
        <w:gridCol w:w="1080"/>
      </w:tblGrid>
      <w:tr w:rsidR="00CA362E" w:rsidRPr="006F0F27" w14:paraId="24630A4E" w14:textId="77777777" w:rsidTr="00C15298">
        <w:trPr>
          <w:trHeight w:val="335"/>
          <w:tblHeader/>
        </w:trPr>
        <w:tc>
          <w:tcPr>
            <w:tcW w:w="4111" w:type="dxa"/>
          </w:tcPr>
          <w:p w14:paraId="32133603" w14:textId="77777777" w:rsidR="00CA362E" w:rsidRPr="00CE458C" w:rsidRDefault="00C928BD" w:rsidP="00C92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7" w:type="dxa"/>
            <w:gridSpan w:val="3"/>
          </w:tcPr>
          <w:p w14:paraId="260BDC2B" w14:textId="77777777"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F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00A379C" w14:textId="77777777"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3043B49" w14:textId="77777777"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F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362E" w:rsidRPr="006F0F27" w14:paraId="63FAFC72" w14:textId="77777777" w:rsidTr="00C15298">
        <w:trPr>
          <w:tblHeader/>
        </w:trPr>
        <w:tc>
          <w:tcPr>
            <w:tcW w:w="4111" w:type="dxa"/>
          </w:tcPr>
          <w:p w14:paraId="068F2150" w14:textId="77777777"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0F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31 มีนาคม </w:t>
            </w:r>
          </w:p>
        </w:tc>
        <w:tc>
          <w:tcPr>
            <w:tcW w:w="1083" w:type="dxa"/>
          </w:tcPr>
          <w:p w14:paraId="3BFDBEC6" w14:textId="77777777"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25</w:t>
            </w:r>
            <w:r w:rsidR="00C928BD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76" w:type="dxa"/>
          </w:tcPr>
          <w:p w14:paraId="108C7B10" w14:textId="77777777"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859D313" w14:textId="77777777"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256</w:t>
            </w:r>
            <w:r w:rsidR="00C928B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9037DEF" w14:textId="77777777"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030162" w14:textId="77777777"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25</w:t>
            </w:r>
            <w:r w:rsidR="00C928BD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3C58D1FC" w14:textId="77777777"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7C9208" w14:textId="77777777"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25</w:t>
            </w:r>
            <w:r w:rsidR="00C928BD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CA362E" w:rsidRPr="006F0F27" w14:paraId="21A4EE29" w14:textId="77777777" w:rsidTr="00C15298">
        <w:trPr>
          <w:tblHeader/>
        </w:trPr>
        <w:tc>
          <w:tcPr>
            <w:tcW w:w="4111" w:type="dxa"/>
          </w:tcPr>
          <w:p w14:paraId="2EB37C74" w14:textId="77777777"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7" w:type="dxa"/>
            <w:gridSpan w:val="7"/>
          </w:tcPr>
          <w:p w14:paraId="36BA3C38" w14:textId="77777777"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0F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362E" w:rsidRPr="006F0F27" w14:paraId="33CDA1FA" w14:textId="77777777" w:rsidTr="008B46AE">
        <w:tc>
          <w:tcPr>
            <w:tcW w:w="4111" w:type="dxa"/>
          </w:tcPr>
          <w:p w14:paraId="4F516F1D" w14:textId="77777777"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F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3" w:type="dxa"/>
          </w:tcPr>
          <w:p w14:paraId="02208BAC" w14:textId="77777777"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59AFAAF" w14:textId="77777777"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58FE412" w14:textId="77777777"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2D3E83" w14:textId="77777777"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C3F55D" w14:textId="77777777"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A8DF74" w14:textId="77777777"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9149EB" w14:textId="77777777"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28BD" w:rsidRPr="006F0F27" w14:paraId="2178A3FE" w14:textId="77777777" w:rsidTr="008B46AE">
        <w:tc>
          <w:tcPr>
            <w:tcW w:w="4111" w:type="dxa"/>
          </w:tcPr>
          <w:p w14:paraId="72CBB2FB" w14:textId="77777777" w:rsidR="00C928BD" w:rsidRPr="006F0F27" w:rsidRDefault="00C928BD" w:rsidP="00C92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  <w:shd w:val="clear" w:color="auto" w:fill="auto"/>
          </w:tcPr>
          <w:p w14:paraId="0B9E4C1C" w14:textId="77777777" w:rsidR="00C928BD" w:rsidRPr="006F0F27" w:rsidRDefault="00C928BD" w:rsidP="00C92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52DA8AA3" w14:textId="77777777" w:rsidR="00C928BD" w:rsidRPr="006F0F27" w:rsidRDefault="00C928BD" w:rsidP="00C92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5057F76" w14:textId="77777777" w:rsidR="00C928BD" w:rsidRPr="006F0F27" w:rsidRDefault="00C928BD" w:rsidP="00C92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F78916" w14:textId="77777777" w:rsidR="00C928BD" w:rsidRPr="006F0F27" w:rsidRDefault="00C928BD" w:rsidP="00C92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530C2C" w14:textId="20AB4059" w:rsidR="00C928BD" w:rsidRPr="006F0F27" w:rsidRDefault="00D66940" w:rsidP="00C92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D66940">
              <w:rPr>
                <w:rFonts w:ascii="Angsana New" w:hAnsi="Angsana New"/>
                <w:sz w:val="30"/>
                <w:szCs w:val="30"/>
                <w:cs/>
              </w:rPr>
              <w:t>116</w:t>
            </w:r>
            <w:r w:rsidRPr="00D66940">
              <w:rPr>
                <w:rFonts w:ascii="Angsana New" w:hAnsi="Angsana New"/>
                <w:sz w:val="30"/>
                <w:szCs w:val="30"/>
              </w:rPr>
              <w:t>,</w:t>
            </w:r>
            <w:r w:rsidRPr="00D66940">
              <w:rPr>
                <w:rFonts w:ascii="Angsana New" w:hAnsi="Angsana New"/>
                <w:sz w:val="30"/>
                <w:szCs w:val="30"/>
                <w:cs/>
              </w:rPr>
              <w:t>279</w:t>
            </w:r>
          </w:p>
        </w:tc>
        <w:tc>
          <w:tcPr>
            <w:tcW w:w="270" w:type="dxa"/>
          </w:tcPr>
          <w:p w14:paraId="6206E580" w14:textId="77777777" w:rsidR="00C928BD" w:rsidRPr="006F0F27" w:rsidRDefault="00C928BD" w:rsidP="00C92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9F4075" w14:textId="77777777" w:rsidR="00C928BD" w:rsidRPr="006F0F27" w:rsidRDefault="00C928BD" w:rsidP="00C92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100,882</w:t>
            </w:r>
          </w:p>
        </w:tc>
      </w:tr>
      <w:tr w:rsidR="00C928BD" w:rsidRPr="006F0F27" w14:paraId="2682C94A" w14:textId="77777777" w:rsidTr="008B46AE">
        <w:tc>
          <w:tcPr>
            <w:tcW w:w="4111" w:type="dxa"/>
          </w:tcPr>
          <w:p w14:paraId="2C3818CC" w14:textId="77777777" w:rsidR="00C928BD" w:rsidRPr="006F0F27" w:rsidRDefault="00C928BD" w:rsidP="00C92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3" w:type="dxa"/>
            <w:shd w:val="clear" w:color="auto" w:fill="auto"/>
          </w:tcPr>
          <w:p w14:paraId="7F1C158F" w14:textId="77777777" w:rsidR="00C928BD" w:rsidRPr="006F0F27" w:rsidRDefault="00C928BD" w:rsidP="00C92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73740BC7" w14:textId="77777777" w:rsidR="00C928BD" w:rsidRPr="006F0F27" w:rsidRDefault="00C928BD" w:rsidP="00C92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5F4C2CF" w14:textId="77777777" w:rsidR="00C928BD" w:rsidRPr="006F0F27" w:rsidRDefault="00C928BD" w:rsidP="00C92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E2603B" w14:textId="77777777" w:rsidR="00C928BD" w:rsidRPr="006F0F27" w:rsidRDefault="00C928BD" w:rsidP="00C92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9299E3" w14:textId="32647817" w:rsidR="00C928BD" w:rsidRPr="006F0F27" w:rsidRDefault="00D66940" w:rsidP="00C92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6694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D66940">
              <w:rPr>
                <w:rFonts w:ascii="Angsana New" w:hAnsi="Angsana New"/>
                <w:sz w:val="30"/>
                <w:szCs w:val="30"/>
              </w:rPr>
              <w:t>,</w:t>
            </w:r>
            <w:r w:rsidRPr="00D66940">
              <w:rPr>
                <w:rFonts w:ascii="Angsana New" w:hAnsi="Angsana New"/>
                <w:sz w:val="30"/>
                <w:szCs w:val="30"/>
                <w:cs/>
              </w:rPr>
              <w:t>620</w:t>
            </w:r>
          </w:p>
        </w:tc>
        <w:tc>
          <w:tcPr>
            <w:tcW w:w="270" w:type="dxa"/>
          </w:tcPr>
          <w:p w14:paraId="7F268D3A" w14:textId="77777777" w:rsidR="00C928BD" w:rsidRPr="006F0F27" w:rsidRDefault="00C928BD" w:rsidP="00C92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04DC44" w14:textId="77777777" w:rsidR="00C928BD" w:rsidRPr="006F0F27" w:rsidRDefault="00C928BD" w:rsidP="00C92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1,604</w:t>
            </w:r>
          </w:p>
        </w:tc>
      </w:tr>
      <w:tr w:rsidR="00D66940" w:rsidRPr="006F0F27" w14:paraId="69B80BAD" w14:textId="77777777" w:rsidTr="008B46AE">
        <w:tc>
          <w:tcPr>
            <w:tcW w:w="4111" w:type="dxa"/>
          </w:tcPr>
          <w:p w14:paraId="0270D249" w14:textId="77777777" w:rsidR="00D66940" w:rsidRPr="006F0F27" w:rsidRDefault="00D66940" w:rsidP="00D66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3" w:type="dxa"/>
            <w:shd w:val="clear" w:color="auto" w:fill="auto"/>
          </w:tcPr>
          <w:p w14:paraId="3D3FE90D" w14:textId="77777777" w:rsidR="00D66940" w:rsidRPr="006F0F27" w:rsidRDefault="00D66940" w:rsidP="00D66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57DC69D8" w14:textId="77777777" w:rsidR="00D66940" w:rsidRPr="006F0F27" w:rsidRDefault="00D66940" w:rsidP="00D66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DD5774F" w14:textId="77777777" w:rsidR="00D66940" w:rsidRPr="006F0F27" w:rsidRDefault="00D66940" w:rsidP="00D66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4EE47F" w14:textId="77777777" w:rsidR="00D66940" w:rsidRPr="006F0F27" w:rsidRDefault="00D66940" w:rsidP="00D66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A0AAF7" w14:textId="14321021" w:rsidR="00D66940" w:rsidRPr="006F0F27" w:rsidRDefault="00D66940" w:rsidP="00D66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CB7C81" w14:textId="77777777" w:rsidR="00D66940" w:rsidRPr="006F0F27" w:rsidRDefault="00D66940" w:rsidP="00D66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74323D" w14:textId="77777777" w:rsidR="00D66940" w:rsidRPr="006F0F27" w:rsidRDefault="00D66940" w:rsidP="00D66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1,273</w:t>
            </w:r>
          </w:p>
        </w:tc>
      </w:tr>
      <w:tr w:rsidR="00D66940" w:rsidRPr="006F0F27" w14:paraId="6A3DF0F8" w14:textId="77777777" w:rsidTr="008B46AE">
        <w:tc>
          <w:tcPr>
            <w:tcW w:w="4111" w:type="dxa"/>
          </w:tcPr>
          <w:p w14:paraId="54A4CA8E" w14:textId="77777777" w:rsidR="00D66940" w:rsidRPr="006F0F27" w:rsidRDefault="00D66940" w:rsidP="00D66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  <w:shd w:val="clear" w:color="auto" w:fill="auto"/>
          </w:tcPr>
          <w:p w14:paraId="50FB9A34" w14:textId="77777777" w:rsidR="00D66940" w:rsidRPr="006F0F27" w:rsidRDefault="00D66940" w:rsidP="00D66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5F5796F4" w14:textId="77777777" w:rsidR="00D66940" w:rsidRPr="006F0F27" w:rsidRDefault="00D66940" w:rsidP="00D66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E46F538" w14:textId="77777777" w:rsidR="00D66940" w:rsidRPr="006F0F27" w:rsidRDefault="00D66940" w:rsidP="00D66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3A325F" w14:textId="77777777" w:rsidR="00D66940" w:rsidRPr="006F0F27" w:rsidRDefault="00D66940" w:rsidP="00D66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AB35DD" w14:textId="587AAAA2" w:rsidR="00D66940" w:rsidRPr="006F0F27" w:rsidRDefault="00D66940" w:rsidP="00D66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66940">
              <w:rPr>
                <w:rFonts w:ascii="Angsana New" w:hAnsi="Angsana New"/>
                <w:sz w:val="30"/>
                <w:szCs w:val="30"/>
                <w:cs/>
              </w:rPr>
              <w:t>590</w:t>
            </w:r>
          </w:p>
        </w:tc>
        <w:tc>
          <w:tcPr>
            <w:tcW w:w="270" w:type="dxa"/>
          </w:tcPr>
          <w:p w14:paraId="053E207A" w14:textId="77777777" w:rsidR="00D66940" w:rsidRPr="006F0F27" w:rsidRDefault="00D66940" w:rsidP="00D66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709CD8" w14:textId="77777777" w:rsidR="00D66940" w:rsidRPr="006F0F27" w:rsidRDefault="00D66940" w:rsidP="00D66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980</w:t>
            </w:r>
          </w:p>
        </w:tc>
      </w:tr>
      <w:tr w:rsidR="00AC323F" w:rsidRPr="006F0F27" w14:paraId="1BA4B399" w14:textId="77777777" w:rsidTr="008B46AE">
        <w:tc>
          <w:tcPr>
            <w:tcW w:w="4111" w:type="dxa"/>
          </w:tcPr>
          <w:p w14:paraId="65524683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  <w:cs/>
              </w:rPr>
              <w:t>ค่าเช่าเวลาโฆษณา</w:t>
            </w:r>
          </w:p>
        </w:tc>
        <w:tc>
          <w:tcPr>
            <w:tcW w:w="1083" w:type="dxa"/>
            <w:shd w:val="clear" w:color="auto" w:fill="auto"/>
          </w:tcPr>
          <w:p w14:paraId="2068096D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523E5B69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D45A98E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868155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1C5E11" w14:textId="4D8121E2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5170E5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64B5F0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1,565</w:t>
            </w:r>
          </w:p>
        </w:tc>
      </w:tr>
      <w:tr w:rsidR="00AC323F" w:rsidRPr="006F0F27" w14:paraId="1B09D515" w14:textId="77777777" w:rsidTr="008B46AE">
        <w:tc>
          <w:tcPr>
            <w:tcW w:w="4111" w:type="dxa"/>
          </w:tcPr>
          <w:p w14:paraId="188AAE5B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  <w:shd w:val="clear" w:color="auto" w:fill="auto"/>
          </w:tcPr>
          <w:p w14:paraId="1B4F8E43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56115277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1958CEC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4C36F1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E4831C" w14:textId="1268C0B6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6694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D66940">
              <w:rPr>
                <w:rFonts w:ascii="Angsana New" w:hAnsi="Angsana New"/>
                <w:sz w:val="30"/>
                <w:szCs w:val="30"/>
              </w:rPr>
              <w:t>,</w:t>
            </w:r>
            <w:r w:rsidRPr="00D66940">
              <w:rPr>
                <w:rFonts w:ascii="Angsana New" w:hAnsi="Angsana New"/>
                <w:sz w:val="30"/>
                <w:szCs w:val="30"/>
                <w:cs/>
              </w:rPr>
              <w:t>500</w:t>
            </w:r>
          </w:p>
        </w:tc>
        <w:tc>
          <w:tcPr>
            <w:tcW w:w="270" w:type="dxa"/>
          </w:tcPr>
          <w:p w14:paraId="60868E8E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17BF12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307</w:t>
            </w:r>
          </w:p>
        </w:tc>
      </w:tr>
      <w:tr w:rsidR="00AC323F" w:rsidRPr="006F0F27" w14:paraId="08A7742C" w14:textId="77777777" w:rsidTr="005D37FA">
        <w:trPr>
          <w:trHeight w:hRule="exact" w:val="259"/>
        </w:trPr>
        <w:tc>
          <w:tcPr>
            <w:tcW w:w="4111" w:type="dxa"/>
          </w:tcPr>
          <w:p w14:paraId="63403B4D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322FED6A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73B3B952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0D9795F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1211A5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3BC281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A1A75A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9E1563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323F" w:rsidRPr="006F0F27" w14:paraId="3CAC838C" w14:textId="77777777" w:rsidTr="008B46AE">
        <w:tc>
          <w:tcPr>
            <w:tcW w:w="4111" w:type="dxa"/>
          </w:tcPr>
          <w:p w14:paraId="1B208378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0F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3" w:type="dxa"/>
            <w:shd w:val="clear" w:color="auto" w:fill="auto"/>
          </w:tcPr>
          <w:p w14:paraId="49605102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0F109F55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BBD3F0C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8678D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199545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803415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5AF66E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323F" w:rsidRPr="006F0F27" w14:paraId="0BC3D200" w14:textId="77777777" w:rsidTr="008B46AE">
        <w:tc>
          <w:tcPr>
            <w:tcW w:w="4111" w:type="dxa"/>
          </w:tcPr>
          <w:p w14:paraId="413F646F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  <w:shd w:val="clear" w:color="auto" w:fill="auto"/>
          </w:tcPr>
          <w:p w14:paraId="37FCBEA1" w14:textId="206FAEB1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  <w:r w:rsidRPr="00AC323F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AC323F">
              <w:rPr>
                <w:rFonts w:ascii="Angsana New" w:hAnsi="Angsana New"/>
                <w:sz w:val="30"/>
                <w:szCs w:val="30"/>
              </w:rPr>
              <w:t>,</w:t>
            </w:r>
            <w:r w:rsidRPr="00AC323F">
              <w:rPr>
                <w:rFonts w:ascii="Angsana New" w:hAnsi="Angsana New"/>
                <w:sz w:val="30"/>
                <w:szCs w:val="30"/>
                <w:cs/>
              </w:rPr>
              <w:t>173</w:t>
            </w:r>
          </w:p>
        </w:tc>
        <w:tc>
          <w:tcPr>
            <w:tcW w:w="276" w:type="dxa"/>
          </w:tcPr>
          <w:p w14:paraId="762A0B30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5FC356F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2,725</w:t>
            </w:r>
          </w:p>
        </w:tc>
        <w:tc>
          <w:tcPr>
            <w:tcW w:w="270" w:type="dxa"/>
          </w:tcPr>
          <w:p w14:paraId="779ACD0C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B92A84" w14:textId="4F7746FA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AC323F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AC323F">
              <w:rPr>
                <w:rFonts w:ascii="Angsana New" w:hAnsi="Angsana New"/>
                <w:sz w:val="30"/>
                <w:szCs w:val="30"/>
              </w:rPr>
              <w:t>,</w:t>
            </w:r>
            <w:r w:rsidRPr="00AC323F">
              <w:rPr>
                <w:rFonts w:ascii="Angsana New" w:hAnsi="Angsana New"/>
                <w:sz w:val="30"/>
                <w:szCs w:val="30"/>
                <w:cs/>
              </w:rPr>
              <w:t>173</w:t>
            </w:r>
          </w:p>
        </w:tc>
        <w:tc>
          <w:tcPr>
            <w:tcW w:w="270" w:type="dxa"/>
          </w:tcPr>
          <w:p w14:paraId="42A0C5D2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D1E826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2,625</w:t>
            </w:r>
          </w:p>
        </w:tc>
      </w:tr>
      <w:tr w:rsidR="00AC323F" w:rsidRPr="006F0F27" w14:paraId="36B080AD" w14:textId="77777777" w:rsidTr="008B46AE">
        <w:tc>
          <w:tcPr>
            <w:tcW w:w="4111" w:type="dxa"/>
          </w:tcPr>
          <w:p w14:paraId="725BF575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3" w:type="dxa"/>
            <w:shd w:val="clear" w:color="auto" w:fill="auto"/>
          </w:tcPr>
          <w:p w14:paraId="4CE470D4" w14:textId="65F849C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  <w:r w:rsidRPr="00AC323F">
              <w:rPr>
                <w:rFonts w:ascii="Angsana New" w:hAnsi="Angsana New"/>
                <w:sz w:val="30"/>
                <w:szCs w:val="30"/>
                <w:cs/>
              </w:rPr>
              <w:t>180</w:t>
            </w:r>
          </w:p>
        </w:tc>
        <w:tc>
          <w:tcPr>
            <w:tcW w:w="276" w:type="dxa"/>
          </w:tcPr>
          <w:p w14:paraId="72C9616F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2ABD929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70" w:type="dxa"/>
          </w:tcPr>
          <w:p w14:paraId="05B6BADC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2B4FE8" w14:textId="6CD2B90A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AC323F">
              <w:rPr>
                <w:rFonts w:ascii="Angsana New" w:hAnsi="Angsana New"/>
                <w:sz w:val="30"/>
                <w:szCs w:val="30"/>
                <w:cs/>
              </w:rPr>
              <w:t>180</w:t>
            </w:r>
          </w:p>
        </w:tc>
        <w:tc>
          <w:tcPr>
            <w:tcW w:w="270" w:type="dxa"/>
          </w:tcPr>
          <w:p w14:paraId="6EA543C8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263AF4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180</w:t>
            </w:r>
          </w:p>
        </w:tc>
      </w:tr>
      <w:tr w:rsidR="00AC323F" w:rsidRPr="006F0F27" w14:paraId="1CD1DF5C" w14:textId="77777777" w:rsidTr="008B46AE">
        <w:tc>
          <w:tcPr>
            <w:tcW w:w="4111" w:type="dxa"/>
          </w:tcPr>
          <w:p w14:paraId="2C45451D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  <w:shd w:val="clear" w:color="auto" w:fill="auto"/>
          </w:tcPr>
          <w:p w14:paraId="78794252" w14:textId="26D727AB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  <w:r w:rsidRPr="00AC323F">
              <w:rPr>
                <w:rFonts w:ascii="Angsana New" w:hAnsi="Angsana New"/>
                <w:sz w:val="30"/>
                <w:szCs w:val="30"/>
                <w:cs/>
              </w:rPr>
              <w:t>157</w:t>
            </w:r>
          </w:p>
        </w:tc>
        <w:tc>
          <w:tcPr>
            <w:tcW w:w="276" w:type="dxa"/>
          </w:tcPr>
          <w:p w14:paraId="5EF24D5B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08E88C8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270" w:type="dxa"/>
          </w:tcPr>
          <w:p w14:paraId="472229A3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A428E9" w14:textId="2B479875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AC323F">
              <w:rPr>
                <w:rFonts w:ascii="Angsana New" w:hAnsi="Angsana New"/>
                <w:sz w:val="30"/>
                <w:szCs w:val="30"/>
                <w:cs/>
              </w:rPr>
              <w:t>157</w:t>
            </w:r>
          </w:p>
        </w:tc>
        <w:tc>
          <w:tcPr>
            <w:tcW w:w="270" w:type="dxa"/>
          </w:tcPr>
          <w:p w14:paraId="28C22C31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261A75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211</w:t>
            </w:r>
          </w:p>
        </w:tc>
      </w:tr>
      <w:tr w:rsidR="00AC323F" w:rsidRPr="006F0F27" w14:paraId="67A5AD87" w14:textId="77777777" w:rsidTr="008B46AE">
        <w:tc>
          <w:tcPr>
            <w:tcW w:w="4111" w:type="dxa"/>
          </w:tcPr>
          <w:p w14:paraId="3A7292A1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  <w:shd w:val="clear" w:color="auto" w:fill="auto"/>
          </w:tcPr>
          <w:p w14:paraId="58700BE5" w14:textId="71B380B8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  <w:r w:rsidRPr="00AC323F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AC323F">
              <w:rPr>
                <w:rFonts w:ascii="Angsana New" w:hAnsi="Angsana New"/>
                <w:sz w:val="30"/>
                <w:szCs w:val="30"/>
              </w:rPr>
              <w:t>,</w:t>
            </w:r>
            <w:r w:rsidRPr="00AC323F">
              <w:rPr>
                <w:rFonts w:ascii="Angsana New" w:hAnsi="Angsana New"/>
                <w:sz w:val="30"/>
                <w:szCs w:val="30"/>
                <w:cs/>
              </w:rPr>
              <w:t>806</w:t>
            </w:r>
          </w:p>
        </w:tc>
        <w:tc>
          <w:tcPr>
            <w:tcW w:w="276" w:type="dxa"/>
          </w:tcPr>
          <w:p w14:paraId="5D852F20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96DBDC8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7,502</w:t>
            </w:r>
          </w:p>
        </w:tc>
        <w:tc>
          <w:tcPr>
            <w:tcW w:w="270" w:type="dxa"/>
          </w:tcPr>
          <w:p w14:paraId="621695B8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7A9B8C" w14:textId="482FA18C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AE0C52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1B840D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323F" w:rsidRPr="006F0F27" w14:paraId="627DFA3B" w14:textId="77777777" w:rsidTr="005D37FA">
        <w:trPr>
          <w:trHeight w:hRule="exact" w:val="259"/>
        </w:trPr>
        <w:tc>
          <w:tcPr>
            <w:tcW w:w="4111" w:type="dxa"/>
          </w:tcPr>
          <w:p w14:paraId="59FF06D5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27B5FDB6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0BD2EAEA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58AC489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A29815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3B12F14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67D6C0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A65E57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323F" w:rsidRPr="006F0F27" w14:paraId="0B5F7CD6" w14:textId="77777777" w:rsidTr="008B46AE">
        <w:tc>
          <w:tcPr>
            <w:tcW w:w="4111" w:type="dxa"/>
          </w:tcPr>
          <w:p w14:paraId="15F5A658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  <w:shd w:val="clear" w:color="auto" w:fill="auto"/>
          </w:tcPr>
          <w:p w14:paraId="0BFB2995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D76E1AA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4BC1ADD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5F5D8A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943506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C3025E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3EAC28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323F" w:rsidRPr="006F0F27" w14:paraId="20182596" w14:textId="77777777" w:rsidTr="008B46AE">
        <w:tc>
          <w:tcPr>
            <w:tcW w:w="4111" w:type="dxa"/>
          </w:tcPr>
          <w:p w14:paraId="6944CC6C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  <w:shd w:val="clear" w:color="auto" w:fill="auto"/>
          </w:tcPr>
          <w:p w14:paraId="0F632B4C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6A80B0D6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60D04B7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7ACDCE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360BD6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70ECD4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3A63ED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323F" w:rsidRPr="006F0F27" w14:paraId="101D8168" w14:textId="77777777" w:rsidTr="008B46AE">
        <w:tc>
          <w:tcPr>
            <w:tcW w:w="4111" w:type="dxa"/>
          </w:tcPr>
          <w:p w14:paraId="59669E98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F0F2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3" w:type="dxa"/>
            <w:shd w:val="clear" w:color="auto" w:fill="auto"/>
          </w:tcPr>
          <w:p w14:paraId="50DF0269" w14:textId="52398612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C323F">
              <w:rPr>
                <w:rFonts w:ascii="Angsana New" w:hAnsi="Angsana New"/>
                <w:sz w:val="30"/>
                <w:szCs w:val="30"/>
              </w:rPr>
              <w:t>17,625</w:t>
            </w:r>
          </w:p>
        </w:tc>
        <w:tc>
          <w:tcPr>
            <w:tcW w:w="276" w:type="dxa"/>
          </w:tcPr>
          <w:p w14:paraId="166C6424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74A856E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18,356</w:t>
            </w:r>
          </w:p>
        </w:tc>
        <w:tc>
          <w:tcPr>
            <w:tcW w:w="270" w:type="dxa"/>
          </w:tcPr>
          <w:p w14:paraId="60EDAA52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ABF212" w14:textId="04B83814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C323F">
              <w:rPr>
                <w:rFonts w:ascii="Angsana New" w:hAnsi="Angsana New"/>
                <w:sz w:val="30"/>
                <w:szCs w:val="30"/>
              </w:rPr>
              <w:t>8,362</w:t>
            </w:r>
          </w:p>
        </w:tc>
        <w:tc>
          <w:tcPr>
            <w:tcW w:w="270" w:type="dxa"/>
          </w:tcPr>
          <w:p w14:paraId="17724DB2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1B5F23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10,049</w:t>
            </w:r>
          </w:p>
        </w:tc>
      </w:tr>
      <w:tr w:rsidR="00AC323F" w:rsidRPr="006F0F27" w14:paraId="35E6B6F7" w14:textId="77777777" w:rsidTr="008B46AE">
        <w:tc>
          <w:tcPr>
            <w:tcW w:w="4111" w:type="dxa"/>
          </w:tcPr>
          <w:p w14:paraId="56FA3564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F0F27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3" w:type="dxa"/>
            <w:shd w:val="clear" w:color="auto" w:fill="auto"/>
          </w:tcPr>
          <w:p w14:paraId="57DF2986" w14:textId="5EDE4438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C323F">
              <w:rPr>
                <w:rFonts w:ascii="Angsana New" w:hAnsi="Angsana New"/>
                <w:sz w:val="30"/>
                <w:szCs w:val="30"/>
              </w:rPr>
              <w:t>1,180</w:t>
            </w:r>
          </w:p>
        </w:tc>
        <w:tc>
          <w:tcPr>
            <w:tcW w:w="276" w:type="dxa"/>
          </w:tcPr>
          <w:p w14:paraId="2748DE9C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190D3D9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1,209</w:t>
            </w:r>
          </w:p>
        </w:tc>
        <w:tc>
          <w:tcPr>
            <w:tcW w:w="270" w:type="dxa"/>
          </w:tcPr>
          <w:p w14:paraId="1C1C091F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96A334" w14:textId="26AF911A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C323F"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270" w:type="dxa"/>
          </w:tcPr>
          <w:p w14:paraId="000003E5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A2215D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534</w:t>
            </w:r>
          </w:p>
        </w:tc>
      </w:tr>
      <w:tr w:rsidR="00AC323F" w:rsidRPr="006F0F27" w14:paraId="70313AFA" w14:textId="77777777" w:rsidTr="008B46AE">
        <w:tc>
          <w:tcPr>
            <w:tcW w:w="4111" w:type="dxa"/>
          </w:tcPr>
          <w:p w14:paraId="6F06029C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F0F2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549F158E" w14:textId="4FCB6088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AC323F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76" w:type="dxa"/>
          </w:tcPr>
          <w:p w14:paraId="760ABE3A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1530A884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270" w:type="dxa"/>
          </w:tcPr>
          <w:p w14:paraId="06BD83BB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73641E" w14:textId="31254C33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AC323F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8D49BCD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F69FD90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125</w:t>
            </w:r>
          </w:p>
        </w:tc>
      </w:tr>
      <w:tr w:rsidR="00AC323F" w:rsidRPr="006F0F27" w14:paraId="782D11E2" w14:textId="77777777" w:rsidTr="008B46AE">
        <w:tc>
          <w:tcPr>
            <w:tcW w:w="4111" w:type="dxa"/>
          </w:tcPr>
          <w:p w14:paraId="2BB07578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973EC2" w14:textId="0D424E5B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23F">
              <w:rPr>
                <w:rFonts w:ascii="Angsana New" w:hAnsi="Angsana New"/>
                <w:b/>
                <w:bCs/>
                <w:sz w:val="30"/>
                <w:szCs w:val="30"/>
              </w:rPr>
              <w:t>18,845</w:t>
            </w:r>
          </w:p>
        </w:tc>
        <w:tc>
          <w:tcPr>
            <w:tcW w:w="276" w:type="dxa"/>
          </w:tcPr>
          <w:p w14:paraId="644F5ADC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DA793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b/>
                <w:bCs/>
                <w:sz w:val="30"/>
                <w:szCs w:val="30"/>
              </w:rPr>
              <w:t>19,710</w:t>
            </w:r>
          </w:p>
        </w:tc>
        <w:tc>
          <w:tcPr>
            <w:tcW w:w="270" w:type="dxa"/>
          </w:tcPr>
          <w:p w14:paraId="4AF2A3B2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EAFB7" w14:textId="56A21A40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23F">
              <w:rPr>
                <w:rFonts w:ascii="Angsana New" w:hAnsi="Angsana New"/>
                <w:b/>
                <w:bCs/>
                <w:sz w:val="30"/>
                <w:szCs w:val="30"/>
              </w:rPr>
              <w:t>8,893</w:t>
            </w:r>
          </w:p>
        </w:tc>
        <w:tc>
          <w:tcPr>
            <w:tcW w:w="270" w:type="dxa"/>
          </w:tcPr>
          <w:p w14:paraId="6C27E754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27847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F27">
              <w:rPr>
                <w:rFonts w:ascii="Angsana New" w:hAnsi="Angsana New"/>
                <w:b/>
                <w:bCs/>
                <w:sz w:val="30"/>
                <w:szCs w:val="30"/>
              </w:rPr>
              <w:t>10,708</w:t>
            </w:r>
          </w:p>
        </w:tc>
      </w:tr>
      <w:tr w:rsidR="00AC323F" w:rsidRPr="006F0F27" w14:paraId="5496E529" w14:textId="77777777" w:rsidTr="008B46AE">
        <w:tc>
          <w:tcPr>
            <w:tcW w:w="4111" w:type="dxa"/>
          </w:tcPr>
          <w:p w14:paraId="7413FFFD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83" w:type="dxa"/>
          </w:tcPr>
          <w:p w14:paraId="3E507489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2F938DB4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AAFF560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654C8C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368D8B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E102E9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397053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323F" w:rsidRPr="006F0F27" w14:paraId="0ACBAF5A" w14:textId="77777777" w:rsidTr="008B46AE">
        <w:tc>
          <w:tcPr>
            <w:tcW w:w="4111" w:type="dxa"/>
          </w:tcPr>
          <w:p w14:paraId="3BE23AE6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  <w:shd w:val="clear" w:color="auto" w:fill="auto"/>
          </w:tcPr>
          <w:p w14:paraId="70FA5DB2" w14:textId="67918E15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C323F">
              <w:rPr>
                <w:rFonts w:ascii="Angsana New" w:hAnsi="Angsana New"/>
                <w:sz w:val="30"/>
                <w:szCs w:val="30"/>
              </w:rPr>
              <w:t>15,894</w:t>
            </w:r>
          </w:p>
        </w:tc>
        <w:tc>
          <w:tcPr>
            <w:tcW w:w="276" w:type="dxa"/>
          </w:tcPr>
          <w:p w14:paraId="4FE97531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A41B8A2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35,730</w:t>
            </w:r>
          </w:p>
        </w:tc>
        <w:tc>
          <w:tcPr>
            <w:tcW w:w="270" w:type="dxa"/>
          </w:tcPr>
          <w:p w14:paraId="565504E7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A9FAE5" w14:textId="68AC7B8C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C323F">
              <w:rPr>
                <w:rFonts w:ascii="Angsana New" w:hAnsi="Angsana New"/>
                <w:sz w:val="30"/>
                <w:szCs w:val="30"/>
              </w:rPr>
              <w:t>5,296</w:t>
            </w:r>
          </w:p>
        </w:tc>
        <w:tc>
          <w:tcPr>
            <w:tcW w:w="270" w:type="dxa"/>
          </w:tcPr>
          <w:p w14:paraId="120AE907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9A701C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13,950</w:t>
            </w:r>
          </w:p>
        </w:tc>
      </w:tr>
      <w:tr w:rsidR="00AC323F" w:rsidRPr="006F0F27" w14:paraId="0081EDCD" w14:textId="77777777" w:rsidTr="008B46AE">
        <w:tc>
          <w:tcPr>
            <w:tcW w:w="4111" w:type="dxa"/>
          </w:tcPr>
          <w:p w14:paraId="4312C69E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3" w:type="dxa"/>
            <w:shd w:val="clear" w:color="auto" w:fill="auto"/>
          </w:tcPr>
          <w:p w14:paraId="425A7AB5" w14:textId="50EF74B2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C323F">
              <w:rPr>
                <w:rFonts w:ascii="Angsana New" w:hAnsi="Angsana New"/>
                <w:sz w:val="30"/>
                <w:szCs w:val="30"/>
              </w:rPr>
              <w:t>4,660</w:t>
            </w:r>
          </w:p>
        </w:tc>
        <w:tc>
          <w:tcPr>
            <w:tcW w:w="276" w:type="dxa"/>
          </w:tcPr>
          <w:p w14:paraId="24224D65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2FFD4C9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5,178</w:t>
            </w:r>
          </w:p>
        </w:tc>
        <w:tc>
          <w:tcPr>
            <w:tcW w:w="270" w:type="dxa"/>
          </w:tcPr>
          <w:p w14:paraId="3B930C98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56FA70" w14:textId="1BDD883D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C323F">
              <w:rPr>
                <w:rFonts w:ascii="Angsana New" w:hAnsi="Angsana New"/>
                <w:sz w:val="30"/>
                <w:szCs w:val="30"/>
              </w:rPr>
              <w:t>4,660</w:t>
            </w:r>
          </w:p>
        </w:tc>
        <w:tc>
          <w:tcPr>
            <w:tcW w:w="270" w:type="dxa"/>
          </w:tcPr>
          <w:p w14:paraId="0AD25EA7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85D67A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5,178</w:t>
            </w:r>
          </w:p>
        </w:tc>
      </w:tr>
      <w:tr w:rsidR="00AC323F" w:rsidRPr="006F0F27" w14:paraId="4141C305" w14:textId="77777777" w:rsidTr="008B46AE">
        <w:tc>
          <w:tcPr>
            <w:tcW w:w="4111" w:type="dxa"/>
          </w:tcPr>
          <w:p w14:paraId="138C7F08" w14:textId="77777777" w:rsidR="00AC323F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  <w:shd w:val="clear" w:color="auto" w:fill="auto"/>
          </w:tcPr>
          <w:p w14:paraId="0FF21A2C" w14:textId="663EE584" w:rsidR="00AC323F" w:rsidRPr="006F0F27" w:rsidRDefault="00AC323F" w:rsidP="0055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23F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76" w:type="dxa"/>
          </w:tcPr>
          <w:p w14:paraId="55E2B4CE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53F2879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00A631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F45F93" w14:textId="1FB7D261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033F9A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ABCF70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323F" w:rsidRPr="006F0F27" w14:paraId="6A06762A" w14:textId="77777777" w:rsidTr="008B46AE">
        <w:tc>
          <w:tcPr>
            <w:tcW w:w="4111" w:type="dxa"/>
          </w:tcPr>
          <w:p w14:paraId="12E36DA9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  <w:shd w:val="clear" w:color="auto" w:fill="auto"/>
          </w:tcPr>
          <w:p w14:paraId="39F2B3E0" w14:textId="7387BE46" w:rsidR="00AC323F" w:rsidRPr="006F0F27" w:rsidRDefault="00CB66EA" w:rsidP="0055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B66EA">
              <w:rPr>
                <w:rFonts w:ascii="Angsana New" w:hAnsi="Angsana New"/>
                <w:sz w:val="30"/>
                <w:szCs w:val="30"/>
              </w:rPr>
              <w:t>1,402</w:t>
            </w:r>
          </w:p>
        </w:tc>
        <w:tc>
          <w:tcPr>
            <w:tcW w:w="276" w:type="dxa"/>
          </w:tcPr>
          <w:p w14:paraId="2EEB7D28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B2D26C6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40,156</w:t>
            </w:r>
          </w:p>
        </w:tc>
        <w:tc>
          <w:tcPr>
            <w:tcW w:w="270" w:type="dxa"/>
          </w:tcPr>
          <w:p w14:paraId="2E353918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DC2C47" w14:textId="6D290DE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C323F">
              <w:rPr>
                <w:rFonts w:ascii="Angsana New" w:hAnsi="Angsana New"/>
                <w:sz w:val="30"/>
                <w:szCs w:val="30"/>
              </w:rPr>
              <w:t>859</w:t>
            </w:r>
          </w:p>
        </w:tc>
        <w:tc>
          <w:tcPr>
            <w:tcW w:w="270" w:type="dxa"/>
          </w:tcPr>
          <w:p w14:paraId="7B9B8278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E93E44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5,329</w:t>
            </w:r>
          </w:p>
        </w:tc>
      </w:tr>
      <w:tr w:rsidR="00AC323F" w:rsidRPr="006F0F27" w14:paraId="1C254934" w14:textId="77777777" w:rsidTr="008B46AE">
        <w:tc>
          <w:tcPr>
            <w:tcW w:w="4111" w:type="dxa"/>
          </w:tcPr>
          <w:p w14:paraId="14F023B2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  <w:shd w:val="clear" w:color="auto" w:fill="auto"/>
          </w:tcPr>
          <w:p w14:paraId="5B960F7F" w14:textId="5B031BC6" w:rsidR="00AC323F" w:rsidRPr="006F0F27" w:rsidRDefault="00CB66EA" w:rsidP="0055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3,046</w:t>
            </w:r>
          </w:p>
        </w:tc>
        <w:tc>
          <w:tcPr>
            <w:tcW w:w="276" w:type="dxa"/>
          </w:tcPr>
          <w:p w14:paraId="26DD5EF1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5901B4B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20,714</w:t>
            </w:r>
          </w:p>
        </w:tc>
        <w:tc>
          <w:tcPr>
            <w:tcW w:w="270" w:type="dxa"/>
          </w:tcPr>
          <w:p w14:paraId="5473DA9F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96DF73" w14:textId="4039E8F1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C323F">
              <w:rPr>
                <w:rFonts w:ascii="Angsana New" w:hAnsi="Angsana New"/>
                <w:sz w:val="30"/>
                <w:szCs w:val="30"/>
              </w:rPr>
              <w:t>1,900</w:t>
            </w:r>
          </w:p>
        </w:tc>
        <w:tc>
          <w:tcPr>
            <w:tcW w:w="270" w:type="dxa"/>
          </w:tcPr>
          <w:p w14:paraId="660728E0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B7FB02" w14:textId="77777777" w:rsidR="00AC323F" w:rsidRPr="006F0F27" w:rsidRDefault="00AC323F" w:rsidP="00AC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835</w:t>
            </w:r>
          </w:p>
        </w:tc>
      </w:tr>
    </w:tbl>
    <w:p w14:paraId="0FCC7FAB" w14:textId="77777777" w:rsidR="000C4B1D" w:rsidRPr="00DD2061" w:rsidRDefault="000C4B1D" w:rsidP="00B54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pacing w:val="4"/>
          <w:sz w:val="24"/>
          <w:szCs w:val="24"/>
        </w:rPr>
      </w:pPr>
    </w:p>
    <w:p w14:paraId="334A7DDE" w14:textId="77777777" w:rsidR="00962BC9" w:rsidRPr="00104961" w:rsidRDefault="00962BC9" w:rsidP="00962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104961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104961">
        <w:rPr>
          <w:rFonts w:ascii="Angsana New" w:hAnsi="Angsana New"/>
          <w:sz w:val="30"/>
          <w:szCs w:val="30"/>
        </w:rPr>
        <w:t xml:space="preserve"> </w:t>
      </w:r>
      <w:r w:rsidRPr="0010496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E78F9">
        <w:rPr>
          <w:rFonts w:ascii="Angsana New" w:hAnsi="Angsana New"/>
          <w:sz w:val="30"/>
          <w:szCs w:val="30"/>
        </w:rPr>
        <w:t>31</w:t>
      </w:r>
      <w:r w:rsidRPr="00104961">
        <w:rPr>
          <w:rFonts w:ascii="Angsana New" w:hAnsi="Angsana New"/>
          <w:sz w:val="30"/>
          <w:szCs w:val="30"/>
          <w:cs/>
        </w:rPr>
        <w:t xml:space="preserve"> มีนาคม </w:t>
      </w:r>
      <w:r w:rsidR="00EE78F9">
        <w:rPr>
          <w:rFonts w:ascii="Angsana New" w:hAnsi="Angsana New"/>
          <w:sz w:val="30"/>
          <w:szCs w:val="30"/>
        </w:rPr>
        <w:t>25</w:t>
      </w:r>
      <w:r w:rsidR="003A6C06">
        <w:rPr>
          <w:rFonts w:ascii="Angsana New" w:hAnsi="Angsana New"/>
          <w:sz w:val="30"/>
          <w:szCs w:val="30"/>
        </w:rPr>
        <w:t>64</w:t>
      </w:r>
      <w:r w:rsidRPr="00104961">
        <w:rPr>
          <w:rFonts w:ascii="Angsana New" w:hAnsi="Angsana New"/>
          <w:sz w:val="30"/>
          <w:szCs w:val="30"/>
          <w:cs/>
        </w:rPr>
        <w:t xml:space="preserve"> และ </w:t>
      </w:r>
      <w:r w:rsidR="00EE78F9">
        <w:rPr>
          <w:rFonts w:ascii="Angsana New" w:hAnsi="Angsana New"/>
          <w:sz w:val="30"/>
          <w:szCs w:val="30"/>
        </w:rPr>
        <w:t>31</w:t>
      </w:r>
      <w:r w:rsidRPr="0010496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E78F9">
        <w:rPr>
          <w:rFonts w:ascii="Angsana New" w:hAnsi="Angsana New"/>
          <w:sz w:val="30"/>
          <w:szCs w:val="30"/>
        </w:rPr>
        <w:t>25</w:t>
      </w:r>
      <w:r w:rsidRPr="00104961">
        <w:rPr>
          <w:rFonts w:ascii="Angsana New" w:hAnsi="Angsana New"/>
          <w:sz w:val="30"/>
          <w:szCs w:val="30"/>
        </w:rPr>
        <w:t>6</w:t>
      </w:r>
      <w:r w:rsidR="003A6C06">
        <w:rPr>
          <w:rFonts w:ascii="Angsana New" w:hAnsi="Angsana New"/>
          <w:sz w:val="30"/>
          <w:szCs w:val="30"/>
        </w:rPr>
        <w:t>3</w:t>
      </w:r>
      <w:r w:rsidRPr="00104961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BCB70B5" w14:textId="77777777" w:rsidR="00962BC9" w:rsidRPr="00DD2061" w:rsidRDefault="00962BC9" w:rsidP="00962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67"/>
        <w:rPr>
          <w:rFonts w:ascii="Angsana New" w:hAnsi="Angsana New"/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060"/>
        <w:gridCol w:w="290"/>
        <w:gridCol w:w="1051"/>
        <w:gridCol w:w="9"/>
        <w:gridCol w:w="290"/>
        <w:gridCol w:w="1060"/>
        <w:gridCol w:w="290"/>
        <w:gridCol w:w="1080"/>
      </w:tblGrid>
      <w:tr w:rsidR="00962BC9" w:rsidRPr="00D457A5" w14:paraId="5ACEBC3E" w14:textId="77777777" w:rsidTr="00430A75">
        <w:trPr>
          <w:trHeight w:hRule="exact" w:val="403"/>
        </w:trPr>
        <w:tc>
          <w:tcPr>
            <w:tcW w:w="4158" w:type="dxa"/>
          </w:tcPr>
          <w:p w14:paraId="56AFBF65" w14:textId="77777777" w:rsidR="00962BC9" w:rsidRPr="00D457A5" w:rsidRDefault="00962BC9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gridSpan w:val="4"/>
          </w:tcPr>
          <w:p w14:paraId="2F4E7842" w14:textId="77777777" w:rsidR="00962BC9" w:rsidRPr="00D457A5" w:rsidRDefault="00962BC9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70684B66" w14:textId="77777777" w:rsidR="00962BC9" w:rsidRPr="00D457A5" w:rsidRDefault="00962BC9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C217692" w14:textId="77777777" w:rsidR="00962BC9" w:rsidRPr="00D457A5" w:rsidRDefault="00962BC9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1514" w:rsidRPr="00D457A5" w14:paraId="0133BBB7" w14:textId="77777777" w:rsidTr="00430A75">
        <w:trPr>
          <w:trHeight w:hRule="exact" w:val="403"/>
        </w:trPr>
        <w:tc>
          <w:tcPr>
            <w:tcW w:w="4158" w:type="dxa"/>
          </w:tcPr>
          <w:p w14:paraId="48188471" w14:textId="77777777" w:rsidR="00121514" w:rsidRPr="00D457A5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F9DCECC" w14:textId="77777777" w:rsidR="00121514" w:rsidRPr="00104961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104961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90" w:type="dxa"/>
            <w:vAlign w:val="center"/>
          </w:tcPr>
          <w:p w14:paraId="14134998" w14:textId="77777777" w:rsidR="00121514" w:rsidRPr="00104961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14:paraId="42FB0BD5" w14:textId="77777777" w:rsidR="00121514" w:rsidRPr="00104961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10496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0" w:type="dxa"/>
          </w:tcPr>
          <w:p w14:paraId="3401CC63" w14:textId="77777777" w:rsidR="00121514" w:rsidRPr="002F4B0F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40ABBEB" w14:textId="77777777" w:rsidR="00121514" w:rsidRPr="00104961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104961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90" w:type="dxa"/>
            <w:vAlign w:val="center"/>
          </w:tcPr>
          <w:p w14:paraId="6AD80AEC" w14:textId="77777777" w:rsidR="00121514" w:rsidRPr="00104961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D27F6CB" w14:textId="77777777" w:rsidR="00121514" w:rsidRPr="00104961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10496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31C1D" w:rsidRPr="00D457A5" w14:paraId="4DA3336E" w14:textId="77777777" w:rsidTr="00430A75">
        <w:trPr>
          <w:trHeight w:hRule="exact" w:val="403"/>
        </w:trPr>
        <w:tc>
          <w:tcPr>
            <w:tcW w:w="4158" w:type="dxa"/>
          </w:tcPr>
          <w:p w14:paraId="38B51999" w14:textId="77777777" w:rsidR="00331C1D" w:rsidRPr="00D457A5" w:rsidRDefault="00331C1D" w:rsidP="00331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060" w:type="dxa"/>
          </w:tcPr>
          <w:p w14:paraId="16A3CC51" w14:textId="77777777" w:rsidR="00331C1D" w:rsidRPr="00104961" w:rsidRDefault="00331C1D" w:rsidP="00331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 w:rsidR="00B616B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90" w:type="dxa"/>
            <w:vAlign w:val="center"/>
          </w:tcPr>
          <w:p w14:paraId="24E1F42D" w14:textId="77777777" w:rsidR="00331C1D" w:rsidRPr="00104961" w:rsidRDefault="00331C1D" w:rsidP="00331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14:paraId="0B613765" w14:textId="77777777" w:rsidR="00331C1D" w:rsidRPr="00104961" w:rsidRDefault="00331C1D" w:rsidP="00331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 w:rsidR="00B616B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90" w:type="dxa"/>
          </w:tcPr>
          <w:p w14:paraId="2B96D763" w14:textId="77777777" w:rsidR="00331C1D" w:rsidRPr="002F4B0F" w:rsidRDefault="00331C1D" w:rsidP="00331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54D1C58F" w14:textId="77777777" w:rsidR="00331C1D" w:rsidRPr="00104961" w:rsidRDefault="00331C1D" w:rsidP="00331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 w:rsidR="00B616B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90" w:type="dxa"/>
            <w:vAlign w:val="center"/>
          </w:tcPr>
          <w:p w14:paraId="0E94DB90" w14:textId="77777777" w:rsidR="00331C1D" w:rsidRPr="00104961" w:rsidRDefault="00331C1D" w:rsidP="00331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FB7EA44" w14:textId="77777777" w:rsidR="00331C1D" w:rsidRPr="00104961" w:rsidRDefault="00331C1D" w:rsidP="00331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 w:rsidR="00B616B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62BC9" w:rsidRPr="00D457A5" w14:paraId="22FD7F56" w14:textId="77777777" w:rsidTr="00430A7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hRule="exact" w:val="403"/>
        </w:trPr>
        <w:tc>
          <w:tcPr>
            <w:tcW w:w="4158" w:type="dxa"/>
          </w:tcPr>
          <w:p w14:paraId="08F8DF34" w14:textId="77777777" w:rsidR="00962BC9" w:rsidRPr="00D457A5" w:rsidRDefault="00962BC9" w:rsidP="00962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vAlign w:val="bottom"/>
          </w:tcPr>
          <w:p w14:paraId="4E977201" w14:textId="77777777" w:rsidR="00962BC9" w:rsidRPr="00D457A5" w:rsidRDefault="00962BC9" w:rsidP="00962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457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15298" w:rsidRPr="00D457A5" w14:paraId="015A0E4A" w14:textId="77777777" w:rsidTr="00430A7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hRule="exact" w:val="403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720ABA17" w14:textId="77777777" w:rsidR="00C15298" w:rsidRPr="00D457A5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091F8DF" w14:textId="77777777" w:rsidR="00C15298" w:rsidRPr="00D457A5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B0547E0" w14:textId="77777777" w:rsidR="00C15298" w:rsidRPr="00D457A5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4A30D14" w14:textId="77777777" w:rsidR="00C15298" w:rsidRPr="00D457A5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994A6" w14:textId="77777777" w:rsidR="00C15298" w:rsidRPr="00D457A5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8A316" w14:textId="529F6188" w:rsidR="00C15298" w:rsidRPr="00D457A5" w:rsidRDefault="00CB66EA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B66EA">
              <w:rPr>
                <w:rFonts w:ascii="Angsana New" w:hAnsi="Angsana New"/>
                <w:sz w:val="30"/>
                <w:szCs w:val="30"/>
              </w:rPr>
              <w:t>131,269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065435C" w14:textId="77777777" w:rsidR="00C15298" w:rsidRPr="00D457A5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D5D506" w14:textId="77777777" w:rsidR="00C15298" w:rsidRPr="00D457A5" w:rsidRDefault="00A14A92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155,997</w:t>
            </w:r>
          </w:p>
        </w:tc>
      </w:tr>
      <w:tr w:rsidR="00C15298" w:rsidRPr="00D457A5" w14:paraId="2A43FF4E" w14:textId="77777777" w:rsidTr="00430A7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hRule="exact" w:val="403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76E2EED1" w14:textId="77777777" w:rsidR="00C15298" w:rsidRPr="00D457A5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7AF0C222" w14:textId="15777B34" w:rsidR="00C15298" w:rsidRPr="00D457A5" w:rsidRDefault="00CB66EA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66EA">
              <w:rPr>
                <w:rFonts w:ascii="Angsana New" w:hAnsi="Angsana New"/>
                <w:sz w:val="30"/>
                <w:szCs w:val="30"/>
              </w:rPr>
              <w:t>1,72</w:t>
            </w:r>
            <w:r w:rsidR="005B5EF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15481A0" w14:textId="77777777" w:rsidR="00C15298" w:rsidRPr="00D457A5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1FD8090" w14:textId="77777777" w:rsidR="00C15298" w:rsidRPr="00D457A5" w:rsidRDefault="00A14A92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2,484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39D8F3" w14:textId="77777777" w:rsidR="00C15298" w:rsidRPr="00D457A5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4AFF0" w14:textId="52665ABE" w:rsidR="00C15298" w:rsidRPr="00D457A5" w:rsidRDefault="00CB66EA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66EA">
              <w:rPr>
                <w:rFonts w:ascii="Angsana New" w:hAnsi="Angsana New"/>
                <w:sz w:val="30"/>
                <w:szCs w:val="30"/>
              </w:rPr>
              <w:t>1,72</w:t>
            </w:r>
            <w:r w:rsidR="005B5EF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11E8196" w14:textId="77777777" w:rsidR="00C15298" w:rsidRPr="00D457A5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5E2F29" w14:textId="77777777" w:rsidR="00C15298" w:rsidRPr="00D457A5" w:rsidRDefault="00A14A92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2,484</w:t>
            </w:r>
          </w:p>
        </w:tc>
      </w:tr>
      <w:tr w:rsidR="00C15298" w:rsidRPr="00D457A5" w14:paraId="32C02086" w14:textId="77777777" w:rsidTr="00430A7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hRule="exact" w:val="403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0DA60AC9" w14:textId="77777777" w:rsidR="00C15298" w:rsidRPr="00D457A5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35F88462" w14:textId="0AB56625" w:rsidR="00C15298" w:rsidRPr="00D457A5" w:rsidRDefault="00CB66EA" w:rsidP="0055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66EA">
              <w:rPr>
                <w:rFonts w:ascii="Angsana New" w:hAnsi="Angsana New"/>
                <w:sz w:val="30"/>
                <w:szCs w:val="30"/>
              </w:rPr>
              <w:t>30,5</w:t>
            </w:r>
            <w:r w:rsidR="0083357B">
              <w:rPr>
                <w:rFonts w:ascii="Angsana New" w:hAnsi="Angsana New"/>
                <w:sz w:val="30"/>
                <w:szCs w:val="30"/>
              </w:rPr>
              <w:t>4</w:t>
            </w:r>
            <w:r w:rsidR="007A107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9FB6265" w14:textId="77777777" w:rsidR="00C15298" w:rsidRPr="00D457A5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BFA7868" w14:textId="77777777" w:rsidR="00C15298" w:rsidRPr="00D457A5" w:rsidRDefault="00A14A92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42,901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A2511" w14:textId="77777777" w:rsidR="00C15298" w:rsidRPr="00D457A5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CDD9B" w14:textId="4D18DD80" w:rsidR="00C15298" w:rsidRPr="00D457A5" w:rsidRDefault="005B5EFE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5EFE">
              <w:rPr>
                <w:rFonts w:ascii="Angsana New" w:hAnsi="Angsana New"/>
                <w:sz w:val="30"/>
                <w:szCs w:val="30"/>
              </w:rPr>
              <w:t>11,044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BEE7ABF" w14:textId="77777777" w:rsidR="00C15298" w:rsidRPr="00D457A5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E7B964" w14:textId="77777777" w:rsidR="00C15298" w:rsidRPr="00D457A5" w:rsidRDefault="00A14A92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17,490</w:t>
            </w:r>
          </w:p>
        </w:tc>
      </w:tr>
      <w:tr w:rsidR="004A0186" w:rsidRPr="00B43BC0" w14:paraId="32DDC7F2" w14:textId="77777777" w:rsidTr="00430A7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hRule="exact" w:val="403"/>
        </w:trPr>
        <w:tc>
          <w:tcPr>
            <w:tcW w:w="4158" w:type="dxa"/>
            <w:tcBorders>
              <w:top w:val="nil"/>
              <w:bottom w:val="nil"/>
            </w:tcBorders>
          </w:tcPr>
          <w:p w14:paraId="0FAC7D70" w14:textId="77777777" w:rsidR="004A0186" w:rsidRPr="00D457A5" w:rsidRDefault="004A0186" w:rsidP="004A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6754F379" w14:textId="525E80E5" w:rsidR="004A0186" w:rsidRPr="005510CE" w:rsidRDefault="00CB66EA" w:rsidP="0055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10CE">
              <w:rPr>
                <w:rFonts w:ascii="Angsana New" w:hAnsi="Angsana New"/>
                <w:b/>
                <w:bCs/>
                <w:sz w:val="30"/>
                <w:szCs w:val="30"/>
              </w:rPr>
              <w:t>32,2</w:t>
            </w:r>
            <w:r w:rsidR="005510CE" w:rsidRPr="005510CE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10D553B" w14:textId="77777777" w:rsidR="004A0186" w:rsidRPr="00D457A5" w:rsidRDefault="004A0186" w:rsidP="004A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378B7DF8" w14:textId="77777777" w:rsidR="004A0186" w:rsidRPr="000038E6" w:rsidRDefault="00A14A92" w:rsidP="004A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45,385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7D6C5C25" w14:textId="77777777" w:rsidR="004A0186" w:rsidRPr="00D457A5" w:rsidRDefault="004A0186" w:rsidP="004A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5B54BEB0" w14:textId="77777777" w:rsidR="005B5EFE" w:rsidRPr="004A0186" w:rsidRDefault="005B5EFE" w:rsidP="004A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5EFE">
              <w:rPr>
                <w:rFonts w:ascii="Angsana New" w:hAnsi="Angsana New"/>
                <w:b/>
                <w:bCs/>
                <w:sz w:val="30"/>
                <w:szCs w:val="30"/>
              </w:rPr>
              <w:t>144,036</w:t>
            </w:r>
          </w:p>
          <w:p w14:paraId="615AEAE3" w14:textId="77777777" w:rsidR="005B5EFE" w:rsidRDefault="005B5EFE" w:rsidP="005B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                 144,036 </w:t>
            </w:r>
          </w:p>
          <w:p w14:paraId="4117FB77" w14:textId="0BC33855" w:rsidR="004A0186" w:rsidRPr="004A0186" w:rsidRDefault="004A0186" w:rsidP="004A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5016E02B" w14:textId="77777777" w:rsidR="004A0186" w:rsidRPr="00D457A5" w:rsidRDefault="004A0186" w:rsidP="004A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A2A698" w14:textId="77777777" w:rsidR="004A0186" w:rsidRPr="00081D03" w:rsidRDefault="00A14A92" w:rsidP="004A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175,971</w:t>
            </w:r>
          </w:p>
        </w:tc>
      </w:tr>
    </w:tbl>
    <w:p w14:paraId="014C67A2" w14:textId="77777777" w:rsidR="00962BC9" w:rsidRPr="00DD2061" w:rsidRDefault="00962BC9" w:rsidP="00962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060"/>
        <w:gridCol w:w="290"/>
        <w:gridCol w:w="1051"/>
        <w:gridCol w:w="9"/>
        <w:gridCol w:w="290"/>
        <w:gridCol w:w="1060"/>
        <w:gridCol w:w="290"/>
        <w:gridCol w:w="1080"/>
      </w:tblGrid>
      <w:tr w:rsidR="00430A75" w:rsidRPr="006F0F27" w14:paraId="7A92733E" w14:textId="77777777" w:rsidTr="00633F00">
        <w:trPr>
          <w:trHeight w:hRule="exact" w:val="403"/>
        </w:trPr>
        <w:tc>
          <w:tcPr>
            <w:tcW w:w="4158" w:type="dxa"/>
          </w:tcPr>
          <w:p w14:paraId="6B3067B9" w14:textId="77777777" w:rsidR="00430A75" w:rsidRPr="00D457A5" w:rsidRDefault="00430A75" w:rsidP="00DB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gridSpan w:val="4"/>
          </w:tcPr>
          <w:p w14:paraId="3B08150D" w14:textId="77777777" w:rsidR="00430A75" w:rsidRPr="006F0F27" w:rsidRDefault="00430A75" w:rsidP="00DB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401C67DE" w14:textId="77777777" w:rsidR="00430A75" w:rsidRPr="006F0F27" w:rsidRDefault="00430A75" w:rsidP="00DB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CC988D1" w14:textId="77777777" w:rsidR="00430A75" w:rsidRPr="006F0F27" w:rsidRDefault="00430A75" w:rsidP="00DB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0A75" w:rsidRPr="006F0F27" w14:paraId="037E9EF2" w14:textId="77777777" w:rsidTr="00633F00">
        <w:trPr>
          <w:trHeight w:hRule="exact" w:val="403"/>
        </w:trPr>
        <w:tc>
          <w:tcPr>
            <w:tcW w:w="4158" w:type="dxa"/>
          </w:tcPr>
          <w:p w14:paraId="5F5C1000" w14:textId="77777777" w:rsidR="00430A75" w:rsidRPr="006F0F27" w:rsidRDefault="00430A75" w:rsidP="00DB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9DEC137" w14:textId="77777777" w:rsidR="00430A75" w:rsidRPr="006F0F27" w:rsidRDefault="00430A75" w:rsidP="00DB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31</w:t>
            </w:r>
            <w:r w:rsidRPr="006F0F27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90" w:type="dxa"/>
            <w:vAlign w:val="center"/>
          </w:tcPr>
          <w:p w14:paraId="21A7466E" w14:textId="77777777" w:rsidR="00430A75" w:rsidRPr="006F0F27" w:rsidRDefault="00430A75" w:rsidP="00DB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14:paraId="2945AF92" w14:textId="77777777" w:rsidR="00430A75" w:rsidRPr="006F0F27" w:rsidRDefault="00430A75" w:rsidP="00DB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31</w:t>
            </w:r>
            <w:r w:rsidRPr="006F0F2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0" w:type="dxa"/>
          </w:tcPr>
          <w:p w14:paraId="716D440F" w14:textId="77777777" w:rsidR="00430A75" w:rsidRPr="006F0F27" w:rsidRDefault="00430A75" w:rsidP="00DB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07D8F35B" w14:textId="77777777" w:rsidR="00430A75" w:rsidRPr="006F0F27" w:rsidRDefault="00430A75" w:rsidP="00DB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31</w:t>
            </w:r>
            <w:r w:rsidRPr="006F0F27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90" w:type="dxa"/>
            <w:vAlign w:val="center"/>
          </w:tcPr>
          <w:p w14:paraId="28FC9FEF" w14:textId="77777777" w:rsidR="00430A75" w:rsidRPr="006F0F27" w:rsidRDefault="00430A75" w:rsidP="00DB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E905E4D" w14:textId="77777777" w:rsidR="00430A75" w:rsidRPr="006F0F27" w:rsidRDefault="00430A75" w:rsidP="00DB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31</w:t>
            </w:r>
            <w:r w:rsidRPr="006F0F2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F3B4C" w:rsidRPr="006F0F27" w14:paraId="3527431A" w14:textId="77777777" w:rsidTr="00633F00">
        <w:trPr>
          <w:trHeight w:hRule="exact" w:val="403"/>
        </w:trPr>
        <w:tc>
          <w:tcPr>
            <w:tcW w:w="4158" w:type="dxa"/>
          </w:tcPr>
          <w:p w14:paraId="2BA45DD7" w14:textId="77777777" w:rsidR="008F3B4C" w:rsidRPr="006F0F27" w:rsidRDefault="008F3B4C" w:rsidP="008F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6F0F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60" w:type="dxa"/>
          </w:tcPr>
          <w:p w14:paraId="5BB0D639" w14:textId="77777777" w:rsidR="008F3B4C" w:rsidRPr="00104961" w:rsidRDefault="008F3B4C" w:rsidP="008F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90" w:type="dxa"/>
            <w:vAlign w:val="center"/>
          </w:tcPr>
          <w:p w14:paraId="2A172FBC" w14:textId="77777777" w:rsidR="008F3B4C" w:rsidRPr="00104961" w:rsidRDefault="008F3B4C" w:rsidP="008F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14:paraId="568F0FC5" w14:textId="77777777" w:rsidR="008F3B4C" w:rsidRPr="00104961" w:rsidRDefault="008F3B4C" w:rsidP="008F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90" w:type="dxa"/>
          </w:tcPr>
          <w:p w14:paraId="495CD58D" w14:textId="77777777" w:rsidR="008F3B4C" w:rsidRPr="002F4B0F" w:rsidRDefault="008F3B4C" w:rsidP="008F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09796C06" w14:textId="77777777" w:rsidR="008F3B4C" w:rsidRPr="00104961" w:rsidRDefault="008F3B4C" w:rsidP="008F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90" w:type="dxa"/>
            <w:vAlign w:val="center"/>
          </w:tcPr>
          <w:p w14:paraId="1231E7F1" w14:textId="77777777" w:rsidR="008F3B4C" w:rsidRPr="00104961" w:rsidRDefault="008F3B4C" w:rsidP="008F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F9BC026" w14:textId="77777777" w:rsidR="008F3B4C" w:rsidRPr="00104961" w:rsidRDefault="008F3B4C" w:rsidP="008F3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30A75" w:rsidRPr="00D457A5" w14:paraId="300DE6B5" w14:textId="77777777" w:rsidTr="00633F00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hRule="exact" w:val="403"/>
        </w:trPr>
        <w:tc>
          <w:tcPr>
            <w:tcW w:w="4158" w:type="dxa"/>
          </w:tcPr>
          <w:p w14:paraId="3E46195B" w14:textId="77777777" w:rsidR="00430A75" w:rsidRPr="006F0F27" w:rsidRDefault="00430A75" w:rsidP="00DB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vAlign w:val="bottom"/>
          </w:tcPr>
          <w:p w14:paraId="22479AE4" w14:textId="77777777" w:rsidR="00430A75" w:rsidRPr="00D457A5" w:rsidRDefault="00430A75" w:rsidP="00DB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F0F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5564B" w:rsidRPr="00D457A5" w14:paraId="7CC9D9B4" w14:textId="77777777" w:rsidTr="00633F00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hRule="exact" w:val="403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20588B57" w14:textId="77777777" w:rsidR="00D5564B" w:rsidRPr="00D457A5" w:rsidRDefault="00D5564B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7FE65D6C" w14:textId="77777777" w:rsidR="00D5564B" w:rsidRPr="00D457A5" w:rsidRDefault="00D5564B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39AE9C0" w14:textId="77777777" w:rsidR="00D5564B" w:rsidRPr="00D457A5" w:rsidRDefault="00D5564B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9064BC9" w14:textId="77777777" w:rsidR="00D5564B" w:rsidRPr="00D457A5" w:rsidRDefault="00D5564B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961A1C" w14:textId="77777777" w:rsidR="00D5564B" w:rsidRPr="00D457A5" w:rsidRDefault="00D5564B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497F0" w14:textId="09B483C8" w:rsidR="00D5564B" w:rsidRPr="00D457A5" w:rsidRDefault="00CB66EA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66EA">
              <w:rPr>
                <w:rFonts w:ascii="Angsana New" w:hAnsi="Angsana New"/>
                <w:sz w:val="30"/>
                <w:szCs w:val="30"/>
              </w:rPr>
              <w:t>1,182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1F59E17" w14:textId="77777777" w:rsidR="00D5564B" w:rsidRPr="00D457A5" w:rsidRDefault="00D5564B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BEB245" w14:textId="77777777" w:rsidR="00D5564B" w:rsidRPr="00D457A5" w:rsidRDefault="006F0CFC" w:rsidP="006F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564B" w:rsidRPr="00D457A5" w14:paraId="0D028A33" w14:textId="77777777" w:rsidTr="00633F00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hRule="exact" w:val="403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66B1CA05" w14:textId="77777777" w:rsidR="00D5564B" w:rsidRPr="00D457A5" w:rsidRDefault="00D5564B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A016EE" w14:textId="0AC196CF" w:rsidR="00D5564B" w:rsidRPr="00D457A5" w:rsidRDefault="00CB66EA" w:rsidP="0055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66EA">
              <w:rPr>
                <w:rFonts w:ascii="Angsana New" w:hAnsi="Angsana New"/>
                <w:sz w:val="30"/>
                <w:szCs w:val="30"/>
              </w:rPr>
              <w:t>6,751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19C7EA2" w14:textId="77777777" w:rsidR="00D5564B" w:rsidRPr="00D457A5" w:rsidRDefault="00D5564B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B2BBFB" w14:textId="77777777" w:rsidR="00D5564B" w:rsidRPr="00D457A5" w:rsidRDefault="006F0CFC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2,236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26FB0" w14:textId="77777777" w:rsidR="00D5564B" w:rsidRPr="00D457A5" w:rsidRDefault="00D5564B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3952B" w14:textId="58899FA6" w:rsidR="00D5564B" w:rsidRPr="00D457A5" w:rsidRDefault="00CB66EA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66EA">
              <w:rPr>
                <w:rFonts w:ascii="Angsana New" w:hAnsi="Angsana New"/>
                <w:sz w:val="30"/>
                <w:szCs w:val="30"/>
              </w:rPr>
              <w:t>3,783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CDE717B" w14:textId="77777777" w:rsidR="00D5564B" w:rsidRPr="00D457A5" w:rsidRDefault="00D5564B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B453DF" w14:textId="77777777" w:rsidR="00D5564B" w:rsidRPr="00D457A5" w:rsidRDefault="006F0CFC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635</w:t>
            </w:r>
          </w:p>
        </w:tc>
      </w:tr>
      <w:tr w:rsidR="00D5564B" w:rsidRPr="00D457A5" w14:paraId="42EEEAAA" w14:textId="77777777" w:rsidTr="00633F00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hRule="exact" w:val="403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357C877E" w14:textId="77777777" w:rsidR="00D5564B" w:rsidRPr="00D457A5" w:rsidRDefault="00D5564B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66B2C3" w14:textId="3E9A5779" w:rsidR="00D5564B" w:rsidRPr="00D5564B" w:rsidRDefault="00CB66EA" w:rsidP="0055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6EA">
              <w:rPr>
                <w:rFonts w:ascii="Angsana New" w:hAnsi="Angsana New"/>
                <w:b/>
                <w:bCs/>
                <w:sz w:val="30"/>
                <w:szCs w:val="30"/>
              </w:rPr>
              <w:t>6,751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FE488FA" w14:textId="77777777" w:rsidR="00D5564B" w:rsidRPr="00D457A5" w:rsidRDefault="00D5564B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67CA1F" w14:textId="77777777" w:rsidR="00D5564B" w:rsidRPr="00632AC1" w:rsidRDefault="006F0CFC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2,236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C1BEEF" w14:textId="77777777" w:rsidR="00D5564B" w:rsidRPr="00D457A5" w:rsidRDefault="00D5564B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C6AF17" w14:textId="153D8033" w:rsidR="00D5564B" w:rsidRPr="00C653A0" w:rsidRDefault="00CB66EA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6EA">
              <w:rPr>
                <w:rFonts w:ascii="Angsana New" w:hAnsi="Angsana New"/>
                <w:b/>
                <w:bCs/>
                <w:sz w:val="30"/>
                <w:szCs w:val="30"/>
              </w:rPr>
              <w:t>4,965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137DE25" w14:textId="77777777" w:rsidR="00D5564B" w:rsidRPr="00D457A5" w:rsidRDefault="00D5564B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5214A6" w14:textId="77777777" w:rsidR="00D5564B" w:rsidRPr="00C653A0" w:rsidRDefault="006F0CFC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635</w:t>
            </w:r>
          </w:p>
        </w:tc>
      </w:tr>
    </w:tbl>
    <w:p w14:paraId="62AD44BC" w14:textId="77777777" w:rsidR="00425ADE" w:rsidRDefault="00425ADE" w:rsidP="00B44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  <w:bookmarkStart w:id="5" w:name="_Hlk13607159"/>
    </w:p>
    <w:p w14:paraId="2C32DD5B" w14:textId="77777777" w:rsidR="00DD2061" w:rsidRDefault="00DD2061" w:rsidP="00B44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662A59B" w14:textId="77777777" w:rsidR="00DD2061" w:rsidRDefault="00DD2061" w:rsidP="00B44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4D06DAE" w14:textId="77777777" w:rsidR="00DD2061" w:rsidRDefault="00DD2061" w:rsidP="00B44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59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990"/>
        <w:gridCol w:w="236"/>
        <w:gridCol w:w="973"/>
        <w:gridCol w:w="236"/>
        <w:gridCol w:w="1042"/>
        <w:gridCol w:w="306"/>
        <w:gridCol w:w="935"/>
        <w:gridCol w:w="236"/>
        <w:gridCol w:w="1001"/>
        <w:gridCol w:w="236"/>
        <w:gridCol w:w="1153"/>
      </w:tblGrid>
      <w:tr w:rsidR="009004A0" w:rsidRPr="00056690" w14:paraId="12187DB5" w14:textId="77777777" w:rsidTr="009004A0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4B0C5259" w14:textId="77777777" w:rsidR="009004A0" w:rsidRPr="00493DE8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99" w:type="dxa"/>
            <w:gridSpan w:val="3"/>
            <w:shd w:val="clear" w:color="auto" w:fill="auto"/>
            <w:vAlign w:val="bottom"/>
          </w:tcPr>
          <w:p w14:paraId="32C00BA1" w14:textId="77777777" w:rsidR="009004A0" w:rsidRPr="00493DE8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493D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8AFD87" w14:textId="77777777" w:rsidR="009004A0" w:rsidRPr="00493DE8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909" w:type="dxa"/>
            <w:gridSpan w:val="7"/>
            <w:shd w:val="clear" w:color="auto" w:fill="auto"/>
            <w:vAlign w:val="bottom"/>
          </w:tcPr>
          <w:p w14:paraId="4B2CD5F2" w14:textId="12413CF6" w:rsidR="009004A0" w:rsidRPr="00056690" w:rsidRDefault="00687B28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="009004A0" w:rsidRPr="00056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9004A0" w:rsidRPr="000566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004A0" w:rsidRPr="00493DE8" w14:paraId="36122871" w14:textId="77777777" w:rsidTr="009004A0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509B4598" w14:textId="77777777" w:rsidR="009004A0" w:rsidRPr="00493DE8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C9C4F0" w14:textId="77777777" w:rsidR="009004A0" w:rsidRPr="00493DE8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2A951A88" w14:textId="77777777" w:rsidR="009004A0" w:rsidRPr="00493DE8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27AA40" w14:textId="77777777" w:rsidR="009004A0" w:rsidRPr="00493DE8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DBB20BB" w14:textId="77777777" w:rsidR="009004A0" w:rsidRPr="00493DE8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1EE38AB7" w14:textId="77777777" w:rsidR="009004A0" w:rsidRPr="00493DE8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4D4DB9" w14:textId="77777777" w:rsidR="009004A0" w:rsidRPr="00493DE8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22AB7160" w14:textId="77777777" w:rsidR="009004A0" w:rsidRPr="00493DE8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26292813" w14:textId="77777777" w:rsidR="009004A0" w:rsidRPr="00493DE8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13F31D39" w14:textId="77777777" w:rsidR="009004A0" w:rsidRPr="00056690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0B4CFA6" w14:textId="77777777" w:rsidR="009004A0" w:rsidRPr="00056690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8EF921" w14:textId="77777777" w:rsidR="009004A0" w:rsidRPr="00056690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7EF8617E" w14:textId="77777777" w:rsidR="009004A0" w:rsidRPr="00056690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C11E4E" w14:textId="77777777" w:rsidR="009004A0" w:rsidRPr="00056690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20B44FCF" w14:textId="77777777" w:rsidR="009004A0" w:rsidRPr="00493DE8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406677E3" w14:textId="77777777" w:rsidR="009004A0" w:rsidRPr="00493DE8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9004A0" w:rsidRPr="00056690" w14:paraId="6C2DA316" w14:textId="77777777" w:rsidTr="009004A0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25CDF329" w14:textId="323E0ACF" w:rsidR="009004A0" w:rsidRPr="00493DE8" w:rsidRDefault="009004A0" w:rsidP="00900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F629C8" w14:textId="77777777" w:rsidR="009004A0" w:rsidRPr="00493DE8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DE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ADDF35" w14:textId="77777777" w:rsidR="009004A0" w:rsidRPr="00493DE8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758D045" w14:textId="77777777" w:rsidR="009004A0" w:rsidRPr="00493DE8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93DE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3A9CA4" w14:textId="77777777" w:rsidR="009004A0" w:rsidRPr="00493DE8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498148B" w14:textId="77777777" w:rsidR="009004A0" w:rsidRPr="00493DE8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DE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095917F4" w14:textId="77777777" w:rsidR="009004A0" w:rsidRPr="00056690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9F89E11" w14:textId="77777777" w:rsidR="009004A0" w:rsidRPr="00056690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D4D562" w14:textId="77777777" w:rsidR="009004A0" w:rsidRPr="00056690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D0AD6F6" w14:textId="77777777" w:rsidR="009004A0" w:rsidRPr="00056690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E5645A" w14:textId="77777777" w:rsidR="009004A0" w:rsidRPr="00056690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62478106" w14:textId="77777777" w:rsidR="009004A0" w:rsidRPr="00056690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5669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004A0" w:rsidRPr="00493DE8" w14:paraId="6CF37A41" w14:textId="77777777" w:rsidTr="009004A0">
        <w:trPr>
          <w:tblHeader/>
        </w:trPr>
        <w:tc>
          <w:tcPr>
            <w:tcW w:w="2250" w:type="dxa"/>
            <w:shd w:val="clear" w:color="auto" w:fill="auto"/>
          </w:tcPr>
          <w:p w14:paraId="2DD67004" w14:textId="77777777" w:rsidR="009004A0" w:rsidRPr="00493DE8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99" w:type="dxa"/>
            <w:gridSpan w:val="3"/>
            <w:shd w:val="clear" w:color="auto" w:fill="auto"/>
          </w:tcPr>
          <w:p w14:paraId="16940805" w14:textId="77777777" w:rsidR="009004A0" w:rsidRPr="00493DE8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3D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480474FE" w14:textId="77777777" w:rsidR="009004A0" w:rsidRPr="00493DE8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909" w:type="dxa"/>
            <w:gridSpan w:val="7"/>
            <w:shd w:val="clear" w:color="auto" w:fill="auto"/>
          </w:tcPr>
          <w:p w14:paraId="6E09118F" w14:textId="77777777" w:rsidR="009004A0" w:rsidRPr="00493DE8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3D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93D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004A0" w:rsidRPr="00E81952" w14:paraId="4B7618D6" w14:textId="77777777" w:rsidTr="009004A0">
        <w:trPr>
          <w:trHeight w:val="380"/>
        </w:trPr>
        <w:tc>
          <w:tcPr>
            <w:tcW w:w="2250" w:type="dxa"/>
            <w:shd w:val="clear" w:color="auto" w:fill="auto"/>
          </w:tcPr>
          <w:p w14:paraId="53A6119D" w14:textId="77777777" w:rsidR="009004A0" w:rsidRPr="00493DE8" w:rsidRDefault="009004A0" w:rsidP="00900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24FE9392" w14:textId="77777777" w:rsidR="009004A0" w:rsidRPr="007A0968" w:rsidRDefault="00BB7628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3.00</w:t>
            </w:r>
          </w:p>
        </w:tc>
        <w:tc>
          <w:tcPr>
            <w:tcW w:w="236" w:type="dxa"/>
            <w:shd w:val="clear" w:color="auto" w:fill="auto"/>
          </w:tcPr>
          <w:p w14:paraId="55701238" w14:textId="77777777" w:rsidR="009004A0" w:rsidRPr="00E81952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4777C170" w14:textId="772EA5DC" w:rsidR="009004A0" w:rsidRPr="007A0968" w:rsidRDefault="00A510D3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44D062" w14:textId="77777777" w:rsidR="009004A0" w:rsidRPr="00E81952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shd w:val="clear" w:color="auto" w:fill="auto"/>
          </w:tcPr>
          <w:p w14:paraId="62FB329D" w14:textId="77777777" w:rsidR="009004A0" w:rsidRPr="00E81952" w:rsidRDefault="00BB7628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700,000</w:t>
            </w:r>
          </w:p>
        </w:tc>
        <w:tc>
          <w:tcPr>
            <w:tcW w:w="306" w:type="dxa"/>
            <w:shd w:val="clear" w:color="auto" w:fill="auto"/>
          </w:tcPr>
          <w:p w14:paraId="59D1AA45" w14:textId="77777777" w:rsidR="009004A0" w:rsidRPr="00E81952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5B7DEEDC" w14:textId="281C6FEC" w:rsidR="009004A0" w:rsidRPr="00E81952" w:rsidRDefault="00CB66EA" w:rsidP="00CB6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4146F1" w14:textId="77777777" w:rsidR="009004A0" w:rsidRPr="00E81952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14:paraId="284B36F0" w14:textId="46C29C18" w:rsidR="009004A0" w:rsidRPr="00E81952" w:rsidRDefault="00CB66EA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700,000</w:t>
            </w:r>
          </w:p>
        </w:tc>
        <w:tc>
          <w:tcPr>
            <w:tcW w:w="236" w:type="dxa"/>
            <w:shd w:val="clear" w:color="auto" w:fill="auto"/>
          </w:tcPr>
          <w:p w14:paraId="68874F2E" w14:textId="77777777" w:rsidR="009004A0" w:rsidRPr="00E81952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double" w:sz="4" w:space="0" w:color="auto"/>
            </w:tcBorders>
            <w:shd w:val="clear" w:color="auto" w:fill="auto"/>
          </w:tcPr>
          <w:p w14:paraId="29F5882E" w14:textId="4C3206D8" w:rsidR="009004A0" w:rsidRPr="00E81952" w:rsidRDefault="00CB66EA" w:rsidP="00CB6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CA3B891" w14:textId="77777777" w:rsidR="009004A0" w:rsidRDefault="009004A0" w:rsidP="00B44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4"/>
        <w:gridCol w:w="1085"/>
        <w:gridCol w:w="286"/>
        <w:gridCol w:w="1066"/>
        <w:gridCol w:w="292"/>
        <w:gridCol w:w="7"/>
        <w:gridCol w:w="1048"/>
        <w:gridCol w:w="8"/>
        <w:gridCol w:w="267"/>
        <w:gridCol w:w="13"/>
        <w:gridCol w:w="1153"/>
        <w:gridCol w:w="109"/>
      </w:tblGrid>
      <w:tr w:rsidR="009004A0" w:rsidRPr="00D457A5" w14:paraId="2EB8D898" w14:textId="77777777" w:rsidTr="00045BD9">
        <w:tc>
          <w:tcPr>
            <w:tcW w:w="3954" w:type="dxa"/>
          </w:tcPr>
          <w:p w14:paraId="371E8D3F" w14:textId="77777777" w:rsidR="009004A0" w:rsidRPr="00D457A5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14:paraId="2A1D8D78" w14:textId="77777777" w:rsidR="009004A0" w:rsidRPr="00D457A5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9" w:type="dxa"/>
            <w:gridSpan w:val="2"/>
          </w:tcPr>
          <w:p w14:paraId="4AC8F76E" w14:textId="77777777" w:rsidR="009004A0" w:rsidRPr="00D457A5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8" w:type="dxa"/>
            <w:gridSpan w:val="6"/>
          </w:tcPr>
          <w:p w14:paraId="1AC911B4" w14:textId="77777777" w:rsidR="009004A0" w:rsidRPr="00D457A5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04A0" w:rsidRPr="00104961" w14:paraId="1FE21908" w14:textId="77777777" w:rsidTr="00045BD9">
        <w:tc>
          <w:tcPr>
            <w:tcW w:w="3954" w:type="dxa"/>
          </w:tcPr>
          <w:p w14:paraId="045A0D86" w14:textId="77777777" w:rsidR="009004A0" w:rsidRPr="00D457A5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DC57A0A" w14:textId="77777777" w:rsidR="009004A0" w:rsidRPr="00104961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86" w:type="dxa"/>
            <w:vAlign w:val="center"/>
          </w:tcPr>
          <w:p w14:paraId="6BE7997D" w14:textId="77777777" w:rsidR="009004A0" w:rsidRPr="00104961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6" w:type="dxa"/>
          </w:tcPr>
          <w:p w14:paraId="2EF831AB" w14:textId="77777777" w:rsidR="009004A0" w:rsidRPr="00104961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99" w:type="dxa"/>
            <w:gridSpan w:val="2"/>
          </w:tcPr>
          <w:p w14:paraId="02963E46" w14:textId="77777777" w:rsidR="009004A0" w:rsidRPr="002F4B0F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58DFAC0A" w14:textId="77777777" w:rsidR="009004A0" w:rsidRPr="00104961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80" w:type="dxa"/>
            <w:gridSpan w:val="2"/>
            <w:vAlign w:val="center"/>
          </w:tcPr>
          <w:p w14:paraId="17D7E6B6" w14:textId="77777777" w:rsidR="009004A0" w:rsidRPr="00104961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2" w:type="dxa"/>
            <w:gridSpan w:val="2"/>
          </w:tcPr>
          <w:p w14:paraId="50BA8DE3" w14:textId="77777777" w:rsidR="009004A0" w:rsidRPr="00104961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9004A0" w:rsidRPr="00104961" w14:paraId="0EF364B3" w14:textId="77777777" w:rsidTr="00045BD9">
        <w:tc>
          <w:tcPr>
            <w:tcW w:w="3954" w:type="dxa"/>
          </w:tcPr>
          <w:p w14:paraId="3FE6FA09" w14:textId="77777777" w:rsidR="009004A0" w:rsidRPr="00D457A5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085" w:type="dxa"/>
          </w:tcPr>
          <w:p w14:paraId="1B12F29B" w14:textId="77777777" w:rsidR="009004A0" w:rsidRPr="00104961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6" w:type="dxa"/>
            <w:vAlign w:val="center"/>
          </w:tcPr>
          <w:p w14:paraId="40F1D4CA" w14:textId="77777777" w:rsidR="009004A0" w:rsidRPr="00104961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6" w:type="dxa"/>
          </w:tcPr>
          <w:p w14:paraId="187D10DE" w14:textId="77777777" w:rsidR="009004A0" w:rsidRPr="00104961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99" w:type="dxa"/>
            <w:gridSpan w:val="2"/>
          </w:tcPr>
          <w:p w14:paraId="10FCD311" w14:textId="77777777" w:rsidR="009004A0" w:rsidRPr="002F4B0F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4E39F26A" w14:textId="77777777" w:rsidR="009004A0" w:rsidRPr="00104961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0" w:type="dxa"/>
            <w:gridSpan w:val="2"/>
            <w:vAlign w:val="center"/>
          </w:tcPr>
          <w:p w14:paraId="2015B20A" w14:textId="77777777" w:rsidR="009004A0" w:rsidRPr="00104961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2" w:type="dxa"/>
            <w:gridSpan w:val="2"/>
          </w:tcPr>
          <w:p w14:paraId="7B5BE1D3" w14:textId="77777777" w:rsidR="009004A0" w:rsidRPr="00104961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004A0" w:rsidRPr="00D457A5" w14:paraId="2DA580B2" w14:textId="77777777" w:rsidTr="00045BD9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54" w:type="dxa"/>
          </w:tcPr>
          <w:p w14:paraId="2A6AE30C" w14:textId="77777777" w:rsidR="009004A0" w:rsidRPr="00D457A5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4" w:type="dxa"/>
            <w:gridSpan w:val="11"/>
            <w:vAlign w:val="bottom"/>
          </w:tcPr>
          <w:p w14:paraId="619509CA" w14:textId="77777777" w:rsidR="009004A0" w:rsidRPr="00D457A5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457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004A0" w:rsidRPr="00D457A5" w14:paraId="0FD8A12B" w14:textId="77777777" w:rsidTr="00045BD9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</w:tcPr>
          <w:p w14:paraId="4146FF3C" w14:textId="77777777" w:rsidR="009004A0" w:rsidRPr="00D457A5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BBA8114" w14:textId="77777777" w:rsidR="009004A0" w:rsidRPr="00D457A5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1CF6C5C4" w14:textId="77777777" w:rsidR="009004A0" w:rsidRPr="00D457A5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20DC074" w14:textId="77777777" w:rsidR="009004A0" w:rsidRPr="00D457A5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9CEA39" w14:textId="77777777" w:rsidR="009004A0" w:rsidRPr="00D457A5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25C82" w14:textId="45193DEB" w:rsidR="009004A0" w:rsidRPr="00D457A5" w:rsidRDefault="00CB66EA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66EA">
              <w:rPr>
                <w:rFonts w:ascii="Angsana New" w:hAnsi="Angsana New"/>
                <w:sz w:val="30"/>
                <w:szCs w:val="30"/>
              </w:rPr>
              <w:t>2,860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3ABDC" w14:textId="77777777" w:rsidR="009004A0" w:rsidRPr="00D457A5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54FF73" w14:textId="77777777" w:rsidR="009004A0" w:rsidRPr="00D457A5" w:rsidRDefault="00E260D0" w:rsidP="00E26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9,444</w:t>
            </w:r>
          </w:p>
        </w:tc>
      </w:tr>
      <w:tr w:rsidR="009004A0" w14:paraId="615CF7C2" w14:textId="77777777" w:rsidTr="00045BD9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</w:tcPr>
          <w:p w14:paraId="04AB9F8E" w14:textId="77777777" w:rsidR="009004A0" w:rsidRPr="00D457A5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714AF27" w14:textId="7816B545" w:rsidR="009004A0" w:rsidRDefault="00CB66EA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66EA">
              <w:rPr>
                <w:rFonts w:ascii="Angsana New" w:hAnsi="Angsana New"/>
                <w:sz w:val="30"/>
                <w:szCs w:val="30"/>
              </w:rPr>
              <w:t>10,483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03737" w14:textId="77777777" w:rsidR="009004A0" w:rsidRPr="00D457A5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AA34731" w14:textId="77777777" w:rsidR="009004A0" w:rsidRDefault="00E260D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5,555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F19B6" w14:textId="77777777" w:rsidR="009004A0" w:rsidRPr="00D457A5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A3F13" w14:textId="74693064" w:rsidR="009004A0" w:rsidRDefault="00CB66EA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27B38" w14:textId="77777777" w:rsidR="009004A0" w:rsidRPr="00D457A5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0DD97A" w14:textId="77777777" w:rsidR="009004A0" w:rsidRDefault="00E260D0" w:rsidP="00E260D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04A0" w:rsidRPr="00D457A5" w14:paraId="16EB2964" w14:textId="77777777" w:rsidTr="00045BD9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</w:tcPr>
          <w:p w14:paraId="4699B088" w14:textId="77777777" w:rsidR="009004A0" w:rsidRPr="00D457A5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1163032" w14:textId="65E7EB3A" w:rsidR="009004A0" w:rsidRPr="00D457A5" w:rsidRDefault="00CB66EA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B66EA">
              <w:rPr>
                <w:rFonts w:ascii="Angsana New" w:hAnsi="Angsana New"/>
                <w:sz w:val="30"/>
                <w:szCs w:val="30"/>
              </w:rPr>
              <w:t>1,120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39907" w14:textId="77777777" w:rsidR="009004A0" w:rsidRPr="00D457A5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B525120" w14:textId="77777777" w:rsidR="009004A0" w:rsidRPr="00D457A5" w:rsidRDefault="00E260D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1,912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EF936" w14:textId="77777777" w:rsidR="009004A0" w:rsidRPr="00D457A5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B7C7D" w14:textId="6AAEB85E" w:rsidR="009004A0" w:rsidRPr="00D457A5" w:rsidRDefault="00CB66EA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66EA">
              <w:rPr>
                <w:rFonts w:ascii="Angsana New" w:hAnsi="Angsana New"/>
                <w:sz w:val="30"/>
                <w:szCs w:val="30"/>
              </w:rPr>
              <w:t>96</w:t>
            </w:r>
            <w:r w:rsidR="005B5EF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3823C" w14:textId="77777777" w:rsidR="009004A0" w:rsidRPr="00D457A5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37DB77" w14:textId="77777777" w:rsidR="009004A0" w:rsidRPr="00D457A5" w:rsidRDefault="00E260D0" w:rsidP="00E26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1,755</w:t>
            </w:r>
          </w:p>
        </w:tc>
      </w:tr>
      <w:tr w:rsidR="009004A0" w:rsidRPr="00EF43F6" w14:paraId="1D23E041" w14:textId="77777777" w:rsidTr="00045BD9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54" w:type="dxa"/>
            <w:tcBorders>
              <w:top w:val="nil"/>
              <w:bottom w:val="nil"/>
            </w:tcBorders>
          </w:tcPr>
          <w:p w14:paraId="569FADE7" w14:textId="77777777" w:rsidR="009004A0" w:rsidRPr="00D457A5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46DF692F" w14:textId="1FFC2C1E" w:rsidR="009004A0" w:rsidRPr="00D457A5" w:rsidRDefault="00CB66EA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6EA">
              <w:rPr>
                <w:rFonts w:ascii="Angsana New" w:hAnsi="Angsana New"/>
                <w:b/>
                <w:bCs/>
                <w:sz w:val="30"/>
                <w:szCs w:val="30"/>
              </w:rPr>
              <w:t>11,603</w:t>
            </w:r>
          </w:p>
        </w:tc>
        <w:tc>
          <w:tcPr>
            <w:tcW w:w="286" w:type="dxa"/>
            <w:tcBorders>
              <w:top w:val="nil"/>
              <w:bottom w:val="nil"/>
            </w:tcBorders>
          </w:tcPr>
          <w:p w14:paraId="03D309FE" w14:textId="77777777" w:rsidR="009004A0" w:rsidRPr="00D457A5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5233078D" w14:textId="77777777" w:rsidR="009004A0" w:rsidRPr="00D457A5" w:rsidRDefault="00E260D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7,467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0AB5817F" w14:textId="77777777" w:rsidR="009004A0" w:rsidRPr="00D457A5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358D5F" w14:textId="498A28CF" w:rsidR="009004A0" w:rsidRPr="00EF43F6" w:rsidRDefault="00CB66EA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6EA">
              <w:rPr>
                <w:rFonts w:ascii="Angsana New" w:hAnsi="Angsana New"/>
                <w:b/>
                <w:bCs/>
                <w:sz w:val="30"/>
                <w:szCs w:val="30"/>
              </w:rPr>
              <w:t>3,820</w:t>
            </w:r>
          </w:p>
        </w:tc>
        <w:tc>
          <w:tcPr>
            <w:tcW w:w="280" w:type="dxa"/>
            <w:gridSpan w:val="2"/>
            <w:tcBorders>
              <w:top w:val="nil"/>
              <w:bottom w:val="nil"/>
            </w:tcBorders>
          </w:tcPr>
          <w:p w14:paraId="517D641B" w14:textId="77777777" w:rsidR="009004A0" w:rsidRPr="00D457A5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763D8B" w14:textId="77777777" w:rsidR="009004A0" w:rsidRPr="00EF43F6" w:rsidRDefault="00E260D0" w:rsidP="00E26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11,199</w:t>
            </w:r>
          </w:p>
        </w:tc>
      </w:tr>
      <w:tr w:rsidR="009004A0" w:rsidRPr="006F0F27" w14:paraId="03AA91A4" w14:textId="77777777" w:rsidTr="00045BD9">
        <w:tc>
          <w:tcPr>
            <w:tcW w:w="3954" w:type="dxa"/>
          </w:tcPr>
          <w:p w14:paraId="045EE087" w14:textId="77777777" w:rsidR="009004A0" w:rsidRPr="00686CDB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14:paraId="46D85663" w14:textId="77777777" w:rsidR="009004A0" w:rsidRPr="006F0F27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2" w:type="dxa"/>
          </w:tcPr>
          <w:p w14:paraId="7476E868" w14:textId="77777777" w:rsidR="009004A0" w:rsidRPr="006F0F27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5" w:type="dxa"/>
            <w:gridSpan w:val="7"/>
          </w:tcPr>
          <w:p w14:paraId="10BED2D3" w14:textId="77777777" w:rsidR="009004A0" w:rsidRPr="006F0F27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004A0" w:rsidRPr="006F0F27" w14:paraId="747824A7" w14:textId="77777777" w:rsidTr="00045BD9">
        <w:tc>
          <w:tcPr>
            <w:tcW w:w="3954" w:type="dxa"/>
          </w:tcPr>
          <w:p w14:paraId="41A201C4" w14:textId="77777777" w:rsidR="009004A0" w:rsidRPr="00D457A5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6CDB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37" w:type="dxa"/>
            <w:gridSpan w:val="3"/>
          </w:tcPr>
          <w:p w14:paraId="7F2A9716" w14:textId="77777777" w:rsidR="009004A0" w:rsidRPr="006F0F27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" w:type="dxa"/>
          </w:tcPr>
          <w:p w14:paraId="1FF333DC" w14:textId="77777777" w:rsidR="009004A0" w:rsidRPr="006F0F27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5" w:type="dxa"/>
            <w:gridSpan w:val="7"/>
          </w:tcPr>
          <w:p w14:paraId="501944FB" w14:textId="77777777" w:rsidR="009004A0" w:rsidRPr="006F0F27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04A0" w:rsidRPr="006F0F27" w14:paraId="3D2DAF1F" w14:textId="77777777" w:rsidTr="00045BD9">
        <w:tc>
          <w:tcPr>
            <w:tcW w:w="3954" w:type="dxa"/>
          </w:tcPr>
          <w:p w14:paraId="402301D8" w14:textId="77777777" w:rsidR="009004A0" w:rsidRPr="006F0F27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A0A99F5" w14:textId="77777777" w:rsidR="009004A0" w:rsidRPr="006F0F27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86" w:type="dxa"/>
            <w:vAlign w:val="center"/>
          </w:tcPr>
          <w:p w14:paraId="23C1015B" w14:textId="77777777" w:rsidR="009004A0" w:rsidRPr="006F0F27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6" w:type="dxa"/>
          </w:tcPr>
          <w:p w14:paraId="3E5DC01F" w14:textId="77777777" w:rsidR="009004A0" w:rsidRPr="006F0F27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92" w:type="dxa"/>
          </w:tcPr>
          <w:p w14:paraId="2DA04AB7" w14:textId="77777777" w:rsidR="009004A0" w:rsidRPr="006F0F27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gridSpan w:val="2"/>
          </w:tcPr>
          <w:p w14:paraId="795F2612" w14:textId="77777777" w:rsidR="009004A0" w:rsidRPr="006F0F27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5" w:type="dxa"/>
            <w:gridSpan w:val="2"/>
            <w:vAlign w:val="center"/>
          </w:tcPr>
          <w:p w14:paraId="52446757" w14:textId="77777777" w:rsidR="009004A0" w:rsidRPr="006F0F27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75" w:type="dxa"/>
            <w:gridSpan w:val="3"/>
          </w:tcPr>
          <w:p w14:paraId="253D568A" w14:textId="77777777" w:rsidR="009004A0" w:rsidRPr="006F0F27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9004A0" w:rsidRPr="006F0F27" w14:paraId="6F9B1A33" w14:textId="77777777" w:rsidTr="00045BD9">
        <w:tc>
          <w:tcPr>
            <w:tcW w:w="3954" w:type="dxa"/>
          </w:tcPr>
          <w:p w14:paraId="1CA3FA93" w14:textId="77777777" w:rsidR="009004A0" w:rsidRPr="006F0F27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6F0F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6F0F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5" w:type="dxa"/>
          </w:tcPr>
          <w:p w14:paraId="59D0A9B9" w14:textId="77777777" w:rsidR="009004A0" w:rsidRPr="00104961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6" w:type="dxa"/>
            <w:vAlign w:val="center"/>
          </w:tcPr>
          <w:p w14:paraId="350C139F" w14:textId="77777777" w:rsidR="009004A0" w:rsidRPr="00104961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6" w:type="dxa"/>
          </w:tcPr>
          <w:p w14:paraId="2B598671" w14:textId="77777777" w:rsidR="009004A0" w:rsidRPr="00104961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92" w:type="dxa"/>
          </w:tcPr>
          <w:p w14:paraId="24876210" w14:textId="77777777" w:rsidR="009004A0" w:rsidRPr="002F4B0F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gridSpan w:val="2"/>
          </w:tcPr>
          <w:p w14:paraId="78C9BE73" w14:textId="77777777" w:rsidR="009004A0" w:rsidRPr="00104961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5" w:type="dxa"/>
            <w:gridSpan w:val="2"/>
            <w:vAlign w:val="center"/>
          </w:tcPr>
          <w:p w14:paraId="6E9C3C48" w14:textId="77777777" w:rsidR="009004A0" w:rsidRPr="00104961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75" w:type="dxa"/>
            <w:gridSpan w:val="3"/>
          </w:tcPr>
          <w:p w14:paraId="7AC195C2" w14:textId="77777777" w:rsidR="009004A0" w:rsidRPr="00104961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004A0" w:rsidRPr="006F0F27" w14:paraId="11EDF2D3" w14:textId="77777777" w:rsidTr="00045BD9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54" w:type="dxa"/>
          </w:tcPr>
          <w:p w14:paraId="2C4917EE" w14:textId="77777777" w:rsidR="009004A0" w:rsidRPr="006F0F27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4" w:type="dxa"/>
            <w:gridSpan w:val="11"/>
            <w:tcBorders>
              <w:bottom w:val="nil"/>
            </w:tcBorders>
            <w:vAlign w:val="bottom"/>
          </w:tcPr>
          <w:p w14:paraId="0B27D39D" w14:textId="77777777" w:rsidR="009004A0" w:rsidRPr="006F0F27" w:rsidRDefault="009004A0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F0F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E2B40" w:rsidRPr="006F0F27" w14:paraId="0661BB77" w14:textId="77777777" w:rsidTr="00045BD9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64"/>
        </w:trPr>
        <w:tc>
          <w:tcPr>
            <w:tcW w:w="3954" w:type="dxa"/>
            <w:tcBorders>
              <w:top w:val="nil"/>
              <w:bottom w:val="nil"/>
            </w:tcBorders>
          </w:tcPr>
          <w:p w14:paraId="70893263" w14:textId="77777777" w:rsidR="000E2B40" w:rsidRPr="006F0F27" w:rsidRDefault="000E2B40" w:rsidP="000E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A5EE079" w14:textId="315FFE22" w:rsidR="000E2B40" w:rsidRPr="006F0F27" w:rsidRDefault="000E2B40" w:rsidP="000E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6EA">
              <w:rPr>
                <w:rFonts w:ascii="Angsana New" w:hAnsi="Angsana New"/>
                <w:b/>
                <w:bCs/>
                <w:sz w:val="30"/>
                <w:szCs w:val="30"/>
              </w:rPr>
              <w:t>9,983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65A00" w14:textId="77777777" w:rsidR="000E2B40" w:rsidRPr="006F0F27" w:rsidRDefault="000E2B40" w:rsidP="000E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E4775E3" w14:textId="77777777" w:rsidR="000E2B40" w:rsidRPr="006F0F27" w:rsidRDefault="000E2B40" w:rsidP="000E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11,672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24EAC" w14:textId="77777777" w:rsidR="000E2B40" w:rsidRPr="006F0F27" w:rsidRDefault="000E2B40" w:rsidP="000E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10E1B8" w14:textId="1F2E5DB7" w:rsidR="000E2B40" w:rsidRPr="006F0F27" w:rsidRDefault="000E2B40" w:rsidP="000E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02364" w14:textId="77777777" w:rsidR="000E2B40" w:rsidRPr="006F0F27" w:rsidRDefault="000E2B40" w:rsidP="000E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4A7B1C" w14:textId="77777777" w:rsidR="000E2B40" w:rsidRPr="006F0F27" w:rsidRDefault="000E2B40" w:rsidP="000E2B4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70F76" w:rsidRPr="006F0F27" w14:paraId="19794205" w14:textId="77777777" w:rsidTr="00045BD9">
        <w:trPr>
          <w:gridAfter w:val="1"/>
          <w:wAfter w:w="109" w:type="dxa"/>
        </w:trPr>
        <w:tc>
          <w:tcPr>
            <w:tcW w:w="3954" w:type="dxa"/>
          </w:tcPr>
          <w:p w14:paraId="3EB9684A" w14:textId="77777777" w:rsidR="00870F76" w:rsidRPr="006F0F27" w:rsidRDefault="00870F76" w:rsidP="000E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14:paraId="69E2ADEE" w14:textId="77777777" w:rsidR="00870F76" w:rsidRPr="006F0F27" w:rsidRDefault="00870F76" w:rsidP="000E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2" w:type="dxa"/>
          </w:tcPr>
          <w:p w14:paraId="38377581" w14:textId="77777777" w:rsidR="00870F76" w:rsidRPr="006F0F27" w:rsidRDefault="00870F76" w:rsidP="000E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6" w:type="dxa"/>
            <w:gridSpan w:val="6"/>
          </w:tcPr>
          <w:p w14:paraId="42A39ADF" w14:textId="77777777" w:rsidR="00870F76" w:rsidRPr="006F0F27" w:rsidRDefault="00870F76" w:rsidP="000E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E2B40" w:rsidRPr="006F0F27" w14:paraId="0AE2461D" w14:textId="77777777" w:rsidTr="00045BD9">
        <w:trPr>
          <w:gridAfter w:val="1"/>
          <w:wAfter w:w="109" w:type="dxa"/>
        </w:trPr>
        <w:tc>
          <w:tcPr>
            <w:tcW w:w="3954" w:type="dxa"/>
          </w:tcPr>
          <w:p w14:paraId="6E6172FC" w14:textId="77777777" w:rsidR="000E2B40" w:rsidRPr="006F0F27" w:rsidRDefault="000E2B40" w:rsidP="000E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14:paraId="2B851493" w14:textId="77777777" w:rsidR="000E2B40" w:rsidRPr="006F0F27" w:rsidRDefault="000E2B40" w:rsidP="000E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" w:type="dxa"/>
          </w:tcPr>
          <w:p w14:paraId="2B731BF4" w14:textId="77777777" w:rsidR="000E2B40" w:rsidRPr="006F0F27" w:rsidRDefault="000E2B40" w:rsidP="000E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6" w:type="dxa"/>
            <w:gridSpan w:val="6"/>
          </w:tcPr>
          <w:p w14:paraId="7A041D3A" w14:textId="77777777" w:rsidR="000E2B40" w:rsidRPr="006F0F27" w:rsidRDefault="000E2B40" w:rsidP="000E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2B40" w:rsidRPr="006F0F27" w14:paraId="56B571C4" w14:textId="77777777" w:rsidTr="00045BD9">
        <w:trPr>
          <w:gridAfter w:val="1"/>
          <w:wAfter w:w="109" w:type="dxa"/>
        </w:trPr>
        <w:tc>
          <w:tcPr>
            <w:tcW w:w="3954" w:type="dxa"/>
          </w:tcPr>
          <w:p w14:paraId="25A88CBF" w14:textId="77777777" w:rsidR="000E2B40" w:rsidRPr="006F0F27" w:rsidRDefault="000E2B40" w:rsidP="000E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E2C366E" w14:textId="77777777" w:rsidR="000E2B40" w:rsidRPr="006F0F27" w:rsidRDefault="000E2B40" w:rsidP="000E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86" w:type="dxa"/>
            <w:vAlign w:val="center"/>
          </w:tcPr>
          <w:p w14:paraId="1130F8E6" w14:textId="77777777" w:rsidR="000E2B40" w:rsidRPr="006F0F27" w:rsidRDefault="000E2B40" w:rsidP="000E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6" w:type="dxa"/>
          </w:tcPr>
          <w:p w14:paraId="1EC9485A" w14:textId="77777777" w:rsidR="000E2B40" w:rsidRPr="006F0F27" w:rsidRDefault="000E2B40" w:rsidP="000E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92" w:type="dxa"/>
          </w:tcPr>
          <w:p w14:paraId="2AE97266" w14:textId="77777777" w:rsidR="000E2B40" w:rsidRPr="006F0F27" w:rsidRDefault="000E2B40" w:rsidP="000E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gridSpan w:val="2"/>
          </w:tcPr>
          <w:p w14:paraId="58D67464" w14:textId="77777777" w:rsidR="000E2B40" w:rsidRPr="006F0F27" w:rsidRDefault="000E2B40" w:rsidP="000E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5" w:type="dxa"/>
            <w:gridSpan w:val="2"/>
            <w:vAlign w:val="center"/>
          </w:tcPr>
          <w:p w14:paraId="363C0927" w14:textId="77777777" w:rsidR="000E2B40" w:rsidRPr="006F0F27" w:rsidRDefault="000E2B40" w:rsidP="000E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2"/>
          </w:tcPr>
          <w:p w14:paraId="3837FB6E" w14:textId="77777777" w:rsidR="000E2B40" w:rsidRPr="006F0F27" w:rsidRDefault="000E2B40" w:rsidP="000E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0E2B40" w:rsidRPr="006F0F27" w14:paraId="195A6DEA" w14:textId="77777777" w:rsidTr="00045BD9">
        <w:trPr>
          <w:gridAfter w:val="1"/>
          <w:wAfter w:w="109" w:type="dxa"/>
        </w:trPr>
        <w:tc>
          <w:tcPr>
            <w:tcW w:w="3954" w:type="dxa"/>
          </w:tcPr>
          <w:p w14:paraId="09DA5EFF" w14:textId="77777777" w:rsidR="000E2B40" w:rsidRPr="006F0F27" w:rsidRDefault="000E2B40" w:rsidP="000E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5" w:type="dxa"/>
          </w:tcPr>
          <w:p w14:paraId="197B1A9B" w14:textId="77777777" w:rsidR="000E2B40" w:rsidRPr="00104961" w:rsidRDefault="000E2B40" w:rsidP="000E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6" w:type="dxa"/>
            <w:vAlign w:val="center"/>
          </w:tcPr>
          <w:p w14:paraId="22B8681A" w14:textId="77777777" w:rsidR="000E2B40" w:rsidRPr="00104961" w:rsidRDefault="000E2B40" w:rsidP="000E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6" w:type="dxa"/>
          </w:tcPr>
          <w:p w14:paraId="177E8557" w14:textId="77777777" w:rsidR="000E2B40" w:rsidRPr="00104961" w:rsidRDefault="000E2B40" w:rsidP="000E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92" w:type="dxa"/>
          </w:tcPr>
          <w:p w14:paraId="6BCE108D" w14:textId="77777777" w:rsidR="000E2B40" w:rsidRPr="002F4B0F" w:rsidRDefault="000E2B40" w:rsidP="000E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gridSpan w:val="2"/>
          </w:tcPr>
          <w:p w14:paraId="5B5DE908" w14:textId="77777777" w:rsidR="000E2B40" w:rsidRPr="00104961" w:rsidRDefault="000E2B40" w:rsidP="000E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5" w:type="dxa"/>
            <w:gridSpan w:val="2"/>
            <w:vAlign w:val="center"/>
          </w:tcPr>
          <w:p w14:paraId="3CC1C2D4" w14:textId="77777777" w:rsidR="000E2B40" w:rsidRPr="00104961" w:rsidRDefault="000E2B40" w:rsidP="000E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2"/>
          </w:tcPr>
          <w:p w14:paraId="705C2092" w14:textId="77777777" w:rsidR="000E2B40" w:rsidRPr="00104961" w:rsidRDefault="000E2B40" w:rsidP="000E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E2B40" w:rsidRPr="006F0F27" w14:paraId="1361C764" w14:textId="77777777" w:rsidTr="007131BF">
        <w:trPr>
          <w:gridAfter w:val="1"/>
          <w:wAfter w:w="109" w:type="dxa"/>
        </w:trPr>
        <w:tc>
          <w:tcPr>
            <w:tcW w:w="3954" w:type="dxa"/>
          </w:tcPr>
          <w:p w14:paraId="3D375AA3" w14:textId="77777777" w:rsidR="000E2B40" w:rsidRPr="006F0F27" w:rsidRDefault="000E2B40" w:rsidP="000E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5" w:type="dxa"/>
            <w:gridSpan w:val="10"/>
          </w:tcPr>
          <w:p w14:paraId="0F9CF4A3" w14:textId="77777777" w:rsidR="000E2B40" w:rsidRPr="006F0F27" w:rsidRDefault="000E2B40" w:rsidP="000E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0F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2B40" w:rsidRPr="006F0F27" w14:paraId="0115E35F" w14:textId="77777777" w:rsidTr="007131BF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09" w:type="dxa"/>
          <w:trHeight w:val="64"/>
        </w:trPr>
        <w:tc>
          <w:tcPr>
            <w:tcW w:w="3954" w:type="dxa"/>
            <w:tcBorders>
              <w:top w:val="nil"/>
              <w:bottom w:val="nil"/>
            </w:tcBorders>
          </w:tcPr>
          <w:p w14:paraId="292B0752" w14:textId="77777777" w:rsidR="000E2B40" w:rsidRPr="006F0F27" w:rsidRDefault="000E2B40" w:rsidP="000E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C48CE8" w14:textId="3AA70A98" w:rsidR="000E2B40" w:rsidRPr="006F0F27" w:rsidRDefault="000E2B40" w:rsidP="000E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14,024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EA25B" w14:textId="77777777" w:rsidR="000E2B40" w:rsidRPr="006F0F27" w:rsidRDefault="000E2B40" w:rsidP="000E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E87637C" w14:textId="77777777" w:rsidR="000E2B40" w:rsidRPr="006F0F27" w:rsidRDefault="000E2B40" w:rsidP="000E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14,459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07193" w14:textId="77777777" w:rsidR="000E2B40" w:rsidRPr="006F0F27" w:rsidRDefault="000E2B40" w:rsidP="000E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11F2F7" w14:textId="77777777" w:rsidR="000E2B40" w:rsidRPr="006F0F27" w:rsidRDefault="000E2B40" w:rsidP="000E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F2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2AA33" w14:textId="77777777" w:rsidR="000E2B40" w:rsidRPr="006F0F27" w:rsidRDefault="000E2B40" w:rsidP="000E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D683068" w14:textId="77777777" w:rsidR="000E2B40" w:rsidRPr="006F0F27" w:rsidRDefault="000E2B40" w:rsidP="000E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F2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FC061F8" w14:textId="5C806299" w:rsidR="00A85827" w:rsidRDefault="00A85827" w:rsidP="00B44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45366AB" w14:textId="3BFBD6D1" w:rsidR="00870F76" w:rsidRDefault="00870F76" w:rsidP="00B44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76CDC5A" w14:textId="77777777" w:rsidR="00A510D3" w:rsidRDefault="00A510D3" w:rsidP="00B44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D0DBB04" w14:textId="77777777" w:rsidR="00870F76" w:rsidRPr="006F0F27" w:rsidRDefault="00870F76" w:rsidP="00B44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27B323F" w14:textId="77777777" w:rsidR="00183590" w:rsidRPr="006F0F27" w:rsidRDefault="00342641" w:rsidP="00425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F0F2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bookmarkEnd w:id="5"/>
    <w:p w14:paraId="5B43874E" w14:textId="77777777" w:rsidR="00A66276" w:rsidRPr="006F0F27" w:rsidRDefault="00A66276" w:rsidP="00571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8AAB52B" w14:textId="77777777" w:rsidR="00A66276" w:rsidRPr="005D4B89" w:rsidRDefault="00A66276" w:rsidP="00571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5D4B89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="00DB08F4" w:rsidRPr="005D4B89">
        <w:rPr>
          <w:rFonts w:ascii="Angsana New" w:hAnsi="Angsana New" w:hint="cs"/>
          <w:i/>
          <w:iCs/>
          <w:sz w:val="30"/>
          <w:szCs w:val="30"/>
          <w:cs/>
        </w:rPr>
        <w:t>เช่าพื้นที่</w:t>
      </w:r>
    </w:p>
    <w:p w14:paraId="57F519CC" w14:textId="77777777" w:rsidR="00A66276" w:rsidRPr="005D4B89" w:rsidRDefault="00A66276" w:rsidP="00571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0EB8584" w14:textId="12110B0C" w:rsidR="004F3865" w:rsidRPr="00DB08F4" w:rsidRDefault="00DB08F4" w:rsidP="00BD2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D4B89">
        <w:rPr>
          <w:rFonts w:ascii="Angsana New" w:hAnsi="Angsana New"/>
          <w:spacing w:val="-6"/>
          <w:sz w:val="30"/>
          <w:szCs w:val="30"/>
          <w:cs/>
        </w:rPr>
        <w:t>บริษัทได้ทำสัญญาเช่าพื้นที่กับบริษัท อมรินทร์ เทเลวิชั่น จำกัด ซึ่งเป็นบริษัทย่อย โดยสัญญาดังกล่าว</w:t>
      </w:r>
      <w:r w:rsidRPr="005D4B8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5D4B89">
        <w:rPr>
          <w:rFonts w:ascii="Angsana New" w:hAnsi="Angsana New"/>
          <w:spacing w:val="-6"/>
          <w:sz w:val="30"/>
          <w:szCs w:val="30"/>
          <w:cs/>
        </w:rPr>
        <w:t xml:space="preserve">มีระยะเวลา </w:t>
      </w:r>
      <w:r w:rsidR="00706A1A" w:rsidRPr="005D4B89">
        <w:rPr>
          <w:rFonts w:ascii="Angsana New" w:hAnsi="Angsana New"/>
          <w:spacing w:val="-6"/>
          <w:sz w:val="30"/>
          <w:szCs w:val="30"/>
        </w:rPr>
        <w:t>1</w:t>
      </w:r>
      <w:r w:rsidRPr="005D4B89">
        <w:rPr>
          <w:rFonts w:ascii="Angsana New" w:hAnsi="Angsana New"/>
          <w:spacing w:val="-6"/>
          <w:sz w:val="30"/>
          <w:szCs w:val="30"/>
          <w:cs/>
        </w:rPr>
        <w:t xml:space="preserve"> ปี</w:t>
      </w:r>
      <w:r w:rsidRPr="005D4B89">
        <w:rPr>
          <w:rFonts w:ascii="Angsana New" w:hAnsi="Angsana New"/>
          <w:sz w:val="30"/>
          <w:szCs w:val="30"/>
          <w:cs/>
        </w:rPr>
        <w:t xml:space="preserve"> ตั้งแต่วันที่ </w:t>
      </w:r>
      <w:r w:rsidR="000B7A50" w:rsidRPr="005D4B89">
        <w:rPr>
          <w:rFonts w:ascii="Angsana New" w:hAnsi="Angsana New"/>
          <w:sz w:val="30"/>
          <w:szCs w:val="30"/>
        </w:rPr>
        <w:t>1</w:t>
      </w:r>
      <w:r w:rsidRPr="005D4B89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0B7A50" w:rsidRPr="005D4B89">
        <w:rPr>
          <w:rFonts w:ascii="Angsana New" w:hAnsi="Angsana New"/>
          <w:sz w:val="30"/>
          <w:szCs w:val="30"/>
        </w:rPr>
        <w:t>256</w:t>
      </w:r>
      <w:r w:rsidR="005D4B89" w:rsidRPr="005D4B89">
        <w:rPr>
          <w:rFonts w:ascii="Angsana New" w:hAnsi="Angsana New"/>
          <w:sz w:val="30"/>
          <w:szCs w:val="30"/>
        </w:rPr>
        <w:t>4</w:t>
      </w:r>
      <w:r w:rsidRPr="005D4B89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0B7A50" w:rsidRPr="005D4B89">
        <w:rPr>
          <w:rFonts w:ascii="Angsana New" w:hAnsi="Angsana New"/>
          <w:sz w:val="30"/>
          <w:szCs w:val="30"/>
        </w:rPr>
        <w:t>31</w:t>
      </w:r>
      <w:r w:rsidRPr="005D4B89">
        <w:rPr>
          <w:rFonts w:ascii="Angsana New" w:hAnsi="Angsana New"/>
          <w:sz w:val="30"/>
          <w:szCs w:val="30"/>
          <w:cs/>
        </w:rPr>
        <w:t xml:space="preserve"> มกราคม </w:t>
      </w:r>
      <w:r w:rsidR="000B7A50" w:rsidRPr="005D4B89">
        <w:rPr>
          <w:rFonts w:ascii="Angsana New" w:hAnsi="Angsana New"/>
          <w:sz w:val="30"/>
          <w:szCs w:val="30"/>
        </w:rPr>
        <w:t>256</w:t>
      </w:r>
      <w:r w:rsidR="005D4B89" w:rsidRPr="005D4B89">
        <w:rPr>
          <w:rFonts w:ascii="Angsana New" w:hAnsi="Angsana New"/>
          <w:sz w:val="30"/>
          <w:szCs w:val="30"/>
        </w:rPr>
        <w:t>5</w:t>
      </w:r>
      <w:r w:rsidRPr="005D4B89">
        <w:rPr>
          <w:rFonts w:ascii="Angsana New" w:hAnsi="Angsana New"/>
          <w:sz w:val="30"/>
          <w:szCs w:val="30"/>
          <w:cs/>
        </w:rPr>
        <w:t xml:space="preserve"> โดยบริษัทย่อยตกลงจะจ่ายค่าเช่าเป็นรายเดือนในอัตราคงที่ตามที่ตกลงกันในสัญญา</w:t>
      </w:r>
      <w:r w:rsidRPr="00DB08F4">
        <w:rPr>
          <w:rFonts w:ascii="Angsana New" w:hAnsi="Angsana New"/>
          <w:sz w:val="30"/>
          <w:szCs w:val="30"/>
          <w:cs/>
        </w:rPr>
        <w:t xml:space="preserve"> </w:t>
      </w:r>
    </w:p>
    <w:p w14:paraId="166E1410" w14:textId="77777777" w:rsidR="00AA628B" w:rsidRDefault="00AA628B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</w:pPr>
    </w:p>
    <w:p w14:paraId="18046E13" w14:textId="77777777" w:rsidR="00CC793C" w:rsidRDefault="00CC793C" w:rsidP="00CC7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C793C">
        <w:rPr>
          <w:rFonts w:ascii="Angsana New" w:hAnsi="Angsana New"/>
          <w:b/>
          <w:bCs/>
          <w:sz w:val="30"/>
          <w:szCs w:val="30"/>
        </w:rPr>
        <w:t xml:space="preserve">4 </w:t>
      </w:r>
      <w:r w:rsidRPr="00CC793C">
        <w:rPr>
          <w:rFonts w:ascii="Angsana New" w:hAnsi="Angsana New"/>
          <w:b/>
          <w:bCs/>
          <w:sz w:val="30"/>
          <w:szCs w:val="30"/>
        </w:rPr>
        <w:tab/>
      </w:r>
      <w:r w:rsidRPr="00CC793C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7CFF9495" w14:textId="77777777" w:rsidR="00CC793C" w:rsidRDefault="00CC793C" w:rsidP="00CC7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81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2672"/>
        <w:gridCol w:w="811"/>
        <w:gridCol w:w="277"/>
        <w:gridCol w:w="1238"/>
        <w:gridCol w:w="238"/>
        <w:gridCol w:w="1190"/>
        <w:gridCol w:w="273"/>
        <w:gridCol w:w="1166"/>
        <w:gridCol w:w="260"/>
        <w:gridCol w:w="1156"/>
      </w:tblGrid>
      <w:tr w:rsidR="005179A7" w:rsidRPr="00ED3D80" w14:paraId="3FD65D28" w14:textId="77777777" w:rsidTr="00E850CE">
        <w:trPr>
          <w:tblHeader/>
        </w:trPr>
        <w:tc>
          <w:tcPr>
            <w:tcW w:w="1440" w:type="pct"/>
          </w:tcPr>
          <w:p w14:paraId="73F4157B" w14:textId="77777777" w:rsidR="005179A7" w:rsidRPr="00CD0D6F" w:rsidRDefault="005179A7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14:paraId="75E90B89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086C90B7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6" w:type="pct"/>
            <w:gridSpan w:val="3"/>
          </w:tcPr>
          <w:p w14:paraId="47F87F64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33C0109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50008AB7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79A7" w:rsidRPr="00ED3D80" w14:paraId="663727D9" w14:textId="77777777" w:rsidTr="00E850CE">
        <w:trPr>
          <w:tblHeader/>
        </w:trPr>
        <w:tc>
          <w:tcPr>
            <w:tcW w:w="1440" w:type="pct"/>
          </w:tcPr>
          <w:p w14:paraId="1DC096BC" w14:textId="77777777" w:rsidR="005179A7" w:rsidRPr="00ED3D80" w:rsidRDefault="005179A7" w:rsidP="00517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14:paraId="00635D8D" w14:textId="77777777" w:rsidR="005179A7" w:rsidRPr="00103296" w:rsidRDefault="005179A7" w:rsidP="00517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F08A6FC" w14:textId="77777777" w:rsidR="005179A7" w:rsidRDefault="005179A7" w:rsidP="00517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09FB1DAB" w14:textId="77777777" w:rsidR="005179A7" w:rsidRDefault="005179A7" w:rsidP="00517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</w:tcPr>
          <w:p w14:paraId="01ADDE40" w14:textId="77777777" w:rsidR="005179A7" w:rsidRPr="002F4B0F" w:rsidRDefault="005179A7" w:rsidP="00517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0633E86A" w14:textId="77777777" w:rsidR="005179A7" w:rsidRDefault="005179A7" w:rsidP="00517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1067CF9A" w14:textId="77777777" w:rsidR="005179A7" w:rsidRPr="002F4B0F" w:rsidRDefault="005179A7" w:rsidP="00517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9940E0A" w14:textId="77777777" w:rsidR="005179A7" w:rsidRDefault="005179A7" w:rsidP="00517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</w:tcPr>
          <w:p w14:paraId="3FEB950C" w14:textId="77777777" w:rsidR="005179A7" w:rsidRPr="002F4B0F" w:rsidRDefault="005179A7" w:rsidP="00517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4BC1D5E2" w14:textId="77777777" w:rsidR="005179A7" w:rsidRDefault="005179A7" w:rsidP="00517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179A7" w:rsidRPr="00ED3D80" w14:paraId="788D1730" w14:textId="77777777" w:rsidTr="00E850CE">
        <w:trPr>
          <w:tblHeader/>
        </w:trPr>
        <w:tc>
          <w:tcPr>
            <w:tcW w:w="1440" w:type="pct"/>
          </w:tcPr>
          <w:p w14:paraId="6D00AD7C" w14:textId="77777777" w:rsidR="005179A7" w:rsidRPr="00ED3D80" w:rsidRDefault="005179A7" w:rsidP="00517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14:paraId="4E0C5F57" w14:textId="77777777" w:rsidR="005179A7" w:rsidRPr="00103296" w:rsidRDefault="005179A7" w:rsidP="00517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32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9" w:type="pct"/>
          </w:tcPr>
          <w:p w14:paraId="4BB258A8" w14:textId="77777777" w:rsidR="005179A7" w:rsidRDefault="005179A7" w:rsidP="00517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4000CE3" w14:textId="77777777" w:rsidR="005179A7" w:rsidRPr="002F4B0F" w:rsidRDefault="005179A7" w:rsidP="00517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" w:type="pct"/>
          </w:tcPr>
          <w:p w14:paraId="60FB0A7F" w14:textId="77777777" w:rsidR="005179A7" w:rsidRPr="002F4B0F" w:rsidRDefault="005179A7" w:rsidP="00517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19CEA685" w14:textId="77777777" w:rsidR="005179A7" w:rsidRPr="002F4B0F" w:rsidRDefault="005179A7" w:rsidP="00517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27D703E0" w14:textId="77777777" w:rsidR="005179A7" w:rsidRPr="002F4B0F" w:rsidRDefault="005179A7" w:rsidP="00517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EBC6DC1" w14:textId="77777777" w:rsidR="005179A7" w:rsidRPr="002F4B0F" w:rsidRDefault="005179A7" w:rsidP="00517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0" w:type="pct"/>
          </w:tcPr>
          <w:p w14:paraId="1DCB8CF6" w14:textId="77777777" w:rsidR="005179A7" w:rsidRPr="002F4B0F" w:rsidRDefault="005179A7" w:rsidP="00517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24EB78FC" w14:textId="77777777" w:rsidR="005179A7" w:rsidRPr="002F4B0F" w:rsidRDefault="005179A7" w:rsidP="00517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179A7" w:rsidRPr="00ED3D80" w14:paraId="21E612A4" w14:textId="77777777" w:rsidTr="005179A7">
        <w:trPr>
          <w:tblHeader/>
        </w:trPr>
        <w:tc>
          <w:tcPr>
            <w:tcW w:w="1440" w:type="pct"/>
          </w:tcPr>
          <w:p w14:paraId="57BF7CC1" w14:textId="77777777" w:rsidR="005179A7" w:rsidRPr="00ED3D80" w:rsidRDefault="005179A7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14:paraId="6821DCBD" w14:textId="77777777" w:rsidR="005179A7" w:rsidRPr="00ED3D80" w:rsidRDefault="005179A7" w:rsidP="00BD263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761E3CB0" w14:textId="77777777" w:rsidR="005179A7" w:rsidRPr="00ED3D80" w:rsidRDefault="005179A7" w:rsidP="00BD263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74" w:type="pct"/>
            <w:gridSpan w:val="7"/>
          </w:tcPr>
          <w:p w14:paraId="010B19B6" w14:textId="77777777" w:rsidR="005179A7" w:rsidRPr="00ED3D80" w:rsidRDefault="005179A7" w:rsidP="00BD263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179A7" w:rsidRPr="00ED3D80" w14:paraId="3F16A2F7" w14:textId="77777777" w:rsidTr="00E850CE">
        <w:tc>
          <w:tcPr>
            <w:tcW w:w="1440" w:type="pct"/>
          </w:tcPr>
          <w:p w14:paraId="1265E7E9" w14:textId="77777777" w:rsidR="005179A7" w:rsidRPr="00ED3D80" w:rsidRDefault="005179A7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7" w:type="pct"/>
          </w:tcPr>
          <w:p w14:paraId="6A7E9BD0" w14:textId="77777777" w:rsidR="005179A7" w:rsidRPr="00103296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9" w:type="pct"/>
          </w:tcPr>
          <w:p w14:paraId="162C6BAB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412B4CE6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531DBDD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54CC6BA0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149B7C2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41B7720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CB5E4CF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1917BF67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6B29" w:rsidRPr="00ED3D80" w14:paraId="07BEF32F" w14:textId="77777777" w:rsidTr="00E850CE">
        <w:trPr>
          <w:trHeight w:val="362"/>
        </w:trPr>
        <w:tc>
          <w:tcPr>
            <w:tcW w:w="1440" w:type="pct"/>
          </w:tcPr>
          <w:p w14:paraId="6276C1AF" w14:textId="77777777" w:rsidR="00AB6B29" w:rsidRPr="00ED3D80" w:rsidRDefault="00AB6B29" w:rsidP="00AB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437" w:type="pct"/>
          </w:tcPr>
          <w:p w14:paraId="00F13C42" w14:textId="77777777" w:rsidR="00AB6B29" w:rsidRDefault="00AB6B29" w:rsidP="00AB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1A14FBF" w14:textId="77777777" w:rsidR="00AB6B29" w:rsidRDefault="00AB6B29" w:rsidP="00AB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647D2CD3" w14:textId="73C3253B" w:rsidR="00AB6B29" w:rsidRPr="00ED3D80" w:rsidRDefault="00E20AC2" w:rsidP="00AB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22,69</w:t>
            </w:r>
            <w:r w:rsidR="005510C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" w:type="pct"/>
          </w:tcPr>
          <w:p w14:paraId="312D892C" w14:textId="77777777" w:rsidR="00AB6B29" w:rsidRPr="00ED3D80" w:rsidRDefault="00AB6B29" w:rsidP="00AB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3AF433C1" w14:textId="77777777" w:rsidR="00AB6B29" w:rsidRPr="00ED3D80" w:rsidRDefault="00AB6B29" w:rsidP="00AB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35,734</w:t>
            </w:r>
          </w:p>
        </w:tc>
        <w:tc>
          <w:tcPr>
            <w:tcW w:w="147" w:type="pct"/>
          </w:tcPr>
          <w:p w14:paraId="457233A0" w14:textId="77777777" w:rsidR="00AB6B29" w:rsidRPr="00ED3D80" w:rsidRDefault="00AB6B29" w:rsidP="00AB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9336A06" w14:textId="47E290FD" w:rsidR="00AB6B29" w:rsidRPr="00ED3D80" w:rsidRDefault="00E20AC2" w:rsidP="00AB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0AC2">
              <w:rPr>
                <w:rFonts w:ascii="Angsana New" w:hAnsi="Angsana New"/>
                <w:sz w:val="30"/>
                <w:szCs w:val="30"/>
              </w:rPr>
              <w:t>140,25</w:t>
            </w:r>
            <w:r w:rsidR="000E2B4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54774D68" w14:textId="77777777" w:rsidR="00AB6B29" w:rsidRPr="00ED3D80" w:rsidRDefault="00AB6B29" w:rsidP="00AB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7FE177D4" w14:textId="77777777" w:rsidR="00AB6B29" w:rsidRPr="00ED3D80" w:rsidRDefault="00AB6B29" w:rsidP="00AB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171,834</w:t>
            </w:r>
          </w:p>
        </w:tc>
      </w:tr>
      <w:tr w:rsidR="00AB6B29" w:rsidRPr="00ED3D80" w14:paraId="4C33D157" w14:textId="77777777" w:rsidTr="00E850CE">
        <w:trPr>
          <w:trHeight w:val="425"/>
        </w:trPr>
        <w:tc>
          <w:tcPr>
            <w:tcW w:w="1440" w:type="pct"/>
          </w:tcPr>
          <w:p w14:paraId="43840C98" w14:textId="77777777" w:rsidR="00AB6B29" w:rsidRPr="00ED3D80" w:rsidRDefault="00AB6B29" w:rsidP="00AB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437" w:type="pct"/>
          </w:tcPr>
          <w:p w14:paraId="3BE3F7BD" w14:textId="77777777" w:rsidR="00AB6B29" w:rsidRPr="00ED3D80" w:rsidRDefault="00AB6B29" w:rsidP="00AB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3A3E34E" w14:textId="77777777" w:rsidR="00AB6B29" w:rsidRPr="00ED3D80" w:rsidRDefault="00AB6B29" w:rsidP="00AB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3153F26A" w14:textId="77777777" w:rsidR="00AB6B29" w:rsidRPr="00ED3D80" w:rsidRDefault="00AB6B29" w:rsidP="00AB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7C87A67E" w14:textId="77777777" w:rsidR="00AB6B29" w:rsidRPr="00ED3D80" w:rsidRDefault="00AB6B29" w:rsidP="00AB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7B0B35BE" w14:textId="77777777" w:rsidR="00AB6B29" w:rsidRPr="00ED3D80" w:rsidRDefault="00AB6B29" w:rsidP="00AB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19B188" w14:textId="77777777" w:rsidR="00AB6B29" w:rsidRPr="00ED3D80" w:rsidRDefault="00AB6B29" w:rsidP="00AB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0CBCA3D3" w14:textId="77777777" w:rsidR="00AB6B29" w:rsidRPr="00ED3D80" w:rsidRDefault="00AB6B29" w:rsidP="00AB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BE57B0B" w14:textId="77777777" w:rsidR="00AB6B29" w:rsidRPr="00ED3D80" w:rsidRDefault="00AB6B29" w:rsidP="00AB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6DAE20F9" w14:textId="77777777" w:rsidR="00AB6B29" w:rsidRPr="00ED3D80" w:rsidRDefault="00AB6B29" w:rsidP="00AB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6B29" w:rsidRPr="00ED3D80" w14:paraId="2C497CF3" w14:textId="77777777" w:rsidTr="00E850CE">
        <w:trPr>
          <w:trHeight w:val="362"/>
        </w:trPr>
        <w:tc>
          <w:tcPr>
            <w:tcW w:w="1440" w:type="pct"/>
          </w:tcPr>
          <w:p w14:paraId="7AF2CB32" w14:textId="77777777" w:rsidR="00AB6B29" w:rsidRPr="00ED3D80" w:rsidRDefault="00AB6B29" w:rsidP="00AB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>3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7" w:type="pct"/>
          </w:tcPr>
          <w:p w14:paraId="4F6A4023" w14:textId="77777777" w:rsidR="00AB6B29" w:rsidRDefault="00AB6B29" w:rsidP="00AB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A2B6C09" w14:textId="77777777" w:rsidR="00AB6B29" w:rsidRDefault="00AB6B29" w:rsidP="00AB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2EDC6FA2" w14:textId="51F9B67B" w:rsidR="00AB6B29" w:rsidRPr="00ED3D80" w:rsidRDefault="00E20AC2" w:rsidP="00AB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0AC2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E20AC2">
              <w:rPr>
                <w:rFonts w:ascii="Angsana New" w:hAnsi="Angsana New"/>
                <w:sz w:val="30"/>
                <w:szCs w:val="30"/>
              </w:rPr>
              <w:t>,</w:t>
            </w:r>
            <w:r w:rsidRPr="00E20AC2">
              <w:rPr>
                <w:rFonts w:ascii="Angsana New" w:hAnsi="Angsana New"/>
                <w:sz w:val="30"/>
                <w:szCs w:val="30"/>
                <w:cs/>
              </w:rPr>
              <w:t>274</w:t>
            </w:r>
          </w:p>
        </w:tc>
        <w:tc>
          <w:tcPr>
            <w:tcW w:w="128" w:type="pct"/>
          </w:tcPr>
          <w:p w14:paraId="59B375F0" w14:textId="77777777" w:rsidR="00AB6B29" w:rsidRPr="00ED3D80" w:rsidRDefault="00AB6B29" w:rsidP="00AB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54C05B18" w14:textId="77777777" w:rsidR="00AB6B29" w:rsidRPr="00ED3D80" w:rsidRDefault="00AB6B29" w:rsidP="00AB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4,855</w:t>
            </w:r>
          </w:p>
        </w:tc>
        <w:tc>
          <w:tcPr>
            <w:tcW w:w="147" w:type="pct"/>
          </w:tcPr>
          <w:p w14:paraId="72737890" w14:textId="77777777" w:rsidR="00AB6B29" w:rsidRPr="00ED3D80" w:rsidRDefault="00AB6B29" w:rsidP="00AB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52E52C24" w14:textId="5E05ECFB" w:rsidR="00AB6B29" w:rsidRPr="00ED3D80" w:rsidRDefault="00E20AC2" w:rsidP="00AB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0AC2">
              <w:rPr>
                <w:rFonts w:ascii="Angsana New" w:hAnsi="Angsana New"/>
                <w:sz w:val="30"/>
                <w:szCs w:val="30"/>
              </w:rPr>
              <w:t>3,583</w:t>
            </w:r>
          </w:p>
        </w:tc>
        <w:tc>
          <w:tcPr>
            <w:tcW w:w="140" w:type="pct"/>
          </w:tcPr>
          <w:p w14:paraId="3CDB366C" w14:textId="77777777" w:rsidR="00AB6B29" w:rsidRPr="00ED3D80" w:rsidRDefault="00AB6B29" w:rsidP="00AB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40C3A2CE" w14:textId="77777777" w:rsidR="00AB6B29" w:rsidRPr="00ED3D80" w:rsidRDefault="00AB6B29" w:rsidP="00AB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4,116</w:t>
            </w:r>
          </w:p>
        </w:tc>
      </w:tr>
      <w:tr w:rsidR="00E20AC2" w:rsidRPr="00ED3D80" w14:paraId="01BC73DD" w14:textId="77777777" w:rsidTr="00E850CE">
        <w:trPr>
          <w:trHeight w:val="362"/>
        </w:trPr>
        <w:tc>
          <w:tcPr>
            <w:tcW w:w="1440" w:type="pct"/>
          </w:tcPr>
          <w:p w14:paraId="0D72E7B2" w14:textId="12BE5CD7" w:rsidR="00E20AC2" w:rsidRPr="00ED3D80" w:rsidRDefault="00E20AC2" w:rsidP="00E2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3 - 6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7" w:type="pct"/>
          </w:tcPr>
          <w:p w14:paraId="0C2F47C6" w14:textId="77777777" w:rsidR="00E20AC2" w:rsidRDefault="00E20AC2" w:rsidP="00E20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CE11B93" w14:textId="77777777" w:rsidR="00E20AC2" w:rsidRDefault="00E20AC2" w:rsidP="00E20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32EB8310" w14:textId="2B9F930C" w:rsidR="00E20AC2" w:rsidRPr="00ED3D80" w:rsidRDefault="00E20AC2" w:rsidP="00E2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00FBA2F" w14:textId="77777777" w:rsidR="00E20AC2" w:rsidRPr="00ED3D80" w:rsidRDefault="00E20AC2" w:rsidP="00E20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4666477C" w14:textId="5FC59F5E" w:rsidR="00E20AC2" w:rsidRDefault="00E20AC2" w:rsidP="00E20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5CD1328B" w14:textId="77777777" w:rsidR="00E20AC2" w:rsidRPr="00ED3D80" w:rsidRDefault="00E20AC2" w:rsidP="00E20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608CD7CF" w14:textId="436ADB61" w:rsidR="00E20AC2" w:rsidRPr="00BD263C" w:rsidRDefault="00E20AC2" w:rsidP="00E20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140" w:type="pct"/>
          </w:tcPr>
          <w:p w14:paraId="16400DD2" w14:textId="77777777" w:rsidR="00E20AC2" w:rsidRPr="00ED3D80" w:rsidRDefault="00E20AC2" w:rsidP="00E20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325F012A" w14:textId="598EFB1A" w:rsidR="00E20AC2" w:rsidRDefault="00E20AC2" w:rsidP="00E20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E20AC2" w:rsidRPr="00ED3D80" w14:paraId="75352F80" w14:textId="77777777" w:rsidTr="00E850CE">
        <w:trPr>
          <w:trHeight w:val="362"/>
        </w:trPr>
        <w:tc>
          <w:tcPr>
            <w:tcW w:w="1440" w:type="pct"/>
          </w:tcPr>
          <w:p w14:paraId="1A4B2E07" w14:textId="1BDD3D52" w:rsidR="00E20AC2" w:rsidRPr="00BD263C" w:rsidRDefault="00E20AC2" w:rsidP="00E2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20AC2">
              <w:rPr>
                <w:rFonts w:ascii="Angsana New" w:hAnsi="Angsana New"/>
                <w:sz w:val="30"/>
                <w:szCs w:val="30"/>
                <w:cs/>
              </w:rPr>
              <w:t>6 -</w:t>
            </w:r>
            <w:r w:rsidRPr="00E20AC2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E20AC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51317B6A" w14:textId="77777777" w:rsidR="00E20AC2" w:rsidRDefault="00E20AC2" w:rsidP="00E20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258662D" w14:textId="77777777" w:rsidR="00E20AC2" w:rsidRDefault="00E20AC2" w:rsidP="00E20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4454AFED" w14:textId="14369DE0" w:rsidR="00E20AC2" w:rsidRPr="00ED3D80" w:rsidRDefault="00E20AC2" w:rsidP="00E2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FEE005E" w14:textId="77777777" w:rsidR="00E20AC2" w:rsidRPr="00ED3D80" w:rsidRDefault="00E20AC2" w:rsidP="00E20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68911E37" w14:textId="119EF16B" w:rsidR="00E20AC2" w:rsidRPr="00ED3D80" w:rsidRDefault="00E20AC2" w:rsidP="00E2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2411ECA" w14:textId="77777777" w:rsidR="00E20AC2" w:rsidRPr="00ED3D80" w:rsidRDefault="00E20AC2" w:rsidP="00E20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3746FA0F" w14:textId="45103CDF" w:rsidR="00E20AC2" w:rsidRPr="00ED3D80" w:rsidRDefault="00E20AC2" w:rsidP="00E20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63C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40" w:type="pct"/>
          </w:tcPr>
          <w:p w14:paraId="38F3E0A6" w14:textId="77777777" w:rsidR="00E20AC2" w:rsidRPr="00ED3D80" w:rsidRDefault="00E20AC2" w:rsidP="00E20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7EFE19EA" w14:textId="693A33C9" w:rsidR="00E20AC2" w:rsidRPr="00ED3D80" w:rsidRDefault="00E20AC2" w:rsidP="00E20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0AC2" w:rsidRPr="00ED3D80" w14:paraId="6B8983FA" w14:textId="77777777" w:rsidTr="00BD263C">
        <w:trPr>
          <w:trHeight w:val="352"/>
        </w:trPr>
        <w:tc>
          <w:tcPr>
            <w:tcW w:w="1440" w:type="pct"/>
          </w:tcPr>
          <w:p w14:paraId="146C2755" w14:textId="77777777" w:rsidR="00E20AC2" w:rsidRPr="00ED3D80" w:rsidRDefault="00E20AC2" w:rsidP="00E2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142D95AA" w14:textId="77777777" w:rsidR="00E20AC2" w:rsidRDefault="00E20AC2" w:rsidP="00E2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33D34D8F" w14:textId="77777777" w:rsidR="00E20AC2" w:rsidRDefault="00E20AC2" w:rsidP="00E2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vAlign w:val="bottom"/>
          </w:tcPr>
          <w:p w14:paraId="4C5346A2" w14:textId="09CC4F1D" w:rsidR="00E20AC2" w:rsidRPr="00E92605" w:rsidRDefault="00E20AC2" w:rsidP="00E20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0AC2">
              <w:rPr>
                <w:rFonts w:ascii="Angsana New" w:hAnsi="Angsana New"/>
                <w:b/>
                <w:bCs/>
                <w:sz w:val="30"/>
                <w:szCs w:val="30"/>
              </w:rPr>
              <w:t>28,96</w:t>
            </w:r>
            <w:r w:rsidR="005510C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31C98CF8" w14:textId="77777777" w:rsidR="00E20AC2" w:rsidRPr="00ED3D80" w:rsidRDefault="00E20AC2" w:rsidP="00E2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14:paraId="1C31D0F3" w14:textId="77777777" w:rsidR="00E20AC2" w:rsidRPr="00E92605" w:rsidRDefault="00E20AC2" w:rsidP="00E20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40,591</w:t>
            </w:r>
          </w:p>
        </w:tc>
        <w:tc>
          <w:tcPr>
            <w:tcW w:w="147" w:type="pct"/>
          </w:tcPr>
          <w:p w14:paraId="3E29BF5D" w14:textId="77777777" w:rsidR="00E20AC2" w:rsidRPr="00ED3D80" w:rsidRDefault="00E20AC2" w:rsidP="00E2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629F1864" w14:textId="71AE4AE3" w:rsidR="00E20AC2" w:rsidRPr="00E92605" w:rsidRDefault="00E20AC2" w:rsidP="00E20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0A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144</w:t>
            </w:r>
            <w:r w:rsidRPr="00E20AC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20A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03</w:t>
            </w:r>
            <w:r w:rsidR="000E2B4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0C77AAB8" w14:textId="77777777" w:rsidR="00E20AC2" w:rsidRPr="00ED3D80" w:rsidRDefault="00E20AC2" w:rsidP="00E2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65DD0805" w14:textId="77777777" w:rsidR="00E20AC2" w:rsidRPr="00E92605" w:rsidRDefault="00E20AC2" w:rsidP="00E20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175,971</w:t>
            </w:r>
          </w:p>
        </w:tc>
      </w:tr>
      <w:tr w:rsidR="00E20AC2" w:rsidRPr="00ED3D80" w14:paraId="6629F597" w14:textId="77777777" w:rsidTr="00E850CE">
        <w:trPr>
          <w:trHeight w:val="407"/>
        </w:trPr>
        <w:tc>
          <w:tcPr>
            <w:tcW w:w="1876" w:type="pct"/>
            <w:gridSpan w:val="2"/>
          </w:tcPr>
          <w:p w14:paraId="1598F7B2" w14:textId="77777777" w:rsidR="00E20AC2" w:rsidRDefault="00E20AC2" w:rsidP="00E2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38E6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49" w:type="pct"/>
          </w:tcPr>
          <w:p w14:paraId="28633478" w14:textId="77777777" w:rsidR="00E20AC2" w:rsidRDefault="00E20AC2" w:rsidP="00E2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00E09A0B" w14:textId="348A6181" w:rsidR="00E20AC2" w:rsidRPr="00ED3D80" w:rsidRDefault="00E20AC2" w:rsidP="00E20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0AC2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E20AC2">
              <w:rPr>
                <w:rFonts w:ascii="Angsana New" w:hAnsi="Angsana New"/>
                <w:sz w:val="30"/>
                <w:szCs w:val="30"/>
              </w:rPr>
              <w:t>,</w:t>
            </w:r>
            <w:r w:rsidRPr="00E20AC2">
              <w:rPr>
                <w:rFonts w:ascii="Angsana New" w:hAnsi="Angsana New"/>
                <w:sz w:val="30"/>
                <w:szCs w:val="30"/>
                <w:cs/>
              </w:rPr>
              <w:t>304</w:t>
            </w:r>
          </w:p>
        </w:tc>
        <w:tc>
          <w:tcPr>
            <w:tcW w:w="128" w:type="pct"/>
          </w:tcPr>
          <w:p w14:paraId="43823F2F" w14:textId="77777777" w:rsidR="00E20AC2" w:rsidRPr="00ED3D80" w:rsidRDefault="00E20AC2" w:rsidP="00E20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76BEC7D6" w14:textId="77777777" w:rsidR="00E20AC2" w:rsidRPr="00EC73B5" w:rsidRDefault="00E20AC2" w:rsidP="00E20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4,794</w:t>
            </w:r>
          </w:p>
        </w:tc>
        <w:tc>
          <w:tcPr>
            <w:tcW w:w="147" w:type="pct"/>
          </w:tcPr>
          <w:p w14:paraId="10055947" w14:textId="77777777" w:rsidR="00E20AC2" w:rsidRPr="00ED3D80" w:rsidRDefault="00E20AC2" w:rsidP="00E20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383EA813" w14:textId="2B6A3252" w:rsidR="00E20AC2" w:rsidRPr="00ED3D80" w:rsidRDefault="00E20AC2" w:rsidP="00E20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6C2ABFB" w14:textId="77777777" w:rsidR="00E20AC2" w:rsidRPr="00ED3D80" w:rsidRDefault="00E20AC2" w:rsidP="00E20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054C962D" w14:textId="77777777" w:rsidR="00E20AC2" w:rsidRPr="00ED3D80" w:rsidRDefault="00E20AC2" w:rsidP="00E20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0AC2" w:rsidRPr="00FF38E5" w14:paraId="4F35ECBA" w14:textId="77777777" w:rsidTr="00E850CE">
        <w:tc>
          <w:tcPr>
            <w:tcW w:w="1440" w:type="pct"/>
          </w:tcPr>
          <w:p w14:paraId="72BF995D" w14:textId="77777777" w:rsidR="00E20AC2" w:rsidRPr="00ED3D80" w:rsidRDefault="00E20AC2" w:rsidP="00E2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</w:tcPr>
          <w:p w14:paraId="3B6B7A20" w14:textId="77777777" w:rsidR="00E20AC2" w:rsidRDefault="00E20AC2" w:rsidP="00E2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2538E27C" w14:textId="77777777" w:rsidR="00E20AC2" w:rsidRDefault="00E20AC2" w:rsidP="00E2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1255861E" w14:textId="6C811B6A" w:rsidR="00E20AC2" w:rsidRPr="00E92605" w:rsidRDefault="00E20AC2" w:rsidP="00E20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0A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32</w:t>
            </w:r>
            <w:r w:rsidRPr="00E20AC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20A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  <w:r w:rsidR="005510CE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128" w:type="pct"/>
          </w:tcPr>
          <w:p w14:paraId="7606E2EB" w14:textId="77777777" w:rsidR="00E20AC2" w:rsidRPr="00ED3D80" w:rsidRDefault="00E20AC2" w:rsidP="00E20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013C5027" w14:textId="77777777" w:rsidR="00E20AC2" w:rsidRPr="00E92605" w:rsidRDefault="00E20AC2" w:rsidP="00E20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45,385</w:t>
            </w:r>
          </w:p>
        </w:tc>
        <w:tc>
          <w:tcPr>
            <w:tcW w:w="147" w:type="pct"/>
          </w:tcPr>
          <w:p w14:paraId="01DBA889" w14:textId="77777777" w:rsidR="00E20AC2" w:rsidRPr="00ED3D80" w:rsidRDefault="00E20AC2" w:rsidP="00E20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62DD445E" w14:textId="16E606FB" w:rsidR="00E20AC2" w:rsidRPr="00E92605" w:rsidRDefault="00E20AC2" w:rsidP="00E20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0AC2">
              <w:rPr>
                <w:rFonts w:ascii="Angsana New" w:hAnsi="Angsana New"/>
                <w:b/>
                <w:bCs/>
                <w:sz w:val="30"/>
                <w:szCs w:val="30"/>
              </w:rPr>
              <w:t>144,03</w:t>
            </w:r>
            <w:r w:rsidR="000E2B4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5D94C31E" w14:textId="77777777" w:rsidR="00E20AC2" w:rsidRPr="00ED3D80" w:rsidRDefault="00E20AC2" w:rsidP="00E20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2F0E35E2" w14:textId="77777777" w:rsidR="00E20AC2" w:rsidRPr="00E92605" w:rsidRDefault="00E20AC2" w:rsidP="00E20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175,971</w:t>
            </w:r>
          </w:p>
        </w:tc>
      </w:tr>
    </w:tbl>
    <w:p w14:paraId="62C77C4D" w14:textId="77777777" w:rsidR="005179A7" w:rsidRDefault="005179A7" w:rsidP="00CC7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0A8423B" w14:textId="77777777" w:rsidR="00E20AC2" w:rsidRDefault="00E20AC2">
      <w:r>
        <w:br w:type="page"/>
      </w:r>
    </w:p>
    <w:tbl>
      <w:tblPr>
        <w:tblW w:w="93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9"/>
        <w:gridCol w:w="812"/>
        <w:gridCol w:w="277"/>
        <w:gridCol w:w="1242"/>
        <w:gridCol w:w="238"/>
        <w:gridCol w:w="1190"/>
        <w:gridCol w:w="274"/>
        <w:gridCol w:w="1165"/>
        <w:gridCol w:w="261"/>
        <w:gridCol w:w="1150"/>
      </w:tblGrid>
      <w:tr w:rsidR="00E850CE" w:rsidRPr="00ED3D80" w14:paraId="25BC1910" w14:textId="77777777" w:rsidTr="00E64209">
        <w:trPr>
          <w:tblHeader/>
        </w:trPr>
        <w:tc>
          <w:tcPr>
            <w:tcW w:w="1450" w:type="pct"/>
          </w:tcPr>
          <w:p w14:paraId="6DC34F41" w14:textId="56A19A46" w:rsidR="00E850CE" w:rsidRPr="00CD0D6F" w:rsidRDefault="00E850CE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78C4614D" w14:textId="77777777" w:rsidR="00E850CE" w:rsidRPr="00ED3D80" w:rsidRDefault="00E850CE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20D5CE5F" w14:textId="77777777" w:rsidR="00E850CE" w:rsidRPr="00ED3D80" w:rsidRDefault="00E850CE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3"/>
          </w:tcPr>
          <w:p w14:paraId="455ACEAE" w14:textId="77777777" w:rsidR="00E850CE" w:rsidRPr="00ED3D80" w:rsidRDefault="00E850CE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7B7BD94" w14:textId="77777777" w:rsidR="00E850CE" w:rsidRPr="00ED3D80" w:rsidRDefault="00E850CE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pct"/>
            <w:gridSpan w:val="3"/>
          </w:tcPr>
          <w:p w14:paraId="6EF0C4D5" w14:textId="77777777" w:rsidR="00E850CE" w:rsidRPr="00ED3D80" w:rsidRDefault="00E850CE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50CE" w:rsidRPr="00ED3D80" w14:paraId="6C57C048" w14:textId="77777777" w:rsidTr="00E64209">
        <w:trPr>
          <w:tblHeader/>
        </w:trPr>
        <w:tc>
          <w:tcPr>
            <w:tcW w:w="1450" w:type="pct"/>
          </w:tcPr>
          <w:p w14:paraId="3C1A540D" w14:textId="77777777" w:rsidR="00E850CE" w:rsidRPr="00ED3D80" w:rsidRDefault="00E850CE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59175D60" w14:textId="77777777" w:rsidR="00E850CE" w:rsidRPr="00103296" w:rsidRDefault="00E850CE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065FFDE" w14:textId="77777777" w:rsidR="00E850CE" w:rsidRDefault="00E850CE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415D93E" w14:textId="77777777" w:rsidR="00E850CE" w:rsidRDefault="00E850CE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</w:tcPr>
          <w:p w14:paraId="253BE116" w14:textId="77777777" w:rsidR="00E850CE" w:rsidRPr="002F4B0F" w:rsidRDefault="00E850CE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536E05D" w14:textId="77777777" w:rsidR="00E850CE" w:rsidRDefault="00E850CE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2549FB52" w14:textId="77777777" w:rsidR="00E850CE" w:rsidRPr="002F4B0F" w:rsidRDefault="00E850CE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23B40B9" w14:textId="77777777" w:rsidR="00E850CE" w:rsidRDefault="00E850CE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</w:tcPr>
          <w:p w14:paraId="562EBB11" w14:textId="77777777" w:rsidR="00E850CE" w:rsidRPr="002F4B0F" w:rsidRDefault="00E850CE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9CB6E6A" w14:textId="77777777" w:rsidR="00E850CE" w:rsidRDefault="00E850CE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850CE" w:rsidRPr="00ED3D80" w14:paraId="07803A4E" w14:textId="77777777" w:rsidTr="00E64209">
        <w:trPr>
          <w:tblHeader/>
        </w:trPr>
        <w:tc>
          <w:tcPr>
            <w:tcW w:w="1450" w:type="pct"/>
          </w:tcPr>
          <w:p w14:paraId="7D7879F2" w14:textId="77777777" w:rsidR="00E850CE" w:rsidRPr="00ED3D80" w:rsidRDefault="00E850CE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11EB396B" w14:textId="77777777" w:rsidR="00E850CE" w:rsidRPr="00103296" w:rsidRDefault="00E850CE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08068522" w14:textId="77777777" w:rsidR="00E850CE" w:rsidRDefault="00E850CE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7D2E12DC" w14:textId="77777777" w:rsidR="00E850CE" w:rsidRPr="002F4B0F" w:rsidRDefault="00E850CE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" w:type="pct"/>
          </w:tcPr>
          <w:p w14:paraId="6B9673E3" w14:textId="77777777" w:rsidR="00E850CE" w:rsidRPr="002F4B0F" w:rsidRDefault="00E850CE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5E8AFF3" w14:textId="77777777" w:rsidR="00E850CE" w:rsidRPr="002F4B0F" w:rsidRDefault="00E850CE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4AB2A0B8" w14:textId="77777777" w:rsidR="00E850CE" w:rsidRPr="002F4B0F" w:rsidRDefault="00E850CE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1CC8976" w14:textId="77777777" w:rsidR="00E850CE" w:rsidRPr="002F4B0F" w:rsidRDefault="00E850CE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0" w:type="pct"/>
          </w:tcPr>
          <w:p w14:paraId="5EC24CCE" w14:textId="77777777" w:rsidR="00E850CE" w:rsidRPr="002F4B0F" w:rsidRDefault="00E850CE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F096BFA" w14:textId="77777777" w:rsidR="00E850CE" w:rsidRPr="002F4B0F" w:rsidRDefault="00E850CE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850CE" w:rsidRPr="00ED3D80" w14:paraId="689F4D2D" w14:textId="77777777" w:rsidTr="00E64209">
        <w:trPr>
          <w:tblHeader/>
        </w:trPr>
        <w:tc>
          <w:tcPr>
            <w:tcW w:w="1450" w:type="pct"/>
          </w:tcPr>
          <w:p w14:paraId="5D4965B3" w14:textId="77777777" w:rsidR="00E850CE" w:rsidRPr="00ED3D80" w:rsidRDefault="00E850CE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63CF7A0A" w14:textId="77777777" w:rsidR="00E850CE" w:rsidRPr="00ED3D80" w:rsidRDefault="00E850CE" w:rsidP="00BD263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2989AEB2" w14:textId="77777777" w:rsidR="00E850CE" w:rsidRPr="00ED3D80" w:rsidRDefault="00E850CE" w:rsidP="00BD263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14:paraId="21FFAD12" w14:textId="77777777" w:rsidR="00E850CE" w:rsidRPr="00ED3D80" w:rsidRDefault="00E850CE" w:rsidP="00BD263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179A7" w:rsidRPr="00ED3D80" w14:paraId="03494344" w14:textId="77777777" w:rsidTr="00E64209">
        <w:tc>
          <w:tcPr>
            <w:tcW w:w="2035" w:type="pct"/>
            <w:gridSpan w:val="3"/>
          </w:tcPr>
          <w:p w14:paraId="426095AF" w14:textId="77777777" w:rsidR="005179A7" w:rsidRPr="00ED3D80" w:rsidRDefault="005179A7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667" w:type="pct"/>
          </w:tcPr>
          <w:p w14:paraId="0E5B285A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A27CD00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3F05DB4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747A106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1F94CD5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4053F5A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85C2D78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  <w:tab w:val="decimal" w:pos="104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79A7" w:rsidRPr="00ED3D80" w14:paraId="5B457068" w14:textId="77777777" w:rsidTr="00E64209">
        <w:tc>
          <w:tcPr>
            <w:tcW w:w="2035" w:type="pct"/>
            <w:gridSpan w:val="3"/>
          </w:tcPr>
          <w:p w14:paraId="2CA6461F" w14:textId="77777777" w:rsidR="005179A7" w:rsidRPr="00ED3D80" w:rsidRDefault="005179A7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="00AB6B29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667" w:type="pct"/>
          </w:tcPr>
          <w:p w14:paraId="01DCD282" w14:textId="6DF0CA94" w:rsidR="005179A7" w:rsidRPr="002D12BB" w:rsidRDefault="00E47D0E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12BB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="00DF7BBC" w:rsidRPr="002D12BB">
              <w:rPr>
                <w:rFonts w:ascii="Angsana New" w:hAnsi="Angsana New"/>
                <w:sz w:val="30"/>
                <w:szCs w:val="30"/>
              </w:rPr>
              <w:t>43</w:t>
            </w:r>
            <w:r w:rsidRPr="002D12BB">
              <w:rPr>
                <w:rFonts w:ascii="Angsana New" w:hAnsi="Angsana New"/>
                <w:sz w:val="30"/>
                <w:szCs w:val="30"/>
              </w:rPr>
              <w:t>,</w:t>
            </w:r>
            <w:r w:rsidR="00DF7BBC" w:rsidRPr="002D12BB">
              <w:rPr>
                <w:rFonts w:ascii="Angsana New" w:hAnsi="Angsana New"/>
                <w:sz w:val="30"/>
                <w:szCs w:val="30"/>
              </w:rPr>
              <w:t>46</w:t>
            </w:r>
            <w:r w:rsidR="00D70464" w:rsidRPr="002D12B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0F847509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78A8966" w14:textId="77777777" w:rsidR="005179A7" w:rsidRPr="00ED3D80" w:rsidRDefault="0051563B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305,047</w:t>
            </w:r>
          </w:p>
        </w:tc>
        <w:tc>
          <w:tcPr>
            <w:tcW w:w="147" w:type="pct"/>
          </w:tcPr>
          <w:p w14:paraId="48C60890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0435579" w14:textId="5AFCA22A" w:rsidR="005179A7" w:rsidRPr="00ED3D80" w:rsidRDefault="00851BE5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1BE5">
              <w:rPr>
                <w:rFonts w:ascii="Angsana New" w:hAnsi="Angsana New"/>
                <w:sz w:val="30"/>
                <w:szCs w:val="30"/>
              </w:rPr>
              <w:t>72,620</w:t>
            </w:r>
          </w:p>
        </w:tc>
        <w:tc>
          <w:tcPr>
            <w:tcW w:w="140" w:type="pct"/>
          </w:tcPr>
          <w:p w14:paraId="62330901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AED438D" w14:textId="77777777" w:rsidR="005179A7" w:rsidRPr="00ED3D80" w:rsidRDefault="00216286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93,948</w:t>
            </w:r>
          </w:p>
        </w:tc>
      </w:tr>
      <w:tr w:rsidR="005179A7" w:rsidRPr="00ED3D80" w14:paraId="451B7A08" w14:textId="77777777" w:rsidTr="00E64209">
        <w:tc>
          <w:tcPr>
            <w:tcW w:w="2035" w:type="pct"/>
            <w:gridSpan w:val="3"/>
          </w:tcPr>
          <w:p w14:paraId="11F62D1C" w14:textId="77777777" w:rsidR="005179A7" w:rsidRPr="00ED3D80" w:rsidRDefault="005179A7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67" w:type="pct"/>
          </w:tcPr>
          <w:p w14:paraId="2C2D5128" w14:textId="77777777" w:rsidR="005179A7" w:rsidRPr="002D12BB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18F3808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E657634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57486ED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2690A5E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2BF6A94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4686C9C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79A7" w:rsidRPr="00ED3D80" w14:paraId="752084FC" w14:textId="77777777" w:rsidTr="00E64209">
        <w:tc>
          <w:tcPr>
            <w:tcW w:w="2035" w:type="pct"/>
            <w:gridSpan w:val="3"/>
          </w:tcPr>
          <w:p w14:paraId="4A256B2F" w14:textId="77777777" w:rsidR="005179A7" w:rsidRPr="00ED3D80" w:rsidRDefault="005179A7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>3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188DC198" w14:textId="7B879E0B" w:rsidR="005179A7" w:rsidRPr="002D12BB" w:rsidRDefault="00DF7BBC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12BB">
              <w:rPr>
                <w:rFonts w:ascii="Angsana New" w:hAnsi="Angsana New"/>
                <w:sz w:val="30"/>
                <w:szCs w:val="30"/>
              </w:rPr>
              <w:t>57</w:t>
            </w:r>
            <w:r w:rsidR="00E20AC2" w:rsidRPr="002D12BB">
              <w:rPr>
                <w:rFonts w:ascii="Angsana New" w:hAnsi="Angsana New"/>
                <w:sz w:val="30"/>
                <w:szCs w:val="30"/>
              </w:rPr>
              <w:t>,</w:t>
            </w:r>
            <w:r w:rsidRPr="002D12BB">
              <w:rPr>
                <w:rFonts w:ascii="Angsana New" w:hAnsi="Angsana New"/>
                <w:sz w:val="30"/>
                <w:szCs w:val="30"/>
              </w:rPr>
              <w:t>20</w:t>
            </w:r>
            <w:r w:rsidR="00D70464" w:rsidRPr="002D12B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8" w:type="pct"/>
          </w:tcPr>
          <w:p w14:paraId="11489DB1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9D64EFE" w14:textId="77777777" w:rsidR="005179A7" w:rsidRPr="00ED3D80" w:rsidRDefault="0051563B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58,362</w:t>
            </w:r>
          </w:p>
        </w:tc>
        <w:tc>
          <w:tcPr>
            <w:tcW w:w="147" w:type="pct"/>
          </w:tcPr>
          <w:p w14:paraId="1DA128E3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AAA524C" w14:textId="33B37E2B" w:rsidR="005179A7" w:rsidRPr="00ED3D80" w:rsidRDefault="00DF766C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66C">
              <w:rPr>
                <w:rFonts w:ascii="Angsana New" w:hAnsi="Angsana New"/>
                <w:sz w:val="30"/>
                <w:szCs w:val="30"/>
              </w:rPr>
              <w:t>11,493</w:t>
            </w:r>
          </w:p>
        </w:tc>
        <w:tc>
          <w:tcPr>
            <w:tcW w:w="140" w:type="pct"/>
          </w:tcPr>
          <w:p w14:paraId="0324128B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9E80550" w14:textId="77777777" w:rsidR="005179A7" w:rsidRPr="00ED3D80" w:rsidRDefault="00216286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13,509</w:t>
            </w:r>
          </w:p>
        </w:tc>
      </w:tr>
      <w:tr w:rsidR="005179A7" w:rsidRPr="00ED3D80" w14:paraId="55C686D8" w14:textId="77777777" w:rsidTr="00E64209">
        <w:tc>
          <w:tcPr>
            <w:tcW w:w="2035" w:type="pct"/>
            <w:gridSpan w:val="3"/>
          </w:tcPr>
          <w:p w14:paraId="7B9AADDB" w14:textId="77777777" w:rsidR="005179A7" w:rsidRPr="00ED3D80" w:rsidRDefault="005179A7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3 - 6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780CA391" w14:textId="6B386AB4" w:rsidR="005179A7" w:rsidRPr="002D12BB" w:rsidRDefault="00E47D0E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12BB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2D12BB">
              <w:rPr>
                <w:rFonts w:ascii="Angsana New" w:hAnsi="Angsana New"/>
                <w:sz w:val="30"/>
                <w:szCs w:val="30"/>
              </w:rPr>
              <w:t>,</w:t>
            </w:r>
            <w:r w:rsidRPr="002D12BB">
              <w:rPr>
                <w:rFonts w:ascii="Angsana New" w:hAnsi="Angsana New"/>
                <w:sz w:val="30"/>
                <w:szCs w:val="30"/>
                <w:cs/>
              </w:rPr>
              <w:t>166</w:t>
            </w:r>
          </w:p>
        </w:tc>
        <w:tc>
          <w:tcPr>
            <w:tcW w:w="128" w:type="pct"/>
          </w:tcPr>
          <w:p w14:paraId="17EBD901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DF0C16C" w14:textId="77777777" w:rsidR="005179A7" w:rsidRPr="00ED3D80" w:rsidRDefault="0051563B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6,406</w:t>
            </w:r>
          </w:p>
        </w:tc>
        <w:tc>
          <w:tcPr>
            <w:tcW w:w="147" w:type="pct"/>
          </w:tcPr>
          <w:p w14:paraId="28391FB5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2822391" w14:textId="775BB73E" w:rsidR="005179A7" w:rsidRPr="00ED3D80" w:rsidRDefault="00DF766C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66C"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140" w:type="pct"/>
          </w:tcPr>
          <w:p w14:paraId="459B5016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25C30BC" w14:textId="77777777" w:rsidR="005179A7" w:rsidRPr="00ED3D80" w:rsidRDefault="00216286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</w:t>
            </w:r>
          </w:p>
        </w:tc>
      </w:tr>
      <w:tr w:rsidR="005179A7" w:rsidRPr="00ED3D80" w14:paraId="4F690594" w14:textId="77777777" w:rsidTr="00E64209">
        <w:tc>
          <w:tcPr>
            <w:tcW w:w="2035" w:type="pct"/>
            <w:gridSpan w:val="3"/>
          </w:tcPr>
          <w:p w14:paraId="3C2FF1B3" w14:textId="77777777" w:rsidR="005179A7" w:rsidRPr="00ED3D80" w:rsidRDefault="005179A7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6 -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</w:tcPr>
          <w:p w14:paraId="165822B7" w14:textId="16BF5B11" w:rsidR="005179A7" w:rsidRPr="002D12BB" w:rsidRDefault="00E47D0E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12BB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2D12BB">
              <w:rPr>
                <w:rFonts w:ascii="Angsana New" w:hAnsi="Angsana New"/>
                <w:sz w:val="30"/>
                <w:szCs w:val="30"/>
              </w:rPr>
              <w:t>,</w:t>
            </w:r>
            <w:r w:rsidRPr="002D12BB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="00DF7BBC" w:rsidRPr="002D12BB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28" w:type="pct"/>
          </w:tcPr>
          <w:p w14:paraId="4E389348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B7711F6" w14:textId="77777777" w:rsidR="005179A7" w:rsidRPr="00ED3D80" w:rsidRDefault="0051563B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1,735</w:t>
            </w:r>
          </w:p>
        </w:tc>
        <w:tc>
          <w:tcPr>
            <w:tcW w:w="147" w:type="pct"/>
          </w:tcPr>
          <w:p w14:paraId="51F8FE48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83FE9FE" w14:textId="08D170E6" w:rsidR="005179A7" w:rsidRPr="00ED3D80" w:rsidRDefault="00BD263C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BD263C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140" w:type="pct"/>
          </w:tcPr>
          <w:p w14:paraId="2700AD4F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0058916" w14:textId="77777777" w:rsidR="005179A7" w:rsidRPr="00ED3D80" w:rsidRDefault="00216286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</w:t>
            </w:r>
          </w:p>
        </w:tc>
      </w:tr>
      <w:tr w:rsidR="005179A7" w:rsidRPr="00ED3D80" w14:paraId="65329C66" w14:textId="77777777" w:rsidTr="00E64209">
        <w:tc>
          <w:tcPr>
            <w:tcW w:w="2035" w:type="pct"/>
            <w:gridSpan w:val="3"/>
          </w:tcPr>
          <w:p w14:paraId="0B07F0E3" w14:textId="77777777" w:rsidR="005179A7" w:rsidRPr="00ED3D80" w:rsidRDefault="005179A7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4AB0DA14" w14:textId="452EB4A4" w:rsidR="005179A7" w:rsidRPr="00ED3D80" w:rsidRDefault="00E47D0E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7D0E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E47D0E">
              <w:rPr>
                <w:rFonts w:ascii="Angsana New" w:hAnsi="Angsana New"/>
                <w:sz w:val="30"/>
                <w:szCs w:val="30"/>
              </w:rPr>
              <w:t>,</w:t>
            </w:r>
            <w:r w:rsidRPr="00E47D0E">
              <w:rPr>
                <w:rFonts w:ascii="Angsana New" w:hAnsi="Angsana New"/>
                <w:sz w:val="30"/>
                <w:szCs w:val="30"/>
                <w:cs/>
              </w:rPr>
              <w:t>694</w:t>
            </w:r>
          </w:p>
        </w:tc>
        <w:tc>
          <w:tcPr>
            <w:tcW w:w="128" w:type="pct"/>
          </w:tcPr>
          <w:p w14:paraId="7DAB1225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26E41053" w14:textId="77777777" w:rsidR="005179A7" w:rsidRPr="00ED3D80" w:rsidRDefault="0051563B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13,721</w:t>
            </w:r>
          </w:p>
        </w:tc>
        <w:tc>
          <w:tcPr>
            <w:tcW w:w="147" w:type="pct"/>
          </w:tcPr>
          <w:p w14:paraId="165315CC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0C77FE31" w14:textId="376E55BD" w:rsidR="005179A7" w:rsidRPr="00ED3D80" w:rsidRDefault="00BD263C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63C">
              <w:rPr>
                <w:rFonts w:ascii="Angsana New" w:hAnsi="Angsana New"/>
                <w:sz w:val="30"/>
                <w:szCs w:val="30"/>
              </w:rPr>
              <w:t>1,417</w:t>
            </w:r>
          </w:p>
        </w:tc>
        <w:tc>
          <w:tcPr>
            <w:tcW w:w="140" w:type="pct"/>
          </w:tcPr>
          <w:p w14:paraId="725F516C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4DC3A235" w14:textId="77777777" w:rsidR="005179A7" w:rsidRPr="00ED3D80" w:rsidRDefault="00216286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1,664</w:t>
            </w:r>
          </w:p>
        </w:tc>
      </w:tr>
      <w:tr w:rsidR="005179A7" w:rsidRPr="00ED3D80" w14:paraId="2C4E8A40" w14:textId="77777777" w:rsidTr="00E64209">
        <w:tc>
          <w:tcPr>
            <w:tcW w:w="2035" w:type="pct"/>
            <w:gridSpan w:val="3"/>
          </w:tcPr>
          <w:p w14:paraId="61A6EA64" w14:textId="77777777" w:rsidR="005179A7" w:rsidRPr="00ED3D80" w:rsidRDefault="005179A7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5B7AE966" w14:textId="6F742D57" w:rsidR="005179A7" w:rsidRPr="00ED3D80" w:rsidRDefault="00E20AC2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0A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319</w:t>
            </w:r>
            <w:r w:rsidRPr="00E20AC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20A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28</w:t>
            </w:r>
            <w:r w:rsidR="00C13B1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8" w:type="pct"/>
          </w:tcPr>
          <w:p w14:paraId="1558DD8D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0D38287E" w14:textId="77777777" w:rsidR="005179A7" w:rsidRPr="00ED3D80" w:rsidRDefault="0051563B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385,271</w:t>
            </w:r>
          </w:p>
        </w:tc>
        <w:tc>
          <w:tcPr>
            <w:tcW w:w="147" w:type="pct"/>
          </w:tcPr>
          <w:p w14:paraId="3E761B14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53F995AC" w14:textId="5FA9BC8D" w:rsidR="005179A7" w:rsidRPr="00ED3D80" w:rsidRDefault="00851BE5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1BE5">
              <w:rPr>
                <w:rFonts w:ascii="Angsana New" w:hAnsi="Angsana New"/>
                <w:b/>
                <w:bCs/>
                <w:sz w:val="30"/>
                <w:szCs w:val="30"/>
              </w:rPr>
              <w:t>86,029</w:t>
            </w:r>
          </w:p>
        </w:tc>
        <w:tc>
          <w:tcPr>
            <w:tcW w:w="140" w:type="pct"/>
          </w:tcPr>
          <w:p w14:paraId="28EFC54C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1170B7F9" w14:textId="77777777" w:rsidR="005179A7" w:rsidRPr="00ED3D80" w:rsidRDefault="00216286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109,526</w:t>
            </w:r>
          </w:p>
        </w:tc>
      </w:tr>
      <w:tr w:rsidR="005179A7" w:rsidRPr="00ED3D80" w14:paraId="39611612" w14:textId="77777777" w:rsidTr="00E64209">
        <w:tc>
          <w:tcPr>
            <w:tcW w:w="2035" w:type="pct"/>
            <w:gridSpan w:val="3"/>
          </w:tcPr>
          <w:p w14:paraId="5C1A74F7" w14:textId="77777777" w:rsidR="005179A7" w:rsidRDefault="005179A7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38E6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667" w:type="pct"/>
          </w:tcPr>
          <w:p w14:paraId="7E061F03" w14:textId="25F0CA13" w:rsidR="005179A7" w:rsidRPr="00ED3D80" w:rsidRDefault="00243FE4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3FE4">
              <w:rPr>
                <w:rFonts w:ascii="Angsana New" w:hAnsi="Angsana New"/>
                <w:sz w:val="30"/>
                <w:szCs w:val="30"/>
                <w:cs/>
              </w:rPr>
              <w:t>127</w:t>
            </w:r>
            <w:r w:rsidRPr="00243FE4">
              <w:rPr>
                <w:rFonts w:ascii="Angsana New" w:hAnsi="Angsana New"/>
                <w:sz w:val="30"/>
                <w:szCs w:val="30"/>
              </w:rPr>
              <w:t>,</w:t>
            </w:r>
            <w:r w:rsidRPr="00243FE4">
              <w:rPr>
                <w:rFonts w:ascii="Angsana New" w:hAnsi="Angsana New"/>
                <w:sz w:val="30"/>
                <w:szCs w:val="30"/>
                <w:cs/>
              </w:rPr>
              <w:t>675</w:t>
            </w:r>
          </w:p>
        </w:tc>
        <w:tc>
          <w:tcPr>
            <w:tcW w:w="128" w:type="pct"/>
          </w:tcPr>
          <w:p w14:paraId="4BE0BCE3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7BB219E" w14:textId="77777777" w:rsidR="005179A7" w:rsidRPr="00ED3D80" w:rsidRDefault="0051563B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93,466</w:t>
            </w:r>
          </w:p>
        </w:tc>
        <w:tc>
          <w:tcPr>
            <w:tcW w:w="147" w:type="pct"/>
          </w:tcPr>
          <w:p w14:paraId="31055303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44E5ECD" w14:textId="1C139CBC" w:rsidR="005179A7" w:rsidRPr="00ED3D80" w:rsidRDefault="00D411D5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11D5">
              <w:rPr>
                <w:rFonts w:ascii="Angsana New" w:hAnsi="Angsana New"/>
                <w:sz w:val="30"/>
                <w:szCs w:val="30"/>
              </w:rPr>
              <w:t>12,848</w:t>
            </w:r>
          </w:p>
        </w:tc>
        <w:tc>
          <w:tcPr>
            <w:tcW w:w="140" w:type="pct"/>
          </w:tcPr>
          <w:p w14:paraId="3D97A79A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E05A392" w14:textId="77777777" w:rsidR="005179A7" w:rsidRPr="00ED3D80" w:rsidRDefault="00216286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7,256</w:t>
            </w:r>
          </w:p>
        </w:tc>
      </w:tr>
      <w:tr w:rsidR="005179A7" w:rsidRPr="00ED3D80" w14:paraId="00E99CC3" w14:textId="77777777" w:rsidTr="00E64209">
        <w:tc>
          <w:tcPr>
            <w:tcW w:w="2035" w:type="pct"/>
            <w:gridSpan w:val="3"/>
          </w:tcPr>
          <w:p w14:paraId="5C987818" w14:textId="77777777" w:rsidR="005179A7" w:rsidRPr="00ED3D80" w:rsidRDefault="005179A7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vAlign w:val="bottom"/>
          </w:tcPr>
          <w:p w14:paraId="60441C77" w14:textId="30B1BC13" w:rsidR="005179A7" w:rsidRPr="00ED3D80" w:rsidRDefault="00243FE4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3F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446</w:t>
            </w:r>
            <w:r w:rsidRPr="00243FE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43F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958</w:t>
            </w:r>
          </w:p>
        </w:tc>
        <w:tc>
          <w:tcPr>
            <w:tcW w:w="128" w:type="pct"/>
            <w:vAlign w:val="bottom"/>
          </w:tcPr>
          <w:p w14:paraId="3004E2B7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14:paraId="467A4605" w14:textId="77777777" w:rsidR="005179A7" w:rsidRPr="00ED3D80" w:rsidRDefault="0051563B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478,737</w:t>
            </w:r>
          </w:p>
        </w:tc>
        <w:tc>
          <w:tcPr>
            <w:tcW w:w="147" w:type="pct"/>
            <w:vAlign w:val="bottom"/>
          </w:tcPr>
          <w:p w14:paraId="5BDD08DA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14:paraId="49A987A2" w14:textId="075DC72E" w:rsidR="005179A7" w:rsidRPr="00ED3D80" w:rsidRDefault="00851BE5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1BE5">
              <w:rPr>
                <w:rFonts w:ascii="Angsana New" w:hAnsi="Angsana New"/>
                <w:b/>
                <w:bCs/>
                <w:sz w:val="30"/>
                <w:szCs w:val="30"/>
              </w:rPr>
              <w:t>98,877</w:t>
            </w:r>
          </w:p>
        </w:tc>
        <w:tc>
          <w:tcPr>
            <w:tcW w:w="140" w:type="pct"/>
            <w:vAlign w:val="bottom"/>
          </w:tcPr>
          <w:p w14:paraId="07C53609" w14:textId="77777777" w:rsidR="005179A7" w:rsidRPr="00ED3D80" w:rsidRDefault="005179A7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bottom"/>
          </w:tcPr>
          <w:p w14:paraId="33B6A520" w14:textId="77777777" w:rsidR="005179A7" w:rsidRPr="00ED3D80" w:rsidRDefault="00216286" w:rsidP="00BD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116,782</w:t>
            </w:r>
          </w:p>
        </w:tc>
      </w:tr>
      <w:tr w:rsidR="0012607B" w:rsidRPr="00ED3D80" w14:paraId="0DC082D9" w14:textId="77777777" w:rsidTr="00E64209">
        <w:tc>
          <w:tcPr>
            <w:tcW w:w="2035" w:type="pct"/>
            <w:gridSpan w:val="3"/>
          </w:tcPr>
          <w:p w14:paraId="1D2F9A0B" w14:textId="77777777" w:rsidR="0012607B" w:rsidRPr="00ED3D80" w:rsidRDefault="0012607B" w:rsidP="0012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ประมาณการรับคืนหนังสือ</w:t>
            </w:r>
          </w:p>
        </w:tc>
        <w:tc>
          <w:tcPr>
            <w:tcW w:w="667" w:type="pct"/>
            <w:vAlign w:val="bottom"/>
          </w:tcPr>
          <w:p w14:paraId="46354A20" w14:textId="4E6EBE35" w:rsidR="0012607B" w:rsidRPr="00ED3D80" w:rsidRDefault="0012607B" w:rsidP="0012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</w:rPr>
            </w:pPr>
            <w:r w:rsidRPr="00E47D0E">
              <w:rPr>
                <w:rFonts w:ascii="Angsana New" w:hAnsi="Angsana New"/>
                <w:sz w:val="30"/>
                <w:szCs w:val="30"/>
                <w:cs/>
              </w:rPr>
              <w:t>(440)</w:t>
            </w:r>
          </w:p>
        </w:tc>
        <w:tc>
          <w:tcPr>
            <w:tcW w:w="128" w:type="pct"/>
          </w:tcPr>
          <w:p w14:paraId="05698076" w14:textId="77777777" w:rsidR="0012607B" w:rsidRPr="00ED3D80" w:rsidRDefault="0012607B" w:rsidP="00126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3B71EDF5" w14:textId="77777777" w:rsidR="0012607B" w:rsidRPr="00ED3D80" w:rsidRDefault="0012607B" w:rsidP="0012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(413)</w:t>
            </w:r>
          </w:p>
        </w:tc>
        <w:tc>
          <w:tcPr>
            <w:tcW w:w="147" w:type="pct"/>
          </w:tcPr>
          <w:p w14:paraId="1CC2A799" w14:textId="77777777" w:rsidR="0012607B" w:rsidRPr="00ED3D80" w:rsidRDefault="0012607B" w:rsidP="00126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2A45905" w14:textId="69508B63" w:rsidR="0012607B" w:rsidRPr="00ED3D80" w:rsidRDefault="0012607B" w:rsidP="0048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5F7F6C0" w14:textId="77777777" w:rsidR="0012607B" w:rsidRPr="00ED3D80" w:rsidRDefault="0012607B" w:rsidP="00126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34C1E6D0" w14:textId="77777777" w:rsidR="0012607B" w:rsidRPr="00ED3D80" w:rsidRDefault="0012607B" w:rsidP="00126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607B" w:rsidRPr="00ED3D80" w14:paraId="1998F0E8" w14:textId="77777777" w:rsidTr="00E64209">
        <w:tc>
          <w:tcPr>
            <w:tcW w:w="2035" w:type="pct"/>
            <w:gridSpan w:val="3"/>
          </w:tcPr>
          <w:p w14:paraId="2D6864AC" w14:textId="77777777" w:rsidR="0012607B" w:rsidRPr="00ED3D80" w:rsidRDefault="0012607B" w:rsidP="0012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ค่าเผื่อประมาณการรับคืนนิตยสาร</w:t>
            </w:r>
          </w:p>
        </w:tc>
        <w:tc>
          <w:tcPr>
            <w:tcW w:w="667" w:type="pct"/>
            <w:vAlign w:val="bottom"/>
          </w:tcPr>
          <w:p w14:paraId="18EAE9E9" w14:textId="1F8D2057" w:rsidR="0012607B" w:rsidRPr="00ED3D80" w:rsidRDefault="0012607B" w:rsidP="0012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</w:rPr>
            </w:pPr>
            <w:r w:rsidRPr="00E47D0E">
              <w:rPr>
                <w:rFonts w:ascii="Angsana New" w:hAnsi="Angsana New"/>
                <w:sz w:val="30"/>
                <w:szCs w:val="30"/>
                <w:cs/>
              </w:rPr>
              <w:t>(535)</w:t>
            </w:r>
          </w:p>
        </w:tc>
        <w:tc>
          <w:tcPr>
            <w:tcW w:w="128" w:type="pct"/>
          </w:tcPr>
          <w:p w14:paraId="071C57CE" w14:textId="77777777" w:rsidR="0012607B" w:rsidRPr="00ED3D80" w:rsidRDefault="0012607B" w:rsidP="00126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65612A3D" w14:textId="77777777" w:rsidR="0012607B" w:rsidRPr="00ED3D80" w:rsidRDefault="0012607B" w:rsidP="0012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(496)</w:t>
            </w:r>
          </w:p>
        </w:tc>
        <w:tc>
          <w:tcPr>
            <w:tcW w:w="147" w:type="pct"/>
          </w:tcPr>
          <w:p w14:paraId="5B9E4D09" w14:textId="77777777" w:rsidR="0012607B" w:rsidRPr="00ED3D80" w:rsidRDefault="0012607B" w:rsidP="00126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62FE3B2B" w14:textId="72855CA4" w:rsidR="0012607B" w:rsidRPr="00ED3D80" w:rsidRDefault="0012607B" w:rsidP="0048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E30C5D9" w14:textId="77777777" w:rsidR="0012607B" w:rsidRPr="00ED3D80" w:rsidRDefault="0012607B" w:rsidP="00126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4022FEE2" w14:textId="77777777" w:rsidR="0012607B" w:rsidRPr="00ED3D80" w:rsidRDefault="0012607B" w:rsidP="00126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607B" w:rsidRPr="00ED3D80" w14:paraId="01ED06D3" w14:textId="77777777" w:rsidTr="00E64209">
        <w:tc>
          <w:tcPr>
            <w:tcW w:w="2035" w:type="pct"/>
            <w:gridSpan w:val="3"/>
          </w:tcPr>
          <w:p w14:paraId="1B5EAEBA" w14:textId="77777777" w:rsidR="0012607B" w:rsidRDefault="0012607B" w:rsidP="0012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</w:p>
          <w:p w14:paraId="1A61E320" w14:textId="77777777" w:rsidR="0012607B" w:rsidRPr="00ED3D80" w:rsidRDefault="0012607B" w:rsidP="0012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จะเกิดขึ้น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3852F607" w14:textId="341FB530" w:rsidR="0012607B" w:rsidRPr="00ED3D80" w:rsidRDefault="0012607B" w:rsidP="0012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</w:rPr>
            </w:pPr>
            <w:r w:rsidRPr="00E47D0E">
              <w:rPr>
                <w:rFonts w:ascii="Angsana New" w:hAnsi="Angsana New"/>
                <w:sz w:val="30"/>
                <w:szCs w:val="30"/>
                <w:cs/>
              </w:rPr>
              <w:t>(15</w:t>
            </w:r>
            <w:r w:rsidRPr="00E47D0E">
              <w:rPr>
                <w:rFonts w:ascii="Angsana New" w:hAnsi="Angsana New"/>
                <w:sz w:val="30"/>
                <w:szCs w:val="30"/>
              </w:rPr>
              <w:t>,</w:t>
            </w:r>
            <w:r w:rsidRPr="00E47D0E">
              <w:rPr>
                <w:rFonts w:ascii="Angsana New" w:hAnsi="Angsana New"/>
                <w:sz w:val="30"/>
                <w:szCs w:val="30"/>
                <w:cs/>
              </w:rPr>
              <w:t>600)</w:t>
            </w:r>
          </w:p>
        </w:tc>
        <w:tc>
          <w:tcPr>
            <w:tcW w:w="128" w:type="pct"/>
          </w:tcPr>
          <w:p w14:paraId="61B5353F" w14:textId="77777777" w:rsidR="0012607B" w:rsidRPr="00ED3D80" w:rsidRDefault="0012607B" w:rsidP="00126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7FC88F65" w14:textId="77777777" w:rsidR="0012607B" w:rsidRPr="00ED3D80" w:rsidRDefault="0012607B" w:rsidP="0012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(15,653)</w:t>
            </w:r>
          </w:p>
        </w:tc>
        <w:tc>
          <w:tcPr>
            <w:tcW w:w="147" w:type="pct"/>
          </w:tcPr>
          <w:p w14:paraId="4C3209E8" w14:textId="77777777" w:rsidR="0012607B" w:rsidRPr="00ED3D80" w:rsidRDefault="0012607B" w:rsidP="00126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36B2D8A2" w14:textId="64BB6182" w:rsidR="0012607B" w:rsidRPr="00ED3D80" w:rsidRDefault="0012607B" w:rsidP="0012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(1,647)</w:t>
            </w:r>
          </w:p>
        </w:tc>
        <w:tc>
          <w:tcPr>
            <w:tcW w:w="140" w:type="pct"/>
          </w:tcPr>
          <w:p w14:paraId="062D800B" w14:textId="77777777" w:rsidR="0012607B" w:rsidRPr="00ED3D80" w:rsidRDefault="0012607B" w:rsidP="00126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1A95DA86" w14:textId="77777777" w:rsidR="0012607B" w:rsidRPr="00ED3D80" w:rsidRDefault="0012607B" w:rsidP="0012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(1,647)</w:t>
            </w:r>
          </w:p>
        </w:tc>
      </w:tr>
      <w:tr w:rsidR="0012607B" w:rsidRPr="00ED3D80" w14:paraId="5A2845FE" w14:textId="77777777" w:rsidTr="00E64209">
        <w:tc>
          <w:tcPr>
            <w:tcW w:w="2035" w:type="pct"/>
            <w:gridSpan w:val="3"/>
          </w:tcPr>
          <w:p w14:paraId="7D2B6C58" w14:textId="77777777" w:rsidR="0012607B" w:rsidRPr="00ED3D80" w:rsidRDefault="0012607B" w:rsidP="0012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</w:tcPr>
          <w:p w14:paraId="05E865CF" w14:textId="67C95237" w:rsidR="0012607B" w:rsidRPr="00ED3D80" w:rsidRDefault="00243FE4" w:rsidP="00126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3F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430</w:t>
            </w:r>
            <w:r w:rsidRPr="00243FE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43F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383</w:t>
            </w:r>
          </w:p>
        </w:tc>
        <w:tc>
          <w:tcPr>
            <w:tcW w:w="128" w:type="pct"/>
          </w:tcPr>
          <w:p w14:paraId="3F9667BA" w14:textId="77777777" w:rsidR="0012607B" w:rsidRPr="00ED3D80" w:rsidRDefault="0012607B" w:rsidP="00126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14:paraId="081626E3" w14:textId="77777777" w:rsidR="0012607B" w:rsidRPr="00ED3D80" w:rsidRDefault="0012607B" w:rsidP="00126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462,175</w:t>
            </w:r>
          </w:p>
        </w:tc>
        <w:tc>
          <w:tcPr>
            <w:tcW w:w="147" w:type="pct"/>
          </w:tcPr>
          <w:p w14:paraId="54DE7D8C" w14:textId="77777777" w:rsidR="0012607B" w:rsidRPr="00ED3D80" w:rsidRDefault="0012607B" w:rsidP="00126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14:paraId="76834EB4" w14:textId="266205B0" w:rsidR="0012607B" w:rsidRPr="00ED3D80" w:rsidRDefault="00851BE5" w:rsidP="00126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1BE5">
              <w:rPr>
                <w:rFonts w:ascii="Angsana New" w:hAnsi="Angsana New"/>
                <w:b/>
                <w:bCs/>
                <w:sz w:val="30"/>
                <w:szCs w:val="30"/>
              </w:rPr>
              <w:t>97,230</w:t>
            </w:r>
          </w:p>
        </w:tc>
        <w:tc>
          <w:tcPr>
            <w:tcW w:w="140" w:type="pct"/>
          </w:tcPr>
          <w:p w14:paraId="266F5058" w14:textId="77777777" w:rsidR="0012607B" w:rsidRPr="00ED3D80" w:rsidRDefault="0012607B" w:rsidP="00126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176A0AAD" w14:textId="77777777" w:rsidR="0012607B" w:rsidRPr="00ED3D80" w:rsidRDefault="0012607B" w:rsidP="00126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115,135</w:t>
            </w:r>
          </w:p>
        </w:tc>
      </w:tr>
      <w:tr w:rsidR="0012607B" w:rsidRPr="00F41D0E" w14:paraId="0E5772C8" w14:textId="77777777" w:rsidTr="00E64209">
        <w:tc>
          <w:tcPr>
            <w:tcW w:w="2035" w:type="pct"/>
            <w:gridSpan w:val="3"/>
          </w:tcPr>
          <w:p w14:paraId="5612157C" w14:textId="77777777" w:rsidR="0012607B" w:rsidRPr="00F41D0E" w:rsidRDefault="0012607B" w:rsidP="0012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0ECF2BB0" w14:textId="77777777" w:rsidR="0012607B" w:rsidRPr="00F41D0E" w:rsidRDefault="0012607B" w:rsidP="0012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3CCBB928" w14:textId="77777777" w:rsidR="0012607B" w:rsidRPr="00F41D0E" w:rsidRDefault="0012607B" w:rsidP="0012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6E8B128A" w14:textId="77777777" w:rsidR="0012607B" w:rsidRPr="00F41D0E" w:rsidRDefault="0012607B" w:rsidP="0012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8531E42" w14:textId="77777777" w:rsidR="0012607B" w:rsidRPr="00F41D0E" w:rsidRDefault="0012607B" w:rsidP="0012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57BCB9FE" w14:textId="77777777" w:rsidR="0012607B" w:rsidRPr="00F41D0E" w:rsidRDefault="0012607B" w:rsidP="0012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7E383450" w14:textId="77777777" w:rsidR="0012607B" w:rsidRPr="00F41D0E" w:rsidRDefault="0012607B" w:rsidP="0012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4D3BE89B" w14:textId="77777777" w:rsidR="0012607B" w:rsidRPr="00F41D0E" w:rsidRDefault="0012607B" w:rsidP="0012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2607B" w:rsidRPr="00CD0D6F" w14:paraId="5B1DAC44" w14:textId="77777777" w:rsidTr="00E64209">
        <w:tc>
          <w:tcPr>
            <w:tcW w:w="2035" w:type="pct"/>
            <w:gridSpan w:val="3"/>
          </w:tcPr>
          <w:p w14:paraId="4BDB086B" w14:textId="77777777" w:rsidR="0012607B" w:rsidRPr="00ED3D80" w:rsidRDefault="0012607B" w:rsidP="0012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bottom w:val="double" w:sz="4" w:space="0" w:color="auto"/>
            </w:tcBorders>
            <w:vAlign w:val="bottom"/>
          </w:tcPr>
          <w:p w14:paraId="2CDEDFB1" w14:textId="41623F50" w:rsidR="0012607B" w:rsidRPr="00ED3D80" w:rsidRDefault="00243FE4" w:rsidP="00126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3F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462</w:t>
            </w:r>
            <w:r w:rsidRPr="00243FE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43F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653</w:t>
            </w:r>
          </w:p>
        </w:tc>
        <w:tc>
          <w:tcPr>
            <w:tcW w:w="128" w:type="pct"/>
            <w:vAlign w:val="bottom"/>
          </w:tcPr>
          <w:p w14:paraId="7D385593" w14:textId="77777777" w:rsidR="0012607B" w:rsidRPr="00ED3D80" w:rsidRDefault="0012607B" w:rsidP="00126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vAlign w:val="bottom"/>
          </w:tcPr>
          <w:p w14:paraId="7537E528" w14:textId="77777777" w:rsidR="0012607B" w:rsidRPr="00ED3D80" w:rsidRDefault="0012607B" w:rsidP="00126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507,560</w:t>
            </w:r>
          </w:p>
        </w:tc>
        <w:tc>
          <w:tcPr>
            <w:tcW w:w="147" w:type="pct"/>
            <w:vAlign w:val="bottom"/>
          </w:tcPr>
          <w:p w14:paraId="7C5F1A00" w14:textId="77777777" w:rsidR="0012607B" w:rsidRPr="00ED3D80" w:rsidRDefault="0012607B" w:rsidP="00126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  <w:vAlign w:val="bottom"/>
          </w:tcPr>
          <w:p w14:paraId="6775768C" w14:textId="0D9D58CB" w:rsidR="0012607B" w:rsidRPr="00ED3D80" w:rsidRDefault="00D411D5" w:rsidP="0012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11D5">
              <w:rPr>
                <w:rFonts w:ascii="Angsana New" w:hAnsi="Angsana New"/>
                <w:b/>
                <w:bCs/>
                <w:sz w:val="30"/>
                <w:szCs w:val="30"/>
              </w:rPr>
              <w:t>241,266</w:t>
            </w:r>
          </w:p>
        </w:tc>
        <w:tc>
          <w:tcPr>
            <w:tcW w:w="140" w:type="pct"/>
            <w:vAlign w:val="bottom"/>
          </w:tcPr>
          <w:p w14:paraId="2051BF24" w14:textId="77777777" w:rsidR="0012607B" w:rsidRPr="00ED3D80" w:rsidRDefault="0012607B" w:rsidP="00126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vAlign w:val="bottom"/>
          </w:tcPr>
          <w:p w14:paraId="7B1E793A" w14:textId="2406DF38" w:rsidR="0012607B" w:rsidRPr="00ED3D80" w:rsidRDefault="0012607B" w:rsidP="0012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291,1</w:t>
            </w:r>
            <w:r w:rsidR="008D081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1C6692D5" w14:textId="77777777" w:rsidR="00CC793C" w:rsidRDefault="00CC793C" w:rsidP="00CC7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61BBEF6" w14:textId="77777777" w:rsidR="000553A9" w:rsidRDefault="000553A9" w:rsidP="00CC7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179A515" w14:textId="77777777" w:rsidR="000553A9" w:rsidRPr="00CC793C" w:rsidRDefault="000553A9" w:rsidP="00CC7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0553A9" w:rsidRPr="00CC793C" w:rsidSect="00287586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02BED593" w14:textId="77777777" w:rsidR="009D0C4F" w:rsidRDefault="00FA6A29" w:rsidP="009D0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9D0C4F" w:rsidRPr="00CE458C">
        <w:rPr>
          <w:rFonts w:ascii="Angsana New" w:hAnsi="Angsana New"/>
          <w:b/>
          <w:bCs/>
          <w:sz w:val="30"/>
          <w:szCs w:val="30"/>
        </w:rPr>
        <w:tab/>
      </w:r>
      <w:r w:rsidR="009D0C4F" w:rsidRPr="00CE458C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14:paraId="6E140BB1" w14:textId="77777777" w:rsidR="009D0C4F" w:rsidRPr="009D0C4F" w:rsidRDefault="009D0C4F" w:rsidP="009D0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2531"/>
        <w:gridCol w:w="1069"/>
        <w:gridCol w:w="1080"/>
        <w:gridCol w:w="1080"/>
        <w:gridCol w:w="198"/>
        <w:gridCol w:w="1062"/>
        <w:gridCol w:w="180"/>
        <w:gridCol w:w="1080"/>
        <w:gridCol w:w="185"/>
        <w:gridCol w:w="1075"/>
        <w:gridCol w:w="185"/>
        <w:gridCol w:w="985"/>
        <w:gridCol w:w="183"/>
        <w:gridCol w:w="1077"/>
      </w:tblGrid>
      <w:tr w:rsidR="00AA628B" w:rsidRPr="00E50A0C" w14:paraId="2F984703" w14:textId="77777777" w:rsidTr="00503822">
        <w:trPr>
          <w:cantSplit/>
          <w:trHeight w:val="70"/>
          <w:tblHeader/>
        </w:trPr>
        <w:tc>
          <w:tcPr>
            <w:tcW w:w="2250" w:type="dxa"/>
          </w:tcPr>
          <w:p w14:paraId="1211745A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31" w:type="dxa"/>
          </w:tcPr>
          <w:p w14:paraId="42A94C3B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439" w:type="dxa"/>
            <w:gridSpan w:val="13"/>
          </w:tcPr>
          <w:p w14:paraId="73DE3B5D" w14:textId="77777777" w:rsidR="00AA628B" w:rsidRPr="00F6365F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6365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AA628B" w:rsidRPr="00E50A0C" w14:paraId="4750BC56" w14:textId="77777777" w:rsidTr="00503822">
        <w:trPr>
          <w:cantSplit/>
          <w:trHeight w:val="70"/>
          <w:tblHeader/>
        </w:trPr>
        <w:tc>
          <w:tcPr>
            <w:tcW w:w="2250" w:type="dxa"/>
          </w:tcPr>
          <w:p w14:paraId="7FE90B0A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31" w:type="dxa"/>
          </w:tcPr>
          <w:p w14:paraId="2A596D61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49" w:type="dxa"/>
            <w:gridSpan w:val="2"/>
          </w:tcPr>
          <w:p w14:paraId="43C5E7B2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2340" w:type="dxa"/>
            <w:gridSpan w:val="3"/>
          </w:tcPr>
          <w:p w14:paraId="1A56801E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37DBA52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096190D8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7EFE52A8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245" w:type="dxa"/>
            <w:gridSpan w:val="3"/>
          </w:tcPr>
          <w:p w14:paraId="7DB5ECF7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มูลค่าตาม</w:t>
            </w:r>
          </w:p>
        </w:tc>
      </w:tr>
      <w:tr w:rsidR="00AA628B" w:rsidRPr="00E50A0C" w14:paraId="34A353DE" w14:textId="77777777" w:rsidTr="00503822">
        <w:trPr>
          <w:cantSplit/>
          <w:trHeight w:val="70"/>
          <w:tblHeader/>
        </w:trPr>
        <w:tc>
          <w:tcPr>
            <w:tcW w:w="2250" w:type="dxa"/>
          </w:tcPr>
          <w:p w14:paraId="7F560BC6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31" w:type="dxa"/>
          </w:tcPr>
          <w:p w14:paraId="230EB7A6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  </w:t>
            </w: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149" w:type="dxa"/>
            <w:gridSpan w:val="2"/>
          </w:tcPr>
          <w:p w14:paraId="06A81394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ความเป็น</w:t>
            </w: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เจ้าของ</w:t>
            </w:r>
          </w:p>
        </w:tc>
        <w:tc>
          <w:tcPr>
            <w:tcW w:w="2340" w:type="dxa"/>
            <w:gridSpan w:val="3"/>
          </w:tcPr>
          <w:p w14:paraId="7903D80C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238448E9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24EDD28F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5" w:type="dxa"/>
          </w:tcPr>
          <w:p w14:paraId="52B38F77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245" w:type="dxa"/>
            <w:gridSpan w:val="3"/>
          </w:tcPr>
          <w:p w14:paraId="4D93A810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</w:tr>
      <w:tr w:rsidR="00AA628B" w:rsidRPr="00E50A0C" w14:paraId="2FF3A970" w14:textId="77777777" w:rsidTr="00503822">
        <w:trPr>
          <w:cantSplit/>
          <w:trHeight w:val="70"/>
          <w:tblHeader/>
        </w:trPr>
        <w:tc>
          <w:tcPr>
            <w:tcW w:w="2250" w:type="dxa"/>
          </w:tcPr>
          <w:p w14:paraId="78D52E42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31" w:type="dxa"/>
          </w:tcPr>
          <w:p w14:paraId="255C862D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69" w:type="dxa"/>
          </w:tcPr>
          <w:p w14:paraId="69942AE9" w14:textId="77777777"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080" w:type="dxa"/>
          </w:tcPr>
          <w:p w14:paraId="743F202E" w14:textId="77777777"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80" w:type="dxa"/>
          </w:tcPr>
          <w:p w14:paraId="34C2885C" w14:textId="77777777"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98" w:type="dxa"/>
          </w:tcPr>
          <w:p w14:paraId="25F610CF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6BEF9170" w14:textId="77777777"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0AB7763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0FFAFD" w14:textId="77777777"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5" w:type="dxa"/>
          </w:tcPr>
          <w:p w14:paraId="591C9692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38C95700" w14:textId="77777777"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5" w:type="dxa"/>
          </w:tcPr>
          <w:p w14:paraId="1F1B6D6C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85" w:type="dxa"/>
          </w:tcPr>
          <w:p w14:paraId="7A419A94" w14:textId="77777777"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3" w:type="dxa"/>
          </w:tcPr>
          <w:p w14:paraId="41D41182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7FB077DF" w14:textId="77777777"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</w:tr>
      <w:tr w:rsidR="00AA628B" w:rsidRPr="00E50A0C" w14:paraId="7FC635F0" w14:textId="77777777" w:rsidTr="00503822">
        <w:trPr>
          <w:cantSplit/>
          <w:trHeight w:val="70"/>
          <w:tblHeader/>
        </w:trPr>
        <w:tc>
          <w:tcPr>
            <w:tcW w:w="2250" w:type="dxa"/>
          </w:tcPr>
          <w:p w14:paraId="31B7F83E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31" w:type="dxa"/>
          </w:tcPr>
          <w:p w14:paraId="79BB3218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69" w:type="dxa"/>
          </w:tcPr>
          <w:p w14:paraId="1D7DBF2D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72437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080" w:type="dxa"/>
          </w:tcPr>
          <w:p w14:paraId="7C1BEFF2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72437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080" w:type="dxa"/>
          </w:tcPr>
          <w:p w14:paraId="56D10582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72437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98" w:type="dxa"/>
          </w:tcPr>
          <w:p w14:paraId="2BCD29F7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78CFA51F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72437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50FE7F89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6F8C8D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72437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5" w:type="dxa"/>
          </w:tcPr>
          <w:p w14:paraId="286FD8A3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65D6AFC4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72437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5" w:type="dxa"/>
          </w:tcPr>
          <w:p w14:paraId="7821E823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85" w:type="dxa"/>
          </w:tcPr>
          <w:p w14:paraId="47D3832C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72437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3" w:type="dxa"/>
          </w:tcPr>
          <w:p w14:paraId="185BFD96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1C1C2BBA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72437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</w:tr>
      <w:tr w:rsidR="00AA628B" w:rsidRPr="00E50A0C" w14:paraId="6E689B6A" w14:textId="77777777" w:rsidTr="00503822">
        <w:trPr>
          <w:cantSplit/>
        </w:trPr>
        <w:tc>
          <w:tcPr>
            <w:tcW w:w="2250" w:type="dxa"/>
          </w:tcPr>
          <w:p w14:paraId="7210414E" w14:textId="77777777" w:rsidR="00AA628B" w:rsidRPr="00E50A0C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1" w:type="dxa"/>
            <w:vAlign w:val="bottom"/>
          </w:tcPr>
          <w:p w14:paraId="74A636C2" w14:textId="77777777" w:rsidR="00AA628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49" w:type="dxa"/>
            <w:gridSpan w:val="2"/>
            <w:vAlign w:val="bottom"/>
          </w:tcPr>
          <w:p w14:paraId="278FA032" w14:textId="77777777" w:rsidR="00AA628B" w:rsidRPr="00E83017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E83017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7290" w:type="dxa"/>
            <w:gridSpan w:val="11"/>
            <w:vAlign w:val="bottom"/>
          </w:tcPr>
          <w:p w14:paraId="4C017169" w14:textId="77777777" w:rsidR="00AA628B" w:rsidRPr="00E83017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E83017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AB0C21" w:rsidRPr="00E50A0C" w14:paraId="69B72C6C" w14:textId="77777777" w:rsidTr="00503822">
        <w:trPr>
          <w:cantSplit/>
        </w:trPr>
        <w:tc>
          <w:tcPr>
            <w:tcW w:w="2250" w:type="dxa"/>
          </w:tcPr>
          <w:p w14:paraId="3E1F1C48" w14:textId="77777777" w:rsidR="00AB0C21" w:rsidRDefault="00AB0C21" w:rsidP="00AB0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</w:rPr>
            </w:pPr>
            <w:r w:rsidRPr="00E50A0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คาโดคาวะ อมรินทร์ </w:t>
            </w:r>
          </w:p>
          <w:p w14:paraId="4A8CC9DA" w14:textId="77777777" w:rsidR="00AB0C21" w:rsidRPr="00E50A0C" w:rsidRDefault="00AB0C21" w:rsidP="00AB0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จำกัด</w:t>
            </w:r>
          </w:p>
        </w:tc>
        <w:tc>
          <w:tcPr>
            <w:tcW w:w="2531" w:type="dxa"/>
            <w:vAlign w:val="bottom"/>
          </w:tcPr>
          <w:p w14:paraId="162885EB" w14:textId="77777777" w:rsidR="00AB0C21" w:rsidRPr="00E50A0C" w:rsidRDefault="00AB0C21" w:rsidP="00AB0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 w:firstLine="7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ผลิตและจำหน่ายหนังสือการ์ตูน</w:t>
            </w:r>
          </w:p>
        </w:tc>
        <w:tc>
          <w:tcPr>
            <w:tcW w:w="1069" w:type="dxa"/>
            <w:vAlign w:val="bottom"/>
          </w:tcPr>
          <w:p w14:paraId="2BA6340E" w14:textId="77777777" w:rsidR="00AB0C21" w:rsidRPr="00104A8F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46.00</w:t>
            </w:r>
          </w:p>
        </w:tc>
        <w:tc>
          <w:tcPr>
            <w:tcW w:w="1080" w:type="dxa"/>
            <w:vAlign w:val="bottom"/>
          </w:tcPr>
          <w:p w14:paraId="2227D2F5" w14:textId="77777777" w:rsidR="00AB0C21" w:rsidRPr="00104A8F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46.00</w:t>
            </w:r>
          </w:p>
        </w:tc>
        <w:tc>
          <w:tcPr>
            <w:tcW w:w="1080" w:type="dxa"/>
            <w:vAlign w:val="bottom"/>
          </w:tcPr>
          <w:p w14:paraId="6CD4BA9F" w14:textId="77777777" w:rsidR="00AB0C21" w:rsidRPr="00E50A0C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60,000</w:t>
            </w:r>
          </w:p>
        </w:tc>
        <w:tc>
          <w:tcPr>
            <w:tcW w:w="198" w:type="dxa"/>
            <w:vAlign w:val="bottom"/>
          </w:tcPr>
          <w:p w14:paraId="380859C0" w14:textId="77777777" w:rsidR="00AB0C21" w:rsidRPr="00E50A0C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2" w:type="dxa"/>
            <w:vAlign w:val="bottom"/>
          </w:tcPr>
          <w:p w14:paraId="3367FB7C" w14:textId="77777777" w:rsidR="00AB0C21" w:rsidRPr="00E50A0C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60,000</w:t>
            </w:r>
          </w:p>
        </w:tc>
        <w:tc>
          <w:tcPr>
            <w:tcW w:w="180" w:type="dxa"/>
            <w:vAlign w:val="bottom"/>
          </w:tcPr>
          <w:p w14:paraId="37278AA1" w14:textId="77777777" w:rsidR="00AB0C21" w:rsidRPr="00E50A0C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2FE2061" w14:textId="77777777" w:rsidR="00AB0C21" w:rsidRPr="0072437B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ind w:right="10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72437B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85" w:type="dxa"/>
            <w:vAlign w:val="bottom"/>
          </w:tcPr>
          <w:p w14:paraId="6A2CCD34" w14:textId="77777777" w:rsidR="00AB0C21" w:rsidRPr="0072437B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  <w:vAlign w:val="bottom"/>
          </w:tcPr>
          <w:p w14:paraId="53C924ED" w14:textId="77777777" w:rsidR="00AB0C21" w:rsidRPr="0072437B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72437B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85" w:type="dxa"/>
            <w:vAlign w:val="bottom"/>
          </w:tcPr>
          <w:p w14:paraId="669A6B31" w14:textId="77777777" w:rsidR="00AB0C21" w:rsidRPr="0072437B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85" w:type="dxa"/>
            <w:tcBorders>
              <w:bottom w:val="double" w:sz="4" w:space="0" w:color="auto"/>
            </w:tcBorders>
            <w:vAlign w:val="bottom"/>
          </w:tcPr>
          <w:p w14:paraId="4D0F2180" w14:textId="7DC66CC0" w:rsidR="00AB0C21" w:rsidRPr="0072437B" w:rsidRDefault="00243FE4" w:rsidP="00AB0C21">
            <w:pPr>
              <w:pStyle w:val="acctfourfigures"/>
              <w:tabs>
                <w:tab w:val="clear" w:pos="765"/>
              </w:tabs>
              <w:spacing w:line="240" w:lineRule="auto"/>
              <w:ind w:right="10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243FE4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25,97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3" w:type="dxa"/>
            <w:vAlign w:val="bottom"/>
          </w:tcPr>
          <w:p w14:paraId="5884F827" w14:textId="77777777" w:rsidR="00AB0C21" w:rsidRPr="0072437B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0030C30B" w14:textId="77777777" w:rsidR="00AB0C21" w:rsidRPr="0072437B" w:rsidRDefault="00AB0C21" w:rsidP="00AB0C21">
            <w:pPr>
              <w:pStyle w:val="acctfourfigures"/>
              <w:tabs>
                <w:tab w:val="clear" w:pos="765"/>
                <w:tab w:val="left" w:pos="767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72437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72437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</w:t>
            </w:r>
            <w:r w:rsidRPr="0072437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72437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316</w:t>
            </w:r>
          </w:p>
        </w:tc>
      </w:tr>
    </w:tbl>
    <w:p w14:paraId="33302A9D" w14:textId="77777777" w:rsidR="00F71A92" w:rsidRPr="00732895" w:rsidRDefault="00F71A92" w:rsidP="00AA6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2520"/>
        <w:gridCol w:w="821"/>
        <w:gridCol w:w="810"/>
        <w:gridCol w:w="900"/>
        <w:gridCol w:w="180"/>
        <w:gridCol w:w="900"/>
        <w:gridCol w:w="180"/>
        <w:gridCol w:w="900"/>
        <w:gridCol w:w="180"/>
        <w:gridCol w:w="900"/>
        <w:gridCol w:w="191"/>
        <w:gridCol w:w="709"/>
        <w:gridCol w:w="178"/>
        <w:gridCol w:w="801"/>
        <w:gridCol w:w="180"/>
        <w:gridCol w:w="990"/>
        <w:gridCol w:w="180"/>
        <w:gridCol w:w="900"/>
      </w:tblGrid>
      <w:tr w:rsidR="00AA628B" w:rsidRPr="00E50A0C" w14:paraId="2274BB16" w14:textId="77777777" w:rsidTr="00AB0C21">
        <w:trPr>
          <w:cantSplit/>
          <w:trHeight w:val="70"/>
          <w:tblHeader/>
        </w:trPr>
        <w:tc>
          <w:tcPr>
            <w:tcW w:w="2250" w:type="dxa"/>
          </w:tcPr>
          <w:p w14:paraId="59DFA92B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20" w:type="dxa"/>
          </w:tcPr>
          <w:p w14:paraId="7469B22E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0" w:type="dxa"/>
            <w:gridSpan w:val="17"/>
          </w:tcPr>
          <w:p w14:paraId="15E58D91" w14:textId="77777777" w:rsidR="00AA628B" w:rsidRPr="00D673A2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D673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A628B" w:rsidRPr="00E50A0C" w14:paraId="007B97AD" w14:textId="77777777" w:rsidTr="00AA628B">
        <w:trPr>
          <w:cantSplit/>
          <w:trHeight w:val="70"/>
          <w:tblHeader/>
        </w:trPr>
        <w:tc>
          <w:tcPr>
            <w:tcW w:w="2250" w:type="dxa"/>
          </w:tcPr>
          <w:p w14:paraId="7339F270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20" w:type="dxa"/>
          </w:tcPr>
          <w:p w14:paraId="11169C6A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31" w:type="dxa"/>
            <w:gridSpan w:val="2"/>
          </w:tcPr>
          <w:p w14:paraId="2B7B4D60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1980" w:type="dxa"/>
            <w:gridSpan w:val="3"/>
          </w:tcPr>
          <w:p w14:paraId="34541E90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A25471E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14:paraId="23260458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1" w:type="dxa"/>
          </w:tcPr>
          <w:p w14:paraId="04817186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09" w:type="dxa"/>
          </w:tcPr>
          <w:p w14:paraId="74ECD514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3CB75155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1" w:type="dxa"/>
          </w:tcPr>
          <w:p w14:paraId="5FB80776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203350D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4016FEE0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D3CB855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2D78705E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AA628B" w:rsidRPr="00E50A0C" w14:paraId="185C350E" w14:textId="77777777" w:rsidTr="00AA628B">
        <w:trPr>
          <w:cantSplit/>
          <w:trHeight w:val="70"/>
          <w:tblHeader/>
        </w:trPr>
        <w:tc>
          <w:tcPr>
            <w:tcW w:w="2250" w:type="dxa"/>
          </w:tcPr>
          <w:p w14:paraId="20766CF0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20" w:type="dxa"/>
          </w:tcPr>
          <w:p w14:paraId="7A3E09A7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  </w:t>
            </w: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631" w:type="dxa"/>
            <w:gridSpan w:val="2"/>
          </w:tcPr>
          <w:p w14:paraId="39054889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ความเป็น</w:t>
            </w: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เจ้าของ</w:t>
            </w:r>
          </w:p>
        </w:tc>
        <w:tc>
          <w:tcPr>
            <w:tcW w:w="1980" w:type="dxa"/>
            <w:gridSpan w:val="3"/>
          </w:tcPr>
          <w:p w14:paraId="1ABC918E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4F28A9A2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14:paraId="66009CC4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1" w:type="dxa"/>
          </w:tcPr>
          <w:p w14:paraId="408B0124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88" w:type="dxa"/>
            <w:gridSpan w:val="3"/>
          </w:tcPr>
          <w:p w14:paraId="2FB7982C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31559E83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70" w:type="dxa"/>
            <w:gridSpan w:val="3"/>
          </w:tcPr>
          <w:p w14:paraId="3CAEC8DA" w14:textId="77777777" w:rsidR="00AA628B" w:rsidRPr="00D673A2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ราคาทุน 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</w:tr>
      <w:tr w:rsidR="00AA628B" w:rsidRPr="00E50A0C" w14:paraId="5DDE1D6C" w14:textId="77777777" w:rsidTr="00AA628B">
        <w:trPr>
          <w:cantSplit/>
          <w:trHeight w:val="70"/>
          <w:tblHeader/>
        </w:trPr>
        <w:tc>
          <w:tcPr>
            <w:tcW w:w="2250" w:type="dxa"/>
          </w:tcPr>
          <w:p w14:paraId="246C161B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6198D03D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1" w:type="dxa"/>
          </w:tcPr>
          <w:p w14:paraId="3E79AA79" w14:textId="77777777"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810" w:type="dxa"/>
          </w:tcPr>
          <w:p w14:paraId="5C8DB687" w14:textId="77777777"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00" w:type="dxa"/>
          </w:tcPr>
          <w:p w14:paraId="43A03953" w14:textId="77777777"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74C40EA6" w14:textId="77777777"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2072ECEB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F7BB86" w14:textId="77777777"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1E200D0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645EC39" w14:textId="77777777"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53843D8B" w14:textId="77777777"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1339F17D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0F202C8" w14:textId="77777777"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91" w:type="dxa"/>
          </w:tcPr>
          <w:p w14:paraId="4F61793D" w14:textId="77777777"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09" w:type="dxa"/>
          </w:tcPr>
          <w:p w14:paraId="6974F70B" w14:textId="77777777"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473651B0" w14:textId="77777777"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09E8ADF9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</w:tcPr>
          <w:p w14:paraId="3E66E58D" w14:textId="77777777"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C811FA1" w14:textId="77777777"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50A708F4" w14:textId="77777777"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330F4B96" w14:textId="77777777"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6CD39640" w14:textId="77777777"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C381083" w14:textId="77777777"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</w:tr>
      <w:tr w:rsidR="00F71A92" w:rsidRPr="00E50A0C" w14:paraId="45EAFD88" w14:textId="77777777" w:rsidTr="00AA628B">
        <w:trPr>
          <w:cantSplit/>
          <w:trHeight w:val="70"/>
          <w:tblHeader/>
        </w:trPr>
        <w:tc>
          <w:tcPr>
            <w:tcW w:w="2250" w:type="dxa"/>
          </w:tcPr>
          <w:p w14:paraId="2D1B9C0A" w14:textId="77777777" w:rsidR="00F71A92" w:rsidRPr="00E50A0C" w:rsidRDefault="00F71A92" w:rsidP="00F71A9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173E0360" w14:textId="77777777" w:rsidR="00F71A92" w:rsidRPr="00E50A0C" w:rsidRDefault="00F71A92" w:rsidP="00F71A9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1" w:type="dxa"/>
          </w:tcPr>
          <w:p w14:paraId="41144840" w14:textId="77777777" w:rsidR="00F71A92" w:rsidRPr="00E50A0C" w:rsidRDefault="00F71A92" w:rsidP="00F71A9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810" w:type="dxa"/>
          </w:tcPr>
          <w:p w14:paraId="422498F0" w14:textId="77777777" w:rsidR="00F71A92" w:rsidRPr="00E50A0C" w:rsidRDefault="00F71A92" w:rsidP="00F71A9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00" w:type="dxa"/>
          </w:tcPr>
          <w:p w14:paraId="110C194A" w14:textId="77777777" w:rsidR="00F71A92" w:rsidRPr="00E50A0C" w:rsidRDefault="00F71A92" w:rsidP="00F71A9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832E727" w14:textId="77777777" w:rsidR="00F71A92" w:rsidRPr="00E50A0C" w:rsidRDefault="00F71A92" w:rsidP="00F71A9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DA90A4" w14:textId="77777777" w:rsidR="00F71A92" w:rsidRPr="00E50A0C" w:rsidRDefault="00F71A92" w:rsidP="00F71A9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2EBDCBD" w14:textId="77777777" w:rsidR="00F71A92" w:rsidRPr="00E50A0C" w:rsidRDefault="00F71A92" w:rsidP="00F71A9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800D8F" w14:textId="77777777" w:rsidR="00F71A92" w:rsidRPr="00E50A0C" w:rsidRDefault="00F71A92" w:rsidP="00F71A9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44950B0E" w14:textId="77777777" w:rsidR="00F71A92" w:rsidRPr="00E50A0C" w:rsidRDefault="00F71A92" w:rsidP="00F71A9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4D5E557" w14:textId="77777777" w:rsidR="00F71A92" w:rsidRPr="00E50A0C" w:rsidRDefault="00F71A92" w:rsidP="00F71A9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91" w:type="dxa"/>
          </w:tcPr>
          <w:p w14:paraId="3CCBF87F" w14:textId="77777777" w:rsidR="00F71A92" w:rsidRPr="00E50A0C" w:rsidRDefault="00F71A92" w:rsidP="00F71A9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09" w:type="dxa"/>
          </w:tcPr>
          <w:p w14:paraId="7808FB52" w14:textId="77777777" w:rsidR="00F71A92" w:rsidRPr="00E50A0C" w:rsidRDefault="00F71A92" w:rsidP="00F71A9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0B9E7B2B" w14:textId="77777777" w:rsidR="00F71A92" w:rsidRPr="00E50A0C" w:rsidRDefault="00F71A92" w:rsidP="00F71A9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</w:tcPr>
          <w:p w14:paraId="59E7D632" w14:textId="77777777" w:rsidR="00F71A92" w:rsidRPr="00E50A0C" w:rsidRDefault="00F71A92" w:rsidP="00F71A9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E111122" w14:textId="77777777" w:rsidR="00F71A92" w:rsidRPr="00E50A0C" w:rsidRDefault="00F71A92" w:rsidP="00F71A9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5FCB1E71" w14:textId="77777777" w:rsidR="00F71A92" w:rsidRPr="00E50A0C" w:rsidRDefault="00F71A92" w:rsidP="00F71A9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E5BADC5" w14:textId="77777777" w:rsidR="00F71A92" w:rsidRPr="00E50A0C" w:rsidRDefault="00F71A92" w:rsidP="00F71A9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E261470" w14:textId="77777777" w:rsidR="00F71A92" w:rsidRPr="00E50A0C" w:rsidRDefault="00F71A92" w:rsidP="00F71A9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AA628B" w:rsidRPr="00E50A0C" w14:paraId="6FC46EFF" w14:textId="77777777" w:rsidTr="00AB0C21">
        <w:trPr>
          <w:cantSplit/>
        </w:trPr>
        <w:tc>
          <w:tcPr>
            <w:tcW w:w="2250" w:type="dxa"/>
          </w:tcPr>
          <w:p w14:paraId="630D1329" w14:textId="77777777" w:rsidR="00AA628B" w:rsidRPr="00E50A0C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vAlign w:val="bottom"/>
          </w:tcPr>
          <w:p w14:paraId="07A4F40C" w14:textId="77777777" w:rsidR="00AA628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 w:firstLine="7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1" w:type="dxa"/>
            <w:gridSpan w:val="2"/>
            <w:vAlign w:val="bottom"/>
          </w:tcPr>
          <w:p w14:paraId="5E333644" w14:textId="77777777" w:rsidR="00AA628B" w:rsidRPr="00D673A2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D673A2"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  <w:t>(</w:t>
            </w:r>
            <w:r w:rsidRPr="00D673A2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ร้อยละ)</w:t>
            </w:r>
          </w:p>
        </w:tc>
        <w:tc>
          <w:tcPr>
            <w:tcW w:w="8269" w:type="dxa"/>
            <w:gridSpan w:val="15"/>
            <w:vAlign w:val="bottom"/>
          </w:tcPr>
          <w:p w14:paraId="6DB5BA99" w14:textId="77777777" w:rsidR="00AA628B" w:rsidRPr="00D673A2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D673A2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AB0C21" w:rsidRPr="00E50A0C" w14:paraId="11EF2015" w14:textId="77777777" w:rsidTr="00E11ADE">
        <w:trPr>
          <w:cantSplit/>
        </w:trPr>
        <w:tc>
          <w:tcPr>
            <w:tcW w:w="2250" w:type="dxa"/>
          </w:tcPr>
          <w:p w14:paraId="5DE330BC" w14:textId="77777777" w:rsidR="00AB0C21" w:rsidRDefault="00AB0C21" w:rsidP="00AB0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</w:rPr>
            </w:pPr>
            <w:r w:rsidRPr="00E50A0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คาโดคาวะ อมรินทร์ </w:t>
            </w:r>
          </w:p>
          <w:p w14:paraId="6FD17F20" w14:textId="77777777" w:rsidR="00AB0C21" w:rsidRPr="00E50A0C" w:rsidRDefault="00AB0C21" w:rsidP="00AB0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520" w:type="dxa"/>
            <w:vAlign w:val="bottom"/>
          </w:tcPr>
          <w:p w14:paraId="5306DEDE" w14:textId="77777777" w:rsidR="00AB0C21" w:rsidRPr="00E50A0C" w:rsidRDefault="00AB0C21" w:rsidP="00AB0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 w:firstLine="7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ผลิตและจำหน่ายหนังสือการ์ตูน</w:t>
            </w:r>
          </w:p>
        </w:tc>
        <w:tc>
          <w:tcPr>
            <w:tcW w:w="821" w:type="dxa"/>
            <w:vAlign w:val="bottom"/>
          </w:tcPr>
          <w:p w14:paraId="49A0C862" w14:textId="77777777" w:rsidR="00AB0C21" w:rsidRPr="00E50A0C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46.00</w:t>
            </w:r>
          </w:p>
        </w:tc>
        <w:tc>
          <w:tcPr>
            <w:tcW w:w="810" w:type="dxa"/>
            <w:vAlign w:val="bottom"/>
          </w:tcPr>
          <w:p w14:paraId="38343A5C" w14:textId="77777777" w:rsidR="00AB0C21" w:rsidRPr="00E50A0C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46.00</w:t>
            </w:r>
          </w:p>
        </w:tc>
        <w:tc>
          <w:tcPr>
            <w:tcW w:w="900" w:type="dxa"/>
            <w:vAlign w:val="bottom"/>
          </w:tcPr>
          <w:p w14:paraId="46AF9E55" w14:textId="77777777" w:rsidR="00AB0C21" w:rsidRPr="00E50A0C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60,000</w:t>
            </w:r>
          </w:p>
        </w:tc>
        <w:tc>
          <w:tcPr>
            <w:tcW w:w="180" w:type="dxa"/>
            <w:vAlign w:val="bottom"/>
          </w:tcPr>
          <w:p w14:paraId="5A5A0496" w14:textId="77777777" w:rsidR="00AB0C21" w:rsidRPr="00E50A0C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A6EC2F0" w14:textId="77777777" w:rsidR="00AB0C21" w:rsidRPr="00E50A0C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60,000</w:t>
            </w:r>
          </w:p>
        </w:tc>
        <w:tc>
          <w:tcPr>
            <w:tcW w:w="180" w:type="dxa"/>
            <w:vAlign w:val="bottom"/>
          </w:tcPr>
          <w:p w14:paraId="16393FDD" w14:textId="77777777" w:rsidR="00AB0C21" w:rsidRPr="00E50A0C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D53D07C" w14:textId="77777777" w:rsidR="00AB0C21" w:rsidRPr="00E11ADE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ind w:right="10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E11ADE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80" w:type="dxa"/>
            <w:vAlign w:val="bottom"/>
          </w:tcPr>
          <w:p w14:paraId="0371FEAA" w14:textId="77777777" w:rsidR="00AB0C21" w:rsidRPr="00E11ADE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7437C86" w14:textId="77777777" w:rsidR="00AB0C21" w:rsidRPr="00E11ADE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E11ADE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91" w:type="dxa"/>
          </w:tcPr>
          <w:p w14:paraId="030D0670" w14:textId="77777777" w:rsidR="00AB0C21" w:rsidRPr="00E11ADE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14:paraId="25BC9D6D" w14:textId="77777777" w:rsidR="00AB0C21" w:rsidRPr="00E11ADE" w:rsidRDefault="00AB0C21" w:rsidP="00AB0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FF034EB" w14:textId="77777777" w:rsidR="00AB0C21" w:rsidRPr="00E11ADE" w:rsidRDefault="00AB0C21" w:rsidP="00AB0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11ADE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4D2AEF71" w14:textId="77777777" w:rsidR="00AB0C21" w:rsidRPr="00E11ADE" w:rsidRDefault="00AB0C21" w:rsidP="00AB0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</w:tcPr>
          <w:p w14:paraId="03309440" w14:textId="77777777" w:rsidR="00AB0C21" w:rsidRPr="00E11ADE" w:rsidRDefault="00AB0C21" w:rsidP="00AB0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9B418B0" w14:textId="77777777" w:rsidR="00AB0C21" w:rsidRPr="00E11ADE" w:rsidRDefault="00AB0C21" w:rsidP="00AB0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11ADE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D24160C" w14:textId="77777777" w:rsidR="00AB0C21" w:rsidRPr="00E11ADE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C6E8960" w14:textId="77777777" w:rsidR="00AB0C21" w:rsidRPr="00E11ADE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ind w:right="10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E11ADE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80" w:type="dxa"/>
            <w:vAlign w:val="bottom"/>
          </w:tcPr>
          <w:p w14:paraId="7798F87F" w14:textId="77777777" w:rsidR="00AB0C21" w:rsidRPr="00E11ADE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2820B0F" w14:textId="77777777" w:rsidR="00AB0C21" w:rsidRPr="00E11ADE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E11ADE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27,600</w:t>
            </w:r>
          </w:p>
        </w:tc>
      </w:tr>
    </w:tbl>
    <w:p w14:paraId="1DAE931B" w14:textId="77777777" w:rsidR="009D0C4F" w:rsidRPr="00C22918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D4E459B" w14:textId="77777777" w:rsidR="00EA4860" w:rsidRDefault="00F96EA8" w:rsidP="009D0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lang w:val="en-GB"/>
        </w:rPr>
      </w:pPr>
      <w:r w:rsidRPr="00CE458C">
        <w:rPr>
          <w:rFonts w:ascii="Angsana New" w:hAnsi="Angsana New"/>
          <w:sz w:val="30"/>
          <w:szCs w:val="30"/>
          <w:cs/>
          <w:lang w:val="en-GB"/>
        </w:rPr>
        <w:t>บริษัทร่วม</w:t>
      </w:r>
      <w:r w:rsidR="005306BC">
        <w:rPr>
          <w:rFonts w:ascii="Angsana New" w:hAnsi="Angsana New" w:hint="cs"/>
          <w:sz w:val="30"/>
          <w:szCs w:val="30"/>
          <w:cs/>
        </w:rPr>
        <w:t>ข้างต้น</w:t>
      </w:r>
      <w:r w:rsidRPr="00CE458C">
        <w:rPr>
          <w:rFonts w:ascii="Angsana New" w:hAnsi="Angsana New"/>
          <w:sz w:val="30"/>
          <w:szCs w:val="30"/>
          <w:cs/>
          <w:lang w:val="en-GB"/>
        </w:rPr>
        <w:t xml:space="preserve">ดำเนินธุรกิจในประเทศไทย </w:t>
      </w:r>
      <w:r w:rsidR="009D572F" w:rsidRPr="00CE458C">
        <w:rPr>
          <w:rFonts w:ascii="Angsana New" w:hAnsi="Angsana New"/>
          <w:sz w:val="30"/>
          <w:szCs w:val="30"/>
          <w:cs/>
          <w:lang w:val="en-GB"/>
        </w:rPr>
        <w:t>กลุ่มบริษัทไม่มีเงินลงทุนในบริษัทร่วมที่จดทะเบี</w:t>
      </w:r>
      <w:r w:rsidR="008824AD" w:rsidRPr="00CE458C">
        <w:rPr>
          <w:rFonts w:ascii="Angsana New" w:hAnsi="Angsana New"/>
          <w:sz w:val="30"/>
          <w:szCs w:val="30"/>
          <w:cs/>
          <w:lang w:val="en-GB"/>
        </w:rPr>
        <w:t>ยนในตลาดหลักทรัพย์ ดังนั้นจึง</w:t>
      </w:r>
      <w:r w:rsidR="009D572F" w:rsidRPr="00CE458C">
        <w:rPr>
          <w:rFonts w:ascii="Angsana New" w:hAnsi="Angsana New"/>
          <w:sz w:val="30"/>
          <w:szCs w:val="30"/>
          <w:cs/>
          <w:lang w:val="en-GB"/>
        </w:rPr>
        <w:t>ไม่มีราคาที่เปิดเผยต่อสาธารณชน</w:t>
      </w:r>
    </w:p>
    <w:p w14:paraId="4ED11A22" w14:textId="77777777" w:rsidR="009D0C4F" w:rsidRDefault="009D0C4F" w:rsidP="009D0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lang w:val="en-GB"/>
        </w:rPr>
      </w:pPr>
    </w:p>
    <w:p w14:paraId="46E4677D" w14:textId="77777777" w:rsidR="00B342E3" w:rsidRPr="00CE458C" w:rsidRDefault="00B342E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p w14:paraId="4362F7C8" w14:textId="77777777" w:rsidR="000C26DF" w:rsidRPr="00CE458C" w:rsidRDefault="00B66BC8" w:rsidP="000C2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0C26DF" w:rsidRPr="00CE458C">
        <w:rPr>
          <w:rFonts w:ascii="Angsana New" w:hAnsi="Angsana New"/>
          <w:b/>
          <w:bCs/>
          <w:sz w:val="30"/>
          <w:szCs w:val="30"/>
        </w:rPr>
        <w:tab/>
      </w:r>
      <w:r w:rsidR="000C26DF" w:rsidRPr="00CE458C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46C89789" w14:textId="77777777" w:rsidR="00AA628B" w:rsidRPr="00E664FB" w:rsidRDefault="00AA628B" w:rsidP="00AA628B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530"/>
        <w:gridCol w:w="810"/>
        <w:gridCol w:w="810"/>
        <w:gridCol w:w="178"/>
        <w:gridCol w:w="992"/>
        <w:gridCol w:w="990"/>
        <w:gridCol w:w="178"/>
        <w:gridCol w:w="902"/>
        <w:gridCol w:w="178"/>
        <w:gridCol w:w="992"/>
        <w:gridCol w:w="178"/>
        <w:gridCol w:w="902"/>
        <w:gridCol w:w="178"/>
        <w:gridCol w:w="902"/>
        <w:gridCol w:w="178"/>
        <w:gridCol w:w="902"/>
        <w:gridCol w:w="178"/>
        <w:gridCol w:w="992"/>
      </w:tblGrid>
      <w:tr w:rsidR="008B5935" w:rsidRPr="0069331B" w14:paraId="6A8EA7D3" w14:textId="77777777" w:rsidTr="008B5935">
        <w:trPr>
          <w:cantSplit/>
          <w:tblHeader/>
        </w:trPr>
        <w:tc>
          <w:tcPr>
            <w:tcW w:w="2700" w:type="dxa"/>
            <w:vAlign w:val="bottom"/>
          </w:tcPr>
          <w:p w14:paraId="186A417B" w14:textId="77777777" w:rsidR="008B5935" w:rsidRPr="0069331B" w:rsidRDefault="008B5935" w:rsidP="00AA628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3F5ED5F0" w14:textId="77777777" w:rsidR="008B5935" w:rsidRPr="00F226CB" w:rsidRDefault="008B5935" w:rsidP="00AA628B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440" w:type="dxa"/>
            <w:gridSpan w:val="17"/>
            <w:vAlign w:val="bottom"/>
          </w:tcPr>
          <w:p w14:paraId="34423241" w14:textId="77777777" w:rsidR="008B5935" w:rsidRPr="00F94E43" w:rsidRDefault="008B5935" w:rsidP="00AA628B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F94E43">
              <w:rPr>
                <w:rFonts w:ascii="Angsana New" w:hAnsi="Angsana New" w:cs="Angsana New" w:hint="cs"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8B5935" w:rsidRPr="0069331B" w14:paraId="2F359EC1" w14:textId="77777777" w:rsidTr="008B5935">
        <w:trPr>
          <w:cantSplit/>
          <w:tblHeader/>
        </w:trPr>
        <w:tc>
          <w:tcPr>
            <w:tcW w:w="2700" w:type="dxa"/>
            <w:vAlign w:val="bottom"/>
          </w:tcPr>
          <w:p w14:paraId="7DC93D0A" w14:textId="77777777" w:rsidR="008B5935" w:rsidRPr="0069331B" w:rsidRDefault="008B5935" w:rsidP="00AA628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2C379E59" w14:textId="77777777" w:rsidR="008B5935" w:rsidRPr="00F226CB" w:rsidRDefault="008B5935" w:rsidP="00AA628B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F226C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620" w:type="dxa"/>
            <w:gridSpan w:val="2"/>
            <w:vAlign w:val="bottom"/>
          </w:tcPr>
          <w:p w14:paraId="6CC27D98" w14:textId="77777777" w:rsidR="008B5935" w:rsidRPr="0069331B" w:rsidRDefault="008B5935" w:rsidP="00AA628B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7C591212" w14:textId="77777777" w:rsidR="008B5935" w:rsidRPr="0069331B" w:rsidRDefault="008B5935" w:rsidP="00AA628B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982" w:type="dxa"/>
            <w:gridSpan w:val="2"/>
            <w:vAlign w:val="bottom"/>
          </w:tcPr>
          <w:p w14:paraId="00174570" w14:textId="77777777" w:rsidR="008B5935" w:rsidRPr="0069331B" w:rsidRDefault="008B5935" w:rsidP="00AA628B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17CF87C5" w14:textId="77777777" w:rsidR="008B5935" w:rsidRPr="0069331B" w:rsidRDefault="008B5935" w:rsidP="00AA628B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2072" w:type="dxa"/>
            <w:gridSpan w:val="3"/>
            <w:vAlign w:val="bottom"/>
          </w:tcPr>
          <w:p w14:paraId="0F985F3F" w14:textId="77777777" w:rsidR="008B5935" w:rsidRPr="0069331B" w:rsidRDefault="008B5935" w:rsidP="00AA628B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638AAA60" w14:textId="77777777" w:rsidR="008B5935" w:rsidRPr="0069331B" w:rsidRDefault="008B5935" w:rsidP="00AA628B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59B71F40" w14:textId="77777777" w:rsidR="008B5935" w:rsidRPr="0069331B" w:rsidRDefault="008B5935" w:rsidP="00AA628B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6136C3F9" w14:textId="77777777" w:rsidR="008B5935" w:rsidRPr="0069331B" w:rsidRDefault="008B5935" w:rsidP="00AA628B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2072" w:type="dxa"/>
            <w:gridSpan w:val="3"/>
            <w:vAlign w:val="bottom"/>
          </w:tcPr>
          <w:p w14:paraId="0D090C9D" w14:textId="77777777" w:rsidR="008B5935" w:rsidRPr="0069331B" w:rsidRDefault="008B5935" w:rsidP="00AA628B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bidi="th-TH"/>
              </w:rPr>
              <w:t xml:space="preserve"> 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69331B">
              <w:rPr>
                <w:rFonts w:ascii="Angsana New" w:hAnsi="Angsana New" w:cs="Angsana New" w:hint="cs"/>
                <w:b w:val="0"/>
                <w:color w:val="000000"/>
                <w:sz w:val="24"/>
                <w:szCs w:val="24"/>
                <w:cs/>
                <w:lang w:val="en-US" w:bidi="th-TH"/>
              </w:rPr>
              <w:t>สุทธิ</w:t>
            </w:r>
          </w:p>
        </w:tc>
      </w:tr>
      <w:tr w:rsidR="008B5935" w:rsidRPr="0069331B" w14:paraId="4361734B" w14:textId="77777777" w:rsidTr="008B5935">
        <w:trPr>
          <w:cantSplit/>
          <w:trHeight w:val="270"/>
          <w:tblHeader/>
        </w:trPr>
        <w:tc>
          <w:tcPr>
            <w:tcW w:w="2700" w:type="dxa"/>
          </w:tcPr>
          <w:p w14:paraId="37182309" w14:textId="77777777" w:rsidR="008B5935" w:rsidRPr="0069331B" w:rsidRDefault="008B5935" w:rsidP="00AA628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404F0B4" w14:textId="77777777" w:rsidR="008B5935" w:rsidRPr="00F226CB" w:rsidRDefault="008B5935" w:rsidP="00AA628B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C92FA77" w14:textId="77777777" w:rsidR="008B5935" w:rsidRDefault="008B5935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810" w:type="dxa"/>
          </w:tcPr>
          <w:p w14:paraId="6D9F6F3C" w14:textId="77777777" w:rsidR="008B5935" w:rsidRDefault="008B5935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187B3FFE" w14:textId="77777777" w:rsidR="008B5935" w:rsidRPr="0069331B" w:rsidRDefault="008B5935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B52BC07" w14:textId="77777777" w:rsidR="008B5935" w:rsidRDefault="008B5935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400440B2" w14:textId="77777777" w:rsidR="008B5935" w:rsidRDefault="008B5935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990" w:type="dxa"/>
          </w:tcPr>
          <w:p w14:paraId="7E32B292" w14:textId="77777777" w:rsidR="008B5935" w:rsidRDefault="008B5935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79F976EF" w14:textId="77777777" w:rsidR="008B5935" w:rsidRDefault="008B5935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72549E3D" w14:textId="77777777" w:rsidR="008B5935" w:rsidRPr="0069331B" w:rsidRDefault="008B5935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3478E43" w14:textId="77777777" w:rsidR="008B5935" w:rsidRDefault="008B5935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5B295CCE" w14:textId="77777777" w:rsidR="008B5935" w:rsidRDefault="008B5935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5CDA3B14" w14:textId="77777777" w:rsidR="008B5935" w:rsidRPr="0069331B" w:rsidRDefault="008B5935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194BDA" w14:textId="77777777" w:rsidR="008B5935" w:rsidRDefault="008B5935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547FBF03" w14:textId="77777777" w:rsidR="008B5935" w:rsidRDefault="008B5935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43CFC79B" w14:textId="77777777" w:rsidR="008B5935" w:rsidRPr="0069331B" w:rsidRDefault="008B5935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15296645" w14:textId="77777777" w:rsidR="008B5935" w:rsidRDefault="008B5935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70451A30" w14:textId="77777777" w:rsidR="008B5935" w:rsidRDefault="008B5935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260A9B53" w14:textId="77777777" w:rsidR="008B5935" w:rsidRPr="0069331B" w:rsidRDefault="008B5935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7FF58A9A" w14:textId="77777777" w:rsidR="008B5935" w:rsidRDefault="008B5935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09D332C8" w14:textId="77777777" w:rsidR="008B5935" w:rsidRDefault="008B5935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064FC773" w14:textId="77777777" w:rsidR="008B5935" w:rsidRPr="0069331B" w:rsidRDefault="008B5935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DA3415F" w14:textId="77777777" w:rsidR="008B5935" w:rsidRDefault="008B5935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3B0FB500" w14:textId="77777777" w:rsidR="008B5935" w:rsidRDefault="008B5935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649F9285" w14:textId="77777777" w:rsidR="008B5935" w:rsidRPr="0069331B" w:rsidRDefault="008B5935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8C4EA22" w14:textId="77777777" w:rsidR="008B5935" w:rsidRDefault="008B5935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1556F0D2" w14:textId="77777777" w:rsidR="008B5935" w:rsidRDefault="008B5935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8B5935" w:rsidRPr="0069331B" w14:paraId="3A4996C2" w14:textId="77777777" w:rsidTr="008B5935">
        <w:trPr>
          <w:cantSplit/>
          <w:trHeight w:val="270"/>
          <w:tblHeader/>
        </w:trPr>
        <w:tc>
          <w:tcPr>
            <w:tcW w:w="2700" w:type="dxa"/>
          </w:tcPr>
          <w:p w14:paraId="0C90D745" w14:textId="77777777" w:rsidR="008B5935" w:rsidRPr="0069331B" w:rsidRDefault="008B5935" w:rsidP="00AA628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B9F2F6F" w14:textId="77777777" w:rsidR="008B5935" w:rsidRPr="00F226CB" w:rsidRDefault="008B5935" w:rsidP="00AA628B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4EB861A" w14:textId="77777777" w:rsidR="008B5935" w:rsidRPr="00E50A0C" w:rsidRDefault="008B5935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810" w:type="dxa"/>
          </w:tcPr>
          <w:p w14:paraId="2A843F94" w14:textId="77777777" w:rsidR="008B5935" w:rsidRPr="00E50A0C" w:rsidRDefault="008B5935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2E87EA15" w14:textId="77777777" w:rsidR="008B5935" w:rsidRPr="0069331B" w:rsidRDefault="008B5935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F2BEEE3" w14:textId="77777777" w:rsidR="008B5935" w:rsidRPr="00E50A0C" w:rsidRDefault="008B5935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990" w:type="dxa"/>
          </w:tcPr>
          <w:p w14:paraId="43784A57" w14:textId="77777777" w:rsidR="008B5935" w:rsidRPr="00E50A0C" w:rsidRDefault="008B5935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78C8B734" w14:textId="77777777" w:rsidR="008B5935" w:rsidRPr="0069331B" w:rsidRDefault="008B5935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472950A8" w14:textId="77777777" w:rsidR="008B5935" w:rsidRPr="00E50A0C" w:rsidRDefault="008B5935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17082629" w14:textId="77777777" w:rsidR="008B5935" w:rsidRPr="0069331B" w:rsidRDefault="008B5935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ACA04D" w14:textId="77777777" w:rsidR="008B5935" w:rsidRPr="00E50A0C" w:rsidRDefault="008B5935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2F8E86A9" w14:textId="77777777" w:rsidR="008B5935" w:rsidRPr="0069331B" w:rsidRDefault="008B5935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09D0CF53" w14:textId="77777777" w:rsidR="008B5935" w:rsidRPr="00E50A0C" w:rsidRDefault="008B5935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2AAE5308" w14:textId="77777777" w:rsidR="008B5935" w:rsidRPr="0069331B" w:rsidRDefault="008B5935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7CB4365D" w14:textId="77777777" w:rsidR="008B5935" w:rsidRPr="00E50A0C" w:rsidRDefault="008B5935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28969389" w14:textId="77777777" w:rsidR="008B5935" w:rsidRPr="0069331B" w:rsidRDefault="008B5935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3A6AB16" w14:textId="77777777" w:rsidR="008B5935" w:rsidRPr="00E50A0C" w:rsidRDefault="008B5935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1BFE4D4D" w14:textId="77777777" w:rsidR="008B5935" w:rsidRPr="0069331B" w:rsidRDefault="008B5935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5E84271" w14:textId="77777777" w:rsidR="008B5935" w:rsidRPr="00E50A0C" w:rsidRDefault="008B5935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</w:tr>
      <w:tr w:rsidR="008B5935" w:rsidRPr="0069331B" w14:paraId="0D16358A" w14:textId="77777777" w:rsidTr="008B5935">
        <w:trPr>
          <w:cantSplit/>
          <w:trHeight w:val="270"/>
        </w:trPr>
        <w:tc>
          <w:tcPr>
            <w:tcW w:w="2700" w:type="dxa"/>
          </w:tcPr>
          <w:p w14:paraId="342962AD" w14:textId="77777777" w:rsidR="008B5935" w:rsidRPr="0069331B" w:rsidRDefault="008B5935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2BB444A" w14:textId="77777777" w:rsidR="008B5935" w:rsidRPr="00F226CB" w:rsidRDefault="008B5935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2"/>
          </w:tcPr>
          <w:p w14:paraId="5537A29F" w14:textId="77777777" w:rsidR="008B5935" w:rsidRPr="008D286E" w:rsidRDefault="008B5935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D286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8" w:type="dxa"/>
          </w:tcPr>
          <w:p w14:paraId="5266A280" w14:textId="77777777" w:rsidR="008B5935" w:rsidRPr="0069331B" w:rsidRDefault="008B5935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2" w:type="dxa"/>
            <w:gridSpan w:val="14"/>
          </w:tcPr>
          <w:p w14:paraId="4674E230" w14:textId="77777777" w:rsidR="008B5935" w:rsidRPr="008D286E" w:rsidRDefault="008B5935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8B5935" w:rsidRPr="0069331B" w14:paraId="4782F9F3" w14:textId="77777777" w:rsidTr="008B5935">
        <w:trPr>
          <w:cantSplit/>
          <w:trHeight w:val="270"/>
        </w:trPr>
        <w:tc>
          <w:tcPr>
            <w:tcW w:w="2700" w:type="dxa"/>
          </w:tcPr>
          <w:p w14:paraId="2810AA67" w14:textId="77777777" w:rsidR="008B5935" w:rsidRPr="003D5D69" w:rsidRDefault="008B5935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3D5D69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530" w:type="dxa"/>
          </w:tcPr>
          <w:p w14:paraId="2265FEE5" w14:textId="77777777" w:rsidR="008B5935" w:rsidRPr="00F226CB" w:rsidRDefault="008B5935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DF069FD" w14:textId="77777777" w:rsidR="008B5935" w:rsidRDefault="008B5935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B1EDDBC" w14:textId="77777777" w:rsidR="008B5935" w:rsidRDefault="008B5935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7A2D526E" w14:textId="77777777" w:rsidR="008B5935" w:rsidRPr="0069331B" w:rsidRDefault="008B5935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7C03DB2" w14:textId="77777777" w:rsidR="008B5935" w:rsidRPr="00AB0762" w:rsidRDefault="008B5935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0BB9B1" w14:textId="77777777" w:rsidR="008B5935" w:rsidRPr="00AB0762" w:rsidRDefault="008B5935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0DDFA7F3" w14:textId="77777777" w:rsidR="008B5935" w:rsidRPr="0069331B" w:rsidRDefault="008B5935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583AD74A" w14:textId="77777777" w:rsidR="008B5935" w:rsidRPr="00AB0762" w:rsidRDefault="008B5935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64620CB2" w14:textId="77777777" w:rsidR="008B5935" w:rsidRPr="00AB0762" w:rsidRDefault="008B5935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08DE833" w14:textId="77777777" w:rsidR="008B5935" w:rsidRPr="00AB0762" w:rsidRDefault="008B5935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7F11B6B4" w14:textId="77777777" w:rsidR="008B5935" w:rsidRPr="00AB0762" w:rsidRDefault="008B5935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659B10D9" w14:textId="77777777" w:rsidR="008B5935" w:rsidRPr="00AB0762" w:rsidRDefault="008B5935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08E23F9C" w14:textId="77777777" w:rsidR="008B5935" w:rsidRPr="00AB0762" w:rsidRDefault="008B5935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6AAEF0ED" w14:textId="77777777" w:rsidR="008B5935" w:rsidRPr="00AB0762" w:rsidRDefault="008B5935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45DA936" w14:textId="77777777" w:rsidR="008B5935" w:rsidRPr="00AB0762" w:rsidRDefault="008B5935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283152C9" w14:textId="77777777" w:rsidR="008B5935" w:rsidRPr="00AB0762" w:rsidRDefault="008B5935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0741BE84" w14:textId="77777777" w:rsidR="008B5935" w:rsidRPr="00AB0762" w:rsidRDefault="008B5935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368B19" w14:textId="77777777" w:rsidR="008B5935" w:rsidRPr="00AB0762" w:rsidRDefault="008B5935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B5935" w:rsidRPr="0069331B" w14:paraId="1CA11186" w14:textId="77777777" w:rsidTr="008B5935">
        <w:trPr>
          <w:cantSplit/>
          <w:trHeight w:val="270"/>
        </w:trPr>
        <w:tc>
          <w:tcPr>
            <w:tcW w:w="2700" w:type="dxa"/>
          </w:tcPr>
          <w:p w14:paraId="06BBBE24" w14:textId="77777777" w:rsidR="008B5935" w:rsidRPr="0069331B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อมรินทร์ เทเลวิชั่น จำกัด</w:t>
            </w:r>
          </w:p>
        </w:tc>
        <w:tc>
          <w:tcPr>
            <w:tcW w:w="1530" w:type="dxa"/>
          </w:tcPr>
          <w:p w14:paraId="6B7A2B4A" w14:textId="77777777" w:rsidR="008B5935" w:rsidRPr="00F226CB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26C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ผลิตรายการโทรทัศน์ </w:t>
            </w:r>
          </w:p>
        </w:tc>
        <w:tc>
          <w:tcPr>
            <w:tcW w:w="810" w:type="dxa"/>
          </w:tcPr>
          <w:p w14:paraId="48DBA946" w14:textId="77777777" w:rsidR="008B5935" w:rsidRPr="0069331B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10" w:type="dxa"/>
          </w:tcPr>
          <w:p w14:paraId="2DF9B1C8" w14:textId="77777777" w:rsidR="008B5935" w:rsidRPr="0069331B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14:paraId="5F2606D8" w14:textId="77777777" w:rsidR="008B5935" w:rsidRPr="0069331B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0E1675B" w14:textId="77777777" w:rsidR="008B5935" w:rsidRPr="00AB0762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3,600,000</w:t>
            </w:r>
          </w:p>
        </w:tc>
        <w:tc>
          <w:tcPr>
            <w:tcW w:w="990" w:type="dxa"/>
          </w:tcPr>
          <w:p w14:paraId="7246F48F" w14:textId="77777777" w:rsidR="008B5935" w:rsidRPr="00AB0762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3,600,000</w:t>
            </w:r>
          </w:p>
        </w:tc>
        <w:tc>
          <w:tcPr>
            <w:tcW w:w="178" w:type="dxa"/>
          </w:tcPr>
          <w:p w14:paraId="2720FE5F" w14:textId="77777777" w:rsidR="008B5935" w:rsidRPr="0069331B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7CB560F" w14:textId="77777777" w:rsidR="008B5935" w:rsidRPr="00AB0762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0762">
              <w:rPr>
                <w:rFonts w:ascii="Angsana New" w:hAnsi="Angsana New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14:paraId="0EB1453C" w14:textId="77777777" w:rsidR="008B5935" w:rsidRPr="00AB0762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1B9C2B9" w14:textId="77777777" w:rsidR="008B5935" w:rsidRPr="00AB0762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0762">
              <w:rPr>
                <w:rFonts w:ascii="Angsana New" w:hAnsi="Angsana New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14:paraId="0E700854" w14:textId="77777777" w:rsidR="008B5935" w:rsidRPr="00AB0762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7AFC3F2D" w14:textId="77777777" w:rsidR="008B5935" w:rsidRPr="00AB0762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076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A10982F" w14:textId="77777777" w:rsidR="008B5935" w:rsidRPr="00AB0762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29AB2036" w14:textId="77777777" w:rsidR="008B5935" w:rsidRPr="00AB0762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076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4FF88FE" w14:textId="77777777" w:rsidR="008B5935" w:rsidRPr="00AB0762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7A3735C9" w14:textId="77777777" w:rsidR="008B5935" w:rsidRPr="00AB0762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0762">
              <w:rPr>
                <w:rFonts w:ascii="Angsana New" w:hAnsi="Angsana New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14:paraId="33176518" w14:textId="77777777" w:rsidR="008B5935" w:rsidRPr="00AB0762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8E13FA" w14:textId="77777777" w:rsidR="008B5935" w:rsidRPr="00AB0762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0762">
              <w:rPr>
                <w:rFonts w:ascii="Angsana New" w:hAnsi="Angsana New"/>
                <w:color w:val="000000"/>
                <w:sz w:val="24"/>
                <w:szCs w:val="24"/>
              </w:rPr>
              <w:t>3,599,892</w:t>
            </w:r>
          </w:p>
        </w:tc>
      </w:tr>
      <w:tr w:rsidR="008B5935" w:rsidRPr="0069331B" w14:paraId="2BD55816" w14:textId="77777777" w:rsidTr="008B5935">
        <w:trPr>
          <w:cantSplit/>
          <w:trHeight w:val="270"/>
        </w:trPr>
        <w:tc>
          <w:tcPr>
            <w:tcW w:w="2700" w:type="dxa"/>
          </w:tcPr>
          <w:p w14:paraId="6A2A01E4" w14:textId="77777777" w:rsidR="008B5935" w:rsidRPr="0069331B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อมรินทร์ บุ๊ค เซ็นเตอร์ จำกัด</w:t>
            </w:r>
          </w:p>
        </w:tc>
        <w:tc>
          <w:tcPr>
            <w:tcW w:w="1530" w:type="dxa"/>
          </w:tcPr>
          <w:p w14:paraId="68977B37" w14:textId="77777777" w:rsidR="008B5935" w:rsidRPr="00F226CB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จำหน่ายหนังสือ</w:t>
            </w:r>
          </w:p>
        </w:tc>
        <w:tc>
          <w:tcPr>
            <w:tcW w:w="810" w:type="dxa"/>
          </w:tcPr>
          <w:p w14:paraId="165EE2B2" w14:textId="77777777" w:rsidR="008B5935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10" w:type="dxa"/>
          </w:tcPr>
          <w:p w14:paraId="512B87DA" w14:textId="77777777" w:rsidR="008B5935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14:paraId="0E079116" w14:textId="77777777" w:rsidR="008B5935" w:rsidRPr="0069331B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355B921" w14:textId="77777777" w:rsidR="008B5935" w:rsidRPr="00AB0762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990" w:type="dxa"/>
          </w:tcPr>
          <w:p w14:paraId="1AAC136A" w14:textId="77777777" w:rsidR="008B5935" w:rsidRPr="00AB0762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178" w:type="dxa"/>
          </w:tcPr>
          <w:p w14:paraId="5671769D" w14:textId="77777777" w:rsidR="008B5935" w:rsidRPr="0069331B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59E04C36" w14:textId="77777777" w:rsidR="008B5935" w:rsidRPr="00AB0762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487,388</w:t>
            </w:r>
          </w:p>
        </w:tc>
        <w:tc>
          <w:tcPr>
            <w:tcW w:w="178" w:type="dxa"/>
          </w:tcPr>
          <w:p w14:paraId="0CD89208" w14:textId="77777777" w:rsidR="008B5935" w:rsidRPr="00AB0762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B66EB49" w14:textId="77777777" w:rsidR="008B5935" w:rsidRPr="00AB0762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487,388</w:t>
            </w:r>
          </w:p>
        </w:tc>
        <w:tc>
          <w:tcPr>
            <w:tcW w:w="178" w:type="dxa"/>
          </w:tcPr>
          <w:p w14:paraId="665D3A11" w14:textId="77777777" w:rsidR="008B5935" w:rsidRPr="00AB0762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21898368" w14:textId="77777777" w:rsidR="008B5935" w:rsidRPr="0069331B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382EF78" w14:textId="77777777" w:rsidR="008B5935" w:rsidRPr="00AB0762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41299B65" w14:textId="77777777" w:rsidR="008B5935" w:rsidRPr="0069331B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43B527F" w14:textId="77777777" w:rsidR="008B5935" w:rsidRPr="00AB0762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22D8C60E" w14:textId="77777777" w:rsidR="008B5935" w:rsidRPr="00AB0762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487,388</w:t>
            </w:r>
          </w:p>
        </w:tc>
        <w:tc>
          <w:tcPr>
            <w:tcW w:w="178" w:type="dxa"/>
          </w:tcPr>
          <w:p w14:paraId="7132BA8F" w14:textId="77777777" w:rsidR="008B5935" w:rsidRPr="00AB0762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2BF7FC" w14:textId="77777777" w:rsidR="008B5935" w:rsidRPr="00AB0762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487,388</w:t>
            </w:r>
          </w:p>
        </w:tc>
      </w:tr>
      <w:tr w:rsidR="008B5935" w:rsidRPr="0069331B" w14:paraId="10AB81CB" w14:textId="77777777" w:rsidTr="008B5935">
        <w:trPr>
          <w:cantSplit/>
          <w:trHeight w:val="270"/>
        </w:trPr>
        <w:tc>
          <w:tcPr>
            <w:tcW w:w="2700" w:type="dxa"/>
          </w:tcPr>
          <w:p w14:paraId="32A12028" w14:textId="77777777" w:rsidR="008B5935" w:rsidRPr="0069331B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F0CE1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อมรินทร์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ออมนิเวิร์ส จำกัด</w:t>
            </w:r>
          </w:p>
        </w:tc>
        <w:tc>
          <w:tcPr>
            <w:tcW w:w="1530" w:type="dxa"/>
          </w:tcPr>
          <w:p w14:paraId="6A5B620A" w14:textId="77777777" w:rsidR="008B5935" w:rsidRPr="00F226CB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มีเดียคอมเมิร์ซ</w:t>
            </w:r>
          </w:p>
        </w:tc>
        <w:tc>
          <w:tcPr>
            <w:tcW w:w="810" w:type="dxa"/>
          </w:tcPr>
          <w:p w14:paraId="4ECD0CB9" w14:textId="77777777" w:rsidR="008B5935" w:rsidRPr="0069331B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10" w:type="dxa"/>
          </w:tcPr>
          <w:p w14:paraId="2B6DEF0C" w14:textId="77777777" w:rsidR="008B5935" w:rsidRPr="0069331B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14:paraId="33787108" w14:textId="77777777" w:rsidR="008B5935" w:rsidRPr="0069331B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95194C" w14:textId="77777777" w:rsidR="008B5935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100,000</w:t>
            </w:r>
          </w:p>
        </w:tc>
        <w:tc>
          <w:tcPr>
            <w:tcW w:w="990" w:type="dxa"/>
          </w:tcPr>
          <w:p w14:paraId="28F846D6" w14:textId="77777777" w:rsidR="008B5935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100,000</w:t>
            </w:r>
          </w:p>
        </w:tc>
        <w:tc>
          <w:tcPr>
            <w:tcW w:w="178" w:type="dxa"/>
          </w:tcPr>
          <w:p w14:paraId="57C24B7E" w14:textId="77777777" w:rsidR="008B5935" w:rsidRPr="0069331B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53D7131D" w14:textId="77777777" w:rsidR="008B5935" w:rsidRPr="00AB0762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100,000</w:t>
            </w:r>
          </w:p>
        </w:tc>
        <w:tc>
          <w:tcPr>
            <w:tcW w:w="178" w:type="dxa"/>
          </w:tcPr>
          <w:p w14:paraId="7D05206A" w14:textId="77777777" w:rsidR="008B5935" w:rsidRPr="00AB0762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8B97D64" w14:textId="77777777" w:rsidR="008B5935" w:rsidRPr="00AB0762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100,000</w:t>
            </w:r>
          </w:p>
        </w:tc>
        <w:tc>
          <w:tcPr>
            <w:tcW w:w="178" w:type="dxa"/>
          </w:tcPr>
          <w:p w14:paraId="0F0C3AF9" w14:textId="77777777" w:rsidR="008B5935" w:rsidRPr="00AB0762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633F2D89" w14:textId="77777777" w:rsidR="008B5935" w:rsidRPr="0069331B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9C2BAC3" w14:textId="77777777" w:rsidR="008B5935" w:rsidRPr="00AB0762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0E838417" w14:textId="77777777" w:rsidR="008B5935" w:rsidRPr="0069331B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66F1123" w14:textId="77777777" w:rsidR="008B5935" w:rsidRPr="00AB0762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4DF1610D" w14:textId="77777777" w:rsidR="008B5935" w:rsidRPr="00AB0762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100,000</w:t>
            </w:r>
          </w:p>
        </w:tc>
        <w:tc>
          <w:tcPr>
            <w:tcW w:w="178" w:type="dxa"/>
          </w:tcPr>
          <w:p w14:paraId="40251ACC" w14:textId="77777777" w:rsidR="008B5935" w:rsidRPr="00AB0762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A81CD3D" w14:textId="77777777" w:rsidR="008B5935" w:rsidRPr="00AB0762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100,000</w:t>
            </w:r>
          </w:p>
        </w:tc>
      </w:tr>
      <w:tr w:rsidR="008B5935" w:rsidRPr="0070246F" w14:paraId="5106F41E" w14:textId="77777777" w:rsidTr="008B5935">
        <w:trPr>
          <w:cantSplit/>
          <w:trHeight w:val="270"/>
        </w:trPr>
        <w:tc>
          <w:tcPr>
            <w:tcW w:w="2700" w:type="dxa"/>
          </w:tcPr>
          <w:p w14:paraId="1E9EFA0D" w14:textId="77777777" w:rsidR="008B5935" w:rsidRPr="0070246F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70246F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30" w:type="dxa"/>
          </w:tcPr>
          <w:p w14:paraId="53EB8C21" w14:textId="77777777" w:rsidR="008B5935" w:rsidRPr="0070246F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E6BABCD" w14:textId="77777777" w:rsidR="008B5935" w:rsidRPr="0070246F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3AA9AD5" w14:textId="77777777" w:rsidR="008B5935" w:rsidRPr="0070246F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5302C288" w14:textId="77777777" w:rsidR="008B5935" w:rsidRPr="0070246F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2BEDBD7D" w14:textId="77777777" w:rsidR="008B5935" w:rsidRPr="0070246F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8B3555" w14:textId="77777777" w:rsidR="008B5935" w:rsidRPr="0070246F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2989DE50" w14:textId="77777777" w:rsidR="008B5935" w:rsidRPr="0070246F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29227423" w14:textId="77777777" w:rsidR="008B5935" w:rsidRPr="0070246F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4,187,280</w:t>
            </w:r>
          </w:p>
        </w:tc>
        <w:tc>
          <w:tcPr>
            <w:tcW w:w="178" w:type="dxa"/>
          </w:tcPr>
          <w:p w14:paraId="29CE2AB9" w14:textId="77777777" w:rsidR="008B5935" w:rsidRPr="0070246F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549C409" w14:textId="77777777" w:rsidR="008B5935" w:rsidRPr="0070246F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4,187,280</w:t>
            </w:r>
          </w:p>
        </w:tc>
        <w:tc>
          <w:tcPr>
            <w:tcW w:w="178" w:type="dxa"/>
          </w:tcPr>
          <w:p w14:paraId="59F27C63" w14:textId="77777777" w:rsidR="008B5935" w:rsidRPr="0070246F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469ACA1D" w14:textId="77777777" w:rsidR="008B5935" w:rsidRPr="0070246F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B48A6CF" w14:textId="77777777" w:rsidR="008B5935" w:rsidRPr="0070246F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6D3418BB" w14:textId="77777777" w:rsidR="008B5935" w:rsidRPr="0070246F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2A5AD5B" w14:textId="77777777" w:rsidR="008B5935" w:rsidRPr="0070246F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28F8336F" w14:textId="77777777" w:rsidR="008B5935" w:rsidRPr="0070246F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4,187,280</w:t>
            </w:r>
          </w:p>
        </w:tc>
        <w:tc>
          <w:tcPr>
            <w:tcW w:w="178" w:type="dxa"/>
          </w:tcPr>
          <w:p w14:paraId="54D9E5B8" w14:textId="77777777" w:rsidR="008B5935" w:rsidRPr="0070246F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64E9DC2" w14:textId="77777777" w:rsidR="008B5935" w:rsidRPr="0070246F" w:rsidRDefault="008B5935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4,187,280</w:t>
            </w:r>
          </w:p>
        </w:tc>
      </w:tr>
    </w:tbl>
    <w:p w14:paraId="12CFF82B" w14:textId="77777777" w:rsidR="00AA628B" w:rsidRDefault="00AA628B" w:rsidP="00AA6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exact"/>
      </w:pPr>
    </w:p>
    <w:p w14:paraId="4F705838" w14:textId="77777777" w:rsidR="00AA628B" w:rsidRPr="00A90FBF" w:rsidRDefault="00AA628B" w:rsidP="00AA6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23F54AF1" w14:textId="77777777" w:rsidR="00F45557" w:rsidRDefault="0077783C" w:rsidP="000C26DF">
      <w:pPr>
        <w:pStyle w:val="block"/>
        <w:spacing w:after="0" w:line="240" w:lineRule="auto"/>
        <w:ind w:left="0" w:firstLine="540"/>
        <w:jc w:val="thaiDistribute"/>
        <w:rPr>
          <w:rFonts w:ascii="Angsana New" w:hAnsi="Angsana New" w:cs="Angsana New"/>
          <w:sz w:val="30"/>
          <w:szCs w:val="30"/>
        </w:rPr>
      </w:pPr>
      <w:r w:rsidRPr="000C26DF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F45557" w:rsidRPr="000C26DF">
        <w:rPr>
          <w:rFonts w:ascii="Angsana New" w:hAnsi="Angsana New" w:cs="Angsana New" w:hint="cs"/>
          <w:sz w:val="30"/>
          <w:szCs w:val="30"/>
          <w:cs/>
        </w:rPr>
        <w:t>ทางตรง</w:t>
      </w:r>
      <w:r w:rsidR="004E067A" w:rsidRPr="000C26DF">
        <w:rPr>
          <w:rFonts w:ascii="Angsana New" w:hAnsi="Angsana New" w:cs="Angsana New"/>
          <w:sz w:val="30"/>
          <w:szCs w:val="30"/>
          <w:cs/>
        </w:rPr>
        <w:t>ดำเนินธุรกิจในประเทศไทย</w:t>
      </w:r>
      <w:r w:rsidRPr="000C26D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0C26DF">
        <w:rPr>
          <w:rFonts w:ascii="Angsana New" w:hAnsi="Angsana New" w:cs="Angsana New"/>
          <w:sz w:val="30"/>
          <w:szCs w:val="30"/>
          <w:cs/>
        </w:rPr>
        <w:t>กลุ่มบริษัทไม่มีเงินลงทุนในบริษัทย่อย</w:t>
      </w:r>
      <w:r w:rsidR="004F5DC8" w:rsidRPr="000C26DF">
        <w:rPr>
          <w:rFonts w:ascii="Angsana New" w:hAnsi="Angsana New" w:cs="Angsana New" w:hint="cs"/>
          <w:sz w:val="30"/>
          <w:szCs w:val="30"/>
          <w:cs/>
        </w:rPr>
        <w:t>ทางตรง</w:t>
      </w:r>
      <w:r w:rsidRPr="000C26DF">
        <w:rPr>
          <w:rFonts w:ascii="Angsana New" w:hAnsi="Angsana New" w:cs="Angsana New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1448B6ED" w14:textId="77777777" w:rsidR="00605527" w:rsidRPr="00605527" w:rsidRDefault="00605527" w:rsidP="000C26DF">
      <w:pPr>
        <w:pStyle w:val="block"/>
        <w:spacing w:after="0" w:line="240" w:lineRule="auto"/>
        <w:ind w:left="0" w:firstLine="540"/>
        <w:jc w:val="thaiDistribute"/>
        <w:rPr>
          <w:rFonts w:ascii="Angsana New" w:hAnsi="Angsana New" w:cs="Angsana New"/>
          <w:sz w:val="20"/>
          <w:lang w:bidi="th-TH"/>
        </w:rPr>
      </w:pPr>
    </w:p>
    <w:p w14:paraId="449E5E7D" w14:textId="77777777" w:rsidR="00F45557" w:rsidRPr="00CE458C" w:rsidRDefault="00F45557" w:rsidP="00F45557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Pr="00CE458C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เงินลงทุนในบริษัทย่อย</w:t>
      </w:r>
      <w:r w:rsidR="00E1476F">
        <w:rPr>
          <w:rFonts w:ascii="Angsana New" w:hAnsi="Angsana New" w:cs="Angsana New" w:hint="cs"/>
          <w:sz w:val="30"/>
          <w:szCs w:val="30"/>
          <w:cs/>
          <w:lang w:bidi="th-TH"/>
        </w:rPr>
        <w:t>ทางอ้อม</w:t>
      </w:r>
      <w:r w:rsidRPr="00CE458C">
        <w:rPr>
          <w:rFonts w:ascii="Angsana New" w:hAnsi="Angsana New" w:cs="Angsana New"/>
          <w:sz w:val="30"/>
          <w:szCs w:val="30"/>
          <w:cs/>
          <w:lang w:bidi="th-TH"/>
        </w:rPr>
        <w:t xml:space="preserve"> ณ วันที่ </w:t>
      </w:r>
      <w:r w:rsidR="0013739F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CE458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5A6016">
        <w:rPr>
          <w:rFonts w:ascii="Angsana New" w:hAnsi="Angsana New" w:cs="Angsana New" w:hint="cs"/>
          <w:sz w:val="30"/>
          <w:szCs w:val="30"/>
          <w:cs/>
          <w:lang w:bidi="th-TH"/>
        </w:rPr>
        <w:t>มีนาคม</w:t>
      </w:r>
      <w:r w:rsidRPr="00CE458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5A6016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Pr="00CE458C">
        <w:rPr>
          <w:rFonts w:ascii="Angsana New" w:hAnsi="Angsana New" w:cs="Angsana New"/>
          <w:sz w:val="30"/>
          <w:szCs w:val="30"/>
          <w:lang w:bidi="th-TH"/>
        </w:rPr>
        <w:t>6</w:t>
      </w:r>
      <w:r w:rsidR="00283C58">
        <w:rPr>
          <w:rFonts w:ascii="Angsana New" w:hAnsi="Angsana New" w:cs="Angsana New"/>
          <w:sz w:val="30"/>
          <w:szCs w:val="30"/>
          <w:lang w:bidi="th-TH"/>
        </w:rPr>
        <w:t>4</w:t>
      </w:r>
      <w:r w:rsidRPr="00CE458C">
        <w:rPr>
          <w:rFonts w:ascii="Angsana New" w:hAnsi="Angsana New" w:cs="Angsana New"/>
          <w:sz w:val="30"/>
          <w:szCs w:val="30"/>
          <w:cs/>
          <w:lang w:bidi="th-TH"/>
        </w:rPr>
        <w:t xml:space="preserve"> และ </w:t>
      </w:r>
      <w:r w:rsidRPr="00CE458C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Pr="00CE458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283C58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Pr="00CE458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มีดังนี้</w:t>
      </w:r>
    </w:p>
    <w:p w14:paraId="0A9BCAB0" w14:textId="77777777" w:rsidR="00AA628B" w:rsidRDefault="00AA628B" w:rsidP="00AA628B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94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530"/>
        <w:gridCol w:w="1080"/>
        <w:gridCol w:w="990"/>
        <w:gridCol w:w="178"/>
        <w:gridCol w:w="992"/>
        <w:gridCol w:w="990"/>
        <w:gridCol w:w="178"/>
        <w:gridCol w:w="902"/>
        <w:gridCol w:w="178"/>
        <w:gridCol w:w="992"/>
        <w:gridCol w:w="178"/>
        <w:gridCol w:w="902"/>
        <w:gridCol w:w="178"/>
        <w:gridCol w:w="902"/>
        <w:gridCol w:w="178"/>
        <w:gridCol w:w="902"/>
        <w:gridCol w:w="178"/>
        <w:gridCol w:w="992"/>
      </w:tblGrid>
      <w:tr w:rsidR="00AA628B" w:rsidRPr="0069331B" w14:paraId="4C87A3FC" w14:textId="77777777" w:rsidTr="00AA628B">
        <w:trPr>
          <w:cantSplit/>
          <w:tblHeader/>
        </w:trPr>
        <w:tc>
          <w:tcPr>
            <w:tcW w:w="2520" w:type="dxa"/>
            <w:vAlign w:val="bottom"/>
          </w:tcPr>
          <w:p w14:paraId="15BB7D49" w14:textId="77777777" w:rsidR="00AA628B" w:rsidRPr="0069331B" w:rsidRDefault="00AA628B" w:rsidP="00AA628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54C20799" w14:textId="77777777" w:rsidR="00AA628B" w:rsidRPr="00F226CB" w:rsidRDefault="00AA628B" w:rsidP="00AA628B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F226C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070" w:type="dxa"/>
            <w:gridSpan w:val="2"/>
            <w:vAlign w:val="bottom"/>
          </w:tcPr>
          <w:p w14:paraId="32AA6D9F" w14:textId="77777777" w:rsidR="00AA628B" w:rsidRPr="0069331B" w:rsidRDefault="00AA628B" w:rsidP="00AA628B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4F3C3BF6" w14:textId="77777777" w:rsidR="00AA628B" w:rsidRPr="0069331B" w:rsidRDefault="00AA628B" w:rsidP="00AA628B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982" w:type="dxa"/>
            <w:gridSpan w:val="2"/>
            <w:vAlign w:val="bottom"/>
          </w:tcPr>
          <w:p w14:paraId="54D525FB" w14:textId="77777777" w:rsidR="00AA628B" w:rsidRPr="0069331B" w:rsidRDefault="00AA628B" w:rsidP="00AA628B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101EF151" w14:textId="77777777" w:rsidR="00AA628B" w:rsidRPr="0069331B" w:rsidRDefault="00AA628B" w:rsidP="00AA628B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2072" w:type="dxa"/>
            <w:gridSpan w:val="3"/>
            <w:vAlign w:val="bottom"/>
          </w:tcPr>
          <w:p w14:paraId="0E1C6FD2" w14:textId="77777777" w:rsidR="00AA628B" w:rsidRPr="0069331B" w:rsidRDefault="00AA628B" w:rsidP="00AA628B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73FA7206" w14:textId="77777777" w:rsidR="00AA628B" w:rsidRPr="0069331B" w:rsidRDefault="00AA628B" w:rsidP="00AA628B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69F54CDC" w14:textId="77777777" w:rsidR="00AA628B" w:rsidRPr="0069331B" w:rsidRDefault="00AA628B" w:rsidP="00AA628B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0292775B" w14:textId="77777777" w:rsidR="00AA628B" w:rsidRPr="0069331B" w:rsidRDefault="00AA628B" w:rsidP="00AA628B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2072" w:type="dxa"/>
            <w:gridSpan w:val="3"/>
            <w:vAlign w:val="bottom"/>
          </w:tcPr>
          <w:p w14:paraId="47F992F5" w14:textId="77777777" w:rsidR="00AA628B" w:rsidRPr="0069331B" w:rsidRDefault="00AA628B" w:rsidP="00AA628B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bidi="th-TH"/>
              </w:rPr>
              <w:t xml:space="preserve"> 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69331B">
              <w:rPr>
                <w:rFonts w:ascii="Angsana New" w:hAnsi="Angsana New" w:cs="Angsana New" w:hint="cs"/>
                <w:b w:val="0"/>
                <w:color w:val="000000"/>
                <w:sz w:val="24"/>
                <w:szCs w:val="24"/>
                <w:cs/>
                <w:lang w:val="en-US" w:bidi="th-TH"/>
              </w:rPr>
              <w:t>สุทธิ</w:t>
            </w:r>
          </w:p>
        </w:tc>
      </w:tr>
      <w:tr w:rsidR="00AA628B" w:rsidRPr="0069331B" w14:paraId="7BBDA20A" w14:textId="77777777" w:rsidTr="00AA628B">
        <w:trPr>
          <w:cantSplit/>
          <w:trHeight w:val="270"/>
          <w:tblHeader/>
        </w:trPr>
        <w:tc>
          <w:tcPr>
            <w:tcW w:w="2520" w:type="dxa"/>
          </w:tcPr>
          <w:p w14:paraId="0AAAE95F" w14:textId="77777777" w:rsidR="00AA628B" w:rsidRPr="0069331B" w:rsidRDefault="00AA628B" w:rsidP="00AA628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9C7876D" w14:textId="77777777" w:rsidR="00AA628B" w:rsidRPr="00F226CB" w:rsidRDefault="00AA628B" w:rsidP="00AA628B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A336FD" w14:textId="77777777" w:rsidR="00792A75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4E81724F" w14:textId="77777777"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990" w:type="dxa"/>
          </w:tcPr>
          <w:p w14:paraId="570B17D7" w14:textId="77777777" w:rsidR="00792A75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5F9E7675" w14:textId="77777777"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5D336129" w14:textId="77777777"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7234900" w14:textId="77777777"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3FB43614" w14:textId="77777777"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990" w:type="dxa"/>
          </w:tcPr>
          <w:p w14:paraId="7F8B7621" w14:textId="77777777"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243FBA2A" w14:textId="77777777"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3BD59F92" w14:textId="77777777"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0D57745E" w14:textId="77777777"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6F17E2D5" w14:textId="77777777"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0265F76D" w14:textId="77777777"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CD1AF65" w14:textId="77777777"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33428246" w14:textId="77777777"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198C73F9" w14:textId="77777777"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C49E84E" w14:textId="77777777"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7A61D1CC" w14:textId="77777777"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15BA7AAB" w14:textId="77777777"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2E00B9D4" w14:textId="77777777"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6CE5CD55" w14:textId="77777777"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4703357B" w14:textId="77777777"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61279669" w14:textId="77777777"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46C2151B" w14:textId="77777777"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1EB09A48" w14:textId="77777777"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81B7E17" w14:textId="77777777"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51C13290" w14:textId="77777777"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8B5935" w:rsidRPr="0069331B" w14:paraId="071663BA" w14:textId="77777777" w:rsidTr="00AA628B">
        <w:trPr>
          <w:cantSplit/>
          <w:trHeight w:val="270"/>
          <w:tblHeader/>
        </w:trPr>
        <w:tc>
          <w:tcPr>
            <w:tcW w:w="2520" w:type="dxa"/>
          </w:tcPr>
          <w:p w14:paraId="34FE50C5" w14:textId="77777777" w:rsidR="008B5935" w:rsidRPr="0069331B" w:rsidRDefault="008B5935" w:rsidP="008B593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B6D6837" w14:textId="77777777" w:rsidR="008B5935" w:rsidRPr="00F226CB" w:rsidRDefault="008B5935" w:rsidP="008B5935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43C6DE" w14:textId="77777777" w:rsidR="008B5935" w:rsidRPr="00E50A0C" w:rsidRDefault="008B5935" w:rsidP="008B59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990" w:type="dxa"/>
          </w:tcPr>
          <w:p w14:paraId="76311806" w14:textId="77777777" w:rsidR="008B5935" w:rsidRPr="00E50A0C" w:rsidRDefault="008B5935" w:rsidP="008B59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5473952A" w14:textId="77777777" w:rsidR="008B5935" w:rsidRPr="0069331B" w:rsidRDefault="008B5935" w:rsidP="008B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12E572E" w14:textId="77777777" w:rsidR="008B5935" w:rsidRPr="00E50A0C" w:rsidRDefault="008B5935" w:rsidP="008B59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990" w:type="dxa"/>
          </w:tcPr>
          <w:p w14:paraId="19D36145" w14:textId="77777777" w:rsidR="008B5935" w:rsidRPr="00E50A0C" w:rsidRDefault="008B5935" w:rsidP="008B59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5D475AB9" w14:textId="77777777" w:rsidR="008B5935" w:rsidRPr="0069331B" w:rsidRDefault="008B5935" w:rsidP="008B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15705010" w14:textId="77777777" w:rsidR="008B5935" w:rsidRPr="00E50A0C" w:rsidRDefault="008B5935" w:rsidP="008B59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10BC3C06" w14:textId="77777777" w:rsidR="008B5935" w:rsidRPr="0069331B" w:rsidRDefault="008B5935" w:rsidP="008B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0576D3A" w14:textId="77777777" w:rsidR="008B5935" w:rsidRPr="00E50A0C" w:rsidRDefault="008B5935" w:rsidP="008B59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550602A4" w14:textId="77777777" w:rsidR="008B5935" w:rsidRPr="0069331B" w:rsidRDefault="008B5935" w:rsidP="008B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62A02CBC" w14:textId="77777777" w:rsidR="008B5935" w:rsidRPr="00E50A0C" w:rsidRDefault="008B5935" w:rsidP="008B59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35E11C5D" w14:textId="77777777" w:rsidR="008B5935" w:rsidRPr="0069331B" w:rsidRDefault="008B5935" w:rsidP="008B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1809DD20" w14:textId="77777777" w:rsidR="008B5935" w:rsidRPr="00E50A0C" w:rsidRDefault="008B5935" w:rsidP="008B59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4D74D716" w14:textId="77777777" w:rsidR="008B5935" w:rsidRPr="0069331B" w:rsidRDefault="008B5935" w:rsidP="008B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166C4541" w14:textId="77777777" w:rsidR="008B5935" w:rsidRPr="00E50A0C" w:rsidRDefault="008B5935" w:rsidP="008B59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52A9956B" w14:textId="77777777" w:rsidR="008B5935" w:rsidRPr="0069331B" w:rsidRDefault="008B5935" w:rsidP="008B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ED61CA9" w14:textId="77777777" w:rsidR="008B5935" w:rsidRPr="00E50A0C" w:rsidRDefault="008B5935" w:rsidP="008B59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</w:tr>
      <w:tr w:rsidR="00AA628B" w:rsidRPr="0069331B" w14:paraId="576347E4" w14:textId="77777777" w:rsidTr="00AA628B">
        <w:trPr>
          <w:cantSplit/>
          <w:trHeight w:val="270"/>
        </w:trPr>
        <w:tc>
          <w:tcPr>
            <w:tcW w:w="2520" w:type="dxa"/>
          </w:tcPr>
          <w:p w14:paraId="00FC925E" w14:textId="77777777"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7487D1AC" w14:textId="77777777" w:rsidR="00AA628B" w:rsidRPr="00F226C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2"/>
          </w:tcPr>
          <w:p w14:paraId="1983B62A" w14:textId="77777777" w:rsidR="00AA628B" w:rsidRPr="008D286E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D286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8" w:type="dxa"/>
          </w:tcPr>
          <w:p w14:paraId="6CF01FE1" w14:textId="77777777"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2" w:type="dxa"/>
            <w:gridSpan w:val="14"/>
          </w:tcPr>
          <w:p w14:paraId="5303E489" w14:textId="77777777" w:rsidR="00AA628B" w:rsidRPr="008D286E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AA628B" w:rsidRPr="0069331B" w14:paraId="4E6653D6" w14:textId="77777777" w:rsidTr="00AA628B">
        <w:trPr>
          <w:cantSplit/>
          <w:trHeight w:val="270"/>
        </w:trPr>
        <w:tc>
          <w:tcPr>
            <w:tcW w:w="2520" w:type="dxa"/>
          </w:tcPr>
          <w:p w14:paraId="16C9D3CB" w14:textId="77777777" w:rsidR="00AA628B" w:rsidRPr="003D5D69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3D5D69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530" w:type="dxa"/>
          </w:tcPr>
          <w:p w14:paraId="57CEBDAE" w14:textId="77777777" w:rsidR="00AA628B" w:rsidRPr="00CF1A0E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14F9920" w14:textId="77777777" w:rsidR="00AA628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B21D17" w14:textId="77777777" w:rsidR="00AA628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2D12EB99" w14:textId="77777777"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9E52A2B" w14:textId="77777777" w:rsidR="00AA628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8F8870" w14:textId="77777777" w:rsidR="00AA628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8722234" w14:textId="77777777"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2D9705ED" w14:textId="77777777" w:rsidR="00AA628B" w:rsidRPr="000F5005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15CB1131" w14:textId="77777777" w:rsidR="00AA628B" w:rsidRPr="000F5005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2A5F5234" w14:textId="77777777" w:rsidR="00AA628B" w:rsidRPr="000F5005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25E160B8" w14:textId="77777777" w:rsidR="00AA628B" w:rsidRPr="000F5005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14:paraId="524845CA" w14:textId="77777777" w:rsidR="00AA628B" w:rsidRPr="000F5005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39AA3325" w14:textId="77777777" w:rsidR="00AA628B" w:rsidRPr="000F5005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14:paraId="5178E756" w14:textId="77777777" w:rsidR="00AA628B" w:rsidRPr="000F5005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264FA05E" w14:textId="77777777" w:rsidR="00AA628B" w:rsidRPr="000F5005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14:paraId="57C7EC9F" w14:textId="77777777" w:rsidR="00AA628B" w:rsidRPr="000F5005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2BCD6BA0" w14:textId="77777777" w:rsidR="00AA628B" w:rsidRPr="000F5005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02A6A721" w14:textId="77777777" w:rsidR="00AA628B" w:rsidRPr="000F5005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A6016" w:rsidRPr="0069331B" w14:paraId="2209111E" w14:textId="77777777" w:rsidTr="00AA628B">
        <w:trPr>
          <w:cantSplit/>
          <w:trHeight w:val="270"/>
        </w:trPr>
        <w:tc>
          <w:tcPr>
            <w:tcW w:w="2520" w:type="dxa"/>
          </w:tcPr>
          <w:p w14:paraId="46AB1116" w14:textId="77777777" w:rsidR="005A6016" w:rsidRPr="0069331B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F1A0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อมรินทร์ฟู้ด แอนด์เบเวอเรจ จำกัด</w:t>
            </w:r>
          </w:p>
        </w:tc>
        <w:tc>
          <w:tcPr>
            <w:tcW w:w="1530" w:type="dxa"/>
          </w:tcPr>
          <w:p w14:paraId="2BBB4964" w14:textId="77777777" w:rsidR="005A6016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F1A0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ผลิตและจำหน่าย</w:t>
            </w:r>
          </w:p>
          <w:p w14:paraId="4AFB5758" w14:textId="77777777" w:rsidR="005A6016" w:rsidRPr="00F226CB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CF1A0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ผลิตภัณฑ์อาหาร</w:t>
            </w:r>
          </w:p>
        </w:tc>
        <w:tc>
          <w:tcPr>
            <w:tcW w:w="1080" w:type="dxa"/>
          </w:tcPr>
          <w:p w14:paraId="2752B8E4" w14:textId="77777777" w:rsidR="005A6016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B8BC837" w14:textId="77777777" w:rsidR="005A6016" w:rsidRPr="0069331B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90.00</w:t>
            </w:r>
          </w:p>
        </w:tc>
        <w:tc>
          <w:tcPr>
            <w:tcW w:w="990" w:type="dxa"/>
          </w:tcPr>
          <w:p w14:paraId="2C8CA11A" w14:textId="77777777" w:rsidR="005A6016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A0D21FC" w14:textId="77777777" w:rsidR="005A6016" w:rsidRPr="0069331B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90.00</w:t>
            </w:r>
          </w:p>
        </w:tc>
        <w:tc>
          <w:tcPr>
            <w:tcW w:w="178" w:type="dxa"/>
          </w:tcPr>
          <w:p w14:paraId="54DD9B95" w14:textId="77777777" w:rsidR="005A6016" w:rsidRPr="0069331B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4A69791" w14:textId="77777777" w:rsidR="005A6016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161179DC" w14:textId="77777777" w:rsidR="005A6016" w:rsidRPr="00AB0762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13,500</w:t>
            </w:r>
          </w:p>
        </w:tc>
        <w:tc>
          <w:tcPr>
            <w:tcW w:w="990" w:type="dxa"/>
          </w:tcPr>
          <w:p w14:paraId="377C9AC7" w14:textId="77777777" w:rsidR="005A6016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24AA46D" w14:textId="77777777" w:rsidR="005A6016" w:rsidRPr="00AB0762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13,500</w:t>
            </w:r>
          </w:p>
        </w:tc>
        <w:tc>
          <w:tcPr>
            <w:tcW w:w="178" w:type="dxa"/>
          </w:tcPr>
          <w:p w14:paraId="4492C529" w14:textId="77777777" w:rsidR="005A6016" w:rsidRPr="0069331B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4DA28E62" w14:textId="77777777" w:rsidR="005A6016" w:rsidRPr="000F5005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703D334B" w14:textId="77777777" w:rsidR="005A6016" w:rsidRPr="000F5005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F50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12,148</w:t>
            </w:r>
          </w:p>
        </w:tc>
        <w:tc>
          <w:tcPr>
            <w:tcW w:w="178" w:type="dxa"/>
          </w:tcPr>
          <w:p w14:paraId="76E5C173" w14:textId="77777777" w:rsidR="005A6016" w:rsidRPr="000F5005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673B46B2" w14:textId="77777777" w:rsidR="005A6016" w:rsidRPr="000F5005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6814067C" w14:textId="77777777" w:rsidR="005A6016" w:rsidRPr="000F5005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F50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12,148</w:t>
            </w:r>
          </w:p>
        </w:tc>
        <w:tc>
          <w:tcPr>
            <w:tcW w:w="178" w:type="dxa"/>
          </w:tcPr>
          <w:p w14:paraId="6349AB7F" w14:textId="77777777" w:rsidR="005A6016" w:rsidRPr="000F5005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1C4508EC" w14:textId="77777777" w:rsidR="005A6016" w:rsidRPr="000F5005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1F73FAC9" w14:textId="77777777" w:rsidR="005A6016" w:rsidRPr="000F5005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F50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(12,148)</w:t>
            </w:r>
          </w:p>
        </w:tc>
        <w:tc>
          <w:tcPr>
            <w:tcW w:w="178" w:type="dxa"/>
          </w:tcPr>
          <w:p w14:paraId="3F68BB93" w14:textId="77777777" w:rsidR="005A6016" w:rsidRPr="000F5005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2FF0C5FA" w14:textId="77777777" w:rsidR="005A6016" w:rsidRPr="000F5005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42E7DDEA" w14:textId="77777777" w:rsidR="005A6016" w:rsidRPr="000F5005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F50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(12,148)</w:t>
            </w:r>
          </w:p>
        </w:tc>
        <w:tc>
          <w:tcPr>
            <w:tcW w:w="178" w:type="dxa"/>
          </w:tcPr>
          <w:p w14:paraId="54392888" w14:textId="77777777" w:rsidR="005A6016" w:rsidRPr="000F5005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2FD4D109" w14:textId="77777777" w:rsidR="005A6016" w:rsidRPr="000F5005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126401C4" w14:textId="77777777" w:rsidR="005A6016" w:rsidRPr="000F5005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F50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1A47839" w14:textId="77777777" w:rsidR="005A6016" w:rsidRPr="000F5005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3DA4E924" w14:textId="77777777" w:rsidR="005A6016" w:rsidRPr="000F5005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7A90DA06" w14:textId="77777777" w:rsidR="005A6016" w:rsidRPr="000F5005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F50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</w:tbl>
    <w:p w14:paraId="50E265F8" w14:textId="77777777" w:rsidR="00AA628B" w:rsidRDefault="00AA628B" w:rsidP="00AA6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86EAC2B" w14:textId="77777777" w:rsidR="00751D84" w:rsidRDefault="00F45557" w:rsidP="00F45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บริษัทย่อย</w:t>
      </w:r>
      <w:r w:rsidR="004F5DC8">
        <w:rPr>
          <w:rFonts w:ascii="Angsana New" w:hAnsi="Angsana New" w:hint="cs"/>
          <w:sz w:val="30"/>
          <w:szCs w:val="30"/>
          <w:cs/>
        </w:rPr>
        <w:t>ทางอ้อม</w:t>
      </w:r>
      <w:r w:rsidRPr="00CE458C">
        <w:rPr>
          <w:rFonts w:ascii="Angsana New" w:hAnsi="Angsana New"/>
          <w:sz w:val="30"/>
          <w:szCs w:val="30"/>
          <w:cs/>
        </w:rPr>
        <w:t>ดำเนินธุรกิจในประเทศไทย</w:t>
      </w:r>
      <w:r w:rsidRPr="00CE458C">
        <w:rPr>
          <w:rFonts w:ascii="Angsana New" w:hAnsi="Angsana New"/>
          <w:sz w:val="30"/>
          <w:szCs w:val="30"/>
        </w:rPr>
        <w:t xml:space="preserve"> </w:t>
      </w:r>
      <w:r w:rsidRPr="00CE458C">
        <w:rPr>
          <w:rFonts w:ascii="Angsana New" w:hAnsi="Angsana New"/>
          <w:sz w:val="30"/>
          <w:szCs w:val="30"/>
          <w:cs/>
        </w:rPr>
        <w:t>กลุ่มบริษัทไม่มีเงินลงทุนในบริษัทย่อย</w:t>
      </w:r>
      <w:r w:rsidR="004F5DC8">
        <w:rPr>
          <w:rFonts w:ascii="Angsana New" w:hAnsi="Angsana New" w:hint="cs"/>
          <w:sz w:val="30"/>
          <w:szCs w:val="30"/>
          <w:cs/>
        </w:rPr>
        <w:t>ทางอ้อม</w:t>
      </w:r>
      <w:r w:rsidRPr="00CE458C">
        <w:rPr>
          <w:rFonts w:ascii="Angsana New" w:hAnsi="Angsana New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68CFB5A0" w14:textId="77777777" w:rsidR="000C26DF" w:rsidRDefault="000C26DF" w:rsidP="00F45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377AA53" w14:textId="77777777" w:rsidR="000C26DF" w:rsidRDefault="000C26DF" w:rsidP="00F45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0CDD48C" w14:textId="77777777" w:rsidR="000C26DF" w:rsidRDefault="000C26DF" w:rsidP="00F45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0C26DF" w:rsidSect="00621170">
          <w:footerReference w:type="default" r:id="rId12"/>
          <w:pgSz w:w="16840" w:h="11907" w:orient="landscape" w:code="9"/>
          <w:pgMar w:top="691" w:right="1152" w:bottom="576" w:left="1152" w:header="720" w:footer="444" w:gutter="0"/>
          <w:cols w:space="708"/>
          <w:docGrid w:linePitch="360"/>
        </w:sectPr>
      </w:pPr>
    </w:p>
    <w:p w14:paraId="135FC0A6" w14:textId="77777777" w:rsidR="00176CC9" w:rsidRPr="00A562AD" w:rsidRDefault="009C0089" w:rsidP="00131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23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1C48B4" w:rsidRPr="001C48B4">
        <w:rPr>
          <w:rFonts w:ascii="Angsana New" w:hAnsi="Angsana New"/>
          <w:b/>
          <w:bCs/>
          <w:sz w:val="30"/>
          <w:szCs w:val="30"/>
          <w:cs/>
        </w:rPr>
        <w:tab/>
        <w:t>ส่วนงานดำเนินงานและการจำแนกรายได้</w:t>
      </w:r>
    </w:p>
    <w:p w14:paraId="5B6E6636" w14:textId="77777777" w:rsidR="00792A75" w:rsidRDefault="00792A75" w:rsidP="00792A75">
      <w:pPr>
        <w:spacing w:line="320" w:lineRule="exact"/>
      </w:pPr>
    </w:p>
    <w:tbl>
      <w:tblPr>
        <w:tblW w:w="1440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89"/>
        <w:gridCol w:w="1080"/>
        <w:gridCol w:w="180"/>
        <w:gridCol w:w="990"/>
        <w:gridCol w:w="180"/>
        <w:gridCol w:w="990"/>
        <w:gridCol w:w="180"/>
        <w:gridCol w:w="1091"/>
        <w:gridCol w:w="180"/>
        <w:gridCol w:w="900"/>
        <w:gridCol w:w="180"/>
        <w:gridCol w:w="981"/>
        <w:gridCol w:w="186"/>
        <w:gridCol w:w="1083"/>
        <w:gridCol w:w="180"/>
        <w:gridCol w:w="990"/>
        <w:gridCol w:w="186"/>
        <w:gridCol w:w="990"/>
        <w:gridCol w:w="180"/>
        <w:gridCol w:w="992"/>
      </w:tblGrid>
      <w:tr w:rsidR="00F54C4F" w:rsidRPr="00CE458C" w14:paraId="69F63062" w14:textId="77777777" w:rsidTr="00BD263C">
        <w:trPr>
          <w:cantSplit/>
        </w:trPr>
        <w:tc>
          <w:tcPr>
            <w:tcW w:w="2689" w:type="dxa"/>
            <w:vAlign w:val="bottom"/>
          </w:tcPr>
          <w:p w14:paraId="35541184" w14:textId="77777777" w:rsidR="00F54C4F" w:rsidRPr="00CE458C" w:rsidRDefault="00F54C4F" w:rsidP="00792A75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719" w:type="dxa"/>
            <w:gridSpan w:val="19"/>
          </w:tcPr>
          <w:p w14:paraId="7530BE01" w14:textId="77777777" w:rsidR="00F54C4F" w:rsidRPr="00F54C4F" w:rsidRDefault="00F54C4F" w:rsidP="00F54C4F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792A75" w:rsidRPr="00CE458C" w14:paraId="270FFBC2" w14:textId="77777777" w:rsidTr="002931FF">
        <w:trPr>
          <w:cantSplit/>
        </w:trPr>
        <w:tc>
          <w:tcPr>
            <w:tcW w:w="2689" w:type="dxa"/>
            <w:vAlign w:val="bottom"/>
          </w:tcPr>
          <w:p w14:paraId="24AB21E7" w14:textId="77777777" w:rsidR="00792A75" w:rsidRPr="00CE458C" w:rsidRDefault="00792A75" w:rsidP="00792A75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  <w:r w:rsidRPr="00CE45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สำหรับงวดสามเดือนสิ้นสุด</w:t>
            </w:r>
            <w:r w:rsidRPr="00CE45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250" w:type="dxa"/>
            <w:gridSpan w:val="3"/>
          </w:tcPr>
          <w:p w14:paraId="54406FE3" w14:textId="77777777" w:rsidR="00F54C4F" w:rsidRDefault="00792A75" w:rsidP="00792A75">
            <w:pPr>
              <w:pStyle w:val="acctmergecolhdg"/>
              <w:shd w:val="clear" w:color="auto" w:fill="FFFFFF"/>
              <w:spacing w:line="320" w:lineRule="exact"/>
              <w:ind w:left="-80" w:right="-80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CE458C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ธุรกิจผลิต</w:t>
            </w:r>
            <w:r w:rsidR="00F54C4F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จำหน่ายหนังสือ</w:t>
            </w:r>
          </w:p>
          <w:p w14:paraId="4711308E" w14:textId="77777777" w:rsidR="00792A75" w:rsidRPr="00CE458C" w:rsidRDefault="00792A75" w:rsidP="00792A75">
            <w:pPr>
              <w:pStyle w:val="acctmergecolhdg"/>
              <w:shd w:val="clear" w:color="auto" w:fill="FFFFFF"/>
              <w:spacing w:line="320" w:lineRule="exact"/>
              <w:ind w:left="-80" w:right="-80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และให้บริการโฆษณา</w:t>
            </w:r>
            <w:r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ผ่านสื่อสิ่งพิมพ์</w:t>
            </w:r>
          </w:p>
        </w:tc>
        <w:tc>
          <w:tcPr>
            <w:tcW w:w="180" w:type="dxa"/>
          </w:tcPr>
          <w:p w14:paraId="7980904C" w14:textId="77777777" w:rsidR="00792A75" w:rsidRPr="00CE458C" w:rsidRDefault="00792A75" w:rsidP="00792A75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61" w:type="dxa"/>
            <w:gridSpan w:val="3"/>
          </w:tcPr>
          <w:p w14:paraId="542CB635" w14:textId="77777777" w:rsidR="00F54C4F" w:rsidRDefault="00792A75" w:rsidP="00792A75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bookmarkStart w:id="6" w:name="_Hlk39618626"/>
            <w:r w:rsidRPr="00CE458C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ธุรกิจจัดงานแสดง</w:t>
            </w: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 xml:space="preserve"> ผลิต</w:t>
            </w:r>
          </w:p>
          <w:p w14:paraId="5257002C" w14:textId="77777777" w:rsidR="00792A75" w:rsidRPr="00CE458C" w:rsidRDefault="00792A75" w:rsidP="00792A75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และให้บริการโฆษณา</w:t>
            </w:r>
            <w:r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ผ่านสื่อออนไลน์</w:t>
            </w:r>
            <w:bookmarkEnd w:id="6"/>
          </w:p>
        </w:tc>
        <w:tc>
          <w:tcPr>
            <w:tcW w:w="180" w:type="dxa"/>
          </w:tcPr>
          <w:p w14:paraId="6EAE678E" w14:textId="77777777" w:rsidR="00792A75" w:rsidRPr="00CE458C" w:rsidRDefault="00792A75" w:rsidP="00792A75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14:paraId="33C7AF0B" w14:textId="77777777" w:rsidR="00792A75" w:rsidRPr="00CE458C" w:rsidRDefault="00792A75" w:rsidP="00792A75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CE458C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t>ธุรกิจผลิต</w:t>
            </w:r>
            <w:r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14:paraId="0E930799" w14:textId="77777777" w:rsidR="00792A75" w:rsidRPr="00CE458C" w:rsidRDefault="00792A75" w:rsidP="00792A75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ผ่านสื่อ</w:t>
            </w:r>
            <w:r w:rsidRPr="00CE458C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t>โทรทัศน์</w:t>
            </w:r>
          </w:p>
        </w:tc>
        <w:tc>
          <w:tcPr>
            <w:tcW w:w="186" w:type="dxa"/>
          </w:tcPr>
          <w:p w14:paraId="399740D0" w14:textId="77777777" w:rsidR="00792A75" w:rsidRPr="00CE458C" w:rsidRDefault="00792A75" w:rsidP="00792A75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14:paraId="7A9E494B" w14:textId="77777777" w:rsidR="00792A75" w:rsidRPr="00CE458C" w:rsidRDefault="00792A75" w:rsidP="00792A75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CE458C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  <w:br/>
            </w:r>
            <w:r w:rsidRPr="00CE458C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  <w:r w:rsidRPr="00CE458C">
              <w:rPr>
                <w:rFonts w:ascii="Angsana New" w:hAnsi="Angsana New" w:cs="Angsana New"/>
                <w:bCs/>
                <w:vanish/>
                <w:color w:val="000000"/>
                <w:sz w:val="26"/>
                <w:szCs w:val="26"/>
                <w:cs/>
                <w:lang w:bidi="th-TH"/>
              </w:rPr>
              <w:t>่าว้นสามัญเป็นจำนวนเงิน</w:t>
            </w:r>
          </w:p>
        </w:tc>
        <w:tc>
          <w:tcPr>
            <w:tcW w:w="186" w:type="dxa"/>
          </w:tcPr>
          <w:p w14:paraId="256ECB5E" w14:textId="77777777" w:rsidR="00792A75" w:rsidRPr="00CE458C" w:rsidRDefault="00792A75" w:rsidP="00792A75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14:paraId="267C9836" w14:textId="77777777" w:rsidR="00792A75" w:rsidRPr="00CE458C" w:rsidRDefault="00792A75" w:rsidP="00792A75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14E818E6" w14:textId="77777777" w:rsidR="00792A75" w:rsidRPr="00CE458C" w:rsidRDefault="00792A75" w:rsidP="00792A75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  <w:br/>
            </w:r>
            <w:r w:rsidRPr="00CE458C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CE458C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E26842" w:rsidRPr="00CE458C" w14:paraId="602391E2" w14:textId="77777777" w:rsidTr="002931FF">
        <w:trPr>
          <w:cantSplit/>
        </w:trPr>
        <w:tc>
          <w:tcPr>
            <w:tcW w:w="2689" w:type="dxa"/>
          </w:tcPr>
          <w:p w14:paraId="2B3A10E7" w14:textId="77777777" w:rsidR="00E26842" w:rsidRPr="00CE458C" w:rsidRDefault="00E26842" w:rsidP="00E26842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  วันที่</w:t>
            </w:r>
            <w:r w:rsidRPr="00CE45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31</w:t>
            </w:r>
            <w:r w:rsidRPr="00CE45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080" w:type="dxa"/>
            <w:shd w:val="clear" w:color="auto" w:fill="auto"/>
          </w:tcPr>
          <w:p w14:paraId="6DA73612" w14:textId="77777777" w:rsidR="00E26842" w:rsidRPr="00E70C0D" w:rsidRDefault="00E26842" w:rsidP="00E26842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792A75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E70C0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42D24DAB" w14:textId="77777777" w:rsidR="00E26842" w:rsidRPr="00CE458C" w:rsidRDefault="00E26842" w:rsidP="00E26842">
            <w:pPr>
              <w:pStyle w:val="acctmergecolhdg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FA8026" w14:textId="77777777" w:rsidR="00E26842" w:rsidRPr="00CE458C" w:rsidRDefault="00E26842" w:rsidP="00E26842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6</w:t>
            </w:r>
            <w:r w:rsidR="00E70C0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5D130247" w14:textId="77777777" w:rsidR="00E26842" w:rsidRPr="00CE458C" w:rsidRDefault="00E26842" w:rsidP="00E26842">
            <w:pPr>
              <w:pStyle w:val="acctmergecolhdg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D4B3AC8" w14:textId="77777777" w:rsidR="00E26842" w:rsidRPr="00792A75" w:rsidRDefault="00E26842" w:rsidP="00E26842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92A75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E70C0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0A1ACE18" w14:textId="77777777" w:rsidR="00E26842" w:rsidRPr="00CE458C" w:rsidRDefault="00E26842" w:rsidP="00E26842">
            <w:pPr>
              <w:pStyle w:val="acctmergecolhdg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</w:tcPr>
          <w:p w14:paraId="4161347A" w14:textId="77777777" w:rsidR="00E26842" w:rsidRPr="00CE458C" w:rsidRDefault="00E26842" w:rsidP="00E26842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6</w:t>
            </w:r>
            <w:r w:rsidR="00E70C0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49270A48" w14:textId="77777777" w:rsidR="00E26842" w:rsidRPr="00CE458C" w:rsidRDefault="00E26842" w:rsidP="00E2684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14:paraId="79C23D73" w14:textId="77777777" w:rsidR="00E26842" w:rsidRPr="00792A75" w:rsidRDefault="00E26842" w:rsidP="00E26842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92A75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E70C0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2BBC680E" w14:textId="77777777" w:rsidR="00E26842" w:rsidRPr="00CE458C" w:rsidRDefault="00E26842" w:rsidP="00E26842">
            <w:pPr>
              <w:pStyle w:val="acctmergecolhdg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75F09D8D" w14:textId="77777777" w:rsidR="00E26842" w:rsidRPr="00CE458C" w:rsidRDefault="00E26842" w:rsidP="00E26842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6</w:t>
            </w:r>
            <w:r w:rsidR="00E70C0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6" w:type="dxa"/>
          </w:tcPr>
          <w:p w14:paraId="2AD91A78" w14:textId="77777777" w:rsidR="00E26842" w:rsidRPr="00CE458C" w:rsidRDefault="00E26842" w:rsidP="00E26842">
            <w:pPr>
              <w:pStyle w:val="acctmergecolhdg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65D924F7" w14:textId="77777777" w:rsidR="00E26842" w:rsidRPr="00792A75" w:rsidRDefault="00E26842" w:rsidP="00E26842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92A75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E70C0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566BFA7C" w14:textId="77777777" w:rsidR="00E26842" w:rsidRPr="00CE458C" w:rsidRDefault="00E26842" w:rsidP="00E26842">
            <w:pPr>
              <w:pStyle w:val="acctmergecolhdg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7755053" w14:textId="77777777" w:rsidR="00E26842" w:rsidRPr="00CE458C" w:rsidRDefault="00E26842" w:rsidP="00E26842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6</w:t>
            </w:r>
            <w:r w:rsidR="00E70C0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6" w:type="dxa"/>
          </w:tcPr>
          <w:p w14:paraId="3A973B7F" w14:textId="77777777" w:rsidR="00E26842" w:rsidRPr="00CE458C" w:rsidRDefault="00E26842" w:rsidP="00E26842">
            <w:pPr>
              <w:pStyle w:val="acctmergecolhdg"/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56D24B94" w14:textId="77777777" w:rsidR="00E26842" w:rsidRPr="00792A75" w:rsidRDefault="00E26842" w:rsidP="00E26842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92A75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E70C0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5CAA61CD" w14:textId="77777777" w:rsidR="00E26842" w:rsidRPr="00CE458C" w:rsidRDefault="00E26842" w:rsidP="00E26842">
            <w:pPr>
              <w:pStyle w:val="acctmergecolhdg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F76EB0A" w14:textId="77777777" w:rsidR="00E26842" w:rsidRPr="00CE458C" w:rsidRDefault="00E26842" w:rsidP="00E26842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6</w:t>
            </w:r>
            <w:r w:rsidR="00E70C0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</w:tr>
      <w:tr w:rsidR="00E26842" w:rsidRPr="00CE458C" w14:paraId="3434058A" w14:textId="77777777" w:rsidTr="002931FF">
        <w:trPr>
          <w:cantSplit/>
        </w:trPr>
        <w:tc>
          <w:tcPr>
            <w:tcW w:w="2689" w:type="dxa"/>
          </w:tcPr>
          <w:p w14:paraId="4FA06E3B" w14:textId="77777777" w:rsidR="00E26842" w:rsidRPr="00CE458C" w:rsidRDefault="00E26842" w:rsidP="00E26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719" w:type="dxa"/>
            <w:gridSpan w:val="19"/>
          </w:tcPr>
          <w:p w14:paraId="58B1B32F" w14:textId="77777777" w:rsidR="00E26842" w:rsidRPr="00CE458C" w:rsidRDefault="00E26842" w:rsidP="00E26842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CE458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8148A4" w:rsidRPr="00CE458C" w14:paraId="7E5E6B44" w14:textId="77777777" w:rsidTr="002931FF">
        <w:trPr>
          <w:cantSplit/>
        </w:trPr>
        <w:tc>
          <w:tcPr>
            <w:tcW w:w="2689" w:type="dxa"/>
          </w:tcPr>
          <w:p w14:paraId="2F76E04B" w14:textId="306B3C45" w:rsidR="008148A4" w:rsidRPr="008148A4" w:rsidRDefault="008148A4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8148A4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080" w:type="dxa"/>
            <w:vAlign w:val="bottom"/>
          </w:tcPr>
          <w:p w14:paraId="7E875CDB" w14:textId="77777777" w:rsidR="008148A4" w:rsidRPr="000027ED" w:rsidRDefault="008148A4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A0245EE" w14:textId="77777777" w:rsidR="008148A4" w:rsidRPr="008A2EB9" w:rsidRDefault="008148A4" w:rsidP="003C4B5E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441856B" w14:textId="77777777" w:rsidR="008148A4" w:rsidRPr="008A2EB9" w:rsidRDefault="008148A4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0A81810" w14:textId="77777777" w:rsidR="008148A4" w:rsidRPr="008A2EB9" w:rsidRDefault="008148A4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BAFEE82" w14:textId="77777777" w:rsidR="008148A4" w:rsidRPr="000027ED" w:rsidRDefault="008148A4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75DE31F" w14:textId="77777777" w:rsidR="008148A4" w:rsidRPr="008A2EB9" w:rsidRDefault="008148A4" w:rsidP="003C4B5E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14:paraId="37DED356" w14:textId="77777777" w:rsidR="008148A4" w:rsidRPr="008A2EB9" w:rsidRDefault="008148A4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37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A5E511F" w14:textId="77777777" w:rsidR="008148A4" w:rsidRPr="008A2EB9" w:rsidRDefault="008148A4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F5B0C06" w14:textId="77777777" w:rsidR="008148A4" w:rsidRPr="000027ED" w:rsidRDefault="008148A4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2E8FC1A" w14:textId="77777777" w:rsidR="008148A4" w:rsidRPr="00CE458C" w:rsidRDefault="008148A4" w:rsidP="003C4B5E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2F1C3495" w14:textId="77777777" w:rsidR="008148A4" w:rsidRPr="008A2EB9" w:rsidRDefault="008148A4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681A0860" w14:textId="77777777" w:rsidR="008148A4" w:rsidRPr="00CE458C" w:rsidRDefault="008148A4" w:rsidP="003C4B5E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9C03952" w14:textId="77777777" w:rsidR="008148A4" w:rsidRDefault="008148A4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E63CE96" w14:textId="77777777" w:rsidR="008148A4" w:rsidRPr="00CE458C" w:rsidRDefault="008148A4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5F93B7E" w14:textId="77777777" w:rsidR="008148A4" w:rsidRDefault="008148A4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456C12EF" w14:textId="77777777" w:rsidR="008148A4" w:rsidRPr="00CE458C" w:rsidRDefault="008148A4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1F4393" w14:textId="77777777" w:rsidR="008148A4" w:rsidRPr="000027ED" w:rsidRDefault="008148A4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07035B1" w14:textId="77777777" w:rsidR="008148A4" w:rsidRPr="00CE458C" w:rsidRDefault="008148A4" w:rsidP="003C4B5E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BC8B898" w14:textId="77777777" w:rsidR="008148A4" w:rsidRDefault="008148A4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3C4B5E" w:rsidRPr="00CE458C" w14:paraId="12550DA1" w14:textId="77777777" w:rsidTr="002931FF">
        <w:trPr>
          <w:cantSplit/>
        </w:trPr>
        <w:tc>
          <w:tcPr>
            <w:tcW w:w="2689" w:type="dxa"/>
          </w:tcPr>
          <w:p w14:paraId="4AC55573" w14:textId="77777777" w:rsidR="003C4B5E" w:rsidRPr="00CE458C" w:rsidRDefault="003C4B5E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E458C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0F6C0036" w14:textId="351D6FAB" w:rsidR="003C4B5E" w:rsidRPr="001E0A56" w:rsidRDefault="000027ED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1E0A5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286,24</w:t>
            </w:r>
            <w:r w:rsidR="00F25D57" w:rsidRPr="001E0A5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3D50CC84" w14:textId="77777777" w:rsidR="003C4B5E" w:rsidRPr="001E0A56" w:rsidRDefault="003C4B5E" w:rsidP="003C4B5E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FC2C6EF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1E0A5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314,955</w:t>
            </w:r>
          </w:p>
        </w:tc>
        <w:tc>
          <w:tcPr>
            <w:tcW w:w="180" w:type="dxa"/>
            <w:vAlign w:val="bottom"/>
          </w:tcPr>
          <w:p w14:paraId="4E5696A4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ADDE6EB" w14:textId="5E20B2CD" w:rsidR="003C4B5E" w:rsidRPr="001E0A56" w:rsidRDefault="000027ED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E0A5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78,</w:t>
            </w:r>
            <w:r w:rsidR="008D0810" w:rsidRPr="001E0A5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654</w:t>
            </w:r>
          </w:p>
        </w:tc>
        <w:tc>
          <w:tcPr>
            <w:tcW w:w="180" w:type="dxa"/>
            <w:vAlign w:val="bottom"/>
          </w:tcPr>
          <w:p w14:paraId="5DF0C14D" w14:textId="77777777" w:rsidR="003C4B5E" w:rsidRPr="001E0A56" w:rsidRDefault="003C4B5E" w:rsidP="003C4B5E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14:paraId="78349198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37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E0A5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97,788</w:t>
            </w:r>
          </w:p>
        </w:tc>
        <w:tc>
          <w:tcPr>
            <w:tcW w:w="180" w:type="dxa"/>
            <w:vAlign w:val="bottom"/>
          </w:tcPr>
          <w:p w14:paraId="13C26045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2F3E7D9" w14:textId="5A875DA4" w:rsidR="003C4B5E" w:rsidRPr="001E0A56" w:rsidRDefault="000027ED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1E0A56">
              <w:rPr>
                <w:rFonts w:ascii="Angsana New" w:eastAsia="MS Mincho" w:hAnsi="Angsana New"/>
                <w:sz w:val="26"/>
                <w:szCs w:val="26"/>
              </w:rPr>
              <w:t>30</w:t>
            </w:r>
            <w:r w:rsidR="008D0810" w:rsidRPr="001E0A56">
              <w:rPr>
                <w:rFonts w:ascii="Angsana New" w:eastAsia="MS Mincho" w:hAnsi="Angsana New"/>
                <w:sz w:val="26"/>
                <w:szCs w:val="26"/>
              </w:rPr>
              <w:t>2</w:t>
            </w:r>
            <w:r w:rsidRPr="001E0A56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8D0810" w:rsidRPr="001E0A56">
              <w:rPr>
                <w:rFonts w:ascii="Angsana New" w:eastAsia="MS Mincho" w:hAnsi="Angsana New"/>
                <w:sz w:val="26"/>
                <w:szCs w:val="26"/>
              </w:rPr>
              <w:t>932</w:t>
            </w:r>
          </w:p>
        </w:tc>
        <w:tc>
          <w:tcPr>
            <w:tcW w:w="180" w:type="dxa"/>
            <w:vAlign w:val="bottom"/>
          </w:tcPr>
          <w:p w14:paraId="02122CD4" w14:textId="77777777" w:rsidR="003C4B5E" w:rsidRPr="00CE458C" w:rsidRDefault="003C4B5E" w:rsidP="003C4B5E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0E4E6EF3" w14:textId="77777777" w:rsidR="003C4B5E" w:rsidRPr="008A2EB9" w:rsidRDefault="003C4B5E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8A2EB9">
              <w:rPr>
                <w:rFonts w:ascii="Angsana New" w:eastAsia="MS Mincho" w:hAnsi="Angsana New"/>
                <w:sz w:val="26"/>
                <w:szCs w:val="26"/>
              </w:rPr>
              <w:t>256,781</w:t>
            </w:r>
          </w:p>
        </w:tc>
        <w:tc>
          <w:tcPr>
            <w:tcW w:w="186" w:type="dxa"/>
            <w:vAlign w:val="bottom"/>
          </w:tcPr>
          <w:p w14:paraId="72032104" w14:textId="77777777" w:rsidR="003C4B5E" w:rsidRPr="00CE458C" w:rsidRDefault="003C4B5E" w:rsidP="003C4B5E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7D1684E5" w14:textId="77777777" w:rsidR="003C4B5E" w:rsidRPr="00CE458C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3F53B80" w14:textId="77777777" w:rsidR="003C4B5E" w:rsidRPr="00CE458C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1F89682" w14:textId="77777777" w:rsidR="003C4B5E" w:rsidRPr="00CE458C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48B2E07A" w14:textId="77777777" w:rsidR="003C4B5E" w:rsidRPr="00CE458C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15A8DB4" w14:textId="2AE89FCB" w:rsidR="003C4B5E" w:rsidRPr="00CE458C" w:rsidRDefault="000027ED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0027ED">
              <w:rPr>
                <w:rFonts w:ascii="Angsana New" w:eastAsia="MS Mincho" w:hAnsi="Angsana New"/>
                <w:sz w:val="26"/>
                <w:szCs w:val="26"/>
              </w:rPr>
              <w:t>667,826</w:t>
            </w:r>
          </w:p>
        </w:tc>
        <w:tc>
          <w:tcPr>
            <w:tcW w:w="180" w:type="dxa"/>
            <w:vAlign w:val="bottom"/>
          </w:tcPr>
          <w:p w14:paraId="59FADCA6" w14:textId="77777777" w:rsidR="003C4B5E" w:rsidRPr="00CE458C" w:rsidRDefault="003C4B5E" w:rsidP="003C4B5E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7EFB73B" w14:textId="77777777" w:rsidR="003C4B5E" w:rsidRPr="00CE458C" w:rsidRDefault="003C4B5E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669,524</w:t>
            </w:r>
          </w:p>
        </w:tc>
      </w:tr>
      <w:tr w:rsidR="003C4B5E" w:rsidRPr="00CE458C" w14:paraId="796A7826" w14:textId="77777777" w:rsidTr="002931FF">
        <w:trPr>
          <w:cantSplit/>
        </w:trPr>
        <w:tc>
          <w:tcPr>
            <w:tcW w:w="2689" w:type="dxa"/>
          </w:tcPr>
          <w:p w14:paraId="63F89FFE" w14:textId="77777777" w:rsidR="003C4B5E" w:rsidRPr="00CE458C" w:rsidRDefault="003C4B5E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E458C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14:paraId="541ED08D" w14:textId="34B5EA30" w:rsidR="003C4B5E" w:rsidRPr="001E0A56" w:rsidRDefault="000027ED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0A56">
              <w:rPr>
                <w:rFonts w:ascii="Angsana New" w:hAnsi="Angsana New" w:cs="Angsana New"/>
                <w:sz w:val="26"/>
                <w:szCs w:val="26"/>
              </w:rPr>
              <w:t>80,405</w:t>
            </w:r>
          </w:p>
        </w:tc>
        <w:tc>
          <w:tcPr>
            <w:tcW w:w="180" w:type="dxa"/>
            <w:vAlign w:val="bottom"/>
          </w:tcPr>
          <w:p w14:paraId="3D33A609" w14:textId="77777777" w:rsidR="003C4B5E" w:rsidRPr="001E0A56" w:rsidRDefault="003C4B5E" w:rsidP="003C4B5E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17587EE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0A56">
              <w:rPr>
                <w:rFonts w:ascii="Angsana New" w:hAnsi="Angsana New" w:cs="Angsana New"/>
                <w:sz w:val="26"/>
                <w:szCs w:val="26"/>
              </w:rPr>
              <w:t>78,</w:t>
            </w:r>
            <w:r w:rsidRPr="001E0A5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  <w:r w:rsidRPr="001E0A5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80" w:type="dxa"/>
            <w:vAlign w:val="bottom"/>
          </w:tcPr>
          <w:p w14:paraId="14EC7514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E543BE9" w14:textId="22431B1D" w:rsidR="003C4B5E" w:rsidRPr="001E0A56" w:rsidRDefault="000027ED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0A56">
              <w:rPr>
                <w:rFonts w:ascii="Angsana New" w:hAnsi="Angsana New" w:cs="Angsana New"/>
                <w:sz w:val="26"/>
                <w:szCs w:val="26"/>
              </w:rPr>
              <w:t>36,303</w:t>
            </w:r>
          </w:p>
        </w:tc>
        <w:tc>
          <w:tcPr>
            <w:tcW w:w="180" w:type="dxa"/>
            <w:vAlign w:val="bottom"/>
          </w:tcPr>
          <w:p w14:paraId="108B2F1A" w14:textId="77777777" w:rsidR="003C4B5E" w:rsidRPr="001E0A56" w:rsidRDefault="003C4B5E" w:rsidP="003C4B5E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14:paraId="469AC552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0A56">
              <w:rPr>
                <w:rFonts w:ascii="Angsana New" w:hAnsi="Angsana New" w:cs="Angsana New"/>
                <w:sz w:val="26"/>
                <w:szCs w:val="26"/>
              </w:rPr>
              <w:t>22,220</w:t>
            </w:r>
          </w:p>
        </w:tc>
        <w:tc>
          <w:tcPr>
            <w:tcW w:w="180" w:type="dxa"/>
            <w:vAlign w:val="bottom"/>
          </w:tcPr>
          <w:p w14:paraId="3A90C291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E84FE1B" w14:textId="06BE9812" w:rsidR="003C4B5E" w:rsidRPr="001E0A56" w:rsidRDefault="000027ED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1E0A56">
              <w:rPr>
                <w:rFonts w:ascii="Angsana New" w:eastAsia="MS Mincho" w:hAnsi="Angsana New"/>
                <w:sz w:val="26"/>
                <w:szCs w:val="26"/>
              </w:rPr>
              <w:t>13,847</w:t>
            </w:r>
          </w:p>
        </w:tc>
        <w:tc>
          <w:tcPr>
            <w:tcW w:w="180" w:type="dxa"/>
            <w:vAlign w:val="bottom"/>
          </w:tcPr>
          <w:p w14:paraId="2F152BF3" w14:textId="77777777" w:rsidR="003C4B5E" w:rsidRPr="00CE458C" w:rsidRDefault="003C4B5E" w:rsidP="003C4B5E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5A43D075" w14:textId="77777777" w:rsidR="003C4B5E" w:rsidRPr="008A2EB9" w:rsidRDefault="003C4B5E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8A2EB9">
              <w:rPr>
                <w:rFonts w:ascii="Angsana New" w:eastAsia="MS Mincho" w:hAnsi="Angsana New"/>
                <w:sz w:val="26"/>
                <w:szCs w:val="26"/>
              </w:rPr>
              <w:t>14,278</w:t>
            </w:r>
          </w:p>
        </w:tc>
        <w:tc>
          <w:tcPr>
            <w:tcW w:w="186" w:type="dxa"/>
            <w:vAlign w:val="bottom"/>
          </w:tcPr>
          <w:p w14:paraId="76A107C5" w14:textId="77777777" w:rsidR="003C4B5E" w:rsidRPr="00CE458C" w:rsidRDefault="003C4B5E" w:rsidP="003C4B5E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1AB406A8" w14:textId="2F864F10" w:rsidR="003C4B5E" w:rsidRPr="00CE458C" w:rsidRDefault="000027ED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0027ED">
              <w:rPr>
                <w:rFonts w:ascii="Angsana New" w:eastAsia="MS Mincho" w:hAnsi="Angsana New"/>
                <w:sz w:val="26"/>
                <w:szCs w:val="26"/>
              </w:rPr>
              <w:t>(130,555)</w:t>
            </w:r>
          </w:p>
        </w:tc>
        <w:tc>
          <w:tcPr>
            <w:tcW w:w="180" w:type="dxa"/>
          </w:tcPr>
          <w:p w14:paraId="077018B3" w14:textId="77777777" w:rsidR="003C4B5E" w:rsidRPr="00CE458C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70514F" w14:textId="77777777" w:rsidR="003C4B5E" w:rsidRPr="00CE458C" w:rsidRDefault="003C4B5E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(115,298)</w:t>
            </w:r>
          </w:p>
        </w:tc>
        <w:tc>
          <w:tcPr>
            <w:tcW w:w="186" w:type="dxa"/>
          </w:tcPr>
          <w:p w14:paraId="59EC2C13" w14:textId="77777777" w:rsidR="003C4B5E" w:rsidRPr="00CE458C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463AFCA" w14:textId="0671E210" w:rsidR="003C4B5E" w:rsidRPr="00CE458C" w:rsidRDefault="000027ED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F5BBEE3" w14:textId="77777777" w:rsidR="003C4B5E" w:rsidRPr="00CE458C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DB6D086" w14:textId="77777777" w:rsidR="003C4B5E" w:rsidRPr="00CE458C" w:rsidRDefault="003C4B5E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3C4B5E" w:rsidRPr="00CE458C" w14:paraId="0AB91D2F" w14:textId="77777777" w:rsidTr="002931FF">
        <w:trPr>
          <w:cantSplit/>
        </w:trPr>
        <w:tc>
          <w:tcPr>
            <w:tcW w:w="2689" w:type="dxa"/>
          </w:tcPr>
          <w:p w14:paraId="049030FC" w14:textId="77777777" w:rsidR="003C4B5E" w:rsidRPr="00CE458C" w:rsidRDefault="003C4B5E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B3EBAB" w14:textId="14943641" w:rsidR="003C4B5E" w:rsidRPr="001E0A56" w:rsidRDefault="000027ED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E0A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366,645</w:t>
            </w:r>
          </w:p>
        </w:tc>
        <w:tc>
          <w:tcPr>
            <w:tcW w:w="180" w:type="dxa"/>
            <w:vAlign w:val="bottom"/>
          </w:tcPr>
          <w:p w14:paraId="5364DAD5" w14:textId="77777777" w:rsidR="003C4B5E" w:rsidRPr="001E0A56" w:rsidRDefault="003C4B5E" w:rsidP="003C4B5E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2C03CE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E0A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393,755</w:t>
            </w:r>
          </w:p>
        </w:tc>
        <w:tc>
          <w:tcPr>
            <w:tcW w:w="180" w:type="dxa"/>
            <w:vAlign w:val="bottom"/>
          </w:tcPr>
          <w:p w14:paraId="369ADB4A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DB7D79" w14:textId="54F8C77E" w:rsidR="003C4B5E" w:rsidRPr="001E0A56" w:rsidRDefault="000027ED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E0A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114,</w:t>
            </w:r>
            <w:r w:rsidR="008D0810" w:rsidRPr="001E0A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957</w:t>
            </w:r>
          </w:p>
        </w:tc>
        <w:tc>
          <w:tcPr>
            <w:tcW w:w="180" w:type="dxa"/>
            <w:vAlign w:val="bottom"/>
          </w:tcPr>
          <w:p w14:paraId="186971C3" w14:textId="77777777" w:rsidR="003C4B5E" w:rsidRPr="001E0A56" w:rsidRDefault="003C4B5E" w:rsidP="003C4B5E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E0169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3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E0A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120,008</w:t>
            </w:r>
          </w:p>
        </w:tc>
        <w:tc>
          <w:tcPr>
            <w:tcW w:w="180" w:type="dxa"/>
            <w:vAlign w:val="bottom"/>
          </w:tcPr>
          <w:p w14:paraId="05C8DC22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1C6AB" w14:textId="157F6134" w:rsidR="003C4B5E" w:rsidRPr="001E0A56" w:rsidRDefault="000027ED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1E0A56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31</w:t>
            </w:r>
            <w:r w:rsidR="008D0810" w:rsidRPr="001E0A56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</w:t>
            </w:r>
            <w:r w:rsidRPr="001E0A56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="008D0810" w:rsidRPr="001E0A56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779</w:t>
            </w:r>
          </w:p>
        </w:tc>
        <w:tc>
          <w:tcPr>
            <w:tcW w:w="180" w:type="dxa"/>
            <w:vAlign w:val="bottom"/>
          </w:tcPr>
          <w:p w14:paraId="101F3816" w14:textId="77777777" w:rsidR="003C4B5E" w:rsidRPr="00CE458C" w:rsidRDefault="003C4B5E" w:rsidP="003C4B5E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74CAE" w14:textId="77777777" w:rsidR="003C4B5E" w:rsidRPr="008A2EB9" w:rsidRDefault="003C4B5E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8A2EB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271,059</w:t>
            </w:r>
          </w:p>
        </w:tc>
        <w:tc>
          <w:tcPr>
            <w:tcW w:w="186" w:type="dxa"/>
            <w:vAlign w:val="bottom"/>
          </w:tcPr>
          <w:p w14:paraId="4B057AE3" w14:textId="77777777" w:rsidR="003C4B5E" w:rsidRPr="00CE458C" w:rsidRDefault="003C4B5E" w:rsidP="003C4B5E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2C4841D7" w14:textId="4A966372" w:rsidR="003C4B5E" w:rsidRPr="00D07C02" w:rsidRDefault="000027ED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0027ED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(130,555)</w:t>
            </w:r>
          </w:p>
        </w:tc>
        <w:tc>
          <w:tcPr>
            <w:tcW w:w="180" w:type="dxa"/>
          </w:tcPr>
          <w:p w14:paraId="6B1293BE" w14:textId="77777777" w:rsidR="003C4B5E" w:rsidRPr="00CE458C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BADA88" w14:textId="77777777" w:rsidR="003C4B5E" w:rsidRPr="00D07C02" w:rsidRDefault="003C4B5E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D07C0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(115,29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8</w:t>
            </w:r>
            <w:r w:rsidRPr="00D07C0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155E6CA6" w14:textId="77777777" w:rsidR="003C4B5E" w:rsidRPr="00CE458C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ADC97" w14:textId="683D2B66" w:rsidR="003C4B5E" w:rsidRPr="00D07C02" w:rsidRDefault="000027ED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0027ED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667,826</w:t>
            </w:r>
          </w:p>
        </w:tc>
        <w:tc>
          <w:tcPr>
            <w:tcW w:w="180" w:type="dxa"/>
            <w:vAlign w:val="bottom"/>
          </w:tcPr>
          <w:p w14:paraId="1E6D8737" w14:textId="77777777" w:rsidR="003C4B5E" w:rsidRPr="00CE458C" w:rsidRDefault="003C4B5E" w:rsidP="003C4B5E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E91435" w14:textId="77777777" w:rsidR="003C4B5E" w:rsidRPr="00D07C02" w:rsidRDefault="003C4B5E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D07C0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669,524</w:t>
            </w:r>
          </w:p>
        </w:tc>
      </w:tr>
      <w:tr w:rsidR="003C4B5E" w:rsidRPr="00F65963" w14:paraId="08987E07" w14:textId="77777777" w:rsidTr="00F65963">
        <w:trPr>
          <w:cantSplit/>
        </w:trPr>
        <w:tc>
          <w:tcPr>
            <w:tcW w:w="2689" w:type="dxa"/>
          </w:tcPr>
          <w:p w14:paraId="7AA14526" w14:textId="77777777" w:rsidR="003C4B5E" w:rsidRPr="00F65963" w:rsidRDefault="003C4B5E" w:rsidP="003C4B5E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7E6C209" w14:textId="77777777" w:rsidR="003C4B5E" w:rsidRPr="001E0A56" w:rsidRDefault="003C4B5E" w:rsidP="003C4B5E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0AAE973C" w14:textId="77777777" w:rsidR="003C4B5E" w:rsidRPr="001E0A56" w:rsidRDefault="003C4B5E" w:rsidP="003C4B5E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6EC829B" w14:textId="77777777" w:rsidR="003C4B5E" w:rsidRPr="001E0A56" w:rsidRDefault="003C4B5E" w:rsidP="003C4B5E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1A5B5BCA" w14:textId="77777777" w:rsidR="003C4B5E" w:rsidRPr="001E0A56" w:rsidRDefault="003C4B5E" w:rsidP="003C4B5E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DDD01F1" w14:textId="77777777" w:rsidR="003C4B5E" w:rsidRPr="001E0A56" w:rsidRDefault="003C4B5E" w:rsidP="003C4B5E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62A03ECF" w14:textId="77777777" w:rsidR="003C4B5E" w:rsidRPr="001E0A56" w:rsidRDefault="003C4B5E" w:rsidP="003C4B5E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3896773F" w14:textId="77777777" w:rsidR="003C4B5E" w:rsidRPr="001E0A56" w:rsidRDefault="003C4B5E" w:rsidP="003C4B5E">
            <w:pPr>
              <w:ind w:right="37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7F6982E0" w14:textId="77777777" w:rsidR="003C4B5E" w:rsidRPr="001E0A56" w:rsidRDefault="003C4B5E" w:rsidP="003C4B5E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DCEC729" w14:textId="77777777" w:rsidR="003C4B5E" w:rsidRPr="001E0A56" w:rsidRDefault="003C4B5E" w:rsidP="003C4B5E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50BB2611" w14:textId="77777777" w:rsidR="003C4B5E" w:rsidRPr="00F65963" w:rsidRDefault="003C4B5E" w:rsidP="003C4B5E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36B04087" w14:textId="77777777" w:rsidR="003C4B5E" w:rsidRPr="008A2EB9" w:rsidRDefault="003C4B5E" w:rsidP="003C4B5E">
            <w:pPr>
              <w:tabs>
                <w:tab w:val="decimal" w:pos="766"/>
              </w:tabs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86" w:type="dxa"/>
            <w:vAlign w:val="bottom"/>
          </w:tcPr>
          <w:p w14:paraId="22A85988" w14:textId="77777777" w:rsidR="003C4B5E" w:rsidRPr="00F65963" w:rsidRDefault="003C4B5E" w:rsidP="003C4B5E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2F7F6BC2" w14:textId="77777777" w:rsidR="003C4B5E" w:rsidRPr="00F65963" w:rsidRDefault="003C4B5E" w:rsidP="003C4B5E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4655B18A" w14:textId="77777777" w:rsidR="003C4B5E" w:rsidRPr="00F65963" w:rsidRDefault="003C4B5E" w:rsidP="003C4B5E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088E096" w14:textId="77777777" w:rsidR="003C4B5E" w:rsidRPr="00F65963" w:rsidRDefault="003C4B5E" w:rsidP="003C4B5E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86" w:type="dxa"/>
          </w:tcPr>
          <w:p w14:paraId="7E1CB214" w14:textId="77777777" w:rsidR="003C4B5E" w:rsidRPr="00F65963" w:rsidRDefault="003C4B5E" w:rsidP="003C4B5E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DE8B66F" w14:textId="77777777" w:rsidR="003C4B5E" w:rsidRPr="00F65963" w:rsidRDefault="003C4B5E" w:rsidP="003C4B5E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53AB7BE4" w14:textId="77777777" w:rsidR="003C4B5E" w:rsidRPr="00F65963" w:rsidRDefault="003C4B5E" w:rsidP="003C4B5E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74BCC32D" w14:textId="77777777" w:rsidR="003C4B5E" w:rsidRPr="00F65963" w:rsidRDefault="003C4B5E" w:rsidP="003C4B5E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3C4B5E" w:rsidRPr="00CE458C" w14:paraId="6DABE34A" w14:textId="77777777" w:rsidTr="002931FF">
        <w:trPr>
          <w:cantSplit/>
        </w:trPr>
        <w:tc>
          <w:tcPr>
            <w:tcW w:w="2689" w:type="dxa"/>
          </w:tcPr>
          <w:p w14:paraId="5D277C94" w14:textId="77777777" w:rsidR="003C4B5E" w:rsidRPr="00175FC3" w:rsidRDefault="003C4B5E" w:rsidP="003C4B5E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175FC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การจำแนกรายได้</w:t>
            </w:r>
          </w:p>
        </w:tc>
        <w:tc>
          <w:tcPr>
            <w:tcW w:w="1080" w:type="dxa"/>
            <w:vAlign w:val="bottom"/>
          </w:tcPr>
          <w:p w14:paraId="4EE30FC8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7E15993" w14:textId="77777777" w:rsidR="003C4B5E" w:rsidRPr="001E0A56" w:rsidRDefault="003C4B5E" w:rsidP="003C4B5E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B364827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C7ABB71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B758529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6826F0E" w14:textId="77777777" w:rsidR="003C4B5E" w:rsidRPr="001E0A56" w:rsidRDefault="003C4B5E" w:rsidP="003C4B5E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14:paraId="14EB3AEA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F3FD9C8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F929F07" w14:textId="77777777" w:rsidR="003C4B5E" w:rsidRPr="001E0A56" w:rsidRDefault="003C4B5E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6EBB36C" w14:textId="77777777" w:rsidR="003C4B5E" w:rsidRPr="00CE458C" w:rsidRDefault="003C4B5E" w:rsidP="003C4B5E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7B4F1504" w14:textId="77777777" w:rsidR="003C4B5E" w:rsidRPr="008A2EB9" w:rsidRDefault="003C4B5E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23E6320A" w14:textId="77777777" w:rsidR="003C4B5E" w:rsidRPr="00CE458C" w:rsidRDefault="003C4B5E" w:rsidP="003C4B5E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511A7F93" w14:textId="77777777" w:rsidR="003C4B5E" w:rsidRPr="00CE458C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25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09D115C" w14:textId="77777777" w:rsidR="003C4B5E" w:rsidRPr="00CE458C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AF9991" w14:textId="77777777" w:rsidR="003C4B5E" w:rsidRPr="00CE458C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25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7FA30A6B" w14:textId="77777777" w:rsidR="003C4B5E" w:rsidRPr="00CE458C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D39FCC" w14:textId="77777777" w:rsidR="003C4B5E" w:rsidRPr="00CE458C" w:rsidRDefault="003C4B5E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DA62D26" w14:textId="77777777" w:rsidR="003C4B5E" w:rsidRPr="00CE458C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B1EF50D" w14:textId="77777777" w:rsidR="003C4B5E" w:rsidRPr="00CE458C" w:rsidRDefault="003C4B5E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3C4B5E" w:rsidRPr="00CE458C" w14:paraId="571E2AE1" w14:textId="77777777" w:rsidTr="000850E1">
        <w:trPr>
          <w:cantSplit/>
        </w:trPr>
        <w:tc>
          <w:tcPr>
            <w:tcW w:w="2689" w:type="dxa"/>
          </w:tcPr>
          <w:p w14:paraId="763B798D" w14:textId="77777777" w:rsidR="003C4B5E" w:rsidRPr="00CC277A" w:rsidRDefault="003C4B5E" w:rsidP="003C4B5E">
            <w:pPr>
              <w:ind w:left="72" w:right="-115" w:hanging="72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  <w:r w:rsidRPr="00CC277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080" w:type="dxa"/>
            <w:vAlign w:val="bottom"/>
          </w:tcPr>
          <w:p w14:paraId="62B3172C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B8CE40E" w14:textId="77777777" w:rsidR="003C4B5E" w:rsidRPr="001E0A56" w:rsidRDefault="003C4B5E" w:rsidP="003C4B5E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15A43C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4A5FA5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4443294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755385A" w14:textId="77777777" w:rsidR="003C4B5E" w:rsidRPr="001E0A56" w:rsidRDefault="003C4B5E" w:rsidP="003C4B5E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14:paraId="6B5F8D57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BBE28BB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92D7DF3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145C252" w14:textId="77777777" w:rsidR="003C4B5E" w:rsidRPr="00CE458C" w:rsidRDefault="003C4B5E" w:rsidP="003C4B5E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2C3CA4F9" w14:textId="77777777" w:rsidR="003C4B5E" w:rsidRPr="008A2EB9" w:rsidRDefault="003C4B5E" w:rsidP="003C4B5E">
            <w:pPr>
              <w:pStyle w:val="acctfourfigures"/>
              <w:shd w:val="clear" w:color="auto" w:fill="FFFFFF"/>
              <w:tabs>
                <w:tab w:val="clear" w:pos="765"/>
                <w:tab w:val="decimal" w:pos="766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2D91AE7D" w14:textId="77777777" w:rsidR="003C4B5E" w:rsidRPr="00CE458C" w:rsidRDefault="003C4B5E" w:rsidP="003C4B5E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8DFB692" w14:textId="77777777" w:rsidR="003C4B5E" w:rsidRPr="00CE458C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96BCB9E" w14:textId="77777777" w:rsidR="003C4B5E" w:rsidRPr="00CE458C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76F384D" w14:textId="77777777" w:rsidR="003C4B5E" w:rsidRPr="00CE458C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10CFBBE4" w14:textId="77777777" w:rsidR="003C4B5E" w:rsidRPr="00CE458C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C67CC1C" w14:textId="77777777" w:rsidR="003C4B5E" w:rsidRPr="00CE458C" w:rsidRDefault="003C4B5E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50DFD15" w14:textId="77777777" w:rsidR="003C4B5E" w:rsidRPr="00CE458C" w:rsidRDefault="003C4B5E" w:rsidP="003C4B5E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4B2B6DF" w14:textId="77777777" w:rsidR="003C4B5E" w:rsidRPr="00CE458C" w:rsidRDefault="003C4B5E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3C4B5E" w:rsidRPr="00CE458C" w14:paraId="4550DF3E" w14:textId="77777777" w:rsidTr="008A2EB9">
        <w:trPr>
          <w:cantSplit/>
        </w:trPr>
        <w:tc>
          <w:tcPr>
            <w:tcW w:w="2689" w:type="dxa"/>
            <w:vAlign w:val="bottom"/>
          </w:tcPr>
          <w:p w14:paraId="3B5FD779" w14:textId="77777777" w:rsidR="003C4B5E" w:rsidRPr="00CC277A" w:rsidRDefault="003C4B5E" w:rsidP="003C4B5E">
            <w:pPr>
              <w:ind w:left="72" w:right="-115" w:hanging="72"/>
              <w:rPr>
                <w:rFonts w:ascii="Angsana New" w:hAnsi="Angsana New"/>
                <w:sz w:val="26"/>
                <w:szCs w:val="26"/>
                <w:lang w:eastAsia="en-GB" w:bidi="ar-SA"/>
              </w:rPr>
            </w:pPr>
            <w:r w:rsidRPr="00CC277A">
              <w:rPr>
                <w:rFonts w:ascii="Angsana New" w:hAnsi="Angsana New" w:hint="cs"/>
                <w:sz w:val="26"/>
                <w:szCs w:val="26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080" w:type="dxa"/>
            <w:vAlign w:val="bottom"/>
          </w:tcPr>
          <w:p w14:paraId="66DA1FB6" w14:textId="6F600D64" w:rsidR="003C4B5E" w:rsidRPr="001E0A56" w:rsidRDefault="000027ED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18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E0A5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364,89</w:t>
            </w:r>
            <w:r w:rsidR="00F25D57" w:rsidRPr="001E0A5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8FF7264" w14:textId="77777777" w:rsidR="003C4B5E" w:rsidRPr="001E0A56" w:rsidRDefault="003C4B5E" w:rsidP="003C4B5E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AD44809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18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E0A5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391,687</w:t>
            </w:r>
          </w:p>
        </w:tc>
        <w:tc>
          <w:tcPr>
            <w:tcW w:w="180" w:type="dxa"/>
            <w:vAlign w:val="bottom"/>
          </w:tcPr>
          <w:p w14:paraId="1CDC55B7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BD11C28" w14:textId="2A8C6E3A" w:rsidR="003C4B5E" w:rsidRPr="001E0A56" w:rsidRDefault="000027ED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0A56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8D0810" w:rsidRPr="001E0A56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1E0A5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D0810" w:rsidRPr="001E0A56">
              <w:rPr>
                <w:rFonts w:ascii="Angsana New" w:hAnsi="Angsana New" w:cs="Angsana New"/>
                <w:sz w:val="26"/>
                <w:szCs w:val="26"/>
              </w:rPr>
              <w:t>216</w:t>
            </w:r>
          </w:p>
        </w:tc>
        <w:tc>
          <w:tcPr>
            <w:tcW w:w="180" w:type="dxa"/>
            <w:vAlign w:val="bottom"/>
          </w:tcPr>
          <w:p w14:paraId="3031F9BB" w14:textId="77777777" w:rsidR="003C4B5E" w:rsidRPr="001E0A56" w:rsidRDefault="003C4B5E" w:rsidP="003C4B5E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14:paraId="0846548D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0A56">
              <w:rPr>
                <w:rFonts w:ascii="Angsana New" w:hAnsi="Angsana New" w:cs="Angsana New"/>
                <w:sz w:val="26"/>
                <w:szCs w:val="26"/>
              </w:rPr>
              <w:t>107,762</w:t>
            </w:r>
          </w:p>
        </w:tc>
        <w:tc>
          <w:tcPr>
            <w:tcW w:w="180" w:type="dxa"/>
            <w:vAlign w:val="bottom"/>
          </w:tcPr>
          <w:p w14:paraId="0D2661FE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48A0CAA" w14:textId="3B79CCAA" w:rsidR="003C4B5E" w:rsidRPr="001E0A56" w:rsidRDefault="00130330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0A5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8D0810" w:rsidRPr="001E0A56">
              <w:rPr>
                <w:rFonts w:ascii="Angsana New" w:hAnsi="Angsana New" w:cs="Angsana New"/>
                <w:sz w:val="26"/>
                <w:szCs w:val="26"/>
              </w:rPr>
              <w:t>69</w:t>
            </w:r>
            <w:r w:rsidRPr="001E0A5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D0810" w:rsidRPr="001E0A56">
              <w:rPr>
                <w:rFonts w:ascii="Angsana New" w:hAnsi="Angsana New" w:cs="Angsana New"/>
                <w:sz w:val="26"/>
                <w:szCs w:val="26"/>
              </w:rPr>
              <w:t>704</w:t>
            </w:r>
          </w:p>
        </w:tc>
        <w:tc>
          <w:tcPr>
            <w:tcW w:w="180" w:type="dxa"/>
            <w:vAlign w:val="bottom"/>
          </w:tcPr>
          <w:p w14:paraId="0F14A2DD" w14:textId="77777777" w:rsidR="003C4B5E" w:rsidRPr="002F66A8" w:rsidRDefault="003C4B5E" w:rsidP="003C4B5E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25B8A83E" w14:textId="77777777" w:rsidR="003C4B5E" w:rsidRPr="003C4B5E" w:rsidRDefault="003C4B5E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3C4B5E">
              <w:rPr>
                <w:rFonts w:ascii="Angsana New" w:eastAsia="MS Mincho" w:hAnsi="Angsana New"/>
                <w:sz w:val="26"/>
                <w:szCs w:val="26"/>
              </w:rPr>
              <w:t>236,669</w:t>
            </w:r>
          </w:p>
        </w:tc>
        <w:tc>
          <w:tcPr>
            <w:tcW w:w="186" w:type="dxa"/>
            <w:vAlign w:val="bottom"/>
          </w:tcPr>
          <w:p w14:paraId="381B0F97" w14:textId="77777777" w:rsidR="003C4B5E" w:rsidRPr="002F66A8" w:rsidRDefault="003C4B5E" w:rsidP="003C4B5E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0131EF1F" w14:textId="1B18CDBE" w:rsidR="003C4B5E" w:rsidRPr="00A77F8D" w:rsidRDefault="00130330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130330">
              <w:rPr>
                <w:rFonts w:ascii="Angsana New" w:eastAsia="MS Mincho" w:hAnsi="Angsana New"/>
                <w:sz w:val="26"/>
                <w:szCs w:val="26"/>
              </w:rPr>
              <w:t>(119,378)</w:t>
            </w:r>
          </w:p>
        </w:tc>
        <w:tc>
          <w:tcPr>
            <w:tcW w:w="180" w:type="dxa"/>
            <w:vAlign w:val="bottom"/>
          </w:tcPr>
          <w:p w14:paraId="73AF34E0" w14:textId="77777777" w:rsidR="003C4B5E" w:rsidRPr="008D10EC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38C738F" w14:textId="77777777" w:rsidR="003C4B5E" w:rsidRPr="00A77F8D" w:rsidRDefault="003C4B5E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A77F8D">
              <w:rPr>
                <w:rFonts w:ascii="Angsana New" w:eastAsia="MS Mincho" w:hAnsi="Angsana New"/>
                <w:sz w:val="26"/>
                <w:szCs w:val="26"/>
              </w:rPr>
              <w:t>(105,81</w:t>
            </w:r>
            <w:r>
              <w:rPr>
                <w:rFonts w:ascii="Angsana New" w:eastAsia="MS Mincho" w:hAnsi="Angsana New"/>
                <w:sz w:val="26"/>
                <w:szCs w:val="26"/>
              </w:rPr>
              <w:t>2</w:t>
            </w:r>
            <w:r w:rsidRPr="00A77F8D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14:paraId="5E39EF77" w14:textId="77777777" w:rsidR="003C4B5E" w:rsidRPr="002F66A8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FA4A31C" w14:textId="0DAE594F" w:rsidR="003C4B5E" w:rsidRPr="002F66A8" w:rsidRDefault="00130330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130330">
              <w:rPr>
                <w:rFonts w:ascii="Angsana New" w:eastAsia="MS Mincho" w:hAnsi="Angsana New"/>
                <w:sz w:val="26"/>
                <w:szCs w:val="26"/>
              </w:rPr>
              <w:t>624,438</w:t>
            </w:r>
          </w:p>
        </w:tc>
        <w:tc>
          <w:tcPr>
            <w:tcW w:w="180" w:type="dxa"/>
            <w:vAlign w:val="bottom"/>
          </w:tcPr>
          <w:p w14:paraId="1A12652E" w14:textId="77777777" w:rsidR="003C4B5E" w:rsidRPr="002F66A8" w:rsidRDefault="003C4B5E" w:rsidP="003C4B5E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EC060DD" w14:textId="77777777" w:rsidR="003C4B5E" w:rsidRPr="002F66A8" w:rsidRDefault="003C4B5E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2F66A8">
              <w:rPr>
                <w:rFonts w:ascii="Angsana New" w:eastAsia="MS Mincho" w:hAnsi="Angsana New"/>
                <w:sz w:val="26"/>
                <w:szCs w:val="26"/>
              </w:rPr>
              <w:t>630,30</w:t>
            </w:r>
            <w:r>
              <w:rPr>
                <w:rFonts w:ascii="Angsana New" w:eastAsia="MS Mincho" w:hAnsi="Angsana New"/>
                <w:sz w:val="26"/>
                <w:szCs w:val="26"/>
              </w:rPr>
              <w:t>6</w:t>
            </w:r>
          </w:p>
        </w:tc>
      </w:tr>
      <w:tr w:rsidR="003C4B5E" w:rsidRPr="00CE458C" w14:paraId="52BE9654" w14:textId="77777777" w:rsidTr="00165EB4">
        <w:trPr>
          <w:cantSplit/>
        </w:trPr>
        <w:tc>
          <w:tcPr>
            <w:tcW w:w="2689" w:type="dxa"/>
            <w:vAlign w:val="bottom"/>
          </w:tcPr>
          <w:p w14:paraId="4A912903" w14:textId="77777777" w:rsidR="003C4B5E" w:rsidRPr="00CC277A" w:rsidRDefault="003C4B5E" w:rsidP="003C4B5E">
            <w:pPr>
              <w:ind w:left="72" w:right="-115" w:hanging="72"/>
              <w:rPr>
                <w:rFonts w:ascii="Angsana New" w:hAnsi="Angsana New"/>
                <w:sz w:val="26"/>
                <w:szCs w:val="26"/>
                <w:lang w:eastAsia="en-GB" w:bidi="ar-SA"/>
              </w:rPr>
            </w:pPr>
            <w:r w:rsidRPr="00CC277A">
              <w:rPr>
                <w:rFonts w:ascii="Angsana New" w:hAnsi="Angsana New" w:hint="cs"/>
                <w:sz w:val="26"/>
                <w:szCs w:val="26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DF299D" w14:textId="0ACA0159" w:rsidR="003C4B5E" w:rsidRPr="001E0A56" w:rsidRDefault="000027ED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E0A5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1,749</w:t>
            </w:r>
          </w:p>
        </w:tc>
        <w:tc>
          <w:tcPr>
            <w:tcW w:w="180" w:type="dxa"/>
            <w:vAlign w:val="bottom"/>
          </w:tcPr>
          <w:p w14:paraId="354C377D" w14:textId="77777777" w:rsidR="003C4B5E" w:rsidRPr="001E0A56" w:rsidRDefault="003C4B5E" w:rsidP="003C4B5E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7F98CE1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E0A5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2,068</w:t>
            </w:r>
          </w:p>
        </w:tc>
        <w:tc>
          <w:tcPr>
            <w:tcW w:w="180" w:type="dxa"/>
            <w:vAlign w:val="bottom"/>
          </w:tcPr>
          <w:p w14:paraId="4B9E5EBE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5A5720C" w14:textId="3943DA17" w:rsidR="003C4B5E" w:rsidRPr="001E0A56" w:rsidRDefault="000027ED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0A56">
              <w:rPr>
                <w:rFonts w:ascii="Angsana New" w:hAnsi="Angsana New" w:cs="Angsana New"/>
                <w:sz w:val="26"/>
                <w:szCs w:val="26"/>
              </w:rPr>
              <w:t>5,741</w:t>
            </w:r>
          </w:p>
        </w:tc>
        <w:tc>
          <w:tcPr>
            <w:tcW w:w="180" w:type="dxa"/>
            <w:vAlign w:val="bottom"/>
          </w:tcPr>
          <w:p w14:paraId="0714F3BB" w14:textId="77777777" w:rsidR="003C4B5E" w:rsidRPr="001E0A56" w:rsidRDefault="003C4B5E" w:rsidP="003C4B5E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49D6F758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0A56">
              <w:rPr>
                <w:rFonts w:ascii="Angsana New" w:hAnsi="Angsana New" w:cs="Angsana New"/>
                <w:sz w:val="26"/>
                <w:szCs w:val="26"/>
              </w:rPr>
              <w:t>12,246</w:t>
            </w:r>
          </w:p>
        </w:tc>
        <w:tc>
          <w:tcPr>
            <w:tcW w:w="180" w:type="dxa"/>
            <w:vAlign w:val="bottom"/>
          </w:tcPr>
          <w:p w14:paraId="56DBBD77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700578B" w14:textId="451C552C" w:rsidR="003C4B5E" w:rsidRPr="001E0A56" w:rsidRDefault="00130330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0A56">
              <w:rPr>
                <w:rFonts w:ascii="Angsana New" w:hAnsi="Angsana New" w:cs="Angsana New"/>
                <w:sz w:val="26"/>
                <w:szCs w:val="26"/>
              </w:rPr>
              <w:t>47,075</w:t>
            </w:r>
          </w:p>
        </w:tc>
        <w:tc>
          <w:tcPr>
            <w:tcW w:w="180" w:type="dxa"/>
            <w:vAlign w:val="bottom"/>
          </w:tcPr>
          <w:p w14:paraId="732B5D1D" w14:textId="77777777" w:rsidR="003C4B5E" w:rsidRPr="00CE458C" w:rsidRDefault="003C4B5E" w:rsidP="003C4B5E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1A017C5" w14:textId="77777777" w:rsidR="003C4B5E" w:rsidRPr="003C4B5E" w:rsidRDefault="003C4B5E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3C4B5E">
              <w:rPr>
                <w:rFonts w:ascii="Angsana New" w:eastAsia="MS Mincho" w:hAnsi="Angsana New"/>
                <w:sz w:val="26"/>
                <w:szCs w:val="26"/>
              </w:rPr>
              <w:t>34,390</w:t>
            </w:r>
          </w:p>
        </w:tc>
        <w:tc>
          <w:tcPr>
            <w:tcW w:w="186" w:type="dxa"/>
            <w:vAlign w:val="bottom"/>
          </w:tcPr>
          <w:p w14:paraId="55BCD2AE" w14:textId="77777777" w:rsidR="003C4B5E" w:rsidRPr="00CE458C" w:rsidRDefault="003C4B5E" w:rsidP="003C4B5E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47EB4F8D" w14:textId="401C2A21" w:rsidR="003C4B5E" w:rsidRPr="00A77F8D" w:rsidRDefault="00130330" w:rsidP="0016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130330">
              <w:rPr>
                <w:rFonts w:ascii="Angsana New" w:eastAsia="MS Mincho" w:hAnsi="Angsana New"/>
                <w:sz w:val="26"/>
                <w:szCs w:val="26"/>
              </w:rPr>
              <w:t>(11,177)</w:t>
            </w:r>
          </w:p>
        </w:tc>
        <w:tc>
          <w:tcPr>
            <w:tcW w:w="180" w:type="dxa"/>
            <w:vAlign w:val="bottom"/>
          </w:tcPr>
          <w:p w14:paraId="2957B51B" w14:textId="77777777" w:rsidR="003C4B5E" w:rsidRPr="00CE458C" w:rsidRDefault="003C4B5E" w:rsidP="00165EB4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4CBA154" w14:textId="77777777" w:rsidR="003C4B5E" w:rsidRPr="00A77F8D" w:rsidRDefault="003C4B5E" w:rsidP="0016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A77F8D">
              <w:rPr>
                <w:rFonts w:ascii="Angsana New" w:eastAsia="MS Mincho" w:hAnsi="Angsana New"/>
                <w:sz w:val="26"/>
                <w:szCs w:val="26"/>
              </w:rPr>
              <w:t>(9,486)</w:t>
            </w:r>
          </w:p>
        </w:tc>
        <w:tc>
          <w:tcPr>
            <w:tcW w:w="186" w:type="dxa"/>
          </w:tcPr>
          <w:p w14:paraId="32F8E929" w14:textId="77777777" w:rsidR="003C4B5E" w:rsidRPr="00CE458C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21594FA" w14:textId="40299CF2" w:rsidR="003C4B5E" w:rsidRPr="00CE458C" w:rsidRDefault="00130330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130330">
              <w:rPr>
                <w:rFonts w:ascii="Angsana New" w:eastAsia="MS Mincho" w:hAnsi="Angsana New"/>
                <w:sz w:val="26"/>
                <w:szCs w:val="26"/>
              </w:rPr>
              <w:t>43,388</w:t>
            </w:r>
          </w:p>
        </w:tc>
        <w:tc>
          <w:tcPr>
            <w:tcW w:w="180" w:type="dxa"/>
            <w:vAlign w:val="bottom"/>
          </w:tcPr>
          <w:p w14:paraId="6100EE72" w14:textId="77777777" w:rsidR="003C4B5E" w:rsidRPr="00CE458C" w:rsidRDefault="003C4B5E" w:rsidP="003C4B5E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BC86B05" w14:textId="77777777" w:rsidR="003C4B5E" w:rsidRPr="00CE458C" w:rsidRDefault="003C4B5E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39,218</w:t>
            </w:r>
          </w:p>
        </w:tc>
      </w:tr>
      <w:tr w:rsidR="003C4B5E" w:rsidRPr="00CE458C" w14:paraId="23CA8966" w14:textId="77777777" w:rsidTr="008A2EB9">
        <w:trPr>
          <w:cantSplit/>
        </w:trPr>
        <w:tc>
          <w:tcPr>
            <w:tcW w:w="2689" w:type="dxa"/>
          </w:tcPr>
          <w:p w14:paraId="7499E390" w14:textId="77777777" w:rsidR="003C4B5E" w:rsidRPr="00CC277A" w:rsidRDefault="003C4B5E" w:rsidP="003C4B5E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 w:bidi="ar-SA"/>
              </w:rPr>
            </w:pPr>
            <w:r w:rsidRPr="00CC277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BFD5A" w14:textId="0F6D3D5B" w:rsidR="003C4B5E" w:rsidRPr="001E0A56" w:rsidRDefault="000027ED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E0A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366,645</w:t>
            </w:r>
          </w:p>
        </w:tc>
        <w:tc>
          <w:tcPr>
            <w:tcW w:w="180" w:type="dxa"/>
            <w:vAlign w:val="bottom"/>
          </w:tcPr>
          <w:p w14:paraId="1CF35138" w14:textId="77777777" w:rsidR="003C4B5E" w:rsidRPr="001E0A56" w:rsidRDefault="003C4B5E" w:rsidP="003C4B5E">
            <w:pPr>
              <w:pStyle w:val="acctfourfigures"/>
              <w:shd w:val="clear" w:color="auto" w:fill="FFFFFF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F9DEC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E0A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393,755</w:t>
            </w:r>
          </w:p>
        </w:tc>
        <w:tc>
          <w:tcPr>
            <w:tcW w:w="180" w:type="dxa"/>
            <w:vAlign w:val="bottom"/>
          </w:tcPr>
          <w:p w14:paraId="63DA32A3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57121" w14:textId="1E2CEC73" w:rsidR="003C4B5E" w:rsidRPr="001E0A56" w:rsidRDefault="000027ED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E0A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114,</w:t>
            </w:r>
            <w:r w:rsidR="008D0810" w:rsidRPr="001E0A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957</w:t>
            </w:r>
          </w:p>
        </w:tc>
        <w:tc>
          <w:tcPr>
            <w:tcW w:w="180" w:type="dxa"/>
            <w:vAlign w:val="bottom"/>
          </w:tcPr>
          <w:p w14:paraId="4B61D7A1" w14:textId="77777777" w:rsidR="003C4B5E" w:rsidRPr="001E0A56" w:rsidRDefault="003C4B5E" w:rsidP="003C4B5E">
            <w:pPr>
              <w:pStyle w:val="acctfourfigures"/>
              <w:shd w:val="clear" w:color="auto" w:fill="FFFFFF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A10C3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3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E0A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120,008</w:t>
            </w:r>
          </w:p>
        </w:tc>
        <w:tc>
          <w:tcPr>
            <w:tcW w:w="180" w:type="dxa"/>
            <w:vAlign w:val="bottom"/>
          </w:tcPr>
          <w:p w14:paraId="4881B113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3147F" w14:textId="0FD02840" w:rsidR="003C4B5E" w:rsidRPr="001E0A56" w:rsidRDefault="00130330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0A56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8D0810" w:rsidRPr="001E0A56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1E0A5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D0810" w:rsidRPr="001E0A56">
              <w:rPr>
                <w:rFonts w:ascii="Angsana New" w:hAnsi="Angsana New"/>
                <w:b/>
                <w:bCs/>
                <w:sz w:val="26"/>
                <w:szCs w:val="26"/>
              </w:rPr>
              <w:t>779</w:t>
            </w:r>
          </w:p>
        </w:tc>
        <w:tc>
          <w:tcPr>
            <w:tcW w:w="180" w:type="dxa"/>
            <w:vAlign w:val="bottom"/>
          </w:tcPr>
          <w:p w14:paraId="03E629E0" w14:textId="77777777" w:rsidR="003C4B5E" w:rsidRPr="00CE458C" w:rsidRDefault="003C4B5E" w:rsidP="003C4B5E">
            <w:pPr>
              <w:pStyle w:val="acctfourfigures"/>
              <w:shd w:val="clear" w:color="auto" w:fill="FFFFFF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132C5" w14:textId="77777777" w:rsidR="003C4B5E" w:rsidRPr="00913A9A" w:rsidRDefault="003C4B5E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271,059</w:t>
            </w:r>
          </w:p>
        </w:tc>
        <w:tc>
          <w:tcPr>
            <w:tcW w:w="186" w:type="dxa"/>
            <w:vAlign w:val="bottom"/>
          </w:tcPr>
          <w:p w14:paraId="6D65727A" w14:textId="77777777" w:rsidR="003C4B5E" w:rsidRPr="00CE458C" w:rsidRDefault="003C4B5E" w:rsidP="003C4B5E">
            <w:pPr>
              <w:pStyle w:val="acctfourfigures"/>
              <w:shd w:val="clear" w:color="auto" w:fill="FFFFFF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7E59406" w14:textId="0EA30A2E" w:rsidR="003C4B5E" w:rsidRPr="00A77F8D" w:rsidRDefault="00130330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13033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(130,555)</w:t>
            </w:r>
          </w:p>
        </w:tc>
        <w:tc>
          <w:tcPr>
            <w:tcW w:w="180" w:type="dxa"/>
          </w:tcPr>
          <w:p w14:paraId="6D6CA4FC" w14:textId="77777777" w:rsidR="003C4B5E" w:rsidRPr="00CE458C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C024C95" w14:textId="77777777" w:rsidR="003C4B5E" w:rsidRPr="00A77F8D" w:rsidRDefault="003C4B5E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A77F8D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(115,29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8</w:t>
            </w:r>
            <w:r w:rsidRPr="00A77F8D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14:paraId="7F40E5D6" w14:textId="77777777" w:rsidR="003C4B5E" w:rsidRPr="00CE458C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BE50BA" w14:textId="734301D0" w:rsidR="003C4B5E" w:rsidRPr="002F66A8" w:rsidRDefault="00130330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130330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667,826</w:t>
            </w:r>
          </w:p>
        </w:tc>
        <w:tc>
          <w:tcPr>
            <w:tcW w:w="180" w:type="dxa"/>
            <w:vAlign w:val="bottom"/>
          </w:tcPr>
          <w:p w14:paraId="5B2BF7DD" w14:textId="77777777" w:rsidR="003C4B5E" w:rsidRPr="00CE458C" w:rsidRDefault="003C4B5E" w:rsidP="003C4B5E">
            <w:pPr>
              <w:pStyle w:val="acctfourfigures"/>
              <w:shd w:val="clear" w:color="auto" w:fill="FFFFFF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0C2B6" w14:textId="77777777" w:rsidR="003C4B5E" w:rsidRPr="002F66A8" w:rsidRDefault="003C4B5E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2F66A8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669,524</w:t>
            </w:r>
          </w:p>
        </w:tc>
      </w:tr>
      <w:tr w:rsidR="003C4B5E" w:rsidRPr="00CE458C" w14:paraId="644091F8" w14:textId="77777777" w:rsidTr="008A2EB9">
        <w:trPr>
          <w:cantSplit/>
        </w:trPr>
        <w:tc>
          <w:tcPr>
            <w:tcW w:w="2689" w:type="dxa"/>
          </w:tcPr>
          <w:p w14:paraId="2C05DA42" w14:textId="77777777" w:rsidR="003C4B5E" w:rsidRPr="00CC277A" w:rsidRDefault="003C4B5E" w:rsidP="003C4B5E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792E566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9776893" w14:textId="77777777" w:rsidR="003C4B5E" w:rsidRPr="001E0A56" w:rsidRDefault="003C4B5E" w:rsidP="003C4B5E">
            <w:pPr>
              <w:pStyle w:val="acctfourfigures"/>
              <w:shd w:val="clear" w:color="auto" w:fill="FFFFFF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4F3A63E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23D865F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D58A8EE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D5571B3" w14:textId="77777777" w:rsidR="003C4B5E" w:rsidRPr="001E0A56" w:rsidRDefault="003C4B5E" w:rsidP="003C4B5E">
            <w:pPr>
              <w:pStyle w:val="acctfourfigures"/>
              <w:shd w:val="clear" w:color="auto" w:fill="FFFFFF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11F7C58F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3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962B725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B18E920" w14:textId="77777777" w:rsidR="003C4B5E" w:rsidRPr="001E0A56" w:rsidRDefault="003C4B5E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5B42C91" w14:textId="77777777" w:rsidR="003C4B5E" w:rsidRPr="00CE458C" w:rsidRDefault="003C4B5E" w:rsidP="003C4B5E">
            <w:pPr>
              <w:pStyle w:val="acctfourfigures"/>
              <w:shd w:val="clear" w:color="auto" w:fill="FFFFFF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7C1E9C80" w14:textId="77777777" w:rsidR="003C4B5E" w:rsidRPr="008A2EB9" w:rsidRDefault="003C4B5E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3D66D4EF" w14:textId="77777777" w:rsidR="003C4B5E" w:rsidRPr="00CE458C" w:rsidRDefault="003C4B5E" w:rsidP="003C4B5E">
            <w:pPr>
              <w:pStyle w:val="acctfourfigures"/>
              <w:shd w:val="clear" w:color="auto" w:fill="FFFFFF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2D03A72C" w14:textId="77777777" w:rsidR="003C4B5E" w:rsidRPr="002F66A8" w:rsidRDefault="003C4B5E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00310E5E" w14:textId="77777777" w:rsidR="003C4B5E" w:rsidRPr="00CE458C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500D548" w14:textId="77777777" w:rsidR="003C4B5E" w:rsidRPr="002F66A8" w:rsidRDefault="003C4B5E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6" w:type="dxa"/>
          </w:tcPr>
          <w:p w14:paraId="3C0320A5" w14:textId="77777777" w:rsidR="003C4B5E" w:rsidRPr="00CE458C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F083AF9" w14:textId="77777777" w:rsidR="003C4B5E" w:rsidRPr="002F66A8" w:rsidRDefault="003C4B5E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9CB44E9" w14:textId="77777777" w:rsidR="003C4B5E" w:rsidRPr="00CE458C" w:rsidRDefault="003C4B5E" w:rsidP="003C4B5E">
            <w:pPr>
              <w:pStyle w:val="acctfourfigures"/>
              <w:shd w:val="clear" w:color="auto" w:fill="FFFFFF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61F9268" w14:textId="77777777" w:rsidR="003C4B5E" w:rsidRPr="002F66A8" w:rsidRDefault="003C4B5E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3C4B5E" w:rsidRPr="00CE458C" w14:paraId="1D34C8A8" w14:textId="77777777" w:rsidTr="002F53F7">
        <w:trPr>
          <w:cantSplit/>
        </w:trPr>
        <w:tc>
          <w:tcPr>
            <w:tcW w:w="2689" w:type="dxa"/>
          </w:tcPr>
          <w:p w14:paraId="1C2CD068" w14:textId="77777777" w:rsidR="003C4B5E" w:rsidRPr="00CE458C" w:rsidRDefault="003C4B5E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E45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กำไร (ขาดทุน) ตามส่วนงาน</w:t>
            </w:r>
          </w:p>
          <w:p w14:paraId="7E43DC2D" w14:textId="77777777" w:rsidR="003C4B5E" w:rsidRPr="00CE458C" w:rsidRDefault="003C4B5E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  ก่อนหักภาษีเงินได้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C62A59C" w14:textId="3D229654" w:rsidR="003C4B5E" w:rsidRPr="001E0A56" w:rsidRDefault="008D0810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5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E0A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="000027ED" w:rsidRPr="001E0A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1E0A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902</w:t>
            </w:r>
          </w:p>
        </w:tc>
        <w:tc>
          <w:tcPr>
            <w:tcW w:w="180" w:type="dxa"/>
            <w:vAlign w:val="bottom"/>
          </w:tcPr>
          <w:p w14:paraId="3F77FD81" w14:textId="77777777" w:rsidR="003C4B5E" w:rsidRPr="001E0A56" w:rsidRDefault="003C4B5E" w:rsidP="003C4B5E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94521AA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5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E0A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(29,873)</w:t>
            </w:r>
          </w:p>
        </w:tc>
        <w:tc>
          <w:tcPr>
            <w:tcW w:w="180" w:type="dxa"/>
            <w:vAlign w:val="bottom"/>
          </w:tcPr>
          <w:p w14:paraId="6C2974DC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D7510BD" w14:textId="630613B7" w:rsidR="003C4B5E" w:rsidRPr="001E0A56" w:rsidRDefault="008D0810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E0A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2,903</w:t>
            </w:r>
          </w:p>
        </w:tc>
        <w:tc>
          <w:tcPr>
            <w:tcW w:w="180" w:type="dxa"/>
            <w:vAlign w:val="bottom"/>
          </w:tcPr>
          <w:p w14:paraId="5F0FDD07" w14:textId="77777777" w:rsidR="003C4B5E" w:rsidRPr="001E0A56" w:rsidRDefault="003C4B5E" w:rsidP="003C4B5E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14:paraId="7E9F427C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3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E0A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8,622</w:t>
            </w:r>
          </w:p>
        </w:tc>
        <w:tc>
          <w:tcPr>
            <w:tcW w:w="180" w:type="dxa"/>
            <w:vAlign w:val="bottom"/>
          </w:tcPr>
          <w:p w14:paraId="3EC6934C" w14:textId="77777777" w:rsidR="003C4B5E" w:rsidRPr="001E0A56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30D9503" w14:textId="2B9D70B6" w:rsidR="003C4B5E" w:rsidRPr="001E0A56" w:rsidRDefault="00130330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1E0A56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99,6</w:t>
            </w:r>
            <w:r w:rsidR="008D0810" w:rsidRPr="001E0A56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65</w:t>
            </w:r>
          </w:p>
        </w:tc>
        <w:tc>
          <w:tcPr>
            <w:tcW w:w="180" w:type="dxa"/>
            <w:vAlign w:val="bottom"/>
          </w:tcPr>
          <w:p w14:paraId="1B1A7C18" w14:textId="77777777" w:rsidR="003C4B5E" w:rsidRPr="00CE458C" w:rsidRDefault="003C4B5E" w:rsidP="003C4B5E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14:paraId="62175CB0" w14:textId="77777777" w:rsidR="003C4B5E" w:rsidRPr="008A2EB9" w:rsidRDefault="003C4B5E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8A2EB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2,613</w:t>
            </w:r>
          </w:p>
        </w:tc>
        <w:tc>
          <w:tcPr>
            <w:tcW w:w="186" w:type="dxa"/>
            <w:vAlign w:val="bottom"/>
          </w:tcPr>
          <w:p w14:paraId="354BC014" w14:textId="77777777" w:rsidR="003C4B5E" w:rsidRPr="00CE458C" w:rsidRDefault="003C4B5E" w:rsidP="003C4B5E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4D569876" w14:textId="77777777" w:rsidR="00130330" w:rsidRDefault="00130330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6148793" w14:textId="310FFC80" w:rsidR="003C4B5E" w:rsidRPr="006D5010" w:rsidRDefault="00130330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0330">
              <w:rPr>
                <w:rFonts w:ascii="Angsana New" w:hAnsi="Angsana New"/>
                <w:b/>
                <w:bCs/>
                <w:sz w:val="26"/>
                <w:szCs w:val="26"/>
              </w:rPr>
              <w:t>(2,306)</w:t>
            </w:r>
          </w:p>
        </w:tc>
        <w:tc>
          <w:tcPr>
            <w:tcW w:w="180" w:type="dxa"/>
          </w:tcPr>
          <w:p w14:paraId="4CA1D0BE" w14:textId="77777777" w:rsidR="003C4B5E" w:rsidRPr="00CE458C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6D1E7A8" w14:textId="77777777" w:rsidR="003C4B5E" w:rsidRDefault="003C4B5E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DB101AD" w14:textId="77777777" w:rsidR="003C4B5E" w:rsidRPr="006D5010" w:rsidRDefault="003C4B5E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(683)</w:t>
            </w:r>
          </w:p>
        </w:tc>
        <w:tc>
          <w:tcPr>
            <w:tcW w:w="186" w:type="dxa"/>
          </w:tcPr>
          <w:p w14:paraId="3A9A4E8C" w14:textId="77777777" w:rsidR="003C4B5E" w:rsidRPr="00CE458C" w:rsidRDefault="003C4B5E" w:rsidP="003C4B5E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CC41EB6" w14:textId="5DD94F70" w:rsidR="003C4B5E" w:rsidRPr="00CE458C" w:rsidRDefault="00130330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13033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106,164</w:t>
            </w:r>
          </w:p>
        </w:tc>
        <w:tc>
          <w:tcPr>
            <w:tcW w:w="180" w:type="dxa"/>
            <w:vAlign w:val="bottom"/>
          </w:tcPr>
          <w:p w14:paraId="1ADAFB65" w14:textId="77777777" w:rsidR="003C4B5E" w:rsidRPr="00CE458C" w:rsidRDefault="003C4B5E" w:rsidP="003C4B5E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5DEB0BE9" w14:textId="77777777" w:rsidR="003C4B5E" w:rsidRPr="00CE458C" w:rsidRDefault="003C4B5E" w:rsidP="003C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(19,321)</w:t>
            </w:r>
          </w:p>
        </w:tc>
      </w:tr>
    </w:tbl>
    <w:p w14:paraId="73B38B03" w14:textId="77777777" w:rsidR="000850E1" w:rsidRDefault="000850E1" w:rsidP="0045611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41D0DF3" w14:textId="77777777" w:rsidR="007271E8" w:rsidRDefault="007271E8">
      <w:r>
        <w:br w:type="page"/>
      </w:r>
    </w:p>
    <w:tbl>
      <w:tblPr>
        <w:tblW w:w="1440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89"/>
        <w:gridCol w:w="1080"/>
        <w:gridCol w:w="180"/>
        <w:gridCol w:w="990"/>
        <w:gridCol w:w="180"/>
        <w:gridCol w:w="990"/>
        <w:gridCol w:w="180"/>
        <w:gridCol w:w="1091"/>
        <w:gridCol w:w="180"/>
        <w:gridCol w:w="900"/>
        <w:gridCol w:w="180"/>
        <w:gridCol w:w="981"/>
        <w:gridCol w:w="186"/>
        <w:gridCol w:w="1083"/>
        <w:gridCol w:w="180"/>
        <w:gridCol w:w="990"/>
        <w:gridCol w:w="186"/>
        <w:gridCol w:w="990"/>
        <w:gridCol w:w="180"/>
        <w:gridCol w:w="992"/>
      </w:tblGrid>
      <w:tr w:rsidR="009C782A" w:rsidRPr="00CE458C" w14:paraId="5CD11645" w14:textId="77777777" w:rsidTr="00BD263C">
        <w:trPr>
          <w:cantSplit/>
        </w:trPr>
        <w:tc>
          <w:tcPr>
            <w:tcW w:w="2689" w:type="dxa"/>
            <w:vAlign w:val="bottom"/>
          </w:tcPr>
          <w:p w14:paraId="049C075A" w14:textId="1E70453E" w:rsidR="009C782A" w:rsidRPr="00CE458C" w:rsidRDefault="009C782A" w:rsidP="00F54C4F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719" w:type="dxa"/>
            <w:gridSpan w:val="19"/>
          </w:tcPr>
          <w:p w14:paraId="70D2AA03" w14:textId="77777777" w:rsidR="009C782A" w:rsidRPr="00CE458C" w:rsidRDefault="009C782A" w:rsidP="00F54C4F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54C4F" w:rsidRPr="00CE458C" w14:paraId="16EE5154" w14:textId="77777777" w:rsidTr="000850E1">
        <w:trPr>
          <w:cantSplit/>
        </w:trPr>
        <w:tc>
          <w:tcPr>
            <w:tcW w:w="2689" w:type="dxa"/>
            <w:vAlign w:val="bottom"/>
          </w:tcPr>
          <w:p w14:paraId="5C504588" w14:textId="77777777" w:rsidR="00F54C4F" w:rsidRPr="00CE458C" w:rsidRDefault="00F54C4F" w:rsidP="00F54C4F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0E8864E6" w14:textId="77777777" w:rsidR="00F54C4F" w:rsidRDefault="00F54C4F" w:rsidP="00F54C4F">
            <w:pPr>
              <w:pStyle w:val="acctmergecolhdg"/>
              <w:shd w:val="clear" w:color="auto" w:fill="FFFFFF"/>
              <w:spacing w:line="320" w:lineRule="exact"/>
              <w:ind w:left="-80" w:right="-80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CE458C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ธุรกิจผลิต</w:t>
            </w: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 xml:space="preserve"> จำหน่ายหนังสือ</w:t>
            </w:r>
          </w:p>
          <w:p w14:paraId="21939403" w14:textId="77777777" w:rsidR="00F54C4F" w:rsidRPr="00CE458C" w:rsidRDefault="00F54C4F" w:rsidP="00F54C4F">
            <w:pPr>
              <w:pStyle w:val="acctmergecolhdg"/>
              <w:shd w:val="clear" w:color="auto" w:fill="FFFFFF"/>
              <w:spacing w:line="320" w:lineRule="exact"/>
              <w:ind w:left="-80" w:right="-80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และให้บริการโฆษณา</w:t>
            </w:r>
            <w:r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ผ่านสื่อสิ่งพิมพ์</w:t>
            </w:r>
          </w:p>
        </w:tc>
        <w:tc>
          <w:tcPr>
            <w:tcW w:w="180" w:type="dxa"/>
          </w:tcPr>
          <w:p w14:paraId="35A2035E" w14:textId="77777777" w:rsidR="00F54C4F" w:rsidRPr="00CE458C" w:rsidRDefault="00F54C4F" w:rsidP="00F54C4F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61" w:type="dxa"/>
            <w:gridSpan w:val="3"/>
          </w:tcPr>
          <w:p w14:paraId="2368038B" w14:textId="77777777" w:rsidR="00F54C4F" w:rsidRDefault="00F54C4F" w:rsidP="00F54C4F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CE458C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ธุรกิจจัดงานแสดง</w:t>
            </w: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 xml:space="preserve"> ผลิต</w:t>
            </w:r>
          </w:p>
          <w:p w14:paraId="685CAF87" w14:textId="77777777" w:rsidR="00F54C4F" w:rsidRPr="00CE458C" w:rsidRDefault="00F54C4F" w:rsidP="00F54C4F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และให้บริการโฆษณา</w:t>
            </w:r>
            <w:r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ผ่านสื่อออนไลน์</w:t>
            </w:r>
          </w:p>
        </w:tc>
        <w:tc>
          <w:tcPr>
            <w:tcW w:w="180" w:type="dxa"/>
          </w:tcPr>
          <w:p w14:paraId="46C6CB8C" w14:textId="77777777" w:rsidR="00F54C4F" w:rsidRPr="00CE458C" w:rsidRDefault="00F54C4F" w:rsidP="00F54C4F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14:paraId="537B9D37" w14:textId="77777777" w:rsidR="00F54C4F" w:rsidRPr="00CE458C" w:rsidRDefault="00F54C4F" w:rsidP="00F54C4F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CE458C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t>ธุรกิจผลิต</w:t>
            </w:r>
            <w:r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14:paraId="484B1B46" w14:textId="77777777" w:rsidR="00F54C4F" w:rsidRPr="00CE458C" w:rsidRDefault="00F54C4F" w:rsidP="00F54C4F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ผ่านสื่อ</w:t>
            </w:r>
            <w:r w:rsidRPr="00CE458C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t>โทรทัศน์</w:t>
            </w:r>
          </w:p>
        </w:tc>
        <w:tc>
          <w:tcPr>
            <w:tcW w:w="186" w:type="dxa"/>
          </w:tcPr>
          <w:p w14:paraId="04623389" w14:textId="77777777" w:rsidR="00F54C4F" w:rsidRPr="00CE458C" w:rsidRDefault="00F54C4F" w:rsidP="00F54C4F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14:paraId="465FBFD9" w14:textId="77777777" w:rsidR="00F54C4F" w:rsidRPr="00CE458C" w:rsidRDefault="00F54C4F" w:rsidP="00F54C4F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CE458C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  <w:br/>
            </w:r>
            <w:r w:rsidRPr="00CE458C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  <w:r w:rsidRPr="00CE458C">
              <w:rPr>
                <w:rFonts w:ascii="Angsana New" w:hAnsi="Angsana New" w:cs="Angsana New"/>
                <w:bCs/>
                <w:vanish/>
                <w:color w:val="000000"/>
                <w:sz w:val="26"/>
                <w:szCs w:val="26"/>
                <w:cs/>
                <w:lang w:bidi="th-TH"/>
              </w:rPr>
              <w:t>่าว้นสามัญเป็นจำนวนเงิน</w:t>
            </w:r>
          </w:p>
        </w:tc>
        <w:tc>
          <w:tcPr>
            <w:tcW w:w="186" w:type="dxa"/>
          </w:tcPr>
          <w:p w14:paraId="624FC0B2" w14:textId="77777777" w:rsidR="00F54C4F" w:rsidRPr="00CE458C" w:rsidRDefault="00F54C4F" w:rsidP="00F54C4F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14:paraId="28A056D7" w14:textId="77777777" w:rsidR="00F54C4F" w:rsidRPr="00CE458C" w:rsidRDefault="00F54C4F" w:rsidP="00F54C4F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2A303858" w14:textId="77777777" w:rsidR="00F54C4F" w:rsidRPr="00CE458C" w:rsidRDefault="00F54C4F" w:rsidP="00F54C4F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  <w:br/>
            </w:r>
            <w:r w:rsidRPr="00CE458C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CE458C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F54C4F" w:rsidRPr="00CE458C" w14:paraId="4E4E7F69" w14:textId="77777777" w:rsidTr="00BD263C">
        <w:trPr>
          <w:cantSplit/>
        </w:trPr>
        <w:tc>
          <w:tcPr>
            <w:tcW w:w="2689" w:type="dxa"/>
          </w:tcPr>
          <w:p w14:paraId="4FB2B052" w14:textId="77777777" w:rsidR="00F54C4F" w:rsidRPr="00CE458C" w:rsidRDefault="00F54C4F" w:rsidP="00F54C4F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5232B75" w14:textId="77777777" w:rsidR="00F54C4F" w:rsidRPr="00E70C0D" w:rsidRDefault="00F54C4F" w:rsidP="00F54C4F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792A75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146F00A" w14:textId="77777777" w:rsidR="00F54C4F" w:rsidRPr="00CE458C" w:rsidRDefault="00F54C4F" w:rsidP="00F54C4F">
            <w:pPr>
              <w:pStyle w:val="acctmergecolhdg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735C84" w14:textId="77777777" w:rsidR="00F54C4F" w:rsidRPr="00CE458C" w:rsidRDefault="00F54C4F" w:rsidP="00F54C4F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63</w:t>
            </w:r>
          </w:p>
        </w:tc>
        <w:tc>
          <w:tcPr>
            <w:tcW w:w="180" w:type="dxa"/>
          </w:tcPr>
          <w:p w14:paraId="79B10639" w14:textId="77777777" w:rsidR="00F54C4F" w:rsidRPr="00CE458C" w:rsidRDefault="00F54C4F" w:rsidP="00F54C4F">
            <w:pPr>
              <w:pStyle w:val="acctmergecolhdg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748AEFC" w14:textId="77777777" w:rsidR="00F54C4F" w:rsidRPr="00792A75" w:rsidRDefault="00F54C4F" w:rsidP="00F54C4F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92A75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5A6DB590" w14:textId="77777777" w:rsidR="00F54C4F" w:rsidRPr="00CE458C" w:rsidRDefault="00F54C4F" w:rsidP="00F54C4F">
            <w:pPr>
              <w:pStyle w:val="acctmergecolhdg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</w:tcPr>
          <w:p w14:paraId="3DDB421C" w14:textId="77777777" w:rsidR="00F54C4F" w:rsidRPr="00CE458C" w:rsidRDefault="00F54C4F" w:rsidP="00F54C4F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63</w:t>
            </w:r>
          </w:p>
        </w:tc>
        <w:tc>
          <w:tcPr>
            <w:tcW w:w="180" w:type="dxa"/>
          </w:tcPr>
          <w:p w14:paraId="1F83FC1F" w14:textId="77777777" w:rsidR="00F54C4F" w:rsidRPr="00CE458C" w:rsidRDefault="00F54C4F" w:rsidP="00F54C4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14:paraId="256C03D6" w14:textId="77777777" w:rsidR="00F54C4F" w:rsidRPr="00792A75" w:rsidRDefault="00F54C4F" w:rsidP="00F54C4F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92A75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3BDBE2AA" w14:textId="77777777" w:rsidR="00F54C4F" w:rsidRPr="00CE458C" w:rsidRDefault="00F54C4F" w:rsidP="00F54C4F">
            <w:pPr>
              <w:pStyle w:val="acctmergecolhdg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7D9356E4" w14:textId="77777777" w:rsidR="00F54C4F" w:rsidRPr="00CE458C" w:rsidRDefault="00F54C4F" w:rsidP="00F54C4F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63</w:t>
            </w:r>
          </w:p>
        </w:tc>
        <w:tc>
          <w:tcPr>
            <w:tcW w:w="186" w:type="dxa"/>
          </w:tcPr>
          <w:p w14:paraId="18795F71" w14:textId="77777777" w:rsidR="00F54C4F" w:rsidRPr="00CE458C" w:rsidRDefault="00F54C4F" w:rsidP="00F54C4F">
            <w:pPr>
              <w:pStyle w:val="acctmergecolhdg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034F3A36" w14:textId="77777777" w:rsidR="00F54C4F" w:rsidRPr="00792A75" w:rsidRDefault="00F54C4F" w:rsidP="00F54C4F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92A75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1178DA06" w14:textId="77777777" w:rsidR="00F54C4F" w:rsidRPr="00CE458C" w:rsidRDefault="00F54C4F" w:rsidP="00F54C4F">
            <w:pPr>
              <w:pStyle w:val="acctmergecolhdg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450D8B2" w14:textId="77777777" w:rsidR="00F54C4F" w:rsidRPr="00CE458C" w:rsidRDefault="00F54C4F" w:rsidP="00F54C4F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63</w:t>
            </w:r>
          </w:p>
        </w:tc>
        <w:tc>
          <w:tcPr>
            <w:tcW w:w="186" w:type="dxa"/>
          </w:tcPr>
          <w:p w14:paraId="0C95FE35" w14:textId="77777777" w:rsidR="00F54C4F" w:rsidRPr="00CE458C" w:rsidRDefault="00F54C4F" w:rsidP="00F54C4F">
            <w:pPr>
              <w:pStyle w:val="acctmergecolhdg"/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7145ED0D" w14:textId="77777777" w:rsidR="00F54C4F" w:rsidRPr="00792A75" w:rsidRDefault="00F54C4F" w:rsidP="00F54C4F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92A75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22A3F599" w14:textId="77777777" w:rsidR="00F54C4F" w:rsidRPr="00CE458C" w:rsidRDefault="00F54C4F" w:rsidP="00F54C4F">
            <w:pPr>
              <w:pStyle w:val="acctmergecolhdg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711BB63" w14:textId="77777777" w:rsidR="00F54C4F" w:rsidRPr="00CE458C" w:rsidRDefault="00F54C4F" w:rsidP="00F54C4F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63</w:t>
            </w:r>
          </w:p>
        </w:tc>
      </w:tr>
      <w:tr w:rsidR="007C5B01" w:rsidRPr="00CE458C" w14:paraId="6FAA00A9" w14:textId="77777777" w:rsidTr="00A82E48">
        <w:trPr>
          <w:cantSplit/>
        </w:trPr>
        <w:tc>
          <w:tcPr>
            <w:tcW w:w="2689" w:type="dxa"/>
          </w:tcPr>
          <w:p w14:paraId="347AACB2" w14:textId="77777777" w:rsidR="007C5B01" w:rsidRPr="00CE458C" w:rsidRDefault="007C5B0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719" w:type="dxa"/>
            <w:gridSpan w:val="19"/>
            <w:shd w:val="clear" w:color="auto" w:fill="auto"/>
          </w:tcPr>
          <w:p w14:paraId="6140026D" w14:textId="77777777" w:rsidR="007C5B01" w:rsidRPr="00CE458C" w:rsidRDefault="00B138CC" w:rsidP="00C544D8">
            <w:pPr>
              <w:pStyle w:val="acctmergecolhdg"/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138CC">
              <w:rPr>
                <w:rFonts w:ascii="Angsana New" w:hAnsi="Angsana New" w:cs="Angsana New"/>
                <w:b w:val="0"/>
                <w:bCs/>
                <w:i/>
                <w:iCs/>
                <w:sz w:val="26"/>
                <w:szCs w:val="26"/>
                <w:lang w:val="en-US" w:bidi="th-TH"/>
              </w:rPr>
              <w:t>(</w:t>
            </w:r>
            <w:r w:rsidR="007C5B01" w:rsidRPr="00CE458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0850E1" w:rsidRPr="00CE458C" w14:paraId="238939C3" w14:textId="77777777" w:rsidTr="00C544D8">
        <w:trPr>
          <w:cantSplit/>
        </w:trPr>
        <w:tc>
          <w:tcPr>
            <w:tcW w:w="2689" w:type="dxa"/>
          </w:tcPr>
          <w:p w14:paraId="67E85744" w14:textId="77777777" w:rsidR="000850E1" w:rsidRDefault="000850E1" w:rsidP="00C5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E45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สินทรัพย์ส่วนงาน </w:t>
            </w:r>
          </w:p>
          <w:p w14:paraId="5768BFEA" w14:textId="77777777" w:rsidR="000850E1" w:rsidRPr="00D22BEA" w:rsidRDefault="000850E1" w:rsidP="00C5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="009D5710">
              <w:rPr>
                <w:rFonts w:ascii="Angsana New" w:hAnsi="Angsana New"/>
                <w:color w:val="000000"/>
                <w:sz w:val="26"/>
                <w:szCs w:val="26"/>
              </w:rPr>
              <w:t xml:space="preserve"> 31</w:t>
            </w:r>
            <w:r w:rsidRPr="00CE458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มีนาคม </w:t>
            </w:r>
            <w:r w:rsidR="009D5710">
              <w:rPr>
                <w:rFonts w:ascii="Angsana New" w:hAnsi="Angsana New"/>
                <w:color w:val="000000"/>
                <w:sz w:val="26"/>
                <w:szCs w:val="26"/>
              </w:rPr>
              <w:t>/ 31</w:t>
            </w:r>
            <w:r w:rsidRPr="00CE458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689769A5" w14:textId="1559145D" w:rsidR="000850E1" w:rsidRPr="00CE458C" w:rsidRDefault="00681B2E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1B2E">
              <w:rPr>
                <w:rFonts w:ascii="Angsana New" w:hAnsi="Angsana New" w:cs="Angsana New"/>
                <w:sz w:val="26"/>
                <w:szCs w:val="26"/>
              </w:rPr>
              <w:t>1,694,589</w:t>
            </w:r>
          </w:p>
        </w:tc>
        <w:tc>
          <w:tcPr>
            <w:tcW w:w="180" w:type="dxa"/>
            <w:vAlign w:val="bottom"/>
          </w:tcPr>
          <w:p w14:paraId="13BCBF87" w14:textId="77777777"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B0C56B0" w14:textId="77777777" w:rsidR="000850E1" w:rsidRPr="009D5710" w:rsidRDefault="009D5710" w:rsidP="009D571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1,796,061</w:t>
            </w:r>
          </w:p>
        </w:tc>
        <w:tc>
          <w:tcPr>
            <w:tcW w:w="180" w:type="dxa"/>
            <w:vAlign w:val="bottom"/>
          </w:tcPr>
          <w:p w14:paraId="33668411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EE549C0" w14:textId="6CC1F7EC" w:rsidR="000850E1" w:rsidRPr="00CE458C" w:rsidRDefault="00681B2E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1B2E">
              <w:rPr>
                <w:rFonts w:ascii="Angsana New" w:hAnsi="Angsana New" w:cs="Angsana New"/>
                <w:sz w:val="26"/>
                <w:szCs w:val="26"/>
              </w:rPr>
              <w:t>8,937</w:t>
            </w:r>
          </w:p>
        </w:tc>
        <w:tc>
          <w:tcPr>
            <w:tcW w:w="180" w:type="dxa"/>
            <w:vAlign w:val="bottom"/>
          </w:tcPr>
          <w:p w14:paraId="3D4B5930" w14:textId="77777777"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14:paraId="0EA96BD2" w14:textId="77777777" w:rsidR="000850E1" w:rsidRPr="00CE458C" w:rsidRDefault="005026B5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14,075</w:t>
            </w:r>
          </w:p>
        </w:tc>
        <w:tc>
          <w:tcPr>
            <w:tcW w:w="180" w:type="dxa"/>
            <w:vAlign w:val="bottom"/>
          </w:tcPr>
          <w:p w14:paraId="149A018D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33A42C7" w14:textId="6E93F27C" w:rsidR="000850E1" w:rsidRPr="00CE458C" w:rsidRDefault="00681B2E" w:rsidP="00C5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81B2E">
              <w:rPr>
                <w:rFonts w:ascii="Angsana New" w:eastAsia="MS Mincho" w:hAnsi="Angsana New"/>
                <w:sz w:val="26"/>
                <w:szCs w:val="26"/>
              </w:rPr>
              <w:t>2,047,435</w:t>
            </w:r>
          </w:p>
        </w:tc>
        <w:tc>
          <w:tcPr>
            <w:tcW w:w="180" w:type="dxa"/>
            <w:vAlign w:val="bottom"/>
          </w:tcPr>
          <w:p w14:paraId="1D20D437" w14:textId="77777777"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0F7A08A4" w14:textId="77777777" w:rsidR="000850E1" w:rsidRPr="00CE458C" w:rsidRDefault="005026B5" w:rsidP="0050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1,926,499</w:t>
            </w:r>
          </w:p>
        </w:tc>
        <w:tc>
          <w:tcPr>
            <w:tcW w:w="186" w:type="dxa"/>
            <w:vAlign w:val="bottom"/>
          </w:tcPr>
          <w:p w14:paraId="57AA3A11" w14:textId="77777777"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BEE21A3" w14:textId="77777777" w:rsidR="00681B2E" w:rsidRDefault="00681B2E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25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38828ABF" w14:textId="254E67BA" w:rsidR="00130330" w:rsidRPr="00CE458C" w:rsidRDefault="00681B2E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25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1B2E">
              <w:rPr>
                <w:rFonts w:ascii="Angsana New" w:hAnsi="Angsana New" w:cs="Angsana New"/>
                <w:sz w:val="26"/>
                <w:szCs w:val="26"/>
              </w:rPr>
              <w:t>(156,315)</w:t>
            </w:r>
          </w:p>
        </w:tc>
        <w:tc>
          <w:tcPr>
            <w:tcW w:w="180" w:type="dxa"/>
          </w:tcPr>
          <w:p w14:paraId="0311A2CC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69F24AE" w14:textId="77777777" w:rsidR="000850E1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25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324F0660" w14:textId="77777777" w:rsidR="005026B5" w:rsidRPr="00CE458C" w:rsidRDefault="005026B5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25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(183,245)</w:t>
            </w:r>
          </w:p>
        </w:tc>
        <w:tc>
          <w:tcPr>
            <w:tcW w:w="186" w:type="dxa"/>
          </w:tcPr>
          <w:p w14:paraId="1CB44F38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1720914" w14:textId="77777777" w:rsidR="000850E1" w:rsidRDefault="000850E1" w:rsidP="0082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  <w:p w14:paraId="4C4FCF9D" w14:textId="77107311" w:rsidR="00130330" w:rsidRPr="00CE458C" w:rsidRDefault="00681B2E" w:rsidP="0082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81B2E">
              <w:rPr>
                <w:rFonts w:ascii="Angsana New" w:eastAsia="MS Mincho" w:hAnsi="Angsana New"/>
                <w:sz w:val="26"/>
                <w:szCs w:val="26"/>
              </w:rPr>
              <w:t>3,594,646</w:t>
            </w:r>
          </w:p>
        </w:tc>
        <w:tc>
          <w:tcPr>
            <w:tcW w:w="180" w:type="dxa"/>
          </w:tcPr>
          <w:p w14:paraId="2CDCA3AF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7804EC3" w14:textId="77777777" w:rsidR="000850E1" w:rsidRDefault="000850E1" w:rsidP="0082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  <w:p w14:paraId="005A4EAF" w14:textId="77777777" w:rsidR="005026B5" w:rsidRPr="00CE458C" w:rsidRDefault="005026B5" w:rsidP="0082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3,553,390</w:t>
            </w:r>
          </w:p>
        </w:tc>
      </w:tr>
      <w:tr w:rsidR="000850E1" w:rsidRPr="00CE458C" w14:paraId="6F7B4F05" w14:textId="77777777" w:rsidTr="00C544D8">
        <w:trPr>
          <w:cantSplit/>
        </w:trPr>
        <w:tc>
          <w:tcPr>
            <w:tcW w:w="2689" w:type="dxa"/>
          </w:tcPr>
          <w:p w14:paraId="6279AB6E" w14:textId="77777777" w:rsidR="000850E1" w:rsidRPr="00CE458C" w:rsidRDefault="000850E1" w:rsidP="00C5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080" w:type="dxa"/>
            <w:vAlign w:val="bottom"/>
          </w:tcPr>
          <w:p w14:paraId="70B28F06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D25C0E2" w14:textId="77777777"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C65608F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8365292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0A985C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C83DBC9" w14:textId="77777777"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14:paraId="59938A1B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C2610B8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B5C0D54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57828FC" w14:textId="77777777"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6DC8FA60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523A22DE" w14:textId="77777777"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B58915E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FCD7A26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8D3C3B7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6F08415C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AC04642" w14:textId="1E3FE720" w:rsidR="000850E1" w:rsidRPr="00CE458C" w:rsidRDefault="00681B2E" w:rsidP="0082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81B2E">
              <w:rPr>
                <w:rFonts w:ascii="Angsana New" w:eastAsia="MS Mincho" w:hAnsi="Angsana New"/>
                <w:sz w:val="26"/>
                <w:szCs w:val="26"/>
              </w:rPr>
              <w:t>1,914,594</w:t>
            </w:r>
          </w:p>
        </w:tc>
        <w:tc>
          <w:tcPr>
            <w:tcW w:w="180" w:type="dxa"/>
            <w:vAlign w:val="bottom"/>
          </w:tcPr>
          <w:p w14:paraId="2D5411BE" w14:textId="77777777"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D396F9B" w14:textId="77777777" w:rsidR="000850E1" w:rsidRPr="00CE458C" w:rsidRDefault="005026B5" w:rsidP="0082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1,862,942</w:t>
            </w:r>
          </w:p>
        </w:tc>
      </w:tr>
      <w:tr w:rsidR="000850E1" w:rsidRPr="00CE458C" w14:paraId="253620C7" w14:textId="77777777" w:rsidTr="00C544D8">
        <w:trPr>
          <w:cantSplit/>
        </w:trPr>
        <w:tc>
          <w:tcPr>
            <w:tcW w:w="2689" w:type="dxa"/>
          </w:tcPr>
          <w:p w14:paraId="6893581E" w14:textId="77777777" w:rsidR="000850E1" w:rsidRPr="00CE458C" w:rsidRDefault="000850E1" w:rsidP="00C5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080" w:type="dxa"/>
            <w:vAlign w:val="bottom"/>
          </w:tcPr>
          <w:p w14:paraId="77A866EA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2810E0E" w14:textId="77777777"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C04EA0D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393F30D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DE01D27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9CB3C6E" w14:textId="77777777"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14:paraId="64DA2AF0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0AE375E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68EE67E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32D4557" w14:textId="77777777"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3ACA0514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7331AE5F" w14:textId="77777777"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53FB781C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13B9EEA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74C618F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684769D0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B3399D" w14:textId="661D4C09" w:rsidR="000850E1" w:rsidRPr="00CE458C" w:rsidRDefault="00681B2E" w:rsidP="0082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81B2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5,509,240</w:t>
            </w:r>
          </w:p>
        </w:tc>
        <w:tc>
          <w:tcPr>
            <w:tcW w:w="180" w:type="dxa"/>
            <w:vAlign w:val="bottom"/>
          </w:tcPr>
          <w:p w14:paraId="74B608D5" w14:textId="77777777"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7DDA8E" w14:textId="77777777" w:rsidR="000850E1" w:rsidRPr="00CE458C" w:rsidRDefault="005026B5" w:rsidP="0082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5,416,332</w:t>
            </w:r>
          </w:p>
        </w:tc>
      </w:tr>
      <w:tr w:rsidR="000850E1" w:rsidRPr="00CE458C" w14:paraId="31132A5B" w14:textId="77777777" w:rsidTr="00C544D8">
        <w:trPr>
          <w:cantSplit/>
        </w:trPr>
        <w:tc>
          <w:tcPr>
            <w:tcW w:w="2689" w:type="dxa"/>
          </w:tcPr>
          <w:p w14:paraId="289425B2" w14:textId="77777777" w:rsidR="000850E1" w:rsidRPr="00CE458C" w:rsidRDefault="000850E1" w:rsidP="00C5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E45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หนี้สินส่วนงาน </w:t>
            </w:r>
          </w:p>
          <w:p w14:paraId="5676E85E" w14:textId="77777777" w:rsidR="000850E1" w:rsidRPr="00CE458C" w:rsidRDefault="000850E1" w:rsidP="00C5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0"/>
              </w:tabs>
              <w:spacing w:line="320" w:lineRule="exact"/>
              <w:ind w:right="-7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="009D5710">
              <w:rPr>
                <w:rFonts w:ascii="Angsana New" w:hAnsi="Angsana New"/>
                <w:color w:val="000000"/>
                <w:sz w:val="26"/>
                <w:szCs w:val="26"/>
              </w:rPr>
              <w:t xml:space="preserve"> 31</w:t>
            </w:r>
            <w:r w:rsidRPr="00CE458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มีนาคม / </w:t>
            </w:r>
            <w:r w:rsidR="009D5710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CE458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2ABD3BA9" w14:textId="77F65190" w:rsidR="000850E1" w:rsidRPr="00CE458C" w:rsidRDefault="00681B2E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81B2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850,8</w:t>
            </w:r>
            <w:r w:rsidR="008314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29</w:t>
            </w:r>
          </w:p>
        </w:tc>
        <w:tc>
          <w:tcPr>
            <w:tcW w:w="180" w:type="dxa"/>
            <w:vAlign w:val="bottom"/>
          </w:tcPr>
          <w:p w14:paraId="38A6903F" w14:textId="77777777"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8F89029" w14:textId="77777777" w:rsidR="000850E1" w:rsidRPr="00CE458C" w:rsidRDefault="005026B5" w:rsidP="009D571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909,996</w:t>
            </w:r>
          </w:p>
        </w:tc>
        <w:tc>
          <w:tcPr>
            <w:tcW w:w="180" w:type="dxa"/>
            <w:vAlign w:val="bottom"/>
          </w:tcPr>
          <w:p w14:paraId="22BF557B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13F0855" w14:textId="660039EB" w:rsidR="000850E1" w:rsidRPr="00CE458C" w:rsidRDefault="00681B2E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1B2E">
              <w:rPr>
                <w:rFonts w:ascii="Angsana New" w:hAnsi="Angsana New" w:cs="Angsana New"/>
                <w:sz w:val="26"/>
                <w:szCs w:val="26"/>
              </w:rPr>
              <w:t>98,383</w:t>
            </w:r>
          </w:p>
        </w:tc>
        <w:tc>
          <w:tcPr>
            <w:tcW w:w="180" w:type="dxa"/>
            <w:vAlign w:val="bottom"/>
          </w:tcPr>
          <w:p w14:paraId="0A2F64A6" w14:textId="77777777"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14:paraId="5734D785" w14:textId="77777777" w:rsidR="000850E1" w:rsidRPr="00CE458C" w:rsidRDefault="005026B5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107,388</w:t>
            </w:r>
          </w:p>
        </w:tc>
        <w:tc>
          <w:tcPr>
            <w:tcW w:w="180" w:type="dxa"/>
            <w:vAlign w:val="bottom"/>
          </w:tcPr>
          <w:p w14:paraId="213CF165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A056EA2" w14:textId="3E0B4D3B" w:rsidR="000850E1" w:rsidRPr="00CE458C" w:rsidRDefault="00681B2E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1B2E">
              <w:rPr>
                <w:rFonts w:ascii="Angsana New" w:hAnsi="Angsana New" w:cs="Angsana New"/>
                <w:sz w:val="26"/>
                <w:szCs w:val="26"/>
              </w:rPr>
              <w:t>256,794</w:t>
            </w:r>
          </w:p>
        </w:tc>
        <w:tc>
          <w:tcPr>
            <w:tcW w:w="180" w:type="dxa"/>
            <w:vAlign w:val="bottom"/>
          </w:tcPr>
          <w:p w14:paraId="7D720681" w14:textId="77777777"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1A7071E9" w14:textId="77777777" w:rsidR="000850E1" w:rsidRPr="00CE458C" w:rsidRDefault="005026B5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248,068</w:t>
            </w:r>
          </w:p>
        </w:tc>
        <w:tc>
          <w:tcPr>
            <w:tcW w:w="186" w:type="dxa"/>
            <w:vAlign w:val="bottom"/>
          </w:tcPr>
          <w:p w14:paraId="66CEB29C" w14:textId="77777777"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FEAEBBA" w14:textId="77777777" w:rsidR="00681B2E" w:rsidRDefault="00681B2E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25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22A70901" w14:textId="72194EA4" w:rsidR="000850E1" w:rsidRPr="00CE458C" w:rsidRDefault="00681B2E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25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1B2E">
              <w:rPr>
                <w:rFonts w:ascii="Angsana New" w:hAnsi="Angsana New" w:cs="Angsana New"/>
                <w:sz w:val="26"/>
                <w:szCs w:val="26"/>
              </w:rPr>
              <w:t>(139,762)</w:t>
            </w:r>
          </w:p>
        </w:tc>
        <w:tc>
          <w:tcPr>
            <w:tcW w:w="180" w:type="dxa"/>
          </w:tcPr>
          <w:p w14:paraId="7D112847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6431F7C" w14:textId="77777777" w:rsidR="000850E1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25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281B9CE8" w14:textId="77777777" w:rsidR="005026B5" w:rsidRPr="00CE458C" w:rsidRDefault="005026B5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25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(170,487)</w:t>
            </w:r>
          </w:p>
        </w:tc>
        <w:tc>
          <w:tcPr>
            <w:tcW w:w="186" w:type="dxa"/>
          </w:tcPr>
          <w:p w14:paraId="465F4759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040FDB8" w14:textId="07D6578C" w:rsidR="000850E1" w:rsidRPr="00CE458C" w:rsidRDefault="00681B2E" w:rsidP="0082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81B2E">
              <w:rPr>
                <w:rFonts w:ascii="Angsana New" w:eastAsia="MS Mincho" w:hAnsi="Angsana New"/>
                <w:sz w:val="26"/>
                <w:szCs w:val="26"/>
              </w:rPr>
              <w:t>1,066,244</w:t>
            </w:r>
          </w:p>
        </w:tc>
        <w:tc>
          <w:tcPr>
            <w:tcW w:w="180" w:type="dxa"/>
            <w:vAlign w:val="bottom"/>
          </w:tcPr>
          <w:p w14:paraId="68525442" w14:textId="77777777"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39774EB4" w14:textId="77777777" w:rsidR="000850E1" w:rsidRPr="00CE458C" w:rsidRDefault="005026B5" w:rsidP="0082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1,094,965</w:t>
            </w:r>
          </w:p>
        </w:tc>
      </w:tr>
      <w:tr w:rsidR="000850E1" w:rsidRPr="00CE458C" w14:paraId="45EC3F8D" w14:textId="77777777" w:rsidTr="00C544D8">
        <w:trPr>
          <w:cantSplit/>
        </w:trPr>
        <w:tc>
          <w:tcPr>
            <w:tcW w:w="2689" w:type="dxa"/>
          </w:tcPr>
          <w:p w14:paraId="474CAC2A" w14:textId="77777777" w:rsidR="000850E1" w:rsidRPr="00CE458C" w:rsidRDefault="000850E1" w:rsidP="00C5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080" w:type="dxa"/>
            <w:vAlign w:val="bottom"/>
          </w:tcPr>
          <w:p w14:paraId="6375AF8E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4DCD4CC" w14:textId="77777777"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6DC5367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78603A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E104153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0A6E618" w14:textId="77777777"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14:paraId="5DD5F17F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39E799D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1AC6C21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EBCFDA2" w14:textId="77777777"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635B3346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3CCAF559" w14:textId="77777777"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513326E8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2686860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A78F966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3E04A5AE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354E611" w14:textId="50673820" w:rsidR="000850E1" w:rsidRPr="00CE458C" w:rsidRDefault="00681B2E" w:rsidP="0082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81B2E">
              <w:rPr>
                <w:rFonts w:ascii="Angsana New" w:eastAsia="MS Mincho" w:hAnsi="Angsana New"/>
                <w:sz w:val="26"/>
                <w:szCs w:val="26"/>
              </w:rPr>
              <w:t>114,883</w:t>
            </w:r>
          </w:p>
        </w:tc>
        <w:tc>
          <w:tcPr>
            <w:tcW w:w="180" w:type="dxa"/>
            <w:vAlign w:val="bottom"/>
          </w:tcPr>
          <w:p w14:paraId="7B0AFC8E" w14:textId="77777777"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F87C061" w14:textId="56D44962" w:rsidR="000850E1" w:rsidRPr="00CE458C" w:rsidRDefault="005026B5" w:rsidP="0082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100,21</w:t>
            </w:r>
            <w:r w:rsidR="00764D5F">
              <w:rPr>
                <w:rFonts w:ascii="Angsana New" w:eastAsia="MS Mincho" w:hAnsi="Angsana New"/>
                <w:sz w:val="26"/>
                <w:szCs w:val="26"/>
              </w:rPr>
              <w:t>0</w:t>
            </w:r>
          </w:p>
        </w:tc>
      </w:tr>
      <w:tr w:rsidR="000850E1" w:rsidRPr="00CE458C" w14:paraId="18986B80" w14:textId="77777777" w:rsidTr="00C544D8">
        <w:trPr>
          <w:cantSplit/>
        </w:trPr>
        <w:tc>
          <w:tcPr>
            <w:tcW w:w="2689" w:type="dxa"/>
          </w:tcPr>
          <w:p w14:paraId="134ED6DF" w14:textId="77777777" w:rsidR="000850E1" w:rsidRPr="00CE458C" w:rsidRDefault="000850E1" w:rsidP="00C5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080" w:type="dxa"/>
            <w:vAlign w:val="bottom"/>
          </w:tcPr>
          <w:p w14:paraId="5295E9E6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C3B01EE" w14:textId="77777777"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C5FE72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CBF4656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0FA32CE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97BA922" w14:textId="77777777"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14:paraId="38143BD8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B489F2D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C0F7171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77FCBB3" w14:textId="77777777"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2CB66F17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6DD08FC2" w14:textId="77777777"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7527ED79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7CE3FA8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6CDDE1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1188F661" w14:textId="77777777"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0A175" w14:textId="2A169A0C" w:rsidR="000850E1" w:rsidRPr="00CE458C" w:rsidRDefault="00681B2E" w:rsidP="0082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81B2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1,181,127</w:t>
            </w:r>
          </w:p>
        </w:tc>
        <w:tc>
          <w:tcPr>
            <w:tcW w:w="180" w:type="dxa"/>
            <w:vAlign w:val="bottom"/>
          </w:tcPr>
          <w:p w14:paraId="6C1EE483" w14:textId="77777777"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315BB7" w14:textId="7C78BBA0" w:rsidR="000850E1" w:rsidRPr="00CE458C" w:rsidRDefault="005026B5" w:rsidP="0082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1,195,17</w:t>
            </w:r>
            <w:r w:rsidR="00764D5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</w:t>
            </w:r>
          </w:p>
        </w:tc>
      </w:tr>
    </w:tbl>
    <w:p w14:paraId="2A60D642" w14:textId="77777777" w:rsidR="000850E1" w:rsidRDefault="000850E1" w:rsidP="0045611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00863C3" w14:textId="77777777" w:rsidR="000850E1" w:rsidRDefault="000850E1" w:rsidP="000850E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C7CDE">
        <w:rPr>
          <w:rFonts w:ascii="Angsana New" w:hAnsi="Angsana New"/>
          <w:sz w:val="30"/>
          <w:szCs w:val="30"/>
          <w:cs/>
        </w:rPr>
        <w:t>กลุ่มบริษัทดำเนินธุรกิจ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โดยส่วนใหญ่</w:t>
      </w:r>
      <w:r w:rsidRPr="000C7CDE">
        <w:rPr>
          <w:rFonts w:ascii="Angsana New" w:hAnsi="Angsana New"/>
          <w:sz w:val="30"/>
          <w:szCs w:val="30"/>
          <w:cs/>
        </w:rPr>
        <w:t>ในประเทศ</w:t>
      </w:r>
      <w:r>
        <w:rPr>
          <w:rFonts w:ascii="Angsana New" w:hAnsi="Angsana New" w:hint="cs"/>
          <w:sz w:val="30"/>
          <w:szCs w:val="30"/>
          <w:cs/>
        </w:rPr>
        <w:t>ไทย</w:t>
      </w:r>
      <w:r w:rsidRPr="000C7CDE">
        <w:rPr>
          <w:rFonts w:ascii="Angsana New" w:hAnsi="Angsana New"/>
          <w:sz w:val="30"/>
          <w:szCs w:val="30"/>
          <w:cs/>
        </w:rPr>
        <w:t>เท่านั้น ไม่มีรายได้จากต่างประเทศที่มีสาระสำคัญ</w:t>
      </w:r>
    </w:p>
    <w:p w14:paraId="3CE81C1D" w14:textId="77777777" w:rsidR="000850E1" w:rsidRDefault="000850E1" w:rsidP="0045611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F8B4A12" w14:textId="77777777" w:rsidR="000850E1" w:rsidRDefault="000850E1" w:rsidP="0045611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DA55D99" w14:textId="77777777" w:rsidR="000850E1" w:rsidRDefault="000850E1" w:rsidP="0045611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C046DE2" w14:textId="77777777" w:rsidR="000850E1" w:rsidRPr="000C7CDE" w:rsidRDefault="000850E1" w:rsidP="0045611A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36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680"/>
        <w:gridCol w:w="1260"/>
        <w:gridCol w:w="246"/>
        <w:gridCol w:w="1284"/>
        <w:gridCol w:w="267"/>
        <w:gridCol w:w="1263"/>
        <w:gridCol w:w="273"/>
        <w:gridCol w:w="1257"/>
        <w:gridCol w:w="270"/>
        <w:gridCol w:w="1260"/>
        <w:gridCol w:w="270"/>
        <w:gridCol w:w="1350"/>
      </w:tblGrid>
      <w:tr w:rsidR="0045611A" w:rsidRPr="008848A7" w14:paraId="1BB0003D" w14:textId="77777777" w:rsidTr="0045611A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14:paraId="70F82C86" w14:textId="77777777" w:rsidR="0045611A" w:rsidRPr="008848A7" w:rsidRDefault="0045611A" w:rsidP="0045611A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14:paraId="7BD0FE12" w14:textId="77777777" w:rsidR="0045611A" w:rsidRPr="008848A7" w:rsidRDefault="0045611A" w:rsidP="0045611A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848A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45611A" w:rsidRPr="008848A7" w14:paraId="37A73BDB" w14:textId="77777777" w:rsidTr="0045611A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14:paraId="4A05D5D6" w14:textId="77777777" w:rsidR="0045611A" w:rsidRPr="008848A7" w:rsidRDefault="0045611A" w:rsidP="0045611A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90" w:type="dxa"/>
            <w:gridSpan w:val="3"/>
          </w:tcPr>
          <w:p w14:paraId="5CE95CFD" w14:textId="77777777" w:rsidR="0045611A" w:rsidRPr="008848A7" w:rsidRDefault="0045611A" w:rsidP="0045611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848A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ธุรกิจผลิต</w:t>
            </w:r>
            <w:r w:rsidR="0036644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8848A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จำหน่ายหนังสือ</w:t>
            </w:r>
            <w:r w:rsidRPr="008848A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br/>
            </w:r>
            <w:r w:rsidRPr="008848A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และให้บริการโฆษณา</w:t>
            </w:r>
            <w:r w:rsidRPr="008848A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br/>
            </w:r>
            <w:r w:rsidRPr="008848A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ผ่านสื่อสิ่งพิมพ์</w:t>
            </w:r>
          </w:p>
        </w:tc>
        <w:tc>
          <w:tcPr>
            <w:tcW w:w="267" w:type="dxa"/>
          </w:tcPr>
          <w:p w14:paraId="7FA1457A" w14:textId="77777777" w:rsidR="0045611A" w:rsidRPr="008848A7" w:rsidRDefault="0045611A" w:rsidP="0045611A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793" w:type="dxa"/>
            <w:gridSpan w:val="3"/>
          </w:tcPr>
          <w:p w14:paraId="68F344EA" w14:textId="77777777" w:rsidR="00366444" w:rsidRDefault="0045611A" w:rsidP="00175FC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848A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ธุรกิจจัดงานแสดง</w:t>
            </w:r>
            <w:r w:rsidRPr="008848A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ผลิต</w:t>
            </w:r>
          </w:p>
          <w:p w14:paraId="57A7BEEA" w14:textId="77777777" w:rsidR="0045611A" w:rsidRPr="008848A7" w:rsidRDefault="0045611A" w:rsidP="0036644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848A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และให้บริการโฆษณา</w:t>
            </w:r>
            <w:r w:rsidR="0036644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             </w:t>
            </w:r>
            <w:r w:rsidRPr="008848A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ผ่านสื่อออนไลน์</w:t>
            </w:r>
          </w:p>
        </w:tc>
        <w:tc>
          <w:tcPr>
            <w:tcW w:w="270" w:type="dxa"/>
          </w:tcPr>
          <w:p w14:paraId="59540527" w14:textId="77777777" w:rsidR="0045611A" w:rsidRPr="008848A7" w:rsidRDefault="0045611A" w:rsidP="0045611A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880" w:type="dxa"/>
            <w:gridSpan w:val="3"/>
          </w:tcPr>
          <w:p w14:paraId="07568376" w14:textId="77777777" w:rsidR="0045611A" w:rsidRPr="008848A7" w:rsidRDefault="0045611A" w:rsidP="0045611A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14:paraId="1CFDF4A0" w14:textId="77777777" w:rsidR="0045611A" w:rsidRPr="008848A7" w:rsidRDefault="0045611A" w:rsidP="0045611A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14:paraId="559E5ECA" w14:textId="77777777" w:rsidR="0045611A" w:rsidRPr="008848A7" w:rsidRDefault="0045611A" w:rsidP="0045611A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848A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792A75" w:rsidRPr="008848A7" w14:paraId="237C89D6" w14:textId="77777777" w:rsidTr="0045611A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14:paraId="25B01D8C" w14:textId="77777777" w:rsidR="00792A75" w:rsidRPr="008848A7" w:rsidRDefault="00792A75" w:rsidP="00792A75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</w:tcPr>
          <w:p w14:paraId="706A474B" w14:textId="77777777" w:rsidR="00792A75" w:rsidRPr="008848A7" w:rsidRDefault="00792A75" w:rsidP="00792A75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848A7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36644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46" w:type="dxa"/>
          </w:tcPr>
          <w:p w14:paraId="383DF45E" w14:textId="77777777" w:rsidR="00792A75" w:rsidRPr="008848A7" w:rsidRDefault="00792A75" w:rsidP="00792A75">
            <w:pPr>
              <w:pStyle w:val="acctmergecolhdg"/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3BD4982F" w14:textId="77777777" w:rsidR="00792A75" w:rsidRPr="008848A7" w:rsidRDefault="00792A75" w:rsidP="00792A75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848A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 w:rsidRPr="008848A7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</w:t>
            </w:r>
            <w:r w:rsidR="0036644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67" w:type="dxa"/>
          </w:tcPr>
          <w:p w14:paraId="65DF1B56" w14:textId="77777777" w:rsidR="00792A75" w:rsidRPr="008848A7" w:rsidRDefault="00792A75" w:rsidP="00792A75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3" w:type="dxa"/>
          </w:tcPr>
          <w:p w14:paraId="3B28B165" w14:textId="77777777" w:rsidR="00792A75" w:rsidRPr="008848A7" w:rsidRDefault="00792A75" w:rsidP="00792A75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848A7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36644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73" w:type="dxa"/>
          </w:tcPr>
          <w:p w14:paraId="232A52E6" w14:textId="77777777" w:rsidR="00792A75" w:rsidRPr="008848A7" w:rsidRDefault="00792A75" w:rsidP="00792A75">
            <w:pPr>
              <w:pStyle w:val="acctmergecolhdg"/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29BB07EA" w14:textId="77777777" w:rsidR="00792A75" w:rsidRPr="008848A7" w:rsidRDefault="00792A75" w:rsidP="00792A75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848A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 w:rsidRPr="008848A7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</w:t>
            </w:r>
            <w:r w:rsidR="0036644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072B64FE" w14:textId="77777777" w:rsidR="00792A75" w:rsidRPr="008848A7" w:rsidRDefault="00792A75" w:rsidP="00792A75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26CE149B" w14:textId="77777777" w:rsidR="00792A75" w:rsidRPr="008848A7" w:rsidRDefault="00792A75" w:rsidP="00792A75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848A7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36644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</w:tcPr>
          <w:p w14:paraId="4AF937DA" w14:textId="77777777" w:rsidR="00792A75" w:rsidRPr="008848A7" w:rsidRDefault="00792A75" w:rsidP="00792A75">
            <w:pPr>
              <w:pStyle w:val="acctmergecolhdg"/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E09337" w14:textId="77777777" w:rsidR="00792A75" w:rsidRPr="008848A7" w:rsidRDefault="00792A75" w:rsidP="00792A75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848A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 w:rsidRPr="008848A7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</w:t>
            </w:r>
            <w:r w:rsidR="0036644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</w:t>
            </w:r>
          </w:p>
        </w:tc>
      </w:tr>
      <w:tr w:rsidR="00792A75" w:rsidRPr="008848A7" w14:paraId="0E97D383" w14:textId="77777777" w:rsidTr="0045611A">
        <w:trPr>
          <w:trHeight w:val="87"/>
          <w:tblHeader/>
        </w:trPr>
        <w:tc>
          <w:tcPr>
            <w:tcW w:w="4680" w:type="dxa"/>
            <w:vAlign w:val="bottom"/>
          </w:tcPr>
          <w:p w14:paraId="7BC09CF2" w14:textId="77777777" w:rsidR="00792A75" w:rsidRPr="008848A7" w:rsidRDefault="00792A75" w:rsidP="00792A75">
            <w:pPr>
              <w:tabs>
                <w:tab w:val="clear" w:pos="227"/>
                <w:tab w:val="left" w:pos="628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14:paraId="2751F7B0" w14:textId="77777777" w:rsidR="00792A75" w:rsidRPr="008848A7" w:rsidRDefault="00792A75" w:rsidP="00792A75">
            <w:pPr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8848A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792A75" w:rsidRPr="008848A7" w14:paraId="2D635A9B" w14:textId="77777777" w:rsidTr="0045611A">
        <w:tc>
          <w:tcPr>
            <w:tcW w:w="4680" w:type="dxa"/>
            <w:shd w:val="clear" w:color="auto" w:fill="auto"/>
            <w:vAlign w:val="bottom"/>
          </w:tcPr>
          <w:p w14:paraId="719A0162" w14:textId="77777777" w:rsidR="00792A75" w:rsidRPr="008848A7" w:rsidRDefault="00792A75" w:rsidP="00792A75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8848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สำหรับงวดสามเดือนสิ้นสุดวันที่ </w:t>
            </w:r>
            <w:r w:rsidRPr="008848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3</w:t>
            </w:r>
            <w:r w:rsidR="000850E1" w:rsidRPr="008848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1 </w:t>
            </w:r>
            <w:r w:rsidR="000850E1" w:rsidRPr="008848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มีนาคม</w:t>
            </w:r>
          </w:p>
        </w:tc>
        <w:tc>
          <w:tcPr>
            <w:tcW w:w="1260" w:type="dxa"/>
          </w:tcPr>
          <w:p w14:paraId="3C3400AB" w14:textId="77777777"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46" w:type="dxa"/>
          </w:tcPr>
          <w:p w14:paraId="320A6189" w14:textId="77777777"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284" w:type="dxa"/>
          </w:tcPr>
          <w:p w14:paraId="534C8E33" w14:textId="77777777"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655"/>
                <w:tab w:val="decimal" w:pos="765"/>
              </w:tabs>
              <w:ind w:left="-79" w:right="7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67" w:type="dxa"/>
          </w:tcPr>
          <w:p w14:paraId="3AF814AB" w14:textId="77777777"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263" w:type="dxa"/>
          </w:tcPr>
          <w:p w14:paraId="5A3DAB4D" w14:textId="77777777" w:rsidR="00792A75" w:rsidRPr="008848A7" w:rsidRDefault="00792A75" w:rsidP="00792A7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273" w:type="dxa"/>
          </w:tcPr>
          <w:p w14:paraId="0AE1983F" w14:textId="77777777"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1257" w:type="dxa"/>
          </w:tcPr>
          <w:p w14:paraId="0B9A5240" w14:textId="77777777"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7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70" w:type="dxa"/>
          </w:tcPr>
          <w:p w14:paraId="3A521EEB" w14:textId="77777777"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1260" w:type="dxa"/>
          </w:tcPr>
          <w:p w14:paraId="7B78E3A7" w14:textId="77777777"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70" w:type="dxa"/>
          </w:tcPr>
          <w:p w14:paraId="67C2660A" w14:textId="77777777"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350" w:type="dxa"/>
          </w:tcPr>
          <w:p w14:paraId="27D18EE3" w14:textId="77777777"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</w:tr>
      <w:tr w:rsidR="00792A75" w:rsidRPr="008848A7" w14:paraId="74DFDEB4" w14:textId="77777777" w:rsidTr="0045611A">
        <w:tc>
          <w:tcPr>
            <w:tcW w:w="4680" w:type="dxa"/>
          </w:tcPr>
          <w:p w14:paraId="5797B25E" w14:textId="77777777" w:rsidR="00792A75" w:rsidRPr="008848A7" w:rsidRDefault="00792A75" w:rsidP="00792A75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8848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1260" w:type="dxa"/>
          </w:tcPr>
          <w:p w14:paraId="71A2939E" w14:textId="77777777"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46" w:type="dxa"/>
          </w:tcPr>
          <w:p w14:paraId="0505FB94" w14:textId="77777777"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284" w:type="dxa"/>
          </w:tcPr>
          <w:p w14:paraId="519114E3" w14:textId="77777777"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655"/>
                <w:tab w:val="decimal" w:pos="765"/>
              </w:tabs>
              <w:ind w:left="-79" w:right="7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67" w:type="dxa"/>
          </w:tcPr>
          <w:p w14:paraId="45DB242D" w14:textId="77777777"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263" w:type="dxa"/>
          </w:tcPr>
          <w:p w14:paraId="0307B8C7" w14:textId="77777777" w:rsidR="00792A75" w:rsidRPr="008848A7" w:rsidRDefault="00792A75" w:rsidP="00792A7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273" w:type="dxa"/>
          </w:tcPr>
          <w:p w14:paraId="5A486962" w14:textId="77777777"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1257" w:type="dxa"/>
          </w:tcPr>
          <w:p w14:paraId="26FFAC32" w14:textId="77777777"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7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70" w:type="dxa"/>
          </w:tcPr>
          <w:p w14:paraId="397DD19B" w14:textId="77777777"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1260" w:type="dxa"/>
          </w:tcPr>
          <w:p w14:paraId="2ADF002D" w14:textId="77777777"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70" w:type="dxa"/>
          </w:tcPr>
          <w:p w14:paraId="48168228" w14:textId="77777777"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350" w:type="dxa"/>
          </w:tcPr>
          <w:p w14:paraId="228C2122" w14:textId="77777777"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</w:tr>
      <w:tr w:rsidR="00792A75" w:rsidRPr="008848A7" w14:paraId="63B7521F" w14:textId="77777777" w:rsidTr="0045611A">
        <w:tc>
          <w:tcPr>
            <w:tcW w:w="4680" w:type="dxa"/>
            <w:hideMark/>
          </w:tcPr>
          <w:p w14:paraId="4B6F98ED" w14:textId="77777777" w:rsidR="00792A75" w:rsidRPr="008848A7" w:rsidRDefault="00792A75" w:rsidP="00792A75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8848A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</w:tcPr>
          <w:p w14:paraId="134A878E" w14:textId="77777777"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46" w:type="dxa"/>
          </w:tcPr>
          <w:p w14:paraId="2D3F02B1" w14:textId="77777777"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284" w:type="dxa"/>
          </w:tcPr>
          <w:p w14:paraId="65570B4D" w14:textId="77777777"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655"/>
                <w:tab w:val="decimal" w:pos="765"/>
              </w:tabs>
              <w:ind w:left="-79" w:right="7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67" w:type="dxa"/>
          </w:tcPr>
          <w:p w14:paraId="5759825B" w14:textId="77777777"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263" w:type="dxa"/>
          </w:tcPr>
          <w:p w14:paraId="1FEAC0CA" w14:textId="77777777" w:rsidR="00792A75" w:rsidRPr="008848A7" w:rsidRDefault="00792A75" w:rsidP="00792A7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273" w:type="dxa"/>
          </w:tcPr>
          <w:p w14:paraId="0BF2D629" w14:textId="77777777"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1257" w:type="dxa"/>
          </w:tcPr>
          <w:p w14:paraId="7E0E8F06" w14:textId="77777777"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7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70" w:type="dxa"/>
          </w:tcPr>
          <w:p w14:paraId="0F91D8DC" w14:textId="77777777"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1260" w:type="dxa"/>
          </w:tcPr>
          <w:p w14:paraId="6939372D" w14:textId="77777777"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70" w:type="dxa"/>
          </w:tcPr>
          <w:p w14:paraId="5306AF95" w14:textId="77777777"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350" w:type="dxa"/>
          </w:tcPr>
          <w:p w14:paraId="428AD918" w14:textId="77777777"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</w:tr>
      <w:tr w:rsidR="00366444" w:rsidRPr="008848A7" w14:paraId="48F8836D" w14:textId="77777777" w:rsidTr="0045611A">
        <w:tc>
          <w:tcPr>
            <w:tcW w:w="4680" w:type="dxa"/>
            <w:vAlign w:val="bottom"/>
            <w:hideMark/>
          </w:tcPr>
          <w:p w14:paraId="0AD65864" w14:textId="77777777" w:rsidR="00366444" w:rsidRPr="008848A7" w:rsidRDefault="00366444" w:rsidP="00366444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8848A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  <w:vAlign w:val="bottom"/>
          </w:tcPr>
          <w:p w14:paraId="5C09A1BC" w14:textId="09B87CAB" w:rsidR="00366444" w:rsidRPr="008848A7" w:rsidRDefault="00480744" w:rsidP="00366444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0744">
              <w:rPr>
                <w:rFonts w:ascii="Angsana New" w:hAnsi="Angsana New"/>
                <w:sz w:val="30"/>
                <w:szCs w:val="30"/>
                <w:lang w:eastAsia="en-GB"/>
              </w:rPr>
              <w:t>185,804</w:t>
            </w:r>
          </w:p>
        </w:tc>
        <w:tc>
          <w:tcPr>
            <w:tcW w:w="246" w:type="dxa"/>
            <w:vAlign w:val="bottom"/>
          </w:tcPr>
          <w:p w14:paraId="788E85FB" w14:textId="77777777" w:rsidR="00366444" w:rsidRPr="008848A7" w:rsidRDefault="00366444" w:rsidP="00366444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vAlign w:val="bottom"/>
          </w:tcPr>
          <w:p w14:paraId="0EB6E27A" w14:textId="77777777" w:rsidR="00366444" w:rsidRPr="008848A7" w:rsidRDefault="00366444" w:rsidP="00366444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848A7">
              <w:rPr>
                <w:rFonts w:ascii="Angsana New" w:hAnsi="Angsana New"/>
                <w:sz w:val="30"/>
                <w:szCs w:val="30"/>
                <w:lang w:eastAsia="en-GB"/>
              </w:rPr>
              <w:t>201,654</w:t>
            </w:r>
          </w:p>
        </w:tc>
        <w:tc>
          <w:tcPr>
            <w:tcW w:w="267" w:type="dxa"/>
            <w:vAlign w:val="bottom"/>
          </w:tcPr>
          <w:p w14:paraId="191B1234" w14:textId="77777777" w:rsidR="00366444" w:rsidRPr="008848A7" w:rsidRDefault="00366444" w:rsidP="00366444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vAlign w:val="bottom"/>
          </w:tcPr>
          <w:p w14:paraId="3E960AFD" w14:textId="767E6251" w:rsidR="00366444" w:rsidRPr="008848A7" w:rsidRDefault="00480744" w:rsidP="00366444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0744">
              <w:rPr>
                <w:rFonts w:ascii="Angsana New" w:hAnsi="Angsana New"/>
                <w:sz w:val="30"/>
                <w:szCs w:val="30"/>
                <w:lang w:eastAsia="en-GB"/>
              </w:rPr>
              <w:t>58,702</w:t>
            </w:r>
          </w:p>
        </w:tc>
        <w:tc>
          <w:tcPr>
            <w:tcW w:w="273" w:type="dxa"/>
            <w:vAlign w:val="bottom"/>
          </w:tcPr>
          <w:p w14:paraId="1D306B4C" w14:textId="77777777" w:rsidR="00366444" w:rsidRPr="008848A7" w:rsidRDefault="00366444" w:rsidP="00366444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57" w:type="dxa"/>
            <w:vAlign w:val="bottom"/>
          </w:tcPr>
          <w:p w14:paraId="6590FEDA" w14:textId="77777777" w:rsidR="00366444" w:rsidRPr="008848A7" w:rsidRDefault="00366444" w:rsidP="00366444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848A7">
              <w:rPr>
                <w:rFonts w:ascii="Angsana New" w:hAnsi="Angsana New"/>
                <w:sz w:val="30"/>
                <w:szCs w:val="30"/>
                <w:lang w:eastAsia="en-GB"/>
              </w:rPr>
              <w:t>60,497</w:t>
            </w:r>
          </w:p>
        </w:tc>
        <w:tc>
          <w:tcPr>
            <w:tcW w:w="270" w:type="dxa"/>
            <w:vAlign w:val="bottom"/>
          </w:tcPr>
          <w:p w14:paraId="068DCC89" w14:textId="77777777" w:rsidR="00366444" w:rsidRPr="008848A7" w:rsidRDefault="00366444" w:rsidP="00366444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</w:tcPr>
          <w:p w14:paraId="08EC675C" w14:textId="237E9236" w:rsidR="00366444" w:rsidRPr="008848A7" w:rsidRDefault="00480744" w:rsidP="00366444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80744">
              <w:rPr>
                <w:rFonts w:ascii="Angsana New" w:hAnsi="Angsana New" w:cs="Angsana New"/>
                <w:sz w:val="30"/>
                <w:szCs w:val="30"/>
                <w:lang w:eastAsia="en-GB"/>
              </w:rPr>
              <w:t>244,506</w:t>
            </w:r>
          </w:p>
        </w:tc>
        <w:tc>
          <w:tcPr>
            <w:tcW w:w="270" w:type="dxa"/>
            <w:vAlign w:val="bottom"/>
          </w:tcPr>
          <w:p w14:paraId="7045E1C0" w14:textId="77777777" w:rsidR="00366444" w:rsidRPr="008848A7" w:rsidRDefault="00366444" w:rsidP="00366444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</w:tcPr>
          <w:p w14:paraId="43F27ED5" w14:textId="77777777" w:rsidR="00366444" w:rsidRPr="008848A7" w:rsidRDefault="00366444" w:rsidP="00366444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848A7">
              <w:rPr>
                <w:rFonts w:ascii="Angsana New" w:hAnsi="Angsana New"/>
                <w:sz w:val="30"/>
                <w:szCs w:val="30"/>
                <w:lang w:eastAsia="en-GB"/>
              </w:rPr>
              <w:t>262,151</w:t>
            </w:r>
          </w:p>
        </w:tc>
      </w:tr>
      <w:tr w:rsidR="00366444" w:rsidRPr="008848A7" w14:paraId="40ED8D7D" w14:textId="77777777" w:rsidTr="00BD263C">
        <w:trPr>
          <w:trHeight w:val="74"/>
        </w:trPr>
        <w:tc>
          <w:tcPr>
            <w:tcW w:w="4680" w:type="dxa"/>
            <w:vAlign w:val="bottom"/>
            <w:hideMark/>
          </w:tcPr>
          <w:p w14:paraId="00D6C278" w14:textId="77777777" w:rsidR="00366444" w:rsidRPr="008848A7" w:rsidRDefault="00366444" w:rsidP="00366444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8848A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EF2F37" w14:textId="0593648C" w:rsidR="00366444" w:rsidRPr="008848A7" w:rsidRDefault="00480744" w:rsidP="00366444">
            <w:pPr>
              <w:tabs>
                <w:tab w:val="clear" w:pos="227"/>
                <w:tab w:val="clear" w:pos="454"/>
                <w:tab w:val="clear" w:pos="907"/>
                <w:tab w:val="left" w:pos="228"/>
                <w:tab w:val="decimal" w:pos="436"/>
              </w:tabs>
              <w:ind w:left="-108" w:right="27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77F31E9B" w14:textId="77777777" w:rsidR="00366444" w:rsidRPr="008848A7" w:rsidRDefault="00366444" w:rsidP="00366444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EA0C81" w14:textId="77777777" w:rsidR="00366444" w:rsidRPr="008848A7" w:rsidRDefault="00366444" w:rsidP="00366444">
            <w:pPr>
              <w:tabs>
                <w:tab w:val="clear" w:pos="227"/>
                <w:tab w:val="clear" w:pos="454"/>
                <w:tab w:val="clear" w:pos="907"/>
                <w:tab w:val="left" w:pos="228"/>
                <w:tab w:val="decimal" w:pos="436"/>
              </w:tabs>
              <w:ind w:left="-108" w:right="27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848A7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61EE95CA" w14:textId="77777777" w:rsidR="00366444" w:rsidRPr="008848A7" w:rsidRDefault="00366444" w:rsidP="00366444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F559ED" w14:textId="109697B9" w:rsidR="00366444" w:rsidRPr="008848A7" w:rsidRDefault="00480744" w:rsidP="00366444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0744">
              <w:rPr>
                <w:rFonts w:ascii="Angsana New" w:hAnsi="Angsana New"/>
                <w:sz w:val="30"/>
                <w:szCs w:val="30"/>
                <w:lang w:eastAsia="en-GB"/>
              </w:rPr>
              <w:t>5,741</w:t>
            </w:r>
          </w:p>
        </w:tc>
        <w:tc>
          <w:tcPr>
            <w:tcW w:w="273" w:type="dxa"/>
            <w:vAlign w:val="bottom"/>
          </w:tcPr>
          <w:p w14:paraId="17879006" w14:textId="77777777" w:rsidR="00366444" w:rsidRPr="008848A7" w:rsidRDefault="00366444" w:rsidP="00366444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ACEF20" w14:textId="77777777" w:rsidR="00366444" w:rsidRPr="008848A7" w:rsidRDefault="00366444" w:rsidP="00366444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848A7">
              <w:rPr>
                <w:rFonts w:ascii="Angsana New" w:hAnsi="Angsana New"/>
                <w:sz w:val="30"/>
                <w:szCs w:val="30"/>
                <w:lang w:eastAsia="en-GB"/>
              </w:rPr>
              <w:t>12,246</w:t>
            </w:r>
          </w:p>
        </w:tc>
        <w:tc>
          <w:tcPr>
            <w:tcW w:w="270" w:type="dxa"/>
            <w:vAlign w:val="bottom"/>
          </w:tcPr>
          <w:p w14:paraId="735E7A42" w14:textId="77777777" w:rsidR="00366444" w:rsidRPr="008848A7" w:rsidRDefault="00366444" w:rsidP="00366444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853BCD" w14:textId="6F07384E" w:rsidR="00366444" w:rsidRPr="008848A7" w:rsidRDefault="00480744" w:rsidP="009D1A63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80744">
              <w:rPr>
                <w:rFonts w:ascii="Angsana New" w:hAnsi="Angsana New" w:cs="Angsana New"/>
                <w:sz w:val="30"/>
                <w:szCs w:val="30"/>
                <w:lang w:eastAsia="en-GB"/>
              </w:rPr>
              <w:t>5,741</w:t>
            </w:r>
          </w:p>
        </w:tc>
        <w:tc>
          <w:tcPr>
            <w:tcW w:w="270" w:type="dxa"/>
            <w:vAlign w:val="bottom"/>
          </w:tcPr>
          <w:p w14:paraId="3453EAD6" w14:textId="77777777" w:rsidR="00366444" w:rsidRPr="008848A7" w:rsidRDefault="00366444" w:rsidP="00366444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64D289" w14:textId="77777777" w:rsidR="00366444" w:rsidRPr="008848A7" w:rsidRDefault="00366444" w:rsidP="00366444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848A7">
              <w:rPr>
                <w:rFonts w:ascii="Angsana New" w:hAnsi="Angsana New"/>
                <w:sz w:val="30"/>
                <w:szCs w:val="30"/>
                <w:lang w:eastAsia="en-GB"/>
              </w:rPr>
              <w:t>12,246</w:t>
            </w:r>
          </w:p>
        </w:tc>
      </w:tr>
      <w:tr w:rsidR="00366444" w:rsidRPr="008848A7" w14:paraId="62D4ADB4" w14:textId="77777777" w:rsidTr="0045611A">
        <w:tc>
          <w:tcPr>
            <w:tcW w:w="4680" w:type="dxa"/>
            <w:hideMark/>
          </w:tcPr>
          <w:p w14:paraId="7459C554" w14:textId="77777777" w:rsidR="00366444" w:rsidRPr="008848A7" w:rsidRDefault="00366444" w:rsidP="00366444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8848A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F42E50" w14:textId="5876CE09" w:rsidR="00366444" w:rsidRPr="008848A7" w:rsidRDefault="00480744" w:rsidP="00366444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8074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185,804</w:t>
            </w:r>
          </w:p>
        </w:tc>
        <w:tc>
          <w:tcPr>
            <w:tcW w:w="246" w:type="dxa"/>
          </w:tcPr>
          <w:p w14:paraId="5CA18435" w14:textId="77777777" w:rsidR="00366444" w:rsidRPr="008848A7" w:rsidRDefault="00366444" w:rsidP="00366444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59DA98" w14:textId="77777777" w:rsidR="00366444" w:rsidRPr="008848A7" w:rsidRDefault="00366444" w:rsidP="00366444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8848A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201,654</w:t>
            </w:r>
          </w:p>
        </w:tc>
        <w:tc>
          <w:tcPr>
            <w:tcW w:w="267" w:type="dxa"/>
          </w:tcPr>
          <w:p w14:paraId="0123BDEF" w14:textId="77777777" w:rsidR="00366444" w:rsidRPr="008848A7" w:rsidRDefault="00366444" w:rsidP="00366444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3A1C97" w14:textId="75BB47FB" w:rsidR="00366444" w:rsidRPr="00504C8E" w:rsidRDefault="00480744" w:rsidP="00366444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504C8E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64,443</w:t>
            </w:r>
          </w:p>
        </w:tc>
        <w:tc>
          <w:tcPr>
            <w:tcW w:w="273" w:type="dxa"/>
          </w:tcPr>
          <w:p w14:paraId="7767B17B" w14:textId="77777777" w:rsidR="00366444" w:rsidRPr="008848A7" w:rsidRDefault="00366444" w:rsidP="00366444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10C52D" w14:textId="77777777" w:rsidR="00366444" w:rsidRPr="00366444" w:rsidRDefault="00366444" w:rsidP="00366444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36644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72,743</w:t>
            </w:r>
          </w:p>
        </w:tc>
        <w:tc>
          <w:tcPr>
            <w:tcW w:w="270" w:type="dxa"/>
          </w:tcPr>
          <w:p w14:paraId="7E69352C" w14:textId="77777777" w:rsidR="00366444" w:rsidRPr="008848A7" w:rsidRDefault="00366444" w:rsidP="00366444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29D36B" w14:textId="066B3380" w:rsidR="00366444" w:rsidRPr="008848A7" w:rsidRDefault="00480744" w:rsidP="00366444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480744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250,247</w:t>
            </w:r>
          </w:p>
        </w:tc>
        <w:tc>
          <w:tcPr>
            <w:tcW w:w="270" w:type="dxa"/>
          </w:tcPr>
          <w:p w14:paraId="50A08237" w14:textId="77777777" w:rsidR="00366444" w:rsidRPr="008848A7" w:rsidRDefault="00366444" w:rsidP="00366444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B069B9" w14:textId="77777777" w:rsidR="00366444" w:rsidRPr="00366444" w:rsidRDefault="00366444" w:rsidP="00366444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36644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274,397</w:t>
            </w:r>
          </w:p>
        </w:tc>
      </w:tr>
    </w:tbl>
    <w:p w14:paraId="1418C7E2" w14:textId="77777777" w:rsidR="0045611A" w:rsidRPr="00F7477C" w:rsidRDefault="0045611A" w:rsidP="006678CE">
      <w:pPr>
        <w:tabs>
          <w:tab w:val="clear" w:pos="454"/>
          <w:tab w:val="left" w:pos="630"/>
        </w:tabs>
        <w:ind w:left="666" w:hanging="36"/>
        <w:jc w:val="thaiDistribute"/>
        <w:rPr>
          <w:rFonts w:ascii="Angsana New" w:hAnsi="Angsana New"/>
          <w:sz w:val="30"/>
          <w:szCs w:val="30"/>
        </w:rPr>
        <w:sectPr w:rsidR="0045611A" w:rsidRPr="00F7477C" w:rsidSect="00CF1A4A">
          <w:headerReference w:type="first" r:id="rId13"/>
          <w:footerReference w:type="first" r:id="rId14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  <w:r>
        <w:rPr>
          <w:rFonts w:ascii="Angsana New" w:hAnsi="Angsana New"/>
          <w:sz w:val="30"/>
          <w:szCs w:val="30"/>
          <w:cs/>
        </w:rPr>
        <w:br/>
      </w:r>
      <w:r w:rsidRPr="00F7477C">
        <w:rPr>
          <w:rFonts w:ascii="Angsana New" w:hAnsi="Angsana New" w:hint="cs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ไม่มีรายได้จากต่างประเทศที่มีสาระสำคัญ</w:t>
      </w:r>
    </w:p>
    <w:p w14:paraId="15B8D563" w14:textId="77777777" w:rsidR="00DC794B" w:rsidRPr="00CE458C" w:rsidRDefault="00E2509A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DC794B" w:rsidRPr="00CE458C">
        <w:rPr>
          <w:rFonts w:ascii="Angsana New" w:hAnsi="Angsana New"/>
          <w:b/>
          <w:bCs/>
          <w:sz w:val="30"/>
          <w:szCs w:val="30"/>
        </w:rPr>
        <w:tab/>
      </w:r>
      <w:r w:rsidR="00DC794B" w:rsidRPr="00CE458C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6EDEF7DA" w14:textId="77777777" w:rsidR="00DC794B" w:rsidRPr="008A416E" w:rsidRDefault="00DC794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AD74B92" w14:textId="7089B426" w:rsidR="00DC794B" w:rsidRDefault="00191905" w:rsidP="00614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926871">
        <w:rPr>
          <w:rFonts w:ascii="Angsana New" w:hAnsi="Angsana New"/>
          <w:sz w:val="30"/>
          <w:szCs w:val="30"/>
        </w:rPr>
        <w:t xml:space="preserve">    </w:t>
      </w:r>
      <w:r w:rsidRPr="00CE458C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</w:t>
      </w:r>
      <w:r w:rsidR="00764D76" w:rsidRPr="00CE458C">
        <w:rPr>
          <w:rFonts w:ascii="Angsana New" w:hAnsi="Angsana New"/>
          <w:sz w:val="30"/>
          <w:szCs w:val="30"/>
          <w:cs/>
        </w:rPr>
        <w:t>นได้ที่แท้จริง</w:t>
      </w:r>
      <w:r w:rsidR="00614789" w:rsidRPr="00CE458C">
        <w:rPr>
          <w:rFonts w:ascii="Angsana New" w:hAnsi="Angsana New"/>
          <w:sz w:val="30"/>
          <w:szCs w:val="30"/>
          <w:cs/>
        </w:rPr>
        <w:t>ของกลุ่มบริษัท</w:t>
      </w:r>
      <w:r w:rsidR="00E70F70" w:rsidRPr="00CE458C">
        <w:rPr>
          <w:rFonts w:ascii="Angsana New" w:hAnsi="Angsana New"/>
          <w:sz w:val="30"/>
          <w:szCs w:val="30"/>
          <w:cs/>
        </w:rPr>
        <w:t>และบริษัท</w:t>
      </w:r>
      <w:r w:rsidRPr="00CE458C">
        <w:rPr>
          <w:rFonts w:ascii="Angsana New" w:hAnsi="Angsana New"/>
          <w:sz w:val="30"/>
          <w:szCs w:val="30"/>
          <w:cs/>
        </w:rPr>
        <w:t xml:space="preserve">ในการดำเนินงานต่อเนื่องเป็นระยะเวลาสามเดือนสิ้นสุดวันที่ </w:t>
      </w:r>
      <w:r w:rsidR="00AA603D">
        <w:rPr>
          <w:rFonts w:ascii="Angsana New" w:hAnsi="Angsana New"/>
          <w:sz w:val="30"/>
          <w:szCs w:val="30"/>
        </w:rPr>
        <w:t xml:space="preserve">31 </w:t>
      </w:r>
      <w:r w:rsidR="00AA603D">
        <w:rPr>
          <w:rFonts w:ascii="Angsana New" w:hAnsi="Angsana New" w:hint="cs"/>
          <w:sz w:val="30"/>
          <w:szCs w:val="30"/>
          <w:cs/>
        </w:rPr>
        <w:t>มีนาคม</w:t>
      </w:r>
      <w:r w:rsidRPr="00CE458C">
        <w:rPr>
          <w:rFonts w:ascii="Angsana New" w:hAnsi="Angsana New"/>
          <w:sz w:val="30"/>
          <w:szCs w:val="30"/>
          <w:cs/>
        </w:rPr>
        <w:t xml:space="preserve"> </w:t>
      </w:r>
      <w:r w:rsidRPr="00CE458C">
        <w:rPr>
          <w:rFonts w:ascii="Angsana New" w:hAnsi="Angsana New"/>
          <w:sz w:val="30"/>
          <w:szCs w:val="30"/>
        </w:rPr>
        <w:t>25</w:t>
      </w:r>
      <w:r w:rsidR="00202A50" w:rsidRPr="00CE458C">
        <w:rPr>
          <w:rFonts w:ascii="Angsana New" w:hAnsi="Angsana New"/>
          <w:sz w:val="30"/>
          <w:szCs w:val="30"/>
        </w:rPr>
        <w:t>6</w:t>
      </w:r>
      <w:r w:rsidR="00AA6013">
        <w:rPr>
          <w:rFonts w:ascii="Angsana New" w:hAnsi="Angsana New"/>
          <w:sz w:val="30"/>
          <w:szCs w:val="30"/>
        </w:rPr>
        <w:t>4</w:t>
      </w:r>
      <w:r w:rsidRPr="00CE458C">
        <w:rPr>
          <w:rFonts w:ascii="Angsana New" w:hAnsi="Angsana New"/>
          <w:sz w:val="30"/>
          <w:szCs w:val="30"/>
          <w:cs/>
        </w:rPr>
        <w:t xml:space="preserve"> คือ</w:t>
      </w:r>
      <w:r w:rsidR="00614789" w:rsidRPr="00243FE4">
        <w:rPr>
          <w:rFonts w:ascii="Angsana New" w:hAnsi="Angsana New"/>
          <w:sz w:val="30"/>
          <w:szCs w:val="30"/>
          <w:cs/>
        </w:rPr>
        <w:t>ร้อยล</w:t>
      </w:r>
      <w:r w:rsidR="002D382D" w:rsidRPr="00243FE4">
        <w:rPr>
          <w:rFonts w:ascii="Angsana New" w:hAnsi="Angsana New" w:hint="cs"/>
          <w:sz w:val="30"/>
          <w:szCs w:val="30"/>
          <w:cs/>
        </w:rPr>
        <w:t>ะ</w:t>
      </w:r>
      <w:r w:rsidR="00AA603D" w:rsidRPr="00243FE4">
        <w:rPr>
          <w:rFonts w:ascii="Angsana New" w:hAnsi="Angsana New" w:hint="cs"/>
          <w:sz w:val="30"/>
          <w:szCs w:val="30"/>
          <w:cs/>
        </w:rPr>
        <w:t xml:space="preserve"> </w:t>
      </w:r>
      <w:r w:rsidR="00243FE4" w:rsidRPr="00243FE4">
        <w:rPr>
          <w:rFonts w:ascii="Angsana New" w:hAnsi="Angsana New"/>
          <w:sz w:val="30"/>
          <w:szCs w:val="30"/>
        </w:rPr>
        <w:t>0.6</w:t>
      </w:r>
      <w:r w:rsidR="008A416E">
        <w:rPr>
          <w:rFonts w:ascii="Angsana New" w:hAnsi="Angsana New"/>
          <w:sz w:val="30"/>
          <w:szCs w:val="30"/>
        </w:rPr>
        <w:t>7</w:t>
      </w:r>
      <w:r w:rsidR="00243FE4" w:rsidRPr="00243FE4">
        <w:rPr>
          <w:rFonts w:ascii="Angsana New" w:hAnsi="Angsana New"/>
          <w:sz w:val="30"/>
          <w:szCs w:val="30"/>
        </w:rPr>
        <w:t xml:space="preserve"> </w:t>
      </w:r>
      <w:r w:rsidR="00E70F70" w:rsidRPr="00243FE4">
        <w:rPr>
          <w:rFonts w:ascii="Angsana New" w:hAnsi="Angsana New"/>
          <w:sz w:val="30"/>
          <w:szCs w:val="30"/>
          <w:cs/>
        </w:rPr>
        <w:t>และร้อยล</w:t>
      </w:r>
      <w:r w:rsidR="00BC215B" w:rsidRPr="00243FE4">
        <w:rPr>
          <w:rFonts w:ascii="Angsana New" w:hAnsi="Angsana New" w:hint="cs"/>
          <w:sz w:val="30"/>
          <w:szCs w:val="30"/>
          <w:cs/>
        </w:rPr>
        <w:t xml:space="preserve">ะ </w:t>
      </w:r>
      <w:r w:rsidR="00243FE4" w:rsidRPr="00243FE4">
        <w:rPr>
          <w:rFonts w:ascii="Angsana New" w:hAnsi="Angsana New"/>
          <w:sz w:val="30"/>
          <w:szCs w:val="30"/>
        </w:rPr>
        <w:t>8.21</w:t>
      </w:r>
      <w:r w:rsidR="00E70F70" w:rsidRPr="00CE458C">
        <w:rPr>
          <w:rFonts w:ascii="Angsana New" w:hAnsi="Angsana New"/>
          <w:sz w:val="30"/>
          <w:szCs w:val="30"/>
        </w:rPr>
        <w:t xml:space="preserve"> </w:t>
      </w:r>
      <w:r w:rsidR="00E70F70" w:rsidRPr="00CE458C">
        <w:rPr>
          <w:rFonts w:ascii="Angsana New" w:hAnsi="Angsana New"/>
          <w:sz w:val="30"/>
          <w:szCs w:val="30"/>
          <w:cs/>
        </w:rPr>
        <w:t xml:space="preserve">ตามลำดับ </w:t>
      </w:r>
      <w:r w:rsidRPr="00D24F83">
        <w:rPr>
          <w:rFonts w:ascii="Angsana New" w:hAnsi="Angsana New"/>
          <w:i/>
          <w:iCs/>
          <w:sz w:val="30"/>
          <w:szCs w:val="30"/>
        </w:rPr>
        <w:t>(</w:t>
      </w:r>
      <w:r w:rsidR="00166847">
        <w:rPr>
          <w:rFonts w:ascii="Angsana New" w:hAnsi="Angsana New"/>
          <w:i/>
          <w:iCs/>
          <w:sz w:val="30"/>
          <w:szCs w:val="30"/>
        </w:rPr>
        <w:t>256</w:t>
      </w:r>
      <w:r w:rsidR="00AA6013">
        <w:rPr>
          <w:rFonts w:ascii="Angsana New" w:hAnsi="Angsana New"/>
          <w:i/>
          <w:iCs/>
          <w:sz w:val="30"/>
          <w:szCs w:val="30"/>
        </w:rPr>
        <w:t>3</w:t>
      </w:r>
      <w:r w:rsidRPr="00D24F83">
        <w:rPr>
          <w:rFonts w:ascii="Angsana New" w:hAnsi="Angsana New"/>
          <w:i/>
          <w:iCs/>
          <w:sz w:val="30"/>
          <w:szCs w:val="30"/>
        </w:rPr>
        <w:t xml:space="preserve">: </w:t>
      </w:r>
      <w:r w:rsidRPr="00D24F83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AA6013">
        <w:rPr>
          <w:rFonts w:ascii="Angsana New" w:hAnsi="Angsana New"/>
          <w:i/>
          <w:iCs/>
          <w:sz w:val="30"/>
          <w:szCs w:val="30"/>
        </w:rPr>
        <w:t>5.51</w:t>
      </w:r>
      <w:r w:rsidR="00E70F70" w:rsidRPr="00D24F83">
        <w:rPr>
          <w:rFonts w:ascii="Angsana New" w:hAnsi="Angsana New"/>
          <w:i/>
          <w:iCs/>
          <w:sz w:val="30"/>
          <w:szCs w:val="30"/>
          <w:cs/>
        </w:rPr>
        <w:t xml:space="preserve"> และร้อยละ </w:t>
      </w:r>
      <w:r w:rsidR="00166847">
        <w:rPr>
          <w:rFonts w:ascii="Angsana New" w:hAnsi="Angsana New"/>
          <w:i/>
          <w:iCs/>
          <w:sz w:val="30"/>
          <w:szCs w:val="30"/>
        </w:rPr>
        <w:t>1</w:t>
      </w:r>
      <w:r w:rsidR="00AA6013">
        <w:rPr>
          <w:rFonts w:ascii="Angsana New" w:hAnsi="Angsana New"/>
          <w:i/>
          <w:iCs/>
          <w:sz w:val="30"/>
          <w:szCs w:val="30"/>
        </w:rPr>
        <w:t>.03</w:t>
      </w:r>
      <w:r w:rsidR="00C869D4" w:rsidRPr="00D24F83">
        <w:rPr>
          <w:rFonts w:ascii="Angsana New" w:hAnsi="Angsana New"/>
          <w:i/>
          <w:iCs/>
          <w:sz w:val="30"/>
          <w:szCs w:val="30"/>
        </w:rPr>
        <w:t xml:space="preserve"> </w:t>
      </w:r>
      <w:r w:rsidR="00C869D4" w:rsidRPr="00D24F83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Pr="00CE458C">
        <w:rPr>
          <w:rFonts w:ascii="Angsana New" w:hAnsi="Angsana New"/>
          <w:i/>
          <w:iCs/>
          <w:sz w:val="30"/>
          <w:szCs w:val="30"/>
        </w:rPr>
        <w:t>)</w:t>
      </w:r>
      <w:r w:rsidR="00F3778C" w:rsidRPr="00CE458C">
        <w:rPr>
          <w:rFonts w:ascii="Angsana New" w:hAnsi="Angsana New"/>
          <w:i/>
          <w:iCs/>
          <w:sz w:val="30"/>
          <w:szCs w:val="30"/>
        </w:rPr>
        <w:t xml:space="preserve"> </w:t>
      </w:r>
      <w:r w:rsidR="00614789" w:rsidRPr="00CE458C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การเปลี่ยนแปลงในอัตราภาษีเงินได้ที่แท้จริงมีสาเหตุหลักจากผลแตกต่างของรายได้</w:t>
      </w:r>
      <w:r w:rsidR="00811EC9" w:rsidRPr="00CE458C">
        <w:rPr>
          <w:rFonts w:ascii="Angsana New" w:hAnsi="Angsana New"/>
          <w:sz w:val="30"/>
          <w:szCs w:val="30"/>
          <w:cs/>
        </w:rPr>
        <w:t>และรายจ่าย</w:t>
      </w:r>
      <w:r w:rsidR="00614789" w:rsidRPr="00CE458C">
        <w:rPr>
          <w:rFonts w:ascii="Angsana New" w:hAnsi="Angsana New"/>
          <w:sz w:val="30"/>
          <w:szCs w:val="30"/>
          <w:cs/>
        </w:rPr>
        <w:t>ทางบัญชีและภาษี</w:t>
      </w:r>
    </w:p>
    <w:p w14:paraId="307B171A" w14:textId="77777777" w:rsidR="009C27CD" w:rsidRPr="008A416E" w:rsidRDefault="009C27CD" w:rsidP="00B13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 w:cs="Cordia New"/>
          <w:sz w:val="24"/>
          <w:szCs w:val="24"/>
        </w:rPr>
      </w:pPr>
    </w:p>
    <w:p w14:paraId="7D320C0B" w14:textId="77777777" w:rsidR="000335A1" w:rsidRPr="00CE458C" w:rsidRDefault="000335A1" w:rsidP="00033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Pr="00CE458C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04050CC4" w14:textId="77777777" w:rsidR="008F5A8A" w:rsidRPr="008A416E" w:rsidRDefault="008F5A8A" w:rsidP="008F5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50C77DF7" w14:textId="77777777" w:rsidR="008F5A8A" w:rsidRPr="008F5A8A" w:rsidRDefault="008F5A8A" w:rsidP="008F5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8F5A8A">
        <w:rPr>
          <w:rFonts w:ascii="Angsana New" w:hAnsi="Angsana New"/>
          <w:i/>
          <w:iCs/>
          <w:sz w:val="30"/>
          <w:szCs w:val="30"/>
          <w:cs/>
        </w:rPr>
        <w:t xml:space="preserve">มูลค่าตามบัญชีและมูลค่ายุติธรรม </w:t>
      </w:r>
    </w:p>
    <w:p w14:paraId="10384081" w14:textId="77777777" w:rsidR="008F5A8A" w:rsidRPr="008A416E" w:rsidRDefault="008F5A8A" w:rsidP="008F5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590F4B2F" w14:textId="6DD1066B" w:rsidR="008F5A8A" w:rsidRDefault="008F5A8A" w:rsidP="008F5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F5A8A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</w:t>
      </w:r>
      <w:r w:rsidR="005D4E9E">
        <w:rPr>
          <w:rFonts w:ascii="Angsana New" w:hAnsi="Angsana New" w:hint="cs"/>
          <w:sz w:val="30"/>
          <w:szCs w:val="30"/>
          <w:cs/>
        </w:rPr>
        <w:t xml:space="preserve">   </w:t>
      </w:r>
      <w:r w:rsidRPr="008F5A8A">
        <w:rPr>
          <w:rFonts w:ascii="Angsana New" w:hAnsi="Angsana New"/>
          <w:sz w:val="30"/>
          <w:szCs w:val="30"/>
          <w:cs/>
        </w:rPr>
        <w:t>ตามบัญชีใกล้เคียงกับมูลค่ายุติธรรมอย่างสมเหตุสมผล</w:t>
      </w:r>
    </w:p>
    <w:p w14:paraId="06F03760" w14:textId="77777777" w:rsidR="008A416E" w:rsidRPr="008A416E" w:rsidRDefault="008A416E" w:rsidP="008F5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620"/>
        <w:gridCol w:w="180"/>
        <w:gridCol w:w="1620"/>
      </w:tblGrid>
      <w:tr w:rsidR="00480744" w:rsidRPr="00CE458C" w14:paraId="4417D8DA" w14:textId="77777777" w:rsidTr="00377E15">
        <w:trPr>
          <w:tblHeader/>
        </w:trPr>
        <w:tc>
          <w:tcPr>
            <w:tcW w:w="5760" w:type="dxa"/>
            <w:shd w:val="clear" w:color="auto" w:fill="auto"/>
            <w:vAlign w:val="bottom"/>
          </w:tcPr>
          <w:p w14:paraId="0D350D09" w14:textId="77777777" w:rsidR="00480744" w:rsidRPr="00CE458C" w:rsidRDefault="00480744" w:rsidP="006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 w:hanging="2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420" w:type="dxa"/>
            <w:gridSpan w:val="3"/>
          </w:tcPr>
          <w:p w14:paraId="4741D868" w14:textId="77777777" w:rsidR="00480744" w:rsidRPr="00CE458C" w:rsidRDefault="00480744" w:rsidP="006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</w:p>
        </w:tc>
      </w:tr>
      <w:tr w:rsidR="00480744" w:rsidRPr="00CE458C" w14:paraId="40707161" w14:textId="77777777" w:rsidTr="00377E15">
        <w:trPr>
          <w:tblHeader/>
        </w:trPr>
        <w:tc>
          <w:tcPr>
            <w:tcW w:w="5760" w:type="dxa"/>
            <w:shd w:val="clear" w:color="auto" w:fill="auto"/>
            <w:vAlign w:val="bottom"/>
          </w:tcPr>
          <w:p w14:paraId="61E6EDE6" w14:textId="77777777" w:rsidR="00480744" w:rsidRPr="00CE458C" w:rsidRDefault="00480744" w:rsidP="006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 w:hanging="2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14:paraId="73416E10" w14:textId="77777777" w:rsidR="00480744" w:rsidRPr="00CE458C" w:rsidRDefault="00480744" w:rsidP="006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</w:tcPr>
          <w:p w14:paraId="30285007" w14:textId="77777777" w:rsidR="00480744" w:rsidRPr="00CE458C" w:rsidRDefault="00480744" w:rsidP="006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1592EBE5" w14:textId="77777777" w:rsidR="00480744" w:rsidRPr="00CE458C" w:rsidRDefault="00480744" w:rsidP="006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480744" w:rsidRPr="00CE458C" w14:paraId="6BBB1B0B" w14:textId="77777777" w:rsidTr="00377E15">
        <w:tc>
          <w:tcPr>
            <w:tcW w:w="5760" w:type="dxa"/>
            <w:shd w:val="clear" w:color="auto" w:fill="auto"/>
          </w:tcPr>
          <w:p w14:paraId="34BA7121" w14:textId="77777777" w:rsidR="00480744" w:rsidRPr="00CE458C" w:rsidRDefault="00480744" w:rsidP="006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420" w:type="dxa"/>
            <w:gridSpan w:val="3"/>
          </w:tcPr>
          <w:p w14:paraId="6F92BF20" w14:textId="77777777" w:rsidR="00480744" w:rsidRPr="00CE458C" w:rsidRDefault="00480744" w:rsidP="006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CE458C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480744" w:rsidRPr="00CE458C" w14:paraId="189FE749" w14:textId="77777777" w:rsidTr="00377E15">
        <w:tc>
          <w:tcPr>
            <w:tcW w:w="5760" w:type="dxa"/>
            <w:shd w:val="clear" w:color="auto" w:fill="auto"/>
          </w:tcPr>
          <w:p w14:paraId="04096EE9" w14:textId="135E0D52" w:rsidR="00480744" w:rsidRPr="00CE458C" w:rsidRDefault="00480744" w:rsidP="006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 w:rsidR="009B21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9B21E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9B21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78F08222" w14:textId="77777777" w:rsidR="00480744" w:rsidRPr="00CE458C" w:rsidRDefault="00480744" w:rsidP="006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DBD59F9" w14:textId="77777777" w:rsidR="00480744" w:rsidRPr="00CE458C" w:rsidRDefault="00480744" w:rsidP="006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2431769B" w14:textId="77777777" w:rsidR="00480744" w:rsidRPr="00CE458C" w:rsidRDefault="00480744" w:rsidP="006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480744" w:rsidRPr="00CE458C" w14:paraId="592B24C0" w14:textId="77777777" w:rsidTr="00377E15">
        <w:tc>
          <w:tcPr>
            <w:tcW w:w="5760" w:type="dxa"/>
            <w:shd w:val="clear" w:color="auto" w:fill="auto"/>
          </w:tcPr>
          <w:p w14:paraId="4978A03B" w14:textId="77777777" w:rsidR="00480744" w:rsidRPr="00CE458C" w:rsidRDefault="00480744" w:rsidP="006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สินทรัพย์ทางการเงินที่ไม่ได้วัดมูลค่าด้วยมูลค่ายุติธรรม</w:t>
            </w:r>
          </w:p>
        </w:tc>
        <w:tc>
          <w:tcPr>
            <w:tcW w:w="1620" w:type="dxa"/>
            <w:shd w:val="clear" w:color="auto" w:fill="auto"/>
          </w:tcPr>
          <w:p w14:paraId="33A7C091" w14:textId="77777777" w:rsidR="00480744" w:rsidRPr="008B39AB" w:rsidRDefault="00480744" w:rsidP="006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59338F1" w14:textId="77777777" w:rsidR="00480744" w:rsidRPr="008B39AB" w:rsidRDefault="00480744" w:rsidP="006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BFC4D38" w14:textId="77777777" w:rsidR="00480744" w:rsidRPr="008B39AB" w:rsidRDefault="00480744" w:rsidP="006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480744" w:rsidRPr="00DD5077" w14:paraId="05924489" w14:textId="77777777" w:rsidTr="00377E15">
        <w:tc>
          <w:tcPr>
            <w:tcW w:w="5760" w:type="dxa"/>
            <w:shd w:val="clear" w:color="auto" w:fill="auto"/>
          </w:tcPr>
          <w:p w14:paraId="672DB78F" w14:textId="0ABC8F10" w:rsidR="00480744" w:rsidRPr="00DD5077" w:rsidRDefault="0033417A" w:rsidP="006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620" w:type="dxa"/>
            <w:shd w:val="clear" w:color="auto" w:fill="auto"/>
          </w:tcPr>
          <w:p w14:paraId="5FE7D2AC" w14:textId="1CC3461D" w:rsidR="00480744" w:rsidRPr="00444E00" w:rsidRDefault="009B21E2" w:rsidP="0037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31287B">
              <w:rPr>
                <w:rFonts w:ascii="Angsana New" w:hAnsi="Angsana New"/>
                <w:sz w:val="30"/>
                <w:szCs w:val="30"/>
              </w:rPr>
              <w:t>94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1287B">
              <w:rPr>
                <w:rFonts w:ascii="Angsana New" w:hAnsi="Angsana New"/>
                <w:sz w:val="30"/>
                <w:szCs w:val="30"/>
              </w:rPr>
              <w:t>097</w:t>
            </w:r>
          </w:p>
        </w:tc>
        <w:tc>
          <w:tcPr>
            <w:tcW w:w="180" w:type="dxa"/>
            <w:shd w:val="clear" w:color="auto" w:fill="auto"/>
          </w:tcPr>
          <w:p w14:paraId="5B89F5A3" w14:textId="77777777" w:rsidR="00480744" w:rsidRPr="002D4546" w:rsidRDefault="00480744" w:rsidP="006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6A1504B" w14:textId="28250537" w:rsidR="00480744" w:rsidRPr="00444E00" w:rsidRDefault="009B21E2" w:rsidP="00681B2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D76A5F">
              <w:rPr>
                <w:rFonts w:ascii="Angsana New" w:hAnsi="Angsana New"/>
                <w:sz w:val="30"/>
                <w:szCs w:val="30"/>
              </w:rPr>
              <w:t>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76A5F">
              <w:rPr>
                <w:rFonts w:ascii="Angsana New" w:hAnsi="Angsana New"/>
                <w:sz w:val="30"/>
                <w:szCs w:val="30"/>
              </w:rPr>
              <w:t>681</w:t>
            </w:r>
          </w:p>
        </w:tc>
      </w:tr>
      <w:tr w:rsidR="00480744" w:rsidRPr="00CE458C" w14:paraId="2651E28D" w14:textId="77777777" w:rsidTr="00377E15">
        <w:tc>
          <w:tcPr>
            <w:tcW w:w="5760" w:type="dxa"/>
            <w:shd w:val="clear" w:color="auto" w:fill="auto"/>
          </w:tcPr>
          <w:p w14:paraId="575BF5D6" w14:textId="77777777" w:rsidR="00480744" w:rsidRPr="00CE458C" w:rsidRDefault="00480744" w:rsidP="006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7DF30A2D" w14:textId="77777777" w:rsidR="00480744" w:rsidRPr="002D4546" w:rsidRDefault="00480744" w:rsidP="0037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FDA4EB7" w14:textId="77777777" w:rsidR="00480744" w:rsidRPr="002D4546" w:rsidRDefault="00480744" w:rsidP="006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50AB1C0" w14:textId="77777777" w:rsidR="00480744" w:rsidRPr="002D4546" w:rsidRDefault="00480744" w:rsidP="006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480744" w:rsidRPr="00CE458C" w14:paraId="410DDB69" w14:textId="77777777" w:rsidTr="00377E15">
        <w:tc>
          <w:tcPr>
            <w:tcW w:w="5760" w:type="dxa"/>
            <w:shd w:val="clear" w:color="auto" w:fill="auto"/>
          </w:tcPr>
          <w:p w14:paraId="2E6CFFDC" w14:textId="77777777" w:rsidR="00480744" w:rsidRPr="00CE458C" w:rsidRDefault="00480744" w:rsidP="006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620" w:type="dxa"/>
            <w:shd w:val="clear" w:color="auto" w:fill="auto"/>
          </w:tcPr>
          <w:p w14:paraId="26A05D16" w14:textId="77777777" w:rsidR="00480744" w:rsidRPr="002D4546" w:rsidRDefault="00480744" w:rsidP="0037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711FD760" w14:textId="77777777" w:rsidR="00480744" w:rsidRPr="002D4546" w:rsidRDefault="00480744" w:rsidP="006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D967B87" w14:textId="77777777" w:rsidR="00480744" w:rsidRPr="002D4546" w:rsidRDefault="00480744" w:rsidP="006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9B21E2" w:rsidRPr="008B39AB" w14:paraId="1ED2D6F5" w14:textId="77777777" w:rsidTr="00377E15">
        <w:tc>
          <w:tcPr>
            <w:tcW w:w="5760" w:type="dxa"/>
            <w:shd w:val="clear" w:color="auto" w:fill="auto"/>
          </w:tcPr>
          <w:p w14:paraId="653FF4DB" w14:textId="333A88ED" w:rsidR="009B21E2" w:rsidRPr="00492A46" w:rsidRDefault="009B21E2" w:rsidP="000F7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92A46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35A247" w14:textId="2E7960F8" w:rsidR="009B21E2" w:rsidRPr="00AE5494" w:rsidRDefault="009B21E2" w:rsidP="0037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607B">
              <w:rPr>
                <w:rFonts w:ascii="Angsana New" w:hAnsi="Angsana New"/>
                <w:sz w:val="30"/>
                <w:szCs w:val="30"/>
                <w:cs/>
              </w:rPr>
              <w:t>93</w:t>
            </w:r>
            <w:r w:rsidRPr="0012607B">
              <w:rPr>
                <w:rFonts w:ascii="Angsana New" w:hAnsi="Angsana New"/>
                <w:sz w:val="30"/>
                <w:szCs w:val="30"/>
              </w:rPr>
              <w:t>,</w:t>
            </w:r>
            <w:r w:rsidRPr="0012607B">
              <w:rPr>
                <w:rFonts w:ascii="Angsana New" w:hAnsi="Angsana New"/>
                <w:sz w:val="30"/>
                <w:szCs w:val="30"/>
                <w:cs/>
              </w:rPr>
              <w:t>831</w:t>
            </w:r>
          </w:p>
        </w:tc>
        <w:tc>
          <w:tcPr>
            <w:tcW w:w="180" w:type="dxa"/>
            <w:shd w:val="clear" w:color="auto" w:fill="auto"/>
          </w:tcPr>
          <w:p w14:paraId="0C9F2D3A" w14:textId="77777777" w:rsidR="009B21E2" w:rsidRPr="002D4546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196BCB9" w14:textId="42DAC83D" w:rsidR="009B21E2" w:rsidRPr="002D4546" w:rsidRDefault="009B21E2" w:rsidP="009B21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12607B">
              <w:rPr>
                <w:rFonts w:ascii="Angsana New" w:hAnsi="Angsana New"/>
                <w:sz w:val="30"/>
                <w:szCs w:val="30"/>
                <w:cs/>
              </w:rPr>
              <w:t>94</w:t>
            </w:r>
            <w:r w:rsidRPr="0012607B">
              <w:rPr>
                <w:rFonts w:ascii="Angsana New" w:hAnsi="Angsana New"/>
                <w:sz w:val="30"/>
                <w:szCs w:val="30"/>
              </w:rPr>
              <w:t>,</w:t>
            </w:r>
            <w:r w:rsidRPr="0012607B">
              <w:rPr>
                <w:rFonts w:ascii="Angsana New" w:hAnsi="Angsana New"/>
                <w:sz w:val="30"/>
                <w:szCs w:val="30"/>
                <w:cs/>
              </w:rPr>
              <w:t>763</w:t>
            </w:r>
          </w:p>
        </w:tc>
      </w:tr>
      <w:tr w:rsidR="009B21E2" w:rsidRPr="00CE458C" w14:paraId="5D650938" w14:textId="77777777" w:rsidTr="00377E15">
        <w:tc>
          <w:tcPr>
            <w:tcW w:w="5760" w:type="dxa"/>
            <w:shd w:val="clear" w:color="auto" w:fill="auto"/>
          </w:tcPr>
          <w:p w14:paraId="198D2F00" w14:textId="56180143" w:rsidR="009B21E2" w:rsidRPr="00492A46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92A46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850DD1A" w14:textId="2284134A" w:rsidR="009B21E2" w:rsidRPr="00AE5494" w:rsidRDefault="009B21E2" w:rsidP="0037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2607B">
              <w:rPr>
                <w:rFonts w:ascii="Angsana New" w:hAnsi="Angsana New"/>
                <w:sz w:val="30"/>
                <w:szCs w:val="30"/>
                <w:cs/>
              </w:rPr>
              <w:t>81</w:t>
            </w:r>
            <w:r w:rsidRPr="0012607B">
              <w:rPr>
                <w:rFonts w:ascii="Angsana New" w:hAnsi="Angsana New"/>
                <w:sz w:val="30"/>
                <w:szCs w:val="30"/>
              </w:rPr>
              <w:t>,</w:t>
            </w:r>
            <w:r w:rsidRPr="0012607B">
              <w:rPr>
                <w:rFonts w:ascii="Angsana New" w:hAnsi="Angsana New"/>
                <w:sz w:val="30"/>
                <w:szCs w:val="30"/>
                <w:cs/>
              </w:rPr>
              <w:t>569</w:t>
            </w:r>
          </w:p>
        </w:tc>
        <w:tc>
          <w:tcPr>
            <w:tcW w:w="180" w:type="dxa"/>
            <w:shd w:val="clear" w:color="auto" w:fill="auto"/>
          </w:tcPr>
          <w:p w14:paraId="313F20F0" w14:textId="77777777" w:rsidR="009B21E2" w:rsidRPr="002D4546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DDF5FA4" w14:textId="7055895E" w:rsidR="009B21E2" w:rsidRPr="002D4546" w:rsidRDefault="009B21E2" w:rsidP="009B21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12607B">
              <w:rPr>
                <w:rFonts w:ascii="Angsana New" w:hAnsi="Angsana New"/>
                <w:sz w:val="30"/>
                <w:szCs w:val="30"/>
                <w:cs/>
              </w:rPr>
              <w:t>84</w:t>
            </w:r>
            <w:r w:rsidRPr="0012607B">
              <w:rPr>
                <w:rFonts w:ascii="Angsana New" w:hAnsi="Angsana New"/>
                <w:sz w:val="30"/>
                <w:szCs w:val="30"/>
              </w:rPr>
              <w:t>,</w:t>
            </w:r>
            <w:r w:rsidRPr="0012607B">
              <w:rPr>
                <w:rFonts w:ascii="Angsana New" w:hAnsi="Angsana New"/>
                <w:sz w:val="30"/>
                <w:szCs w:val="30"/>
                <w:cs/>
              </w:rPr>
              <w:t>176</w:t>
            </w:r>
          </w:p>
        </w:tc>
      </w:tr>
      <w:tr w:rsidR="009B21E2" w:rsidRPr="00CE458C" w14:paraId="74D638CE" w14:textId="77777777" w:rsidTr="00377E15">
        <w:tc>
          <w:tcPr>
            <w:tcW w:w="5760" w:type="dxa"/>
            <w:shd w:val="clear" w:color="auto" w:fill="auto"/>
          </w:tcPr>
          <w:p w14:paraId="081F7FBD" w14:textId="77777777" w:rsidR="009B21E2" w:rsidRPr="00CE458C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420" w:type="dxa"/>
            <w:gridSpan w:val="3"/>
          </w:tcPr>
          <w:p w14:paraId="3B7439B2" w14:textId="4EDED8F1" w:rsidR="009B21E2" w:rsidRPr="00CE458C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</w:tc>
      </w:tr>
      <w:tr w:rsidR="009B21E2" w:rsidRPr="00CE458C" w14:paraId="6648FF34" w14:textId="77777777" w:rsidTr="00377E15">
        <w:tc>
          <w:tcPr>
            <w:tcW w:w="5760" w:type="dxa"/>
            <w:shd w:val="clear" w:color="auto" w:fill="auto"/>
          </w:tcPr>
          <w:p w14:paraId="594E1A31" w14:textId="09C4FA8C" w:rsidR="009B21E2" w:rsidRPr="00B13D49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B13D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31 </w:t>
            </w:r>
            <w:r w:rsidRPr="00B13D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13D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244F9E3F" w14:textId="77777777" w:rsidR="009B21E2" w:rsidRPr="002D4546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1D76A590" w14:textId="77777777" w:rsidR="009B21E2" w:rsidRPr="002D4546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BBA5482" w14:textId="77777777" w:rsidR="009B21E2" w:rsidRPr="002D4546" w:rsidRDefault="009B21E2" w:rsidP="009B21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21E2" w:rsidRPr="00CE458C" w14:paraId="5C194CFE" w14:textId="77777777" w:rsidTr="00377E15">
        <w:tc>
          <w:tcPr>
            <w:tcW w:w="5760" w:type="dxa"/>
            <w:shd w:val="clear" w:color="auto" w:fill="auto"/>
          </w:tcPr>
          <w:p w14:paraId="19735106" w14:textId="77777777" w:rsidR="009B21E2" w:rsidRPr="00CE458C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สินทรัพย์ทางการเงินที่ไม่ได้วัดมูลค่าด้วยมูลค่ายุติธรรม</w:t>
            </w:r>
          </w:p>
        </w:tc>
        <w:tc>
          <w:tcPr>
            <w:tcW w:w="1620" w:type="dxa"/>
            <w:shd w:val="clear" w:color="auto" w:fill="auto"/>
          </w:tcPr>
          <w:p w14:paraId="77F81291" w14:textId="77777777" w:rsidR="009B21E2" w:rsidRPr="002D4546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2ED3825" w14:textId="77777777" w:rsidR="009B21E2" w:rsidRPr="002D4546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18F9378" w14:textId="77777777" w:rsidR="009B21E2" w:rsidRPr="002D4546" w:rsidRDefault="009B21E2" w:rsidP="009B21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21E2" w:rsidRPr="00CE458C" w14:paraId="5EB67472" w14:textId="77777777" w:rsidTr="00377E15">
        <w:tc>
          <w:tcPr>
            <w:tcW w:w="5760" w:type="dxa"/>
            <w:shd w:val="clear" w:color="auto" w:fill="auto"/>
          </w:tcPr>
          <w:p w14:paraId="51AB9A6B" w14:textId="0B9AE84C" w:rsidR="009B21E2" w:rsidRPr="00DD5077" w:rsidRDefault="0033417A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620" w:type="dxa"/>
            <w:shd w:val="clear" w:color="auto" w:fill="auto"/>
          </w:tcPr>
          <w:p w14:paraId="3F4FD529" w14:textId="48950A27" w:rsidR="009B21E2" w:rsidRPr="00377E15" w:rsidRDefault="009B21E2" w:rsidP="0037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7E15">
              <w:rPr>
                <w:rFonts w:ascii="Angsana New" w:hAnsi="Angsana New"/>
                <w:sz w:val="30"/>
                <w:szCs w:val="30"/>
              </w:rPr>
              <w:t>945,053</w:t>
            </w:r>
          </w:p>
        </w:tc>
        <w:tc>
          <w:tcPr>
            <w:tcW w:w="180" w:type="dxa"/>
            <w:shd w:val="clear" w:color="auto" w:fill="auto"/>
          </w:tcPr>
          <w:p w14:paraId="74B15B03" w14:textId="77777777" w:rsidR="009B21E2" w:rsidRPr="002D4546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2FD691E" w14:textId="5A730A07" w:rsidR="009B21E2" w:rsidRPr="0023335A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958,294</w:t>
            </w:r>
          </w:p>
        </w:tc>
      </w:tr>
      <w:tr w:rsidR="009B21E2" w:rsidRPr="00CE458C" w14:paraId="7292C093" w14:textId="77777777" w:rsidTr="00377E15">
        <w:tc>
          <w:tcPr>
            <w:tcW w:w="5760" w:type="dxa"/>
            <w:shd w:val="clear" w:color="auto" w:fill="auto"/>
          </w:tcPr>
          <w:p w14:paraId="189E1D5F" w14:textId="77777777" w:rsidR="009B21E2" w:rsidRPr="00CE458C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04D984D4" w14:textId="77777777" w:rsidR="009B21E2" w:rsidRPr="00B13D49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27C97F26" w14:textId="77777777" w:rsidR="009B21E2" w:rsidRPr="00CE458C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81FAF3D" w14:textId="77777777" w:rsidR="009B21E2" w:rsidRPr="0023335A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0F7DBB" w:rsidRPr="00CE458C" w14:paraId="35D8E813" w14:textId="77777777" w:rsidTr="00377E15">
        <w:tc>
          <w:tcPr>
            <w:tcW w:w="5760" w:type="dxa"/>
            <w:shd w:val="clear" w:color="auto" w:fill="auto"/>
          </w:tcPr>
          <w:p w14:paraId="3B65EC8E" w14:textId="77777777" w:rsidR="000F7DBB" w:rsidRPr="00CE458C" w:rsidRDefault="000F7DBB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5030C645" w14:textId="77777777" w:rsidR="000F7DBB" w:rsidRPr="00B13D49" w:rsidRDefault="000F7DBB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7A33383A" w14:textId="77777777" w:rsidR="000F7DBB" w:rsidRPr="00CE458C" w:rsidRDefault="000F7DBB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A01103E" w14:textId="77777777" w:rsidR="000F7DBB" w:rsidRPr="0023335A" w:rsidRDefault="000F7DBB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9B21E2" w:rsidRPr="00CE458C" w14:paraId="49309ED5" w14:textId="77777777" w:rsidTr="00377E15">
        <w:tc>
          <w:tcPr>
            <w:tcW w:w="5760" w:type="dxa"/>
            <w:shd w:val="clear" w:color="auto" w:fill="auto"/>
          </w:tcPr>
          <w:p w14:paraId="02F2CCB4" w14:textId="77777777" w:rsidR="009B21E2" w:rsidRPr="00CE458C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620" w:type="dxa"/>
            <w:shd w:val="clear" w:color="auto" w:fill="auto"/>
          </w:tcPr>
          <w:p w14:paraId="37A3CE43" w14:textId="77777777" w:rsidR="009B21E2" w:rsidRPr="00B13D49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222CB503" w14:textId="77777777" w:rsidR="009B21E2" w:rsidRPr="00CE458C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8290850" w14:textId="77777777" w:rsidR="009B21E2" w:rsidRPr="0023335A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9B21E2" w:rsidRPr="00CE458C" w14:paraId="713586A9" w14:textId="77777777" w:rsidTr="00377E15">
        <w:tc>
          <w:tcPr>
            <w:tcW w:w="5760" w:type="dxa"/>
            <w:shd w:val="clear" w:color="auto" w:fill="auto"/>
          </w:tcPr>
          <w:p w14:paraId="5DAAF20A" w14:textId="4191AA83" w:rsidR="009B21E2" w:rsidRPr="00492A46" w:rsidRDefault="009B21E2" w:rsidP="000F7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92A46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167085B" w14:textId="1234E319" w:rsidR="009B21E2" w:rsidRPr="00B13D49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35606">
              <w:rPr>
                <w:rFonts w:ascii="Angsana New" w:hAnsi="Angsana New"/>
                <w:sz w:val="30"/>
                <w:szCs w:val="30"/>
              </w:rPr>
              <w:t>103,278</w:t>
            </w:r>
          </w:p>
        </w:tc>
        <w:tc>
          <w:tcPr>
            <w:tcW w:w="180" w:type="dxa"/>
            <w:shd w:val="clear" w:color="auto" w:fill="auto"/>
          </w:tcPr>
          <w:p w14:paraId="48B878E8" w14:textId="77777777" w:rsidR="009B21E2" w:rsidRPr="00CE458C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D967C90" w14:textId="08D1A84F" w:rsidR="009B21E2" w:rsidRPr="0023335A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35606">
              <w:rPr>
                <w:rFonts w:ascii="Angsana New" w:hAnsi="Angsana New"/>
                <w:sz w:val="30"/>
                <w:szCs w:val="30"/>
              </w:rPr>
              <w:t>104,827</w:t>
            </w:r>
          </w:p>
        </w:tc>
      </w:tr>
      <w:tr w:rsidR="009B21E2" w:rsidRPr="00CE458C" w14:paraId="1D16A4C4" w14:textId="77777777" w:rsidTr="00377E15">
        <w:tc>
          <w:tcPr>
            <w:tcW w:w="5760" w:type="dxa"/>
            <w:shd w:val="clear" w:color="auto" w:fill="auto"/>
          </w:tcPr>
          <w:p w14:paraId="2D7C063E" w14:textId="3E681799" w:rsidR="009B21E2" w:rsidRPr="00492A46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92A46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A085450" w14:textId="18695EFD" w:rsidR="009B21E2" w:rsidRPr="00B13D49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81,044</w:t>
            </w:r>
          </w:p>
        </w:tc>
        <w:tc>
          <w:tcPr>
            <w:tcW w:w="180" w:type="dxa"/>
            <w:shd w:val="clear" w:color="auto" w:fill="auto"/>
          </w:tcPr>
          <w:p w14:paraId="7C974817" w14:textId="77777777" w:rsidR="009B21E2" w:rsidRPr="00CE458C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2B5A20D" w14:textId="252179E4" w:rsidR="009B21E2" w:rsidRPr="0023335A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16665">
              <w:rPr>
                <w:rFonts w:ascii="Angsana New" w:hAnsi="Angsana New"/>
                <w:sz w:val="30"/>
                <w:szCs w:val="30"/>
              </w:rPr>
              <w:t>83,710</w:t>
            </w:r>
          </w:p>
        </w:tc>
      </w:tr>
    </w:tbl>
    <w:p w14:paraId="08BBB718" w14:textId="77777777" w:rsidR="00480744" w:rsidRDefault="00480744" w:rsidP="00480744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Cordia New"/>
          <w:sz w:val="30"/>
          <w:szCs w:val="30"/>
          <w:lang w:bidi="th-TH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39"/>
        <w:gridCol w:w="1620"/>
        <w:gridCol w:w="180"/>
        <w:gridCol w:w="1620"/>
      </w:tblGrid>
      <w:tr w:rsidR="00480744" w:rsidRPr="00CE458C" w14:paraId="77C20967" w14:textId="77777777" w:rsidTr="00681B2E">
        <w:trPr>
          <w:tblHeader/>
        </w:trPr>
        <w:tc>
          <w:tcPr>
            <w:tcW w:w="5839" w:type="dxa"/>
            <w:shd w:val="clear" w:color="auto" w:fill="auto"/>
            <w:vAlign w:val="bottom"/>
          </w:tcPr>
          <w:p w14:paraId="246BB690" w14:textId="77777777" w:rsidR="00480744" w:rsidRPr="00CE458C" w:rsidRDefault="00480744" w:rsidP="006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 w:hanging="2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420" w:type="dxa"/>
            <w:gridSpan w:val="3"/>
          </w:tcPr>
          <w:p w14:paraId="5347778C" w14:textId="77777777" w:rsidR="00480744" w:rsidRPr="00CE458C" w:rsidRDefault="00480744" w:rsidP="006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480744" w:rsidRPr="00CE458C" w14:paraId="23409DFC" w14:textId="77777777" w:rsidTr="00681B2E">
        <w:trPr>
          <w:tblHeader/>
        </w:trPr>
        <w:tc>
          <w:tcPr>
            <w:tcW w:w="5839" w:type="dxa"/>
            <w:shd w:val="clear" w:color="auto" w:fill="auto"/>
            <w:vAlign w:val="bottom"/>
          </w:tcPr>
          <w:p w14:paraId="69EFA28F" w14:textId="77777777" w:rsidR="00480744" w:rsidRPr="00CE458C" w:rsidRDefault="00480744" w:rsidP="006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 w:hanging="2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14:paraId="293C48C1" w14:textId="77777777" w:rsidR="00480744" w:rsidRPr="00CE458C" w:rsidRDefault="00480744" w:rsidP="006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</w:tcPr>
          <w:p w14:paraId="08BFD0CF" w14:textId="77777777" w:rsidR="00480744" w:rsidRPr="00CE458C" w:rsidRDefault="00480744" w:rsidP="006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41BA4D9F" w14:textId="77777777" w:rsidR="00480744" w:rsidRPr="00CE458C" w:rsidRDefault="00480744" w:rsidP="006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480744" w:rsidRPr="00CE458C" w14:paraId="163EC54B" w14:textId="77777777" w:rsidTr="00681B2E">
        <w:tc>
          <w:tcPr>
            <w:tcW w:w="5839" w:type="dxa"/>
            <w:shd w:val="clear" w:color="auto" w:fill="auto"/>
          </w:tcPr>
          <w:p w14:paraId="00F9A27E" w14:textId="77777777" w:rsidR="00480744" w:rsidRPr="00CE458C" w:rsidRDefault="00480744" w:rsidP="006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420" w:type="dxa"/>
            <w:gridSpan w:val="3"/>
          </w:tcPr>
          <w:p w14:paraId="03DB7C5E" w14:textId="77777777" w:rsidR="00480744" w:rsidRPr="00CE458C" w:rsidRDefault="00480744" w:rsidP="006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CE458C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480744" w:rsidRPr="00CE458C" w14:paraId="79089F65" w14:textId="77777777" w:rsidTr="00681B2E">
        <w:tc>
          <w:tcPr>
            <w:tcW w:w="5839" w:type="dxa"/>
            <w:shd w:val="clear" w:color="auto" w:fill="auto"/>
          </w:tcPr>
          <w:p w14:paraId="0123947E" w14:textId="0EDC2624" w:rsidR="00480744" w:rsidRPr="00CE458C" w:rsidRDefault="009B21E2" w:rsidP="006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480744"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4D04497F" w14:textId="77777777" w:rsidR="00480744" w:rsidRPr="00CE458C" w:rsidRDefault="00480744" w:rsidP="006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884611D" w14:textId="77777777" w:rsidR="00480744" w:rsidRPr="00CE458C" w:rsidRDefault="00480744" w:rsidP="006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498E7418" w14:textId="77777777" w:rsidR="00480744" w:rsidRPr="00CE458C" w:rsidRDefault="00480744" w:rsidP="006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9B21E2" w:rsidRPr="00CE458C" w14:paraId="3C35325A" w14:textId="77777777" w:rsidTr="00681B2E">
        <w:tc>
          <w:tcPr>
            <w:tcW w:w="5839" w:type="dxa"/>
            <w:shd w:val="clear" w:color="auto" w:fill="auto"/>
          </w:tcPr>
          <w:p w14:paraId="5AD7EE5C" w14:textId="77777777" w:rsidR="009B21E2" w:rsidRPr="00CE458C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สินทรัพย์ทางการเงินที่ไม่ได้วัดมูลค่าด้วยมูลค่ายุติธรรม</w:t>
            </w:r>
          </w:p>
        </w:tc>
        <w:tc>
          <w:tcPr>
            <w:tcW w:w="1620" w:type="dxa"/>
            <w:shd w:val="clear" w:color="auto" w:fill="auto"/>
          </w:tcPr>
          <w:p w14:paraId="28E02540" w14:textId="41FF0ACB" w:rsidR="009B21E2" w:rsidRPr="008B39AB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A01DC52" w14:textId="77777777" w:rsidR="009B21E2" w:rsidRPr="008B39AB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46E07FC" w14:textId="4C67B7B2" w:rsidR="009B21E2" w:rsidRPr="008B39AB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9B21E2" w:rsidRPr="00DD5077" w14:paraId="57A5CF36" w14:textId="77777777" w:rsidTr="00681B2E">
        <w:tc>
          <w:tcPr>
            <w:tcW w:w="5839" w:type="dxa"/>
            <w:shd w:val="clear" w:color="auto" w:fill="auto"/>
          </w:tcPr>
          <w:p w14:paraId="5FD97E6F" w14:textId="77777777" w:rsidR="009B21E2" w:rsidRPr="00DD5077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</w:rPr>
            </w:pPr>
            <w:r w:rsidRPr="00DD5077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620" w:type="dxa"/>
            <w:shd w:val="clear" w:color="auto" w:fill="auto"/>
          </w:tcPr>
          <w:p w14:paraId="35D45D10" w14:textId="62DC011D" w:rsidR="009B21E2" w:rsidRPr="00472EED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245,021</w:t>
            </w:r>
          </w:p>
        </w:tc>
        <w:tc>
          <w:tcPr>
            <w:tcW w:w="180" w:type="dxa"/>
            <w:shd w:val="clear" w:color="auto" w:fill="auto"/>
          </w:tcPr>
          <w:p w14:paraId="2F030881" w14:textId="77777777" w:rsidR="009B21E2" w:rsidRPr="00E02AC1" w:rsidRDefault="009B21E2" w:rsidP="009B21E2"/>
        </w:tc>
        <w:tc>
          <w:tcPr>
            <w:tcW w:w="1620" w:type="dxa"/>
            <w:shd w:val="clear" w:color="auto" w:fill="auto"/>
          </w:tcPr>
          <w:p w14:paraId="226A009A" w14:textId="2D23AB19" w:rsidR="009B21E2" w:rsidRPr="00472EED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250,100</w:t>
            </w:r>
          </w:p>
        </w:tc>
      </w:tr>
      <w:tr w:rsidR="009B21E2" w:rsidRPr="00CE458C" w14:paraId="213C1243" w14:textId="77777777" w:rsidTr="00681B2E">
        <w:tc>
          <w:tcPr>
            <w:tcW w:w="5839" w:type="dxa"/>
            <w:shd w:val="clear" w:color="auto" w:fill="auto"/>
          </w:tcPr>
          <w:p w14:paraId="0F0B3E76" w14:textId="77777777" w:rsidR="009B21E2" w:rsidRPr="00CE458C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3D67E14D" w14:textId="77777777" w:rsidR="009B21E2" w:rsidRPr="001B1F6E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553B15CC" w14:textId="77777777" w:rsidR="009B21E2" w:rsidRPr="008B39AB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6C0103F" w14:textId="77777777" w:rsidR="009B21E2" w:rsidRPr="008B39AB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9B21E2" w:rsidRPr="00CE458C" w14:paraId="34E9C2C6" w14:textId="77777777" w:rsidTr="00681B2E">
        <w:tc>
          <w:tcPr>
            <w:tcW w:w="5839" w:type="dxa"/>
            <w:shd w:val="clear" w:color="auto" w:fill="auto"/>
          </w:tcPr>
          <w:p w14:paraId="189551DC" w14:textId="77777777" w:rsidR="009B21E2" w:rsidRPr="00CE458C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620" w:type="dxa"/>
            <w:shd w:val="clear" w:color="auto" w:fill="auto"/>
          </w:tcPr>
          <w:p w14:paraId="33721D45" w14:textId="77777777" w:rsidR="009B21E2" w:rsidRPr="001B1F6E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BD9AA52" w14:textId="77777777" w:rsidR="009B21E2" w:rsidRPr="008B39AB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867E5DB" w14:textId="77777777" w:rsidR="009B21E2" w:rsidRPr="008B39AB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9B21E2" w:rsidRPr="008B39AB" w14:paraId="126E856F" w14:textId="77777777" w:rsidTr="00681B2E">
        <w:tc>
          <w:tcPr>
            <w:tcW w:w="5839" w:type="dxa"/>
            <w:shd w:val="clear" w:color="auto" w:fill="auto"/>
          </w:tcPr>
          <w:p w14:paraId="06E1F2F6" w14:textId="77777777" w:rsidR="009B21E2" w:rsidRPr="00CE458C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532705B" w14:textId="505B7717" w:rsidR="009B21E2" w:rsidRPr="0023335A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12,179</w:t>
            </w:r>
          </w:p>
        </w:tc>
        <w:tc>
          <w:tcPr>
            <w:tcW w:w="180" w:type="dxa"/>
            <w:shd w:val="clear" w:color="auto" w:fill="auto"/>
          </w:tcPr>
          <w:p w14:paraId="1B0D1440" w14:textId="77777777" w:rsidR="009B21E2" w:rsidRPr="00CE458C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FCE8FC6" w14:textId="3E5828A7" w:rsidR="009B21E2" w:rsidRPr="0023335A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12,915</w:t>
            </w:r>
          </w:p>
        </w:tc>
      </w:tr>
      <w:tr w:rsidR="009B21E2" w:rsidRPr="00CE458C" w14:paraId="74BA9A92" w14:textId="77777777" w:rsidTr="00681B2E">
        <w:tc>
          <w:tcPr>
            <w:tcW w:w="5839" w:type="dxa"/>
            <w:shd w:val="clear" w:color="auto" w:fill="auto"/>
          </w:tcPr>
          <w:p w14:paraId="3501B962" w14:textId="77777777" w:rsidR="009B21E2" w:rsidRPr="00CE458C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E31B813" w14:textId="4662F343" w:rsidR="009B21E2" w:rsidRPr="00B13D49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892</w:t>
            </w:r>
          </w:p>
        </w:tc>
        <w:tc>
          <w:tcPr>
            <w:tcW w:w="180" w:type="dxa"/>
            <w:shd w:val="clear" w:color="auto" w:fill="auto"/>
          </w:tcPr>
          <w:p w14:paraId="746F71B6" w14:textId="77777777" w:rsidR="009B21E2" w:rsidRPr="00CE458C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26A57E3" w14:textId="77A8977B" w:rsidR="009B21E2" w:rsidRPr="0023335A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925</w:t>
            </w:r>
          </w:p>
        </w:tc>
      </w:tr>
      <w:tr w:rsidR="009B21E2" w:rsidRPr="00CE458C" w14:paraId="3B667BFD" w14:textId="77777777" w:rsidTr="00681B2E">
        <w:tc>
          <w:tcPr>
            <w:tcW w:w="5839" w:type="dxa"/>
            <w:shd w:val="clear" w:color="auto" w:fill="auto"/>
          </w:tcPr>
          <w:p w14:paraId="35C8BDAA" w14:textId="77777777" w:rsidR="009B21E2" w:rsidRPr="00CE458C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7120E883" w14:textId="77777777" w:rsidR="009B21E2" w:rsidRPr="00B13D49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1684EDEB" w14:textId="77777777" w:rsidR="009B21E2" w:rsidRPr="00CE458C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4A7FB75" w14:textId="77777777" w:rsidR="009B21E2" w:rsidRPr="0023335A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9B21E2" w:rsidRPr="00CE458C" w14:paraId="3604A724" w14:textId="77777777" w:rsidTr="00681B2E">
        <w:tc>
          <w:tcPr>
            <w:tcW w:w="5839" w:type="dxa"/>
            <w:shd w:val="clear" w:color="auto" w:fill="auto"/>
          </w:tcPr>
          <w:p w14:paraId="65AF737F" w14:textId="07FB4BEA" w:rsidR="009B21E2" w:rsidRPr="0085194A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3D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31 </w:t>
            </w:r>
            <w:r w:rsidRPr="00B13D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13D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16EEC022" w14:textId="77777777" w:rsidR="009B21E2" w:rsidRPr="00B13D49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04D8887" w14:textId="77777777" w:rsidR="009B21E2" w:rsidRPr="00CE458C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97B9B61" w14:textId="77777777" w:rsidR="009B21E2" w:rsidRPr="0023335A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9B21E2" w:rsidRPr="00CE458C" w14:paraId="1407C313" w14:textId="77777777" w:rsidTr="00681B2E">
        <w:tc>
          <w:tcPr>
            <w:tcW w:w="5839" w:type="dxa"/>
            <w:shd w:val="clear" w:color="auto" w:fill="auto"/>
          </w:tcPr>
          <w:p w14:paraId="6B8CCDD1" w14:textId="77777777" w:rsidR="009B21E2" w:rsidRPr="00CE458C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สินทรัพย์ทางการเงินที่ไม่ได้วัดมูลค่าด้วยมูลค่ายุติธรรม</w:t>
            </w:r>
          </w:p>
        </w:tc>
        <w:tc>
          <w:tcPr>
            <w:tcW w:w="1620" w:type="dxa"/>
            <w:shd w:val="clear" w:color="auto" w:fill="auto"/>
          </w:tcPr>
          <w:p w14:paraId="13C0BE8B" w14:textId="77777777" w:rsidR="009B21E2" w:rsidRPr="00B13D49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45A9876" w14:textId="77777777" w:rsidR="009B21E2" w:rsidRPr="00CE458C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297C907" w14:textId="77777777" w:rsidR="009B21E2" w:rsidRPr="0023335A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9B21E2" w:rsidRPr="00CE458C" w14:paraId="65C46950" w14:textId="77777777" w:rsidTr="00681B2E">
        <w:tc>
          <w:tcPr>
            <w:tcW w:w="5839" w:type="dxa"/>
            <w:shd w:val="clear" w:color="auto" w:fill="auto"/>
          </w:tcPr>
          <w:p w14:paraId="08D365DB" w14:textId="77777777" w:rsidR="009B21E2" w:rsidRPr="00DD5077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</w:rPr>
            </w:pPr>
            <w:r w:rsidRPr="00DD5077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620" w:type="dxa"/>
            <w:shd w:val="clear" w:color="auto" w:fill="auto"/>
          </w:tcPr>
          <w:p w14:paraId="30F744A6" w14:textId="0D9A34DA" w:rsidR="009B21E2" w:rsidRPr="001B1F6E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945,053</w:t>
            </w:r>
          </w:p>
        </w:tc>
        <w:tc>
          <w:tcPr>
            <w:tcW w:w="180" w:type="dxa"/>
            <w:shd w:val="clear" w:color="auto" w:fill="auto"/>
          </w:tcPr>
          <w:p w14:paraId="19114FBA" w14:textId="77777777" w:rsidR="009B21E2" w:rsidRPr="001B1F6E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82C479F" w14:textId="088E17DA" w:rsidR="009B21E2" w:rsidRPr="0023335A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958,294</w:t>
            </w:r>
          </w:p>
        </w:tc>
      </w:tr>
      <w:tr w:rsidR="009B21E2" w:rsidRPr="00CE458C" w14:paraId="3DFF62A9" w14:textId="77777777" w:rsidTr="00681B2E">
        <w:tc>
          <w:tcPr>
            <w:tcW w:w="5839" w:type="dxa"/>
            <w:shd w:val="clear" w:color="auto" w:fill="auto"/>
          </w:tcPr>
          <w:p w14:paraId="3B091800" w14:textId="77777777" w:rsidR="009B21E2" w:rsidRPr="00CE458C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66EA8E17" w14:textId="77777777" w:rsidR="009B21E2" w:rsidRPr="00B13D49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F59FD3E" w14:textId="77777777" w:rsidR="009B21E2" w:rsidRPr="00CE458C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A551B26" w14:textId="77777777" w:rsidR="009B21E2" w:rsidRPr="0023335A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9B21E2" w:rsidRPr="00CE458C" w14:paraId="0D3AE29F" w14:textId="77777777" w:rsidTr="00681B2E">
        <w:tc>
          <w:tcPr>
            <w:tcW w:w="5839" w:type="dxa"/>
            <w:shd w:val="clear" w:color="auto" w:fill="auto"/>
          </w:tcPr>
          <w:p w14:paraId="0978CFC7" w14:textId="77777777" w:rsidR="009B21E2" w:rsidRPr="00CE458C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620" w:type="dxa"/>
            <w:shd w:val="clear" w:color="auto" w:fill="auto"/>
          </w:tcPr>
          <w:p w14:paraId="7AC7CBB9" w14:textId="77777777" w:rsidR="009B21E2" w:rsidRPr="00B13D49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5DDF6E84" w14:textId="77777777" w:rsidR="009B21E2" w:rsidRPr="00CE458C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F9FB6F6" w14:textId="77777777" w:rsidR="009B21E2" w:rsidRPr="0023335A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9B21E2" w:rsidRPr="00CE458C" w14:paraId="6597AA75" w14:textId="77777777" w:rsidTr="00681B2E">
        <w:tc>
          <w:tcPr>
            <w:tcW w:w="5839" w:type="dxa"/>
            <w:shd w:val="clear" w:color="auto" w:fill="auto"/>
          </w:tcPr>
          <w:p w14:paraId="5F351EEA" w14:textId="3F99D4F0" w:rsidR="009B21E2" w:rsidRPr="00492A46" w:rsidRDefault="009B21E2" w:rsidP="00204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92A46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BB4904" w14:textId="6BBED552" w:rsidR="009B21E2" w:rsidRPr="00B13D49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3560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6,363</w:t>
            </w:r>
          </w:p>
        </w:tc>
        <w:tc>
          <w:tcPr>
            <w:tcW w:w="180" w:type="dxa"/>
            <w:shd w:val="clear" w:color="auto" w:fill="auto"/>
          </w:tcPr>
          <w:p w14:paraId="4FED0B53" w14:textId="77777777" w:rsidR="009B21E2" w:rsidRPr="00CE458C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B07CEDC" w14:textId="321D36E1" w:rsidR="009B21E2" w:rsidRPr="0023335A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3560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23560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443</w:t>
            </w:r>
          </w:p>
        </w:tc>
      </w:tr>
      <w:tr w:rsidR="009B21E2" w:rsidRPr="00CE458C" w14:paraId="01E0E12B" w14:textId="77777777" w:rsidTr="00681B2E">
        <w:tc>
          <w:tcPr>
            <w:tcW w:w="5839" w:type="dxa"/>
            <w:shd w:val="clear" w:color="auto" w:fill="auto"/>
          </w:tcPr>
          <w:p w14:paraId="067330DC" w14:textId="14CEF808" w:rsidR="009B21E2" w:rsidRPr="00492A46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92A46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C26200C" w14:textId="16EAB684" w:rsidR="009B21E2" w:rsidRPr="00B13D49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1,116</w:t>
            </w:r>
          </w:p>
        </w:tc>
        <w:tc>
          <w:tcPr>
            <w:tcW w:w="180" w:type="dxa"/>
            <w:shd w:val="clear" w:color="auto" w:fill="auto"/>
          </w:tcPr>
          <w:p w14:paraId="2DA821B6" w14:textId="77777777" w:rsidR="009B21E2" w:rsidRPr="00CE458C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622032F" w14:textId="173BDFA2" w:rsidR="009B21E2" w:rsidRPr="0023335A" w:rsidRDefault="009B21E2" w:rsidP="009B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1,160</w:t>
            </w:r>
          </w:p>
        </w:tc>
      </w:tr>
    </w:tbl>
    <w:p w14:paraId="4196EF72" w14:textId="77777777" w:rsidR="006D10F5" w:rsidRDefault="006D10F5" w:rsidP="008F5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D2D68E5" w14:textId="77777777" w:rsidR="005B5EFE" w:rsidRDefault="005B5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66CC39A" w14:textId="52464707" w:rsidR="00744E88" w:rsidRPr="00744E88" w:rsidRDefault="00744E88" w:rsidP="008F5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44E8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รายการเคลื่อนไหวของตราสารหนี้ที่อยู่ในความต้องการของตลาด</w:t>
      </w:r>
    </w:p>
    <w:p w14:paraId="2598C6F6" w14:textId="77777777" w:rsidR="00744E88" w:rsidRPr="006B77E5" w:rsidRDefault="00744E88" w:rsidP="008F5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98"/>
        <w:gridCol w:w="900"/>
        <w:gridCol w:w="241"/>
        <w:gridCol w:w="839"/>
        <w:gridCol w:w="249"/>
        <w:gridCol w:w="1010"/>
        <w:gridCol w:w="249"/>
        <w:gridCol w:w="1010"/>
        <w:gridCol w:w="264"/>
        <w:gridCol w:w="906"/>
        <w:gridCol w:w="249"/>
        <w:gridCol w:w="1015"/>
      </w:tblGrid>
      <w:tr w:rsidR="00744E88" w:rsidRPr="002E4A47" w14:paraId="6936318E" w14:textId="77777777" w:rsidTr="00BD263C">
        <w:tc>
          <w:tcPr>
            <w:tcW w:w="2698" w:type="dxa"/>
            <w:vAlign w:val="bottom"/>
          </w:tcPr>
          <w:p w14:paraId="711580F0" w14:textId="77777777" w:rsidR="00744E88" w:rsidRPr="002E4A47" w:rsidRDefault="00744E88" w:rsidP="00BD26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6932" w:type="dxa"/>
            <w:gridSpan w:val="11"/>
            <w:vAlign w:val="bottom"/>
          </w:tcPr>
          <w:p w14:paraId="61007285" w14:textId="77777777" w:rsidR="00744E88" w:rsidRPr="004F4000" w:rsidRDefault="00744E88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400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44E88" w:rsidRPr="002E4A47" w14:paraId="3020124B" w14:textId="77777777" w:rsidTr="00BD263C">
        <w:tc>
          <w:tcPr>
            <w:tcW w:w="2698" w:type="dxa"/>
            <w:vAlign w:val="bottom"/>
            <w:hideMark/>
          </w:tcPr>
          <w:p w14:paraId="5F17FB3C" w14:textId="77777777" w:rsidR="00744E88" w:rsidRPr="002E4A47" w:rsidRDefault="00744E88" w:rsidP="00BD26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br w:type="page"/>
            </w:r>
            <w:r w:rsidRPr="002E4A4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ตราสารหนี้ที่</w:t>
            </w:r>
            <w:r w:rsidRPr="002E4A47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อยู่ในความต้องการ</w:t>
            </w:r>
          </w:p>
          <w:p w14:paraId="360E2728" w14:textId="77777777" w:rsidR="00744E88" w:rsidRPr="002E4A47" w:rsidRDefault="00744E88" w:rsidP="00BD26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2E4A47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   ของตลาด</w:t>
            </w:r>
          </w:p>
        </w:tc>
        <w:tc>
          <w:tcPr>
            <w:tcW w:w="900" w:type="dxa"/>
            <w:vAlign w:val="bottom"/>
            <w:hideMark/>
          </w:tcPr>
          <w:p w14:paraId="5800F4C2" w14:textId="77777777" w:rsidR="00744E88" w:rsidRPr="002E4A47" w:rsidRDefault="00744E88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37BA9E67" w14:textId="77777777" w:rsidR="00744E88" w:rsidRPr="002E4A47" w:rsidRDefault="00744E88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E4A4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0D5BACCA" w14:textId="77777777" w:rsidR="00744E88" w:rsidRPr="002E4A47" w:rsidRDefault="00744E88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  <w:hideMark/>
          </w:tcPr>
          <w:p w14:paraId="11006CEB" w14:textId="77777777" w:rsidR="00744E88" w:rsidRPr="002E4A47" w:rsidRDefault="00744E88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585F3B4D" w14:textId="77777777" w:rsidR="00744E88" w:rsidRPr="002E4A47" w:rsidRDefault="00744E88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  <w:hideMark/>
          </w:tcPr>
          <w:p w14:paraId="5872E132" w14:textId="77777777" w:rsidR="00744E88" w:rsidRPr="002E4A47" w:rsidRDefault="00744E88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49" w:type="dxa"/>
            <w:vAlign w:val="bottom"/>
          </w:tcPr>
          <w:p w14:paraId="4A362E67" w14:textId="77777777" w:rsidR="00744E88" w:rsidRPr="002E4A47" w:rsidRDefault="00744E88" w:rsidP="00BD26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  <w:hideMark/>
          </w:tcPr>
          <w:p w14:paraId="1B9F0D32" w14:textId="77777777" w:rsidR="00744E88" w:rsidRPr="002E4A47" w:rsidRDefault="00744E88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รายการปรับปรุงจากการปรับมูลค่า</w:t>
            </w:r>
          </w:p>
        </w:tc>
        <w:tc>
          <w:tcPr>
            <w:tcW w:w="264" w:type="dxa"/>
            <w:vAlign w:val="bottom"/>
          </w:tcPr>
          <w:p w14:paraId="3FCA0098" w14:textId="77777777" w:rsidR="00744E88" w:rsidRPr="002E4A47" w:rsidRDefault="00744E88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6" w:type="dxa"/>
            <w:vAlign w:val="bottom"/>
            <w:hideMark/>
          </w:tcPr>
          <w:p w14:paraId="4385A15C" w14:textId="77777777" w:rsidR="00744E88" w:rsidRPr="002E4A47" w:rsidRDefault="00744E88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249" w:type="dxa"/>
            <w:vAlign w:val="bottom"/>
          </w:tcPr>
          <w:p w14:paraId="788C0D9A" w14:textId="77777777" w:rsidR="00744E88" w:rsidRPr="002E4A47" w:rsidRDefault="00744E88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  <w:hideMark/>
          </w:tcPr>
          <w:p w14:paraId="2FF2BC37" w14:textId="77777777" w:rsidR="00744E88" w:rsidRPr="002E4A47" w:rsidRDefault="00744E88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E2B59C8" w14:textId="77777777" w:rsidR="00744E88" w:rsidRPr="002E4A47" w:rsidRDefault="00744E88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E4A4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6B77E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744E88" w:rsidRPr="002E4A47" w14:paraId="41F98FB3" w14:textId="77777777" w:rsidTr="00BD263C">
        <w:trPr>
          <w:trHeight w:val="254"/>
        </w:trPr>
        <w:tc>
          <w:tcPr>
            <w:tcW w:w="2698" w:type="dxa"/>
            <w:vAlign w:val="bottom"/>
          </w:tcPr>
          <w:p w14:paraId="596A8968" w14:textId="77777777" w:rsidR="00744E88" w:rsidRPr="002E4A47" w:rsidRDefault="00744E88" w:rsidP="00BD263C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932" w:type="dxa"/>
            <w:gridSpan w:val="11"/>
            <w:vAlign w:val="bottom"/>
            <w:hideMark/>
          </w:tcPr>
          <w:p w14:paraId="67264387" w14:textId="77777777" w:rsidR="00744E88" w:rsidRPr="002E4A47" w:rsidRDefault="00744E88" w:rsidP="00BD263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  <w:r w:rsidRPr="002E4A4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44E88" w:rsidRPr="002E4A47" w14:paraId="1667D30F" w14:textId="77777777" w:rsidTr="00BD263C">
        <w:trPr>
          <w:trHeight w:val="254"/>
        </w:trPr>
        <w:tc>
          <w:tcPr>
            <w:tcW w:w="9630" w:type="dxa"/>
            <w:gridSpan w:val="12"/>
            <w:vAlign w:val="bottom"/>
            <w:hideMark/>
          </w:tcPr>
          <w:p w14:paraId="1E0A90F5" w14:textId="77777777" w:rsidR="00744E88" w:rsidRPr="002E4A47" w:rsidRDefault="00744E88" w:rsidP="00BD263C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2E4A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6B77E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</w:tr>
      <w:tr w:rsidR="00744E88" w:rsidRPr="002E4A47" w14:paraId="42BAA89F" w14:textId="77777777" w:rsidTr="00BD263C">
        <w:tc>
          <w:tcPr>
            <w:tcW w:w="2698" w:type="dxa"/>
            <w:vAlign w:val="bottom"/>
          </w:tcPr>
          <w:p w14:paraId="2818A7F0" w14:textId="77777777" w:rsidR="00744E88" w:rsidRPr="002E4A47" w:rsidRDefault="00744E88" w:rsidP="00BD263C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E4A4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 w:rsidRPr="002E4A47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ห</w:t>
            </w:r>
            <w:r w:rsidRPr="002E4A4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มุนเวียน</w:t>
            </w:r>
          </w:p>
        </w:tc>
        <w:tc>
          <w:tcPr>
            <w:tcW w:w="900" w:type="dxa"/>
            <w:vAlign w:val="bottom"/>
          </w:tcPr>
          <w:p w14:paraId="54EF7296" w14:textId="77777777" w:rsidR="00744E88" w:rsidRPr="002E4A47" w:rsidRDefault="00744E88" w:rsidP="00BD26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010BBA84" w14:textId="77777777" w:rsidR="00744E88" w:rsidRPr="002E4A47" w:rsidRDefault="00744E88" w:rsidP="00BD26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14:paraId="39FEFB26" w14:textId="77777777" w:rsidR="00744E88" w:rsidRPr="002E4A47" w:rsidRDefault="00744E88" w:rsidP="00BD26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5F5A631" w14:textId="77777777" w:rsidR="00744E88" w:rsidRPr="002E4A47" w:rsidRDefault="00744E88" w:rsidP="00BD26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3BF56C62" w14:textId="77777777" w:rsidR="00744E88" w:rsidRPr="002E4A47" w:rsidRDefault="00744E88" w:rsidP="00BD26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14BC97C" w14:textId="77777777" w:rsidR="00744E88" w:rsidRPr="002E4A47" w:rsidRDefault="00744E88" w:rsidP="00BD26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637D8ABD" w14:textId="77777777" w:rsidR="00744E88" w:rsidRPr="002E4A47" w:rsidRDefault="00744E88" w:rsidP="00BD26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624055B1" w14:textId="77777777" w:rsidR="00744E88" w:rsidRPr="002E4A47" w:rsidRDefault="00744E88" w:rsidP="00BD26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592449C1" w14:textId="77777777" w:rsidR="00744E88" w:rsidRPr="002E4A47" w:rsidRDefault="00744E88" w:rsidP="00BD26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02E64E0" w14:textId="77777777" w:rsidR="00744E88" w:rsidRPr="002E4A47" w:rsidRDefault="00744E88" w:rsidP="00BD26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6EE0D790" w14:textId="77777777" w:rsidR="00744E88" w:rsidRPr="002E4A47" w:rsidRDefault="00744E88" w:rsidP="00BD26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5D57" w:rsidRPr="002E4A47" w14:paraId="6647E49F" w14:textId="77777777" w:rsidTr="00BD263C">
        <w:tc>
          <w:tcPr>
            <w:tcW w:w="2698" w:type="dxa"/>
            <w:shd w:val="clear" w:color="auto" w:fill="auto"/>
            <w:vAlign w:val="bottom"/>
          </w:tcPr>
          <w:p w14:paraId="0DE3B89A" w14:textId="77777777" w:rsidR="00F25D57" w:rsidRPr="002E4A47" w:rsidRDefault="00F25D57" w:rsidP="00F25D5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</w:t>
            </w:r>
            <w:r w:rsidRPr="002E4A47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วัดมูลค่าด้วยราคาทุน</w:t>
            </w:r>
          </w:p>
          <w:p w14:paraId="742DA171" w14:textId="77777777" w:rsidR="00F25D57" w:rsidRPr="002E4A47" w:rsidRDefault="00F25D57" w:rsidP="00F25D5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A4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ตัดจำหน่าย</w:t>
            </w:r>
          </w:p>
        </w:tc>
        <w:tc>
          <w:tcPr>
            <w:tcW w:w="900" w:type="dxa"/>
            <w:vAlign w:val="bottom"/>
          </w:tcPr>
          <w:p w14:paraId="1597606B" w14:textId="0A2F01F7" w:rsidR="00F25D57" w:rsidRPr="002E4A47" w:rsidRDefault="00F25D57" w:rsidP="00F25D57">
            <w:pPr>
              <w:pStyle w:val="acctfourfigures"/>
              <w:tabs>
                <w:tab w:val="clear" w:pos="765"/>
                <w:tab w:val="left" w:pos="430"/>
                <w:tab w:val="left" w:pos="520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700,000</w:t>
            </w:r>
          </w:p>
        </w:tc>
        <w:tc>
          <w:tcPr>
            <w:tcW w:w="241" w:type="dxa"/>
            <w:vAlign w:val="bottom"/>
          </w:tcPr>
          <w:p w14:paraId="6B5A9FCB" w14:textId="77777777" w:rsidR="00F25D57" w:rsidRPr="002E4A47" w:rsidRDefault="00F25D57" w:rsidP="00F25D5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14:paraId="0EB10E0F" w14:textId="4261B8EE" w:rsidR="00F25D57" w:rsidRPr="002E4A47" w:rsidRDefault="00F25D57" w:rsidP="00F25D5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5B5EFE">
              <w:rPr>
                <w:rFonts w:asciiTheme="majorBidi" w:hAnsiTheme="majorBidi" w:cstheme="majorBidi"/>
                <w:sz w:val="28"/>
                <w:szCs w:val="28"/>
              </w:rPr>
              <w:t>49,07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9" w:type="dxa"/>
            <w:vAlign w:val="bottom"/>
          </w:tcPr>
          <w:p w14:paraId="39750AB9" w14:textId="77777777" w:rsidR="00F25D57" w:rsidRPr="00C31A31" w:rsidRDefault="00F25D57" w:rsidP="00F25D57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10" w:type="dxa"/>
            <w:vAlign w:val="bottom"/>
          </w:tcPr>
          <w:p w14:paraId="5A293AAA" w14:textId="4CE7DE76" w:rsidR="00F25D57" w:rsidRPr="002E4A47" w:rsidRDefault="00F25D57" w:rsidP="00F25D5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(700,000)</w:t>
            </w:r>
          </w:p>
        </w:tc>
        <w:tc>
          <w:tcPr>
            <w:tcW w:w="249" w:type="dxa"/>
            <w:vAlign w:val="bottom"/>
          </w:tcPr>
          <w:p w14:paraId="7ABC7554" w14:textId="77777777" w:rsidR="00F25D57" w:rsidRPr="00C31A31" w:rsidRDefault="00F25D57" w:rsidP="00F25D57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10" w:type="dxa"/>
            <w:vAlign w:val="bottom"/>
          </w:tcPr>
          <w:p w14:paraId="2AEE1519" w14:textId="764E4362" w:rsidR="00F25D57" w:rsidRPr="002E4A47" w:rsidRDefault="00F25D57" w:rsidP="00F25D57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0AAC240C" w14:textId="77777777" w:rsidR="00F25D57" w:rsidRPr="002E4A47" w:rsidRDefault="00F25D57" w:rsidP="00F25D5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08EF8A2C" w14:textId="337C03BC" w:rsidR="00F25D57" w:rsidRPr="002E4A47" w:rsidRDefault="00F25D57" w:rsidP="00F25D57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68947B18" w14:textId="77777777" w:rsidR="00F25D57" w:rsidRPr="002E4A47" w:rsidRDefault="00F25D57" w:rsidP="00F25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23434201" w14:textId="71EAA9D9" w:rsidR="00F25D57" w:rsidRPr="002E4A47" w:rsidRDefault="00F25D57" w:rsidP="00F25D5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49,076</w:t>
            </w:r>
          </w:p>
        </w:tc>
      </w:tr>
      <w:tr w:rsidR="00F25D57" w:rsidRPr="002E4A47" w14:paraId="1AC6F2CD" w14:textId="77777777" w:rsidTr="00BD263C">
        <w:tc>
          <w:tcPr>
            <w:tcW w:w="2698" w:type="dxa"/>
            <w:vAlign w:val="bottom"/>
          </w:tcPr>
          <w:p w14:paraId="6F1A93CE" w14:textId="77777777" w:rsidR="00F25D57" w:rsidRPr="002E4A47" w:rsidRDefault="00F25D57" w:rsidP="00F25D5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พันธบัตรรัฐบาลที่วัดมูลค่าด้วย</w:t>
            </w:r>
          </w:p>
          <w:p w14:paraId="69A54330" w14:textId="77777777" w:rsidR="00F25D57" w:rsidRPr="002E4A47" w:rsidRDefault="00F25D57" w:rsidP="00F25D5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A4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ราคาทุนตัดจำหน่าย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40F844C" w14:textId="43ACC4D7" w:rsidR="00F25D57" w:rsidRPr="002E4A47" w:rsidRDefault="00F25D57" w:rsidP="00F25D5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10,053</w:t>
            </w:r>
          </w:p>
        </w:tc>
        <w:tc>
          <w:tcPr>
            <w:tcW w:w="241" w:type="dxa"/>
            <w:vAlign w:val="bottom"/>
          </w:tcPr>
          <w:p w14:paraId="625314C0" w14:textId="77777777" w:rsidR="00F25D57" w:rsidRPr="002E4A47" w:rsidRDefault="00F25D57" w:rsidP="00F25D5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284FEBFC" w14:textId="68C63FBD" w:rsidR="00F25D57" w:rsidRPr="002E4A47" w:rsidRDefault="00F25D57" w:rsidP="00F25D57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1D1CDB0C" w14:textId="77777777" w:rsidR="00F25D57" w:rsidRPr="002E4A47" w:rsidRDefault="00F25D57" w:rsidP="00F25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770C0D2F" w14:textId="16E8E128" w:rsidR="00F25D57" w:rsidRPr="002E4A47" w:rsidRDefault="00F25D57" w:rsidP="00F25D57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2462BC43" w14:textId="77777777" w:rsidR="00F25D57" w:rsidRPr="002E4A47" w:rsidRDefault="00F25D57" w:rsidP="00F25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7ADD174D" w14:textId="7F128149" w:rsidR="00F25D57" w:rsidRPr="002E4A47" w:rsidRDefault="00F25D57" w:rsidP="00F25D5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(32)</w:t>
            </w:r>
          </w:p>
        </w:tc>
        <w:tc>
          <w:tcPr>
            <w:tcW w:w="264" w:type="dxa"/>
            <w:vAlign w:val="bottom"/>
          </w:tcPr>
          <w:p w14:paraId="0ED3D153" w14:textId="77777777" w:rsidR="00F25D57" w:rsidRPr="002E4A47" w:rsidRDefault="00F25D57" w:rsidP="00F25D5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6F120370" w14:textId="03F6D1D9" w:rsidR="00F25D57" w:rsidRPr="002E4A47" w:rsidRDefault="00F25D57" w:rsidP="00F25D57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211AD8EC" w14:textId="77777777" w:rsidR="00F25D57" w:rsidRPr="002E4A47" w:rsidRDefault="00F25D57" w:rsidP="00F25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1E00ABAE" w14:textId="280DB50C" w:rsidR="00F25D57" w:rsidRPr="002E4A47" w:rsidRDefault="00F25D57" w:rsidP="00F25D5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10,021</w:t>
            </w:r>
          </w:p>
        </w:tc>
      </w:tr>
      <w:tr w:rsidR="00F25D57" w:rsidRPr="002E4A47" w14:paraId="2A1AC18E" w14:textId="77777777" w:rsidTr="00BD263C">
        <w:tc>
          <w:tcPr>
            <w:tcW w:w="2698" w:type="dxa"/>
            <w:vAlign w:val="bottom"/>
          </w:tcPr>
          <w:p w14:paraId="5D5D6BFA" w14:textId="77777777" w:rsidR="00F25D57" w:rsidRPr="002E4A47" w:rsidRDefault="00F25D57" w:rsidP="00F25D5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436ED" w14:textId="73AB27DA" w:rsidR="00F25D57" w:rsidRPr="00C31A31" w:rsidRDefault="00F25D57" w:rsidP="00F25D5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710,053</w:t>
            </w:r>
          </w:p>
        </w:tc>
        <w:tc>
          <w:tcPr>
            <w:tcW w:w="241" w:type="dxa"/>
            <w:vAlign w:val="bottom"/>
          </w:tcPr>
          <w:p w14:paraId="10BC0B86" w14:textId="77777777" w:rsidR="00F25D57" w:rsidRPr="00C31A31" w:rsidRDefault="00F25D57" w:rsidP="00F25D5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2DCF6" w14:textId="08FB6C13" w:rsidR="00F25D57" w:rsidRPr="00C31A31" w:rsidRDefault="00F25D57" w:rsidP="00F25D5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5E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49,076</w:t>
            </w:r>
          </w:p>
        </w:tc>
        <w:tc>
          <w:tcPr>
            <w:tcW w:w="249" w:type="dxa"/>
            <w:vAlign w:val="bottom"/>
          </w:tcPr>
          <w:p w14:paraId="03B39593" w14:textId="77777777" w:rsidR="00F25D57" w:rsidRPr="00C31A31" w:rsidRDefault="00F25D57" w:rsidP="00F25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DD177" w14:textId="085E9783" w:rsidR="00F25D57" w:rsidRPr="00C31A31" w:rsidRDefault="00F25D57" w:rsidP="00F25D5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F356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700,000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9" w:type="dxa"/>
            <w:vAlign w:val="bottom"/>
          </w:tcPr>
          <w:p w14:paraId="44D98A63" w14:textId="77777777" w:rsidR="00F25D57" w:rsidRPr="00C31A31" w:rsidRDefault="00F25D57" w:rsidP="00F25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9ECEBB" w14:textId="2FE733BD" w:rsidR="00F25D57" w:rsidRPr="00C31A31" w:rsidRDefault="00F25D57" w:rsidP="00F25D5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(32)</w:t>
            </w:r>
          </w:p>
        </w:tc>
        <w:tc>
          <w:tcPr>
            <w:tcW w:w="264" w:type="dxa"/>
            <w:vAlign w:val="bottom"/>
          </w:tcPr>
          <w:p w14:paraId="2F6DC2D0" w14:textId="77777777" w:rsidR="00F25D57" w:rsidRPr="00C31A31" w:rsidRDefault="00F25D57" w:rsidP="00F25D5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D7681A" w14:textId="53B8A783" w:rsidR="00F25D57" w:rsidRPr="005B5EFE" w:rsidRDefault="00F25D57" w:rsidP="00F25D57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5E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02C16C50" w14:textId="77777777" w:rsidR="00F25D57" w:rsidRPr="005B5EFE" w:rsidRDefault="00F25D57" w:rsidP="00F25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64FBBF" w14:textId="7186C1E6" w:rsidR="00F25D57" w:rsidRPr="00C31A31" w:rsidRDefault="00F25D57" w:rsidP="00F25D5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5E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59,097</w:t>
            </w:r>
          </w:p>
        </w:tc>
      </w:tr>
      <w:tr w:rsidR="00F25D57" w:rsidRPr="002E4A47" w14:paraId="270C1749" w14:textId="77777777" w:rsidTr="00BD263C">
        <w:tc>
          <w:tcPr>
            <w:tcW w:w="2698" w:type="dxa"/>
            <w:vAlign w:val="bottom"/>
          </w:tcPr>
          <w:p w14:paraId="5F803608" w14:textId="77777777" w:rsidR="00F25D57" w:rsidRPr="002E4A47" w:rsidRDefault="00F25D57" w:rsidP="00F25D5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4A5BBC1" w14:textId="77777777" w:rsidR="00F25D57" w:rsidRPr="002E4A47" w:rsidRDefault="00F25D57" w:rsidP="00F25D5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7520B5B3" w14:textId="77777777" w:rsidR="00F25D57" w:rsidRPr="002E4A47" w:rsidRDefault="00F25D57" w:rsidP="00F25D5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vAlign w:val="bottom"/>
          </w:tcPr>
          <w:p w14:paraId="02E78506" w14:textId="77777777" w:rsidR="00F25D57" w:rsidRPr="002E4A47" w:rsidRDefault="00F25D57" w:rsidP="00F25D5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6E6E75D" w14:textId="77777777" w:rsidR="00F25D57" w:rsidRPr="002E4A47" w:rsidRDefault="00F25D57" w:rsidP="00F25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  <w:vAlign w:val="bottom"/>
          </w:tcPr>
          <w:p w14:paraId="63468665" w14:textId="77777777" w:rsidR="00F25D57" w:rsidRPr="002E4A47" w:rsidRDefault="00F25D57" w:rsidP="00F25D5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39EB696" w14:textId="77777777" w:rsidR="00F25D57" w:rsidRPr="002E4A47" w:rsidRDefault="00F25D57" w:rsidP="00F25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  <w:vAlign w:val="bottom"/>
          </w:tcPr>
          <w:p w14:paraId="1ACF643F" w14:textId="77777777" w:rsidR="00F25D57" w:rsidRPr="002E4A47" w:rsidRDefault="00F25D57" w:rsidP="00F25D5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214590DE" w14:textId="77777777" w:rsidR="00F25D57" w:rsidRPr="002E4A47" w:rsidRDefault="00F25D57" w:rsidP="00F25D5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double" w:sz="4" w:space="0" w:color="auto"/>
            </w:tcBorders>
            <w:vAlign w:val="bottom"/>
          </w:tcPr>
          <w:p w14:paraId="04D34F2C" w14:textId="77777777" w:rsidR="00F25D57" w:rsidRPr="002E4A47" w:rsidRDefault="00F25D57" w:rsidP="00F25D5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990F924" w14:textId="77777777" w:rsidR="00F25D57" w:rsidRPr="002E4A47" w:rsidRDefault="00F25D57" w:rsidP="00F25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vAlign w:val="bottom"/>
          </w:tcPr>
          <w:p w14:paraId="09B2AFBA" w14:textId="77777777" w:rsidR="00F25D57" w:rsidRPr="002E4A47" w:rsidRDefault="00F25D57" w:rsidP="00F25D5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5D57" w:rsidRPr="002E4A47" w14:paraId="57BD6ABD" w14:textId="77777777" w:rsidTr="00BD263C">
        <w:tc>
          <w:tcPr>
            <w:tcW w:w="2698" w:type="dxa"/>
            <w:vAlign w:val="bottom"/>
            <w:hideMark/>
          </w:tcPr>
          <w:p w14:paraId="15E62583" w14:textId="77777777" w:rsidR="00F25D57" w:rsidRPr="002E4A47" w:rsidRDefault="00F25D57" w:rsidP="00F25D57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E4A4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  <w:vAlign w:val="bottom"/>
          </w:tcPr>
          <w:p w14:paraId="3939CBD6" w14:textId="77777777" w:rsidR="00F25D57" w:rsidRPr="002E4A47" w:rsidRDefault="00F25D57" w:rsidP="00F25D5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794DA1E3" w14:textId="77777777" w:rsidR="00F25D57" w:rsidRPr="002E4A47" w:rsidRDefault="00F25D57" w:rsidP="00F25D5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14:paraId="324876CE" w14:textId="77777777" w:rsidR="00F25D57" w:rsidRPr="002E4A47" w:rsidRDefault="00F25D57" w:rsidP="00F25D5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10281B2" w14:textId="77777777" w:rsidR="00F25D57" w:rsidRPr="002E4A47" w:rsidRDefault="00F25D57" w:rsidP="00F25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783660BA" w14:textId="77777777" w:rsidR="00F25D57" w:rsidRPr="002E4A47" w:rsidRDefault="00F25D57" w:rsidP="00F25D5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929C252" w14:textId="77777777" w:rsidR="00F25D57" w:rsidRPr="002E4A47" w:rsidRDefault="00F25D57" w:rsidP="00F25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32109C48" w14:textId="77777777" w:rsidR="00F25D57" w:rsidRPr="002E4A47" w:rsidRDefault="00F25D57" w:rsidP="00F25D5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42483D7D" w14:textId="77777777" w:rsidR="00F25D57" w:rsidRPr="002E4A47" w:rsidRDefault="00F25D57" w:rsidP="00F25D5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686BBB40" w14:textId="77777777" w:rsidR="00F25D57" w:rsidRPr="002E4A47" w:rsidRDefault="00F25D57" w:rsidP="00F25D5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7FB7419" w14:textId="77777777" w:rsidR="00F25D57" w:rsidRPr="002E4A47" w:rsidRDefault="00F25D57" w:rsidP="00F25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54A1A17F" w14:textId="77777777" w:rsidR="00F25D57" w:rsidRPr="002E4A47" w:rsidRDefault="00F25D57" w:rsidP="00F25D5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5D57" w:rsidRPr="002E4A47" w14:paraId="51310F91" w14:textId="77777777" w:rsidTr="00BD263C">
        <w:tc>
          <w:tcPr>
            <w:tcW w:w="2698" w:type="dxa"/>
            <w:vAlign w:val="bottom"/>
            <w:hideMark/>
          </w:tcPr>
          <w:p w14:paraId="18B4BA31" w14:textId="77777777" w:rsidR="00F25D57" w:rsidRPr="002E4A47" w:rsidRDefault="00F25D57" w:rsidP="00F25D5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หุ้นกู้ที่วัดมูลค่าด้วยราคา</w:t>
            </w:r>
          </w:p>
          <w:p w14:paraId="6857A1FF" w14:textId="77777777" w:rsidR="00F25D57" w:rsidRPr="002E4A47" w:rsidRDefault="00F25D57" w:rsidP="00F25D5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2E4A47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4EE9652" w14:textId="3AE8899D" w:rsidR="00F25D57" w:rsidRPr="00C31A31" w:rsidRDefault="00F25D57" w:rsidP="00F25D5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235,000</w:t>
            </w:r>
          </w:p>
        </w:tc>
        <w:tc>
          <w:tcPr>
            <w:tcW w:w="241" w:type="dxa"/>
            <w:vAlign w:val="bottom"/>
          </w:tcPr>
          <w:p w14:paraId="500983BB" w14:textId="77777777" w:rsidR="00F25D57" w:rsidRPr="00C31A31" w:rsidRDefault="00F25D57" w:rsidP="00F25D5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0F82C4" w14:textId="05F421AF" w:rsidR="00F25D57" w:rsidRPr="00C31A31" w:rsidRDefault="00F25D57" w:rsidP="00F25D57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261846E9" w14:textId="77777777" w:rsidR="00F25D57" w:rsidRPr="00C31A31" w:rsidRDefault="00F25D57" w:rsidP="00F25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C652AD8" w14:textId="01BCDB4B" w:rsidR="00F25D57" w:rsidRPr="00C31A31" w:rsidRDefault="00F25D57" w:rsidP="00F25D57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20295DEA" w14:textId="77777777" w:rsidR="00F25D57" w:rsidRPr="00C31A31" w:rsidRDefault="00F25D57" w:rsidP="00F25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E048B62" w14:textId="45357FDF" w:rsidR="00F25D57" w:rsidRPr="00C31A31" w:rsidRDefault="00F25D57" w:rsidP="00F25D57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3F642357" w14:textId="77777777" w:rsidR="00F25D57" w:rsidRPr="00C31A31" w:rsidRDefault="00F25D57" w:rsidP="00F25D5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FAC9A71" w14:textId="30776DA0" w:rsidR="00F25D57" w:rsidRPr="005B5EFE" w:rsidRDefault="00F25D57" w:rsidP="00F25D57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1BADD917" w14:textId="77777777" w:rsidR="00F25D57" w:rsidRPr="00C31A31" w:rsidRDefault="00F25D57" w:rsidP="00F25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76DFA87" w14:textId="70B554E9" w:rsidR="00F25D57" w:rsidRPr="00C31A31" w:rsidRDefault="00F25D57" w:rsidP="00F25D5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235,000</w:t>
            </w:r>
          </w:p>
        </w:tc>
      </w:tr>
    </w:tbl>
    <w:p w14:paraId="622F17B3" w14:textId="77777777" w:rsidR="006B77E5" w:rsidRPr="006B77E5" w:rsidRDefault="006B77E5" w:rsidP="008F5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98"/>
        <w:gridCol w:w="900"/>
        <w:gridCol w:w="241"/>
        <w:gridCol w:w="839"/>
        <w:gridCol w:w="249"/>
        <w:gridCol w:w="1010"/>
        <w:gridCol w:w="249"/>
        <w:gridCol w:w="1010"/>
        <w:gridCol w:w="264"/>
        <w:gridCol w:w="906"/>
        <w:gridCol w:w="249"/>
        <w:gridCol w:w="1015"/>
      </w:tblGrid>
      <w:tr w:rsidR="006B77E5" w:rsidRPr="002E4A47" w14:paraId="29272CFA" w14:textId="77777777" w:rsidTr="00BD263C">
        <w:tc>
          <w:tcPr>
            <w:tcW w:w="2698" w:type="dxa"/>
            <w:vAlign w:val="bottom"/>
          </w:tcPr>
          <w:p w14:paraId="43AD08B1" w14:textId="77777777" w:rsidR="006B77E5" w:rsidRPr="002E4A47" w:rsidRDefault="006B77E5" w:rsidP="00BD26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6932" w:type="dxa"/>
            <w:gridSpan w:val="11"/>
            <w:vAlign w:val="bottom"/>
          </w:tcPr>
          <w:p w14:paraId="60333FE5" w14:textId="20B8844C" w:rsidR="006B77E5" w:rsidRPr="004F4000" w:rsidRDefault="006B77E5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400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B77E5" w:rsidRPr="002E4A47" w14:paraId="328A8CB0" w14:textId="77777777" w:rsidTr="00BD263C">
        <w:tc>
          <w:tcPr>
            <w:tcW w:w="2698" w:type="dxa"/>
            <w:vAlign w:val="bottom"/>
            <w:hideMark/>
          </w:tcPr>
          <w:p w14:paraId="5EF5452A" w14:textId="77777777" w:rsidR="006B77E5" w:rsidRPr="002E4A47" w:rsidRDefault="006B77E5" w:rsidP="00BD26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br w:type="page"/>
            </w:r>
            <w:r w:rsidRPr="002E4A4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ตราสารหนี้ที่</w:t>
            </w:r>
            <w:r w:rsidRPr="002E4A47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อยู่ในความต้องการ</w:t>
            </w:r>
          </w:p>
          <w:p w14:paraId="026B4E01" w14:textId="77777777" w:rsidR="006B77E5" w:rsidRPr="002E4A47" w:rsidRDefault="006B77E5" w:rsidP="00BD26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2E4A47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   ของตลาด</w:t>
            </w:r>
          </w:p>
        </w:tc>
        <w:tc>
          <w:tcPr>
            <w:tcW w:w="900" w:type="dxa"/>
            <w:vAlign w:val="bottom"/>
            <w:hideMark/>
          </w:tcPr>
          <w:p w14:paraId="699C257F" w14:textId="77777777" w:rsidR="006B77E5" w:rsidRPr="002E4A47" w:rsidRDefault="006B77E5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26576EA1" w14:textId="77777777" w:rsidR="006B77E5" w:rsidRPr="002E4A47" w:rsidRDefault="006B77E5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E4A4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033BD9C7" w14:textId="77777777" w:rsidR="006B77E5" w:rsidRPr="002E4A47" w:rsidRDefault="006B77E5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  <w:hideMark/>
          </w:tcPr>
          <w:p w14:paraId="2A1E5F1E" w14:textId="77777777" w:rsidR="006B77E5" w:rsidRPr="002E4A47" w:rsidRDefault="006B77E5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6A33C1BD" w14:textId="77777777" w:rsidR="006B77E5" w:rsidRPr="002E4A47" w:rsidRDefault="006B77E5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  <w:hideMark/>
          </w:tcPr>
          <w:p w14:paraId="5E9C5736" w14:textId="77777777" w:rsidR="006B77E5" w:rsidRPr="002E4A47" w:rsidRDefault="006B77E5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49" w:type="dxa"/>
            <w:vAlign w:val="bottom"/>
          </w:tcPr>
          <w:p w14:paraId="2ECA8D82" w14:textId="77777777" w:rsidR="006B77E5" w:rsidRPr="002E4A47" w:rsidRDefault="006B77E5" w:rsidP="00BD26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  <w:hideMark/>
          </w:tcPr>
          <w:p w14:paraId="2BA3745E" w14:textId="77777777" w:rsidR="006B77E5" w:rsidRPr="002E4A47" w:rsidRDefault="006B77E5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รายการปรับปรุงจากการปรับมูลค่า</w:t>
            </w:r>
          </w:p>
        </w:tc>
        <w:tc>
          <w:tcPr>
            <w:tcW w:w="264" w:type="dxa"/>
            <w:vAlign w:val="bottom"/>
          </w:tcPr>
          <w:p w14:paraId="38B40035" w14:textId="77777777" w:rsidR="006B77E5" w:rsidRPr="002E4A47" w:rsidRDefault="006B77E5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6" w:type="dxa"/>
            <w:vAlign w:val="bottom"/>
            <w:hideMark/>
          </w:tcPr>
          <w:p w14:paraId="6C78C4B9" w14:textId="77777777" w:rsidR="006B77E5" w:rsidRPr="002E4A47" w:rsidRDefault="006B77E5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249" w:type="dxa"/>
            <w:vAlign w:val="bottom"/>
          </w:tcPr>
          <w:p w14:paraId="701FD461" w14:textId="77777777" w:rsidR="006B77E5" w:rsidRPr="002E4A47" w:rsidRDefault="006B77E5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  <w:hideMark/>
          </w:tcPr>
          <w:p w14:paraId="10239217" w14:textId="77777777" w:rsidR="006B77E5" w:rsidRPr="002E4A47" w:rsidRDefault="006B77E5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3FA831C8" w14:textId="77777777" w:rsidR="006B77E5" w:rsidRPr="002E4A47" w:rsidRDefault="006B77E5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E4A4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6B77E5" w:rsidRPr="002E4A47" w14:paraId="4D57EE30" w14:textId="77777777" w:rsidTr="00BD263C">
        <w:trPr>
          <w:trHeight w:val="254"/>
        </w:trPr>
        <w:tc>
          <w:tcPr>
            <w:tcW w:w="2698" w:type="dxa"/>
            <w:vAlign w:val="bottom"/>
          </w:tcPr>
          <w:p w14:paraId="08441D46" w14:textId="77777777" w:rsidR="006B77E5" w:rsidRPr="002E4A47" w:rsidRDefault="006B77E5" w:rsidP="00BD263C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932" w:type="dxa"/>
            <w:gridSpan w:val="11"/>
            <w:vAlign w:val="bottom"/>
            <w:hideMark/>
          </w:tcPr>
          <w:p w14:paraId="3823B808" w14:textId="77777777" w:rsidR="006B77E5" w:rsidRPr="002E4A47" w:rsidRDefault="006B77E5" w:rsidP="00BD263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  <w:r w:rsidRPr="002E4A4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B77E5" w:rsidRPr="002E4A47" w14:paraId="1FE14811" w14:textId="77777777" w:rsidTr="00BD263C">
        <w:trPr>
          <w:trHeight w:val="254"/>
        </w:trPr>
        <w:tc>
          <w:tcPr>
            <w:tcW w:w="9630" w:type="dxa"/>
            <w:gridSpan w:val="12"/>
            <w:vAlign w:val="bottom"/>
            <w:hideMark/>
          </w:tcPr>
          <w:p w14:paraId="415974C4" w14:textId="77777777" w:rsidR="006B77E5" w:rsidRPr="002E4A47" w:rsidRDefault="006B77E5" w:rsidP="00BD263C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2E4A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</w:tr>
      <w:tr w:rsidR="006B77E5" w:rsidRPr="002E4A47" w14:paraId="54EA0A87" w14:textId="77777777" w:rsidTr="00BD263C">
        <w:tc>
          <w:tcPr>
            <w:tcW w:w="2698" w:type="dxa"/>
            <w:vAlign w:val="bottom"/>
          </w:tcPr>
          <w:p w14:paraId="209664E2" w14:textId="77777777" w:rsidR="006B77E5" w:rsidRPr="002E4A47" w:rsidRDefault="006B77E5" w:rsidP="00BD263C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E4A4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 w:rsidRPr="002E4A47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ห</w:t>
            </w:r>
            <w:r w:rsidRPr="002E4A4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มุนเวียน</w:t>
            </w:r>
          </w:p>
        </w:tc>
        <w:tc>
          <w:tcPr>
            <w:tcW w:w="900" w:type="dxa"/>
            <w:vAlign w:val="bottom"/>
          </w:tcPr>
          <w:p w14:paraId="44A8E820" w14:textId="77777777" w:rsidR="006B77E5" w:rsidRPr="002E4A47" w:rsidRDefault="006B77E5" w:rsidP="00BD26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1EDDEC0B" w14:textId="77777777" w:rsidR="006B77E5" w:rsidRPr="002E4A47" w:rsidRDefault="006B77E5" w:rsidP="00BD26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14:paraId="42B5225C" w14:textId="77777777" w:rsidR="006B77E5" w:rsidRPr="002E4A47" w:rsidRDefault="006B77E5" w:rsidP="00BD26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9F3FE63" w14:textId="77777777" w:rsidR="006B77E5" w:rsidRPr="002E4A47" w:rsidRDefault="006B77E5" w:rsidP="00BD26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6072E312" w14:textId="77777777" w:rsidR="006B77E5" w:rsidRPr="002E4A47" w:rsidRDefault="006B77E5" w:rsidP="00BD26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27E11D7" w14:textId="77777777" w:rsidR="006B77E5" w:rsidRPr="002E4A47" w:rsidRDefault="006B77E5" w:rsidP="00BD26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297F38F4" w14:textId="77777777" w:rsidR="006B77E5" w:rsidRPr="002E4A47" w:rsidRDefault="006B77E5" w:rsidP="00BD26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10B8A5EF" w14:textId="77777777" w:rsidR="006B77E5" w:rsidRPr="002E4A47" w:rsidRDefault="006B77E5" w:rsidP="00BD26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16C28BA2" w14:textId="77777777" w:rsidR="006B77E5" w:rsidRPr="002E4A47" w:rsidRDefault="006B77E5" w:rsidP="00BD26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073761B" w14:textId="77777777" w:rsidR="006B77E5" w:rsidRPr="002E4A47" w:rsidRDefault="006B77E5" w:rsidP="00BD26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2886C2C0" w14:textId="77777777" w:rsidR="006B77E5" w:rsidRPr="002E4A47" w:rsidRDefault="006B77E5" w:rsidP="00BD26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77E5" w:rsidRPr="002E4A47" w14:paraId="6F50CD25" w14:textId="77777777" w:rsidTr="00BD263C">
        <w:tc>
          <w:tcPr>
            <w:tcW w:w="2698" w:type="dxa"/>
            <w:shd w:val="clear" w:color="auto" w:fill="auto"/>
            <w:vAlign w:val="bottom"/>
          </w:tcPr>
          <w:p w14:paraId="31A2C186" w14:textId="77777777" w:rsidR="006B77E5" w:rsidRPr="002E4A47" w:rsidRDefault="006B77E5" w:rsidP="00BD263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</w:t>
            </w:r>
            <w:r w:rsidRPr="002E4A47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วัดมูลค่าด้วยราคาทุน</w:t>
            </w:r>
          </w:p>
          <w:p w14:paraId="4BE6FB69" w14:textId="77777777" w:rsidR="006B77E5" w:rsidRPr="002E4A47" w:rsidRDefault="006B77E5" w:rsidP="00BD263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A4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ตัดจำหน่าย</w:t>
            </w:r>
          </w:p>
        </w:tc>
        <w:tc>
          <w:tcPr>
            <w:tcW w:w="900" w:type="dxa"/>
            <w:vAlign w:val="bottom"/>
          </w:tcPr>
          <w:p w14:paraId="7747BACA" w14:textId="701DA0CA" w:rsidR="006B77E5" w:rsidRPr="002E4A47" w:rsidRDefault="00F35663" w:rsidP="00BD263C">
            <w:pPr>
              <w:pStyle w:val="acctfourfigures"/>
              <w:tabs>
                <w:tab w:val="clear" w:pos="765"/>
                <w:tab w:val="left" w:pos="430"/>
                <w:tab w:val="left" w:pos="520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700,000</w:t>
            </w:r>
          </w:p>
        </w:tc>
        <w:tc>
          <w:tcPr>
            <w:tcW w:w="241" w:type="dxa"/>
            <w:vAlign w:val="bottom"/>
          </w:tcPr>
          <w:p w14:paraId="15D5DACF" w14:textId="77777777" w:rsidR="006B77E5" w:rsidRPr="002E4A47" w:rsidRDefault="006B77E5" w:rsidP="00BD26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14:paraId="483801C1" w14:textId="46222A4C" w:rsidR="006B77E5" w:rsidRPr="002E4A47" w:rsidRDefault="00F35663" w:rsidP="00BD263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27A818B0" w14:textId="77777777" w:rsidR="006B77E5" w:rsidRPr="00C31A31" w:rsidRDefault="006B77E5" w:rsidP="00BD263C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10" w:type="dxa"/>
            <w:vAlign w:val="bottom"/>
          </w:tcPr>
          <w:p w14:paraId="76C7EE07" w14:textId="7B904638" w:rsidR="006B77E5" w:rsidRPr="002E4A47" w:rsidRDefault="00F35663" w:rsidP="00F35663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(700,000)</w:t>
            </w:r>
          </w:p>
        </w:tc>
        <w:tc>
          <w:tcPr>
            <w:tcW w:w="249" w:type="dxa"/>
            <w:vAlign w:val="bottom"/>
          </w:tcPr>
          <w:p w14:paraId="6F03776E" w14:textId="77777777" w:rsidR="006B77E5" w:rsidRPr="00C31A31" w:rsidRDefault="006B77E5" w:rsidP="00BD263C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10" w:type="dxa"/>
            <w:vAlign w:val="bottom"/>
          </w:tcPr>
          <w:p w14:paraId="73099E95" w14:textId="68E2D28B" w:rsidR="006B77E5" w:rsidRPr="002E4A47" w:rsidRDefault="00F35663" w:rsidP="00BD263C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5315C26C" w14:textId="77777777" w:rsidR="006B77E5" w:rsidRPr="002E4A47" w:rsidRDefault="006B77E5" w:rsidP="00BD26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04D092AA" w14:textId="659716E3" w:rsidR="006B77E5" w:rsidRPr="002E4A47" w:rsidRDefault="00F35663" w:rsidP="00F35663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509726AC" w14:textId="77777777" w:rsidR="006B77E5" w:rsidRPr="002E4A47" w:rsidRDefault="006B77E5" w:rsidP="00BD26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51B3870D" w14:textId="55709700" w:rsidR="006B77E5" w:rsidRPr="002E4A47" w:rsidRDefault="005B5EFE" w:rsidP="005B5EF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35663" w:rsidRPr="002E4A47" w14:paraId="3D29AE4F" w14:textId="77777777" w:rsidTr="00BD263C">
        <w:tc>
          <w:tcPr>
            <w:tcW w:w="2698" w:type="dxa"/>
            <w:vAlign w:val="bottom"/>
          </w:tcPr>
          <w:p w14:paraId="09DAF2F7" w14:textId="77777777" w:rsidR="00F35663" w:rsidRPr="002E4A47" w:rsidRDefault="00F35663" w:rsidP="00F3566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พันธบัตรรัฐบาลที่วัดมูลค่าด้วย</w:t>
            </w:r>
          </w:p>
          <w:p w14:paraId="2FA79E36" w14:textId="77777777" w:rsidR="00F35663" w:rsidRPr="002E4A47" w:rsidRDefault="00F35663" w:rsidP="00F3566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A4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ราคาทุนตัดจำหน่าย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C6D4519" w14:textId="4BE6456E" w:rsidR="00F35663" w:rsidRPr="002E4A47" w:rsidRDefault="00F35663" w:rsidP="00F356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10,053</w:t>
            </w:r>
          </w:p>
        </w:tc>
        <w:tc>
          <w:tcPr>
            <w:tcW w:w="241" w:type="dxa"/>
            <w:vAlign w:val="bottom"/>
          </w:tcPr>
          <w:p w14:paraId="1700B4DD" w14:textId="77777777" w:rsidR="00F35663" w:rsidRPr="002E4A47" w:rsidRDefault="00F35663" w:rsidP="00F356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11274187" w14:textId="3E22AE63" w:rsidR="00F35663" w:rsidRPr="002E4A47" w:rsidRDefault="00F35663" w:rsidP="00F35663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2A099736" w14:textId="77777777" w:rsidR="00F35663" w:rsidRPr="002E4A47" w:rsidRDefault="00F35663" w:rsidP="00F356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4CFAAAD0" w14:textId="3A5C4AD8" w:rsidR="00F35663" w:rsidRPr="002E4A47" w:rsidRDefault="00F35663" w:rsidP="00F3566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4777D03E" w14:textId="77777777" w:rsidR="00F35663" w:rsidRPr="002E4A47" w:rsidRDefault="00F35663" w:rsidP="00F356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5A7CBCD4" w14:textId="6EDC19D0" w:rsidR="00F35663" w:rsidRPr="002E4A47" w:rsidRDefault="005B5EFE" w:rsidP="00F356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(32)</w:t>
            </w:r>
          </w:p>
        </w:tc>
        <w:tc>
          <w:tcPr>
            <w:tcW w:w="264" w:type="dxa"/>
            <w:vAlign w:val="bottom"/>
          </w:tcPr>
          <w:p w14:paraId="7E64F6D7" w14:textId="77777777" w:rsidR="00F35663" w:rsidRPr="002E4A47" w:rsidRDefault="00F35663" w:rsidP="00F356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025E908B" w14:textId="13A96BBE" w:rsidR="00F35663" w:rsidRPr="002E4A47" w:rsidRDefault="00F35663" w:rsidP="00F35663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00DBD07C" w14:textId="77777777" w:rsidR="00F35663" w:rsidRPr="002E4A47" w:rsidRDefault="00F35663" w:rsidP="00F356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0BD9CA11" w14:textId="3EB3D2C3" w:rsidR="00F35663" w:rsidRPr="002E4A47" w:rsidRDefault="00F35663" w:rsidP="00F356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10,021</w:t>
            </w:r>
          </w:p>
        </w:tc>
      </w:tr>
      <w:tr w:rsidR="00F35663" w:rsidRPr="002E4A47" w14:paraId="2E12C191" w14:textId="77777777" w:rsidTr="00BD263C">
        <w:tc>
          <w:tcPr>
            <w:tcW w:w="2698" w:type="dxa"/>
            <w:vAlign w:val="bottom"/>
          </w:tcPr>
          <w:p w14:paraId="0310E600" w14:textId="77777777" w:rsidR="00F35663" w:rsidRPr="002E4A47" w:rsidRDefault="00F35663" w:rsidP="00F3566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5436C3" w14:textId="2486100B" w:rsidR="00F35663" w:rsidRPr="00C31A31" w:rsidRDefault="00F35663" w:rsidP="00F356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710,053</w:t>
            </w:r>
          </w:p>
        </w:tc>
        <w:tc>
          <w:tcPr>
            <w:tcW w:w="241" w:type="dxa"/>
            <w:vAlign w:val="bottom"/>
          </w:tcPr>
          <w:p w14:paraId="4BC5A97D" w14:textId="77777777" w:rsidR="00F35663" w:rsidRPr="00C31A31" w:rsidRDefault="00F35663" w:rsidP="00F356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03F84C" w14:textId="03359605" w:rsidR="00F35663" w:rsidRPr="00F35663" w:rsidRDefault="00F35663" w:rsidP="00F35663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56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28597E49" w14:textId="77777777" w:rsidR="00F35663" w:rsidRPr="00C31A31" w:rsidRDefault="00F35663" w:rsidP="00F356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E87F8" w14:textId="2AE94DA8" w:rsidR="00F35663" w:rsidRPr="00C31A31" w:rsidRDefault="00F35663" w:rsidP="00F356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F356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700,000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9" w:type="dxa"/>
            <w:vAlign w:val="bottom"/>
          </w:tcPr>
          <w:p w14:paraId="3BC2F994" w14:textId="77777777" w:rsidR="00F35663" w:rsidRPr="00C31A31" w:rsidRDefault="00F35663" w:rsidP="00F356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D7D5B" w14:textId="649F7C4E" w:rsidR="00F35663" w:rsidRPr="00C31A31" w:rsidRDefault="005B5EFE" w:rsidP="00F356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(32)</w:t>
            </w:r>
          </w:p>
        </w:tc>
        <w:tc>
          <w:tcPr>
            <w:tcW w:w="264" w:type="dxa"/>
            <w:vAlign w:val="bottom"/>
          </w:tcPr>
          <w:p w14:paraId="4EEED6B0" w14:textId="77777777" w:rsidR="00F35663" w:rsidRPr="00C31A31" w:rsidRDefault="00F35663" w:rsidP="00F356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EF47B" w14:textId="7055EB83" w:rsidR="00F35663" w:rsidRPr="00F35663" w:rsidRDefault="00F35663" w:rsidP="00F35663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56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41E5E4A8" w14:textId="77777777" w:rsidR="00F35663" w:rsidRPr="00C31A31" w:rsidRDefault="00F35663" w:rsidP="00F356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1CFEF" w14:textId="60EBE0D3" w:rsidR="00F35663" w:rsidRPr="00C31A31" w:rsidRDefault="005B5EFE" w:rsidP="00F356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5E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10,021</w:t>
            </w:r>
          </w:p>
        </w:tc>
      </w:tr>
      <w:tr w:rsidR="00F35663" w:rsidRPr="002E4A47" w14:paraId="7B7555EB" w14:textId="77777777" w:rsidTr="00BD263C">
        <w:tc>
          <w:tcPr>
            <w:tcW w:w="2698" w:type="dxa"/>
            <w:vAlign w:val="bottom"/>
          </w:tcPr>
          <w:p w14:paraId="2098A4EE" w14:textId="77777777" w:rsidR="00F35663" w:rsidRPr="002E4A47" w:rsidRDefault="00F35663" w:rsidP="00F3566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AFBFC5B" w14:textId="77777777" w:rsidR="00F35663" w:rsidRPr="002E4A47" w:rsidRDefault="00F35663" w:rsidP="00F356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500CE3E2" w14:textId="77777777" w:rsidR="00F35663" w:rsidRPr="002E4A47" w:rsidRDefault="00F35663" w:rsidP="00F356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vAlign w:val="bottom"/>
          </w:tcPr>
          <w:p w14:paraId="198F311E" w14:textId="77777777" w:rsidR="00F35663" w:rsidRPr="002E4A47" w:rsidRDefault="00F35663" w:rsidP="00F356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55C0179" w14:textId="77777777" w:rsidR="00F35663" w:rsidRPr="002E4A47" w:rsidRDefault="00F35663" w:rsidP="00F356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  <w:vAlign w:val="bottom"/>
          </w:tcPr>
          <w:p w14:paraId="55B153ED" w14:textId="77777777" w:rsidR="00F35663" w:rsidRPr="002E4A47" w:rsidRDefault="00F35663" w:rsidP="00F356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EED8431" w14:textId="77777777" w:rsidR="00F35663" w:rsidRPr="002E4A47" w:rsidRDefault="00F35663" w:rsidP="00F356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  <w:vAlign w:val="bottom"/>
          </w:tcPr>
          <w:p w14:paraId="48F4FE27" w14:textId="77777777" w:rsidR="00F35663" w:rsidRPr="002E4A47" w:rsidRDefault="00F35663" w:rsidP="00F356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79C6FA67" w14:textId="77777777" w:rsidR="00F35663" w:rsidRPr="002E4A47" w:rsidRDefault="00F35663" w:rsidP="00F356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double" w:sz="4" w:space="0" w:color="auto"/>
            </w:tcBorders>
            <w:vAlign w:val="bottom"/>
          </w:tcPr>
          <w:p w14:paraId="61813242" w14:textId="77777777" w:rsidR="00F35663" w:rsidRPr="002E4A47" w:rsidRDefault="00F35663" w:rsidP="00F356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471FD19" w14:textId="77777777" w:rsidR="00F35663" w:rsidRPr="002E4A47" w:rsidRDefault="00F35663" w:rsidP="00F356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vAlign w:val="bottom"/>
          </w:tcPr>
          <w:p w14:paraId="140769DF" w14:textId="77777777" w:rsidR="00F35663" w:rsidRPr="002E4A47" w:rsidRDefault="00F35663" w:rsidP="00F356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5663" w:rsidRPr="002E4A47" w14:paraId="347E888E" w14:textId="77777777" w:rsidTr="00BD263C">
        <w:tc>
          <w:tcPr>
            <w:tcW w:w="2698" w:type="dxa"/>
            <w:vAlign w:val="bottom"/>
            <w:hideMark/>
          </w:tcPr>
          <w:p w14:paraId="5DE6A785" w14:textId="77777777" w:rsidR="00F35663" w:rsidRPr="002E4A47" w:rsidRDefault="00F35663" w:rsidP="00F356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lastRenderedPageBreak/>
              <w:br w:type="page"/>
            </w:r>
            <w:r w:rsidRPr="002E4A4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ตราสารหนี้ที่</w:t>
            </w:r>
            <w:r w:rsidRPr="002E4A47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อยู่ในความต้องการ</w:t>
            </w:r>
          </w:p>
          <w:p w14:paraId="74B586B5" w14:textId="77777777" w:rsidR="00F35663" w:rsidRPr="002E4A47" w:rsidRDefault="00F35663" w:rsidP="00F356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2E4A47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   ของตลาด</w:t>
            </w:r>
          </w:p>
        </w:tc>
        <w:tc>
          <w:tcPr>
            <w:tcW w:w="900" w:type="dxa"/>
            <w:vAlign w:val="bottom"/>
            <w:hideMark/>
          </w:tcPr>
          <w:p w14:paraId="72FDD572" w14:textId="77777777" w:rsidR="00F35663" w:rsidRPr="002E4A47" w:rsidRDefault="00F35663" w:rsidP="00F356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EF274D2" w14:textId="77777777" w:rsidR="00F35663" w:rsidRPr="002E4A47" w:rsidRDefault="00F35663" w:rsidP="00F356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E4A4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06786041" w14:textId="77777777" w:rsidR="00F35663" w:rsidRPr="002E4A47" w:rsidRDefault="00F35663" w:rsidP="00F356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  <w:hideMark/>
          </w:tcPr>
          <w:p w14:paraId="5311476C" w14:textId="77777777" w:rsidR="00F35663" w:rsidRPr="002E4A47" w:rsidRDefault="00F35663" w:rsidP="00F356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58EDE1B6" w14:textId="77777777" w:rsidR="00F35663" w:rsidRPr="002E4A47" w:rsidRDefault="00F35663" w:rsidP="00F356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  <w:hideMark/>
          </w:tcPr>
          <w:p w14:paraId="38F8D70A" w14:textId="77777777" w:rsidR="00F35663" w:rsidRPr="002E4A47" w:rsidRDefault="00F35663" w:rsidP="00F356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49" w:type="dxa"/>
            <w:vAlign w:val="bottom"/>
          </w:tcPr>
          <w:p w14:paraId="3D5E5EE5" w14:textId="77777777" w:rsidR="00F35663" w:rsidRPr="002E4A47" w:rsidRDefault="00F35663" w:rsidP="00F356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  <w:hideMark/>
          </w:tcPr>
          <w:p w14:paraId="686B3CDF" w14:textId="77777777" w:rsidR="00F35663" w:rsidRPr="002E4A47" w:rsidRDefault="00F35663" w:rsidP="00F356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รายการปรับปรุงจากการปรับมูลค่า</w:t>
            </w:r>
          </w:p>
        </w:tc>
        <w:tc>
          <w:tcPr>
            <w:tcW w:w="264" w:type="dxa"/>
            <w:vAlign w:val="bottom"/>
          </w:tcPr>
          <w:p w14:paraId="750B345D" w14:textId="77777777" w:rsidR="00F35663" w:rsidRPr="002E4A47" w:rsidRDefault="00F35663" w:rsidP="00F356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6" w:type="dxa"/>
            <w:vAlign w:val="bottom"/>
            <w:hideMark/>
          </w:tcPr>
          <w:p w14:paraId="49E4CF91" w14:textId="77777777" w:rsidR="00F35663" w:rsidRPr="002E4A47" w:rsidRDefault="00F35663" w:rsidP="00F356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249" w:type="dxa"/>
            <w:vAlign w:val="bottom"/>
          </w:tcPr>
          <w:p w14:paraId="69FBCA36" w14:textId="77777777" w:rsidR="00F35663" w:rsidRPr="002E4A47" w:rsidRDefault="00F35663" w:rsidP="00F356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  <w:hideMark/>
          </w:tcPr>
          <w:p w14:paraId="7B895FF7" w14:textId="77777777" w:rsidR="00F35663" w:rsidRPr="002E4A47" w:rsidRDefault="00F35663" w:rsidP="00F356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0338B94" w14:textId="77777777" w:rsidR="00F35663" w:rsidRPr="002E4A47" w:rsidRDefault="00F35663" w:rsidP="00F356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E4A4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F35663" w:rsidRPr="002E4A47" w14:paraId="415019F9" w14:textId="77777777" w:rsidTr="00BD263C">
        <w:trPr>
          <w:trHeight w:val="254"/>
        </w:trPr>
        <w:tc>
          <w:tcPr>
            <w:tcW w:w="2698" w:type="dxa"/>
            <w:vAlign w:val="bottom"/>
          </w:tcPr>
          <w:p w14:paraId="7549769D" w14:textId="77777777" w:rsidR="00F35663" w:rsidRPr="002E4A47" w:rsidRDefault="00F35663" w:rsidP="00F35663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932" w:type="dxa"/>
            <w:gridSpan w:val="11"/>
            <w:vAlign w:val="bottom"/>
            <w:hideMark/>
          </w:tcPr>
          <w:p w14:paraId="1E586CBC" w14:textId="77777777" w:rsidR="00F35663" w:rsidRPr="002E4A47" w:rsidRDefault="00F35663" w:rsidP="00F3566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  <w:r w:rsidRPr="002E4A4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35663" w:rsidRPr="002E4A47" w14:paraId="75C3C9BD" w14:textId="77777777" w:rsidTr="00BD263C">
        <w:tc>
          <w:tcPr>
            <w:tcW w:w="2698" w:type="dxa"/>
            <w:vAlign w:val="bottom"/>
            <w:hideMark/>
          </w:tcPr>
          <w:p w14:paraId="39014FB5" w14:textId="77777777" w:rsidR="00F35663" w:rsidRPr="002E4A47" w:rsidRDefault="00F35663" w:rsidP="00F35663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E4A4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  <w:vAlign w:val="bottom"/>
          </w:tcPr>
          <w:p w14:paraId="025B9BF7" w14:textId="77777777" w:rsidR="00F35663" w:rsidRPr="002E4A47" w:rsidRDefault="00F35663" w:rsidP="00F356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0F7AF19B" w14:textId="77777777" w:rsidR="00F35663" w:rsidRPr="002E4A47" w:rsidRDefault="00F35663" w:rsidP="00F356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14:paraId="7A93747D" w14:textId="77777777" w:rsidR="00F35663" w:rsidRPr="002E4A47" w:rsidRDefault="00F35663" w:rsidP="00F356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5E8E490" w14:textId="77777777" w:rsidR="00F35663" w:rsidRPr="002E4A47" w:rsidRDefault="00F35663" w:rsidP="00F356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5295133F" w14:textId="77777777" w:rsidR="00F35663" w:rsidRPr="002E4A47" w:rsidRDefault="00F35663" w:rsidP="00F356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C1034CC" w14:textId="77777777" w:rsidR="00F35663" w:rsidRPr="002E4A47" w:rsidRDefault="00F35663" w:rsidP="00F356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54C658F0" w14:textId="77777777" w:rsidR="00F35663" w:rsidRPr="002E4A47" w:rsidRDefault="00F35663" w:rsidP="00F356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584EDF6E" w14:textId="77777777" w:rsidR="00F35663" w:rsidRPr="002E4A47" w:rsidRDefault="00F35663" w:rsidP="00F356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64DE5C8B" w14:textId="77777777" w:rsidR="00F35663" w:rsidRPr="002E4A47" w:rsidRDefault="00F35663" w:rsidP="00F356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1913BAE" w14:textId="77777777" w:rsidR="00F35663" w:rsidRPr="002E4A47" w:rsidRDefault="00F35663" w:rsidP="00F356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7BAB4D5C" w14:textId="77777777" w:rsidR="00F35663" w:rsidRPr="002E4A47" w:rsidRDefault="00F35663" w:rsidP="00F356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5EFE" w:rsidRPr="002E4A47" w14:paraId="1153E44E" w14:textId="77777777" w:rsidTr="00BD263C">
        <w:tc>
          <w:tcPr>
            <w:tcW w:w="2698" w:type="dxa"/>
            <w:vAlign w:val="bottom"/>
            <w:hideMark/>
          </w:tcPr>
          <w:p w14:paraId="731F59A8" w14:textId="77777777" w:rsidR="005B5EFE" w:rsidRPr="002E4A47" w:rsidRDefault="005B5EFE" w:rsidP="005B5EF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หุ้นกู้ที่วัดมูลค่าด้วยราคา</w:t>
            </w:r>
          </w:p>
          <w:p w14:paraId="14BF87EE" w14:textId="77777777" w:rsidR="005B5EFE" w:rsidRPr="002E4A47" w:rsidRDefault="005B5EFE" w:rsidP="005B5EF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2E4A47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2CE7FB8" w14:textId="044C78BF" w:rsidR="005B5EFE" w:rsidRPr="00C31A31" w:rsidRDefault="005B5EFE" w:rsidP="005B5EF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235,000</w:t>
            </w:r>
          </w:p>
        </w:tc>
        <w:tc>
          <w:tcPr>
            <w:tcW w:w="241" w:type="dxa"/>
            <w:vAlign w:val="bottom"/>
          </w:tcPr>
          <w:p w14:paraId="1706698C" w14:textId="77777777" w:rsidR="005B5EFE" w:rsidRPr="00C31A31" w:rsidRDefault="005B5EFE" w:rsidP="005B5EF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C0BE012" w14:textId="12617971" w:rsidR="005B5EFE" w:rsidRPr="00C31A31" w:rsidRDefault="005B5EFE" w:rsidP="005B5EF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1EA005EE" w14:textId="77777777" w:rsidR="005B5EFE" w:rsidRPr="00C31A31" w:rsidRDefault="005B5EFE" w:rsidP="005B5E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C104ACF" w14:textId="1291CE97" w:rsidR="005B5EFE" w:rsidRPr="00C31A31" w:rsidRDefault="005B5EFE" w:rsidP="005B5EFE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1812CEC1" w14:textId="77777777" w:rsidR="005B5EFE" w:rsidRPr="00C31A31" w:rsidRDefault="005B5EFE" w:rsidP="005B5E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49276CA" w14:textId="5151F699" w:rsidR="005B5EFE" w:rsidRPr="00C31A31" w:rsidRDefault="005B5EFE" w:rsidP="005B5EF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21E3F176" w14:textId="77777777" w:rsidR="005B5EFE" w:rsidRPr="00C31A31" w:rsidRDefault="005B5EFE" w:rsidP="005B5EF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0B2F9AF" w14:textId="31129D64" w:rsidR="005B5EFE" w:rsidRPr="00C31A31" w:rsidRDefault="005B5EFE" w:rsidP="005B5EFE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2D2182CC" w14:textId="77777777" w:rsidR="005B5EFE" w:rsidRPr="00C31A31" w:rsidRDefault="005B5EFE" w:rsidP="005B5E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9A385E0" w14:textId="03F9C99F" w:rsidR="005B5EFE" w:rsidRPr="00C31A31" w:rsidRDefault="005B5EFE" w:rsidP="005B5EF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235,000</w:t>
            </w:r>
          </w:p>
        </w:tc>
      </w:tr>
    </w:tbl>
    <w:p w14:paraId="5A6A369D" w14:textId="77777777" w:rsidR="006B77E5" w:rsidRDefault="006B77E5" w:rsidP="008F5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98"/>
        <w:gridCol w:w="900"/>
        <w:gridCol w:w="241"/>
        <w:gridCol w:w="839"/>
        <w:gridCol w:w="249"/>
        <w:gridCol w:w="1010"/>
        <w:gridCol w:w="249"/>
        <w:gridCol w:w="1010"/>
        <w:gridCol w:w="264"/>
        <w:gridCol w:w="906"/>
        <w:gridCol w:w="249"/>
        <w:gridCol w:w="1015"/>
      </w:tblGrid>
      <w:tr w:rsidR="006B77E5" w:rsidRPr="002E4A47" w14:paraId="2185CF6C" w14:textId="77777777" w:rsidTr="00BD263C">
        <w:tc>
          <w:tcPr>
            <w:tcW w:w="2698" w:type="dxa"/>
            <w:vAlign w:val="bottom"/>
          </w:tcPr>
          <w:p w14:paraId="37BDFA4E" w14:textId="77777777" w:rsidR="006B77E5" w:rsidRPr="002E4A47" w:rsidRDefault="006B77E5" w:rsidP="00BD26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6932" w:type="dxa"/>
            <w:gridSpan w:val="11"/>
            <w:vAlign w:val="bottom"/>
          </w:tcPr>
          <w:p w14:paraId="0E3850F0" w14:textId="77777777" w:rsidR="006B77E5" w:rsidRPr="004F4000" w:rsidRDefault="006B77E5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400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77E5" w:rsidRPr="002E4A47" w14:paraId="1440C607" w14:textId="77777777" w:rsidTr="00BD263C">
        <w:tc>
          <w:tcPr>
            <w:tcW w:w="2698" w:type="dxa"/>
            <w:vAlign w:val="bottom"/>
            <w:hideMark/>
          </w:tcPr>
          <w:p w14:paraId="2573199C" w14:textId="77777777" w:rsidR="006B77E5" w:rsidRPr="002E4A47" w:rsidRDefault="006B77E5" w:rsidP="00BD26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br w:type="page"/>
            </w:r>
            <w:r w:rsidRPr="002E4A4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ตราสารหนี้ที่</w:t>
            </w:r>
            <w:r w:rsidRPr="002E4A47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อยู่ในความต้องการ</w:t>
            </w:r>
          </w:p>
          <w:p w14:paraId="4BAA3210" w14:textId="77777777" w:rsidR="006B77E5" w:rsidRPr="002E4A47" w:rsidRDefault="006B77E5" w:rsidP="00BD26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2E4A47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   ของตลาด</w:t>
            </w:r>
          </w:p>
        </w:tc>
        <w:tc>
          <w:tcPr>
            <w:tcW w:w="900" w:type="dxa"/>
            <w:vAlign w:val="bottom"/>
            <w:hideMark/>
          </w:tcPr>
          <w:p w14:paraId="5B4F7916" w14:textId="77777777" w:rsidR="006B77E5" w:rsidRPr="002E4A47" w:rsidRDefault="006B77E5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12E522B4" w14:textId="77777777" w:rsidR="006B77E5" w:rsidRPr="002E4A47" w:rsidRDefault="006B77E5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E4A4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7B710178" w14:textId="77777777" w:rsidR="006B77E5" w:rsidRPr="002E4A47" w:rsidRDefault="006B77E5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  <w:hideMark/>
          </w:tcPr>
          <w:p w14:paraId="39524DA2" w14:textId="77777777" w:rsidR="006B77E5" w:rsidRPr="002E4A47" w:rsidRDefault="006B77E5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25790F34" w14:textId="77777777" w:rsidR="006B77E5" w:rsidRPr="002E4A47" w:rsidRDefault="006B77E5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  <w:hideMark/>
          </w:tcPr>
          <w:p w14:paraId="3048FF14" w14:textId="77777777" w:rsidR="006B77E5" w:rsidRPr="002E4A47" w:rsidRDefault="006B77E5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49" w:type="dxa"/>
            <w:vAlign w:val="bottom"/>
          </w:tcPr>
          <w:p w14:paraId="7B6E7D26" w14:textId="77777777" w:rsidR="006B77E5" w:rsidRPr="002E4A47" w:rsidRDefault="006B77E5" w:rsidP="00BD26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  <w:hideMark/>
          </w:tcPr>
          <w:p w14:paraId="58C427AB" w14:textId="77777777" w:rsidR="006B77E5" w:rsidRPr="002E4A47" w:rsidRDefault="006B77E5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รายการปรับปรุงจากการปรับมูลค่า</w:t>
            </w:r>
          </w:p>
        </w:tc>
        <w:tc>
          <w:tcPr>
            <w:tcW w:w="264" w:type="dxa"/>
            <w:vAlign w:val="bottom"/>
          </w:tcPr>
          <w:p w14:paraId="7832B78A" w14:textId="77777777" w:rsidR="006B77E5" w:rsidRPr="002E4A47" w:rsidRDefault="006B77E5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6" w:type="dxa"/>
            <w:vAlign w:val="bottom"/>
            <w:hideMark/>
          </w:tcPr>
          <w:p w14:paraId="4CB822F7" w14:textId="77777777" w:rsidR="006B77E5" w:rsidRPr="002E4A47" w:rsidRDefault="006B77E5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249" w:type="dxa"/>
            <w:vAlign w:val="bottom"/>
          </w:tcPr>
          <w:p w14:paraId="4F22450E" w14:textId="77777777" w:rsidR="006B77E5" w:rsidRPr="002E4A47" w:rsidRDefault="006B77E5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  <w:hideMark/>
          </w:tcPr>
          <w:p w14:paraId="70C0166E" w14:textId="77777777" w:rsidR="006B77E5" w:rsidRPr="002E4A47" w:rsidRDefault="006B77E5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14296CD4" w14:textId="77777777" w:rsidR="006B77E5" w:rsidRPr="002E4A47" w:rsidRDefault="006B77E5" w:rsidP="00BD26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E4A4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6B77E5" w:rsidRPr="002E4A47" w14:paraId="780E8181" w14:textId="77777777" w:rsidTr="00BD263C">
        <w:trPr>
          <w:trHeight w:val="254"/>
        </w:trPr>
        <w:tc>
          <w:tcPr>
            <w:tcW w:w="2698" w:type="dxa"/>
            <w:vAlign w:val="bottom"/>
          </w:tcPr>
          <w:p w14:paraId="13F9B930" w14:textId="77777777" w:rsidR="006B77E5" w:rsidRPr="002E4A47" w:rsidRDefault="006B77E5" w:rsidP="00BD263C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932" w:type="dxa"/>
            <w:gridSpan w:val="11"/>
            <w:vAlign w:val="bottom"/>
            <w:hideMark/>
          </w:tcPr>
          <w:p w14:paraId="6E421437" w14:textId="77777777" w:rsidR="006B77E5" w:rsidRPr="002E4A47" w:rsidRDefault="006B77E5" w:rsidP="00BD263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  <w:r w:rsidRPr="002E4A4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B77E5" w:rsidRPr="002E4A47" w14:paraId="7AF27D93" w14:textId="77777777" w:rsidTr="00BD263C">
        <w:trPr>
          <w:trHeight w:val="254"/>
        </w:trPr>
        <w:tc>
          <w:tcPr>
            <w:tcW w:w="9630" w:type="dxa"/>
            <w:gridSpan w:val="12"/>
            <w:vAlign w:val="bottom"/>
            <w:hideMark/>
          </w:tcPr>
          <w:p w14:paraId="5F8B380F" w14:textId="77777777" w:rsidR="006B77E5" w:rsidRPr="002E4A47" w:rsidRDefault="006B77E5" w:rsidP="00BD263C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2E4A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</w:tr>
      <w:tr w:rsidR="006B77E5" w:rsidRPr="002E4A47" w14:paraId="6575614A" w14:textId="77777777" w:rsidTr="00BD263C">
        <w:tc>
          <w:tcPr>
            <w:tcW w:w="2698" w:type="dxa"/>
            <w:vAlign w:val="bottom"/>
          </w:tcPr>
          <w:p w14:paraId="43C86058" w14:textId="77777777" w:rsidR="006B77E5" w:rsidRPr="002E4A47" w:rsidRDefault="006B77E5" w:rsidP="00BD263C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E4A4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 w:rsidRPr="002E4A47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ห</w:t>
            </w:r>
            <w:r w:rsidRPr="002E4A4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มุนเวียน</w:t>
            </w:r>
          </w:p>
        </w:tc>
        <w:tc>
          <w:tcPr>
            <w:tcW w:w="900" w:type="dxa"/>
            <w:vAlign w:val="bottom"/>
          </w:tcPr>
          <w:p w14:paraId="7924F831" w14:textId="77777777" w:rsidR="006B77E5" w:rsidRPr="002E4A47" w:rsidRDefault="006B77E5" w:rsidP="00BD26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1A52630B" w14:textId="77777777" w:rsidR="006B77E5" w:rsidRPr="002E4A47" w:rsidRDefault="006B77E5" w:rsidP="00BD26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14:paraId="65AE5E8E" w14:textId="77777777" w:rsidR="006B77E5" w:rsidRPr="002E4A47" w:rsidRDefault="006B77E5" w:rsidP="00BD26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D6E6B50" w14:textId="77777777" w:rsidR="006B77E5" w:rsidRPr="002E4A47" w:rsidRDefault="006B77E5" w:rsidP="00BD26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4017D453" w14:textId="77777777" w:rsidR="006B77E5" w:rsidRPr="002E4A47" w:rsidRDefault="006B77E5" w:rsidP="00BD26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D393C28" w14:textId="77777777" w:rsidR="006B77E5" w:rsidRPr="002E4A47" w:rsidRDefault="006B77E5" w:rsidP="00BD26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47C5B9BA" w14:textId="77777777" w:rsidR="006B77E5" w:rsidRPr="002E4A47" w:rsidRDefault="006B77E5" w:rsidP="00BD26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0772DD54" w14:textId="77777777" w:rsidR="006B77E5" w:rsidRPr="002E4A47" w:rsidRDefault="006B77E5" w:rsidP="00BD26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5CA1A14D" w14:textId="77777777" w:rsidR="006B77E5" w:rsidRPr="002E4A47" w:rsidRDefault="006B77E5" w:rsidP="00BD26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FB5F33F" w14:textId="77777777" w:rsidR="006B77E5" w:rsidRPr="002E4A47" w:rsidRDefault="006B77E5" w:rsidP="00BD26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42417D6C" w14:textId="77777777" w:rsidR="006B77E5" w:rsidRPr="002E4A47" w:rsidRDefault="006B77E5" w:rsidP="00BD26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4F56" w:rsidRPr="002E4A47" w14:paraId="1E32A49C" w14:textId="77777777" w:rsidTr="00BD263C">
        <w:tc>
          <w:tcPr>
            <w:tcW w:w="2698" w:type="dxa"/>
            <w:vAlign w:val="bottom"/>
          </w:tcPr>
          <w:p w14:paraId="6322318B" w14:textId="77777777" w:rsidR="00074F56" w:rsidRPr="002E4A47" w:rsidRDefault="00074F56" w:rsidP="00074F5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พันธบัตรรัฐบาลที่วัดมูลค่าด้วย</w:t>
            </w:r>
          </w:p>
          <w:p w14:paraId="31D37D49" w14:textId="77777777" w:rsidR="00074F56" w:rsidRPr="002E4A47" w:rsidRDefault="00074F56" w:rsidP="00074F5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A4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ราคาทุนตัดจำหน่าย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97A208E" w14:textId="77777777" w:rsidR="00074F56" w:rsidRPr="00FE303B" w:rsidRDefault="00074F56" w:rsidP="00074F5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0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10,004</w:t>
            </w:r>
          </w:p>
        </w:tc>
        <w:tc>
          <w:tcPr>
            <w:tcW w:w="241" w:type="dxa"/>
            <w:vAlign w:val="bottom"/>
          </w:tcPr>
          <w:p w14:paraId="7D3FA28D" w14:textId="77777777" w:rsidR="00074F56" w:rsidRPr="00FE303B" w:rsidRDefault="00074F56" w:rsidP="00074F5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0D4BF98E" w14:textId="7DBFD7ED" w:rsidR="00074F56" w:rsidRPr="00FE303B" w:rsidRDefault="00074F56" w:rsidP="00074F5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36B179A7" w14:textId="77777777" w:rsidR="00074F56" w:rsidRPr="00FE303B" w:rsidRDefault="00074F56" w:rsidP="00074F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5194D6EE" w14:textId="77777777" w:rsidR="00074F56" w:rsidRPr="00FE303B" w:rsidRDefault="00074F56" w:rsidP="00074F5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56064B71" w14:textId="77777777" w:rsidR="00074F56" w:rsidRPr="00FE303B" w:rsidRDefault="00074F56" w:rsidP="00074F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4A8905DE" w14:textId="77777777" w:rsidR="00074F56" w:rsidRPr="00FE303B" w:rsidRDefault="00074F56" w:rsidP="00074F5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0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FE30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4" w:type="dxa"/>
            <w:vAlign w:val="bottom"/>
          </w:tcPr>
          <w:p w14:paraId="05B2EAFF" w14:textId="77777777" w:rsidR="00074F56" w:rsidRPr="00FE303B" w:rsidRDefault="00074F56" w:rsidP="00074F5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3BEDE7D8" w14:textId="77777777" w:rsidR="00074F56" w:rsidRPr="00FE303B" w:rsidRDefault="00074F56" w:rsidP="00074F56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0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30E40D94" w14:textId="77777777" w:rsidR="00074F56" w:rsidRPr="00FE303B" w:rsidRDefault="00074F56" w:rsidP="00074F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37E9C4E0" w14:textId="77777777" w:rsidR="00074F56" w:rsidRPr="00FE303B" w:rsidRDefault="00074F56" w:rsidP="00074F5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0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</w:tr>
      <w:tr w:rsidR="006B77E5" w:rsidRPr="002E4A47" w14:paraId="1973B4A6" w14:textId="77777777" w:rsidTr="00BD263C">
        <w:tc>
          <w:tcPr>
            <w:tcW w:w="2698" w:type="dxa"/>
            <w:vAlign w:val="bottom"/>
          </w:tcPr>
          <w:p w14:paraId="17E1C958" w14:textId="77777777" w:rsidR="006B77E5" w:rsidRPr="002E4A47" w:rsidRDefault="006B77E5" w:rsidP="00BD263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BF5F22F" w14:textId="77777777" w:rsidR="006B77E5" w:rsidRPr="002E4A47" w:rsidRDefault="006B77E5" w:rsidP="00BD26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3558DE46" w14:textId="77777777" w:rsidR="006B77E5" w:rsidRPr="002E4A47" w:rsidRDefault="006B77E5" w:rsidP="00BD26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vAlign w:val="bottom"/>
          </w:tcPr>
          <w:p w14:paraId="2D53FE2B" w14:textId="77777777" w:rsidR="006B77E5" w:rsidRPr="002E4A47" w:rsidRDefault="006B77E5" w:rsidP="00BD26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A4A9031" w14:textId="77777777" w:rsidR="006B77E5" w:rsidRPr="002E4A47" w:rsidRDefault="006B77E5" w:rsidP="00BD26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  <w:vAlign w:val="bottom"/>
          </w:tcPr>
          <w:p w14:paraId="698A4FBC" w14:textId="77777777" w:rsidR="006B77E5" w:rsidRPr="002E4A47" w:rsidRDefault="006B77E5" w:rsidP="00BD26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A21D861" w14:textId="77777777" w:rsidR="006B77E5" w:rsidRPr="002E4A47" w:rsidRDefault="006B77E5" w:rsidP="00BD26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  <w:vAlign w:val="bottom"/>
          </w:tcPr>
          <w:p w14:paraId="7F76EF74" w14:textId="77777777" w:rsidR="006B77E5" w:rsidRPr="002E4A47" w:rsidRDefault="006B77E5" w:rsidP="00BD26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10CD3CD7" w14:textId="77777777" w:rsidR="006B77E5" w:rsidRPr="002E4A47" w:rsidRDefault="006B77E5" w:rsidP="00BD26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double" w:sz="4" w:space="0" w:color="auto"/>
            </w:tcBorders>
            <w:vAlign w:val="bottom"/>
          </w:tcPr>
          <w:p w14:paraId="2CA3B5C9" w14:textId="77777777" w:rsidR="006B77E5" w:rsidRPr="002E4A47" w:rsidRDefault="006B77E5" w:rsidP="00BD26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F81A3E8" w14:textId="77777777" w:rsidR="006B77E5" w:rsidRPr="002E4A47" w:rsidRDefault="006B77E5" w:rsidP="00BD26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vAlign w:val="bottom"/>
          </w:tcPr>
          <w:p w14:paraId="4B79C47C" w14:textId="77777777" w:rsidR="006B77E5" w:rsidRPr="002E4A47" w:rsidRDefault="006B77E5" w:rsidP="00BD26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77E5" w:rsidRPr="002E4A47" w14:paraId="33B6B924" w14:textId="77777777" w:rsidTr="00BD263C">
        <w:tc>
          <w:tcPr>
            <w:tcW w:w="2698" w:type="dxa"/>
            <w:vAlign w:val="bottom"/>
            <w:hideMark/>
          </w:tcPr>
          <w:p w14:paraId="06E5F17E" w14:textId="77777777" w:rsidR="006B77E5" w:rsidRPr="002E4A47" w:rsidRDefault="006B77E5" w:rsidP="00BD263C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E4A4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  <w:vAlign w:val="bottom"/>
          </w:tcPr>
          <w:p w14:paraId="3E6E1031" w14:textId="77777777" w:rsidR="006B77E5" w:rsidRPr="002E4A47" w:rsidRDefault="006B77E5" w:rsidP="00BD26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1F700217" w14:textId="77777777" w:rsidR="006B77E5" w:rsidRPr="002E4A47" w:rsidRDefault="006B77E5" w:rsidP="00BD26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14:paraId="270D017A" w14:textId="77777777" w:rsidR="006B77E5" w:rsidRPr="002E4A47" w:rsidRDefault="006B77E5" w:rsidP="00BD26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8FE65FC" w14:textId="77777777" w:rsidR="006B77E5" w:rsidRPr="002E4A47" w:rsidRDefault="006B77E5" w:rsidP="00BD26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129B4506" w14:textId="77777777" w:rsidR="006B77E5" w:rsidRPr="002E4A47" w:rsidRDefault="006B77E5" w:rsidP="00BD26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9B3ADCD" w14:textId="77777777" w:rsidR="006B77E5" w:rsidRPr="002E4A47" w:rsidRDefault="006B77E5" w:rsidP="00BD26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2D1F7B46" w14:textId="77777777" w:rsidR="006B77E5" w:rsidRPr="002E4A47" w:rsidRDefault="006B77E5" w:rsidP="00BD26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2BC8F231" w14:textId="77777777" w:rsidR="006B77E5" w:rsidRPr="002E4A47" w:rsidRDefault="006B77E5" w:rsidP="00BD26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56FFF966" w14:textId="77777777" w:rsidR="006B77E5" w:rsidRPr="002E4A47" w:rsidRDefault="006B77E5" w:rsidP="00BD26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50F8F5A" w14:textId="77777777" w:rsidR="006B77E5" w:rsidRPr="002E4A47" w:rsidRDefault="006B77E5" w:rsidP="00BD26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30FB4C9C" w14:textId="77777777" w:rsidR="006B77E5" w:rsidRPr="002E4A47" w:rsidRDefault="006B77E5" w:rsidP="00BD26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77E5" w:rsidRPr="002E4A47" w14:paraId="30F1F7D2" w14:textId="77777777" w:rsidTr="00BD263C">
        <w:tc>
          <w:tcPr>
            <w:tcW w:w="2698" w:type="dxa"/>
            <w:vAlign w:val="bottom"/>
            <w:hideMark/>
          </w:tcPr>
          <w:p w14:paraId="03E963F6" w14:textId="77777777" w:rsidR="006B77E5" w:rsidRPr="002E4A47" w:rsidRDefault="006B77E5" w:rsidP="00BD263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หุ้นกู้ที่วัดมูลค่าด้วยราคา</w:t>
            </w:r>
          </w:p>
          <w:p w14:paraId="2BAC8B97" w14:textId="77777777" w:rsidR="006B77E5" w:rsidRPr="002E4A47" w:rsidRDefault="006B77E5" w:rsidP="00BD263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2E4A47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573F4AD" w14:textId="77777777" w:rsidR="006B77E5" w:rsidRPr="00C31A31" w:rsidRDefault="006B77E5" w:rsidP="00BD263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31A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700,000</w:t>
            </w:r>
          </w:p>
        </w:tc>
        <w:tc>
          <w:tcPr>
            <w:tcW w:w="241" w:type="dxa"/>
            <w:vAlign w:val="bottom"/>
          </w:tcPr>
          <w:p w14:paraId="1C7E5C01" w14:textId="77777777" w:rsidR="006B77E5" w:rsidRPr="00C31A31" w:rsidRDefault="006B77E5" w:rsidP="00BD26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69C4CF5" w14:textId="77777777" w:rsidR="006B77E5" w:rsidRPr="00C31A31" w:rsidRDefault="00FE303B" w:rsidP="00FE303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25412E7E" w14:textId="77777777" w:rsidR="006B77E5" w:rsidRPr="00C31A31" w:rsidRDefault="006B77E5" w:rsidP="00BD26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A1694B" w14:textId="77777777" w:rsidR="006B77E5" w:rsidRPr="00C31A31" w:rsidRDefault="006B77E5" w:rsidP="00FE303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1A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5B515410" w14:textId="77777777" w:rsidR="006B77E5" w:rsidRPr="00C31A31" w:rsidRDefault="006B77E5" w:rsidP="00BD26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A12C047" w14:textId="77777777" w:rsidR="006B77E5" w:rsidRPr="00C31A31" w:rsidRDefault="006B77E5" w:rsidP="00BD263C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1A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1C675529" w14:textId="77777777" w:rsidR="006B77E5" w:rsidRPr="00C31A31" w:rsidRDefault="006B77E5" w:rsidP="00BD26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33AD8EA" w14:textId="77777777" w:rsidR="006B77E5" w:rsidRPr="00FE303B" w:rsidRDefault="00FE303B" w:rsidP="00FE303B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0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43A06CBD" w14:textId="77777777" w:rsidR="006B77E5" w:rsidRPr="00C31A31" w:rsidRDefault="006B77E5" w:rsidP="00BD26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C785F6E" w14:textId="77777777" w:rsidR="006B77E5" w:rsidRPr="00C31A31" w:rsidRDefault="00FE303B" w:rsidP="00BD263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700</w:t>
            </w:r>
            <w:r w:rsidR="006B77E5" w:rsidRPr="00C31A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,000</w:t>
            </w:r>
          </w:p>
        </w:tc>
      </w:tr>
    </w:tbl>
    <w:p w14:paraId="4DBD0CAE" w14:textId="77777777" w:rsidR="003D132A" w:rsidRDefault="003D132A" w:rsidP="008F5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E3D8AF0" w14:textId="77777777" w:rsidR="00E479D1" w:rsidRDefault="00E479D1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D5B0B">
        <w:rPr>
          <w:rFonts w:ascii="Angsana New" w:hAnsi="Angsana New"/>
          <w:b/>
          <w:bCs/>
          <w:sz w:val="30"/>
          <w:szCs w:val="30"/>
          <w:cs/>
        </w:rPr>
        <w:t>1</w:t>
      </w:r>
      <w:r w:rsidR="003D132A">
        <w:rPr>
          <w:rFonts w:ascii="Angsana New" w:hAnsi="Angsana New"/>
          <w:b/>
          <w:bCs/>
          <w:sz w:val="30"/>
          <w:szCs w:val="30"/>
        </w:rPr>
        <w:t>0</w:t>
      </w:r>
      <w:r w:rsidRPr="00FD5B0B">
        <w:rPr>
          <w:rFonts w:ascii="Angsana New" w:hAnsi="Angsana New"/>
          <w:b/>
          <w:bCs/>
          <w:sz w:val="30"/>
          <w:szCs w:val="30"/>
        </w:rPr>
        <w:tab/>
      </w:r>
      <w:r w:rsidRPr="00FD5B0B">
        <w:rPr>
          <w:rFonts w:ascii="Angsana New" w:hAnsi="Angsana New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2A07EA56" w14:textId="5282CC96" w:rsidR="00B30860" w:rsidRPr="00F25D57" w:rsidRDefault="00F25D57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2"/>
          <w:szCs w:val="22"/>
        </w:rPr>
      </w:pPr>
      <w:r>
        <w:rPr>
          <w:rFonts w:ascii="Angsana New" w:hAnsi="Angsana New"/>
          <w:b/>
          <w:bCs/>
          <w:sz w:val="24"/>
          <w:szCs w:val="24"/>
        </w:rPr>
        <w:softHyphen/>
      </w:r>
    </w:p>
    <w:tbl>
      <w:tblPr>
        <w:tblW w:w="90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1"/>
        <w:gridCol w:w="1260"/>
        <w:gridCol w:w="358"/>
        <w:gridCol w:w="1172"/>
      </w:tblGrid>
      <w:tr w:rsidR="005830D9" w:rsidRPr="00A05E27" w14:paraId="1CE05FB7" w14:textId="77777777" w:rsidTr="003B3719">
        <w:trPr>
          <w:cantSplit/>
          <w:trHeight w:val="420"/>
          <w:tblHeader/>
        </w:trPr>
        <w:tc>
          <w:tcPr>
            <w:tcW w:w="3450" w:type="pct"/>
          </w:tcPr>
          <w:p w14:paraId="0CB5B438" w14:textId="77777777" w:rsidR="005830D9" w:rsidRPr="005222D6" w:rsidRDefault="005830D9" w:rsidP="00583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1CF8D0E" w14:textId="77777777" w:rsidR="005830D9" w:rsidRPr="00A05E27" w:rsidRDefault="005830D9" w:rsidP="00583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05E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05E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05E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A05E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E56B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700" w:type="pct"/>
          </w:tcPr>
          <w:p w14:paraId="02631B38" w14:textId="77777777" w:rsidR="005830D9" w:rsidRPr="00A05E27" w:rsidRDefault="005830D9" w:rsidP="003B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F17F19C" w14:textId="77777777" w:rsidR="005830D9" w:rsidRPr="00A05E27" w:rsidRDefault="005830D9" w:rsidP="003B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5E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9" w:type="pct"/>
          </w:tcPr>
          <w:p w14:paraId="449CC557" w14:textId="77777777" w:rsidR="005830D9" w:rsidRPr="00A05E27" w:rsidRDefault="005830D9" w:rsidP="00583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4D4B7904" w14:textId="77777777" w:rsidR="005830D9" w:rsidRPr="00A05E27" w:rsidRDefault="005830D9" w:rsidP="00583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5E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36E6332" w14:textId="77777777" w:rsidR="005830D9" w:rsidRPr="00A05E27" w:rsidRDefault="005830D9" w:rsidP="00583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5E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830D9" w:rsidRPr="00A05E27" w14:paraId="2D946BD7" w14:textId="77777777" w:rsidTr="003B3719">
        <w:trPr>
          <w:cantSplit/>
          <w:trHeight w:val="420"/>
          <w:tblHeader/>
        </w:trPr>
        <w:tc>
          <w:tcPr>
            <w:tcW w:w="3450" w:type="pct"/>
          </w:tcPr>
          <w:p w14:paraId="66C4AE32" w14:textId="77777777" w:rsidR="005830D9" w:rsidRPr="00A05E27" w:rsidRDefault="005830D9" w:rsidP="00583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0" w:type="pct"/>
            <w:gridSpan w:val="3"/>
            <w:vAlign w:val="bottom"/>
          </w:tcPr>
          <w:p w14:paraId="225B8F47" w14:textId="77777777" w:rsidR="005830D9" w:rsidRPr="00A05E27" w:rsidRDefault="005830D9" w:rsidP="00583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05E2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05E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830D9" w:rsidRPr="00A05E27" w14:paraId="290A78F9" w14:textId="77777777" w:rsidTr="003B3719">
        <w:trPr>
          <w:trHeight w:val="420"/>
        </w:trPr>
        <w:tc>
          <w:tcPr>
            <w:tcW w:w="3450" w:type="pct"/>
          </w:tcPr>
          <w:p w14:paraId="31F9D0CD" w14:textId="77777777" w:rsidR="005830D9" w:rsidRPr="00A05E27" w:rsidRDefault="005830D9" w:rsidP="00583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05E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00" w:type="pct"/>
          </w:tcPr>
          <w:p w14:paraId="57CC1D11" w14:textId="77777777" w:rsidR="005830D9" w:rsidRPr="00A05E27" w:rsidRDefault="005830D9" w:rsidP="00583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" w:type="pct"/>
          </w:tcPr>
          <w:p w14:paraId="4C83F1C9" w14:textId="77777777" w:rsidR="005830D9" w:rsidRPr="00A05E27" w:rsidRDefault="005830D9" w:rsidP="00583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7CDF9956" w14:textId="631F6BDE" w:rsidR="005830D9" w:rsidRPr="00A05E27" w:rsidRDefault="005830D9" w:rsidP="00583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7708" w:rsidRPr="00A05E27" w14:paraId="640AB1A0" w14:textId="77777777" w:rsidTr="003B3719">
        <w:trPr>
          <w:trHeight w:val="420"/>
        </w:trPr>
        <w:tc>
          <w:tcPr>
            <w:tcW w:w="3450" w:type="pct"/>
          </w:tcPr>
          <w:p w14:paraId="11CF9E55" w14:textId="77777777" w:rsidR="009D7708" w:rsidRPr="00A05E27" w:rsidRDefault="009D7708" w:rsidP="009D7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5E27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700" w:type="pct"/>
            <w:shd w:val="clear" w:color="auto" w:fill="FFFFFF"/>
          </w:tcPr>
          <w:p w14:paraId="64F9ED5B" w14:textId="1E756062" w:rsidR="009D7708" w:rsidRPr="00554536" w:rsidRDefault="009D7708" w:rsidP="003B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34BC8">
              <w:rPr>
                <w:rFonts w:asciiTheme="majorBidi" w:hAnsiTheme="majorBidi" w:cstheme="majorBidi"/>
                <w:sz w:val="30"/>
                <w:szCs w:val="30"/>
              </w:rPr>
              <w:t>469</w:t>
            </w:r>
          </w:p>
        </w:tc>
        <w:tc>
          <w:tcPr>
            <w:tcW w:w="199" w:type="pct"/>
          </w:tcPr>
          <w:p w14:paraId="6313AB07" w14:textId="77777777" w:rsidR="009D7708" w:rsidRPr="00A05E27" w:rsidRDefault="009D7708" w:rsidP="009D7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049505C3" w14:textId="1DA1CB5E" w:rsidR="009D7708" w:rsidRPr="00554536" w:rsidRDefault="009D7708" w:rsidP="003B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34BC8">
              <w:rPr>
                <w:rFonts w:asciiTheme="majorBidi" w:hAnsiTheme="majorBidi" w:cstheme="majorBidi"/>
                <w:sz w:val="30"/>
                <w:szCs w:val="30"/>
              </w:rPr>
              <w:t>469</w:t>
            </w:r>
          </w:p>
        </w:tc>
      </w:tr>
      <w:tr w:rsidR="009D7708" w:rsidRPr="00A05E27" w14:paraId="7E11EF96" w14:textId="77777777" w:rsidTr="003B3719">
        <w:trPr>
          <w:trHeight w:val="420"/>
        </w:trPr>
        <w:tc>
          <w:tcPr>
            <w:tcW w:w="3450" w:type="pct"/>
          </w:tcPr>
          <w:p w14:paraId="094D3247" w14:textId="77777777" w:rsidR="009D7708" w:rsidRPr="00A05E27" w:rsidRDefault="009D7708" w:rsidP="009D7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5E27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FFFFFF"/>
          </w:tcPr>
          <w:p w14:paraId="718E7786" w14:textId="3DF6082C" w:rsidR="009D7708" w:rsidRPr="00554536" w:rsidRDefault="009D7708" w:rsidP="003B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34BC8">
              <w:rPr>
                <w:rFonts w:asciiTheme="majorBidi" w:hAnsiTheme="majorBidi" w:cstheme="majorBidi"/>
                <w:sz w:val="30"/>
                <w:szCs w:val="30"/>
              </w:rPr>
              <w:t>2,996</w:t>
            </w:r>
          </w:p>
        </w:tc>
        <w:tc>
          <w:tcPr>
            <w:tcW w:w="199" w:type="pct"/>
          </w:tcPr>
          <w:p w14:paraId="018C568E" w14:textId="77777777" w:rsidR="009D7708" w:rsidRPr="00A05E27" w:rsidRDefault="009D7708" w:rsidP="009D7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7FE13743" w14:textId="31D57E11" w:rsidR="009D7708" w:rsidRPr="00554536" w:rsidRDefault="009D7708" w:rsidP="003B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BC8">
              <w:rPr>
                <w:rFonts w:asciiTheme="majorBidi" w:hAnsiTheme="majorBidi" w:cstheme="majorBidi"/>
                <w:sz w:val="30"/>
                <w:szCs w:val="30"/>
              </w:rPr>
              <w:t>2,996</w:t>
            </w:r>
          </w:p>
        </w:tc>
      </w:tr>
      <w:tr w:rsidR="00EF5214" w:rsidRPr="00A05E27" w14:paraId="029A7622" w14:textId="77777777" w:rsidTr="003B3719">
        <w:trPr>
          <w:trHeight w:val="420"/>
        </w:trPr>
        <w:tc>
          <w:tcPr>
            <w:tcW w:w="3450" w:type="pct"/>
          </w:tcPr>
          <w:p w14:paraId="1121489A" w14:textId="77777777" w:rsidR="00EF5214" w:rsidRPr="00A05E27" w:rsidRDefault="00EF5214" w:rsidP="00EF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05E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4EB0034" w14:textId="55DF7A5C" w:rsidR="00EF5214" w:rsidRPr="00554536" w:rsidRDefault="00EF5214" w:rsidP="003B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3,465</w:t>
            </w:r>
          </w:p>
        </w:tc>
        <w:tc>
          <w:tcPr>
            <w:tcW w:w="199" w:type="pct"/>
          </w:tcPr>
          <w:p w14:paraId="0673B6F1" w14:textId="77777777" w:rsidR="00EF5214" w:rsidRPr="00A05E27" w:rsidRDefault="00EF5214" w:rsidP="00EF5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203DEC2E" w14:textId="176EC939" w:rsidR="00EF5214" w:rsidRPr="00554536" w:rsidRDefault="00EF5214" w:rsidP="003B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3,465</w:t>
            </w:r>
          </w:p>
        </w:tc>
      </w:tr>
      <w:tr w:rsidR="00EF5214" w:rsidRPr="00A05E27" w14:paraId="6511EE9F" w14:textId="77777777" w:rsidTr="003B3719">
        <w:trPr>
          <w:trHeight w:val="420"/>
        </w:trPr>
        <w:tc>
          <w:tcPr>
            <w:tcW w:w="3450" w:type="pct"/>
          </w:tcPr>
          <w:p w14:paraId="11C4C55B" w14:textId="77777777" w:rsidR="00EF5214" w:rsidRPr="00A05E27" w:rsidRDefault="00EF5214" w:rsidP="00EF5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จำนวนเงินขั้นต่ำที่ต้องจ่ายในอนาคตทั้งสิ้น</w:t>
            </w:r>
          </w:p>
        </w:tc>
        <w:tc>
          <w:tcPr>
            <w:tcW w:w="700" w:type="pct"/>
            <w:shd w:val="clear" w:color="auto" w:fill="FFFFFF"/>
          </w:tcPr>
          <w:p w14:paraId="44D40129" w14:textId="77777777" w:rsidR="00EF5214" w:rsidRPr="00554536" w:rsidRDefault="00EF5214" w:rsidP="00EF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pct"/>
            <w:vAlign w:val="bottom"/>
          </w:tcPr>
          <w:p w14:paraId="143D5837" w14:textId="77777777" w:rsidR="00EF5214" w:rsidRPr="00A05E27" w:rsidRDefault="00EF5214" w:rsidP="00EF5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106DF30D" w14:textId="77777777" w:rsidR="00EF5214" w:rsidRPr="00554536" w:rsidRDefault="00EF5214" w:rsidP="00EF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5214" w:rsidRPr="00A05E27" w14:paraId="2466F898" w14:textId="77777777" w:rsidTr="003B3719">
        <w:trPr>
          <w:trHeight w:val="420"/>
        </w:trPr>
        <w:tc>
          <w:tcPr>
            <w:tcW w:w="3450" w:type="pct"/>
          </w:tcPr>
          <w:p w14:paraId="7BFC2CBD" w14:textId="77777777" w:rsidR="00EF5214" w:rsidRPr="00A05E27" w:rsidRDefault="00EF5214" w:rsidP="00EF5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ภายใต้สัญญาที่บอกเลิกไม่ได้</w:t>
            </w:r>
          </w:p>
        </w:tc>
        <w:tc>
          <w:tcPr>
            <w:tcW w:w="700" w:type="pct"/>
            <w:shd w:val="clear" w:color="auto" w:fill="FFFFFF"/>
          </w:tcPr>
          <w:p w14:paraId="144D4CD8" w14:textId="77777777" w:rsidR="00EF5214" w:rsidRPr="00554536" w:rsidRDefault="00EF5214" w:rsidP="00EF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pct"/>
            <w:vAlign w:val="bottom"/>
          </w:tcPr>
          <w:p w14:paraId="7489A972" w14:textId="77777777" w:rsidR="00EF5214" w:rsidRPr="00A05E27" w:rsidRDefault="00EF5214" w:rsidP="00EF5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60367658" w14:textId="77777777" w:rsidR="00EF5214" w:rsidRPr="00554536" w:rsidRDefault="00EF5214" w:rsidP="00EF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5214" w:rsidRPr="00A05E27" w14:paraId="1A091EB0" w14:textId="77777777" w:rsidTr="003B3719">
        <w:trPr>
          <w:trHeight w:val="420"/>
        </w:trPr>
        <w:tc>
          <w:tcPr>
            <w:tcW w:w="3450" w:type="pct"/>
          </w:tcPr>
          <w:p w14:paraId="1D5BA4E8" w14:textId="77777777" w:rsidR="00EF5214" w:rsidRPr="00125DF1" w:rsidRDefault="00EF5214" w:rsidP="00EF5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00" w:type="pct"/>
            <w:shd w:val="clear" w:color="auto" w:fill="FFFFFF"/>
          </w:tcPr>
          <w:p w14:paraId="5FD208E8" w14:textId="6792584E" w:rsidR="00EF5214" w:rsidRPr="00554536" w:rsidRDefault="00EF5214" w:rsidP="003B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B3719">
              <w:rPr>
                <w:rFonts w:asciiTheme="majorBidi" w:hAnsiTheme="majorBidi" w:cstheme="majorBidi"/>
                <w:sz w:val="30"/>
                <w:szCs w:val="30"/>
                <w:cs/>
              </w:rPr>
              <w:t>43</w:t>
            </w:r>
            <w:r w:rsidRPr="009D77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3719">
              <w:rPr>
                <w:rFonts w:asciiTheme="majorBidi" w:hAnsiTheme="majorBidi" w:cstheme="majorBidi"/>
                <w:sz w:val="30"/>
                <w:szCs w:val="30"/>
                <w:cs/>
              </w:rPr>
              <w:t>974</w:t>
            </w:r>
          </w:p>
        </w:tc>
        <w:tc>
          <w:tcPr>
            <w:tcW w:w="199" w:type="pct"/>
            <w:vAlign w:val="bottom"/>
          </w:tcPr>
          <w:p w14:paraId="17ACA811" w14:textId="77777777" w:rsidR="00EF5214" w:rsidRPr="00A05E27" w:rsidRDefault="00EF5214" w:rsidP="00EF5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55B84A59" w14:textId="4C5152D0" w:rsidR="00EF5214" w:rsidRPr="00554536" w:rsidRDefault="00EF5214" w:rsidP="003B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34BC8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</w:tr>
      <w:tr w:rsidR="00EF5214" w:rsidRPr="00A05E27" w14:paraId="61B7BD1D" w14:textId="77777777" w:rsidTr="003B3719">
        <w:trPr>
          <w:trHeight w:val="420"/>
        </w:trPr>
        <w:tc>
          <w:tcPr>
            <w:tcW w:w="3450" w:type="pct"/>
          </w:tcPr>
          <w:p w14:paraId="6AEAFE0E" w14:textId="77777777" w:rsidR="00EF5214" w:rsidRPr="00125DF1" w:rsidRDefault="00EF5214" w:rsidP="00EF5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 แต่ไม่เกินห้าปี</w:t>
            </w:r>
          </w:p>
        </w:tc>
        <w:tc>
          <w:tcPr>
            <w:tcW w:w="700" w:type="pct"/>
            <w:shd w:val="clear" w:color="auto" w:fill="FFFFFF"/>
          </w:tcPr>
          <w:p w14:paraId="54216129" w14:textId="63384437" w:rsidR="00EF5214" w:rsidRPr="00554536" w:rsidRDefault="00EF5214" w:rsidP="003B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B3719">
              <w:rPr>
                <w:rFonts w:asciiTheme="majorBidi" w:hAnsiTheme="majorBidi" w:cstheme="majorBidi"/>
                <w:sz w:val="30"/>
                <w:szCs w:val="30"/>
                <w:cs/>
              </w:rPr>
              <w:t>30</w:t>
            </w:r>
            <w:r w:rsidRPr="009D77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3719">
              <w:rPr>
                <w:rFonts w:asciiTheme="majorBidi" w:hAnsiTheme="majorBidi" w:cstheme="majorBidi"/>
                <w:sz w:val="30"/>
                <w:szCs w:val="30"/>
                <w:cs/>
              </w:rPr>
              <w:t>382</w:t>
            </w:r>
          </w:p>
        </w:tc>
        <w:tc>
          <w:tcPr>
            <w:tcW w:w="199" w:type="pct"/>
            <w:vAlign w:val="bottom"/>
          </w:tcPr>
          <w:p w14:paraId="1F994853" w14:textId="77777777" w:rsidR="00EF5214" w:rsidRPr="00A05E27" w:rsidRDefault="00EF5214" w:rsidP="00EF5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5678573E" w14:textId="340623B8" w:rsidR="00EF5214" w:rsidRPr="00554536" w:rsidRDefault="00EF5214" w:rsidP="003B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B37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5214" w:rsidRPr="00125DF1" w14:paraId="263FE3B5" w14:textId="77777777" w:rsidTr="003B3719">
        <w:trPr>
          <w:trHeight w:val="420"/>
        </w:trPr>
        <w:tc>
          <w:tcPr>
            <w:tcW w:w="3450" w:type="pct"/>
          </w:tcPr>
          <w:p w14:paraId="1D25A391" w14:textId="77777777" w:rsidR="00EF5214" w:rsidRPr="00125DF1" w:rsidRDefault="00EF5214" w:rsidP="00EF5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5D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800B93B" w14:textId="0D98EC4F" w:rsidR="00EF5214" w:rsidRPr="003B3719" w:rsidRDefault="00EF5214" w:rsidP="003B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7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74</w:t>
            </w:r>
            <w:r w:rsidRPr="003B37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B37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356</w:t>
            </w:r>
          </w:p>
        </w:tc>
        <w:tc>
          <w:tcPr>
            <w:tcW w:w="199" w:type="pct"/>
            <w:vAlign w:val="bottom"/>
          </w:tcPr>
          <w:p w14:paraId="5ECEF82E" w14:textId="77777777" w:rsidR="00EF5214" w:rsidRPr="00125DF1" w:rsidRDefault="00EF5214" w:rsidP="00EF5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4513DE31" w14:textId="63618C3B" w:rsidR="00EF5214" w:rsidRPr="003B3719" w:rsidRDefault="00EF5214" w:rsidP="003B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7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</w:t>
            </w:r>
          </w:p>
        </w:tc>
      </w:tr>
      <w:tr w:rsidR="00EF5214" w:rsidRPr="00A05E27" w14:paraId="432ACF7F" w14:textId="77777777" w:rsidTr="003B3719">
        <w:trPr>
          <w:trHeight w:val="420"/>
        </w:trPr>
        <w:tc>
          <w:tcPr>
            <w:tcW w:w="3450" w:type="pct"/>
          </w:tcPr>
          <w:p w14:paraId="7C0F4B6D" w14:textId="77777777" w:rsidR="00EF5214" w:rsidRPr="00A05E27" w:rsidRDefault="00EF5214" w:rsidP="00EF5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0" w:type="pct"/>
            <w:tcBorders>
              <w:top w:val="double" w:sz="4" w:space="0" w:color="auto"/>
            </w:tcBorders>
            <w:shd w:val="clear" w:color="auto" w:fill="FFFFFF"/>
          </w:tcPr>
          <w:p w14:paraId="71CD8909" w14:textId="77777777" w:rsidR="00EF5214" w:rsidRPr="00554536" w:rsidRDefault="00EF5214" w:rsidP="003B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pct"/>
            <w:vAlign w:val="bottom"/>
          </w:tcPr>
          <w:p w14:paraId="750F0298" w14:textId="77777777" w:rsidR="00EF5214" w:rsidRPr="00A05E27" w:rsidRDefault="00EF5214" w:rsidP="00EF5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double" w:sz="4" w:space="0" w:color="auto"/>
            </w:tcBorders>
          </w:tcPr>
          <w:p w14:paraId="5BE389D0" w14:textId="77777777" w:rsidR="00EF5214" w:rsidRPr="00554536" w:rsidRDefault="00EF5214" w:rsidP="003B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5214" w:rsidRPr="00A05E27" w14:paraId="6CC8BFFF" w14:textId="77777777" w:rsidTr="003B3719">
        <w:trPr>
          <w:trHeight w:val="420"/>
        </w:trPr>
        <w:tc>
          <w:tcPr>
            <w:tcW w:w="3450" w:type="pct"/>
          </w:tcPr>
          <w:p w14:paraId="5C671A4B" w14:textId="77777777" w:rsidR="00EF5214" w:rsidRPr="00A05E27" w:rsidRDefault="00EF5214" w:rsidP="00EF5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05E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00" w:type="pct"/>
            <w:shd w:val="clear" w:color="auto" w:fill="FFFFFF"/>
          </w:tcPr>
          <w:p w14:paraId="7A68A34F" w14:textId="77777777" w:rsidR="00EF5214" w:rsidRPr="00554536" w:rsidRDefault="00EF5214" w:rsidP="003B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pct"/>
            <w:vAlign w:val="bottom"/>
          </w:tcPr>
          <w:p w14:paraId="1B4DF567" w14:textId="77777777" w:rsidR="00EF5214" w:rsidRPr="00A05E27" w:rsidRDefault="00EF5214" w:rsidP="00EF5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18CC32E2" w14:textId="57C268EA" w:rsidR="00EF5214" w:rsidRPr="00554536" w:rsidRDefault="00EF5214" w:rsidP="003B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5214" w:rsidRPr="00CE458C" w14:paraId="30AE7298" w14:textId="77777777" w:rsidTr="003B3719">
        <w:trPr>
          <w:trHeight w:val="420"/>
        </w:trPr>
        <w:tc>
          <w:tcPr>
            <w:tcW w:w="3450" w:type="pct"/>
            <w:shd w:val="clear" w:color="auto" w:fill="auto"/>
          </w:tcPr>
          <w:p w14:paraId="6C7A86CE" w14:textId="77777777" w:rsidR="00EF5214" w:rsidRPr="00A05E27" w:rsidRDefault="00EF5214" w:rsidP="00EF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5E27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00" w:type="pct"/>
            <w:tcBorders>
              <w:bottom w:val="double" w:sz="4" w:space="0" w:color="auto"/>
            </w:tcBorders>
            <w:shd w:val="clear" w:color="auto" w:fill="FFFFFF"/>
          </w:tcPr>
          <w:p w14:paraId="33927FB4" w14:textId="5E98BCEB" w:rsidR="00EF5214" w:rsidRPr="001E0A56" w:rsidRDefault="00EF5214" w:rsidP="003B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43</w:t>
            </w:r>
            <w:r w:rsidRPr="001E0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37</w:t>
            </w:r>
            <w:r w:rsidR="00C40E10" w:rsidRPr="001E0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99" w:type="pct"/>
            <w:vAlign w:val="bottom"/>
          </w:tcPr>
          <w:p w14:paraId="1639E167" w14:textId="77777777" w:rsidR="00EF5214" w:rsidRPr="001E0A56" w:rsidRDefault="00EF5214" w:rsidP="00EF5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4588EB0F" w14:textId="6E049881" w:rsidR="00EF5214" w:rsidRPr="001E0A56" w:rsidRDefault="00EF5214" w:rsidP="003B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0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10,72</w:t>
            </w:r>
            <w:r w:rsidR="00C40E10" w:rsidRPr="001E0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2F6F0A62" w14:textId="77777777" w:rsidR="00F10B11" w:rsidRPr="00554536" w:rsidRDefault="00F10B11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51EE3149" w14:textId="77777777" w:rsidR="00CF6638" w:rsidRDefault="0091272D" w:rsidP="009127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3D132A">
        <w:rPr>
          <w:rFonts w:ascii="Angsana New" w:hAnsi="Angsana New"/>
          <w:b/>
          <w:bCs/>
          <w:sz w:val="30"/>
          <w:szCs w:val="30"/>
        </w:rPr>
        <w:t>1</w:t>
      </w:r>
      <w:r w:rsidR="00F10B11">
        <w:rPr>
          <w:rFonts w:ascii="Angsana New" w:hAnsi="Angsana New"/>
          <w:b/>
          <w:bCs/>
          <w:sz w:val="30"/>
          <w:szCs w:val="30"/>
        </w:rPr>
        <w:tab/>
      </w:r>
      <w:r w:rsidR="00D36935" w:rsidRPr="00D36935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9E595A3" w14:textId="77777777" w:rsidR="00D36935" w:rsidRPr="00125DF1" w:rsidRDefault="00D36935" w:rsidP="00125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7AA5912" w14:textId="7A0BD95B" w:rsidR="0091272D" w:rsidRPr="0029685E" w:rsidRDefault="00125DF1" w:rsidP="00125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25DF1">
        <w:rPr>
          <w:rFonts w:ascii="Angsana New" w:hAnsi="Angsana New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="00347839">
        <w:rPr>
          <w:rFonts w:ascii="Angsana New" w:hAnsi="Angsana New" w:hint="cs"/>
          <w:sz w:val="30"/>
          <w:szCs w:val="30"/>
          <w:cs/>
        </w:rPr>
        <w:t xml:space="preserve"> </w:t>
      </w:r>
      <w:r w:rsidR="00347839">
        <w:rPr>
          <w:rFonts w:ascii="Angsana New" w:hAnsi="Angsana New"/>
          <w:sz w:val="30"/>
          <w:szCs w:val="30"/>
        </w:rPr>
        <w:t>27</w:t>
      </w:r>
      <w:r w:rsidRPr="00125DF1">
        <w:rPr>
          <w:rFonts w:ascii="Angsana New" w:hAnsi="Angsana New"/>
          <w:sz w:val="30"/>
          <w:szCs w:val="30"/>
          <w:cs/>
        </w:rPr>
        <w:t xml:space="preserve"> เมษายน</w:t>
      </w:r>
      <w:r w:rsidR="00347839">
        <w:rPr>
          <w:rFonts w:ascii="Angsana New" w:hAnsi="Angsana New"/>
          <w:sz w:val="30"/>
          <w:szCs w:val="30"/>
        </w:rPr>
        <w:t xml:space="preserve"> 2564</w:t>
      </w:r>
      <w:r w:rsidRPr="00125DF1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</w:t>
      </w:r>
      <w:r w:rsidR="00347839">
        <w:rPr>
          <w:rFonts w:ascii="Angsana New" w:hAnsi="Angsana New"/>
          <w:sz w:val="30"/>
          <w:szCs w:val="30"/>
        </w:rPr>
        <w:t xml:space="preserve"> 0.12</w:t>
      </w:r>
      <w:r w:rsidRPr="00125DF1">
        <w:rPr>
          <w:rFonts w:ascii="Angsana New" w:hAnsi="Angsana New"/>
          <w:sz w:val="30"/>
          <w:szCs w:val="30"/>
          <w:cs/>
        </w:rPr>
        <w:t xml:space="preserve"> บาท เป็นจำนวนเงินรวมทั้งสิ้น </w:t>
      </w:r>
      <w:r w:rsidR="00347839">
        <w:rPr>
          <w:rFonts w:ascii="Angsana New" w:hAnsi="Angsana New"/>
          <w:sz w:val="30"/>
          <w:szCs w:val="30"/>
        </w:rPr>
        <w:t>119.79</w:t>
      </w:r>
      <w:r w:rsidRPr="00125DF1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เงินปันผลดังกล่าวจะจ่ายแก่           ผู้ถือหุ้นใน</w:t>
      </w:r>
      <w:r w:rsidR="00F433F7">
        <w:rPr>
          <w:rFonts w:ascii="Angsana New" w:hAnsi="Angsana New" w:hint="cs"/>
          <w:sz w:val="30"/>
          <w:szCs w:val="30"/>
          <w:cs/>
        </w:rPr>
        <w:t>เดือนพฤษภาคม</w:t>
      </w:r>
      <w:r w:rsidR="00347839">
        <w:rPr>
          <w:rFonts w:ascii="Angsana New" w:hAnsi="Angsana New"/>
          <w:sz w:val="30"/>
          <w:szCs w:val="30"/>
        </w:rPr>
        <w:t xml:space="preserve"> 2564</w:t>
      </w:r>
    </w:p>
    <w:sectPr w:rsidR="0091272D" w:rsidRPr="0029685E" w:rsidSect="00621170">
      <w:headerReference w:type="default" r:id="rId15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D1A4EE" w14:textId="77777777" w:rsidR="002E0B87" w:rsidRDefault="002E0B87">
      <w:r>
        <w:separator/>
      </w:r>
    </w:p>
  </w:endnote>
  <w:endnote w:type="continuationSeparator" w:id="0">
    <w:p w14:paraId="71E76BB2" w14:textId="77777777" w:rsidR="002E0B87" w:rsidRDefault="002E0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D6C6F" w14:textId="77777777" w:rsidR="00681B2E" w:rsidRPr="007B3D4F" w:rsidRDefault="00681B2E" w:rsidP="00A43DD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B3D4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B3D4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>
      <w:rPr>
        <w:rStyle w:val="PageNumber"/>
        <w:rFonts w:ascii="Angsana New" w:hAnsi="Angsana New"/>
        <w:noProof/>
        <w:sz w:val="30"/>
        <w:szCs w:val="30"/>
        <w:cs/>
      </w:rPr>
      <w:t>6</w: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095A7AF" w14:textId="77777777" w:rsidR="00681B2E" w:rsidRPr="007B715D" w:rsidRDefault="00681B2E" w:rsidP="007B715D">
    <w:pPr>
      <w:pStyle w:val="Footer"/>
      <w:rPr>
        <w:rFonts w:ascii="Angsana New" w:hAnsi="Angsana New"/>
        <w:i/>
        <w:iCs/>
        <w:sz w:val="30"/>
        <w:szCs w:val="30"/>
        <w:lang w:val="nl-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F9ECF" w14:textId="77777777" w:rsidR="00681B2E" w:rsidRPr="007916B1" w:rsidRDefault="00681B2E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>
      <w:rPr>
        <w:rStyle w:val="PageNumber"/>
        <w:rFonts w:ascii="Angsana New" w:hAnsi="Angsana New"/>
        <w:noProof/>
        <w:sz w:val="30"/>
        <w:szCs w:val="30"/>
        <w:cs/>
      </w:rPr>
      <w:t>9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25C3DC5" w14:textId="77777777" w:rsidR="00681B2E" w:rsidRPr="002F7024" w:rsidRDefault="00681B2E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3177A2" w14:textId="77777777" w:rsidR="00681B2E" w:rsidRPr="00CE24D0" w:rsidRDefault="00681B2E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32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52C73879" w14:textId="77777777" w:rsidR="00681B2E" w:rsidRPr="00AC7B7C" w:rsidRDefault="00681B2E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A2471B" w14:textId="77777777" w:rsidR="002E0B87" w:rsidRDefault="002E0B87">
      <w:r>
        <w:separator/>
      </w:r>
    </w:p>
  </w:footnote>
  <w:footnote w:type="continuationSeparator" w:id="0">
    <w:p w14:paraId="08C797D7" w14:textId="77777777" w:rsidR="002E0B87" w:rsidRDefault="002E0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CA2B42" w14:textId="77777777" w:rsidR="00681B2E" w:rsidRDefault="00681B2E">
    <w:pPr>
      <w:pStyle w:val="Header"/>
    </w:pPr>
    <w:r>
      <w:rPr>
        <w:rFonts w:ascii="Times New Roman" w:hAnsi="Times New Roman"/>
        <w:i/>
        <w:noProof/>
        <w:sz w:val="28"/>
        <w:szCs w:val="20"/>
        <w:lang w:val="en-GB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5059080" wp14:editId="51855079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3" name="WordArt 19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977C0CC" w14:textId="77777777" w:rsidR="00681B2E" w:rsidRDefault="00681B2E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059080" id="_x0000_t202" coordsize="21600,21600" o:spt="202" path="m,l,21600r21600,l21600,xe">
              <v:stroke joinstyle="miter"/>
              <v:path gradientshapeok="t" o:connecttype="rect"/>
            </v:shapetype>
            <v:shape id="WordArt 19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" filled="f" stroked="f">
              <o:lock v:ext="edit" shapetype="t"/>
              <v:textbox style="mso-fit-shape-to-text:t">
                <w:txbxContent>
                  <w:p w14:paraId="6977C0CC" w14:textId="77777777" w:rsidR="00681B2E" w:rsidRDefault="00681B2E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271E8">
      <w:rPr>
        <w:noProof/>
      </w:rPr>
      <w:pict w14:anchorId="026D00D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51" type="#_x0000_t136" style="position:absolute;margin-left:0;margin-top:0;width:410.5pt;height:246.3pt;rotation:315;z-index:-25166028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89D1FB" w14:textId="77777777" w:rsidR="00681B2E" w:rsidRPr="008D22B2" w:rsidRDefault="00681B2E" w:rsidP="00CA36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4F4972EF" w14:textId="77777777" w:rsidR="00681B2E" w:rsidRDefault="00681B2E" w:rsidP="00CA362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4FCB1244" w14:textId="77777777" w:rsidR="00681B2E" w:rsidRPr="008D22B2" w:rsidRDefault="00681B2E" w:rsidP="00CA362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 w:rsidRPr="005A1C85">
      <w:rPr>
        <w:rFonts w:ascii="Angsana New" w:hAnsi="Angsana New" w:cs="Angsana New"/>
        <w:sz w:val="32"/>
        <w:szCs w:val="32"/>
        <w:lang w:bidi="th-TH"/>
      </w:rPr>
      <w:t xml:space="preserve"> 31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126D3D">
      <w:rPr>
        <w:rFonts w:ascii="Angsana New" w:hAnsi="Angsana New" w:cs="Angsana New"/>
        <w:sz w:val="32"/>
        <w:szCs w:val="32"/>
        <w:lang w:bidi="th-TH"/>
      </w:rPr>
      <w:t>2564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3C889392" w14:textId="77777777" w:rsidR="00681B2E" w:rsidRPr="008D4188" w:rsidRDefault="00681B2E" w:rsidP="00CA362E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2C27E8" w14:textId="77777777" w:rsidR="00681B2E" w:rsidRPr="004A6A7D" w:rsidRDefault="007271E8" w:rsidP="00495721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b w:val="0"/>
        <w:bCs/>
        <w:noProof/>
        <w:sz w:val="30"/>
        <w:szCs w:val="30"/>
      </w:rPr>
      <w:pict w14:anchorId="2AC6B5A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2054" type="#_x0000_t136" style="position:absolute;margin-left:0;margin-top:0;width:410.5pt;height:246.3pt;rotation:315;z-index:-25165721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681B2E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บริษัท </w:t>
    </w:r>
    <w:r w:rsidR="00681B2E" w:rsidRPr="004A6A7D">
      <w:rPr>
        <w:rFonts w:ascii="Angsana New" w:hAnsi="Angsana New" w:cs="Angsana New"/>
        <w:b w:val="0"/>
        <w:bCs/>
        <w:sz w:val="30"/>
        <w:szCs w:val="30"/>
      </w:rPr>
      <w:t>[</w:t>
    </w:r>
    <w:r w:rsidR="00681B2E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กขค</w:t>
    </w:r>
    <w:r w:rsidR="00681B2E" w:rsidRPr="004A6A7D">
      <w:rPr>
        <w:rFonts w:ascii="Angsana New" w:hAnsi="Angsana New" w:cs="Angsana New"/>
        <w:b w:val="0"/>
        <w:bCs/>
        <w:sz w:val="30"/>
        <w:szCs w:val="30"/>
      </w:rPr>
      <w:t xml:space="preserve">] </w:t>
    </w:r>
    <w:r w:rsidR="00681B2E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3E03C350" w14:textId="77777777" w:rsidR="00681B2E" w:rsidRPr="004A6A7D" w:rsidRDefault="00681B2E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3168B5EC" w14:textId="77777777" w:rsidR="00681B2E" w:rsidRPr="004A6A7D" w:rsidRDefault="00681B2E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31 ธันวาคม 2551 และ 2550 </w:t>
    </w:r>
  </w:p>
  <w:p w14:paraId="1917DAC1" w14:textId="77777777" w:rsidR="00681B2E" w:rsidRPr="004A6A7D" w:rsidRDefault="00681B2E">
    <w:pPr>
      <w:pStyle w:val="Header"/>
      <w:rPr>
        <w:b/>
        <w:sz w:val="30"/>
        <w:szCs w:val="30"/>
        <w:lang w:val="en-GB"/>
      </w:rPr>
    </w:pPr>
    <w:r>
      <w:rPr>
        <w:rFonts w:ascii="Times New Roman" w:hAnsi="Times New Roman"/>
        <w:b/>
        <w:i/>
        <w:noProof/>
        <w:sz w:val="30"/>
        <w:szCs w:val="30"/>
        <w:lang w:val="en-GB"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4340803" wp14:editId="7B242FFB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WordArt 17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639BCF2" w14:textId="77777777" w:rsidR="00681B2E" w:rsidRDefault="00681B2E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340803" id="_x0000_t202" coordsize="21600,21600" o:spt="202" path="m,l,21600r21600,l21600,xe">
              <v:stroke joinstyle="miter"/>
              <v:path gradientshapeok="t" o:connecttype="rect"/>
            </v:shapetype>
            <v:shape id="WordArt 17 KISDraft" o:spid="_x0000_s1027" type="#_x0000_t202" style="position:absolute;margin-left:0;margin-top:0;width:357.75pt;height:135.7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" filled="f" stroked="f">
              <o:lock v:ext="edit" shapetype="t"/>
              <v:textbox style="mso-fit-shape-to-text:t">
                <w:txbxContent>
                  <w:p w14:paraId="6639BCF2" w14:textId="77777777" w:rsidR="00681B2E" w:rsidRDefault="00681B2E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271E8">
      <w:rPr>
        <w:noProof/>
        <w:sz w:val="30"/>
        <w:szCs w:val="30"/>
      </w:rPr>
      <w:pict w14:anchorId="3651A8AB">
        <v:shape id="PowerPlusWaterMarkObject7" o:spid="_x0000_s2050" type="#_x0000_t136" style="position:absolute;margin-left:0;margin-top:0;width:410.5pt;height:246.3pt;rotation:315;z-index:-25166131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>
      <w:rPr>
        <w:rFonts w:ascii="Times New Roman" w:hAnsi="Times New Roman"/>
        <w:i/>
        <w:noProof/>
        <w:sz w:val="30"/>
        <w:szCs w:val="30"/>
        <w:lang w:val="en-GB" w:bidi="ar-SA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75C084F4" wp14:editId="75B986DD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1" name="WordArt 18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DD19E63" w14:textId="77777777" w:rsidR="00681B2E" w:rsidRDefault="00681B2E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5C084F4" id="WordArt 18 KISDraft" o:spid="_x0000_s1028" type="#_x0000_t202" style="position:absolute;margin-left:0;margin-top:0;width:357.75pt;height:135.75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" filled="f" stroked="f">
              <o:lock v:ext="edit" shapetype="t"/>
              <v:textbox style="mso-fit-shape-to-text:t">
                <w:txbxContent>
                  <w:p w14:paraId="6DD19E63" w14:textId="77777777" w:rsidR="00681B2E" w:rsidRDefault="00681B2E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070454" w14:textId="77777777" w:rsidR="00681B2E" w:rsidRPr="008D22B2" w:rsidRDefault="00681B2E" w:rsidP="00792A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073E0122" w14:textId="77777777" w:rsidR="00681B2E" w:rsidRDefault="00681B2E" w:rsidP="00792A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0BE1724" w14:textId="77777777" w:rsidR="00681B2E" w:rsidRPr="008D22B2" w:rsidRDefault="00681B2E" w:rsidP="00792A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>
      <w:rPr>
        <w:rFonts w:ascii="Angsana New" w:hAnsi="Angsana New"/>
        <w:b/>
        <w:bCs/>
        <w:sz w:val="32"/>
        <w:szCs w:val="32"/>
      </w:rPr>
      <w:t xml:space="preserve"> 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2564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  <w:r w:rsidRPr="008D22B2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478ABD35" w14:textId="77777777" w:rsidR="00681B2E" w:rsidRPr="009D2172" w:rsidRDefault="00681B2E" w:rsidP="00792A75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D5CF3C" w14:textId="77777777" w:rsidR="00681B2E" w:rsidRPr="00E66B73" w:rsidRDefault="00681B2E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E66B7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202C2">
      <w:rPr>
        <w:rFonts w:ascii="Angsana New" w:hAnsi="Angsana New"/>
        <w:b/>
        <w:bCs/>
        <w:sz w:val="32"/>
        <w:szCs w:val="32"/>
        <w:cs/>
      </w:rPr>
      <w:t>อมรินทร์พริ้นติ้ง แอนด์ พับลิชชิ่ง</w:t>
    </w:r>
    <w:r w:rsidRPr="00E66B73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047C0EC3" w14:textId="77777777" w:rsidR="00681B2E" w:rsidRPr="001D530E" w:rsidRDefault="00681B2E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264EF9ED" w14:textId="77777777" w:rsidR="00681B2E" w:rsidRPr="008D22B2" w:rsidRDefault="00681B2E" w:rsidP="00176CC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 w:rsidRPr="009C27CD"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 w:rsidRPr="009C27CD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126D3D">
      <w:rPr>
        <w:rFonts w:ascii="Angsana New" w:hAnsi="Angsana New" w:cs="Angsana New"/>
        <w:sz w:val="32"/>
        <w:szCs w:val="32"/>
        <w:lang w:bidi="th-TH"/>
      </w:rPr>
      <w:t>2564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3ED6BD95" w14:textId="77777777" w:rsidR="00681B2E" w:rsidRDefault="00681B2E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1B260A26"/>
    <w:lvl w:ilvl="0">
      <w:start w:val="1"/>
      <w:numFmt w:val="decimal"/>
      <w:lvlText w:val="%1"/>
      <w:lvlJc w:val="left"/>
      <w:pPr>
        <w:tabs>
          <w:tab w:val="num" w:pos="1150"/>
        </w:tabs>
        <w:ind w:left="115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490"/>
        </w:tabs>
        <w:ind w:left="149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830"/>
        </w:tabs>
        <w:ind w:left="183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171"/>
        </w:tabs>
        <w:ind w:left="217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511"/>
        </w:tabs>
        <w:ind w:left="251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851"/>
        </w:tabs>
        <w:ind w:left="285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191"/>
        </w:tabs>
        <w:ind w:left="319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531"/>
        </w:tabs>
        <w:ind w:left="353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871"/>
        </w:tabs>
        <w:ind w:left="3871" w:hanging="340"/>
      </w:pPr>
      <w:rPr>
        <w:rFonts w:ascii="Symbol" w:hAnsi="Symbol" w:hint="default"/>
      </w:rPr>
    </w:lvl>
  </w:abstractNum>
  <w:abstractNum w:abstractNumId="12" w15:restartNumberingAfterBreak="0">
    <w:nsid w:val="15D41BDA"/>
    <w:multiLevelType w:val="multilevel"/>
    <w:tmpl w:val="17103692"/>
    <w:lvl w:ilvl="0">
      <w:start w:val="3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C176654"/>
    <w:multiLevelType w:val="hybridMultilevel"/>
    <w:tmpl w:val="3E06D10C"/>
    <w:lvl w:ilvl="0" w:tplc="343085F2">
      <w:start w:val="1"/>
      <w:numFmt w:val="thaiLetters"/>
      <w:lvlText w:val="(%1)"/>
      <w:lvlJc w:val="left"/>
      <w:pPr>
        <w:ind w:left="922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67F22"/>
    <w:multiLevelType w:val="hybridMultilevel"/>
    <w:tmpl w:val="2C0E725A"/>
    <w:lvl w:ilvl="0" w:tplc="822AF830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7017C30"/>
    <w:multiLevelType w:val="hybridMultilevel"/>
    <w:tmpl w:val="5CB0520E"/>
    <w:lvl w:ilvl="0" w:tplc="6394A178">
      <w:start w:val="1"/>
      <w:numFmt w:val="thaiLetters"/>
      <w:lvlText w:val="(%1)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65C1C30"/>
    <w:multiLevelType w:val="hybridMultilevel"/>
    <w:tmpl w:val="C324C134"/>
    <w:lvl w:ilvl="0" w:tplc="7102FD58">
      <w:start w:val="1"/>
      <w:numFmt w:val="thaiLetters"/>
      <w:lvlText w:val="%1."/>
      <w:lvlJc w:val="left"/>
      <w:pPr>
        <w:ind w:left="6300" w:hanging="360"/>
      </w:pPr>
      <w:rPr>
        <w:rFonts w:cs="Angsana New"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7020" w:hanging="360"/>
      </w:pPr>
    </w:lvl>
    <w:lvl w:ilvl="2" w:tplc="0409001B" w:tentative="1">
      <w:start w:val="1"/>
      <w:numFmt w:val="lowerRoman"/>
      <w:lvlText w:val="%3."/>
      <w:lvlJc w:val="right"/>
      <w:pPr>
        <w:ind w:left="7740" w:hanging="180"/>
      </w:pPr>
    </w:lvl>
    <w:lvl w:ilvl="3" w:tplc="0409000F" w:tentative="1">
      <w:start w:val="1"/>
      <w:numFmt w:val="decimal"/>
      <w:lvlText w:val="%4."/>
      <w:lvlJc w:val="left"/>
      <w:pPr>
        <w:ind w:left="8460" w:hanging="360"/>
      </w:pPr>
    </w:lvl>
    <w:lvl w:ilvl="4" w:tplc="04090019" w:tentative="1">
      <w:start w:val="1"/>
      <w:numFmt w:val="lowerLetter"/>
      <w:lvlText w:val="%5."/>
      <w:lvlJc w:val="left"/>
      <w:pPr>
        <w:ind w:left="9180" w:hanging="360"/>
      </w:pPr>
    </w:lvl>
    <w:lvl w:ilvl="5" w:tplc="0409001B" w:tentative="1">
      <w:start w:val="1"/>
      <w:numFmt w:val="lowerRoman"/>
      <w:lvlText w:val="%6."/>
      <w:lvlJc w:val="right"/>
      <w:pPr>
        <w:ind w:left="9900" w:hanging="180"/>
      </w:pPr>
    </w:lvl>
    <w:lvl w:ilvl="6" w:tplc="0409000F" w:tentative="1">
      <w:start w:val="1"/>
      <w:numFmt w:val="decimal"/>
      <w:lvlText w:val="%7."/>
      <w:lvlJc w:val="left"/>
      <w:pPr>
        <w:ind w:left="10620" w:hanging="360"/>
      </w:pPr>
    </w:lvl>
    <w:lvl w:ilvl="7" w:tplc="04090019" w:tentative="1">
      <w:start w:val="1"/>
      <w:numFmt w:val="lowerLetter"/>
      <w:lvlText w:val="%8."/>
      <w:lvlJc w:val="left"/>
      <w:pPr>
        <w:ind w:left="11340" w:hanging="360"/>
      </w:pPr>
    </w:lvl>
    <w:lvl w:ilvl="8" w:tplc="0409001B" w:tentative="1">
      <w:start w:val="1"/>
      <w:numFmt w:val="lowerRoman"/>
      <w:lvlText w:val="%9."/>
      <w:lvlJc w:val="right"/>
      <w:pPr>
        <w:ind w:left="1206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E96C71"/>
    <w:multiLevelType w:val="hybridMultilevel"/>
    <w:tmpl w:val="5148C516"/>
    <w:lvl w:ilvl="0" w:tplc="DD6620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5"/>
  </w:num>
  <w:num w:numId="13">
    <w:abstractNumId w:val="29"/>
  </w:num>
  <w:num w:numId="14">
    <w:abstractNumId w:val="17"/>
  </w:num>
  <w:num w:numId="15">
    <w:abstractNumId w:val="21"/>
  </w:num>
  <w:num w:numId="16">
    <w:abstractNumId w:val="11"/>
  </w:num>
  <w:num w:numId="17">
    <w:abstractNumId w:val="16"/>
  </w:num>
  <w:num w:numId="18">
    <w:abstractNumId w:val="10"/>
  </w:num>
  <w:num w:numId="19">
    <w:abstractNumId w:val="31"/>
  </w:num>
  <w:num w:numId="20">
    <w:abstractNumId w:val="24"/>
  </w:num>
  <w:num w:numId="21">
    <w:abstractNumId w:val="30"/>
  </w:num>
  <w:num w:numId="22">
    <w:abstractNumId w:val="25"/>
  </w:num>
  <w:num w:numId="23">
    <w:abstractNumId w:val="20"/>
  </w:num>
  <w:num w:numId="24">
    <w:abstractNumId w:val="14"/>
  </w:num>
  <w:num w:numId="25">
    <w:abstractNumId w:val="33"/>
  </w:num>
  <w:num w:numId="26">
    <w:abstractNumId w:val="23"/>
  </w:num>
  <w:num w:numId="27">
    <w:abstractNumId w:val="12"/>
  </w:num>
  <w:num w:numId="28">
    <w:abstractNumId w:val="28"/>
  </w:num>
  <w:num w:numId="29">
    <w:abstractNumId w:val="26"/>
  </w:num>
  <w:num w:numId="30">
    <w:abstractNumId w:val="22"/>
  </w:num>
  <w:num w:numId="31">
    <w:abstractNumId w:val="18"/>
  </w:num>
  <w:num w:numId="32">
    <w:abstractNumId w:val="13"/>
  </w:num>
  <w:num w:numId="33">
    <w:abstractNumId w:val="34"/>
  </w:num>
  <w:num w:numId="34">
    <w:abstractNumId w:val="27"/>
  </w:num>
  <w:num w:numId="35">
    <w:abstractNumId w:val="3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5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50B"/>
    <w:rsid w:val="00000911"/>
    <w:rsid w:val="00000DF2"/>
    <w:rsid w:val="0000102C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40C"/>
    <w:rsid w:val="000026AE"/>
    <w:rsid w:val="000027ED"/>
    <w:rsid w:val="00002E4C"/>
    <w:rsid w:val="000035E3"/>
    <w:rsid w:val="0000361A"/>
    <w:rsid w:val="00003D19"/>
    <w:rsid w:val="00003EEC"/>
    <w:rsid w:val="00005628"/>
    <w:rsid w:val="00005682"/>
    <w:rsid w:val="000058F6"/>
    <w:rsid w:val="00005B3B"/>
    <w:rsid w:val="000062F0"/>
    <w:rsid w:val="00006499"/>
    <w:rsid w:val="00006C56"/>
    <w:rsid w:val="00007083"/>
    <w:rsid w:val="000076F5"/>
    <w:rsid w:val="00007A1D"/>
    <w:rsid w:val="00007C5B"/>
    <w:rsid w:val="00007F68"/>
    <w:rsid w:val="00010187"/>
    <w:rsid w:val="0001025E"/>
    <w:rsid w:val="00010AA3"/>
    <w:rsid w:val="00010B2D"/>
    <w:rsid w:val="00010F2D"/>
    <w:rsid w:val="00011114"/>
    <w:rsid w:val="00011511"/>
    <w:rsid w:val="0001215B"/>
    <w:rsid w:val="00012211"/>
    <w:rsid w:val="00012304"/>
    <w:rsid w:val="0001249B"/>
    <w:rsid w:val="000125D2"/>
    <w:rsid w:val="000127EE"/>
    <w:rsid w:val="0001280D"/>
    <w:rsid w:val="0001281E"/>
    <w:rsid w:val="0001352D"/>
    <w:rsid w:val="00013694"/>
    <w:rsid w:val="00013945"/>
    <w:rsid w:val="000139CC"/>
    <w:rsid w:val="00013B03"/>
    <w:rsid w:val="00013C25"/>
    <w:rsid w:val="00013DB4"/>
    <w:rsid w:val="00013EB3"/>
    <w:rsid w:val="00013EE8"/>
    <w:rsid w:val="00013F7D"/>
    <w:rsid w:val="00014121"/>
    <w:rsid w:val="00014241"/>
    <w:rsid w:val="000147DB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D0E"/>
    <w:rsid w:val="0002213A"/>
    <w:rsid w:val="000221BA"/>
    <w:rsid w:val="0002244C"/>
    <w:rsid w:val="0002290B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CF5"/>
    <w:rsid w:val="00025F8B"/>
    <w:rsid w:val="0002656A"/>
    <w:rsid w:val="0002674C"/>
    <w:rsid w:val="000269C8"/>
    <w:rsid w:val="00026BE1"/>
    <w:rsid w:val="0002700E"/>
    <w:rsid w:val="000275AA"/>
    <w:rsid w:val="000277DA"/>
    <w:rsid w:val="00027E5C"/>
    <w:rsid w:val="0003047C"/>
    <w:rsid w:val="000304CF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918"/>
    <w:rsid w:val="00032DD3"/>
    <w:rsid w:val="00032F61"/>
    <w:rsid w:val="000335A1"/>
    <w:rsid w:val="000335A7"/>
    <w:rsid w:val="0003374D"/>
    <w:rsid w:val="00033B7C"/>
    <w:rsid w:val="00033EEF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5027"/>
    <w:rsid w:val="00035259"/>
    <w:rsid w:val="0003554B"/>
    <w:rsid w:val="0003564F"/>
    <w:rsid w:val="000356BA"/>
    <w:rsid w:val="000359BE"/>
    <w:rsid w:val="000359C7"/>
    <w:rsid w:val="00035F3B"/>
    <w:rsid w:val="00035F6D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7EF"/>
    <w:rsid w:val="00040A75"/>
    <w:rsid w:val="00041233"/>
    <w:rsid w:val="000413F1"/>
    <w:rsid w:val="0004164F"/>
    <w:rsid w:val="00041B29"/>
    <w:rsid w:val="00041E6E"/>
    <w:rsid w:val="0004206D"/>
    <w:rsid w:val="00042286"/>
    <w:rsid w:val="000424C3"/>
    <w:rsid w:val="0004274A"/>
    <w:rsid w:val="00042777"/>
    <w:rsid w:val="000429D6"/>
    <w:rsid w:val="00042AD7"/>
    <w:rsid w:val="00042B11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53BA"/>
    <w:rsid w:val="0004591E"/>
    <w:rsid w:val="00045BD9"/>
    <w:rsid w:val="00045D7E"/>
    <w:rsid w:val="00045ECF"/>
    <w:rsid w:val="000465F4"/>
    <w:rsid w:val="00046696"/>
    <w:rsid w:val="00046F76"/>
    <w:rsid w:val="000470E9"/>
    <w:rsid w:val="00047125"/>
    <w:rsid w:val="00047389"/>
    <w:rsid w:val="00047A7A"/>
    <w:rsid w:val="00047C73"/>
    <w:rsid w:val="00047D8B"/>
    <w:rsid w:val="00050662"/>
    <w:rsid w:val="00050828"/>
    <w:rsid w:val="00050C53"/>
    <w:rsid w:val="00051285"/>
    <w:rsid w:val="0005146F"/>
    <w:rsid w:val="0005184E"/>
    <w:rsid w:val="00051C4C"/>
    <w:rsid w:val="00051CFE"/>
    <w:rsid w:val="0005208D"/>
    <w:rsid w:val="00052332"/>
    <w:rsid w:val="00052333"/>
    <w:rsid w:val="00052738"/>
    <w:rsid w:val="000527EE"/>
    <w:rsid w:val="00052A8A"/>
    <w:rsid w:val="00053015"/>
    <w:rsid w:val="00053733"/>
    <w:rsid w:val="00053D6E"/>
    <w:rsid w:val="00053DDD"/>
    <w:rsid w:val="00053E50"/>
    <w:rsid w:val="00053EA2"/>
    <w:rsid w:val="0005425D"/>
    <w:rsid w:val="00054312"/>
    <w:rsid w:val="00054588"/>
    <w:rsid w:val="0005460B"/>
    <w:rsid w:val="000548D8"/>
    <w:rsid w:val="00054D35"/>
    <w:rsid w:val="000553A9"/>
    <w:rsid w:val="000554B8"/>
    <w:rsid w:val="00056175"/>
    <w:rsid w:val="000561AA"/>
    <w:rsid w:val="00056690"/>
    <w:rsid w:val="00057122"/>
    <w:rsid w:val="00057A15"/>
    <w:rsid w:val="000602DB"/>
    <w:rsid w:val="00060918"/>
    <w:rsid w:val="00060DFF"/>
    <w:rsid w:val="000612BE"/>
    <w:rsid w:val="00061D5A"/>
    <w:rsid w:val="00062182"/>
    <w:rsid w:val="000625CF"/>
    <w:rsid w:val="000625DB"/>
    <w:rsid w:val="00062600"/>
    <w:rsid w:val="0006274E"/>
    <w:rsid w:val="0006284F"/>
    <w:rsid w:val="00062E18"/>
    <w:rsid w:val="00063272"/>
    <w:rsid w:val="000632AF"/>
    <w:rsid w:val="00063E9C"/>
    <w:rsid w:val="0006405A"/>
    <w:rsid w:val="000647B3"/>
    <w:rsid w:val="000647F8"/>
    <w:rsid w:val="000648D5"/>
    <w:rsid w:val="00064996"/>
    <w:rsid w:val="00064D98"/>
    <w:rsid w:val="000651A1"/>
    <w:rsid w:val="000654D3"/>
    <w:rsid w:val="000657CA"/>
    <w:rsid w:val="00065A5B"/>
    <w:rsid w:val="00065ED2"/>
    <w:rsid w:val="00066212"/>
    <w:rsid w:val="000662C9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75F"/>
    <w:rsid w:val="000707D9"/>
    <w:rsid w:val="000709CB"/>
    <w:rsid w:val="00070BC6"/>
    <w:rsid w:val="00070BF7"/>
    <w:rsid w:val="00070CA0"/>
    <w:rsid w:val="00070D5A"/>
    <w:rsid w:val="000711A0"/>
    <w:rsid w:val="000712AB"/>
    <w:rsid w:val="000718EB"/>
    <w:rsid w:val="00071ADA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4F56"/>
    <w:rsid w:val="000752A6"/>
    <w:rsid w:val="00075B3B"/>
    <w:rsid w:val="000764B2"/>
    <w:rsid w:val="0007655A"/>
    <w:rsid w:val="000765A5"/>
    <w:rsid w:val="00076709"/>
    <w:rsid w:val="000768CA"/>
    <w:rsid w:val="00076A05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D5A"/>
    <w:rsid w:val="00080F97"/>
    <w:rsid w:val="0008122A"/>
    <w:rsid w:val="00081568"/>
    <w:rsid w:val="00081954"/>
    <w:rsid w:val="00081BFB"/>
    <w:rsid w:val="00081FC8"/>
    <w:rsid w:val="00082352"/>
    <w:rsid w:val="000823A8"/>
    <w:rsid w:val="00082455"/>
    <w:rsid w:val="00082873"/>
    <w:rsid w:val="00082C3E"/>
    <w:rsid w:val="000832C3"/>
    <w:rsid w:val="00083CA4"/>
    <w:rsid w:val="00083EDC"/>
    <w:rsid w:val="00084149"/>
    <w:rsid w:val="0008415F"/>
    <w:rsid w:val="000843FA"/>
    <w:rsid w:val="00084CAB"/>
    <w:rsid w:val="000850E1"/>
    <w:rsid w:val="00085638"/>
    <w:rsid w:val="00085CD9"/>
    <w:rsid w:val="0008635C"/>
    <w:rsid w:val="00086592"/>
    <w:rsid w:val="000867AA"/>
    <w:rsid w:val="00086D70"/>
    <w:rsid w:val="00086DC1"/>
    <w:rsid w:val="00086E2A"/>
    <w:rsid w:val="00087836"/>
    <w:rsid w:val="00087963"/>
    <w:rsid w:val="000879E9"/>
    <w:rsid w:val="00090095"/>
    <w:rsid w:val="0009053E"/>
    <w:rsid w:val="00090F6B"/>
    <w:rsid w:val="00091066"/>
    <w:rsid w:val="000917D6"/>
    <w:rsid w:val="00091F4C"/>
    <w:rsid w:val="00091F7D"/>
    <w:rsid w:val="000921A2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8B2"/>
    <w:rsid w:val="00094BD7"/>
    <w:rsid w:val="000950D5"/>
    <w:rsid w:val="0009518B"/>
    <w:rsid w:val="000951B7"/>
    <w:rsid w:val="0009531C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F4E"/>
    <w:rsid w:val="00097FC6"/>
    <w:rsid w:val="000A019F"/>
    <w:rsid w:val="000A05C9"/>
    <w:rsid w:val="000A07DB"/>
    <w:rsid w:val="000A09C1"/>
    <w:rsid w:val="000A0C50"/>
    <w:rsid w:val="000A0F37"/>
    <w:rsid w:val="000A14B5"/>
    <w:rsid w:val="000A174A"/>
    <w:rsid w:val="000A1773"/>
    <w:rsid w:val="000A1CDD"/>
    <w:rsid w:val="000A21CF"/>
    <w:rsid w:val="000A232B"/>
    <w:rsid w:val="000A2721"/>
    <w:rsid w:val="000A2777"/>
    <w:rsid w:val="000A2828"/>
    <w:rsid w:val="000A2861"/>
    <w:rsid w:val="000A30FC"/>
    <w:rsid w:val="000A32AC"/>
    <w:rsid w:val="000A3329"/>
    <w:rsid w:val="000A3E00"/>
    <w:rsid w:val="000A4813"/>
    <w:rsid w:val="000A483C"/>
    <w:rsid w:val="000A4C16"/>
    <w:rsid w:val="000A4E6D"/>
    <w:rsid w:val="000A503F"/>
    <w:rsid w:val="000A50D3"/>
    <w:rsid w:val="000A544F"/>
    <w:rsid w:val="000A598F"/>
    <w:rsid w:val="000A60F2"/>
    <w:rsid w:val="000A62A0"/>
    <w:rsid w:val="000A630F"/>
    <w:rsid w:val="000A6A51"/>
    <w:rsid w:val="000A6EA9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35A7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4F76"/>
    <w:rsid w:val="000B5075"/>
    <w:rsid w:val="000B5376"/>
    <w:rsid w:val="000B5799"/>
    <w:rsid w:val="000B598F"/>
    <w:rsid w:val="000B5A4A"/>
    <w:rsid w:val="000B5F36"/>
    <w:rsid w:val="000B687F"/>
    <w:rsid w:val="000B69EE"/>
    <w:rsid w:val="000B6D8D"/>
    <w:rsid w:val="000B6DE0"/>
    <w:rsid w:val="000B726B"/>
    <w:rsid w:val="000B7472"/>
    <w:rsid w:val="000B7A50"/>
    <w:rsid w:val="000C03F0"/>
    <w:rsid w:val="000C054A"/>
    <w:rsid w:val="000C05D8"/>
    <w:rsid w:val="000C0621"/>
    <w:rsid w:val="000C08C9"/>
    <w:rsid w:val="000C095E"/>
    <w:rsid w:val="000C0AC3"/>
    <w:rsid w:val="000C0E6A"/>
    <w:rsid w:val="000C0E6F"/>
    <w:rsid w:val="000C0EE1"/>
    <w:rsid w:val="000C1472"/>
    <w:rsid w:val="000C1BC9"/>
    <w:rsid w:val="000C2531"/>
    <w:rsid w:val="000C2568"/>
    <w:rsid w:val="000C26DF"/>
    <w:rsid w:val="000C27DC"/>
    <w:rsid w:val="000C27E3"/>
    <w:rsid w:val="000C29E5"/>
    <w:rsid w:val="000C2B17"/>
    <w:rsid w:val="000C2FE0"/>
    <w:rsid w:val="000C320E"/>
    <w:rsid w:val="000C342C"/>
    <w:rsid w:val="000C3562"/>
    <w:rsid w:val="000C3DB4"/>
    <w:rsid w:val="000C3FD5"/>
    <w:rsid w:val="000C401E"/>
    <w:rsid w:val="000C4B1D"/>
    <w:rsid w:val="000C4BD0"/>
    <w:rsid w:val="000C4DC3"/>
    <w:rsid w:val="000C4E19"/>
    <w:rsid w:val="000C4E26"/>
    <w:rsid w:val="000C5180"/>
    <w:rsid w:val="000C59E1"/>
    <w:rsid w:val="000C6217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EF"/>
    <w:rsid w:val="000D7461"/>
    <w:rsid w:val="000D748A"/>
    <w:rsid w:val="000D7843"/>
    <w:rsid w:val="000D7E3D"/>
    <w:rsid w:val="000E07A4"/>
    <w:rsid w:val="000E08CC"/>
    <w:rsid w:val="000E093B"/>
    <w:rsid w:val="000E0A01"/>
    <w:rsid w:val="000E0AD5"/>
    <w:rsid w:val="000E0E9F"/>
    <w:rsid w:val="000E0EEB"/>
    <w:rsid w:val="000E24DC"/>
    <w:rsid w:val="000E2AA7"/>
    <w:rsid w:val="000E2B40"/>
    <w:rsid w:val="000E2D0A"/>
    <w:rsid w:val="000E2EE8"/>
    <w:rsid w:val="000E305F"/>
    <w:rsid w:val="000E3076"/>
    <w:rsid w:val="000E3430"/>
    <w:rsid w:val="000E363D"/>
    <w:rsid w:val="000E38AD"/>
    <w:rsid w:val="000E3937"/>
    <w:rsid w:val="000E39CD"/>
    <w:rsid w:val="000E409A"/>
    <w:rsid w:val="000E44CA"/>
    <w:rsid w:val="000E4913"/>
    <w:rsid w:val="000E4B37"/>
    <w:rsid w:val="000E4B8A"/>
    <w:rsid w:val="000E4C8C"/>
    <w:rsid w:val="000E4E96"/>
    <w:rsid w:val="000E542C"/>
    <w:rsid w:val="000E5939"/>
    <w:rsid w:val="000E598F"/>
    <w:rsid w:val="000E5E41"/>
    <w:rsid w:val="000E64F9"/>
    <w:rsid w:val="000E6555"/>
    <w:rsid w:val="000E696D"/>
    <w:rsid w:val="000E71ED"/>
    <w:rsid w:val="000E77E0"/>
    <w:rsid w:val="000E79B9"/>
    <w:rsid w:val="000F02D9"/>
    <w:rsid w:val="000F07DF"/>
    <w:rsid w:val="000F0AC3"/>
    <w:rsid w:val="000F0EC3"/>
    <w:rsid w:val="000F1056"/>
    <w:rsid w:val="000F17EB"/>
    <w:rsid w:val="000F18F0"/>
    <w:rsid w:val="000F1FC1"/>
    <w:rsid w:val="000F200D"/>
    <w:rsid w:val="000F2063"/>
    <w:rsid w:val="000F2288"/>
    <w:rsid w:val="000F2349"/>
    <w:rsid w:val="000F2ED0"/>
    <w:rsid w:val="000F32DB"/>
    <w:rsid w:val="000F3725"/>
    <w:rsid w:val="000F387E"/>
    <w:rsid w:val="000F3A0E"/>
    <w:rsid w:val="000F3A17"/>
    <w:rsid w:val="000F3BB5"/>
    <w:rsid w:val="000F3EB2"/>
    <w:rsid w:val="000F4962"/>
    <w:rsid w:val="000F4F1B"/>
    <w:rsid w:val="000F57F9"/>
    <w:rsid w:val="000F5801"/>
    <w:rsid w:val="000F58BC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DBB"/>
    <w:rsid w:val="000F7F3F"/>
    <w:rsid w:val="000F7F9A"/>
    <w:rsid w:val="0010002F"/>
    <w:rsid w:val="001001BD"/>
    <w:rsid w:val="00100ADB"/>
    <w:rsid w:val="00101020"/>
    <w:rsid w:val="00101543"/>
    <w:rsid w:val="00101FB2"/>
    <w:rsid w:val="001020A3"/>
    <w:rsid w:val="0010227C"/>
    <w:rsid w:val="001032B4"/>
    <w:rsid w:val="00103828"/>
    <w:rsid w:val="0010391D"/>
    <w:rsid w:val="00103BFC"/>
    <w:rsid w:val="00103C8B"/>
    <w:rsid w:val="001041E3"/>
    <w:rsid w:val="00104961"/>
    <w:rsid w:val="00104A98"/>
    <w:rsid w:val="00104B7D"/>
    <w:rsid w:val="0010511D"/>
    <w:rsid w:val="001051BB"/>
    <w:rsid w:val="0010537A"/>
    <w:rsid w:val="001053B9"/>
    <w:rsid w:val="00105557"/>
    <w:rsid w:val="00105EB5"/>
    <w:rsid w:val="00106162"/>
    <w:rsid w:val="0010674E"/>
    <w:rsid w:val="001068B6"/>
    <w:rsid w:val="00106901"/>
    <w:rsid w:val="00106B89"/>
    <w:rsid w:val="00107460"/>
    <w:rsid w:val="00107C13"/>
    <w:rsid w:val="00110463"/>
    <w:rsid w:val="00110E6E"/>
    <w:rsid w:val="00110E8A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F82"/>
    <w:rsid w:val="0011362C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70"/>
    <w:rsid w:val="001154BD"/>
    <w:rsid w:val="001155B1"/>
    <w:rsid w:val="0011566A"/>
    <w:rsid w:val="001157C0"/>
    <w:rsid w:val="001165FA"/>
    <w:rsid w:val="00116710"/>
    <w:rsid w:val="001167B0"/>
    <w:rsid w:val="001169AC"/>
    <w:rsid w:val="00116D85"/>
    <w:rsid w:val="00116DA2"/>
    <w:rsid w:val="0011736C"/>
    <w:rsid w:val="00117445"/>
    <w:rsid w:val="00117CD8"/>
    <w:rsid w:val="001205C2"/>
    <w:rsid w:val="001205DF"/>
    <w:rsid w:val="00120A96"/>
    <w:rsid w:val="00120A9F"/>
    <w:rsid w:val="00120AAC"/>
    <w:rsid w:val="00120CAA"/>
    <w:rsid w:val="00120E9F"/>
    <w:rsid w:val="00121116"/>
    <w:rsid w:val="00121427"/>
    <w:rsid w:val="00121514"/>
    <w:rsid w:val="00121B28"/>
    <w:rsid w:val="00121B8F"/>
    <w:rsid w:val="00121EB6"/>
    <w:rsid w:val="0012209B"/>
    <w:rsid w:val="00122248"/>
    <w:rsid w:val="001225E0"/>
    <w:rsid w:val="00122B1A"/>
    <w:rsid w:val="00122E2F"/>
    <w:rsid w:val="00123228"/>
    <w:rsid w:val="0012324A"/>
    <w:rsid w:val="001233E4"/>
    <w:rsid w:val="00123789"/>
    <w:rsid w:val="00123935"/>
    <w:rsid w:val="00123A1E"/>
    <w:rsid w:val="00123A2C"/>
    <w:rsid w:val="00124312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5DF1"/>
    <w:rsid w:val="0012602A"/>
    <w:rsid w:val="0012607B"/>
    <w:rsid w:val="0012691E"/>
    <w:rsid w:val="00126B46"/>
    <w:rsid w:val="00126D3D"/>
    <w:rsid w:val="00126E57"/>
    <w:rsid w:val="001275C6"/>
    <w:rsid w:val="001277F4"/>
    <w:rsid w:val="001279CB"/>
    <w:rsid w:val="00127B38"/>
    <w:rsid w:val="00127BD5"/>
    <w:rsid w:val="001300B6"/>
    <w:rsid w:val="001300DE"/>
    <w:rsid w:val="00130330"/>
    <w:rsid w:val="001303A8"/>
    <w:rsid w:val="0013043E"/>
    <w:rsid w:val="00130483"/>
    <w:rsid w:val="0013053D"/>
    <w:rsid w:val="0013062F"/>
    <w:rsid w:val="001308BD"/>
    <w:rsid w:val="00130B4C"/>
    <w:rsid w:val="00130C1D"/>
    <w:rsid w:val="00130C49"/>
    <w:rsid w:val="00130D2B"/>
    <w:rsid w:val="00130D37"/>
    <w:rsid w:val="001316DD"/>
    <w:rsid w:val="001316F3"/>
    <w:rsid w:val="00131876"/>
    <w:rsid w:val="00131B66"/>
    <w:rsid w:val="00131BEA"/>
    <w:rsid w:val="00131EC9"/>
    <w:rsid w:val="001320D5"/>
    <w:rsid w:val="00132257"/>
    <w:rsid w:val="001324E7"/>
    <w:rsid w:val="00132874"/>
    <w:rsid w:val="001328DF"/>
    <w:rsid w:val="00132B64"/>
    <w:rsid w:val="001330B6"/>
    <w:rsid w:val="00133286"/>
    <w:rsid w:val="00133490"/>
    <w:rsid w:val="00133C4A"/>
    <w:rsid w:val="001344AF"/>
    <w:rsid w:val="00134B29"/>
    <w:rsid w:val="00134F62"/>
    <w:rsid w:val="001353DF"/>
    <w:rsid w:val="00135570"/>
    <w:rsid w:val="001355AF"/>
    <w:rsid w:val="001356CD"/>
    <w:rsid w:val="00135F0C"/>
    <w:rsid w:val="00136044"/>
    <w:rsid w:val="00136098"/>
    <w:rsid w:val="00136217"/>
    <w:rsid w:val="001366B4"/>
    <w:rsid w:val="0013693B"/>
    <w:rsid w:val="00136941"/>
    <w:rsid w:val="0013739F"/>
    <w:rsid w:val="001378C0"/>
    <w:rsid w:val="001379FE"/>
    <w:rsid w:val="00137B0E"/>
    <w:rsid w:val="00137C71"/>
    <w:rsid w:val="00140107"/>
    <w:rsid w:val="00140A87"/>
    <w:rsid w:val="00140D40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F02"/>
    <w:rsid w:val="001430A7"/>
    <w:rsid w:val="0014311F"/>
    <w:rsid w:val="0014350C"/>
    <w:rsid w:val="001437BD"/>
    <w:rsid w:val="00143987"/>
    <w:rsid w:val="00143B8E"/>
    <w:rsid w:val="00143CDA"/>
    <w:rsid w:val="00144D5B"/>
    <w:rsid w:val="00144F43"/>
    <w:rsid w:val="0014519F"/>
    <w:rsid w:val="001451A2"/>
    <w:rsid w:val="00145601"/>
    <w:rsid w:val="00145611"/>
    <w:rsid w:val="0014579B"/>
    <w:rsid w:val="00145911"/>
    <w:rsid w:val="001461A3"/>
    <w:rsid w:val="00146D9D"/>
    <w:rsid w:val="00146FC4"/>
    <w:rsid w:val="0014714A"/>
    <w:rsid w:val="001474A4"/>
    <w:rsid w:val="001477E9"/>
    <w:rsid w:val="001477FD"/>
    <w:rsid w:val="0014796C"/>
    <w:rsid w:val="00147B94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18E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5D45"/>
    <w:rsid w:val="0015722F"/>
    <w:rsid w:val="001572E9"/>
    <w:rsid w:val="0015733E"/>
    <w:rsid w:val="0015767F"/>
    <w:rsid w:val="001577E9"/>
    <w:rsid w:val="00160059"/>
    <w:rsid w:val="00160A35"/>
    <w:rsid w:val="00160AF2"/>
    <w:rsid w:val="00160D00"/>
    <w:rsid w:val="00160E6C"/>
    <w:rsid w:val="00161101"/>
    <w:rsid w:val="00161467"/>
    <w:rsid w:val="001614BC"/>
    <w:rsid w:val="00161791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3377"/>
    <w:rsid w:val="00163D8D"/>
    <w:rsid w:val="00163F3D"/>
    <w:rsid w:val="00164413"/>
    <w:rsid w:val="00164587"/>
    <w:rsid w:val="00164987"/>
    <w:rsid w:val="001649C5"/>
    <w:rsid w:val="00164D08"/>
    <w:rsid w:val="00164DFA"/>
    <w:rsid w:val="00164F8E"/>
    <w:rsid w:val="0016517C"/>
    <w:rsid w:val="00165264"/>
    <w:rsid w:val="0016527A"/>
    <w:rsid w:val="001652DE"/>
    <w:rsid w:val="001656D2"/>
    <w:rsid w:val="00165703"/>
    <w:rsid w:val="00165AA9"/>
    <w:rsid w:val="00165D74"/>
    <w:rsid w:val="00165EB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856"/>
    <w:rsid w:val="001679F1"/>
    <w:rsid w:val="00167BAE"/>
    <w:rsid w:val="00167BE5"/>
    <w:rsid w:val="00167C9A"/>
    <w:rsid w:val="00167F17"/>
    <w:rsid w:val="00167FB9"/>
    <w:rsid w:val="001704AF"/>
    <w:rsid w:val="00170D1A"/>
    <w:rsid w:val="0017118E"/>
    <w:rsid w:val="001715E5"/>
    <w:rsid w:val="001719CD"/>
    <w:rsid w:val="00171E23"/>
    <w:rsid w:val="00171ED2"/>
    <w:rsid w:val="001720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539E"/>
    <w:rsid w:val="00175610"/>
    <w:rsid w:val="00175630"/>
    <w:rsid w:val="00175892"/>
    <w:rsid w:val="00175DF2"/>
    <w:rsid w:val="00175FC3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77C88"/>
    <w:rsid w:val="001803E0"/>
    <w:rsid w:val="001805B8"/>
    <w:rsid w:val="00180673"/>
    <w:rsid w:val="0018087D"/>
    <w:rsid w:val="00180ADF"/>
    <w:rsid w:val="00180B53"/>
    <w:rsid w:val="00180B99"/>
    <w:rsid w:val="00180B9A"/>
    <w:rsid w:val="00180D38"/>
    <w:rsid w:val="00181398"/>
    <w:rsid w:val="00181544"/>
    <w:rsid w:val="0018158C"/>
    <w:rsid w:val="0018197D"/>
    <w:rsid w:val="001825DF"/>
    <w:rsid w:val="001826BF"/>
    <w:rsid w:val="00182E1F"/>
    <w:rsid w:val="001830C5"/>
    <w:rsid w:val="001830DE"/>
    <w:rsid w:val="001831A2"/>
    <w:rsid w:val="00183221"/>
    <w:rsid w:val="0018322C"/>
    <w:rsid w:val="00183590"/>
    <w:rsid w:val="00183744"/>
    <w:rsid w:val="001837D2"/>
    <w:rsid w:val="00183B14"/>
    <w:rsid w:val="001841C9"/>
    <w:rsid w:val="001849FF"/>
    <w:rsid w:val="00184C3F"/>
    <w:rsid w:val="00185E75"/>
    <w:rsid w:val="00186B07"/>
    <w:rsid w:val="00186C3B"/>
    <w:rsid w:val="00186C55"/>
    <w:rsid w:val="00187954"/>
    <w:rsid w:val="00187982"/>
    <w:rsid w:val="001903D7"/>
    <w:rsid w:val="001905AF"/>
    <w:rsid w:val="0019095D"/>
    <w:rsid w:val="00190A46"/>
    <w:rsid w:val="00190AEE"/>
    <w:rsid w:val="00190F28"/>
    <w:rsid w:val="001916A2"/>
    <w:rsid w:val="00191905"/>
    <w:rsid w:val="00191E06"/>
    <w:rsid w:val="001920F0"/>
    <w:rsid w:val="00192527"/>
    <w:rsid w:val="00192611"/>
    <w:rsid w:val="00192AC2"/>
    <w:rsid w:val="00192DBF"/>
    <w:rsid w:val="0019339E"/>
    <w:rsid w:val="001935C5"/>
    <w:rsid w:val="001937B6"/>
    <w:rsid w:val="00193946"/>
    <w:rsid w:val="00193A3C"/>
    <w:rsid w:val="00193B76"/>
    <w:rsid w:val="0019415F"/>
    <w:rsid w:val="001945B4"/>
    <w:rsid w:val="001947CC"/>
    <w:rsid w:val="00194D51"/>
    <w:rsid w:val="00194DA0"/>
    <w:rsid w:val="001950A9"/>
    <w:rsid w:val="00195101"/>
    <w:rsid w:val="00195393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D"/>
    <w:rsid w:val="00197151"/>
    <w:rsid w:val="0019729E"/>
    <w:rsid w:val="001974C8"/>
    <w:rsid w:val="00197514"/>
    <w:rsid w:val="001979FC"/>
    <w:rsid w:val="00197B5D"/>
    <w:rsid w:val="00197D2B"/>
    <w:rsid w:val="00197D51"/>
    <w:rsid w:val="001A0338"/>
    <w:rsid w:val="001A0A9F"/>
    <w:rsid w:val="001A0D4C"/>
    <w:rsid w:val="001A110F"/>
    <w:rsid w:val="001A14FB"/>
    <w:rsid w:val="001A17B9"/>
    <w:rsid w:val="001A196F"/>
    <w:rsid w:val="001A1A61"/>
    <w:rsid w:val="001A1ADF"/>
    <w:rsid w:val="001A1AED"/>
    <w:rsid w:val="001A1D26"/>
    <w:rsid w:val="001A1F80"/>
    <w:rsid w:val="001A2025"/>
    <w:rsid w:val="001A2106"/>
    <w:rsid w:val="001A2117"/>
    <w:rsid w:val="001A2206"/>
    <w:rsid w:val="001A26E4"/>
    <w:rsid w:val="001A2C4A"/>
    <w:rsid w:val="001A33A6"/>
    <w:rsid w:val="001A3F0F"/>
    <w:rsid w:val="001A41DF"/>
    <w:rsid w:val="001A47A9"/>
    <w:rsid w:val="001A4952"/>
    <w:rsid w:val="001A4BB9"/>
    <w:rsid w:val="001A5232"/>
    <w:rsid w:val="001A5B63"/>
    <w:rsid w:val="001A5CEF"/>
    <w:rsid w:val="001A6020"/>
    <w:rsid w:val="001A62E6"/>
    <w:rsid w:val="001A6B16"/>
    <w:rsid w:val="001A6F28"/>
    <w:rsid w:val="001A7763"/>
    <w:rsid w:val="001A7A8A"/>
    <w:rsid w:val="001A7FE1"/>
    <w:rsid w:val="001B0081"/>
    <w:rsid w:val="001B016A"/>
    <w:rsid w:val="001B0261"/>
    <w:rsid w:val="001B04FF"/>
    <w:rsid w:val="001B055A"/>
    <w:rsid w:val="001B13B0"/>
    <w:rsid w:val="001B14DE"/>
    <w:rsid w:val="001B1500"/>
    <w:rsid w:val="001B1574"/>
    <w:rsid w:val="001B1585"/>
    <w:rsid w:val="001B185D"/>
    <w:rsid w:val="001B1947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EE2"/>
    <w:rsid w:val="001B3437"/>
    <w:rsid w:val="001B3612"/>
    <w:rsid w:val="001B3746"/>
    <w:rsid w:val="001B3DA7"/>
    <w:rsid w:val="001B41C9"/>
    <w:rsid w:val="001B4279"/>
    <w:rsid w:val="001B44E9"/>
    <w:rsid w:val="001B4529"/>
    <w:rsid w:val="001B4B11"/>
    <w:rsid w:val="001B4DA9"/>
    <w:rsid w:val="001B4F07"/>
    <w:rsid w:val="001B505C"/>
    <w:rsid w:val="001B516A"/>
    <w:rsid w:val="001B532D"/>
    <w:rsid w:val="001B5ADD"/>
    <w:rsid w:val="001B5DD8"/>
    <w:rsid w:val="001B5E83"/>
    <w:rsid w:val="001B612F"/>
    <w:rsid w:val="001B62D9"/>
    <w:rsid w:val="001B6B19"/>
    <w:rsid w:val="001B71F7"/>
    <w:rsid w:val="001B7360"/>
    <w:rsid w:val="001B7556"/>
    <w:rsid w:val="001B7779"/>
    <w:rsid w:val="001B7BC0"/>
    <w:rsid w:val="001B7CAB"/>
    <w:rsid w:val="001C044E"/>
    <w:rsid w:val="001C0B96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962"/>
    <w:rsid w:val="001C2A06"/>
    <w:rsid w:val="001C2B34"/>
    <w:rsid w:val="001C3207"/>
    <w:rsid w:val="001C3259"/>
    <w:rsid w:val="001C340C"/>
    <w:rsid w:val="001C375D"/>
    <w:rsid w:val="001C3A10"/>
    <w:rsid w:val="001C43CE"/>
    <w:rsid w:val="001C48B4"/>
    <w:rsid w:val="001C4918"/>
    <w:rsid w:val="001C4932"/>
    <w:rsid w:val="001C4F9D"/>
    <w:rsid w:val="001C52F5"/>
    <w:rsid w:val="001C595E"/>
    <w:rsid w:val="001C5A49"/>
    <w:rsid w:val="001C5E91"/>
    <w:rsid w:val="001C5F5B"/>
    <w:rsid w:val="001C642A"/>
    <w:rsid w:val="001C69BD"/>
    <w:rsid w:val="001C69FA"/>
    <w:rsid w:val="001C6BD7"/>
    <w:rsid w:val="001C73EB"/>
    <w:rsid w:val="001C745C"/>
    <w:rsid w:val="001C7585"/>
    <w:rsid w:val="001C7840"/>
    <w:rsid w:val="001C784A"/>
    <w:rsid w:val="001C7B5F"/>
    <w:rsid w:val="001D0694"/>
    <w:rsid w:val="001D13BD"/>
    <w:rsid w:val="001D143A"/>
    <w:rsid w:val="001D1809"/>
    <w:rsid w:val="001D1C34"/>
    <w:rsid w:val="001D1EB2"/>
    <w:rsid w:val="001D2209"/>
    <w:rsid w:val="001D233C"/>
    <w:rsid w:val="001D24C9"/>
    <w:rsid w:val="001D2650"/>
    <w:rsid w:val="001D2763"/>
    <w:rsid w:val="001D2CBF"/>
    <w:rsid w:val="001D2E69"/>
    <w:rsid w:val="001D3012"/>
    <w:rsid w:val="001D32DC"/>
    <w:rsid w:val="001D3474"/>
    <w:rsid w:val="001D362E"/>
    <w:rsid w:val="001D384F"/>
    <w:rsid w:val="001D3CD5"/>
    <w:rsid w:val="001D43AF"/>
    <w:rsid w:val="001D4D94"/>
    <w:rsid w:val="001D4F2A"/>
    <w:rsid w:val="001D4FB7"/>
    <w:rsid w:val="001D525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790D"/>
    <w:rsid w:val="001D7943"/>
    <w:rsid w:val="001E0473"/>
    <w:rsid w:val="001E066E"/>
    <w:rsid w:val="001E0A56"/>
    <w:rsid w:val="001E0B57"/>
    <w:rsid w:val="001E0DEC"/>
    <w:rsid w:val="001E14A6"/>
    <w:rsid w:val="001E18DB"/>
    <w:rsid w:val="001E1B42"/>
    <w:rsid w:val="001E2483"/>
    <w:rsid w:val="001E24AC"/>
    <w:rsid w:val="001E26BA"/>
    <w:rsid w:val="001E26D0"/>
    <w:rsid w:val="001E2F3C"/>
    <w:rsid w:val="001E2F41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61"/>
    <w:rsid w:val="001E53F9"/>
    <w:rsid w:val="001E5B36"/>
    <w:rsid w:val="001E5EB4"/>
    <w:rsid w:val="001E67F9"/>
    <w:rsid w:val="001E6D27"/>
    <w:rsid w:val="001E6D4A"/>
    <w:rsid w:val="001E6F74"/>
    <w:rsid w:val="001E746B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77B"/>
    <w:rsid w:val="001F1885"/>
    <w:rsid w:val="001F19CC"/>
    <w:rsid w:val="001F19D6"/>
    <w:rsid w:val="001F1A4F"/>
    <w:rsid w:val="001F1BD2"/>
    <w:rsid w:val="001F1D8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8E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D53"/>
    <w:rsid w:val="00200EB6"/>
    <w:rsid w:val="002014AA"/>
    <w:rsid w:val="00201545"/>
    <w:rsid w:val="002015F1"/>
    <w:rsid w:val="00201AF9"/>
    <w:rsid w:val="00201DE9"/>
    <w:rsid w:val="00202067"/>
    <w:rsid w:val="002024EE"/>
    <w:rsid w:val="002027B5"/>
    <w:rsid w:val="00202A50"/>
    <w:rsid w:val="00202EA2"/>
    <w:rsid w:val="00203B32"/>
    <w:rsid w:val="00203CC7"/>
    <w:rsid w:val="00204465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764"/>
    <w:rsid w:val="0020788E"/>
    <w:rsid w:val="002079C0"/>
    <w:rsid w:val="00207A24"/>
    <w:rsid w:val="00207CB7"/>
    <w:rsid w:val="00207DA2"/>
    <w:rsid w:val="00207F20"/>
    <w:rsid w:val="002101A5"/>
    <w:rsid w:val="002104D1"/>
    <w:rsid w:val="00210A7F"/>
    <w:rsid w:val="00210CA8"/>
    <w:rsid w:val="002110EE"/>
    <w:rsid w:val="002111C7"/>
    <w:rsid w:val="00211507"/>
    <w:rsid w:val="002119E7"/>
    <w:rsid w:val="00211D01"/>
    <w:rsid w:val="00211E62"/>
    <w:rsid w:val="002125C1"/>
    <w:rsid w:val="00213170"/>
    <w:rsid w:val="00213323"/>
    <w:rsid w:val="0021354B"/>
    <w:rsid w:val="00213C2D"/>
    <w:rsid w:val="00213F7A"/>
    <w:rsid w:val="00214110"/>
    <w:rsid w:val="002147FE"/>
    <w:rsid w:val="00214BA2"/>
    <w:rsid w:val="00214D1A"/>
    <w:rsid w:val="0021519D"/>
    <w:rsid w:val="00215343"/>
    <w:rsid w:val="002155EC"/>
    <w:rsid w:val="0021567F"/>
    <w:rsid w:val="002157EC"/>
    <w:rsid w:val="00215A36"/>
    <w:rsid w:val="00215CD5"/>
    <w:rsid w:val="00215DDA"/>
    <w:rsid w:val="00215E00"/>
    <w:rsid w:val="00216286"/>
    <w:rsid w:val="00216341"/>
    <w:rsid w:val="00216579"/>
    <w:rsid w:val="00216620"/>
    <w:rsid w:val="00216B70"/>
    <w:rsid w:val="00216C4B"/>
    <w:rsid w:val="00216CB1"/>
    <w:rsid w:val="00216D9B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4141"/>
    <w:rsid w:val="0022465F"/>
    <w:rsid w:val="002247B0"/>
    <w:rsid w:val="002247D3"/>
    <w:rsid w:val="002248AC"/>
    <w:rsid w:val="002249E5"/>
    <w:rsid w:val="00224A42"/>
    <w:rsid w:val="00224EC8"/>
    <w:rsid w:val="00224F71"/>
    <w:rsid w:val="00224FC6"/>
    <w:rsid w:val="0022506E"/>
    <w:rsid w:val="002250C5"/>
    <w:rsid w:val="0022563E"/>
    <w:rsid w:val="00225C74"/>
    <w:rsid w:val="00225D25"/>
    <w:rsid w:val="00225F5E"/>
    <w:rsid w:val="002262FE"/>
    <w:rsid w:val="00226720"/>
    <w:rsid w:val="00226CF1"/>
    <w:rsid w:val="002270BC"/>
    <w:rsid w:val="00227388"/>
    <w:rsid w:val="00227886"/>
    <w:rsid w:val="00227A59"/>
    <w:rsid w:val="00227FED"/>
    <w:rsid w:val="002300C8"/>
    <w:rsid w:val="00230137"/>
    <w:rsid w:val="0023043A"/>
    <w:rsid w:val="00230A04"/>
    <w:rsid w:val="00230CDB"/>
    <w:rsid w:val="002315F1"/>
    <w:rsid w:val="00231889"/>
    <w:rsid w:val="00231926"/>
    <w:rsid w:val="0023193F"/>
    <w:rsid w:val="00231C58"/>
    <w:rsid w:val="00232320"/>
    <w:rsid w:val="00232580"/>
    <w:rsid w:val="00232B28"/>
    <w:rsid w:val="00232BE0"/>
    <w:rsid w:val="00232C9C"/>
    <w:rsid w:val="00232F3A"/>
    <w:rsid w:val="00233085"/>
    <w:rsid w:val="002333AC"/>
    <w:rsid w:val="0023342D"/>
    <w:rsid w:val="0023355B"/>
    <w:rsid w:val="0023389E"/>
    <w:rsid w:val="00233CE2"/>
    <w:rsid w:val="0023431C"/>
    <w:rsid w:val="002344EE"/>
    <w:rsid w:val="00234D12"/>
    <w:rsid w:val="00234EAF"/>
    <w:rsid w:val="00234FBA"/>
    <w:rsid w:val="00235D78"/>
    <w:rsid w:val="0023632C"/>
    <w:rsid w:val="002365A5"/>
    <w:rsid w:val="00236874"/>
    <w:rsid w:val="0023690E"/>
    <w:rsid w:val="00236B36"/>
    <w:rsid w:val="00236C4E"/>
    <w:rsid w:val="00236F29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2FC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785"/>
    <w:rsid w:val="002437AB"/>
    <w:rsid w:val="00243FE4"/>
    <w:rsid w:val="00244252"/>
    <w:rsid w:val="002443E1"/>
    <w:rsid w:val="002445C2"/>
    <w:rsid w:val="00244992"/>
    <w:rsid w:val="00244A23"/>
    <w:rsid w:val="00244DFA"/>
    <w:rsid w:val="00244EF2"/>
    <w:rsid w:val="00244F60"/>
    <w:rsid w:val="002452DC"/>
    <w:rsid w:val="00245499"/>
    <w:rsid w:val="0024564B"/>
    <w:rsid w:val="00245A8E"/>
    <w:rsid w:val="00245D2E"/>
    <w:rsid w:val="00245FDF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969"/>
    <w:rsid w:val="00253AC4"/>
    <w:rsid w:val="00253AC7"/>
    <w:rsid w:val="00253D54"/>
    <w:rsid w:val="0025402C"/>
    <w:rsid w:val="002540BE"/>
    <w:rsid w:val="00254439"/>
    <w:rsid w:val="00255223"/>
    <w:rsid w:val="00255285"/>
    <w:rsid w:val="002553F6"/>
    <w:rsid w:val="00255AA5"/>
    <w:rsid w:val="00255E58"/>
    <w:rsid w:val="00256002"/>
    <w:rsid w:val="00256309"/>
    <w:rsid w:val="002567FC"/>
    <w:rsid w:val="00256AAE"/>
    <w:rsid w:val="002576AC"/>
    <w:rsid w:val="002603DE"/>
    <w:rsid w:val="00260D12"/>
    <w:rsid w:val="0026101D"/>
    <w:rsid w:val="002611EA"/>
    <w:rsid w:val="002613E5"/>
    <w:rsid w:val="002614A4"/>
    <w:rsid w:val="00261C0E"/>
    <w:rsid w:val="002625C8"/>
    <w:rsid w:val="002626FC"/>
    <w:rsid w:val="00262F4F"/>
    <w:rsid w:val="00263138"/>
    <w:rsid w:val="00263197"/>
    <w:rsid w:val="002636E1"/>
    <w:rsid w:val="00263971"/>
    <w:rsid w:val="00263D87"/>
    <w:rsid w:val="00263E46"/>
    <w:rsid w:val="002647D0"/>
    <w:rsid w:val="00264BEA"/>
    <w:rsid w:val="00264C5F"/>
    <w:rsid w:val="002652FB"/>
    <w:rsid w:val="00265354"/>
    <w:rsid w:val="002654E3"/>
    <w:rsid w:val="002655EB"/>
    <w:rsid w:val="00265663"/>
    <w:rsid w:val="002657D5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3A"/>
    <w:rsid w:val="002675D0"/>
    <w:rsid w:val="00267652"/>
    <w:rsid w:val="002676F5"/>
    <w:rsid w:val="00267BEC"/>
    <w:rsid w:val="002703E7"/>
    <w:rsid w:val="00270529"/>
    <w:rsid w:val="00270B3B"/>
    <w:rsid w:val="00270BFE"/>
    <w:rsid w:val="00270F7F"/>
    <w:rsid w:val="002711EE"/>
    <w:rsid w:val="00271766"/>
    <w:rsid w:val="0027198A"/>
    <w:rsid w:val="00271A39"/>
    <w:rsid w:val="00271AB5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11"/>
    <w:rsid w:val="00273D99"/>
    <w:rsid w:val="00273E1A"/>
    <w:rsid w:val="002745CD"/>
    <w:rsid w:val="00274677"/>
    <w:rsid w:val="00274C16"/>
    <w:rsid w:val="00275092"/>
    <w:rsid w:val="002751C4"/>
    <w:rsid w:val="00275277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D38"/>
    <w:rsid w:val="0028124C"/>
    <w:rsid w:val="002812DB"/>
    <w:rsid w:val="002818F9"/>
    <w:rsid w:val="00281DDA"/>
    <w:rsid w:val="00281FC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C58"/>
    <w:rsid w:val="00283E27"/>
    <w:rsid w:val="0028406D"/>
    <w:rsid w:val="002840C1"/>
    <w:rsid w:val="00284224"/>
    <w:rsid w:val="00284710"/>
    <w:rsid w:val="00285030"/>
    <w:rsid w:val="0028503B"/>
    <w:rsid w:val="002856A6"/>
    <w:rsid w:val="0028570F"/>
    <w:rsid w:val="00285B34"/>
    <w:rsid w:val="00286049"/>
    <w:rsid w:val="00286258"/>
    <w:rsid w:val="0028632E"/>
    <w:rsid w:val="00286580"/>
    <w:rsid w:val="002866FF"/>
    <w:rsid w:val="00286A6D"/>
    <w:rsid w:val="00286C26"/>
    <w:rsid w:val="00286D13"/>
    <w:rsid w:val="002871F6"/>
    <w:rsid w:val="002872C0"/>
    <w:rsid w:val="00287586"/>
    <w:rsid w:val="00287A70"/>
    <w:rsid w:val="00290012"/>
    <w:rsid w:val="0029028B"/>
    <w:rsid w:val="00290561"/>
    <w:rsid w:val="00290821"/>
    <w:rsid w:val="00291022"/>
    <w:rsid w:val="0029148F"/>
    <w:rsid w:val="00291A09"/>
    <w:rsid w:val="0029200C"/>
    <w:rsid w:val="0029227C"/>
    <w:rsid w:val="002924EE"/>
    <w:rsid w:val="00292C35"/>
    <w:rsid w:val="00292E01"/>
    <w:rsid w:val="002931F4"/>
    <w:rsid w:val="002931FF"/>
    <w:rsid w:val="00293336"/>
    <w:rsid w:val="0029333F"/>
    <w:rsid w:val="00293574"/>
    <w:rsid w:val="00293AD8"/>
    <w:rsid w:val="00293F54"/>
    <w:rsid w:val="00293FCD"/>
    <w:rsid w:val="00294384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85E"/>
    <w:rsid w:val="00296A9B"/>
    <w:rsid w:val="00296CC7"/>
    <w:rsid w:val="00296CE9"/>
    <w:rsid w:val="00296FA5"/>
    <w:rsid w:val="00296FC2"/>
    <w:rsid w:val="00297073"/>
    <w:rsid w:val="002974B9"/>
    <w:rsid w:val="002975C1"/>
    <w:rsid w:val="002975DE"/>
    <w:rsid w:val="00297670"/>
    <w:rsid w:val="00297892"/>
    <w:rsid w:val="00297B72"/>
    <w:rsid w:val="00297FFB"/>
    <w:rsid w:val="002A00C1"/>
    <w:rsid w:val="002A0B6F"/>
    <w:rsid w:val="002A0CAC"/>
    <w:rsid w:val="002A17B7"/>
    <w:rsid w:val="002A1851"/>
    <w:rsid w:val="002A1906"/>
    <w:rsid w:val="002A1DF4"/>
    <w:rsid w:val="002A1EE5"/>
    <w:rsid w:val="002A209A"/>
    <w:rsid w:val="002A256D"/>
    <w:rsid w:val="002A257D"/>
    <w:rsid w:val="002A2FCA"/>
    <w:rsid w:val="002A31EE"/>
    <w:rsid w:val="002A33F5"/>
    <w:rsid w:val="002A36D3"/>
    <w:rsid w:val="002A3909"/>
    <w:rsid w:val="002A3AF5"/>
    <w:rsid w:val="002A41F1"/>
    <w:rsid w:val="002A464C"/>
    <w:rsid w:val="002A4A3B"/>
    <w:rsid w:val="002A4E81"/>
    <w:rsid w:val="002A5160"/>
    <w:rsid w:val="002A52A3"/>
    <w:rsid w:val="002A5623"/>
    <w:rsid w:val="002A5640"/>
    <w:rsid w:val="002A5ACA"/>
    <w:rsid w:val="002A5CC6"/>
    <w:rsid w:val="002A5E64"/>
    <w:rsid w:val="002A5F7C"/>
    <w:rsid w:val="002A60D7"/>
    <w:rsid w:val="002A6276"/>
    <w:rsid w:val="002A6F84"/>
    <w:rsid w:val="002A6FE1"/>
    <w:rsid w:val="002A75F2"/>
    <w:rsid w:val="002A760B"/>
    <w:rsid w:val="002A774A"/>
    <w:rsid w:val="002B00C1"/>
    <w:rsid w:val="002B037A"/>
    <w:rsid w:val="002B0B66"/>
    <w:rsid w:val="002B0CCA"/>
    <w:rsid w:val="002B1325"/>
    <w:rsid w:val="002B16E1"/>
    <w:rsid w:val="002B1A8F"/>
    <w:rsid w:val="002B1CCC"/>
    <w:rsid w:val="002B2154"/>
    <w:rsid w:val="002B224A"/>
    <w:rsid w:val="002B2983"/>
    <w:rsid w:val="002B2EC4"/>
    <w:rsid w:val="002B2EF8"/>
    <w:rsid w:val="002B2F31"/>
    <w:rsid w:val="002B3003"/>
    <w:rsid w:val="002B3C8A"/>
    <w:rsid w:val="002B3DC3"/>
    <w:rsid w:val="002B4107"/>
    <w:rsid w:val="002B479C"/>
    <w:rsid w:val="002B49AF"/>
    <w:rsid w:val="002B4CBF"/>
    <w:rsid w:val="002B5A02"/>
    <w:rsid w:val="002B5B22"/>
    <w:rsid w:val="002B5D20"/>
    <w:rsid w:val="002B6295"/>
    <w:rsid w:val="002B6835"/>
    <w:rsid w:val="002B6AF6"/>
    <w:rsid w:val="002B6FC4"/>
    <w:rsid w:val="002B71F3"/>
    <w:rsid w:val="002B71F9"/>
    <w:rsid w:val="002B7293"/>
    <w:rsid w:val="002B7679"/>
    <w:rsid w:val="002B7ACC"/>
    <w:rsid w:val="002B7BB7"/>
    <w:rsid w:val="002B7CBD"/>
    <w:rsid w:val="002B7FE3"/>
    <w:rsid w:val="002C023D"/>
    <w:rsid w:val="002C0D3F"/>
    <w:rsid w:val="002C0DC7"/>
    <w:rsid w:val="002C0F5C"/>
    <w:rsid w:val="002C102B"/>
    <w:rsid w:val="002C19CA"/>
    <w:rsid w:val="002C1D7C"/>
    <w:rsid w:val="002C1F22"/>
    <w:rsid w:val="002C25E2"/>
    <w:rsid w:val="002C26F7"/>
    <w:rsid w:val="002C29C0"/>
    <w:rsid w:val="002C2AC0"/>
    <w:rsid w:val="002C2B3C"/>
    <w:rsid w:val="002C2CD1"/>
    <w:rsid w:val="002C3138"/>
    <w:rsid w:val="002C324C"/>
    <w:rsid w:val="002C3343"/>
    <w:rsid w:val="002C36EB"/>
    <w:rsid w:val="002C38DA"/>
    <w:rsid w:val="002C3900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0A8"/>
    <w:rsid w:val="002C612C"/>
    <w:rsid w:val="002C632C"/>
    <w:rsid w:val="002C6422"/>
    <w:rsid w:val="002C644F"/>
    <w:rsid w:val="002C6998"/>
    <w:rsid w:val="002C6DE0"/>
    <w:rsid w:val="002C6FF9"/>
    <w:rsid w:val="002C709F"/>
    <w:rsid w:val="002C71DC"/>
    <w:rsid w:val="002C7B24"/>
    <w:rsid w:val="002C7BCE"/>
    <w:rsid w:val="002C7FD5"/>
    <w:rsid w:val="002D0681"/>
    <w:rsid w:val="002D0881"/>
    <w:rsid w:val="002D08C3"/>
    <w:rsid w:val="002D09BB"/>
    <w:rsid w:val="002D1277"/>
    <w:rsid w:val="002D12BB"/>
    <w:rsid w:val="002D174B"/>
    <w:rsid w:val="002D1C5C"/>
    <w:rsid w:val="002D1CCA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3B9"/>
    <w:rsid w:val="002D4546"/>
    <w:rsid w:val="002D4AB8"/>
    <w:rsid w:val="002D4DFD"/>
    <w:rsid w:val="002D5075"/>
    <w:rsid w:val="002D507E"/>
    <w:rsid w:val="002D5186"/>
    <w:rsid w:val="002D551C"/>
    <w:rsid w:val="002D55B3"/>
    <w:rsid w:val="002D55B6"/>
    <w:rsid w:val="002D618E"/>
    <w:rsid w:val="002D6305"/>
    <w:rsid w:val="002D671F"/>
    <w:rsid w:val="002D6B00"/>
    <w:rsid w:val="002D6C11"/>
    <w:rsid w:val="002D6CA8"/>
    <w:rsid w:val="002D6CC9"/>
    <w:rsid w:val="002D6DA9"/>
    <w:rsid w:val="002D6DC8"/>
    <w:rsid w:val="002D6F82"/>
    <w:rsid w:val="002D7083"/>
    <w:rsid w:val="002D70DD"/>
    <w:rsid w:val="002D7367"/>
    <w:rsid w:val="002D739D"/>
    <w:rsid w:val="002D7A3F"/>
    <w:rsid w:val="002E023F"/>
    <w:rsid w:val="002E08F5"/>
    <w:rsid w:val="002E0B87"/>
    <w:rsid w:val="002E13FE"/>
    <w:rsid w:val="002E17FC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281"/>
    <w:rsid w:val="002E479E"/>
    <w:rsid w:val="002E489B"/>
    <w:rsid w:val="002E4B37"/>
    <w:rsid w:val="002E4B57"/>
    <w:rsid w:val="002E4E98"/>
    <w:rsid w:val="002E5195"/>
    <w:rsid w:val="002E519B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466"/>
    <w:rsid w:val="002F16A7"/>
    <w:rsid w:val="002F177D"/>
    <w:rsid w:val="002F1988"/>
    <w:rsid w:val="002F1A24"/>
    <w:rsid w:val="002F1ED6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3F7"/>
    <w:rsid w:val="002F548D"/>
    <w:rsid w:val="002F6210"/>
    <w:rsid w:val="002F64A6"/>
    <w:rsid w:val="002F66A8"/>
    <w:rsid w:val="002F6A29"/>
    <w:rsid w:val="002F6AB5"/>
    <w:rsid w:val="002F6FB7"/>
    <w:rsid w:val="002F7024"/>
    <w:rsid w:val="002F7287"/>
    <w:rsid w:val="002F7384"/>
    <w:rsid w:val="002F7CF5"/>
    <w:rsid w:val="002F7F39"/>
    <w:rsid w:val="00300872"/>
    <w:rsid w:val="0030096B"/>
    <w:rsid w:val="00300C16"/>
    <w:rsid w:val="00300D6F"/>
    <w:rsid w:val="00301040"/>
    <w:rsid w:val="00301074"/>
    <w:rsid w:val="00301268"/>
    <w:rsid w:val="003015BE"/>
    <w:rsid w:val="003017EA"/>
    <w:rsid w:val="0030180B"/>
    <w:rsid w:val="00301B34"/>
    <w:rsid w:val="003027D0"/>
    <w:rsid w:val="00302FBF"/>
    <w:rsid w:val="003030FB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593"/>
    <w:rsid w:val="003055EC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87B"/>
    <w:rsid w:val="003129A7"/>
    <w:rsid w:val="00312A46"/>
    <w:rsid w:val="00312FB1"/>
    <w:rsid w:val="0031322A"/>
    <w:rsid w:val="00313CB0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7EE"/>
    <w:rsid w:val="00321A46"/>
    <w:rsid w:val="00321F81"/>
    <w:rsid w:val="00321F9F"/>
    <w:rsid w:val="003220E1"/>
    <w:rsid w:val="003224A6"/>
    <w:rsid w:val="0032258C"/>
    <w:rsid w:val="003227B9"/>
    <w:rsid w:val="00322A4F"/>
    <w:rsid w:val="00323895"/>
    <w:rsid w:val="00323B11"/>
    <w:rsid w:val="00323BEF"/>
    <w:rsid w:val="003243F5"/>
    <w:rsid w:val="003244A3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86"/>
    <w:rsid w:val="00325E67"/>
    <w:rsid w:val="003263BD"/>
    <w:rsid w:val="0032748C"/>
    <w:rsid w:val="00327789"/>
    <w:rsid w:val="00327C3C"/>
    <w:rsid w:val="00327E2B"/>
    <w:rsid w:val="00327F7C"/>
    <w:rsid w:val="003306C3"/>
    <w:rsid w:val="00330B38"/>
    <w:rsid w:val="00330F60"/>
    <w:rsid w:val="0033107C"/>
    <w:rsid w:val="00331AEA"/>
    <w:rsid w:val="00331BCE"/>
    <w:rsid w:val="00331C1D"/>
    <w:rsid w:val="00331EF8"/>
    <w:rsid w:val="003321AA"/>
    <w:rsid w:val="0033221F"/>
    <w:rsid w:val="0033229B"/>
    <w:rsid w:val="003322D6"/>
    <w:rsid w:val="003326FC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C6E"/>
    <w:rsid w:val="00333E3D"/>
    <w:rsid w:val="0033417A"/>
    <w:rsid w:val="0033452A"/>
    <w:rsid w:val="003346AD"/>
    <w:rsid w:val="00334798"/>
    <w:rsid w:val="00334A7B"/>
    <w:rsid w:val="00334AE8"/>
    <w:rsid w:val="00334E54"/>
    <w:rsid w:val="0033502E"/>
    <w:rsid w:val="0033515B"/>
    <w:rsid w:val="0033566D"/>
    <w:rsid w:val="00335BDF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6AA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9B7"/>
    <w:rsid w:val="00341F03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961"/>
    <w:rsid w:val="003446B3"/>
    <w:rsid w:val="003446B8"/>
    <w:rsid w:val="003446F0"/>
    <w:rsid w:val="00344B67"/>
    <w:rsid w:val="00344DBD"/>
    <w:rsid w:val="00344E03"/>
    <w:rsid w:val="00344E60"/>
    <w:rsid w:val="0034522C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839"/>
    <w:rsid w:val="00347AD7"/>
    <w:rsid w:val="00347BF8"/>
    <w:rsid w:val="003500A0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A3"/>
    <w:rsid w:val="00352EE5"/>
    <w:rsid w:val="0035309E"/>
    <w:rsid w:val="003532C3"/>
    <w:rsid w:val="00353442"/>
    <w:rsid w:val="00353528"/>
    <w:rsid w:val="00353B6D"/>
    <w:rsid w:val="0035438F"/>
    <w:rsid w:val="0035440C"/>
    <w:rsid w:val="00354EE5"/>
    <w:rsid w:val="0035513E"/>
    <w:rsid w:val="00355747"/>
    <w:rsid w:val="0035574C"/>
    <w:rsid w:val="00355993"/>
    <w:rsid w:val="003559B7"/>
    <w:rsid w:val="00355AA0"/>
    <w:rsid w:val="00355DA8"/>
    <w:rsid w:val="00355E4F"/>
    <w:rsid w:val="0035645B"/>
    <w:rsid w:val="003570BA"/>
    <w:rsid w:val="003571A5"/>
    <w:rsid w:val="00360104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F6C"/>
    <w:rsid w:val="003623AC"/>
    <w:rsid w:val="00362796"/>
    <w:rsid w:val="003627EE"/>
    <w:rsid w:val="00362826"/>
    <w:rsid w:val="003628DD"/>
    <w:rsid w:val="00362916"/>
    <w:rsid w:val="00362C63"/>
    <w:rsid w:val="00362EF6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4FD"/>
    <w:rsid w:val="0036472D"/>
    <w:rsid w:val="003649F3"/>
    <w:rsid w:val="00364A00"/>
    <w:rsid w:val="00364A06"/>
    <w:rsid w:val="00364BEC"/>
    <w:rsid w:val="00364F95"/>
    <w:rsid w:val="003651B0"/>
    <w:rsid w:val="003655F1"/>
    <w:rsid w:val="003660C3"/>
    <w:rsid w:val="003660F6"/>
    <w:rsid w:val="0036631F"/>
    <w:rsid w:val="00366444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9CC"/>
    <w:rsid w:val="00370B6E"/>
    <w:rsid w:val="00370BF7"/>
    <w:rsid w:val="00370C3F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4BD"/>
    <w:rsid w:val="0037298D"/>
    <w:rsid w:val="003729D0"/>
    <w:rsid w:val="00372A4A"/>
    <w:rsid w:val="00372C48"/>
    <w:rsid w:val="00372E51"/>
    <w:rsid w:val="00372F51"/>
    <w:rsid w:val="003732D3"/>
    <w:rsid w:val="00373609"/>
    <w:rsid w:val="00373DDF"/>
    <w:rsid w:val="00374125"/>
    <w:rsid w:val="00374299"/>
    <w:rsid w:val="0037440E"/>
    <w:rsid w:val="00374BB3"/>
    <w:rsid w:val="00374D05"/>
    <w:rsid w:val="00375333"/>
    <w:rsid w:val="003759EA"/>
    <w:rsid w:val="00375E99"/>
    <w:rsid w:val="00375F0C"/>
    <w:rsid w:val="0037609E"/>
    <w:rsid w:val="003762F7"/>
    <w:rsid w:val="00376513"/>
    <w:rsid w:val="00376CE2"/>
    <w:rsid w:val="00376D6E"/>
    <w:rsid w:val="0037773E"/>
    <w:rsid w:val="00377AA1"/>
    <w:rsid w:val="00377D18"/>
    <w:rsid w:val="00377D6C"/>
    <w:rsid w:val="00377E15"/>
    <w:rsid w:val="00380501"/>
    <w:rsid w:val="0038068C"/>
    <w:rsid w:val="0038078D"/>
    <w:rsid w:val="00380B70"/>
    <w:rsid w:val="00380D5E"/>
    <w:rsid w:val="00381187"/>
    <w:rsid w:val="00381259"/>
    <w:rsid w:val="003813A5"/>
    <w:rsid w:val="00381587"/>
    <w:rsid w:val="00381623"/>
    <w:rsid w:val="00381790"/>
    <w:rsid w:val="003819C6"/>
    <w:rsid w:val="00382934"/>
    <w:rsid w:val="003829E2"/>
    <w:rsid w:val="00382FE0"/>
    <w:rsid w:val="00382FF0"/>
    <w:rsid w:val="003838B3"/>
    <w:rsid w:val="00383F11"/>
    <w:rsid w:val="00383F81"/>
    <w:rsid w:val="00383F9B"/>
    <w:rsid w:val="003842B0"/>
    <w:rsid w:val="0038463B"/>
    <w:rsid w:val="003846B7"/>
    <w:rsid w:val="0038494E"/>
    <w:rsid w:val="00384C95"/>
    <w:rsid w:val="00384F3A"/>
    <w:rsid w:val="00384F78"/>
    <w:rsid w:val="00384FE7"/>
    <w:rsid w:val="00385367"/>
    <w:rsid w:val="003853FE"/>
    <w:rsid w:val="0038550F"/>
    <w:rsid w:val="00385B22"/>
    <w:rsid w:val="00386172"/>
    <w:rsid w:val="003863C0"/>
    <w:rsid w:val="003864F8"/>
    <w:rsid w:val="003867E2"/>
    <w:rsid w:val="003868A8"/>
    <w:rsid w:val="00386F68"/>
    <w:rsid w:val="00387445"/>
    <w:rsid w:val="00390153"/>
    <w:rsid w:val="003902CE"/>
    <w:rsid w:val="0039090C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EBA"/>
    <w:rsid w:val="00393611"/>
    <w:rsid w:val="00393749"/>
    <w:rsid w:val="00393866"/>
    <w:rsid w:val="00393AEF"/>
    <w:rsid w:val="00393D44"/>
    <w:rsid w:val="00393E83"/>
    <w:rsid w:val="0039472F"/>
    <w:rsid w:val="00394D9C"/>
    <w:rsid w:val="00394E1F"/>
    <w:rsid w:val="00394F10"/>
    <w:rsid w:val="00395005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9E3"/>
    <w:rsid w:val="003A0D99"/>
    <w:rsid w:val="003A0DD2"/>
    <w:rsid w:val="003A102A"/>
    <w:rsid w:val="003A146A"/>
    <w:rsid w:val="003A157F"/>
    <w:rsid w:val="003A1891"/>
    <w:rsid w:val="003A194A"/>
    <w:rsid w:val="003A1D02"/>
    <w:rsid w:val="003A1FE1"/>
    <w:rsid w:val="003A2670"/>
    <w:rsid w:val="003A2791"/>
    <w:rsid w:val="003A2F25"/>
    <w:rsid w:val="003A329F"/>
    <w:rsid w:val="003A36A3"/>
    <w:rsid w:val="003A3943"/>
    <w:rsid w:val="003A3D50"/>
    <w:rsid w:val="003A3F8A"/>
    <w:rsid w:val="003A45D5"/>
    <w:rsid w:val="003A4895"/>
    <w:rsid w:val="003A495F"/>
    <w:rsid w:val="003A4B16"/>
    <w:rsid w:val="003A5158"/>
    <w:rsid w:val="003A520A"/>
    <w:rsid w:val="003A6005"/>
    <w:rsid w:val="003A618C"/>
    <w:rsid w:val="003A626B"/>
    <w:rsid w:val="003A687D"/>
    <w:rsid w:val="003A6C06"/>
    <w:rsid w:val="003A6C09"/>
    <w:rsid w:val="003A6EC1"/>
    <w:rsid w:val="003A7E29"/>
    <w:rsid w:val="003A7E5B"/>
    <w:rsid w:val="003A7F37"/>
    <w:rsid w:val="003B011E"/>
    <w:rsid w:val="003B038E"/>
    <w:rsid w:val="003B0593"/>
    <w:rsid w:val="003B101E"/>
    <w:rsid w:val="003B1148"/>
    <w:rsid w:val="003B12CC"/>
    <w:rsid w:val="003B197A"/>
    <w:rsid w:val="003B1E74"/>
    <w:rsid w:val="003B1EDF"/>
    <w:rsid w:val="003B2584"/>
    <w:rsid w:val="003B264B"/>
    <w:rsid w:val="003B2D00"/>
    <w:rsid w:val="003B30E3"/>
    <w:rsid w:val="003B31CF"/>
    <w:rsid w:val="003B3719"/>
    <w:rsid w:val="003B39CB"/>
    <w:rsid w:val="003B39E2"/>
    <w:rsid w:val="003B3CB4"/>
    <w:rsid w:val="003B3DEE"/>
    <w:rsid w:val="003B3FA8"/>
    <w:rsid w:val="003B4116"/>
    <w:rsid w:val="003B428B"/>
    <w:rsid w:val="003B437D"/>
    <w:rsid w:val="003B44DB"/>
    <w:rsid w:val="003B49BF"/>
    <w:rsid w:val="003B4AF8"/>
    <w:rsid w:val="003B4D3D"/>
    <w:rsid w:val="003B4DBD"/>
    <w:rsid w:val="003B50E4"/>
    <w:rsid w:val="003B5518"/>
    <w:rsid w:val="003B5529"/>
    <w:rsid w:val="003B5CC2"/>
    <w:rsid w:val="003B6099"/>
    <w:rsid w:val="003B60BF"/>
    <w:rsid w:val="003B65D4"/>
    <w:rsid w:val="003B6772"/>
    <w:rsid w:val="003B67EC"/>
    <w:rsid w:val="003B6A45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C94"/>
    <w:rsid w:val="003B7D63"/>
    <w:rsid w:val="003B7DE0"/>
    <w:rsid w:val="003C010A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320"/>
    <w:rsid w:val="003C33D0"/>
    <w:rsid w:val="003C33D5"/>
    <w:rsid w:val="003C38A1"/>
    <w:rsid w:val="003C3CB0"/>
    <w:rsid w:val="003C41E8"/>
    <w:rsid w:val="003C440E"/>
    <w:rsid w:val="003C4B5E"/>
    <w:rsid w:val="003C5D57"/>
    <w:rsid w:val="003C5E87"/>
    <w:rsid w:val="003C5F1D"/>
    <w:rsid w:val="003C6026"/>
    <w:rsid w:val="003C6435"/>
    <w:rsid w:val="003C65FF"/>
    <w:rsid w:val="003C66B9"/>
    <w:rsid w:val="003C69D5"/>
    <w:rsid w:val="003C6DF9"/>
    <w:rsid w:val="003C7056"/>
    <w:rsid w:val="003C7196"/>
    <w:rsid w:val="003C7388"/>
    <w:rsid w:val="003C7CFC"/>
    <w:rsid w:val="003C7EC1"/>
    <w:rsid w:val="003D0064"/>
    <w:rsid w:val="003D0387"/>
    <w:rsid w:val="003D060E"/>
    <w:rsid w:val="003D0847"/>
    <w:rsid w:val="003D08DF"/>
    <w:rsid w:val="003D0995"/>
    <w:rsid w:val="003D107B"/>
    <w:rsid w:val="003D132A"/>
    <w:rsid w:val="003D155C"/>
    <w:rsid w:val="003D1970"/>
    <w:rsid w:val="003D221F"/>
    <w:rsid w:val="003D245D"/>
    <w:rsid w:val="003D2772"/>
    <w:rsid w:val="003D27EF"/>
    <w:rsid w:val="003D2839"/>
    <w:rsid w:val="003D2BA9"/>
    <w:rsid w:val="003D3173"/>
    <w:rsid w:val="003D3423"/>
    <w:rsid w:val="003D3556"/>
    <w:rsid w:val="003D36EB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CE2"/>
    <w:rsid w:val="003D7336"/>
    <w:rsid w:val="003D74E7"/>
    <w:rsid w:val="003D7709"/>
    <w:rsid w:val="003E004A"/>
    <w:rsid w:val="003E014B"/>
    <w:rsid w:val="003E0744"/>
    <w:rsid w:val="003E1077"/>
    <w:rsid w:val="003E11D2"/>
    <w:rsid w:val="003E2306"/>
    <w:rsid w:val="003E2DE9"/>
    <w:rsid w:val="003E2E4D"/>
    <w:rsid w:val="003E3990"/>
    <w:rsid w:val="003E3A5E"/>
    <w:rsid w:val="003E3D2C"/>
    <w:rsid w:val="003E3E5A"/>
    <w:rsid w:val="003E3F74"/>
    <w:rsid w:val="003E4176"/>
    <w:rsid w:val="003E445A"/>
    <w:rsid w:val="003E4531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6EF3"/>
    <w:rsid w:val="003E72F3"/>
    <w:rsid w:val="003E79B6"/>
    <w:rsid w:val="003E7B64"/>
    <w:rsid w:val="003E7C8A"/>
    <w:rsid w:val="003E7F61"/>
    <w:rsid w:val="003F065E"/>
    <w:rsid w:val="003F0EA9"/>
    <w:rsid w:val="003F1517"/>
    <w:rsid w:val="003F1B35"/>
    <w:rsid w:val="003F1FB0"/>
    <w:rsid w:val="003F2471"/>
    <w:rsid w:val="003F2A26"/>
    <w:rsid w:val="003F2B0F"/>
    <w:rsid w:val="003F2B74"/>
    <w:rsid w:val="003F2F09"/>
    <w:rsid w:val="003F32EE"/>
    <w:rsid w:val="003F3794"/>
    <w:rsid w:val="003F3C74"/>
    <w:rsid w:val="003F4013"/>
    <w:rsid w:val="003F4344"/>
    <w:rsid w:val="003F46C8"/>
    <w:rsid w:val="003F49C2"/>
    <w:rsid w:val="003F4AB1"/>
    <w:rsid w:val="003F4E48"/>
    <w:rsid w:val="003F4EC6"/>
    <w:rsid w:val="003F5B44"/>
    <w:rsid w:val="003F5C03"/>
    <w:rsid w:val="003F60B4"/>
    <w:rsid w:val="003F61B9"/>
    <w:rsid w:val="003F6609"/>
    <w:rsid w:val="003F68BC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D60"/>
    <w:rsid w:val="00400F4A"/>
    <w:rsid w:val="0040145F"/>
    <w:rsid w:val="004014D5"/>
    <w:rsid w:val="00401A1B"/>
    <w:rsid w:val="00401C57"/>
    <w:rsid w:val="004024C7"/>
    <w:rsid w:val="004024E4"/>
    <w:rsid w:val="004025B5"/>
    <w:rsid w:val="00402EBA"/>
    <w:rsid w:val="004032F0"/>
    <w:rsid w:val="004033F6"/>
    <w:rsid w:val="00403A3C"/>
    <w:rsid w:val="00403C55"/>
    <w:rsid w:val="00403C9E"/>
    <w:rsid w:val="00403CF5"/>
    <w:rsid w:val="004044F8"/>
    <w:rsid w:val="00404508"/>
    <w:rsid w:val="0040483E"/>
    <w:rsid w:val="00404946"/>
    <w:rsid w:val="00404E5E"/>
    <w:rsid w:val="00405130"/>
    <w:rsid w:val="004051E6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D1F"/>
    <w:rsid w:val="00410E40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A5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93B"/>
    <w:rsid w:val="00415C9D"/>
    <w:rsid w:val="00415CD6"/>
    <w:rsid w:val="00415CE8"/>
    <w:rsid w:val="0041625D"/>
    <w:rsid w:val="0041634B"/>
    <w:rsid w:val="0041650B"/>
    <w:rsid w:val="004165ED"/>
    <w:rsid w:val="00416A3D"/>
    <w:rsid w:val="00416ACD"/>
    <w:rsid w:val="00416E96"/>
    <w:rsid w:val="004172B8"/>
    <w:rsid w:val="0041759F"/>
    <w:rsid w:val="00417BCA"/>
    <w:rsid w:val="00417C0A"/>
    <w:rsid w:val="00420057"/>
    <w:rsid w:val="0042019D"/>
    <w:rsid w:val="004201A6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32"/>
    <w:rsid w:val="00421D3E"/>
    <w:rsid w:val="00422124"/>
    <w:rsid w:val="00422C92"/>
    <w:rsid w:val="00422CE5"/>
    <w:rsid w:val="00422DA0"/>
    <w:rsid w:val="00423027"/>
    <w:rsid w:val="0042309C"/>
    <w:rsid w:val="004233A5"/>
    <w:rsid w:val="004238CE"/>
    <w:rsid w:val="00423B1D"/>
    <w:rsid w:val="00423C03"/>
    <w:rsid w:val="00423D7F"/>
    <w:rsid w:val="00423F89"/>
    <w:rsid w:val="0042464F"/>
    <w:rsid w:val="004247FB"/>
    <w:rsid w:val="0042496B"/>
    <w:rsid w:val="00424FDC"/>
    <w:rsid w:val="004253EE"/>
    <w:rsid w:val="004259D2"/>
    <w:rsid w:val="00425ADE"/>
    <w:rsid w:val="00425FD1"/>
    <w:rsid w:val="004268CC"/>
    <w:rsid w:val="0042791D"/>
    <w:rsid w:val="00427B3A"/>
    <w:rsid w:val="00427D16"/>
    <w:rsid w:val="00427FDB"/>
    <w:rsid w:val="004308C4"/>
    <w:rsid w:val="00430A18"/>
    <w:rsid w:val="00430A75"/>
    <w:rsid w:val="0043100C"/>
    <w:rsid w:val="004312BF"/>
    <w:rsid w:val="004313C7"/>
    <w:rsid w:val="00431592"/>
    <w:rsid w:val="0043165C"/>
    <w:rsid w:val="00431A79"/>
    <w:rsid w:val="00431C2E"/>
    <w:rsid w:val="00431DD1"/>
    <w:rsid w:val="00431F90"/>
    <w:rsid w:val="00432038"/>
    <w:rsid w:val="0043216A"/>
    <w:rsid w:val="00432874"/>
    <w:rsid w:val="00432974"/>
    <w:rsid w:val="004330E9"/>
    <w:rsid w:val="00433279"/>
    <w:rsid w:val="004332F9"/>
    <w:rsid w:val="0043349D"/>
    <w:rsid w:val="00433CC6"/>
    <w:rsid w:val="004346FA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AC1"/>
    <w:rsid w:val="0043714B"/>
    <w:rsid w:val="0043753F"/>
    <w:rsid w:val="00437A1E"/>
    <w:rsid w:val="00440816"/>
    <w:rsid w:val="00440D5E"/>
    <w:rsid w:val="00441756"/>
    <w:rsid w:val="00441DAD"/>
    <w:rsid w:val="00442146"/>
    <w:rsid w:val="00442676"/>
    <w:rsid w:val="00442692"/>
    <w:rsid w:val="0044332F"/>
    <w:rsid w:val="004434FB"/>
    <w:rsid w:val="004435CF"/>
    <w:rsid w:val="004437D9"/>
    <w:rsid w:val="0044441E"/>
    <w:rsid w:val="004445D6"/>
    <w:rsid w:val="0044470B"/>
    <w:rsid w:val="00444A73"/>
    <w:rsid w:val="00444BE2"/>
    <w:rsid w:val="00444C7D"/>
    <w:rsid w:val="00444E00"/>
    <w:rsid w:val="00445334"/>
    <w:rsid w:val="0044546D"/>
    <w:rsid w:val="004456DC"/>
    <w:rsid w:val="0044622F"/>
    <w:rsid w:val="00446245"/>
    <w:rsid w:val="0044643E"/>
    <w:rsid w:val="00446985"/>
    <w:rsid w:val="004469A5"/>
    <w:rsid w:val="00446B84"/>
    <w:rsid w:val="00446C0C"/>
    <w:rsid w:val="00446C61"/>
    <w:rsid w:val="00446CE8"/>
    <w:rsid w:val="004470C0"/>
    <w:rsid w:val="0044726B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36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410"/>
    <w:rsid w:val="0045343E"/>
    <w:rsid w:val="004535C7"/>
    <w:rsid w:val="004535D7"/>
    <w:rsid w:val="00453A5E"/>
    <w:rsid w:val="00453AF0"/>
    <w:rsid w:val="00453FF9"/>
    <w:rsid w:val="00454A65"/>
    <w:rsid w:val="0045570E"/>
    <w:rsid w:val="00455A6A"/>
    <w:rsid w:val="00455E77"/>
    <w:rsid w:val="00455E94"/>
    <w:rsid w:val="0045611A"/>
    <w:rsid w:val="00456211"/>
    <w:rsid w:val="004562EC"/>
    <w:rsid w:val="004563C0"/>
    <w:rsid w:val="00457263"/>
    <w:rsid w:val="00457CA8"/>
    <w:rsid w:val="00457EFE"/>
    <w:rsid w:val="004607A2"/>
    <w:rsid w:val="00460A48"/>
    <w:rsid w:val="00460B30"/>
    <w:rsid w:val="00460BA8"/>
    <w:rsid w:val="00460F78"/>
    <w:rsid w:val="00461324"/>
    <w:rsid w:val="00461566"/>
    <w:rsid w:val="0046161D"/>
    <w:rsid w:val="0046165E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79"/>
    <w:rsid w:val="00463502"/>
    <w:rsid w:val="004636B3"/>
    <w:rsid w:val="00463AC1"/>
    <w:rsid w:val="00463B86"/>
    <w:rsid w:val="00463CC1"/>
    <w:rsid w:val="004644E0"/>
    <w:rsid w:val="004646D9"/>
    <w:rsid w:val="004654D6"/>
    <w:rsid w:val="00466115"/>
    <w:rsid w:val="00466407"/>
    <w:rsid w:val="00466568"/>
    <w:rsid w:val="0046684D"/>
    <w:rsid w:val="00466963"/>
    <w:rsid w:val="00466E87"/>
    <w:rsid w:val="004670FB"/>
    <w:rsid w:val="00467557"/>
    <w:rsid w:val="00467B16"/>
    <w:rsid w:val="00467EDF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8F6"/>
    <w:rsid w:val="00471A08"/>
    <w:rsid w:val="00471AA7"/>
    <w:rsid w:val="00471D5A"/>
    <w:rsid w:val="00471ED2"/>
    <w:rsid w:val="00472424"/>
    <w:rsid w:val="00472762"/>
    <w:rsid w:val="004728C4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92"/>
    <w:rsid w:val="004748E0"/>
    <w:rsid w:val="00474B23"/>
    <w:rsid w:val="00474C4A"/>
    <w:rsid w:val="00474D16"/>
    <w:rsid w:val="00474E05"/>
    <w:rsid w:val="00474E78"/>
    <w:rsid w:val="0047506E"/>
    <w:rsid w:val="00475367"/>
    <w:rsid w:val="004757E1"/>
    <w:rsid w:val="00475857"/>
    <w:rsid w:val="00475970"/>
    <w:rsid w:val="00475C83"/>
    <w:rsid w:val="00475D56"/>
    <w:rsid w:val="00475DCF"/>
    <w:rsid w:val="00475E97"/>
    <w:rsid w:val="004762A9"/>
    <w:rsid w:val="00476B34"/>
    <w:rsid w:val="00476EB9"/>
    <w:rsid w:val="00477232"/>
    <w:rsid w:val="004773FF"/>
    <w:rsid w:val="0047751D"/>
    <w:rsid w:val="004775BC"/>
    <w:rsid w:val="0047771B"/>
    <w:rsid w:val="0047774C"/>
    <w:rsid w:val="00477A43"/>
    <w:rsid w:val="00477B5D"/>
    <w:rsid w:val="004804C6"/>
    <w:rsid w:val="00480654"/>
    <w:rsid w:val="00480744"/>
    <w:rsid w:val="00480A78"/>
    <w:rsid w:val="00480C77"/>
    <w:rsid w:val="004812A1"/>
    <w:rsid w:val="0048179C"/>
    <w:rsid w:val="0048273C"/>
    <w:rsid w:val="0048278A"/>
    <w:rsid w:val="00482824"/>
    <w:rsid w:val="00482E4E"/>
    <w:rsid w:val="00482E86"/>
    <w:rsid w:val="00482F28"/>
    <w:rsid w:val="0048305B"/>
    <w:rsid w:val="00483128"/>
    <w:rsid w:val="00483384"/>
    <w:rsid w:val="00483D7D"/>
    <w:rsid w:val="004840EC"/>
    <w:rsid w:val="00484155"/>
    <w:rsid w:val="00484276"/>
    <w:rsid w:val="004842EB"/>
    <w:rsid w:val="00484FD5"/>
    <w:rsid w:val="00485066"/>
    <w:rsid w:val="0048578F"/>
    <w:rsid w:val="004857F9"/>
    <w:rsid w:val="00485AD5"/>
    <w:rsid w:val="00485AF4"/>
    <w:rsid w:val="00485BF3"/>
    <w:rsid w:val="00485D4E"/>
    <w:rsid w:val="0048620D"/>
    <w:rsid w:val="0048649D"/>
    <w:rsid w:val="004867CF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D53"/>
    <w:rsid w:val="00491270"/>
    <w:rsid w:val="0049138E"/>
    <w:rsid w:val="004917CF"/>
    <w:rsid w:val="00491CD3"/>
    <w:rsid w:val="00491E7B"/>
    <w:rsid w:val="00491EA3"/>
    <w:rsid w:val="00491F31"/>
    <w:rsid w:val="00492932"/>
    <w:rsid w:val="00492A46"/>
    <w:rsid w:val="00492B82"/>
    <w:rsid w:val="00492B9B"/>
    <w:rsid w:val="00492BCA"/>
    <w:rsid w:val="00492D93"/>
    <w:rsid w:val="00492FB0"/>
    <w:rsid w:val="004933D7"/>
    <w:rsid w:val="00493C8F"/>
    <w:rsid w:val="00493EB5"/>
    <w:rsid w:val="00493EB6"/>
    <w:rsid w:val="00494039"/>
    <w:rsid w:val="00494306"/>
    <w:rsid w:val="004944FD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466"/>
    <w:rsid w:val="0049674D"/>
    <w:rsid w:val="0049698A"/>
    <w:rsid w:val="00496AD3"/>
    <w:rsid w:val="00496B83"/>
    <w:rsid w:val="00496BC9"/>
    <w:rsid w:val="00496DC5"/>
    <w:rsid w:val="0049716D"/>
    <w:rsid w:val="00497BF2"/>
    <w:rsid w:val="00497D04"/>
    <w:rsid w:val="00497D4D"/>
    <w:rsid w:val="00497D57"/>
    <w:rsid w:val="00497D6D"/>
    <w:rsid w:val="004A002F"/>
    <w:rsid w:val="004A0186"/>
    <w:rsid w:val="004A01BD"/>
    <w:rsid w:val="004A01D9"/>
    <w:rsid w:val="004A049F"/>
    <w:rsid w:val="004A0C34"/>
    <w:rsid w:val="004A0C61"/>
    <w:rsid w:val="004A0DD0"/>
    <w:rsid w:val="004A0FD4"/>
    <w:rsid w:val="004A0FE4"/>
    <w:rsid w:val="004A1570"/>
    <w:rsid w:val="004A1CDC"/>
    <w:rsid w:val="004A1D33"/>
    <w:rsid w:val="004A1D8C"/>
    <w:rsid w:val="004A1E30"/>
    <w:rsid w:val="004A1ECA"/>
    <w:rsid w:val="004A2129"/>
    <w:rsid w:val="004A22B9"/>
    <w:rsid w:val="004A234A"/>
    <w:rsid w:val="004A27BC"/>
    <w:rsid w:val="004A28C0"/>
    <w:rsid w:val="004A2906"/>
    <w:rsid w:val="004A3267"/>
    <w:rsid w:val="004A33E1"/>
    <w:rsid w:val="004A34A2"/>
    <w:rsid w:val="004A3B65"/>
    <w:rsid w:val="004A3F56"/>
    <w:rsid w:val="004A44D5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B0039"/>
    <w:rsid w:val="004B01C2"/>
    <w:rsid w:val="004B0D43"/>
    <w:rsid w:val="004B0DF2"/>
    <w:rsid w:val="004B0E57"/>
    <w:rsid w:val="004B1CC3"/>
    <w:rsid w:val="004B252F"/>
    <w:rsid w:val="004B2B95"/>
    <w:rsid w:val="004B30D4"/>
    <w:rsid w:val="004B364C"/>
    <w:rsid w:val="004B45D5"/>
    <w:rsid w:val="004B4C47"/>
    <w:rsid w:val="004B4EAF"/>
    <w:rsid w:val="004B4FB7"/>
    <w:rsid w:val="004B54B3"/>
    <w:rsid w:val="004B54B7"/>
    <w:rsid w:val="004B5702"/>
    <w:rsid w:val="004B5B97"/>
    <w:rsid w:val="004B5BC0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A13"/>
    <w:rsid w:val="004B7F96"/>
    <w:rsid w:val="004C060D"/>
    <w:rsid w:val="004C0868"/>
    <w:rsid w:val="004C0955"/>
    <w:rsid w:val="004C0A7C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BD3"/>
    <w:rsid w:val="004C3E89"/>
    <w:rsid w:val="004C42AD"/>
    <w:rsid w:val="004C44B9"/>
    <w:rsid w:val="004C4808"/>
    <w:rsid w:val="004C48B9"/>
    <w:rsid w:val="004C4AB6"/>
    <w:rsid w:val="004C4CD9"/>
    <w:rsid w:val="004C4E85"/>
    <w:rsid w:val="004C4F8A"/>
    <w:rsid w:val="004C5083"/>
    <w:rsid w:val="004C50D1"/>
    <w:rsid w:val="004C5160"/>
    <w:rsid w:val="004C5172"/>
    <w:rsid w:val="004C52CE"/>
    <w:rsid w:val="004C5301"/>
    <w:rsid w:val="004C563E"/>
    <w:rsid w:val="004C5CE9"/>
    <w:rsid w:val="004C5DC4"/>
    <w:rsid w:val="004C61EB"/>
    <w:rsid w:val="004C65E3"/>
    <w:rsid w:val="004C6697"/>
    <w:rsid w:val="004C68B1"/>
    <w:rsid w:val="004C6BCF"/>
    <w:rsid w:val="004C6F26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5660"/>
    <w:rsid w:val="004D5788"/>
    <w:rsid w:val="004D5B99"/>
    <w:rsid w:val="004D6033"/>
    <w:rsid w:val="004D60ED"/>
    <w:rsid w:val="004D639C"/>
    <w:rsid w:val="004D664F"/>
    <w:rsid w:val="004D66AA"/>
    <w:rsid w:val="004D66CD"/>
    <w:rsid w:val="004D67F4"/>
    <w:rsid w:val="004D6F71"/>
    <w:rsid w:val="004D703E"/>
    <w:rsid w:val="004D72DB"/>
    <w:rsid w:val="004D739A"/>
    <w:rsid w:val="004D790A"/>
    <w:rsid w:val="004D79AE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B50"/>
    <w:rsid w:val="004E2E71"/>
    <w:rsid w:val="004E2E9D"/>
    <w:rsid w:val="004E32C9"/>
    <w:rsid w:val="004E3422"/>
    <w:rsid w:val="004E357C"/>
    <w:rsid w:val="004E38C1"/>
    <w:rsid w:val="004E3C3C"/>
    <w:rsid w:val="004E3EA5"/>
    <w:rsid w:val="004E4135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910"/>
    <w:rsid w:val="004E5AD6"/>
    <w:rsid w:val="004E5B34"/>
    <w:rsid w:val="004E61DC"/>
    <w:rsid w:val="004E685F"/>
    <w:rsid w:val="004E6D82"/>
    <w:rsid w:val="004E6DE3"/>
    <w:rsid w:val="004E6F4E"/>
    <w:rsid w:val="004E7004"/>
    <w:rsid w:val="004E76CD"/>
    <w:rsid w:val="004E78B5"/>
    <w:rsid w:val="004E7967"/>
    <w:rsid w:val="004E7FC8"/>
    <w:rsid w:val="004F0698"/>
    <w:rsid w:val="004F0A29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213"/>
    <w:rsid w:val="004F33ED"/>
    <w:rsid w:val="004F367B"/>
    <w:rsid w:val="004F3865"/>
    <w:rsid w:val="004F3BDF"/>
    <w:rsid w:val="004F43CC"/>
    <w:rsid w:val="004F4419"/>
    <w:rsid w:val="004F4721"/>
    <w:rsid w:val="004F4AC5"/>
    <w:rsid w:val="004F4E59"/>
    <w:rsid w:val="004F4E8C"/>
    <w:rsid w:val="004F4F2A"/>
    <w:rsid w:val="004F5098"/>
    <w:rsid w:val="004F578B"/>
    <w:rsid w:val="004F5B40"/>
    <w:rsid w:val="004F5DC8"/>
    <w:rsid w:val="004F5DD3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E17"/>
    <w:rsid w:val="0050009F"/>
    <w:rsid w:val="005004C9"/>
    <w:rsid w:val="00500878"/>
    <w:rsid w:val="00500975"/>
    <w:rsid w:val="00501403"/>
    <w:rsid w:val="005016E7"/>
    <w:rsid w:val="0050189B"/>
    <w:rsid w:val="00501AC1"/>
    <w:rsid w:val="00502329"/>
    <w:rsid w:val="00502448"/>
    <w:rsid w:val="0050261D"/>
    <w:rsid w:val="005026B5"/>
    <w:rsid w:val="0050273A"/>
    <w:rsid w:val="00503054"/>
    <w:rsid w:val="0050333C"/>
    <w:rsid w:val="00503822"/>
    <w:rsid w:val="0050389D"/>
    <w:rsid w:val="00503DB1"/>
    <w:rsid w:val="00504866"/>
    <w:rsid w:val="00504B2A"/>
    <w:rsid w:val="00504C8E"/>
    <w:rsid w:val="00504F10"/>
    <w:rsid w:val="00504F20"/>
    <w:rsid w:val="005050A4"/>
    <w:rsid w:val="00505905"/>
    <w:rsid w:val="00505B61"/>
    <w:rsid w:val="0050617C"/>
    <w:rsid w:val="0050626E"/>
    <w:rsid w:val="00506C5E"/>
    <w:rsid w:val="00506E67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583"/>
    <w:rsid w:val="005115E4"/>
    <w:rsid w:val="005118D8"/>
    <w:rsid w:val="00511A1C"/>
    <w:rsid w:val="00511C34"/>
    <w:rsid w:val="00511CBC"/>
    <w:rsid w:val="00511F3A"/>
    <w:rsid w:val="00512385"/>
    <w:rsid w:val="005127C7"/>
    <w:rsid w:val="00512B00"/>
    <w:rsid w:val="00512D66"/>
    <w:rsid w:val="005134EF"/>
    <w:rsid w:val="00513BF8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63B"/>
    <w:rsid w:val="00515740"/>
    <w:rsid w:val="0051591E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3BA"/>
    <w:rsid w:val="0051766F"/>
    <w:rsid w:val="005179A7"/>
    <w:rsid w:val="00517A1A"/>
    <w:rsid w:val="00517D6F"/>
    <w:rsid w:val="00520885"/>
    <w:rsid w:val="0052090A"/>
    <w:rsid w:val="00520B02"/>
    <w:rsid w:val="00520BFE"/>
    <w:rsid w:val="00520F23"/>
    <w:rsid w:val="00521473"/>
    <w:rsid w:val="0052191C"/>
    <w:rsid w:val="00521D48"/>
    <w:rsid w:val="00521ED1"/>
    <w:rsid w:val="005222D6"/>
    <w:rsid w:val="005223C5"/>
    <w:rsid w:val="0052262C"/>
    <w:rsid w:val="00522784"/>
    <w:rsid w:val="005227FC"/>
    <w:rsid w:val="005229E9"/>
    <w:rsid w:val="00522A2C"/>
    <w:rsid w:val="00522DE1"/>
    <w:rsid w:val="0052320B"/>
    <w:rsid w:val="005238D2"/>
    <w:rsid w:val="0052427A"/>
    <w:rsid w:val="0052434A"/>
    <w:rsid w:val="005249B6"/>
    <w:rsid w:val="00524B7F"/>
    <w:rsid w:val="00524D2A"/>
    <w:rsid w:val="00524DE2"/>
    <w:rsid w:val="00524F7F"/>
    <w:rsid w:val="00525029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DBE"/>
    <w:rsid w:val="00527104"/>
    <w:rsid w:val="00527132"/>
    <w:rsid w:val="005271FE"/>
    <w:rsid w:val="005273CF"/>
    <w:rsid w:val="00527568"/>
    <w:rsid w:val="00527844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73A"/>
    <w:rsid w:val="0053175D"/>
    <w:rsid w:val="005317A6"/>
    <w:rsid w:val="00532046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7D"/>
    <w:rsid w:val="00533AFF"/>
    <w:rsid w:val="00533C31"/>
    <w:rsid w:val="00533C55"/>
    <w:rsid w:val="00533E99"/>
    <w:rsid w:val="005349FA"/>
    <w:rsid w:val="00535011"/>
    <w:rsid w:val="005350C7"/>
    <w:rsid w:val="005355FF"/>
    <w:rsid w:val="00535617"/>
    <w:rsid w:val="0053567E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79"/>
    <w:rsid w:val="00537666"/>
    <w:rsid w:val="00537920"/>
    <w:rsid w:val="00537A73"/>
    <w:rsid w:val="00537C76"/>
    <w:rsid w:val="00537CB4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2BC"/>
    <w:rsid w:val="00541340"/>
    <w:rsid w:val="005414E8"/>
    <w:rsid w:val="00541591"/>
    <w:rsid w:val="0054162D"/>
    <w:rsid w:val="00541832"/>
    <w:rsid w:val="005419C8"/>
    <w:rsid w:val="00541BA4"/>
    <w:rsid w:val="00541C2F"/>
    <w:rsid w:val="00542579"/>
    <w:rsid w:val="00542A12"/>
    <w:rsid w:val="00543230"/>
    <w:rsid w:val="005434E3"/>
    <w:rsid w:val="005436A1"/>
    <w:rsid w:val="00543A26"/>
    <w:rsid w:val="00543AE1"/>
    <w:rsid w:val="00544013"/>
    <w:rsid w:val="005440C3"/>
    <w:rsid w:val="0054412D"/>
    <w:rsid w:val="005441D6"/>
    <w:rsid w:val="005441FD"/>
    <w:rsid w:val="005442E6"/>
    <w:rsid w:val="00544560"/>
    <w:rsid w:val="00544695"/>
    <w:rsid w:val="00544762"/>
    <w:rsid w:val="0054476B"/>
    <w:rsid w:val="00544A22"/>
    <w:rsid w:val="00544E33"/>
    <w:rsid w:val="0054579A"/>
    <w:rsid w:val="00545BD9"/>
    <w:rsid w:val="00545CB1"/>
    <w:rsid w:val="005461E5"/>
    <w:rsid w:val="005463A7"/>
    <w:rsid w:val="00546576"/>
    <w:rsid w:val="005472E4"/>
    <w:rsid w:val="005475C3"/>
    <w:rsid w:val="00547616"/>
    <w:rsid w:val="00547667"/>
    <w:rsid w:val="00547C96"/>
    <w:rsid w:val="00547CE7"/>
    <w:rsid w:val="00550217"/>
    <w:rsid w:val="00550C05"/>
    <w:rsid w:val="005510CE"/>
    <w:rsid w:val="00551589"/>
    <w:rsid w:val="00551707"/>
    <w:rsid w:val="00551808"/>
    <w:rsid w:val="005518D2"/>
    <w:rsid w:val="00551FDB"/>
    <w:rsid w:val="00552412"/>
    <w:rsid w:val="0055245D"/>
    <w:rsid w:val="005528DE"/>
    <w:rsid w:val="00552F68"/>
    <w:rsid w:val="005534EA"/>
    <w:rsid w:val="005539FA"/>
    <w:rsid w:val="00553D2D"/>
    <w:rsid w:val="005543C1"/>
    <w:rsid w:val="00554536"/>
    <w:rsid w:val="00554758"/>
    <w:rsid w:val="00554951"/>
    <w:rsid w:val="00554B5F"/>
    <w:rsid w:val="00554CE7"/>
    <w:rsid w:val="00554E52"/>
    <w:rsid w:val="00554EC2"/>
    <w:rsid w:val="00554F3E"/>
    <w:rsid w:val="005551A6"/>
    <w:rsid w:val="005553EE"/>
    <w:rsid w:val="00555400"/>
    <w:rsid w:val="00555672"/>
    <w:rsid w:val="0055575A"/>
    <w:rsid w:val="0055577B"/>
    <w:rsid w:val="00555ABB"/>
    <w:rsid w:val="00555CBC"/>
    <w:rsid w:val="00556F4D"/>
    <w:rsid w:val="0055707C"/>
    <w:rsid w:val="005570DC"/>
    <w:rsid w:val="0055731D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3"/>
    <w:rsid w:val="0056328D"/>
    <w:rsid w:val="00563486"/>
    <w:rsid w:val="00563762"/>
    <w:rsid w:val="00563AAE"/>
    <w:rsid w:val="00563CB9"/>
    <w:rsid w:val="00563E58"/>
    <w:rsid w:val="00564278"/>
    <w:rsid w:val="00564C2B"/>
    <w:rsid w:val="00564D13"/>
    <w:rsid w:val="00565350"/>
    <w:rsid w:val="005654BE"/>
    <w:rsid w:val="00565740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E24"/>
    <w:rsid w:val="00567E4F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768"/>
    <w:rsid w:val="00571868"/>
    <w:rsid w:val="00571AD2"/>
    <w:rsid w:val="00571BAB"/>
    <w:rsid w:val="00571BF0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456C"/>
    <w:rsid w:val="00574575"/>
    <w:rsid w:val="00574613"/>
    <w:rsid w:val="00574797"/>
    <w:rsid w:val="00575448"/>
    <w:rsid w:val="005755A7"/>
    <w:rsid w:val="0057573D"/>
    <w:rsid w:val="00575797"/>
    <w:rsid w:val="00575A34"/>
    <w:rsid w:val="00575DA2"/>
    <w:rsid w:val="00576084"/>
    <w:rsid w:val="00576413"/>
    <w:rsid w:val="00576796"/>
    <w:rsid w:val="00576ADA"/>
    <w:rsid w:val="00576AF5"/>
    <w:rsid w:val="00576C62"/>
    <w:rsid w:val="00576ECF"/>
    <w:rsid w:val="00577401"/>
    <w:rsid w:val="005779D2"/>
    <w:rsid w:val="00577C06"/>
    <w:rsid w:val="00577F79"/>
    <w:rsid w:val="00580120"/>
    <w:rsid w:val="0058024E"/>
    <w:rsid w:val="0058084A"/>
    <w:rsid w:val="005808A6"/>
    <w:rsid w:val="00580C87"/>
    <w:rsid w:val="00580F2F"/>
    <w:rsid w:val="00580F86"/>
    <w:rsid w:val="0058180B"/>
    <w:rsid w:val="0058185D"/>
    <w:rsid w:val="005818CA"/>
    <w:rsid w:val="005821FD"/>
    <w:rsid w:val="00582268"/>
    <w:rsid w:val="00582703"/>
    <w:rsid w:val="0058290E"/>
    <w:rsid w:val="005830D9"/>
    <w:rsid w:val="005837AA"/>
    <w:rsid w:val="00583DEB"/>
    <w:rsid w:val="00583E3A"/>
    <w:rsid w:val="005843C1"/>
    <w:rsid w:val="0058485E"/>
    <w:rsid w:val="00584E05"/>
    <w:rsid w:val="00584F45"/>
    <w:rsid w:val="00585254"/>
    <w:rsid w:val="00585516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654"/>
    <w:rsid w:val="00587661"/>
    <w:rsid w:val="00587D43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D77"/>
    <w:rsid w:val="00595E45"/>
    <w:rsid w:val="005960F3"/>
    <w:rsid w:val="005961AE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85E"/>
    <w:rsid w:val="00597BEE"/>
    <w:rsid w:val="00597DED"/>
    <w:rsid w:val="005A05A7"/>
    <w:rsid w:val="005A064E"/>
    <w:rsid w:val="005A0CE6"/>
    <w:rsid w:val="005A0D4D"/>
    <w:rsid w:val="005A106B"/>
    <w:rsid w:val="005A114E"/>
    <w:rsid w:val="005A1460"/>
    <w:rsid w:val="005A14CF"/>
    <w:rsid w:val="005A1A07"/>
    <w:rsid w:val="005A1C56"/>
    <w:rsid w:val="005A1C85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4130"/>
    <w:rsid w:val="005A44F1"/>
    <w:rsid w:val="005A47F0"/>
    <w:rsid w:val="005A48BF"/>
    <w:rsid w:val="005A49F2"/>
    <w:rsid w:val="005A4B5E"/>
    <w:rsid w:val="005A4DA4"/>
    <w:rsid w:val="005A56A2"/>
    <w:rsid w:val="005A5BFE"/>
    <w:rsid w:val="005A5DA5"/>
    <w:rsid w:val="005A6016"/>
    <w:rsid w:val="005A60B2"/>
    <w:rsid w:val="005A6102"/>
    <w:rsid w:val="005A6127"/>
    <w:rsid w:val="005A62F7"/>
    <w:rsid w:val="005A632E"/>
    <w:rsid w:val="005A6704"/>
    <w:rsid w:val="005A695B"/>
    <w:rsid w:val="005A6A33"/>
    <w:rsid w:val="005A6DB6"/>
    <w:rsid w:val="005A6ED3"/>
    <w:rsid w:val="005A7341"/>
    <w:rsid w:val="005A751E"/>
    <w:rsid w:val="005A781B"/>
    <w:rsid w:val="005B02CD"/>
    <w:rsid w:val="005B0351"/>
    <w:rsid w:val="005B041A"/>
    <w:rsid w:val="005B0656"/>
    <w:rsid w:val="005B0695"/>
    <w:rsid w:val="005B072A"/>
    <w:rsid w:val="005B092E"/>
    <w:rsid w:val="005B0AD3"/>
    <w:rsid w:val="005B11E7"/>
    <w:rsid w:val="005B1412"/>
    <w:rsid w:val="005B169B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BE2"/>
    <w:rsid w:val="005B3C3C"/>
    <w:rsid w:val="005B3F74"/>
    <w:rsid w:val="005B4011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EFE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367"/>
    <w:rsid w:val="005B73A2"/>
    <w:rsid w:val="005B7C89"/>
    <w:rsid w:val="005C02CE"/>
    <w:rsid w:val="005C0453"/>
    <w:rsid w:val="005C052C"/>
    <w:rsid w:val="005C0783"/>
    <w:rsid w:val="005C09B3"/>
    <w:rsid w:val="005C0C4B"/>
    <w:rsid w:val="005C0E01"/>
    <w:rsid w:val="005C1DAE"/>
    <w:rsid w:val="005C20A2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69"/>
    <w:rsid w:val="005C468A"/>
    <w:rsid w:val="005C4871"/>
    <w:rsid w:val="005C49F7"/>
    <w:rsid w:val="005C4DDA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219"/>
    <w:rsid w:val="005C725C"/>
    <w:rsid w:val="005C74FF"/>
    <w:rsid w:val="005C75A7"/>
    <w:rsid w:val="005C7716"/>
    <w:rsid w:val="005C7CE5"/>
    <w:rsid w:val="005D01F0"/>
    <w:rsid w:val="005D0C2A"/>
    <w:rsid w:val="005D0E9E"/>
    <w:rsid w:val="005D0ED9"/>
    <w:rsid w:val="005D1191"/>
    <w:rsid w:val="005D13C7"/>
    <w:rsid w:val="005D1626"/>
    <w:rsid w:val="005D1687"/>
    <w:rsid w:val="005D16BD"/>
    <w:rsid w:val="005D1889"/>
    <w:rsid w:val="005D1D2A"/>
    <w:rsid w:val="005D1D37"/>
    <w:rsid w:val="005D1FC5"/>
    <w:rsid w:val="005D20EA"/>
    <w:rsid w:val="005D22B7"/>
    <w:rsid w:val="005D231E"/>
    <w:rsid w:val="005D2480"/>
    <w:rsid w:val="005D2937"/>
    <w:rsid w:val="005D3245"/>
    <w:rsid w:val="005D348C"/>
    <w:rsid w:val="005D36AD"/>
    <w:rsid w:val="005D37FA"/>
    <w:rsid w:val="005D4447"/>
    <w:rsid w:val="005D44F2"/>
    <w:rsid w:val="005D46BE"/>
    <w:rsid w:val="005D46C3"/>
    <w:rsid w:val="005D497D"/>
    <w:rsid w:val="005D4B89"/>
    <w:rsid w:val="005D4DF2"/>
    <w:rsid w:val="005D4E9E"/>
    <w:rsid w:val="005D5145"/>
    <w:rsid w:val="005D5ED3"/>
    <w:rsid w:val="005D611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47"/>
    <w:rsid w:val="005E1856"/>
    <w:rsid w:val="005E23F1"/>
    <w:rsid w:val="005E25B0"/>
    <w:rsid w:val="005E2AA7"/>
    <w:rsid w:val="005E2BAF"/>
    <w:rsid w:val="005E2C8F"/>
    <w:rsid w:val="005E336F"/>
    <w:rsid w:val="005E39E5"/>
    <w:rsid w:val="005E3BC3"/>
    <w:rsid w:val="005E3C14"/>
    <w:rsid w:val="005E3E0E"/>
    <w:rsid w:val="005E3E23"/>
    <w:rsid w:val="005E41FB"/>
    <w:rsid w:val="005E4503"/>
    <w:rsid w:val="005E4F08"/>
    <w:rsid w:val="005E5312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3B5"/>
    <w:rsid w:val="005E758B"/>
    <w:rsid w:val="005E78E3"/>
    <w:rsid w:val="005E7A34"/>
    <w:rsid w:val="005E7C74"/>
    <w:rsid w:val="005F03E8"/>
    <w:rsid w:val="005F0528"/>
    <w:rsid w:val="005F0652"/>
    <w:rsid w:val="005F0797"/>
    <w:rsid w:val="005F084A"/>
    <w:rsid w:val="005F13F5"/>
    <w:rsid w:val="005F1593"/>
    <w:rsid w:val="005F15A6"/>
    <w:rsid w:val="005F164B"/>
    <w:rsid w:val="005F1AC8"/>
    <w:rsid w:val="005F1B2C"/>
    <w:rsid w:val="005F1BF9"/>
    <w:rsid w:val="005F274F"/>
    <w:rsid w:val="005F2EF2"/>
    <w:rsid w:val="005F2FC3"/>
    <w:rsid w:val="005F3274"/>
    <w:rsid w:val="005F3778"/>
    <w:rsid w:val="005F3A11"/>
    <w:rsid w:val="005F3D18"/>
    <w:rsid w:val="005F412A"/>
    <w:rsid w:val="005F41CC"/>
    <w:rsid w:val="005F4232"/>
    <w:rsid w:val="005F43CF"/>
    <w:rsid w:val="005F4512"/>
    <w:rsid w:val="005F4AFB"/>
    <w:rsid w:val="005F4D66"/>
    <w:rsid w:val="005F52C2"/>
    <w:rsid w:val="005F52E0"/>
    <w:rsid w:val="005F533E"/>
    <w:rsid w:val="005F54E3"/>
    <w:rsid w:val="005F5FF8"/>
    <w:rsid w:val="005F632D"/>
    <w:rsid w:val="005F64C4"/>
    <w:rsid w:val="005F6854"/>
    <w:rsid w:val="005F6E8C"/>
    <w:rsid w:val="005F73F8"/>
    <w:rsid w:val="005F7505"/>
    <w:rsid w:val="005F76B5"/>
    <w:rsid w:val="005F775F"/>
    <w:rsid w:val="005F79E4"/>
    <w:rsid w:val="005F7ECF"/>
    <w:rsid w:val="006001C0"/>
    <w:rsid w:val="00600995"/>
    <w:rsid w:val="00600BBF"/>
    <w:rsid w:val="00600C8F"/>
    <w:rsid w:val="00600E17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48D"/>
    <w:rsid w:val="00602507"/>
    <w:rsid w:val="00602A46"/>
    <w:rsid w:val="00602B94"/>
    <w:rsid w:val="00602CB5"/>
    <w:rsid w:val="00602E62"/>
    <w:rsid w:val="0060327A"/>
    <w:rsid w:val="00603773"/>
    <w:rsid w:val="00603921"/>
    <w:rsid w:val="00603BC1"/>
    <w:rsid w:val="00603C09"/>
    <w:rsid w:val="00604E0D"/>
    <w:rsid w:val="00604E44"/>
    <w:rsid w:val="00604ED4"/>
    <w:rsid w:val="00605527"/>
    <w:rsid w:val="006056D8"/>
    <w:rsid w:val="0060624A"/>
    <w:rsid w:val="0060680C"/>
    <w:rsid w:val="00606B1E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E1F"/>
    <w:rsid w:val="00610F0A"/>
    <w:rsid w:val="00610F8E"/>
    <w:rsid w:val="006110E9"/>
    <w:rsid w:val="006112BB"/>
    <w:rsid w:val="00611AB0"/>
    <w:rsid w:val="00612353"/>
    <w:rsid w:val="006127F0"/>
    <w:rsid w:val="00612E5C"/>
    <w:rsid w:val="00612F78"/>
    <w:rsid w:val="00613038"/>
    <w:rsid w:val="00613304"/>
    <w:rsid w:val="00613542"/>
    <w:rsid w:val="00614789"/>
    <w:rsid w:val="006147F7"/>
    <w:rsid w:val="00614990"/>
    <w:rsid w:val="00614CCB"/>
    <w:rsid w:val="006157F8"/>
    <w:rsid w:val="0061597E"/>
    <w:rsid w:val="00615B86"/>
    <w:rsid w:val="00615C80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549"/>
    <w:rsid w:val="006205E2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690"/>
    <w:rsid w:val="00623694"/>
    <w:rsid w:val="006239B6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F6"/>
    <w:rsid w:val="00631BD0"/>
    <w:rsid w:val="006322AD"/>
    <w:rsid w:val="0063231A"/>
    <w:rsid w:val="0063234A"/>
    <w:rsid w:val="00632710"/>
    <w:rsid w:val="00632A44"/>
    <w:rsid w:val="006330A0"/>
    <w:rsid w:val="0063339C"/>
    <w:rsid w:val="00633592"/>
    <w:rsid w:val="006336DC"/>
    <w:rsid w:val="00633A02"/>
    <w:rsid w:val="00633B02"/>
    <w:rsid w:val="00633F00"/>
    <w:rsid w:val="0063431E"/>
    <w:rsid w:val="0063485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51E"/>
    <w:rsid w:val="00636537"/>
    <w:rsid w:val="00636541"/>
    <w:rsid w:val="0063665A"/>
    <w:rsid w:val="006368AC"/>
    <w:rsid w:val="006368FC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C10"/>
    <w:rsid w:val="00642D91"/>
    <w:rsid w:val="00642E98"/>
    <w:rsid w:val="00643087"/>
    <w:rsid w:val="00643325"/>
    <w:rsid w:val="00643374"/>
    <w:rsid w:val="006436EF"/>
    <w:rsid w:val="00643941"/>
    <w:rsid w:val="00643E65"/>
    <w:rsid w:val="00644127"/>
    <w:rsid w:val="00644749"/>
    <w:rsid w:val="006447D2"/>
    <w:rsid w:val="006449C2"/>
    <w:rsid w:val="00644A9F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B36"/>
    <w:rsid w:val="00646C0E"/>
    <w:rsid w:val="00646DE8"/>
    <w:rsid w:val="00646DEA"/>
    <w:rsid w:val="00646EF2"/>
    <w:rsid w:val="006470E8"/>
    <w:rsid w:val="00647D4E"/>
    <w:rsid w:val="0065010F"/>
    <w:rsid w:val="00650172"/>
    <w:rsid w:val="006502D2"/>
    <w:rsid w:val="006504CD"/>
    <w:rsid w:val="00650744"/>
    <w:rsid w:val="00650D2B"/>
    <w:rsid w:val="00650FF3"/>
    <w:rsid w:val="00651228"/>
    <w:rsid w:val="00651235"/>
    <w:rsid w:val="00651484"/>
    <w:rsid w:val="006517FA"/>
    <w:rsid w:val="006518AE"/>
    <w:rsid w:val="00651E5E"/>
    <w:rsid w:val="00652592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536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152"/>
    <w:rsid w:val="00657237"/>
    <w:rsid w:val="0065732D"/>
    <w:rsid w:val="0065736F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8AD"/>
    <w:rsid w:val="006658CD"/>
    <w:rsid w:val="00665A7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8CE"/>
    <w:rsid w:val="00667E75"/>
    <w:rsid w:val="006701F3"/>
    <w:rsid w:val="0067027B"/>
    <w:rsid w:val="0067034C"/>
    <w:rsid w:val="00670797"/>
    <w:rsid w:val="00670B30"/>
    <w:rsid w:val="00670C03"/>
    <w:rsid w:val="00670DBA"/>
    <w:rsid w:val="00671987"/>
    <w:rsid w:val="00671AC7"/>
    <w:rsid w:val="00671DBC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414"/>
    <w:rsid w:val="0067500C"/>
    <w:rsid w:val="0067523E"/>
    <w:rsid w:val="00675637"/>
    <w:rsid w:val="006756FC"/>
    <w:rsid w:val="0067575D"/>
    <w:rsid w:val="00675992"/>
    <w:rsid w:val="00675AC3"/>
    <w:rsid w:val="00675B3F"/>
    <w:rsid w:val="00675C8F"/>
    <w:rsid w:val="0067604D"/>
    <w:rsid w:val="006767B5"/>
    <w:rsid w:val="006768CB"/>
    <w:rsid w:val="00676AE9"/>
    <w:rsid w:val="00676B5C"/>
    <w:rsid w:val="00676B5F"/>
    <w:rsid w:val="006770D6"/>
    <w:rsid w:val="00677701"/>
    <w:rsid w:val="00677967"/>
    <w:rsid w:val="00677A06"/>
    <w:rsid w:val="00677DD3"/>
    <w:rsid w:val="00677DE1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B2E"/>
    <w:rsid w:val="00681FB8"/>
    <w:rsid w:val="00682321"/>
    <w:rsid w:val="006827D1"/>
    <w:rsid w:val="006828E1"/>
    <w:rsid w:val="006835BD"/>
    <w:rsid w:val="00683602"/>
    <w:rsid w:val="00683634"/>
    <w:rsid w:val="00683B4C"/>
    <w:rsid w:val="00683E7B"/>
    <w:rsid w:val="0068407A"/>
    <w:rsid w:val="006841ED"/>
    <w:rsid w:val="00684322"/>
    <w:rsid w:val="006845E1"/>
    <w:rsid w:val="006849E1"/>
    <w:rsid w:val="00684EC9"/>
    <w:rsid w:val="00685383"/>
    <w:rsid w:val="00685689"/>
    <w:rsid w:val="00685698"/>
    <w:rsid w:val="0068630F"/>
    <w:rsid w:val="00686337"/>
    <w:rsid w:val="00686B28"/>
    <w:rsid w:val="00686CDB"/>
    <w:rsid w:val="006874FB"/>
    <w:rsid w:val="00687B28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09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E11"/>
    <w:rsid w:val="00696E39"/>
    <w:rsid w:val="00696F58"/>
    <w:rsid w:val="006971F0"/>
    <w:rsid w:val="006975D9"/>
    <w:rsid w:val="00697D5C"/>
    <w:rsid w:val="006A011A"/>
    <w:rsid w:val="006A0721"/>
    <w:rsid w:val="006A072E"/>
    <w:rsid w:val="006A0E88"/>
    <w:rsid w:val="006A1104"/>
    <w:rsid w:val="006A14CA"/>
    <w:rsid w:val="006A16AE"/>
    <w:rsid w:val="006A1B16"/>
    <w:rsid w:val="006A2189"/>
    <w:rsid w:val="006A2987"/>
    <w:rsid w:val="006A2CD4"/>
    <w:rsid w:val="006A3231"/>
    <w:rsid w:val="006A3316"/>
    <w:rsid w:val="006A3432"/>
    <w:rsid w:val="006A3A3D"/>
    <w:rsid w:val="006A3AC5"/>
    <w:rsid w:val="006A476F"/>
    <w:rsid w:val="006A4B7A"/>
    <w:rsid w:val="006A4F55"/>
    <w:rsid w:val="006A534A"/>
    <w:rsid w:val="006A5ACC"/>
    <w:rsid w:val="006A6451"/>
    <w:rsid w:val="006A676C"/>
    <w:rsid w:val="006A7135"/>
    <w:rsid w:val="006A7146"/>
    <w:rsid w:val="006A7201"/>
    <w:rsid w:val="006A74DC"/>
    <w:rsid w:val="006A76A3"/>
    <w:rsid w:val="006A78C2"/>
    <w:rsid w:val="006B0158"/>
    <w:rsid w:val="006B05AC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5B7"/>
    <w:rsid w:val="006B25CB"/>
    <w:rsid w:val="006B26B0"/>
    <w:rsid w:val="006B2751"/>
    <w:rsid w:val="006B2864"/>
    <w:rsid w:val="006B2C93"/>
    <w:rsid w:val="006B2E45"/>
    <w:rsid w:val="006B2F35"/>
    <w:rsid w:val="006B354E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4CCC"/>
    <w:rsid w:val="006B5166"/>
    <w:rsid w:val="006B5338"/>
    <w:rsid w:val="006B570F"/>
    <w:rsid w:val="006B5DA2"/>
    <w:rsid w:val="006B6018"/>
    <w:rsid w:val="006B607C"/>
    <w:rsid w:val="006B61F8"/>
    <w:rsid w:val="006B66F5"/>
    <w:rsid w:val="006B6952"/>
    <w:rsid w:val="006B6975"/>
    <w:rsid w:val="006B6E08"/>
    <w:rsid w:val="006B7166"/>
    <w:rsid w:val="006B7181"/>
    <w:rsid w:val="006B74F0"/>
    <w:rsid w:val="006B77D8"/>
    <w:rsid w:val="006B77E5"/>
    <w:rsid w:val="006B7827"/>
    <w:rsid w:val="006B784F"/>
    <w:rsid w:val="006B7C1A"/>
    <w:rsid w:val="006B7C35"/>
    <w:rsid w:val="006C0240"/>
    <w:rsid w:val="006C05A1"/>
    <w:rsid w:val="006C0927"/>
    <w:rsid w:val="006C0C73"/>
    <w:rsid w:val="006C0E29"/>
    <w:rsid w:val="006C1391"/>
    <w:rsid w:val="006C1A99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A1A"/>
    <w:rsid w:val="006C4106"/>
    <w:rsid w:val="006C41D7"/>
    <w:rsid w:val="006C47F5"/>
    <w:rsid w:val="006C492A"/>
    <w:rsid w:val="006C4B68"/>
    <w:rsid w:val="006C57DD"/>
    <w:rsid w:val="006C5E11"/>
    <w:rsid w:val="006C63F5"/>
    <w:rsid w:val="006C69AB"/>
    <w:rsid w:val="006C6A12"/>
    <w:rsid w:val="006C6B7B"/>
    <w:rsid w:val="006C6C3F"/>
    <w:rsid w:val="006C6FCB"/>
    <w:rsid w:val="006C7731"/>
    <w:rsid w:val="006C7859"/>
    <w:rsid w:val="006C7AAA"/>
    <w:rsid w:val="006C7FC0"/>
    <w:rsid w:val="006D01D0"/>
    <w:rsid w:val="006D02D0"/>
    <w:rsid w:val="006D075F"/>
    <w:rsid w:val="006D0DAB"/>
    <w:rsid w:val="006D10F5"/>
    <w:rsid w:val="006D1167"/>
    <w:rsid w:val="006D1401"/>
    <w:rsid w:val="006D16DC"/>
    <w:rsid w:val="006D18CC"/>
    <w:rsid w:val="006D1B21"/>
    <w:rsid w:val="006D1BE3"/>
    <w:rsid w:val="006D1D14"/>
    <w:rsid w:val="006D1FF3"/>
    <w:rsid w:val="006D21AB"/>
    <w:rsid w:val="006D24AB"/>
    <w:rsid w:val="006D2519"/>
    <w:rsid w:val="006D2BC4"/>
    <w:rsid w:val="006D2D7B"/>
    <w:rsid w:val="006D353A"/>
    <w:rsid w:val="006D35CB"/>
    <w:rsid w:val="006D391F"/>
    <w:rsid w:val="006D3ACC"/>
    <w:rsid w:val="006D3B71"/>
    <w:rsid w:val="006D441D"/>
    <w:rsid w:val="006D501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6A8"/>
    <w:rsid w:val="006D7C6A"/>
    <w:rsid w:val="006D7D72"/>
    <w:rsid w:val="006D7FF3"/>
    <w:rsid w:val="006E0142"/>
    <w:rsid w:val="006E0302"/>
    <w:rsid w:val="006E052E"/>
    <w:rsid w:val="006E0877"/>
    <w:rsid w:val="006E0AF7"/>
    <w:rsid w:val="006E0D05"/>
    <w:rsid w:val="006E0F4A"/>
    <w:rsid w:val="006E1633"/>
    <w:rsid w:val="006E170A"/>
    <w:rsid w:val="006E19ED"/>
    <w:rsid w:val="006E20AF"/>
    <w:rsid w:val="006E225F"/>
    <w:rsid w:val="006E23E2"/>
    <w:rsid w:val="006E25E2"/>
    <w:rsid w:val="006E2703"/>
    <w:rsid w:val="006E2759"/>
    <w:rsid w:val="006E2C0C"/>
    <w:rsid w:val="006E2EF0"/>
    <w:rsid w:val="006E332F"/>
    <w:rsid w:val="006E392A"/>
    <w:rsid w:val="006E39B6"/>
    <w:rsid w:val="006E3AA6"/>
    <w:rsid w:val="006E3E4B"/>
    <w:rsid w:val="006E3F2C"/>
    <w:rsid w:val="006E4408"/>
    <w:rsid w:val="006E4666"/>
    <w:rsid w:val="006E47EC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CFC"/>
    <w:rsid w:val="006F0DD7"/>
    <w:rsid w:val="006F0F27"/>
    <w:rsid w:val="006F0F8B"/>
    <w:rsid w:val="006F1184"/>
    <w:rsid w:val="006F135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AED"/>
    <w:rsid w:val="006F3F40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B80"/>
    <w:rsid w:val="006F7D1B"/>
    <w:rsid w:val="006F7FB7"/>
    <w:rsid w:val="00700443"/>
    <w:rsid w:val="0070048B"/>
    <w:rsid w:val="00700D73"/>
    <w:rsid w:val="0070123B"/>
    <w:rsid w:val="0070170B"/>
    <w:rsid w:val="00701A77"/>
    <w:rsid w:val="00701C6E"/>
    <w:rsid w:val="007028E1"/>
    <w:rsid w:val="00702947"/>
    <w:rsid w:val="00702C93"/>
    <w:rsid w:val="00702CF2"/>
    <w:rsid w:val="00702F53"/>
    <w:rsid w:val="00702FB1"/>
    <w:rsid w:val="0070307A"/>
    <w:rsid w:val="00703744"/>
    <w:rsid w:val="00703C84"/>
    <w:rsid w:val="00703F43"/>
    <w:rsid w:val="00703F92"/>
    <w:rsid w:val="007041C3"/>
    <w:rsid w:val="0070434F"/>
    <w:rsid w:val="00704B1E"/>
    <w:rsid w:val="00704D0B"/>
    <w:rsid w:val="00705901"/>
    <w:rsid w:val="00705D39"/>
    <w:rsid w:val="007060C6"/>
    <w:rsid w:val="007068E3"/>
    <w:rsid w:val="007069B8"/>
    <w:rsid w:val="007069D0"/>
    <w:rsid w:val="00706A1A"/>
    <w:rsid w:val="00706BDF"/>
    <w:rsid w:val="00706D74"/>
    <w:rsid w:val="00707092"/>
    <w:rsid w:val="00707134"/>
    <w:rsid w:val="00707412"/>
    <w:rsid w:val="00707C40"/>
    <w:rsid w:val="00707D64"/>
    <w:rsid w:val="0071008F"/>
    <w:rsid w:val="007102B0"/>
    <w:rsid w:val="007108DE"/>
    <w:rsid w:val="00710962"/>
    <w:rsid w:val="00710ACC"/>
    <w:rsid w:val="00710C73"/>
    <w:rsid w:val="00710F4B"/>
    <w:rsid w:val="00711279"/>
    <w:rsid w:val="00711327"/>
    <w:rsid w:val="0071143D"/>
    <w:rsid w:val="00711448"/>
    <w:rsid w:val="0071176C"/>
    <w:rsid w:val="007118BB"/>
    <w:rsid w:val="00711C2C"/>
    <w:rsid w:val="0071222C"/>
    <w:rsid w:val="007122D5"/>
    <w:rsid w:val="007122FE"/>
    <w:rsid w:val="0071244A"/>
    <w:rsid w:val="00712563"/>
    <w:rsid w:val="00712622"/>
    <w:rsid w:val="0071265E"/>
    <w:rsid w:val="007129FF"/>
    <w:rsid w:val="00712ED8"/>
    <w:rsid w:val="00713084"/>
    <w:rsid w:val="007131BF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FAE"/>
    <w:rsid w:val="00723214"/>
    <w:rsid w:val="00723316"/>
    <w:rsid w:val="00723448"/>
    <w:rsid w:val="007235AD"/>
    <w:rsid w:val="00723704"/>
    <w:rsid w:val="00723D91"/>
    <w:rsid w:val="00724156"/>
    <w:rsid w:val="0072437B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174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C1"/>
    <w:rsid w:val="007271E8"/>
    <w:rsid w:val="007272AF"/>
    <w:rsid w:val="007273DC"/>
    <w:rsid w:val="00727413"/>
    <w:rsid w:val="00727C4A"/>
    <w:rsid w:val="00727FF6"/>
    <w:rsid w:val="007301BA"/>
    <w:rsid w:val="00730D10"/>
    <w:rsid w:val="00730EF4"/>
    <w:rsid w:val="007318D9"/>
    <w:rsid w:val="00731CD4"/>
    <w:rsid w:val="00731D72"/>
    <w:rsid w:val="00731D86"/>
    <w:rsid w:val="00731DFA"/>
    <w:rsid w:val="0073219C"/>
    <w:rsid w:val="00732546"/>
    <w:rsid w:val="00732895"/>
    <w:rsid w:val="007328FD"/>
    <w:rsid w:val="00732C36"/>
    <w:rsid w:val="00732C8F"/>
    <w:rsid w:val="00732C94"/>
    <w:rsid w:val="00732C99"/>
    <w:rsid w:val="00732D55"/>
    <w:rsid w:val="00732D79"/>
    <w:rsid w:val="007330CF"/>
    <w:rsid w:val="007331A4"/>
    <w:rsid w:val="007338A1"/>
    <w:rsid w:val="00733FD1"/>
    <w:rsid w:val="0073477F"/>
    <w:rsid w:val="00734A4C"/>
    <w:rsid w:val="00734B5F"/>
    <w:rsid w:val="00734BC8"/>
    <w:rsid w:val="00734C23"/>
    <w:rsid w:val="00734EB9"/>
    <w:rsid w:val="0073510D"/>
    <w:rsid w:val="007351E6"/>
    <w:rsid w:val="0073564A"/>
    <w:rsid w:val="007358C4"/>
    <w:rsid w:val="007359A9"/>
    <w:rsid w:val="00735A0B"/>
    <w:rsid w:val="00735BC9"/>
    <w:rsid w:val="00735C92"/>
    <w:rsid w:val="00735E7F"/>
    <w:rsid w:val="00736121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5F1"/>
    <w:rsid w:val="00741761"/>
    <w:rsid w:val="00741859"/>
    <w:rsid w:val="00741A44"/>
    <w:rsid w:val="00741C03"/>
    <w:rsid w:val="00741FED"/>
    <w:rsid w:val="007424CB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17F"/>
    <w:rsid w:val="00744490"/>
    <w:rsid w:val="007444DB"/>
    <w:rsid w:val="00744554"/>
    <w:rsid w:val="007445D7"/>
    <w:rsid w:val="007446B7"/>
    <w:rsid w:val="00744ABE"/>
    <w:rsid w:val="00744C40"/>
    <w:rsid w:val="00744E88"/>
    <w:rsid w:val="00744F02"/>
    <w:rsid w:val="0074501B"/>
    <w:rsid w:val="007452A3"/>
    <w:rsid w:val="0074593F"/>
    <w:rsid w:val="00745EAC"/>
    <w:rsid w:val="00745EB9"/>
    <w:rsid w:val="00745F04"/>
    <w:rsid w:val="0074619F"/>
    <w:rsid w:val="00746261"/>
    <w:rsid w:val="007462D6"/>
    <w:rsid w:val="0074690A"/>
    <w:rsid w:val="00746BBA"/>
    <w:rsid w:val="00746E5D"/>
    <w:rsid w:val="00746F1B"/>
    <w:rsid w:val="007470B3"/>
    <w:rsid w:val="007471CB"/>
    <w:rsid w:val="0074785A"/>
    <w:rsid w:val="007479C7"/>
    <w:rsid w:val="00747EDE"/>
    <w:rsid w:val="007500EF"/>
    <w:rsid w:val="007505E6"/>
    <w:rsid w:val="00750A40"/>
    <w:rsid w:val="00750CE5"/>
    <w:rsid w:val="00750DAD"/>
    <w:rsid w:val="00750E04"/>
    <w:rsid w:val="00750F70"/>
    <w:rsid w:val="00750FBE"/>
    <w:rsid w:val="007519E0"/>
    <w:rsid w:val="00751D84"/>
    <w:rsid w:val="00751FFA"/>
    <w:rsid w:val="00752089"/>
    <w:rsid w:val="007520C7"/>
    <w:rsid w:val="00752173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502E"/>
    <w:rsid w:val="00755243"/>
    <w:rsid w:val="007552B0"/>
    <w:rsid w:val="007552EF"/>
    <w:rsid w:val="00755761"/>
    <w:rsid w:val="00755868"/>
    <w:rsid w:val="00755DEB"/>
    <w:rsid w:val="007562EF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90A"/>
    <w:rsid w:val="00760CA1"/>
    <w:rsid w:val="0076144D"/>
    <w:rsid w:val="00761A30"/>
    <w:rsid w:val="00761F0C"/>
    <w:rsid w:val="0076200D"/>
    <w:rsid w:val="00762C23"/>
    <w:rsid w:val="00762CA4"/>
    <w:rsid w:val="00763307"/>
    <w:rsid w:val="0076332B"/>
    <w:rsid w:val="0076426E"/>
    <w:rsid w:val="007643B7"/>
    <w:rsid w:val="00764C8F"/>
    <w:rsid w:val="00764CB1"/>
    <w:rsid w:val="00764CF9"/>
    <w:rsid w:val="00764D5F"/>
    <w:rsid w:val="00764D76"/>
    <w:rsid w:val="00764FB6"/>
    <w:rsid w:val="0076507C"/>
    <w:rsid w:val="00765163"/>
    <w:rsid w:val="00765458"/>
    <w:rsid w:val="00765654"/>
    <w:rsid w:val="00765802"/>
    <w:rsid w:val="00765A0C"/>
    <w:rsid w:val="00765EA5"/>
    <w:rsid w:val="00765F09"/>
    <w:rsid w:val="0076665B"/>
    <w:rsid w:val="00766D29"/>
    <w:rsid w:val="00766DBA"/>
    <w:rsid w:val="00766F1F"/>
    <w:rsid w:val="00766F45"/>
    <w:rsid w:val="007672E1"/>
    <w:rsid w:val="007675DB"/>
    <w:rsid w:val="00767A12"/>
    <w:rsid w:val="00767D93"/>
    <w:rsid w:val="0077049D"/>
    <w:rsid w:val="00770912"/>
    <w:rsid w:val="00770DB5"/>
    <w:rsid w:val="00771483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D2"/>
    <w:rsid w:val="00773EE2"/>
    <w:rsid w:val="0077459A"/>
    <w:rsid w:val="00774BC0"/>
    <w:rsid w:val="00774C19"/>
    <w:rsid w:val="00774D6B"/>
    <w:rsid w:val="007751D3"/>
    <w:rsid w:val="0077584C"/>
    <w:rsid w:val="007759FE"/>
    <w:rsid w:val="00776145"/>
    <w:rsid w:val="00776265"/>
    <w:rsid w:val="007764D8"/>
    <w:rsid w:val="007768AE"/>
    <w:rsid w:val="00776D65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1978"/>
    <w:rsid w:val="00781B5C"/>
    <w:rsid w:val="00781BB0"/>
    <w:rsid w:val="00782579"/>
    <w:rsid w:val="0078258B"/>
    <w:rsid w:val="007829A7"/>
    <w:rsid w:val="00782A59"/>
    <w:rsid w:val="00783295"/>
    <w:rsid w:val="007832CC"/>
    <w:rsid w:val="00783312"/>
    <w:rsid w:val="007833BC"/>
    <w:rsid w:val="007834BB"/>
    <w:rsid w:val="0078354A"/>
    <w:rsid w:val="00783816"/>
    <w:rsid w:val="00783F23"/>
    <w:rsid w:val="00784076"/>
    <w:rsid w:val="007842B7"/>
    <w:rsid w:val="00784682"/>
    <w:rsid w:val="00784C98"/>
    <w:rsid w:val="00784E94"/>
    <w:rsid w:val="00784EA1"/>
    <w:rsid w:val="007857CA"/>
    <w:rsid w:val="0078611D"/>
    <w:rsid w:val="007861C5"/>
    <w:rsid w:val="007865B0"/>
    <w:rsid w:val="00786905"/>
    <w:rsid w:val="00787214"/>
    <w:rsid w:val="00787580"/>
    <w:rsid w:val="0078781B"/>
    <w:rsid w:val="00787C7C"/>
    <w:rsid w:val="00787EC6"/>
    <w:rsid w:val="00790050"/>
    <w:rsid w:val="00790D9F"/>
    <w:rsid w:val="00791084"/>
    <w:rsid w:val="007910CA"/>
    <w:rsid w:val="0079112F"/>
    <w:rsid w:val="007917C3"/>
    <w:rsid w:val="00792387"/>
    <w:rsid w:val="007928DE"/>
    <w:rsid w:val="00792902"/>
    <w:rsid w:val="00792994"/>
    <w:rsid w:val="00792A75"/>
    <w:rsid w:val="00792EA1"/>
    <w:rsid w:val="00793402"/>
    <w:rsid w:val="0079392A"/>
    <w:rsid w:val="00793F1D"/>
    <w:rsid w:val="00793FE8"/>
    <w:rsid w:val="0079515F"/>
    <w:rsid w:val="007955B9"/>
    <w:rsid w:val="00795704"/>
    <w:rsid w:val="00795742"/>
    <w:rsid w:val="00796537"/>
    <w:rsid w:val="007967DD"/>
    <w:rsid w:val="007967E4"/>
    <w:rsid w:val="00796812"/>
    <w:rsid w:val="00796A0B"/>
    <w:rsid w:val="00797183"/>
    <w:rsid w:val="007971AD"/>
    <w:rsid w:val="00797619"/>
    <w:rsid w:val="007976CE"/>
    <w:rsid w:val="00797837"/>
    <w:rsid w:val="007A06EC"/>
    <w:rsid w:val="007A0805"/>
    <w:rsid w:val="007A0968"/>
    <w:rsid w:val="007A1076"/>
    <w:rsid w:val="007A1899"/>
    <w:rsid w:val="007A1AC3"/>
    <w:rsid w:val="007A2258"/>
    <w:rsid w:val="007A23D6"/>
    <w:rsid w:val="007A2427"/>
    <w:rsid w:val="007A2E3A"/>
    <w:rsid w:val="007A2F40"/>
    <w:rsid w:val="007A315F"/>
    <w:rsid w:val="007A3790"/>
    <w:rsid w:val="007A385E"/>
    <w:rsid w:val="007A3904"/>
    <w:rsid w:val="007A3D08"/>
    <w:rsid w:val="007A3F8C"/>
    <w:rsid w:val="007A43E9"/>
    <w:rsid w:val="007A44A7"/>
    <w:rsid w:val="007A4640"/>
    <w:rsid w:val="007A4D75"/>
    <w:rsid w:val="007A4D91"/>
    <w:rsid w:val="007A551C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A8D"/>
    <w:rsid w:val="007A6B21"/>
    <w:rsid w:val="007A6F05"/>
    <w:rsid w:val="007A6F6F"/>
    <w:rsid w:val="007A6FB9"/>
    <w:rsid w:val="007A729F"/>
    <w:rsid w:val="007A73DA"/>
    <w:rsid w:val="007B0C77"/>
    <w:rsid w:val="007B11DF"/>
    <w:rsid w:val="007B133A"/>
    <w:rsid w:val="007B17F2"/>
    <w:rsid w:val="007B1B5E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F"/>
    <w:rsid w:val="007B3DF0"/>
    <w:rsid w:val="007B3F0D"/>
    <w:rsid w:val="007B408D"/>
    <w:rsid w:val="007B4560"/>
    <w:rsid w:val="007B45E4"/>
    <w:rsid w:val="007B4916"/>
    <w:rsid w:val="007B5455"/>
    <w:rsid w:val="007B5508"/>
    <w:rsid w:val="007B5939"/>
    <w:rsid w:val="007B5AAE"/>
    <w:rsid w:val="007B5E76"/>
    <w:rsid w:val="007B5EFA"/>
    <w:rsid w:val="007B604E"/>
    <w:rsid w:val="007B615B"/>
    <w:rsid w:val="007B6394"/>
    <w:rsid w:val="007B65E3"/>
    <w:rsid w:val="007B671E"/>
    <w:rsid w:val="007B6867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C01F8"/>
    <w:rsid w:val="007C07E6"/>
    <w:rsid w:val="007C08D2"/>
    <w:rsid w:val="007C0AD6"/>
    <w:rsid w:val="007C1601"/>
    <w:rsid w:val="007C165B"/>
    <w:rsid w:val="007C17B1"/>
    <w:rsid w:val="007C1C2C"/>
    <w:rsid w:val="007C1F62"/>
    <w:rsid w:val="007C240A"/>
    <w:rsid w:val="007C2FDD"/>
    <w:rsid w:val="007C2FE7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9F2"/>
    <w:rsid w:val="007C4A09"/>
    <w:rsid w:val="007C4AA8"/>
    <w:rsid w:val="007C4C7D"/>
    <w:rsid w:val="007C4D51"/>
    <w:rsid w:val="007C4DBA"/>
    <w:rsid w:val="007C507D"/>
    <w:rsid w:val="007C5135"/>
    <w:rsid w:val="007C560B"/>
    <w:rsid w:val="007C566D"/>
    <w:rsid w:val="007C5908"/>
    <w:rsid w:val="007C5B01"/>
    <w:rsid w:val="007C5BB4"/>
    <w:rsid w:val="007C5CAD"/>
    <w:rsid w:val="007C6027"/>
    <w:rsid w:val="007C617E"/>
    <w:rsid w:val="007C6A24"/>
    <w:rsid w:val="007C6E11"/>
    <w:rsid w:val="007C6F2E"/>
    <w:rsid w:val="007C7C4A"/>
    <w:rsid w:val="007C7E5F"/>
    <w:rsid w:val="007C7F0F"/>
    <w:rsid w:val="007D014B"/>
    <w:rsid w:val="007D04EB"/>
    <w:rsid w:val="007D08A8"/>
    <w:rsid w:val="007D0B2F"/>
    <w:rsid w:val="007D1172"/>
    <w:rsid w:val="007D16C8"/>
    <w:rsid w:val="007D192D"/>
    <w:rsid w:val="007D19AE"/>
    <w:rsid w:val="007D1C80"/>
    <w:rsid w:val="007D1F20"/>
    <w:rsid w:val="007D21EA"/>
    <w:rsid w:val="007D2482"/>
    <w:rsid w:val="007D24D1"/>
    <w:rsid w:val="007D2547"/>
    <w:rsid w:val="007D2C49"/>
    <w:rsid w:val="007D2D69"/>
    <w:rsid w:val="007D2E41"/>
    <w:rsid w:val="007D309A"/>
    <w:rsid w:val="007D330A"/>
    <w:rsid w:val="007D34BA"/>
    <w:rsid w:val="007D3578"/>
    <w:rsid w:val="007D388C"/>
    <w:rsid w:val="007D3EAE"/>
    <w:rsid w:val="007D452F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915"/>
    <w:rsid w:val="007D6EDB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A36"/>
    <w:rsid w:val="007E2004"/>
    <w:rsid w:val="007E2330"/>
    <w:rsid w:val="007E23F8"/>
    <w:rsid w:val="007E297C"/>
    <w:rsid w:val="007E2984"/>
    <w:rsid w:val="007E2E91"/>
    <w:rsid w:val="007E312E"/>
    <w:rsid w:val="007E3C4D"/>
    <w:rsid w:val="007E3D50"/>
    <w:rsid w:val="007E3FBB"/>
    <w:rsid w:val="007E41F7"/>
    <w:rsid w:val="007E4423"/>
    <w:rsid w:val="007E4F5C"/>
    <w:rsid w:val="007E4FA6"/>
    <w:rsid w:val="007E51E7"/>
    <w:rsid w:val="007E521C"/>
    <w:rsid w:val="007E53F6"/>
    <w:rsid w:val="007E5690"/>
    <w:rsid w:val="007E5ED4"/>
    <w:rsid w:val="007E6591"/>
    <w:rsid w:val="007E6856"/>
    <w:rsid w:val="007E691D"/>
    <w:rsid w:val="007E69BB"/>
    <w:rsid w:val="007E70C3"/>
    <w:rsid w:val="007E7A6A"/>
    <w:rsid w:val="007E7B8A"/>
    <w:rsid w:val="007E7D04"/>
    <w:rsid w:val="007E7EF0"/>
    <w:rsid w:val="007E7F2E"/>
    <w:rsid w:val="007F0162"/>
    <w:rsid w:val="007F0A42"/>
    <w:rsid w:val="007F0C6E"/>
    <w:rsid w:val="007F0E1B"/>
    <w:rsid w:val="007F0E2B"/>
    <w:rsid w:val="007F0F4A"/>
    <w:rsid w:val="007F138A"/>
    <w:rsid w:val="007F13F7"/>
    <w:rsid w:val="007F1B3F"/>
    <w:rsid w:val="007F2290"/>
    <w:rsid w:val="007F274D"/>
    <w:rsid w:val="007F27C9"/>
    <w:rsid w:val="007F2ABB"/>
    <w:rsid w:val="007F2C25"/>
    <w:rsid w:val="007F2ECF"/>
    <w:rsid w:val="007F2F8D"/>
    <w:rsid w:val="007F30B0"/>
    <w:rsid w:val="007F3425"/>
    <w:rsid w:val="007F3833"/>
    <w:rsid w:val="007F38C2"/>
    <w:rsid w:val="007F3EBD"/>
    <w:rsid w:val="007F40B1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97D"/>
    <w:rsid w:val="007F60C2"/>
    <w:rsid w:val="007F6381"/>
    <w:rsid w:val="007F6CCA"/>
    <w:rsid w:val="007F6E61"/>
    <w:rsid w:val="007F6FD1"/>
    <w:rsid w:val="007F7034"/>
    <w:rsid w:val="007F74DB"/>
    <w:rsid w:val="007F7969"/>
    <w:rsid w:val="007F7E07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0D3"/>
    <w:rsid w:val="00802B64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526"/>
    <w:rsid w:val="00806598"/>
    <w:rsid w:val="00806B87"/>
    <w:rsid w:val="00806DF8"/>
    <w:rsid w:val="008079B5"/>
    <w:rsid w:val="0081066C"/>
    <w:rsid w:val="00810CA5"/>
    <w:rsid w:val="00810D60"/>
    <w:rsid w:val="00810F07"/>
    <w:rsid w:val="00810FE2"/>
    <w:rsid w:val="008110A6"/>
    <w:rsid w:val="0081110E"/>
    <w:rsid w:val="0081111E"/>
    <w:rsid w:val="008115AD"/>
    <w:rsid w:val="008116D6"/>
    <w:rsid w:val="008117E3"/>
    <w:rsid w:val="00811EC9"/>
    <w:rsid w:val="00811ED5"/>
    <w:rsid w:val="00811EEE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6DA"/>
    <w:rsid w:val="008146EA"/>
    <w:rsid w:val="008148A4"/>
    <w:rsid w:val="00814BF7"/>
    <w:rsid w:val="008154CB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20438"/>
    <w:rsid w:val="008205CD"/>
    <w:rsid w:val="00820868"/>
    <w:rsid w:val="00820896"/>
    <w:rsid w:val="00820AFD"/>
    <w:rsid w:val="00820B98"/>
    <w:rsid w:val="00820C23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E41"/>
    <w:rsid w:val="00822E8C"/>
    <w:rsid w:val="008233F0"/>
    <w:rsid w:val="008235AF"/>
    <w:rsid w:val="008236FD"/>
    <w:rsid w:val="00823754"/>
    <w:rsid w:val="00823802"/>
    <w:rsid w:val="00824309"/>
    <w:rsid w:val="00824545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426"/>
    <w:rsid w:val="00825816"/>
    <w:rsid w:val="008258CD"/>
    <w:rsid w:val="00825F30"/>
    <w:rsid w:val="00826077"/>
    <w:rsid w:val="00826D95"/>
    <w:rsid w:val="00826EC5"/>
    <w:rsid w:val="00827279"/>
    <w:rsid w:val="008273B9"/>
    <w:rsid w:val="00827981"/>
    <w:rsid w:val="008279D0"/>
    <w:rsid w:val="008279DC"/>
    <w:rsid w:val="00827B89"/>
    <w:rsid w:val="00827DBB"/>
    <w:rsid w:val="00827E89"/>
    <w:rsid w:val="0083005B"/>
    <w:rsid w:val="008300B0"/>
    <w:rsid w:val="0083062A"/>
    <w:rsid w:val="0083069A"/>
    <w:rsid w:val="00830983"/>
    <w:rsid w:val="00830B13"/>
    <w:rsid w:val="008313C1"/>
    <w:rsid w:val="008314C4"/>
    <w:rsid w:val="008314EF"/>
    <w:rsid w:val="0083168D"/>
    <w:rsid w:val="008317E1"/>
    <w:rsid w:val="00831D55"/>
    <w:rsid w:val="00831D68"/>
    <w:rsid w:val="00831D8F"/>
    <w:rsid w:val="008321F1"/>
    <w:rsid w:val="008326F6"/>
    <w:rsid w:val="00832AA4"/>
    <w:rsid w:val="00832F6F"/>
    <w:rsid w:val="00832FD4"/>
    <w:rsid w:val="0083322F"/>
    <w:rsid w:val="0083357B"/>
    <w:rsid w:val="0083368D"/>
    <w:rsid w:val="008336ED"/>
    <w:rsid w:val="0083374E"/>
    <w:rsid w:val="008339D3"/>
    <w:rsid w:val="00833F67"/>
    <w:rsid w:val="00833F72"/>
    <w:rsid w:val="00834023"/>
    <w:rsid w:val="008340EA"/>
    <w:rsid w:val="00834191"/>
    <w:rsid w:val="00834366"/>
    <w:rsid w:val="00834460"/>
    <w:rsid w:val="008347CA"/>
    <w:rsid w:val="008347D5"/>
    <w:rsid w:val="00834A0D"/>
    <w:rsid w:val="00834C44"/>
    <w:rsid w:val="008351F3"/>
    <w:rsid w:val="008353A2"/>
    <w:rsid w:val="00835550"/>
    <w:rsid w:val="008370B0"/>
    <w:rsid w:val="0083743F"/>
    <w:rsid w:val="00837764"/>
    <w:rsid w:val="008377C7"/>
    <w:rsid w:val="00837CFB"/>
    <w:rsid w:val="00837E29"/>
    <w:rsid w:val="00840486"/>
    <w:rsid w:val="008416B6"/>
    <w:rsid w:val="008416CB"/>
    <w:rsid w:val="00841719"/>
    <w:rsid w:val="00841743"/>
    <w:rsid w:val="008418BF"/>
    <w:rsid w:val="00842758"/>
    <w:rsid w:val="00842A88"/>
    <w:rsid w:val="00842B0B"/>
    <w:rsid w:val="00842B0E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73C"/>
    <w:rsid w:val="008457F6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780F"/>
    <w:rsid w:val="008478E6"/>
    <w:rsid w:val="00847935"/>
    <w:rsid w:val="0084797B"/>
    <w:rsid w:val="00847E02"/>
    <w:rsid w:val="00847EB3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94A"/>
    <w:rsid w:val="00851BE5"/>
    <w:rsid w:val="00851D82"/>
    <w:rsid w:val="00851DB2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4197"/>
    <w:rsid w:val="008643A7"/>
    <w:rsid w:val="008644DC"/>
    <w:rsid w:val="008644F8"/>
    <w:rsid w:val="00864876"/>
    <w:rsid w:val="00864D45"/>
    <w:rsid w:val="00864E79"/>
    <w:rsid w:val="0086559C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0F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0F76"/>
    <w:rsid w:val="00871191"/>
    <w:rsid w:val="008712B8"/>
    <w:rsid w:val="0087197F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535"/>
    <w:rsid w:val="00876988"/>
    <w:rsid w:val="008769CF"/>
    <w:rsid w:val="00876C4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B57"/>
    <w:rsid w:val="00881B65"/>
    <w:rsid w:val="00881D09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8A7"/>
    <w:rsid w:val="00884B8F"/>
    <w:rsid w:val="0088520A"/>
    <w:rsid w:val="0088523F"/>
    <w:rsid w:val="008852BA"/>
    <w:rsid w:val="00885504"/>
    <w:rsid w:val="0088553A"/>
    <w:rsid w:val="00885BC1"/>
    <w:rsid w:val="00885F55"/>
    <w:rsid w:val="008863CB"/>
    <w:rsid w:val="008867FD"/>
    <w:rsid w:val="0088693E"/>
    <w:rsid w:val="008872FD"/>
    <w:rsid w:val="0088780B"/>
    <w:rsid w:val="00887957"/>
    <w:rsid w:val="00887A69"/>
    <w:rsid w:val="00887C50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688"/>
    <w:rsid w:val="008927AD"/>
    <w:rsid w:val="00892959"/>
    <w:rsid w:val="00892A47"/>
    <w:rsid w:val="00892B7E"/>
    <w:rsid w:val="00892F5C"/>
    <w:rsid w:val="0089319B"/>
    <w:rsid w:val="0089368A"/>
    <w:rsid w:val="00893828"/>
    <w:rsid w:val="008938FF"/>
    <w:rsid w:val="00893B0C"/>
    <w:rsid w:val="00893F85"/>
    <w:rsid w:val="008946CB"/>
    <w:rsid w:val="008948DE"/>
    <w:rsid w:val="00894FFF"/>
    <w:rsid w:val="0089513B"/>
    <w:rsid w:val="008958B6"/>
    <w:rsid w:val="00895CEA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A0019"/>
    <w:rsid w:val="008A003E"/>
    <w:rsid w:val="008A0063"/>
    <w:rsid w:val="008A00E5"/>
    <w:rsid w:val="008A06E4"/>
    <w:rsid w:val="008A08A0"/>
    <w:rsid w:val="008A1000"/>
    <w:rsid w:val="008A11D5"/>
    <w:rsid w:val="008A12E7"/>
    <w:rsid w:val="008A14D5"/>
    <w:rsid w:val="008A1B81"/>
    <w:rsid w:val="008A1E10"/>
    <w:rsid w:val="008A1FC7"/>
    <w:rsid w:val="008A2028"/>
    <w:rsid w:val="008A217D"/>
    <w:rsid w:val="008A247C"/>
    <w:rsid w:val="008A29A3"/>
    <w:rsid w:val="008A29C9"/>
    <w:rsid w:val="008A2EB9"/>
    <w:rsid w:val="008A2F8F"/>
    <w:rsid w:val="008A38F6"/>
    <w:rsid w:val="008A395D"/>
    <w:rsid w:val="008A39A7"/>
    <w:rsid w:val="008A3B1B"/>
    <w:rsid w:val="008A40B0"/>
    <w:rsid w:val="008A416E"/>
    <w:rsid w:val="008A41C0"/>
    <w:rsid w:val="008A42D9"/>
    <w:rsid w:val="008A4379"/>
    <w:rsid w:val="008A48E7"/>
    <w:rsid w:val="008A4B8A"/>
    <w:rsid w:val="008A4CBF"/>
    <w:rsid w:val="008A4F5E"/>
    <w:rsid w:val="008A54AD"/>
    <w:rsid w:val="008A5519"/>
    <w:rsid w:val="008A55A2"/>
    <w:rsid w:val="008A56F5"/>
    <w:rsid w:val="008A5ECE"/>
    <w:rsid w:val="008A5FE5"/>
    <w:rsid w:val="008A61DD"/>
    <w:rsid w:val="008A6303"/>
    <w:rsid w:val="008A6A2B"/>
    <w:rsid w:val="008A717B"/>
    <w:rsid w:val="008A71DC"/>
    <w:rsid w:val="008A7309"/>
    <w:rsid w:val="008A7415"/>
    <w:rsid w:val="008A7900"/>
    <w:rsid w:val="008A7B21"/>
    <w:rsid w:val="008A7F6D"/>
    <w:rsid w:val="008B0320"/>
    <w:rsid w:val="008B0594"/>
    <w:rsid w:val="008B077E"/>
    <w:rsid w:val="008B08A4"/>
    <w:rsid w:val="008B0A02"/>
    <w:rsid w:val="008B0BBE"/>
    <w:rsid w:val="008B0C84"/>
    <w:rsid w:val="008B103F"/>
    <w:rsid w:val="008B11AA"/>
    <w:rsid w:val="008B1451"/>
    <w:rsid w:val="008B176B"/>
    <w:rsid w:val="008B17BD"/>
    <w:rsid w:val="008B20EC"/>
    <w:rsid w:val="008B236A"/>
    <w:rsid w:val="008B2422"/>
    <w:rsid w:val="008B286E"/>
    <w:rsid w:val="008B2BBD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46AE"/>
    <w:rsid w:val="008B5071"/>
    <w:rsid w:val="008B53C9"/>
    <w:rsid w:val="008B55EC"/>
    <w:rsid w:val="008B5935"/>
    <w:rsid w:val="008B5A4B"/>
    <w:rsid w:val="008B5A56"/>
    <w:rsid w:val="008B5BFA"/>
    <w:rsid w:val="008B5C8D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77E"/>
    <w:rsid w:val="008B79A4"/>
    <w:rsid w:val="008C02E4"/>
    <w:rsid w:val="008C0705"/>
    <w:rsid w:val="008C0AE9"/>
    <w:rsid w:val="008C0BFA"/>
    <w:rsid w:val="008C0F4D"/>
    <w:rsid w:val="008C1516"/>
    <w:rsid w:val="008C1797"/>
    <w:rsid w:val="008C1C0E"/>
    <w:rsid w:val="008C1DBC"/>
    <w:rsid w:val="008C1E6D"/>
    <w:rsid w:val="008C1F32"/>
    <w:rsid w:val="008C21BE"/>
    <w:rsid w:val="008C225C"/>
    <w:rsid w:val="008C2286"/>
    <w:rsid w:val="008C28E5"/>
    <w:rsid w:val="008C31BE"/>
    <w:rsid w:val="008C3D99"/>
    <w:rsid w:val="008C3E64"/>
    <w:rsid w:val="008C3ECB"/>
    <w:rsid w:val="008C3FB9"/>
    <w:rsid w:val="008C44DB"/>
    <w:rsid w:val="008C46A5"/>
    <w:rsid w:val="008C476C"/>
    <w:rsid w:val="008C4819"/>
    <w:rsid w:val="008C485D"/>
    <w:rsid w:val="008C494C"/>
    <w:rsid w:val="008C4991"/>
    <w:rsid w:val="008C4C18"/>
    <w:rsid w:val="008C54F6"/>
    <w:rsid w:val="008C58AA"/>
    <w:rsid w:val="008C5C7E"/>
    <w:rsid w:val="008C61DD"/>
    <w:rsid w:val="008C64BF"/>
    <w:rsid w:val="008C65A7"/>
    <w:rsid w:val="008C6893"/>
    <w:rsid w:val="008C6D46"/>
    <w:rsid w:val="008C764B"/>
    <w:rsid w:val="008C7786"/>
    <w:rsid w:val="008C7D00"/>
    <w:rsid w:val="008C7DE9"/>
    <w:rsid w:val="008C7F62"/>
    <w:rsid w:val="008D00BE"/>
    <w:rsid w:val="008D0810"/>
    <w:rsid w:val="008D08C3"/>
    <w:rsid w:val="008D0BDF"/>
    <w:rsid w:val="008D10EC"/>
    <w:rsid w:val="008D1583"/>
    <w:rsid w:val="008D1B5F"/>
    <w:rsid w:val="008D1D7D"/>
    <w:rsid w:val="008D2015"/>
    <w:rsid w:val="008D2287"/>
    <w:rsid w:val="008D22B2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FE2"/>
    <w:rsid w:val="008D4188"/>
    <w:rsid w:val="008D4275"/>
    <w:rsid w:val="008D42A1"/>
    <w:rsid w:val="008D43C9"/>
    <w:rsid w:val="008D459F"/>
    <w:rsid w:val="008D4832"/>
    <w:rsid w:val="008D494A"/>
    <w:rsid w:val="008D5CE7"/>
    <w:rsid w:val="008D5E33"/>
    <w:rsid w:val="008D60B2"/>
    <w:rsid w:val="008D622F"/>
    <w:rsid w:val="008D634E"/>
    <w:rsid w:val="008D6ADE"/>
    <w:rsid w:val="008D6B5A"/>
    <w:rsid w:val="008D6D41"/>
    <w:rsid w:val="008D6EAB"/>
    <w:rsid w:val="008D6F4A"/>
    <w:rsid w:val="008D70CF"/>
    <w:rsid w:val="008D71CF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5AB"/>
    <w:rsid w:val="008E1B01"/>
    <w:rsid w:val="008E1BC4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48D"/>
    <w:rsid w:val="008E3BAC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395"/>
    <w:rsid w:val="008E6552"/>
    <w:rsid w:val="008E6619"/>
    <w:rsid w:val="008E67EF"/>
    <w:rsid w:val="008E6FD1"/>
    <w:rsid w:val="008E6FFB"/>
    <w:rsid w:val="008E7495"/>
    <w:rsid w:val="008E7657"/>
    <w:rsid w:val="008E76F4"/>
    <w:rsid w:val="008E7978"/>
    <w:rsid w:val="008F0268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31B5"/>
    <w:rsid w:val="008F363C"/>
    <w:rsid w:val="008F38EF"/>
    <w:rsid w:val="008F3B37"/>
    <w:rsid w:val="008F3B4C"/>
    <w:rsid w:val="008F4097"/>
    <w:rsid w:val="008F4133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691"/>
    <w:rsid w:val="008F5A8A"/>
    <w:rsid w:val="008F5C02"/>
    <w:rsid w:val="008F601C"/>
    <w:rsid w:val="008F624E"/>
    <w:rsid w:val="008F68E5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4A0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66D"/>
    <w:rsid w:val="00903817"/>
    <w:rsid w:val="00903870"/>
    <w:rsid w:val="009039F5"/>
    <w:rsid w:val="00903B65"/>
    <w:rsid w:val="00903E4F"/>
    <w:rsid w:val="00903F3D"/>
    <w:rsid w:val="009042D3"/>
    <w:rsid w:val="009046CD"/>
    <w:rsid w:val="00904846"/>
    <w:rsid w:val="009048D5"/>
    <w:rsid w:val="009049D0"/>
    <w:rsid w:val="00904A4C"/>
    <w:rsid w:val="00904B54"/>
    <w:rsid w:val="00904E95"/>
    <w:rsid w:val="00904F0A"/>
    <w:rsid w:val="00904FD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1049D"/>
    <w:rsid w:val="00910702"/>
    <w:rsid w:val="00910B03"/>
    <w:rsid w:val="00910B68"/>
    <w:rsid w:val="009110E9"/>
    <w:rsid w:val="009113B4"/>
    <w:rsid w:val="00911562"/>
    <w:rsid w:val="00911619"/>
    <w:rsid w:val="00911A63"/>
    <w:rsid w:val="0091211F"/>
    <w:rsid w:val="009121AA"/>
    <w:rsid w:val="009123C1"/>
    <w:rsid w:val="009126C1"/>
    <w:rsid w:val="0091272D"/>
    <w:rsid w:val="00912A0C"/>
    <w:rsid w:val="00912A14"/>
    <w:rsid w:val="00912EB1"/>
    <w:rsid w:val="00912F11"/>
    <w:rsid w:val="00913894"/>
    <w:rsid w:val="0091396B"/>
    <w:rsid w:val="00913A9A"/>
    <w:rsid w:val="0091408C"/>
    <w:rsid w:val="009140C8"/>
    <w:rsid w:val="009142B9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EC"/>
    <w:rsid w:val="009176E3"/>
    <w:rsid w:val="009201B7"/>
    <w:rsid w:val="009201F6"/>
    <w:rsid w:val="009204C9"/>
    <w:rsid w:val="00920616"/>
    <w:rsid w:val="0092067F"/>
    <w:rsid w:val="0092084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3CB"/>
    <w:rsid w:val="00922771"/>
    <w:rsid w:val="0092297F"/>
    <w:rsid w:val="009229B1"/>
    <w:rsid w:val="00923176"/>
    <w:rsid w:val="00923183"/>
    <w:rsid w:val="009231B4"/>
    <w:rsid w:val="00923E74"/>
    <w:rsid w:val="00923FBA"/>
    <w:rsid w:val="00924A46"/>
    <w:rsid w:val="00924D7F"/>
    <w:rsid w:val="00925344"/>
    <w:rsid w:val="00925847"/>
    <w:rsid w:val="00925A64"/>
    <w:rsid w:val="00925D3A"/>
    <w:rsid w:val="00925FA2"/>
    <w:rsid w:val="009264FF"/>
    <w:rsid w:val="009265B8"/>
    <w:rsid w:val="00926768"/>
    <w:rsid w:val="00926871"/>
    <w:rsid w:val="0092689D"/>
    <w:rsid w:val="00926A68"/>
    <w:rsid w:val="00926E8E"/>
    <w:rsid w:val="0092781C"/>
    <w:rsid w:val="00927D42"/>
    <w:rsid w:val="0093001A"/>
    <w:rsid w:val="00930055"/>
    <w:rsid w:val="00930372"/>
    <w:rsid w:val="009306DC"/>
    <w:rsid w:val="00930BE7"/>
    <w:rsid w:val="0093175A"/>
    <w:rsid w:val="00931CB1"/>
    <w:rsid w:val="009321CE"/>
    <w:rsid w:val="0093267A"/>
    <w:rsid w:val="0093282C"/>
    <w:rsid w:val="00932B2B"/>
    <w:rsid w:val="00932BFC"/>
    <w:rsid w:val="00933864"/>
    <w:rsid w:val="00933DA5"/>
    <w:rsid w:val="0093432D"/>
    <w:rsid w:val="00934339"/>
    <w:rsid w:val="0093435D"/>
    <w:rsid w:val="009343EB"/>
    <w:rsid w:val="0093445B"/>
    <w:rsid w:val="0093472C"/>
    <w:rsid w:val="00934C3B"/>
    <w:rsid w:val="00934F74"/>
    <w:rsid w:val="0093546B"/>
    <w:rsid w:val="0093570E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7042"/>
    <w:rsid w:val="009373B5"/>
    <w:rsid w:val="0093757B"/>
    <w:rsid w:val="00937734"/>
    <w:rsid w:val="0093777E"/>
    <w:rsid w:val="00937942"/>
    <w:rsid w:val="00937CF1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69"/>
    <w:rsid w:val="00942F0B"/>
    <w:rsid w:val="009431F6"/>
    <w:rsid w:val="00943871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7E"/>
    <w:rsid w:val="009516C9"/>
    <w:rsid w:val="009516E9"/>
    <w:rsid w:val="009516F1"/>
    <w:rsid w:val="00952634"/>
    <w:rsid w:val="00952A27"/>
    <w:rsid w:val="0095303D"/>
    <w:rsid w:val="0095317E"/>
    <w:rsid w:val="009533AA"/>
    <w:rsid w:val="00953D2E"/>
    <w:rsid w:val="00953F41"/>
    <w:rsid w:val="00954441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70F"/>
    <w:rsid w:val="0095682B"/>
    <w:rsid w:val="009568CD"/>
    <w:rsid w:val="00956E03"/>
    <w:rsid w:val="009570C3"/>
    <w:rsid w:val="00957782"/>
    <w:rsid w:val="0095789A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80C"/>
    <w:rsid w:val="009629BA"/>
    <w:rsid w:val="00962BC9"/>
    <w:rsid w:val="0096346E"/>
    <w:rsid w:val="00963B26"/>
    <w:rsid w:val="00963B5E"/>
    <w:rsid w:val="009640EE"/>
    <w:rsid w:val="00964423"/>
    <w:rsid w:val="00964485"/>
    <w:rsid w:val="0096450A"/>
    <w:rsid w:val="00964620"/>
    <w:rsid w:val="00964A7D"/>
    <w:rsid w:val="009657B3"/>
    <w:rsid w:val="00965C59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E4"/>
    <w:rsid w:val="00971F8F"/>
    <w:rsid w:val="00972004"/>
    <w:rsid w:val="0097217B"/>
    <w:rsid w:val="009721AC"/>
    <w:rsid w:val="009721C5"/>
    <w:rsid w:val="009721F5"/>
    <w:rsid w:val="0097220C"/>
    <w:rsid w:val="00972261"/>
    <w:rsid w:val="009724A7"/>
    <w:rsid w:val="009727C1"/>
    <w:rsid w:val="00972C8B"/>
    <w:rsid w:val="00973662"/>
    <w:rsid w:val="00973B07"/>
    <w:rsid w:val="00974713"/>
    <w:rsid w:val="0097474A"/>
    <w:rsid w:val="009748CF"/>
    <w:rsid w:val="009748D4"/>
    <w:rsid w:val="0097499F"/>
    <w:rsid w:val="00974CEE"/>
    <w:rsid w:val="00975218"/>
    <w:rsid w:val="00975246"/>
    <w:rsid w:val="00975252"/>
    <w:rsid w:val="009755E0"/>
    <w:rsid w:val="0097564E"/>
    <w:rsid w:val="00975A56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C0F"/>
    <w:rsid w:val="00981C9B"/>
    <w:rsid w:val="0098213F"/>
    <w:rsid w:val="0098290B"/>
    <w:rsid w:val="00982F56"/>
    <w:rsid w:val="009835FB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C13"/>
    <w:rsid w:val="00985D04"/>
    <w:rsid w:val="00985D8C"/>
    <w:rsid w:val="0098602F"/>
    <w:rsid w:val="00986340"/>
    <w:rsid w:val="009868FD"/>
    <w:rsid w:val="00986DAB"/>
    <w:rsid w:val="00987107"/>
    <w:rsid w:val="0098781A"/>
    <w:rsid w:val="00987A30"/>
    <w:rsid w:val="00987C46"/>
    <w:rsid w:val="00987F6C"/>
    <w:rsid w:val="00990372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F6B"/>
    <w:rsid w:val="00993478"/>
    <w:rsid w:val="00993C50"/>
    <w:rsid w:val="00993D03"/>
    <w:rsid w:val="00994494"/>
    <w:rsid w:val="00994814"/>
    <w:rsid w:val="0099494C"/>
    <w:rsid w:val="009949D9"/>
    <w:rsid w:val="00994B94"/>
    <w:rsid w:val="00994CD2"/>
    <w:rsid w:val="00994D08"/>
    <w:rsid w:val="009956DD"/>
    <w:rsid w:val="0099580F"/>
    <w:rsid w:val="00995A1B"/>
    <w:rsid w:val="00995E4E"/>
    <w:rsid w:val="00995FDF"/>
    <w:rsid w:val="009962E1"/>
    <w:rsid w:val="00996368"/>
    <w:rsid w:val="009963BD"/>
    <w:rsid w:val="0099647C"/>
    <w:rsid w:val="009964D7"/>
    <w:rsid w:val="00996A01"/>
    <w:rsid w:val="00996C94"/>
    <w:rsid w:val="00996FDF"/>
    <w:rsid w:val="009970BF"/>
    <w:rsid w:val="00997F8A"/>
    <w:rsid w:val="009A06FD"/>
    <w:rsid w:val="009A0C4D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C8A"/>
    <w:rsid w:val="009A6D82"/>
    <w:rsid w:val="009A6FA5"/>
    <w:rsid w:val="009A70E1"/>
    <w:rsid w:val="009A73C5"/>
    <w:rsid w:val="009A7973"/>
    <w:rsid w:val="009B006C"/>
    <w:rsid w:val="009B01E8"/>
    <w:rsid w:val="009B0CE3"/>
    <w:rsid w:val="009B1072"/>
    <w:rsid w:val="009B1282"/>
    <w:rsid w:val="009B17E6"/>
    <w:rsid w:val="009B1C24"/>
    <w:rsid w:val="009B1DF2"/>
    <w:rsid w:val="009B21E2"/>
    <w:rsid w:val="009B2870"/>
    <w:rsid w:val="009B2B52"/>
    <w:rsid w:val="009B2F08"/>
    <w:rsid w:val="009B376D"/>
    <w:rsid w:val="009B3947"/>
    <w:rsid w:val="009B3A26"/>
    <w:rsid w:val="009B3D7B"/>
    <w:rsid w:val="009B4023"/>
    <w:rsid w:val="009B4788"/>
    <w:rsid w:val="009B4C04"/>
    <w:rsid w:val="009B4CB6"/>
    <w:rsid w:val="009B51E7"/>
    <w:rsid w:val="009B5204"/>
    <w:rsid w:val="009B5261"/>
    <w:rsid w:val="009B5295"/>
    <w:rsid w:val="009B5925"/>
    <w:rsid w:val="009B5C0E"/>
    <w:rsid w:val="009B5DB9"/>
    <w:rsid w:val="009B5EB9"/>
    <w:rsid w:val="009B61FC"/>
    <w:rsid w:val="009B70CA"/>
    <w:rsid w:val="009B75C3"/>
    <w:rsid w:val="009B78E4"/>
    <w:rsid w:val="009B7A98"/>
    <w:rsid w:val="009B7E3E"/>
    <w:rsid w:val="009C0077"/>
    <w:rsid w:val="009C0089"/>
    <w:rsid w:val="009C07A4"/>
    <w:rsid w:val="009C0906"/>
    <w:rsid w:val="009C0ABA"/>
    <w:rsid w:val="009C1693"/>
    <w:rsid w:val="009C170A"/>
    <w:rsid w:val="009C1765"/>
    <w:rsid w:val="009C17DA"/>
    <w:rsid w:val="009C1E0E"/>
    <w:rsid w:val="009C2021"/>
    <w:rsid w:val="009C2071"/>
    <w:rsid w:val="009C21BA"/>
    <w:rsid w:val="009C23EB"/>
    <w:rsid w:val="009C2793"/>
    <w:rsid w:val="009C27CD"/>
    <w:rsid w:val="009C2A58"/>
    <w:rsid w:val="009C3353"/>
    <w:rsid w:val="009C33C1"/>
    <w:rsid w:val="009C3600"/>
    <w:rsid w:val="009C39F5"/>
    <w:rsid w:val="009C3AAB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82A"/>
    <w:rsid w:val="009C7DB6"/>
    <w:rsid w:val="009C7E5A"/>
    <w:rsid w:val="009D0312"/>
    <w:rsid w:val="009D03EE"/>
    <w:rsid w:val="009D079B"/>
    <w:rsid w:val="009D0B26"/>
    <w:rsid w:val="009D0C4F"/>
    <w:rsid w:val="009D0DD3"/>
    <w:rsid w:val="009D1505"/>
    <w:rsid w:val="009D18BA"/>
    <w:rsid w:val="009D1A5B"/>
    <w:rsid w:val="009D1A63"/>
    <w:rsid w:val="009D1C83"/>
    <w:rsid w:val="009D2152"/>
    <w:rsid w:val="009D2172"/>
    <w:rsid w:val="009D218D"/>
    <w:rsid w:val="009D21AC"/>
    <w:rsid w:val="009D2509"/>
    <w:rsid w:val="009D2511"/>
    <w:rsid w:val="009D2590"/>
    <w:rsid w:val="009D286D"/>
    <w:rsid w:val="009D2971"/>
    <w:rsid w:val="009D2976"/>
    <w:rsid w:val="009D2E19"/>
    <w:rsid w:val="009D2E1B"/>
    <w:rsid w:val="009D2F50"/>
    <w:rsid w:val="009D336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10"/>
    <w:rsid w:val="009D572F"/>
    <w:rsid w:val="009D57B7"/>
    <w:rsid w:val="009D5ACE"/>
    <w:rsid w:val="009D604B"/>
    <w:rsid w:val="009D62DD"/>
    <w:rsid w:val="009D6600"/>
    <w:rsid w:val="009D66C4"/>
    <w:rsid w:val="009D67CB"/>
    <w:rsid w:val="009D6876"/>
    <w:rsid w:val="009D687B"/>
    <w:rsid w:val="009D6CF6"/>
    <w:rsid w:val="009D6EAC"/>
    <w:rsid w:val="009D6EE0"/>
    <w:rsid w:val="009D7438"/>
    <w:rsid w:val="009D7672"/>
    <w:rsid w:val="009D769D"/>
    <w:rsid w:val="009D7708"/>
    <w:rsid w:val="009D7FF9"/>
    <w:rsid w:val="009E00DE"/>
    <w:rsid w:val="009E01E7"/>
    <w:rsid w:val="009E0321"/>
    <w:rsid w:val="009E03C8"/>
    <w:rsid w:val="009E0529"/>
    <w:rsid w:val="009E0AE1"/>
    <w:rsid w:val="009E0B9F"/>
    <w:rsid w:val="009E0E09"/>
    <w:rsid w:val="009E0E5D"/>
    <w:rsid w:val="009E1580"/>
    <w:rsid w:val="009E16DA"/>
    <w:rsid w:val="009E177A"/>
    <w:rsid w:val="009E1C7A"/>
    <w:rsid w:val="009E1CA5"/>
    <w:rsid w:val="009E1DEB"/>
    <w:rsid w:val="009E2405"/>
    <w:rsid w:val="009E261D"/>
    <w:rsid w:val="009E29FF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5343"/>
    <w:rsid w:val="009E5409"/>
    <w:rsid w:val="009E565E"/>
    <w:rsid w:val="009E5A9E"/>
    <w:rsid w:val="009E6116"/>
    <w:rsid w:val="009E6162"/>
    <w:rsid w:val="009E63DE"/>
    <w:rsid w:val="009E678E"/>
    <w:rsid w:val="009E689C"/>
    <w:rsid w:val="009E68A5"/>
    <w:rsid w:val="009E6CF7"/>
    <w:rsid w:val="009E7E79"/>
    <w:rsid w:val="009E7F05"/>
    <w:rsid w:val="009F01F4"/>
    <w:rsid w:val="009F0406"/>
    <w:rsid w:val="009F0A82"/>
    <w:rsid w:val="009F0D95"/>
    <w:rsid w:val="009F1144"/>
    <w:rsid w:val="009F12DF"/>
    <w:rsid w:val="009F16BF"/>
    <w:rsid w:val="009F16EE"/>
    <w:rsid w:val="009F174E"/>
    <w:rsid w:val="009F19D4"/>
    <w:rsid w:val="009F1D39"/>
    <w:rsid w:val="009F1D7D"/>
    <w:rsid w:val="009F26F8"/>
    <w:rsid w:val="009F282C"/>
    <w:rsid w:val="009F3285"/>
    <w:rsid w:val="009F369A"/>
    <w:rsid w:val="009F3F70"/>
    <w:rsid w:val="009F3FF5"/>
    <w:rsid w:val="009F44E1"/>
    <w:rsid w:val="009F468B"/>
    <w:rsid w:val="009F4D8A"/>
    <w:rsid w:val="009F544C"/>
    <w:rsid w:val="009F594F"/>
    <w:rsid w:val="009F5997"/>
    <w:rsid w:val="009F5AC8"/>
    <w:rsid w:val="009F5FC5"/>
    <w:rsid w:val="009F64C8"/>
    <w:rsid w:val="009F66BD"/>
    <w:rsid w:val="009F727E"/>
    <w:rsid w:val="009F7726"/>
    <w:rsid w:val="009F79F6"/>
    <w:rsid w:val="009F7B8C"/>
    <w:rsid w:val="009F7C95"/>
    <w:rsid w:val="009F7F63"/>
    <w:rsid w:val="00A004F9"/>
    <w:rsid w:val="00A005AC"/>
    <w:rsid w:val="00A0073B"/>
    <w:rsid w:val="00A00766"/>
    <w:rsid w:val="00A00A28"/>
    <w:rsid w:val="00A00A5B"/>
    <w:rsid w:val="00A00D78"/>
    <w:rsid w:val="00A011B2"/>
    <w:rsid w:val="00A012BC"/>
    <w:rsid w:val="00A013A9"/>
    <w:rsid w:val="00A01572"/>
    <w:rsid w:val="00A01D12"/>
    <w:rsid w:val="00A01D62"/>
    <w:rsid w:val="00A02114"/>
    <w:rsid w:val="00A02357"/>
    <w:rsid w:val="00A02914"/>
    <w:rsid w:val="00A02AFC"/>
    <w:rsid w:val="00A02B36"/>
    <w:rsid w:val="00A0389F"/>
    <w:rsid w:val="00A03B3B"/>
    <w:rsid w:val="00A03D4E"/>
    <w:rsid w:val="00A040D4"/>
    <w:rsid w:val="00A04347"/>
    <w:rsid w:val="00A046D3"/>
    <w:rsid w:val="00A048BF"/>
    <w:rsid w:val="00A04A4C"/>
    <w:rsid w:val="00A04B37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C9"/>
    <w:rsid w:val="00A05C81"/>
    <w:rsid w:val="00A05E27"/>
    <w:rsid w:val="00A06127"/>
    <w:rsid w:val="00A061CD"/>
    <w:rsid w:val="00A062EC"/>
    <w:rsid w:val="00A063D7"/>
    <w:rsid w:val="00A064AE"/>
    <w:rsid w:val="00A065F2"/>
    <w:rsid w:val="00A06B56"/>
    <w:rsid w:val="00A06DA0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B9B"/>
    <w:rsid w:val="00A1147F"/>
    <w:rsid w:val="00A115A6"/>
    <w:rsid w:val="00A11684"/>
    <w:rsid w:val="00A1192D"/>
    <w:rsid w:val="00A11B62"/>
    <w:rsid w:val="00A11C8D"/>
    <w:rsid w:val="00A121E6"/>
    <w:rsid w:val="00A126F4"/>
    <w:rsid w:val="00A130C1"/>
    <w:rsid w:val="00A1326A"/>
    <w:rsid w:val="00A13292"/>
    <w:rsid w:val="00A1332A"/>
    <w:rsid w:val="00A133FD"/>
    <w:rsid w:val="00A13822"/>
    <w:rsid w:val="00A139D4"/>
    <w:rsid w:val="00A13F2C"/>
    <w:rsid w:val="00A14098"/>
    <w:rsid w:val="00A14542"/>
    <w:rsid w:val="00A147D1"/>
    <w:rsid w:val="00A147E3"/>
    <w:rsid w:val="00A14827"/>
    <w:rsid w:val="00A14A92"/>
    <w:rsid w:val="00A14F3A"/>
    <w:rsid w:val="00A14FEB"/>
    <w:rsid w:val="00A15013"/>
    <w:rsid w:val="00A1502C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7A6"/>
    <w:rsid w:val="00A207B8"/>
    <w:rsid w:val="00A20C9E"/>
    <w:rsid w:val="00A20EDC"/>
    <w:rsid w:val="00A2163B"/>
    <w:rsid w:val="00A21696"/>
    <w:rsid w:val="00A218B9"/>
    <w:rsid w:val="00A2199B"/>
    <w:rsid w:val="00A21BB5"/>
    <w:rsid w:val="00A22041"/>
    <w:rsid w:val="00A22341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4C3"/>
    <w:rsid w:val="00A255ED"/>
    <w:rsid w:val="00A2572A"/>
    <w:rsid w:val="00A25FBD"/>
    <w:rsid w:val="00A263CF"/>
    <w:rsid w:val="00A26507"/>
    <w:rsid w:val="00A26647"/>
    <w:rsid w:val="00A267B5"/>
    <w:rsid w:val="00A26CF3"/>
    <w:rsid w:val="00A27257"/>
    <w:rsid w:val="00A27852"/>
    <w:rsid w:val="00A279B0"/>
    <w:rsid w:val="00A279F7"/>
    <w:rsid w:val="00A27B8B"/>
    <w:rsid w:val="00A27FDC"/>
    <w:rsid w:val="00A302AE"/>
    <w:rsid w:val="00A3037C"/>
    <w:rsid w:val="00A308CE"/>
    <w:rsid w:val="00A30A54"/>
    <w:rsid w:val="00A30F81"/>
    <w:rsid w:val="00A31236"/>
    <w:rsid w:val="00A312FB"/>
    <w:rsid w:val="00A31B1A"/>
    <w:rsid w:val="00A31FED"/>
    <w:rsid w:val="00A32109"/>
    <w:rsid w:val="00A32207"/>
    <w:rsid w:val="00A327E3"/>
    <w:rsid w:val="00A32952"/>
    <w:rsid w:val="00A32EC2"/>
    <w:rsid w:val="00A32EF7"/>
    <w:rsid w:val="00A32F1C"/>
    <w:rsid w:val="00A33027"/>
    <w:rsid w:val="00A33252"/>
    <w:rsid w:val="00A3359E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642"/>
    <w:rsid w:val="00A367CB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D51"/>
    <w:rsid w:val="00A4161C"/>
    <w:rsid w:val="00A41792"/>
    <w:rsid w:val="00A417D0"/>
    <w:rsid w:val="00A418D4"/>
    <w:rsid w:val="00A41CDC"/>
    <w:rsid w:val="00A41CFA"/>
    <w:rsid w:val="00A41F7D"/>
    <w:rsid w:val="00A420DA"/>
    <w:rsid w:val="00A42128"/>
    <w:rsid w:val="00A421FF"/>
    <w:rsid w:val="00A42296"/>
    <w:rsid w:val="00A428F9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59B"/>
    <w:rsid w:val="00A455FA"/>
    <w:rsid w:val="00A45F96"/>
    <w:rsid w:val="00A45FC7"/>
    <w:rsid w:val="00A46471"/>
    <w:rsid w:val="00A46674"/>
    <w:rsid w:val="00A46690"/>
    <w:rsid w:val="00A466C4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0D3"/>
    <w:rsid w:val="00A513C6"/>
    <w:rsid w:val="00A51749"/>
    <w:rsid w:val="00A51D47"/>
    <w:rsid w:val="00A51DC8"/>
    <w:rsid w:val="00A51FA4"/>
    <w:rsid w:val="00A52396"/>
    <w:rsid w:val="00A5248F"/>
    <w:rsid w:val="00A5292B"/>
    <w:rsid w:val="00A529B7"/>
    <w:rsid w:val="00A52BD3"/>
    <w:rsid w:val="00A52CA3"/>
    <w:rsid w:val="00A52CBA"/>
    <w:rsid w:val="00A52D07"/>
    <w:rsid w:val="00A52E61"/>
    <w:rsid w:val="00A52E6E"/>
    <w:rsid w:val="00A52F29"/>
    <w:rsid w:val="00A53562"/>
    <w:rsid w:val="00A53620"/>
    <w:rsid w:val="00A5362B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953"/>
    <w:rsid w:val="00A60A86"/>
    <w:rsid w:val="00A60D51"/>
    <w:rsid w:val="00A613BE"/>
    <w:rsid w:val="00A614DD"/>
    <w:rsid w:val="00A615BE"/>
    <w:rsid w:val="00A61B5C"/>
    <w:rsid w:val="00A61BC9"/>
    <w:rsid w:val="00A61C52"/>
    <w:rsid w:val="00A62C02"/>
    <w:rsid w:val="00A62C20"/>
    <w:rsid w:val="00A6327D"/>
    <w:rsid w:val="00A6349F"/>
    <w:rsid w:val="00A63908"/>
    <w:rsid w:val="00A639CC"/>
    <w:rsid w:val="00A641E5"/>
    <w:rsid w:val="00A64402"/>
    <w:rsid w:val="00A644D4"/>
    <w:rsid w:val="00A649AA"/>
    <w:rsid w:val="00A64ADB"/>
    <w:rsid w:val="00A64E95"/>
    <w:rsid w:val="00A65489"/>
    <w:rsid w:val="00A657AA"/>
    <w:rsid w:val="00A65977"/>
    <w:rsid w:val="00A6607B"/>
    <w:rsid w:val="00A66101"/>
    <w:rsid w:val="00A661A3"/>
    <w:rsid w:val="00A6627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6FFE"/>
    <w:rsid w:val="00A67610"/>
    <w:rsid w:val="00A6772C"/>
    <w:rsid w:val="00A678C7"/>
    <w:rsid w:val="00A67D48"/>
    <w:rsid w:val="00A704DA"/>
    <w:rsid w:val="00A70539"/>
    <w:rsid w:val="00A70888"/>
    <w:rsid w:val="00A70A40"/>
    <w:rsid w:val="00A711E2"/>
    <w:rsid w:val="00A713D4"/>
    <w:rsid w:val="00A7170F"/>
    <w:rsid w:val="00A71ABC"/>
    <w:rsid w:val="00A71BEC"/>
    <w:rsid w:val="00A72453"/>
    <w:rsid w:val="00A7269B"/>
    <w:rsid w:val="00A72899"/>
    <w:rsid w:val="00A72AA7"/>
    <w:rsid w:val="00A72AF1"/>
    <w:rsid w:val="00A72BE8"/>
    <w:rsid w:val="00A73A03"/>
    <w:rsid w:val="00A73AEE"/>
    <w:rsid w:val="00A73E88"/>
    <w:rsid w:val="00A747F1"/>
    <w:rsid w:val="00A750A2"/>
    <w:rsid w:val="00A7513F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583"/>
    <w:rsid w:val="00A76C70"/>
    <w:rsid w:val="00A77725"/>
    <w:rsid w:val="00A77A6F"/>
    <w:rsid w:val="00A77F8D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2E48"/>
    <w:rsid w:val="00A83047"/>
    <w:rsid w:val="00A839A0"/>
    <w:rsid w:val="00A83C7C"/>
    <w:rsid w:val="00A83C9B"/>
    <w:rsid w:val="00A83D00"/>
    <w:rsid w:val="00A84B08"/>
    <w:rsid w:val="00A84D9A"/>
    <w:rsid w:val="00A850A7"/>
    <w:rsid w:val="00A855B4"/>
    <w:rsid w:val="00A85827"/>
    <w:rsid w:val="00A858E5"/>
    <w:rsid w:val="00A85968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8D5"/>
    <w:rsid w:val="00A91A38"/>
    <w:rsid w:val="00A9297E"/>
    <w:rsid w:val="00A929FE"/>
    <w:rsid w:val="00A92D25"/>
    <w:rsid w:val="00A92DB6"/>
    <w:rsid w:val="00A93007"/>
    <w:rsid w:val="00A93214"/>
    <w:rsid w:val="00A933CD"/>
    <w:rsid w:val="00A9359E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EBB"/>
    <w:rsid w:val="00A97468"/>
    <w:rsid w:val="00A974B6"/>
    <w:rsid w:val="00A97AC9"/>
    <w:rsid w:val="00A97B5F"/>
    <w:rsid w:val="00A97FCC"/>
    <w:rsid w:val="00AA00A8"/>
    <w:rsid w:val="00AA01B7"/>
    <w:rsid w:val="00AA0944"/>
    <w:rsid w:val="00AA0C8D"/>
    <w:rsid w:val="00AA14EB"/>
    <w:rsid w:val="00AA171F"/>
    <w:rsid w:val="00AA18BF"/>
    <w:rsid w:val="00AA195C"/>
    <w:rsid w:val="00AA1B4A"/>
    <w:rsid w:val="00AA1DE1"/>
    <w:rsid w:val="00AA1EAA"/>
    <w:rsid w:val="00AA28EE"/>
    <w:rsid w:val="00AA28EF"/>
    <w:rsid w:val="00AA2ADB"/>
    <w:rsid w:val="00AA2DC8"/>
    <w:rsid w:val="00AA3837"/>
    <w:rsid w:val="00AA3DAB"/>
    <w:rsid w:val="00AA3F0A"/>
    <w:rsid w:val="00AA417A"/>
    <w:rsid w:val="00AA4219"/>
    <w:rsid w:val="00AA4621"/>
    <w:rsid w:val="00AA4ABE"/>
    <w:rsid w:val="00AA4CF0"/>
    <w:rsid w:val="00AA4D04"/>
    <w:rsid w:val="00AA5622"/>
    <w:rsid w:val="00AA574F"/>
    <w:rsid w:val="00AA5770"/>
    <w:rsid w:val="00AA5FE5"/>
    <w:rsid w:val="00AA6013"/>
    <w:rsid w:val="00AA603D"/>
    <w:rsid w:val="00AA628B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86B"/>
    <w:rsid w:val="00AB0A4A"/>
    <w:rsid w:val="00AB0A93"/>
    <w:rsid w:val="00AB0AAB"/>
    <w:rsid w:val="00AB0C21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A58"/>
    <w:rsid w:val="00AB3AFD"/>
    <w:rsid w:val="00AB3D49"/>
    <w:rsid w:val="00AB4124"/>
    <w:rsid w:val="00AB43D7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B29"/>
    <w:rsid w:val="00AB6CF2"/>
    <w:rsid w:val="00AB6DD2"/>
    <w:rsid w:val="00AB6E11"/>
    <w:rsid w:val="00AB6EEA"/>
    <w:rsid w:val="00AB6F2F"/>
    <w:rsid w:val="00AB701E"/>
    <w:rsid w:val="00AB7113"/>
    <w:rsid w:val="00AB7881"/>
    <w:rsid w:val="00AC01F2"/>
    <w:rsid w:val="00AC0398"/>
    <w:rsid w:val="00AC0AFF"/>
    <w:rsid w:val="00AC0B85"/>
    <w:rsid w:val="00AC1151"/>
    <w:rsid w:val="00AC1347"/>
    <w:rsid w:val="00AC1638"/>
    <w:rsid w:val="00AC1892"/>
    <w:rsid w:val="00AC18C8"/>
    <w:rsid w:val="00AC1A04"/>
    <w:rsid w:val="00AC1D15"/>
    <w:rsid w:val="00AC1ED0"/>
    <w:rsid w:val="00AC31EB"/>
    <w:rsid w:val="00AC323F"/>
    <w:rsid w:val="00AC339A"/>
    <w:rsid w:val="00AC33D5"/>
    <w:rsid w:val="00AC3619"/>
    <w:rsid w:val="00AC366D"/>
    <w:rsid w:val="00AC3936"/>
    <w:rsid w:val="00AC39AD"/>
    <w:rsid w:val="00AC3A1A"/>
    <w:rsid w:val="00AC4212"/>
    <w:rsid w:val="00AC4375"/>
    <w:rsid w:val="00AC439A"/>
    <w:rsid w:val="00AC482F"/>
    <w:rsid w:val="00AC48AB"/>
    <w:rsid w:val="00AC49CC"/>
    <w:rsid w:val="00AC4FA4"/>
    <w:rsid w:val="00AC5237"/>
    <w:rsid w:val="00AC53F5"/>
    <w:rsid w:val="00AC5652"/>
    <w:rsid w:val="00AC6043"/>
    <w:rsid w:val="00AC60FB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2F6"/>
    <w:rsid w:val="00AC75CB"/>
    <w:rsid w:val="00AC7900"/>
    <w:rsid w:val="00AC7926"/>
    <w:rsid w:val="00AC7B7C"/>
    <w:rsid w:val="00AD0B68"/>
    <w:rsid w:val="00AD1123"/>
    <w:rsid w:val="00AD1422"/>
    <w:rsid w:val="00AD1581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EC"/>
    <w:rsid w:val="00AD4BAA"/>
    <w:rsid w:val="00AD4CE5"/>
    <w:rsid w:val="00AD4D18"/>
    <w:rsid w:val="00AD563E"/>
    <w:rsid w:val="00AD5D37"/>
    <w:rsid w:val="00AD5F28"/>
    <w:rsid w:val="00AD616A"/>
    <w:rsid w:val="00AD650D"/>
    <w:rsid w:val="00AD663D"/>
    <w:rsid w:val="00AD6665"/>
    <w:rsid w:val="00AD6758"/>
    <w:rsid w:val="00AD6A4F"/>
    <w:rsid w:val="00AD70FA"/>
    <w:rsid w:val="00AD7149"/>
    <w:rsid w:val="00AD7B6F"/>
    <w:rsid w:val="00AE023B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B96"/>
    <w:rsid w:val="00AE3F91"/>
    <w:rsid w:val="00AE4216"/>
    <w:rsid w:val="00AE4368"/>
    <w:rsid w:val="00AE45BA"/>
    <w:rsid w:val="00AE4AB4"/>
    <w:rsid w:val="00AE4B69"/>
    <w:rsid w:val="00AE4D7E"/>
    <w:rsid w:val="00AE4EA2"/>
    <w:rsid w:val="00AE5024"/>
    <w:rsid w:val="00AE597B"/>
    <w:rsid w:val="00AE5DBA"/>
    <w:rsid w:val="00AE60DD"/>
    <w:rsid w:val="00AE6185"/>
    <w:rsid w:val="00AE64A7"/>
    <w:rsid w:val="00AE6BA9"/>
    <w:rsid w:val="00AE7181"/>
    <w:rsid w:val="00AE763A"/>
    <w:rsid w:val="00AE7CF9"/>
    <w:rsid w:val="00AF01A7"/>
    <w:rsid w:val="00AF0412"/>
    <w:rsid w:val="00AF042F"/>
    <w:rsid w:val="00AF0530"/>
    <w:rsid w:val="00AF07A2"/>
    <w:rsid w:val="00AF0826"/>
    <w:rsid w:val="00AF0A45"/>
    <w:rsid w:val="00AF0AC1"/>
    <w:rsid w:val="00AF0C76"/>
    <w:rsid w:val="00AF0C83"/>
    <w:rsid w:val="00AF11F6"/>
    <w:rsid w:val="00AF16AC"/>
    <w:rsid w:val="00AF18B2"/>
    <w:rsid w:val="00AF1AFA"/>
    <w:rsid w:val="00AF1BA1"/>
    <w:rsid w:val="00AF1C5B"/>
    <w:rsid w:val="00AF1CC6"/>
    <w:rsid w:val="00AF1D36"/>
    <w:rsid w:val="00AF1F03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8EB"/>
    <w:rsid w:val="00AF4984"/>
    <w:rsid w:val="00AF4A5E"/>
    <w:rsid w:val="00AF4C55"/>
    <w:rsid w:val="00AF501D"/>
    <w:rsid w:val="00AF53A7"/>
    <w:rsid w:val="00AF5741"/>
    <w:rsid w:val="00AF5782"/>
    <w:rsid w:val="00AF5790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29"/>
    <w:rsid w:val="00B00B93"/>
    <w:rsid w:val="00B0100F"/>
    <w:rsid w:val="00B0164C"/>
    <w:rsid w:val="00B01679"/>
    <w:rsid w:val="00B018FD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6B1"/>
    <w:rsid w:val="00B04BB6"/>
    <w:rsid w:val="00B053B6"/>
    <w:rsid w:val="00B05462"/>
    <w:rsid w:val="00B059B2"/>
    <w:rsid w:val="00B059BB"/>
    <w:rsid w:val="00B05D6A"/>
    <w:rsid w:val="00B067E3"/>
    <w:rsid w:val="00B06CFF"/>
    <w:rsid w:val="00B07002"/>
    <w:rsid w:val="00B0780D"/>
    <w:rsid w:val="00B100F2"/>
    <w:rsid w:val="00B10104"/>
    <w:rsid w:val="00B103B8"/>
    <w:rsid w:val="00B103CE"/>
    <w:rsid w:val="00B1053B"/>
    <w:rsid w:val="00B1089A"/>
    <w:rsid w:val="00B10BE9"/>
    <w:rsid w:val="00B10EA8"/>
    <w:rsid w:val="00B110FD"/>
    <w:rsid w:val="00B1120F"/>
    <w:rsid w:val="00B114CA"/>
    <w:rsid w:val="00B1162C"/>
    <w:rsid w:val="00B11833"/>
    <w:rsid w:val="00B118C8"/>
    <w:rsid w:val="00B12144"/>
    <w:rsid w:val="00B1218D"/>
    <w:rsid w:val="00B12263"/>
    <w:rsid w:val="00B12544"/>
    <w:rsid w:val="00B1277B"/>
    <w:rsid w:val="00B1296E"/>
    <w:rsid w:val="00B130F2"/>
    <w:rsid w:val="00B135ED"/>
    <w:rsid w:val="00B13866"/>
    <w:rsid w:val="00B138CC"/>
    <w:rsid w:val="00B13976"/>
    <w:rsid w:val="00B13D49"/>
    <w:rsid w:val="00B13DD9"/>
    <w:rsid w:val="00B143EC"/>
    <w:rsid w:val="00B144C2"/>
    <w:rsid w:val="00B146BF"/>
    <w:rsid w:val="00B14953"/>
    <w:rsid w:val="00B14F89"/>
    <w:rsid w:val="00B15216"/>
    <w:rsid w:val="00B1571E"/>
    <w:rsid w:val="00B15724"/>
    <w:rsid w:val="00B16121"/>
    <w:rsid w:val="00B165CE"/>
    <w:rsid w:val="00B16B8D"/>
    <w:rsid w:val="00B17122"/>
    <w:rsid w:val="00B17BEE"/>
    <w:rsid w:val="00B17E44"/>
    <w:rsid w:val="00B17F7A"/>
    <w:rsid w:val="00B2001F"/>
    <w:rsid w:val="00B20351"/>
    <w:rsid w:val="00B20777"/>
    <w:rsid w:val="00B209C6"/>
    <w:rsid w:val="00B212CA"/>
    <w:rsid w:val="00B214FB"/>
    <w:rsid w:val="00B21890"/>
    <w:rsid w:val="00B219E2"/>
    <w:rsid w:val="00B22286"/>
    <w:rsid w:val="00B22465"/>
    <w:rsid w:val="00B228DA"/>
    <w:rsid w:val="00B22E59"/>
    <w:rsid w:val="00B23089"/>
    <w:rsid w:val="00B2348B"/>
    <w:rsid w:val="00B234A6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607B"/>
    <w:rsid w:val="00B27623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37A"/>
    <w:rsid w:val="00B30860"/>
    <w:rsid w:val="00B30904"/>
    <w:rsid w:val="00B30C74"/>
    <w:rsid w:val="00B311A9"/>
    <w:rsid w:val="00B31461"/>
    <w:rsid w:val="00B314E2"/>
    <w:rsid w:val="00B3190E"/>
    <w:rsid w:val="00B319AD"/>
    <w:rsid w:val="00B31C2E"/>
    <w:rsid w:val="00B31F42"/>
    <w:rsid w:val="00B3310F"/>
    <w:rsid w:val="00B3373E"/>
    <w:rsid w:val="00B33C26"/>
    <w:rsid w:val="00B342E3"/>
    <w:rsid w:val="00B344A8"/>
    <w:rsid w:val="00B345E3"/>
    <w:rsid w:val="00B34A74"/>
    <w:rsid w:val="00B34E7B"/>
    <w:rsid w:val="00B36AD6"/>
    <w:rsid w:val="00B36AFC"/>
    <w:rsid w:val="00B36BDA"/>
    <w:rsid w:val="00B36E40"/>
    <w:rsid w:val="00B37306"/>
    <w:rsid w:val="00B3753A"/>
    <w:rsid w:val="00B376D2"/>
    <w:rsid w:val="00B377E6"/>
    <w:rsid w:val="00B37B5F"/>
    <w:rsid w:val="00B37C97"/>
    <w:rsid w:val="00B37F08"/>
    <w:rsid w:val="00B40280"/>
    <w:rsid w:val="00B4081E"/>
    <w:rsid w:val="00B40BE9"/>
    <w:rsid w:val="00B41740"/>
    <w:rsid w:val="00B41A9E"/>
    <w:rsid w:val="00B41B1B"/>
    <w:rsid w:val="00B41F57"/>
    <w:rsid w:val="00B4210E"/>
    <w:rsid w:val="00B42163"/>
    <w:rsid w:val="00B425DD"/>
    <w:rsid w:val="00B42AA8"/>
    <w:rsid w:val="00B4301D"/>
    <w:rsid w:val="00B4303E"/>
    <w:rsid w:val="00B43138"/>
    <w:rsid w:val="00B4316E"/>
    <w:rsid w:val="00B43598"/>
    <w:rsid w:val="00B43637"/>
    <w:rsid w:val="00B43666"/>
    <w:rsid w:val="00B43A2E"/>
    <w:rsid w:val="00B43B77"/>
    <w:rsid w:val="00B43BE1"/>
    <w:rsid w:val="00B43DC1"/>
    <w:rsid w:val="00B43E24"/>
    <w:rsid w:val="00B43FCB"/>
    <w:rsid w:val="00B4400E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D8"/>
    <w:rsid w:val="00B477E3"/>
    <w:rsid w:val="00B4797B"/>
    <w:rsid w:val="00B47B77"/>
    <w:rsid w:val="00B47C33"/>
    <w:rsid w:val="00B50101"/>
    <w:rsid w:val="00B50621"/>
    <w:rsid w:val="00B51408"/>
    <w:rsid w:val="00B5164C"/>
    <w:rsid w:val="00B51822"/>
    <w:rsid w:val="00B51A42"/>
    <w:rsid w:val="00B51CC4"/>
    <w:rsid w:val="00B51D6E"/>
    <w:rsid w:val="00B52094"/>
    <w:rsid w:val="00B52251"/>
    <w:rsid w:val="00B529A7"/>
    <w:rsid w:val="00B52ED3"/>
    <w:rsid w:val="00B532E9"/>
    <w:rsid w:val="00B533E2"/>
    <w:rsid w:val="00B53D85"/>
    <w:rsid w:val="00B53DB4"/>
    <w:rsid w:val="00B5417F"/>
    <w:rsid w:val="00B54226"/>
    <w:rsid w:val="00B5478F"/>
    <w:rsid w:val="00B549A0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71F"/>
    <w:rsid w:val="00B569E5"/>
    <w:rsid w:val="00B56D08"/>
    <w:rsid w:val="00B56E22"/>
    <w:rsid w:val="00B56EEE"/>
    <w:rsid w:val="00B5736F"/>
    <w:rsid w:val="00B57609"/>
    <w:rsid w:val="00B5788A"/>
    <w:rsid w:val="00B602C8"/>
    <w:rsid w:val="00B6045B"/>
    <w:rsid w:val="00B60541"/>
    <w:rsid w:val="00B61489"/>
    <w:rsid w:val="00B61544"/>
    <w:rsid w:val="00B616B2"/>
    <w:rsid w:val="00B617FB"/>
    <w:rsid w:val="00B61AF6"/>
    <w:rsid w:val="00B61D7A"/>
    <w:rsid w:val="00B61F3B"/>
    <w:rsid w:val="00B620D2"/>
    <w:rsid w:val="00B621F1"/>
    <w:rsid w:val="00B623D7"/>
    <w:rsid w:val="00B6278E"/>
    <w:rsid w:val="00B628A5"/>
    <w:rsid w:val="00B62BCC"/>
    <w:rsid w:val="00B63A72"/>
    <w:rsid w:val="00B63C62"/>
    <w:rsid w:val="00B63F65"/>
    <w:rsid w:val="00B6416C"/>
    <w:rsid w:val="00B644F2"/>
    <w:rsid w:val="00B64506"/>
    <w:rsid w:val="00B64FE2"/>
    <w:rsid w:val="00B65218"/>
    <w:rsid w:val="00B6532E"/>
    <w:rsid w:val="00B6563D"/>
    <w:rsid w:val="00B65D1C"/>
    <w:rsid w:val="00B65F81"/>
    <w:rsid w:val="00B663DD"/>
    <w:rsid w:val="00B66492"/>
    <w:rsid w:val="00B667F5"/>
    <w:rsid w:val="00B6694B"/>
    <w:rsid w:val="00B66A89"/>
    <w:rsid w:val="00B66BC8"/>
    <w:rsid w:val="00B66C1C"/>
    <w:rsid w:val="00B67070"/>
    <w:rsid w:val="00B67DA1"/>
    <w:rsid w:val="00B704ED"/>
    <w:rsid w:val="00B7061D"/>
    <w:rsid w:val="00B70650"/>
    <w:rsid w:val="00B70F50"/>
    <w:rsid w:val="00B71257"/>
    <w:rsid w:val="00B71399"/>
    <w:rsid w:val="00B718D5"/>
    <w:rsid w:val="00B71D6C"/>
    <w:rsid w:val="00B7209C"/>
    <w:rsid w:val="00B723A8"/>
    <w:rsid w:val="00B723F2"/>
    <w:rsid w:val="00B725CD"/>
    <w:rsid w:val="00B72680"/>
    <w:rsid w:val="00B72A3B"/>
    <w:rsid w:val="00B72EA5"/>
    <w:rsid w:val="00B73088"/>
    <w:rsid w:val="00B73631"/>
    <w:rsid w:val="00B73B4E"/>
    <w:rsid w:val="00B73BB6"/>
    <w:rsid w:val="00B73FFD"/>
    <w:rsid w:val="00B742B4"/>
    <w:rsid w:val="00B74696"/>
    <w:rsid w:val="00B748D9"/>
    <w:rsid w:val="00B7493C"/>
    <w:rsid w:val="00B74CD9"/>
    <w:rsid w:val="00B752B3"/>
    <w:rsid w:val="00B75337"/>
    <w:rsid w:val="00B7534E"/>
    <w:rsid w:val="00B7541B"/>
    <w:rsid w:val="00B75624"/>
    <w:rsid w:val="00B75C41"/>
    <w:rsid w:val="00B75D87"/>
    <w:rsid w:val="00B75F9E"/>
    <w:rsid w:val="00B760C1"/>
    <w:rsid w:val="00B7617D"/>
    <w:rsid w:val="00B76208"/>
    <w:rsid w:val="00B76272"/>
    <w:rsid w:val="00B763B6"/>
    <w:rsid w:val="00B76678"/>
    <w:rsid w:val="00B7667C"/>
    <w:rsid w:val="00B76E0F"/>
    <w:rsid w:val="00B76F77"/>
    <w:rsid w:val="00B770AF"/>
    <w:rsid w:val="00B77416"/>
    <w:rsid w:val="00B775FB"/>
    <w:rsid w:val="00B776C2"/>
    <w:rsid w:val="00B778DA"/>
    <w:rsid w:val="00B77CB8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3CB"/>
    <w:rsid w:val="00B81434"/>
    <w:rsid w:val="00B8160B"/>
    <w:rsid w:val="00B81D57"/>
    <w:rsid w:val="00B81FDA"/>
    <w:rsid w:val="00B82600"/>
    <w:rsid w:val="00B82A34"/>
    <w:rsid w:val="00B82C76"/>
    <w:rsid w:val="00B82E03"/>
    <w:rsid w:val="00B83284"/>
    <w:rsid w:val="00B836A4"/>
    <w:rsid w:val="00B83ACC"/>
    <w:rsid w:val="00B83BB2"/>
    <w:rsid w:val="00B83D35"/>
    <w:rsid w:val="00B84093"/>
    <w:rsid w:val="00B8498C"/>
    <w:rsid w:val="00B849F6"/>
    <w:rsid w:val="00B84BE8"/>
    <w:rsid w:val="00B84DD2"/>
    <w:rsid w:val="00B851E6"/>
    <w:rsid w:val="00B859A7"/>
    <w:rsid w:val="00B85AEC"/>
    <w:rsid w:val="00B85CC1"/>
    <w:rsid w:val="00B85D29"/>
    <w:rsid w:val="00B865EB"/>
    <w:rsid w:val="00B86D32"/>
    <w:rsid w:val="00B872A6"/>
    <w:rsid w:val="00B87AC9"/>
    <w:rsid w:val="00B87BD7"/>
    <w:rsid w:val="00B9012A"/>
    <w:rsid w:val="00B90277"/>
    <w:rsid w:val="00B907BB"/>
    <w:rsid w:val="00B908BA"/>
    <w:rsid w:val="00B908C1"/>
    <w:rsid w:val="00B908D4"/>
    <w:rsid w:val="00B90B14"/>
    <w:rsid w:val="00B90DCB"/>
    <w:rsid w:val="00B9102E"/>
    <w:rsid w:val="00B9116C"/>
    <w:rsid w:val="00B91379"/>
    <w:rsid w:val="00B9153F"/>
    <w:rsid w:val="00B91B5B"/>
    <w:rsid w:val="00B921DC"/>
    <w:rsid w:val="00B922F2"/>
    <w:rsid w:val="00B92484"/>
    <w:rsid w:val="00B92508"/>
    <w:rsid w:val="00B92860"/>
    <w:rsid w:val="00B928F6"/>
    <w:rsid w:val="00B92901"/>
    <w:rsid w:val="00B92AB2"/>
    <w:rsid w:val="00B92B8B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55D"/>
    <w:rsid w:val="00B94CD2"/>
    <w:rsid w:val="00B94F6B"/>
    <w:rsid w:val="00B95168"/>
    <w:rsid w:val="00B9548B"/>
    <w:rsid w:val="00B955ED"/>
    <w:rsid w:val="00B95B72"/>
    <w:rsid w:val="00B95BD0"/>
    <w:rsid w:val="00B95E15"/>
    <w:rsid w:val="00B95F32"/>
    <w:rsid w:val="00B9618B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389"/>
    <w:rsid w:val="00BA03A7"/>
    <w:rsid w:val="00BA096D"/>
    <w:rsid w:val="00BA0B82"/>
    <w:rsid w:val="00BA1232"/>
    <w:rsid w:val="00BA1C3E"/>
    <w:rsid w:val="00BA1C49"/>
    <w:rsid w:val="00BA1D6E"/>
    <w:rsid w:val="00BA1E3B"/>
    <w:rsid w:val="00BA1E52"/>
    <w:rsid w:val="00BA2034"/>
    <w:rsid w:val="00BA22BE"/>
    <w:rsid w:val="00BA24F0"/>
    <w:rsid w:val="00BA2983"/>
    <w:rsid w:val="00BA2FFA"/>
    <w:rsid w:val="00BA3354"/>
    <w:rsid w:val="00BA3541"/>
    <w:rsid w:val="00BA380C"/>
    <w:rsid w:val="00BA381C"/>
    <w:rsid w:val="00BA3A10"/>
    <w:rsid w:val="00BA3A6A"/>
    <w:rsid w:val="00BA3B50"/>
    <w:rsid w:val="00BA4661"/>
    <w:rsid w:val="00BA488A"/>
    <w:rsid w:val="00BA4A55"/>
    <w:rsid w:val="00BA5054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5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6C"/>
    <w:rsid w:val="00BB1E2B"/>
    <w:rsid w:val="00BB1F28"/>
    <w:rsid w:val="00BB239C"/>
    <w:rsid w:val="00BB2562"/>
    <w:rsid w:val="00BB2664"/>
    <w:rsid w:val="00BB26E7"/>
    <w:rsid w:val="00BB2BB4"/>
    <w:rsid w:val="00BB3000"/>
    <w:rsid w:val="00BB3677"/>
    <w:rsid w:val="00BB39EA"/>
    <w:rsid w:val="00BB3C6F"/>
    <w:rsid w:val="00BB3D78"/>
    <w:rsid w:val="00BB3E71"/>
    <w:rsid w:val="00BB3E9B"/>
    <w:rsid w:val="00BB442B"/>
    <w:rsid w:val="00BB44B4"/>
    <w:rsid w:val="00BB492B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BC2"/>
    <w:rsid w:val="00BB742C"/>
    <w:rsid w:val="00BB7628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D04"/>
    <w:rsid w:val="00BC3F79"/>
    <w:rsid w:val="00BC404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3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54B"/>
    <w:rsid w:val="00BD5615"/>
    <w:rsid w:val="00BD5662"/>
    <w:rsid w:val="00BD5A2F"/>
    <w:rsid w:val="00BD5B0B"/>
    <w:rsid w:val="00BD5E6A"/>
    <w:rsid w:val="00BD5FCE"/>
    <w:rsid w:val="00BD6459"/>
    <w:rsid w:val="00BD6BD6"/>
    <w:rsid w:val="00BD6DD9"/>
    <w:rsid w:val="00BD6E10"/>
    <w:rsid w:val="00BD7076"/>
    <w:rsid w:val="00BD7719"/>
    <w:rsid w:val="00BD7C8A"/>
    <w:rsid w:val="00BD7F9D"/>
    <w:rsid w:val="00BE01ED"/>
    <w:rsid w:val="00BE0BF8"/>
    <w:rsid w:val="00BE0DBD"/>
    <w:rsid w:val="00BE10B1"/>
    <w:rsid w:val="00BE1300"/>
    <w:rsid w:val="00BE138F"/>
    <w:rsid w:val="00BE16E0"/>
    <w:rsid w:val="00BE1ADC"/>
    <w:rsid w:val="00BE1EF3"/>
    <w:rsid w:val="00BE1F63"/>
    <w:rsid w:val="00BE21BB"/>
    <w:rsid w:val="00BE257E"/>
    <w:rsid w:val="00BE259A"/>
    <w:rsid w:val="00BE2EB0"/>
    <w:rsid w:val="00BE300A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1024"/>
    <w:rsid w:val="00BF1C4D"/>
    <w:rsid w:val="00BF1CC7"/>
    <w:rsid w:val="00BF1E2F"/>
    <w:rsid w:val="00BF1FB5"/>
    <w:rsid w:val="00BF21B9"/>
    <w:rsid w:val="00BF22F1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DAC"/>
    <w:rsid w:val="00BF4DB7"/>
    <w:rsid w:val="00BF53FD"/>
    <w:rsid w:val="00BF54CE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AE4"/>
    <w:rsid w:val="00BF6ECF"/>
    <w:rsid w:val="00BF7277"/>
    <w:rsid w:val="00BF746B"/>
    <w:rsid w:val="00BF78B7"/>
    <w:rsid w:val="00BF7D2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E2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405"/>
    <w:rsid w:val="00C056EF"/>
    <w:rsid w:val="00C05CC5"/>
    <w:rsid w:val="00C05CDB"/>
    <w:rsid w:val="00C05D4B"/>
    <w:rsid w:val="00C05FEC"/>
    <w:rsid w:val="00C061FE"/>
    <w:rsid w:val="00C06494"/>
    <w:rsid w:val="00C06872"/>
    <w:rsid w:val="00C06E67"/>
    <w:rsid w:val="00C06F55"/>
    <w:rsid w:val="00C07223"/>
    <w:rsid w:val="00C0751B"/>
    <w:rsid w:val="00C075E6"/>
    <w:rsid w:val="00C103C0"/>
    <w:rsid w:val="00C10580"/>
    <w:rsid w:val="00C10674"/>
    <w:rsid w:val="00C106D0"/>
    <w:rsid w:val="00C1072F"/>
    <w:rsid w:val="00C1091A"/>
    <w:rsid w:val="00C111FA"/>
    <w:rsid w:val="00C11FE3"/>
    <w:rsid w:val="00C120D0"/>
    <w:rsid w:val="00C12C70"/>
    <w:rsid w:val="00C13320"/>
    <w:rsid w:val="00C134A8"/>
    <w:rsid w:val="00C13607"/>
    <w:rsid w:val="00C13B1E"/>
    <w:rsid w:val="00C13B71"/>
    <w:rsid w:val="00C14790"/>
    <w:rsid w:val="00C14BBE"/>
    <w:rsid w:val="00C150E7"/>
    <w:rsid w:val="00C15259"/>
    <w:rsid w:val="00C15298"/>
    <w:rsid w:val="00C161A9"/>
    <w:rsid w:val="00C1655D"/>
    <w:rsid w:val="00C167C8"/>
    <w:rsid w:val="00C167DD"/>
    <w:rsid w:val="00C16BF8"/>
    <w:rsid w:val="00C16D0C"/>
    <w:rsid w:val="00C17293"/>
    <w:rsid w:val="00C1772D"/>
    <w:rsid w:val="00C1789D"/>
    <w:rsid w:val="00C178D4"/>
    <w:rsid w:val="00C17915"/>
    <w:rsid w:val="00C17AA7"/>
    <w:rsid w:val="00C17F15"/>
    <w:rsid w:val="00C17F35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8ED"/>
    <w:rsid w:val="00C2191D"/>
    <w:rsid w:val="00C21CB3"/>
    <w:rsid w:val="00C21D5F"/>
    <w:rsid w:val="00C22918"/>
    <w:rsid w:val="00C2299C"/>
    <w:rsid w:val="00C22B02"/>
    <w:rsid w:val="00C22B78"/>
    <w:rsid w:val="00C22CFE"/>
    <w:rsid w:val="00C22D28"/>
    <w:rsid w:val="00C22F29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432"/>
    <w:rsid w:val="00C274A8"/>
    <w:rsid w:val="00C27690"/>
    <w:rsid w:val="00C27921"/>
    <w:rsid w:val="00C27998"/>
    <w:rsid w:val="00C27B6F"/>
    <w:rsid w:val="00C27DD7"/>
    <w:rsid w:val="00C30005"/>
    <w:rsid w:val="00C3048D"/>
    <w:rsid w:val="00C30504"/>
    <w:rsid w:val="00C305E9"/>
    <w:rsid w:val="00C30B3E"/>
    <w:rsid w:val="00C312CF"/>
    <w:rsid w:val="00C3155A"/>
    <w:rsid w:val="00C315CD"/>
    <w:rsid w:val="00C316A4"/>
    <w:rsid w:val="00C31720"/>
    <w:rsid w:val="00C3196C"/>
    <w:rsid w:val="00C31B19"/>
    <w:rsid w:val="00C31DFF"/>
    <w:rsid w:val="00C31F4C"/>
    <w:rsid w:val="00C32050"/>
    <w:rsid w:val="00C325BB"/>
    <w:rsid w:val="00C32BA2"/>
    <w:rsid w:val="00C33014"/>
    <w:rsid w:val="00C3308C"/>
    <w:rsid w:val="00C333F3"/>
    <w:rsid w:val="00C33CE6"/>
    <w:rsid w:val="00C3409C"/>
    <w:rsid w:val="00C3429F"/>
    <w:rsid w:val="00C342CD"/>
    <w:rsid w:val="00C34382"/>
    <w:rsid w:val="00C3475F"/>
    <w:rsid w:val="00C349BA"/>
    <w:rsid w:val="00C350C4"/>
    <w:rsid w:val="00C352BA"/>
    <w:rsid w:val="00C35629"/>
    <w:rsid w:val="00C35AC4"/>
    <w:rsid w:val="00C35AD2"/>
    <w:rsid w:val="00C35B34"/>
    <w:rsid w:val="00C361F6"/>
    <w:rsid w:val="00C36373"/>
    <w:rsid w:val="00C36519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67"/>
    <w:rsid w:val="00C40729"/>
    <w:rsid w:val="00C40946"/>
    <w:rsid w:val="00C40CAF"/>
    <w:rsid w:val="00C40E10"/>
    <w:rsid w:val="00C412F2"/>
    <w:rsid w:val="00C4175C"/>
    <w:rsid w:val="00C41859"/>
    <w:rsid w:val="00C418AA"/>
    <w:rsid w:val="00C41B74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852"/>
    <w:rsid w:val="00C44A76"/>
    <w:rsid w:val="00C44D65"/>
    <w:rsid w:val="00C45144"/>
    <w:rsid w:val="00C45188"/>
    <w:rsid w:val="00C4545D"/>
    <w:rsid w:val="00C45812"/>
    <w:rsid w:val="00C45BB2"/>
    <w:rsid w:val="00C45C81"/>
    <w:rsid w:val="00C45D58"/>
    <w:rsid w:val="00C45F08"/>
    <w:rsid w:val="00C4603D"/>
    <w:rsid w:val="00C4643D"/>
    <w:rsid w:val="00C4650A"/>
    <w:rsid w:val="00C46543"/>
    <w:rsid w:val="00C469F4"/>
    <w:rsid w:val="00C46CDA"/>
    <w:rsid w:val="00C46D41"/>
    <w:rsid w:val="00C46E62"/>
    <w:rsid w:val="00C474A3"/>
    <w:rsid w:val="00C4774D"/>
    <w:rsid w:val="00C47B32"/>
    <w:rsid w:val="00C50042"/>
    <w:rsid w:val="00C50188"/>
    <w:rsid w:val="00C5037C"/>
    <w:rsid w:val="00C5056C"/>
    <w:rsid w:val="00C50B58"/>
    <w:rsid w:val="00C50BEC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FB"/>
    <w:rsid w:val="00C544D8"/>
    <w:rsid w:val="00C546A8"/>
    <w:rsid w:val="00C54BC8"/>
    <w:rsid w:val="00C54D2B"/>
    <w:rsid w:val="00C558EC"/>
    <w:rsid w:val="00C55DF8"/>
    <w:rsid w:val="00C56108"/>
    <w:rsid w:val="00C56216"/>
    <w:rsid w:val="00C5646D"/>
    <w:rsid w:val="00C56563"/>
    <w:rsid w:val="00C567C2"/>
    <w:rsid w:val="00C57329"/>
    <w:rsid w:val="00C5795F"/>
    <w:rsid w:val="00C57FEB"/>
    <w:rsid w:val="00C601F2"/>
    <w:rsid w:val="00C60A0C"/>
    <w:rsid w:val="00C60A4D"/>
    <w:rsid w:val="00C6148E"/>
    <w:rsid w:val="00C61881"/>
    <w:rsid w:val="00C61BCB"/>
    <w:rsid w:val="00C61DB0"/>
    <w:rsid w:val="00C6209A"/>
    <w:rsid w:val="00C6231A"/>
    <w:rsid w:val="00C6301F"/>
    <w:rsid w:val="00C6343B"/>
    <w:rsid w:val="00C63A8C"/>
    <w:rsid w:val="00C63AAC"/>
    <w:rsid w:val="00C63ABC"/>
    <w:rsid w:val="00C63D85"/>
    <w:rsid w:val="00C63DD4"/>
    <w:rsid w:val="00C63E06"/>
    <w:rsid w:val="00C6419F"/>
    <w:rsid w:val="00C64A4C"/>
    <w:rsid w:val="00C64DF1"/>
    <w:rsid w:val="00C651EA"/>
    <w:rsid w:val="00C65605"/>
    <w:rsid w:val="00C65711"/>
    <w:rsid w:val="00C65851"/>
    <w:rsid w:val="00C65C2D"/>
    <w:rsid w:val="00C6615E"/>
    <w:rsid w:val="00C6684F"/>
    <w:rsid w:val="00C66980"/>
    <w:rsid w:val="00C669D3"/>
    <w:rsid w:val="00C66AF9"/>
    <w:rsid w:val="00C66BFC"/>
    <w:rsid w:val="00C66EE8"/>
    <w:rsid w:val="00C66FE6"/>
    <w:rsid w:val="00C671D2"/>
    <w:rsid w:val="00C67B97"/>
    <w:rsid w:val="00C67E52"/>
    <w:rsid w:val="00C67EE4"/>
    <w:rsid w:val="00C7012D"/>
    <w:rsid w:val="00C70159"/>
    <w:rsid w:val="00C70B67"/>
    <w:rsid w:val="00C70E2F"/>
    <w:rsid w:val="00C70E6B"/>
    <w:rsid w:val="00C71208"/>
    <w:rsid w:val="00C715C4"/>
    <w:rsid w:val="00C71945"/>
    <w:rsid w:val="00C71A42"/>
    <w:rsid w:val="00C71CDE"/>
    <w:rsid w:val="00C71D35"/>
    <w:rsid w:val="00C71E1C"/>
    <w:rsid w:val="00C7289E"/>
    <w:rsid w:val="00C72975"/>
    <w:rsid w:val="00C729F7"/>
    <w:rsid w:val="00C72A00"/>
    <w:rsid w:val="00C73BCD"/>
    <w:rsid w:val="00C73D89"/>
    <w:rsid w:val="00C74195"/>
    <w:rsid w:val="00C74437"/>
    <w:rsid w:val="00C745DF"/>
    <w:rsid w:val="00C746CE"/>
    <w:rsid w:val="00C74940"/>
    <w:rsid w:val="00C74C1C"/>
    <w:rsid w:val="00C74D3F"/>
    <w:rsid w:val="00C75800"/>
    <w:rsid w:val="00C75FED"/>
    <w:rsid w:val="00C7609B"/>
    <w:rsid w:val="00C7683E"/>
    <w:rsid w:val="00C76920"/>
    <w:rsid w:val="00C76DEA"/>
    <w:rsid w:val="00C76E60"/>
    <w:rsid w:val="00C7773A"/>
    <w:rsid w:val="00C77908"/>
    <w:rsid w:val="00C77A7C"/>
    <w:rsid w:val="00C77CBA"/>
    <w:rsid w:val="00C801DD"/>
    <w:rsid w:val="00C803AF"/>
    <w:rsid w:val="00C80594"/>
    <w:rsid w:val="00C80AC3"/>
    <w:rsid w:val="00C8131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3334"/>
    <w:rsid w:val="00C83798"/>
    <w:rsid w:val="00C83C59"/>
    <w:rsid w:val="00C84F2A"/>
    <w:rsid w:val="00C8522E"/>
    <w:rsid w:val="00C859D0"/>
    <w:rsid w:val="00C85AD4"/>
    <w:rsid w:val="00C85C96"/>
    <w:rsid w:val="00C85D3E"/>
    <w:rsid w:val="00C860D9"/>
    <w:rsid w:val="00C865A1"/>
    <w:rsid w:val="00C865C3"/>
    <w:rsid w:val="00C869D4"/>
    <w:rsid w:val="00C8717E"/>
    <w:rsid w:val="00C8728B"/>
    <w:rsid w:val="00C87381"/>
    <w:rsid w:val="00C87715"/>
    <w:rsid w:val="00C87C5D"/>
    <w:rsid w:val="00C87CAB"/>
    <w:rsid w:val="00C87F9A"/>
    <w:rsid w:val="00C87F9C"/>
    <w:rsid w:val="00C90147"/>
    <w:rsid w:val="00C903E6"/>
    <w:rsid w:val="00C9057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E7E"/>
    <w:rsid w:val="00C91EB2"/>
    <w:rsid w:val="00C91FE8"/>
    <w:rsid w:val="00C921B7"/>
    <w:rsid w:val="00C925D3"/>
    <w:rsid w:val="00C927BD"/>
    <w:rsid w:val="00C927EC"/>
    <w:rsid w:val="00C92888"/>
    <w:rsid w:val="00C928BD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4D22"/>
    <w:rsid w:val="00C9511C"/>
    <w:rsid w:val="00C9516B"/>
    <w:rsid w:val="00C95170"/>
    <w:rsid w:val="00C95235"/>
    <w:rsid w:val="00C95502"/>
    <w:rsid w:val="00C956CC"/>
    <w:rsid w:val="00C96786"/>
    <w:rsid w:val="00C967EC"/>
    <w:rsid w:val="00C96A29"/>
    <w:rsid w:val="00C96BFC"/>
    <w:rsid w:val="00C96EDB"/>
    <w:rsid w:val="00C975C4"/>
    <w:rsid w:val="00C97A9A"/>
    <w:rsid w:val="00C97AC3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EF0"/>
    <w:rsid w:val="00CA1826"/>
    <w:rsid w:val="00CA2615"/>
    <w:rsid w:val="00CA271F"/>
    <w:rsid w:val="00CA2CB9"/>
    <w:rsid w:val="00CA2E64"/>
    <w:rsid w:val="00CA3315"/>
    <w:rsid w:val="00CA3489"/>
    <w:rsid w:val="00CA362E"/>
    <w:rsid w:val="00CA386D"/>
    <w:rsid w:val="00CA3B3A"/>
    <w:rsid w:val="00CA3CD4"/>
    <w:rsid w:val="00CA3EB9"/>
    <w:rsid w:val="00CA3F8B"/>
    <w:rsid w:val="00CA405D"/>
    <w:rsid w:val="00CA408E"/>
    <w:rsid w:val="00CA43D3"/>
    <w:rsid w:val="00CA4453"/>
    <w:rsid w:val="00CA4C91"/>
    <w:rsid w:val="00CA4E2C"/>
    <w:rsid w:val="00CA4E9B"/>
    <w:rsid w:val="00CA52EF"/>
    <w:rsid w:val="00CA56D8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EEA"/>
    <w:rsid w:val="00CA6FCE"/>
    <w:rsid w:val="00CA7175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5B8"/>
    <w:rsid w:val="00CB1A6E"/>
    <w:rsid w:val="00CB1EA8"/>
    <w:rsid w:val="00CB1EBE"/>
    <w:rsid w:val="00CB201A"/>
    <w:rsid w:val="00CB2034"/>
    <w:rsid w:val="00CB2050"/>
    <w:rsid w:val="00CB2081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FD7"/>
    <w:rsid w:val="00CB4148"/>
    <w:rsid w:val="00CB46C5"/>
    <w:rsid w:val="00CB4A6B"/>
    <w:rsid w:val="00CB5133"/>
    <w:rsid w:val="00CB5292"/>
    <w:rsid w:val="00CB530C"/>
    <w:rsid w:val="00CB5323"/>
    <w:rsid w:val="00CB5C80"/>
    <w:rsid w:val="00CB5CAA"/>
    <w:rsid w:val="00CB5D28"/>
    <w:rsid w:val="00CB5F06"/>
    <w:rsid w:val="00CB5FF9"/>
    <w:rsid w:val="00CB61CD"/>
    <w:rsid w:val="00CB622D"/>
    <w:rsid w:val="00CB661E"/>
    <w:rsid w:val="00CB66EA"/>
    <w:rsid w:val="00CB683E"/>
    <w:rsid w:val="00CB68F1"/>
    <w:rsid w:val="00CB6D9D"/>
    <w:rsid w:val="00CB7240"/>
    <w:rsid w:val="00CB75EB"/>
    <w:rsid w:val="00CB76A5"/>
    <w:rsid w:val="00CC020A"/>
    <w:rsid w:val="00CC056C"/>
    <w:rsid w:val="00CC0712"/>
    <w:rsid w:val="00CC0F54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77A"/>
    <w:rsid w:val="00CC2E87"/>
    <w:rsid w:val="00CC2FF1"/>
    <w:rsid w:val="00CC3046"/>
    <w:rsid w:val="00CC3194"/>
    <w:rsid w:val="00CC32CC"/>
    <w:rsid w:val="00CC3378"/>
    <w:rsid w:val="00CC33DC"/>
    <w:rsid w:val="00CC351E"/>
    <w:rsid w:val="00CC3991"/>
    <w:rsid w:val="00CC39BA"/>
    <w:rsid w:val="00CC3C56"/>
    <w:rsid w:val="00CC45F7"/>
    <w:rsid w:val="00CC4AAA"/>
    <w:rsid w:val="00CC4EBF"/>
    <w:rsid w:val="00CC54E8"/>
    <w:rsid w:val="00CC5547"/>
    <w:rsid w:val="00CC5D0E"/>
    <w:rsid w:val="00CC5F93"/>
    <w:rsid w:val="00CC6365"/>
    <w:rsid w:val="00CC6EC5"/>
    <w:rsid w:val="00CC7001"/>
    <w:rsid w:val="00CC7027"/>
    <w:rsid w:val="00CC7270"/>
    <w:rsid w:val="00CC7592"/>
    <w:rsid w:val="00CC792D"/>
    <w:rsid w:val="00CC793C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242E"/>
    <w:rsid w:val="00CD2542"/>
    <w:rsid w:val="00CD2746"/>
    <w:rsid w:val="00CD2AD4"/>
    <w:rsid w:val="00CD2B46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517F"/>
    <w:rsid w:val="00CD5290"/>
    <w:rsid w:val="00CD52FC"/>
    <w:rsid w:val="00CD5611"/>
    <w:rsid w:val="00CD5B77"/>
    <w:rsid w:val="00CD5B79"/>
    <w:rsid w:val="00CD5BEE"/>
    <w:rsid w:val="00CD5C38"/>
    <w:rsid w:val="00CD5C90"/>
    <w:rsid w:val="00CD5FBE"/>
    <w:rsid w:val="00CD60F0"/>
    <w:rsid w:val="00CD6493"/>
    <w:rsid w:val="00CD67A1"/>
    <w:rsid w:val="00CD6E0A"/>
    <w:rsid w:val="00CD725F"/>
    <w:rsid w:val="00CD7557"/>
    <w:rsid w:val="00CD7D00"/>
    <w:rsid w:val="00CD7E59"/>
    <w:rsid w:val="00CD7EBE"/>
    <w:rsid w:val="00CD7ED7"/>
    <w:rsid w:val="00CE0169"/>
    <w:rsid w:val="00CE01B1"/>
    <w:rsid w:val="00CE0510"/>
    <w:rsid w:val="00CE062F"/>
    <w:rsid w:val="00CE092F"/>
    <w:rsid w:val="00CE0D4C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31B"/>
    <w:rsid w:val="00CE6730"/>
    <w:rsid w:val="00CE6A48"/>
    <w:rsid w:val="00CE6D48"/>
    <w:rsid w:val="00CE6DC5"/>
    <w:rsid w:val="00CE6F52"/>
    <w:rsid w:val="00CE6FD5"/>
    <w:rsid w:val="00CE73F7"/>
    <w:rsid w:val="00CE76FD"/>
    <w:rsid w:val="00CE78E9"/>
    <w:rsid w:val="00CE7FA1"/>
    <w:rsid w:val="00CF02C0"/>
    <w:rsid w:val="00CF0790"/>
    <w:rsid w:val="00CF0B5A"/>
    <w:rsid w:val="00CF0DB0"/>
    <w:rsid w:val="00CF0E31"/>
    <w:rsid w:val="00CF104D"/>
    <w:rsid w:val="00CF1082"/>
    <w:rsid w:val="00CF185D"/>
    <w:rsid w:val="00CF1907"/>
    <w:rsid w:val="00CF1A4A"/>
    <w:rsid w:val="00CF1C65"/>
    <w:rsid w:val="00CF20C8"/>
    <w:rsid w:val="00CF2335"/>
    <w:rsid w:val="00CF25CE"/>
    <w:rsid w:val="00CF2B31"/>
    <w:rsid w:val="00CF319E"/>
    <w:rsid w:val="00CF3324"/>
    <w:rsid w:val="00CF3978"/>
    <w:rsid w:val="00CF3D56"/>
    <w:rsid w:val="00CF3FEB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6160"/>
    <w:rsid w:val="00CF6499"/>
    <w:rsid w:val="00CF6638"/>
    <w:rsid w:val="00CF678F"/>
    <w:rsid w:val="00CF6FD5"/>
    <w:rsid w:val="00CF7104"/>
    <w:rsid w:val="00CF7DE8"/>
    <w:rsid w:val="00D0036B"/>
    <w:rsid w:val="00D006DE"/>
    <w:rsid w:val="00D0097B"/>
    <w:rsid w:val="00D00A8D"/>
    <w:rsid w:val="00D00CE2"/>
    <w:rsid w:val="00D011A1"/>
    <w:rsid w:val="00D011AF"/>
    <w:rsid w:val="00D01D21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D2"/>
    <w:rsid w:val="00D05BBD"/>
    <w:rsid w:val="00D05CE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07C02"/>
    <w:rsid w:val="00D100AA"/>
    <w:rsid w:val="00D1031F"/>
    <w:rsid w:val="00D10677"/>
    <w:rsid w:val="00D10775"/>
    <w:rsid w:val="00D10912"/>
    <w:rsid w:val="00D10937"/>
    <w:rsid w:val="00D10B21"/>
    <w:rsid w:val="00D10C84"/>
    <w:rsid w:val="00D10D11"/>
    <w:rsid w:val="00D1110F"/>
    <w:rsid w:val="00D11154"/>
    <w:rsid w:val="00D1141F"/>
    <w:rsid w:val="00D1186B"/>
    <w:rsid w:val="00D11C01"/>
    <w:rsid w:val="00D125C5"/>
    <w:rsid w:val="00D12DC8"/>
    <w:rsid w:val="00D13208"/>
    <w:rsid w:val="00D1354D"/>
    <w:rsid w:val="00D1377B"/>
    <w:rsid w:val="00D13A3E"/>
    <w:rsid w:val="00D13E1E"/>
    <w:rsid w:val="00D13EDF"/>
    <w:rsid w:val="00D1403F"/>
    <w:rsid w:val="00D14165"/>
    <w:rsid w:val="00D1452C"/>
    <w:rsid w:val="00D14BD8"/>
    <w:rsid w:val="00D14BF2"/>
    <w:rsid w:val="00D14E31"/>
    <w:rsid w:val="00D14FB4"/>
    <w:rsid w:val="00D14FC0"/>
    <w:rsid w:val="00D15058"/>
    <w:rsid w:val="00D153B6"/>
    <w:rsid w:val="00D159B7"/>
    <w:rsid w:val="00D15F56"/>
    <w:rsid w:val="00D1620C"/>
    <w:rsid w:val="00D16276"/>
    <w:rsid w:val="00D162EC"/>
    <w:rsid w:val="00D16455"/>
    <w:rsid w:val="00D16894"/>
    <w:rsid w:val="00D16BEB"/>
    <w:rsid w:val="00D17032"/>
    <w:rsid w:val="00D17040"/>
    <w:rsid w:val="00D17562"/>
    <w:rsid w:val="00D17657"/>
    <w:rsid w:val="00D17BCE"/>
    <w:rsid w:val="00D17EB9"/>
    <w:rsid w:val="00D200E9"/>
    <w:rsid w:val="00D2048E"/>
    <w:rsid w:val="00D20981"/>
    <w:rsid w:val="00D209D0"/>
    <w:rsid w:val="00D20DEE"/>
    <w:rsid w:val="00D211FA"/>
    <w:rsid w:val="00D216C5"/>
    <w:rsid w:val="00D224D9"/>
    <w:rsid w:val="00D22BEA"/>
    <w:rsid w:val="00D22F6B"/>
    <w:rsid w:val="00D23230"/>
    <w:rsid w:val="00D23C14"/>
    <w:rsid w:val="00D23F01"/>
    <w:rsid w:val="00D249AB"/>
    <w:rsid w:val="00D24A75"/>
    <w:rsid w:val="00D24C54"/>
    <w:rsid w:val="00D24F83"/>
    <w:rsid w:val="00D24F92"/>
    <w:rsid w:val="00D25185"/>
    <w:rsid w:val="00D255AA"/>
    <w:rsid w:val="00D25662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63E"/>
    <w:rsid w:val="00D31BD7"/>
    <w:rsid w:val="00D31CF9"/>
    <w:rsid w:val="00D327C8"/>
    <w:rsid w:val="00D32E79"/>
    <w:rsid w:val="00D3338F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4E37"/>
    <w:rsid w:val="00D350F6"/>
    <w:rsid w:val="00D35262"/>
    <w:rsid w:val="00D35305"/>
    <w:rsid w:val="00D35401"/>
    <w:rsid w:val="00D35552"/>
    <w:rsid w:val="00D35859"/>
    <w:rsid w:val="00D3617C"/>
    <w:rsid w:val="00D36443"/>
    <w:rsid w:val="00D36935"/>
    <w:rsid w:val="00D36D4F"/>
    <w:rsid w:val="00D36EC8"/>
    <w:rsid w:val="00D36F0A"/>
    <w:rsid w:val="00D371E0"/>
    <w:rsid w:val="00D37278"/>
    <w:rsid w:val="00D377DF"/>
    <w:rsid w:val="00D37877"/>
    <w:rsid w:val="00D37D6F"/>
    <w:rsid w:val="00D40517"/>
    <w:rsid w:val="00D406D7"/>
    <w:rsid w:val="00D409D8"/>
    <w:rsid w:val="00D40DCE"/>
    <w:rsid w:val="00D411D5"/>
    <w:rsid w:val="00D4120B"/>
    <w:rsid w:val="00D41214"/>
    <w:rsid w:val="00D41714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F4"/>
    <w:rsid w:val="00D4501D"/>
    <w:rsid w:val="00D453C7"/>
    <w:rsid w:val="00D457BF"/>
    <w:rsid w:val="00D45854"/>
    <w:rsid w:val="00D45F30"/>
    <w:rsid w:val="00D46113"/>
    <w:rsid w:val="00D4641C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714"/>
    <w:rsid w:val="00D508F5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C1"/>
    <w:rsid w:val="00D54448"/>
    <w:rsid w:val="00D54479"/>
    <w:rsid w:val="00D544A9"/>
    <w:rsid w:val="00D54CA5"/>
    <w:rsid w:val="00D54DD3"/>
    <w:rsid w:val="00D54E5E"/>
    <w:rsid w:val="00D54F45"/>
    <w:rsid w:val="00D55134"/>
    <w:rsid w:val="00D5564B"/>
    <w:rsid w:val="00D556B8"/>
    <w:rsid w:val="00D55987"/>
    <w:rsid w:val="00D560C2"/>
    <w:rsid w:val="00D562BA"/>
    <w:rsid w:val="00D56424"/>
    <w:rsid w:val="00D5677E"/>
    <w:rsid w:val="00D567DF"/>
    <w:rsid w:val="00D56BAB"/>
    <w:rsid w:val="00D56C7A"/>
    <w:rsid w:val="00D56D3D"/>
    <w:rsid w:val="00D57268"/>
    <w:rsid w:val="00D57496"/>
    <w:rsid w:val="00D57A69"/>
    <w:rsid w:val="00D57E00"/>
    <w:rsid w:val="00D57E7F"/>
    <w:rsid w:val="00D603D9"/>
    <w:rsid w:val="00D60559"/>
    <w:rsid w:val="00D605EC"/>
    <w:rsid w:val="00D60B43"/>
    <w:rsid w:val="00D60B8B"/>
    <w:rsid w:val="00D60BDF"/>
    <w:rsid w:val="00D60C0B"/>
    <w:rsid w:val="00D60C75"/>
    <w:rsid w:val="00D60D44"/>
    <w:rsid w:val="00D61360"/>
    <w:rsid w:val="00D61F0A"/>
    <w:rsid w:val="00D62150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D1"/>
    <w:rsid w:val="00D645FC"/>
    <w:rsid w:val="00D65046"/>
    <w:rsid w:val="00D6572A"/>
    <w:rsid w:val="00D659FF"/>
    <w:rsid w:val="00D6611B"/>
    <w:rsid w:val="00D661C3"/>
    <w:rsid w:val="00D6657D"/>
    <w:rsid w:val="00D66840"/>
    <w:rsid w:val="00D66940"/>
    <w:rsid w:val="00D67372"/>
    <w:rsid w:val="00D6769F"/>
    <w:rsid w:val="00D676F0"/>
    <w:rsid w:val="00D67B4E"/>
    <w:rsid w:val="00D67BA1"/>
    <w:rsid w:val="00D67DB8"/>
    <w:rsid w:val="00D67E23"/>
    <w:rsid w:val="00D70129"/>
    <w:rsid w:val="00D70209"/>
    <w:rsid w:val="00D7034B"/>
    <w:rsid w:val="00D70464"/>
    <w:rsid w:val="00D7083C"/>
    <w:rsid w:val="00D70A4C"/>
    <w:rsid w:val="00D70B1D"/>
    <w:rsid w:val="00D70C04"/>
    <w:rsid w:val="00D70D3A"/>
    <w:rsid w:val="00D7108F"/>
    <w:rsid w:val="00D712CE"/>
    <w:rsid w:val="00D71408"/>
    <w:rsid w:val="00D714B2"/>
    <w:rsid w:val="00D716E5"/>
    <w:rsid w:val="00D71A03"/>
    <w:rsid w:val="00D71CF7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5255"/>
    <w:rsid w:val="00D7536C"/>
    <w:rsid w:val="00D755A8"/>
    <w:rsid w:val="00D7660F"/>
    <w:rsid w:val="00D76718"/>
    <w:rsid w:val="00D76739"/>
    <w:rsid w:val="00D7692A"/>
    <w:rsid w:val="00D76A5F"/>
    <w:rsid w:val="00D76AFE"/>
    <w:rsid w:val="00D76BE7"/>
    <w:rsid w:val="00D76D4A"/>
    <w:rsid w:val="00D76DA3"/>
    <w:rsid w:val="00D7774F"/>
    <w:rsid w:val="00D777B4"/>
    <w:rsid w:val="00D77A14"/>
    <w:rsid w:val="00D80031"/>
    <w:rsid w:val="00D80DF4"/>
    <w:rsid w:val="00D81138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B5"/>
    <w:rsid w:val="00D838D3"/>
    <w:rsid w:val="00D83AA0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C31"/>
    <w:rsid w:val="00D86643"/>
    <w:rsid w:val="00D8671E"/>
    <w:rsid w:val="00D8682F"/>
    <w:rsid w:val="00D86C77"/>
    <w:rsid w:val="00D86DBA"/>
    <w:rsid w:val="00D875DB"/>
    <w:rsid w:val="00D87799"/>
    <w:rsid w:val="00D87A99"/>
    <w:rsid w:val="00D87B7F"/>
    <w:rsid w:val="00D90017"/>
    <w:rsid w:val="00D901D4"/>
    <w:rsid w:val="00D909B6"/>
    <w:rsid w:val="00D90BA1"/>
    <w:rsid w:val="00D90F3C"/>
    <w:rsid w:val="00D9124C"/>
    <w:rsid w:val="00D91380"/>
    <w:rsid w:val="00D91451"/>
    <w:rsid w:val="00D915FA"/>
    <w:rsid w:val="00D916D8"/>
    <w:rsid w:val="00D91A5F"/>
    <w:rsid w:val="00D91E1F"/>
    <w:rsid w:val="00D926BC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5AD"/>
    <w:rsid w:val="00D96649"/>
    <w:rsid w:val="00D967A8"/>
    <w:rsid w:val="00D96877"/>
    <w:rsid w:val="00D96F3C"/>
    <w:rsid w:val="00D96FCC"/>
    <w:rsid w:val="00D972D6"/>
    <w:rsid w:val="00D97888"/>
    <w:rsid w:val="00D97C2B"/>
    <w:rsid w:val="00D97CD9"/>
    <w:rsid w:val="00D97EBC"/>
    <w:rsid w:val="00D97F6C"/>
    <w:rsid w:val="00DA0436"/>
    <w:rsid w:val="00DA049F"/>
    <w:rsid w:val="00DA0A7A"/>
    <w:rsid w:val="00DA0C1C"/>
    <w:rsid w:val="00DA0CE4"/>
    <w:rsid w:val="00DA1056"/>
    <w:rsid w:val="00DA1885"/>
    <w:rsid w:val="00DA1BAC"/>
    <w:rsid w:val="00DA1E8C"/>
    <w:rsid w:val="00DA213E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3F2"/>
    <w:rsid w:val="00DA4640"/>
    <w:rsid w:val="00DA46AF"/>
    <w:rsid w:val="00DA4B76"/>
    <w:rsid w:val="00DA4E32"/>
    <w:rsid w:val="00DA518B"/>
    <w:rsid w:val="00DA586D"/>
    <w:rsid w:val="00DA596C"/>
    <w:rsid w:val="00DA5972"/>
    <w:rsid w:val="00DA5BD0"/>
    <w:rsid w:val="00DA5BF6"/>
    <w:rsid w:val="00DA5D9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AA2"/>
    <w:rsid w:val="00DA7BD5"/>
    <w:rsid w:val="00DB0027"/>
    <w:rsid w:val="00DB0397"/>
    <w:rsid w:val="00DB0576"/>
    <w:rsid w:val="00DB071A"/>
    <w:rsid w:val="00DB07E4"/>
    <w:rsid w:val="00DB07F5"/>
    <w:rsid w:val="00DB08F4"/>
    <w:rsid w:val="00DB1AC0"/>
    <w:rsid w:val="00DB1C12"/>
    <w:rsid w:val="00DB1DFB"/>
    <w:rsid w:val="00DB2448"/>
    <w:rsid w:val="00DB25B4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C2C"/>
    <w:rsid w:val="00DB4EE9"/>
    <w:rsid w:val="00DB5201"/>
    <w:rsid w:val="00DB56F9"/>
    <w:rsid w:val="00DB572B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2"/>
    <w:rsid w:val="00DB723F"/>
    <w:rsid w:val="00DB7729"/>
    <w:rsid w:val="00DB7937"/>
    <w:rsid w:val="00DB79AE"/>
    <w:rsid w:val="00DB7BA0"/>
    <w:rsid w:val="00DB7BE3"/>
    <w:rsid w:val="00DB7C6A"/>
    <w:rsid w:val="00DC0935"/>
    <w:rsid w:val="00DC0DF8"/>
    <w:rsid w:val="00DC117A"/>
    <w:rsid w:val="00DC1201"/>
    <w:rsid w:val="00DC1265"/>
    <w:rsid w:val="00DC1613"/>
    <w:rsid w:val="00DC1AB3"/>
    <w:rsid w:val="00DC1B49"/>
    <w:rsid w:val="00DC1B95"/>
    <w:rsid w:val="00DC2068"/>
    <w:rsid w:val="00DC216B"/>
    <w:rsid w:val="00DC2370"/>
    <w:rsid w:val="00DC248E"/>
    <w:rsid w:val="00DC27CB"/>
    <w:rsid w:val="00DC2F73"/>
    <w:rsid w:val="00DC318F"/>
    <w:rsid w:val="00DC341E"/>
    <w:rsid w:val="00DC3466"/>
    <w:rsid w:val="00DC3B1C"/>
    <w:rsid w:val="00DC3C1F"/>
    <w:rsid w:val="00DC3F66"/>
    <w:rsid w:val="00DC3FA0"/>
    <w:rsid w:val="00DC49D4"/>
    <w:rsid w:val="00DC4D8C"/>
    <w:rsid w:val="00DC4DAE"/>
    <w:rsid w:val="00DC50B4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C1E"/>
    <w:rsid w:val="00DD157E"/>
    <w:rsid w:val="00DD1C84"/>
    <w:rsid w:val="00DD1CF6"/>
    <w:rsid w:val="00DD2061"/>
    <w:rsid w:val="00DD20EA"/>
    <w:rsid w:val="00DD25F5"/>
    <w:rsid w:val="00DD2826"/>
    <w:rsid w:val="00DD2BEC"/>
    <w:rsid w:val="00DD3130"/>
    <w:rsid w:val="00DD315D"/>
    <w:rsid w:val="00DD3506"/>
    <w:rsid w:val="00DD3544"/>
    <w:rsid w:val="00DD37DC"/>
    <w:rsid w:val="00DD3DFE"/>
    <w:rsid w:val="00DD3F32"/>
    <w:rsid w:val="00DD410C"/>
    <w:rsid w:val="00DD45F7"/>
    <w:rsid w:val="00DD4626"/>
    <w:rsid w:val="00DD4855"/>
    <w:rsid w:val="00DD4A46"/>
    <w:rsid w:val="00DD4AA4"/>
    <w:rsid w:val="00DD4B80"/>
    <w:rsid w:val="00DD4E40"/>
    <w:rsid w:val="00DD5077"/>
    <w:rsid w:val="00DD50B6"/>
    <w:rsid w:val="00DD566A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9F0"/>
    <w:rsid w:val="00DE0A85"/>
    <w:rsid w:val="00DE0E80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E5E"/>
    <w:rsid w:val="00DE35ED"/>
    <w:rsid w:val="00DE3768"/>
    <w:rsid w:val="00DE3869"/>
    <w:rsid w:val="00DE39FC"/>
    <w:rsid w:val="00DE3E6E"/>
    <w:rsid w:val="00DE428C"/>
    <w:rsid w:val="00DE4332"/>
    <w:rsid w:val="00DE4CBE"/>
    <w:rsid w:val="00DE4E25"/>
    <w:rsid w:val="00DE4E50"/>
    <w:rsid w:val="00DE51A2"/>
    <w:rsid w:val="00DE5332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85E"/>
    <w:rsid w:val="00DE7DE0"/>
    <w:rsid w:val="00DE7EB0"/>
    <w:rsid w:val="00DE7F06"/>
    <w:rsid w:val="00DF068F"/>
    <w:rsid w:val="00DF0761"/>
    <w:rsid w:val="00DF076C"/>
    <w:rsid w:val="00DF0B8C"/>
    <w:rsid w:val="00DF0DC9"/>
    <w:rsid w:val="00DF10BF"/>
    <w:rsid w:val="00DF1744"/>
    <w:rsid w:val="00DF1F1F"/>
    <w:rsid w:val="00DF29FD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754"/>
    <w:rsid w:val="00DF5F71"/>
    <w:rsid w:val="00DF60F7"/>
    <w:rsid w:val="00DF66EE"/>
    <w:rsid w:val="00DF69EE"/>
    <w:rsid w:val="00DF6C93"/>
    <w:rsid w:val="00DF6D4D"/>
    <w:rsid w:val="00DF7133"/>
    <w:rsid w:val="00DF7397"/>
    <w:rsid w:val="00DF766C"/>
    <w:rsid w:val="00DF7B07"/>
    <w:rsid w:val="00DF7BBC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F4"/>
    <w:rsid w:val="00E0124E"/>
    <w:rsid w:val="00E01DBA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3BD4"/>
    <w:rsid w:val="00E04153"/>
    <w:rsid w:val="00E04335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AD"/>
    <w:rsid w:val="00E0613A"/>
    <w:rsid w:val="00E0683C"/>
    <w:rsid w:val="00E068DF"/>
    <w:rsid w:val="00E0699A"/>
    <w:rsid w:val="00E06B48"/>
    <w:rsid w:val="00E07964"/>
    <w:rsid w:val="00E07E97"/>
    <w:rsid w:val="00E10240"/>
    <w:rsid w:val="00E106FC"/>
    <w:rsid w:val="00E10704"/>
    <w:rsid w:val="00E1094E"/>
    <w:rsid w:val="00E10E4E"/>
    <w:rsid w:val="00E111EF"/>
    <w:rsid w:val="00E11820"/>
    <w:rsid w:val="00E119ED"/>
    <w:rsid w:val="00E119F7"/>
    <w:rsid w:val="00E11ADE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C54"/>
    <w:rsid w:val="00E12D5E"/>
    <w:rsid w:val="00E12DFF"/>
    <w:rsid w:val="00E1349D"/>
    <w:rsid w:val="00E13B47"/>
    <w:rsid w:val="00E13C94"/>
    <w:rsid w:val="00E13D44"/>
    <w:rsid w:val="00E1409B"/>
    <w:rsid w:val="00E140CD"/>
    <w:rsid w:val="00E144EF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4D3"/>
    <w:rsid w:val="00E16604"/>
    <w:rsid w:val="00E16932"/>
    <w:rsid w:val="00E16E69"/>
    <w:rsid w:val="00E16EF1"/>
    <w:rsid w:val="00E16FE8"/>
    <w:rsid w:val="00E170AD"/>
    <w:rsid w:val="00E17CE1"/>
    <w:rsid w:val="00E2093C"/>
    <w:rsid w:val="00E2096A"/>
    <w:rsid w:val="00E2099B"/>
    <w:rsid w:val="00E20AC2"/>
    <w:rsid w:val="00E20CCB"/>
    <w:rsid w:val="00E20F8B"/>
    <w:rsid w:val="00E210E1"/>
    <w:rsid w:val="00E21297"/>
    <w:rsid w:val="00E21881"/>
    <w:rsid w:val="00E21B45"/>
    <w:rsid w:val="00E21ECB"/>
    <w:rsid w:val="00E22060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E4A"/>
    <w:rsid w:val="00E23F16"/>
    <w:rsid w:val="00E240F5"/>
    <w:rsid w:val="00E2410C"/>
    <w:rsid w:val="00E24594"/>
    <w:rsid w:val="00E2494D"/>
    <w:rsid w:val="00E24A89"/>
    <w:rsid w:val="00E24C60"/>
    <w:rsid w:val="00E24D58"/>
    <w:rsid w:val="00E2509A"/>
    <w:rsid w:val="00E25260"/>
    <w:rsid w:val="00E25428"/>
    <w:rsid w:val="00E2596B"/>
    <w:rsid w:val="00E2600F"/>
    <w:rsid w:val="00E260D0"/>
    <w:rsid w:val="00E26842"/>
    <w:rsid w:val="00E26900"/>
    <w:rsid w:val="00E2700B"/>
    <w:rsid w:val="00E270E1"/>
    <w:rsid w:val="00E27415"/>
    <w:rsid w:val="00E27C84"/>
    <w:rsid w:val="00E27D69"/>
    <w:rsid w:val="00E300D4"/>
    <w:rsid w:val="00E300E1"/>
    <w:rsid w:val="00E301E0"/>
    <w:rsid w:val="00E306FD"/>
    <w:rsid w:val="00E30FCC"/>
    <w:rsid w:val="00E3157A"/>
    <w:rsid w:val="00E318AD"/>
    <w:rsid w:val="00E31B42"/>
    <w:rsid w:val="00E31B54"/>
    <w:rsid w:val="00E31C2D"/>
    <w:rsid w:val="00E31D0F"/>
    <w:rsid w:val="00E3206D"/>
    <w:rsid w:val="00E320E5"/>
    <w:rsid w:val="00E32909"/>
    <w:rsid w:val="00E32913"/>
    <w:rsid w:val="00E32D2E"/>
    <w:rsid w:val="00E3311B"/>
    <w:rsid w:val="00E331F4"/>
    <w:rsid w:val="00E334DF"/>
    <w:rsid w:val="00E33655"/>
    <w:rsid w:val="00E33750"/>
    <w:rsid w:val="00E33B1E"/>
    <w:rsid w:val="00E344DA"/>
    <w:rsid w:val="00E34A02"/>
    <w:rsid w:val="00E34B7E"/>
    <w:rsid w:val="00E35609"/>
    <w:rsid w:val="00E356D8"/>
    <w:rsid w:val="00E35749"/>
    <w:rsid w:val="00E35C8A"/>
    <w:rsid w:val="00E35F62"/>
    <w:rsid w:val="00E360F1"/>
    <w:rsid w:val="00E36485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40A8"/>
    <w:rsid w:val="00E4443F"/>
    <w:rsid w:val="00E4495B"/>
    <w:rsid w:val="00E44A92"/>
    <w:rsid w:val="00E44BE3"/>
    <w:rsid w:val="00E44CE0"/>
    <w:rsid w:val="00E44CF5"/>
    <w:rsid w:val="00E44E93"/>
    <w:rsid w:val="00E455B6"/>
    <w:rsid w:val="00E4569B"/>
    <w:rsid w:val="00E4580D"/>
    <w:rsid w:val="00E45F8E"/>
    <w:rsid w:val="00E4602F"/>
    <w:rsid w:val="00E46542"/>
    <w:rsid w:val="00E46998"/>
    <w:rsid w:val="00E46C0C"/>
    <w:rsid w:val="00E47400"/>
    <w:rsid w:val="00E478C8"/>
    <w:rsid w:val="00E479D1"/>
    <w:rsid w:val="00E47BE8"/>
    <w:rsid w:val="00E47D0E"/>
    <w:rsid w:val="00E47EFE"/>
    <w:rsid w:val="00E5009F"/>
    <w:rsid w:val="00E5018E"/>
    <w:rsid w:val="00E5027A"/>
    <w:rsid w:val="00E5035B"/>
    <w:rsid w:val="00E505CF"/>
    <w:rsid w:val="00E50736"/>
    <w:rsid w:val="00E50A0C"/>
    <w:rsid w:val="00E50A2A"/>
    <w:rsid w:val="00E50C14"/>
    <w:rsid w:val="00E50C47"/>
    <w:rsid w:val="00E510A4"/>
    <w:rsid w:val="00E51292"/>
    <w:rsid w:val="00E513E9"/>
    <w:rsid w:val="00E51CBA"/>
    <w:rsid w:val="00E51E63"/>
    <w:rsid w:val="00E51F06"/>
    <w:rsid w:val="00E5220A"/>
    <w:rsid w:val="00E5254B"/>
    <w:rsid w:val="00E52573"/>
    <w:rsid w:val="00E52887"/>
    <w:rsid w:val="00E52AAD"/>
    <w:rsid w:val="00E52F74"/>
    <w:rsid w:val="00E532EE"/>
    <w:rsid w:val="00E53401"/>
    <w:rsid w:val="00E534A3"/>
    <w:rsid w:val="00E53AD5"/>
    <w:rsid w:val="00E53EFD"/>
    <w:rsid w:val="00E54604"/>
    <w:rsid w:val="00E54AD7"/>
    <w:rsid w:val="00E54D2D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E"/>
    <w:rsid w:val="00E5653E"/>
    <w:rsid w:val="00E565B6"/>
    <w:rsid w:val="00E565F4"/>
    <w:rsid w:val="00E567D0"/>
    <w:rsid w:val="00E56A88"/>
    <w:rsid w:val="00E56AB6"/>
    <w:rsid w:val="00E56BDD"/>
    <w:rsid w:val="00E56FF0"/>
    <w:rsid w:val="00E57133"/>
    <w:rsid w:val="00E5725B"/>
    <w:rsid w:val="00E5748D"/>
    <w:rsid w:val="00E57A65"/>
    <w:rsid w:val="00E57F72"/>
    <w:rsid w:val="00E57FC4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2188"/>
    <w:rsid w:val="00E62350"/>
    <w:rsid w:val="00E623C4"/>
    <w:rsid w:val="00E62401"/>
    <w:rsid w:val="00E62692"/>
    <w:rsid w:val="00E62888"/>
    <w:rsid w:val="00E62F64"/>
    <w:rsid w:val="00E63735"/>
    <w:rsid w:val="00E6382E"/>
    <w:rsid w:val="00E63F49"/>
    <w:rsid w:val="00E6406E"/>
    <w:rsid w:val="00E64187"/>
    <w:rsid w:val="00E64209"/>
    <w:rsid w:val="00E6421C"/>
    <w:rsid w:val="00E64846"/>
    <w:rsid w:val="00E64949"/>
    <w:rsid w:val="00E64A37"/>
    <w:rsid w:val="00E64E71"/>
    <w:rsid w:val="00E6504C"/>
    <w:rsid w:val="00E65369"/>
    <w:rsid w:val="00E654FC"/>
    <w:rsid w:val="00E65CB2"/>
    <w:rsid w:val="00E65D5D"/>
    <w:rsid w:val="00E65FD5"/>
    <w:rsid w:val="00E6623B"/>
    <w:rsid w:val="00E664E0"/>
    <w:rsid w:val="00E66596"/>
    <w:rsid w:val="00E66B73"/>
    <w:rsid w:val="00E66BA2"/>
    <w:rsid w:val="00E66D6E"/>
    <w:rsid w:val="00E66DDA"/>
    <w:rsid w:val="00E66ECE"/>
    <w:rsid w:val="00E66F98"/>
    <w:rsid w:val="00E67932"/>
    <w:rsid w:val="00E7010C"/>
    <w:rsid w:val="00E702D2"/>
    <w:rsid w:val="00E70C0D"/>
    <w:rsid w:val="00E70F70"/>
    <w:rsid w:val="00E710BE"/>
    <w:rsid w:val="00E71606"/>
    <w:rsid w:val="00E71A98"/>
    <w:rsid w:val="00E71B33"/>
    <w:rsid w:val="00E71D2D"/>
    <w:rsid w:val="00E71E71"/>
    <w:rsid w:val="00E72774"/>
    <w:rsid w:val="00E72A67"/>
    <w:rsid w:val="00E72B5B"/>
    <w:rsid w:val="00E72CC9"/>
    <w:rsid w:val="00E72EB8"/>
    <w:rsid w:val="00E731B9"/>
    <w:rsid w:val="00E7364A"/>
    <w:rsid w:val="00E740CA"/>
    <w:rsid w:val="00E7425B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5E42"/>
    <w:rsid w:val="00E76171"/>
    <w:rsid w:val="00E76212"/>
    <w:rsid w:val="00E768E7"/>
    <w:rsid w:val="00E76AD2"/>
    <w:rsid w:val="00E7718A"/>
    <w:rsid w:val="00E773E9"/>
    <w:rsid w:val="00E77471"/>
    <w:rsid w:val="00E77577"/>
    <w:rsid w:val="00E77D15"/>
    <w:rsid w:val="00E80274"/>
    <w:rsid w:val="00E8051D"/>
    <w:rsid w:val="00E809AA"/>
    <w:rsid w:val="00E80EC2"/>
    <w:rsid w:val="00E815CA"/>
    <w:rsid w:val="00E81952"/>
    <w:rsid w:val="00E81FFC"/>
    <w:rsid w:val="00E826DA"/>
    <w:rsid w:val="00E83017"/>
    <w:rsid w:val="00E8364A"/>
    <w:rsid w:val="00E83A5B"/>
    <w:rsid w:val="00E83B14"/>
    <w:rsid w:val="00E83D2F"/>
    <w:rsid w:val="00E83F9F"/>
    <w:rsid w:val="00E843B4"/>
    <w:rsid w:val="00E84753"/>
    <w:rsid w:val="00E8475D"/>
    <w:rsid w:val="00E84B02"/>
    <w:rsid w:val="00E850CE"/>
    <w:rsid w:val="00E8563F"/>
    <w:rsid w:val="00E85CD0"/>
    <w:rsid w:val="00E85E28"/>
    <w:rsid w:val="00E86477"/>
    <w:rsid w:val="00E8649C"/>
    <w:rsid w:val="00E86649"/>
    <w:rsid w:val="00E866ED"/>
    <w:rsid w:val="00E8697F"/>
    <w:rsid w:val="00E86C15"/>
    <w:rsid w:val="00E86C56"/>
    <w:rsid w:val="00E86F0A"/>
    <w:rsid w:val="00E86FB8"/>
    <w:rsid w:val="00E871D7"/>
    <w:rsid w:val="00E874F7"/>
    <w:rsid w:val="00E87A03"/>
    <w:rsid w:val="00E87DF7"/>
    <w:rsid w:val="00E9006F"/>
    <w:rsid w:val="00E900C2"/>
    <w:rsid w:val="00E905BF"/>
    <w:rsid w:val="00E909C8"/>
    <w:rsid w:val="00E90BA9"/>
    <w:rsid w:val="00E90CBA"/>
    <w:rsid w:val="00E911CE"/>
    <w:rsid w:val="00E91752"/>
    <w:rsid w:val="00E919F9"/>
    <w:rsid w:val="00E91B7B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3DD1"/>
    <w:rsid w:val="00E94333"/>
    <w:rsid w:val="00E9443A"/>
    <w:rsid w:val="00E94EB9"/>
    <w:rsid w:val="00E95072"/>
    <w:rsid w:val="00E951DE"/>
    <w:rsid w:val="00E9595D"/>
    <w:rsid w:val="00E959CB"/>
    <w:rsid w:val="00E95CE8"/>
    <w:rsid w:val="00E96083"/>
    <w:rsid w:val="00E9696F"/>
    <w:rsid w:val="00E9730F"/>
    <w:rsid w:val="00E97AF3"/>
    <w:rsid w:val="00E97CCB"/>
    <w:rsid w:val="00EA0010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57B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EA0"/>
    <w:rsid w:val="00EA7349"/>
    <w:rsid w:val="00EA750E"/>
    <w:rsid w:val="00EA782D"/>
    <w:rsid w:val="00EA7CDE"/>
    <w:rsid w:val="00EB032D"/>
    <w:rsid w:val="00EB0376"/>
    <w:rsid w:val="00EB0382"/>
    <w:rsid w:val="00EB0BB6"/>
    <w:rsid w:val="00EB0C64"/>
    <w:rsid w:val="00EB0CA5"/>
    <w:rsid w:val="00EB0D45"/>
    <w:rsid w:val="00EB0F09"/>
    <w:rsid w:val="00EB118F"/>
    <w:rsid w:val="00EB119D"/>
    <w:rsid w:val="00EB13B6"/>
    <w:rsid w:val="00EB16B3"/>
    <w:rsid w:val="00EB19BC"/>
    <w:rsid w:val="00EB213D"/>
    <w:rsid w:val="00EB21DA"/>
    <w:rsid w:val="00EB25EF"/>
    <w:rsid w:val="00EB2834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93"/>
    <w:rsid w:val="00EB47CC"/>
    <w:rsid w:val="00EB4D54"/>
    <w:rsid w:val="00EB4DFB"/>
    <w:rsid w:val="00EB56A3"/>
    <w:rsid w:val="00EB5867"/>
    <w:rsid w:val="00EB5BF0"/>
    <w:rsid w:val="00EB5E6D"/>
    <w:rsid w:val="00EB5E9B"/>
    <w:rsid w:val="00EB5F28"/>
    <w:rsid w:val="00EB66BB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4E"/>
    <w:rsid w:val="00EC36F2"/>
    <w:rsid w:val="00EC3DE0"/>
    <w:rsid w:val="00EC42B7"/>
    <w:rsid w:val="00EC451C"/>
    <w:rsid w:val="00EC47A7"/>
    <w:rsid w:val="00EC47E0"/>
    <w:rsid w:val="00EC53FC"/>
    <w:rsid w:val="00EC57AA"/>
    <w:rsid w:val="00EC5AE7"/>
    <w:rsid w:val="00EC5FEA"/>
    <w:rsid w:val="00EC61C7"/>
    <w:rsid w:val="00EC65C0"/>
    <w:rsid w:val="00EC6A92"/>
    <w:rsid w:val="00EC6C38"/>
    <w:rsid w:val="00EC6CC5"/>
    <w:rsid w:val="00EC7191"/>
    <w:rsid w:val="00EC73B5"/>
    <w:rsid w:val="00EC73D9"/>
    <w:rsid w:val="00EC74B8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CFE"/>
    <w:rsid w:val="00ED2DC1"/>
    <w:rsid w:val="00ED354A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122"/>
    <w:rsid w:val="00ED6389"/>
    <w:rsid w:val="00ED63AA"/>
    <w:rsid w:val="00ED643D"/>
    <w:rsid w:val="00ED6CBD"/>
    <w:rsid w:val="00ED6ED0"/>
    <w:rsid w:val="00ED6F38"/>
    <w:rsid w:val="00ED6FF7"/>
    <w:rsid w:val="00ED71FD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9BA"/>
    <w:rsid w:val="00EE1A50"/>
    <w:rsid w:val="00EE1BA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BF5"/>
    <w:rsid w:val="00EE3CFD"/>
    <w:rsid w:val="00EE3F04"/>
    <w:rsid w:val="00EE41C0"/>
    <w:rsid w:val="00EE45B5"/>
    <w:rsid w:val="00EE48B0"/>
    <w:rsid w:val="00EE4A79"/>
    <w:rsid w:val="00EE4B33"/>
    <w:rsid w:val="00EE4EAE"/>
    <w:rsid w:val="00EE56BD"/>
    <w:rsid w:val="00EE5B22"/>
    <w:rsid w:val="00EE6129"/>
    <w:rsid w:val="00EE625E"/>
    <w:rsid w:val="00EE6352"/>
    <w:rsid w:val="00EE6503"/>
    <w:rsid w:val="00EE65FC"/>
    <w:rsid w:val="00EE72BD"/>
    <w:rsid w:val="00EE78F9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16B7"/>
    <w:rsid w:val="00EF198B"/>
    <w:rsid w:val="00EF1A5E"/>
    <w:rsid w:val="00EF1AAA"/>
    <w:rsid w:val="00EF1F1C"/>
    <w:rsid w:val="00EF21D4"/>
    <w:rsid w:val="00EF2A1A"/>
    <w:rsid w:val="00EF350C"/>
    <w:rsid w:val="00EF3538"/>
    <w:rsid w:val="00EF3669"/>
    <w:rsid w:val="00EF3DFD"/>
    <w:rsid w:val="00EF4459"/>
    <w:rsid w:val="00EF477C"/>
    <w:rsid w:val="00EF48FC"/>
    <w:rsid w:val="00EF5214"/>
    <w:rsid w:val="00EF55D7"/>
    <w:rsid w:val="00EF57D9"/>
    <w:rsid w:val="00EF5BFC"/>
    <w:rsid w:val="00EF5D04"/>
    <w:rsid w:val="00EF5D0F"/>
    <w:rsid w:val="00EF66BB"/>
    <w:rsid w:val="00EF6B7E"/>
    <w:rsid w:val="00EF6BC3"/>
    <w:rsid w:val="00EF6C1B"/>
    <w:rsid w:val="00EF7291"/>
    <w:rsid w:val="00EF7398"/>
    <w:rsid w:val="00EF7471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5D1"/>
    <w:rsid w:val="00F04DC3"/>
    <w:rsid w:val="00F04DE5"/>
    <w:rsid w:val="00F04E0A"/>
    <w:rsid w:val="00F054D5"/>
    <w:rsid w:val="00F056AD"/>
    <w:rsid w:val="00F056BE"/>
    <w:rsid w:val="00F05B20"/>
    <w:rsid w:val="00F05BDC"/>
    <w:rsid w:val="00F05C99"/>
    <w:rsid w:val="00F05DA4"/>
    <w:rsid w:val="00F05DCF"/>
    <w:rsid w:val="00F05EAD"/>
    <w:rsid w:val="00F061E7"/>
    <w:rsid w:val="00F06961"/>
    <w:rsid w:val="00F06B4D"/>
    <w:rsid w:val="00F075D4"/>
    <w:rsid w:val="00F07B52"/>
    <w:rsid w:val="00F07DBA"/>
    <w:rsid w:val="00F07E0B"/>
    <w:rsid w:val="00F07E6E"/>
    <w:rsid w:val="00F105ED"/>
    <w:rsid w:val="00F105EF"/>
    <w:rsid w:val="00F10B11"/>
    <w:rsid w:val="00F10E85"/>
    <w:rsid w:val="00F10F65"/>
    <w:rsid w:val="00F1106C"/>
    <w:rsid w:val="00F11178"/>
    <w:rsid w:val="00F1121C"/>
    <w:rsid w:val="00F113C3"/>
    <w:rsid w:val="00F113E3"/>
    <w:rsid w:val="00F116F7"/>
    <w:rsid w:val="00F11B29"/>
    <w:rsid w:val="00F11CA1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37B"/>
    <w:rsid w:val="00F135E1"/>
    <w:rsid w:val="00F1398C"/>
    <w:rsid w:val="00F13A63"/>
    <w:rsid w:val="00F140C6"/>
    <w:rsid w:val="00F142F3"/>
    <w:rsid w:val="00F14A4B"/>
    <w:rsid w:val="00F14E9A"/>
    <w:rsid w:val="00F14EE6"/>
    <w:rsid w:val="00F15474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7C4"/>
    <w:rsid w:val="00F209B7"/>
    <w:rsid w:val="00F209D4"/>
    <w:rsid w:val="00F20C1A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591"/>
    <w:rsid w:val="00F2386A"/>
    <w:rsid w:val="00F23BB3"/>
    <w:rsid w:val="00F24244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85E"/>
    <w:rsid w:val="00F25D57"/>
    <w:rsid w:val="00F25FBD"/>
    <w:rsid w:val="00F265CA"/>
    <w:rsid w:val="00F26DD6"/>
    <w:rsid w:val="00F27049"/>
    <w:rsid w:val="00F273C6"/>
    <w:rsid w:val="00F274EE"/>
    <w:rsid w:val="00F27667"/>
    <w:rsid w:val="00F27AB2"/>
    <w:rsid w:val="00F27BD5"/>
    <w:rsid w:val="00F30081"/>
    <w:rsid w:val="00F30732"/>
    <w:rsid w:val="00F30E73"/>
    <w:rsid w:val="00F31145"/>
    <w:rsid w:val="00F31A4E"/>
    <w:rsid w:val="00F31CAE"/>
    <w:rsid w:val="00F31DC7"/>
    <w:rsid w:val="00F31F33"/>
    <w:rsid w:val="00F31FD4"/>
    <w:rsid w:val="00F3252D"/>
    <w:rsid w:val="00F327C0"/>
    <w:rsid w:val="00F32C49"/>
    <w:rsid w:val="00F338DC"/>
    <w:rsid w:val="00F33C94"/>
    <w:rsid w:val="00F33EAC"/>
    <w:rsid w:val="00F33F1C"/>
    <w:rsid w:val="00F344C3"/>
    <w:rsid w:val="00F34D1C"/>
    <w:rsid w:val="00F35411"/>
    <w:rsid w:val="00F35663"/>
    <w:rsid w:val="00F35712"/>
    <w:rsid w:val="00F3596F"/>
    <w:rsid w:val="00F35A01"/>
    <w:rsid w:val="00F35F11"/>
    <w:rsid w:val="00F36142"/>
    <w:rsid w:val="00F36170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44A"/>
    <w:rsid w:val="00F4180B"/>
    <w:rsid w:val="00F41D0E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3F7"/>
    <w:rsid w:val="00F43455"/>
    <w:rsid w:val="00F439CD"/>
    <w:rsid w:val="00F43AFC"/>
    <w:rsid w:val="00F43C10"/>
    <w:rsid w:val="00F43CED"/>
    <w:rsid w:val="00F441C3"/>
    <w:rsid w:val="00F44830"/>
    <w:rsid w:val="00F448A9"/>
    <w:rsid w:val="00F44992"/>
    <w:rsid w:val="00F45122"/>
    <w:rsid w:val="00F45372"/>
    <w:rsid w:val="00F4555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4C6"/>
    <w:rsid w:val="00F51B20"/>
    <w:rsid w:val="00F52009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C4F"/>
    <w:rsid w:val="00F54D3E"/>
    <w:rsid w:val="00F54E0A"/>
    <w:rsid w:val="00F54FA9"/>
    <w:rsid w:val="00F550E5"/>
    <w:rsid w:val="00F5538F"/>
    <w:rsid w:val="00F55BF6"/>
    <w:rsid w:val="00F55C25"/>
    <w:rsid w:val="00F55CE1"/>
    <w:rsid w:val="00F56269"/>
    <w:rsid w:val="00F563F2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B0"/>
    <w:rsid w:val="00F654D6"/>
    <w:rsid w:val="00F656A6"/>
    <w:rsid w:val="00F65963"/>
    <w:rsid w:val="00F6599D"/>
    <w:rsid w:val="00F65B75"/>
    <w:rsid w:val="00F65DC8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B7"/>
    <w:rsid w:val="00F70C2D"/>
    <w:rsid w:val="00F70CCC"/>
    <w:rsid w:val="00F713DB"/>
    <w:rsid w:val="00F71564"/>
    <w:rsid w:val="00F71616"/>
    <w:rsid w:val="00F717C2"/>
    <w:rsid w:val="00F71896"/>
    <w:rsid w:val="00F71A92"/>
    <w:rsid w:val="00F71E1A"/>
    <w:rsid w:val="00F71FE7"/>
    <w:rsid w:val="00F7200A"/>
    <w:rsid w:val="00F7206B"/>
    <w:rsid w:val="00F7217B"/>
    <w:rsid w:val="00F7225A"/>
    <w:rsid w:val="00F72F7F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EC7"/>
    <w:rsid w:val="00F75F72"/>
    <w:rsid w:val="00F75F94"/>
    <w:rsid w:val="00F76272"/>
    <w:rsid w:val="00F765FD"/>
    <w:rsid w:val="00F76699"/>
    <w:rsid w:val="00F7671F"/>
    <w:rsid w:val="00F769B0"/>
    <w:rsid w:val="00F76B42"/>
    <w:rsid w:val="00F76D8D"/>
    <w:rsid w:val="00F77136"/>
    <w:rsid w:val="00F776DC"/>
    <w:rsid w:val="00F7772D"/>
    <w:rsid w:val="00F779F9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E8"/>
    <w:rsid w:val="00F81B5C"/>
    <w:rsid w:val="00F81DF3"/>
    <w:rsid w:val="00F82045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4010"/>
    <w:rsid w:val="00F844C5"/>
    <w:rsid w:val="00F8451A"/>
    <w:rsid w:val="00F84580"/>
    <w:rsid w:val="00F8471D"/>
    <w:rsid w:val="00F8478B"/>
    <w:rsid w:val="00F84791"/>
    <w:rsid w:val="00F849A2"/>
    <w:rsid w:val="00F84B71"/>
    <w:rsid w:val="00F84BFF"/>
    <w:rsid w:val="00F84EB6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F3E"/>
    <w:rsid w:val="00F871A8"/>
    <w:rsid w:val="00F879C0"/>
    <w:rsid w:val="00F87CE9"/>
    <w:rsid w:val="00F87F9B"/>
    <w:rsid w:val="00F900F4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6205"/>
    <w:rsid w:val="00F96459"/>
    <w:rsid w:val="00F96644"/>
    <w:rsid w:val="00F96671"/>
    <w:rsid w:val="00F96950"/>
    <w:rsid w:val="00F96C77"/>
    <w:rsid w:val="00F96EA8"/>
    <w:rsid w:val="00F96F3A"/>
    <w:rsid w:val="00F97012"/>
    <w:rsid w:val="00F97476"/>
    <w:rsid w:val="00F97B3E"/>
    <w:rsid w:val="00F97BAE"/>
    <w:rsid w:val="00F97D5F"/>
    <w:rsid w:val="00F97D62"/>
    <w:rsid w:val="00F97DB8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400B"/>
    <w:rsid w:val="00FA4136"/>
    <w:rsid w:val="00FA41FC"/>
    <w:rsid w:val="00FA45EB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A29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36C"/>
    <w:rsid w:val="00FB356B"/>
    <w:rsid w:val="00FB3683"/>
    <w:rsid w:val="00FB42D8"/>
    <w:rsid w:val="00FB4581"/>
    <w:rsid w:val="00FB4691"/>
    <w:rsid w:val="00FB48B7"/>
    <w:rsid w:val="00FB5247"/>
    <w:rsid w:val="00FB5883"/>
    <w:rsid w:val="00FB5E14"/>
    <w:rsid w:val="00FB5E60"/>
    <w:rsid w:val="00FB6107"/>
    <w:rsid w:val="00FB622C"/>
    <w:rsid w:val="00FB6259"/>
    <w:rsid w:val="00FB66E6"/>
    <w:rsid w:val="00FB69FE"/>
    <w:rsid w:val="00FB6A19"/>
    <w:rsid w:val="00FB6B50"/>
    <w:rsid w:val="00FB6F12"/>
    <w:rsid w:val="00FB6FDA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29F4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5AE0"/>
    <w:rsid w:val="00FC5F43"/>
    <w:rsid w:val="00FC60F5"/>
    <w:rsid w:val="00FC6176"/>
    <w:rsid w:val="00FC6302"/>
    <w:rsid w:val="00FC6F0F"/>
    <w:rsid w:val="00FC73B3"/>
    <w:rsid w:val="00FC744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8F3"/>
    <w:rsid w:val="00FD2A71"/>
    <w:rsid w:val="00FD2AC6"/>
    <w:rsid w:val="00FD302E"/>
    <w:rsid w:val="00FD31DB"/>
    <w:rsid w:val="00FD39E5"/>
    <w:rsid w:val="00FD3D12"/>
    <w:rsid w:val="00FD3EA3"/>
    <w:rsid w:val="00FD4018"/>
    <w:rsid w:val="00FD4723"/>
    <w:rsid w:val="00FD49CB"/>
    <w:rsid w:val="00FD4CF8"/>
    <w:rsid w:val="00FD57C7"/>
    <w:rsid w:val="00FD5B0B"/>
    <w:rsid w:val="00FD5D09"/>
    <w:rsid w:val="00FD5FF7"/>
    <w:rsid w:val="00FD6134"/>
    <w:rsid w:val="00FD6B99"/>
    <w:rsid w:val="00FD6D6A"/>
    <w:rsid w:val="00FD70BB"/>
    <w:rsid w:val="00FD734B"/>
    <w:rsid w:val="00FD73D6"/>
    <w:rsid w:val="00FD7A8D"/>
    <w:rsid w:val="00FD7B7A"/>
    <w:rsid w:val="00FD7C85"/>
    <w:rsid w:val="00FD7F7D"/>
    <w:rsid w:val="00FE05D3"/>
    <w:rsid w:val="00FE0647"/>
    <w:rsid w:val="00FE095B"/>
    <w:rsid w:val="00FE0ADB"/>
    <w:rsid w:val="00FE1252"/>
    <w:rsid w:val="00FE16E5"/>
    <w:rsid w:val="00FE200F"/>
    <w:rsid w:val="00FE2C1F"/>
    <w:rsid w:val="00FE2D79"/>
    <w:rsid w:val="00FE2EF2"/>
    <w:rsid w:val="00FE2F1D"/>
    <w:rsid w:val="00FE303B"/>
    <w:rsid w:val="00FE30FD"/>
    <w:rsid w:val="00FE3176"/>
    <w:rsid w:val="00FE356F"/>
    <w:rsid w:val="00FE360E"/>
    <w:rsid w:val="00FE3933"/>
    <w:rsid w:val="00FE3BE2"/>
    <w:rsid w:val="00FE45D7"/>
    <w:rsid w:val="00FE47DA"/>
    <w:rsid w:val="00FE486E"/>
    <w:rsid w:val="00FE4B48"/>
    <w:rsid w:val="00FE4BE4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AA6"/>
    <w:rsid w:val="00FF1AA8"/>
    <w:rsid w:val="00FF26FC"/>
    <w:rsid w:val="00FF27D6"/>
    <w:rsid w:val="00FF292B"/>
    <w:rsid w:val="00FF2E33"/>
    <w:rsid w:val="00FF2EC0"/>
    <w:rsid w:val="00FF32AB"/>
    <w:rsid w:val="00FF3424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C5"/>
    <w:rsid w:val="00FF4CEE"/>
    <w:rsid w:val="00FF4E12"/>
    <w:rsid w:val="00FF4E2F"/>
    <w:rsid w:val="00FF4FFB"/>
    <w:rsid w:val="00FF5291"/>
    <w:rsid w:val="00FF5700"/>
    <w:rsid w:val="00FF5E2F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44B"/>
    <w:rsid w:val="00FF776E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21AE58A"/>
  <w15:chartTrackingRefBased/>
  <w15:docId w15:val="{9EABDC02-C664-408A-8CC3-15199F22E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553A9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3AE60-FDEF-4ABE-839A-420C7BD68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64</TotalTime>
  <Pages>18</Pages>
  <Words>3051</Words>
  <Characters>14273</Characters>
  <Application>Microsoft Office Word</Application>
  <DocSecurity>0</DocSecurity>
  <Lines>118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17290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Orathai, Nuchprasert</cp:lastModifiedBy>
  <cp:revision>53</cp:revision>
  <cp:lastPrinted>2020-05-11T03:09:00Z</cp:lastPrinted>
  <dcterms:created xsi:type="dcterms:W3CDTF">2021-05-03T00:10:00Z</dcterms:created>
  <dcterms:modified xsi:type="dcterms:W3CDTF">2021-05-13T01:21:00Z</dcterms:modified>
</cp:coreProperties>
</file>