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4BECA" w14:textId="77777777" w:rsidR="00306C84" w:rsidRPr="00AF3C85" w:rsidRDefault="00C45852" w:rsidP="00306C84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</w:r>
      <w:r w:rsidR="00306C84">
        <w:rPr>
          <w:rStyle w:val="Emphasis"/>
          <w:lang w:val="en-US"/>
        </w:rPr>
        <w:tab/>
        <w:t xml:space="preserve"> </w:t>
      </w:r>
    </w:p>
    <w:p w14:paraId="39C81C3B" w14:textId="77777777"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14:paraId="4CEFDCE6" w14:textId="77777777"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8FA38C0" w14:textId="77777777" w:rsidR="00306C84" w:rsidRPr="00193F9F" w:rsidRDefault="00306C84" w:rsidP="00306C84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225FE562" w14:textId="77777777" w:rsidR="00306C84" w:rsidRPr="00AE372A" w:rsidRDefault="008D2723" w:rsidP="00306C84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 w:rsidR="0074552B">
        <w:rPr>
          <w:b/>
          <w:bCs/>
          <w:sz w:val="40"/>
          <w:szCs w:val="40"/>
        </w:rPr>
        <w:t xml:space="preserve">any </w:t>
      </w:r>
      <w:r w:rsidR="000C0CB7">
        <w:rPr>
          <w:b/>
          <w:bCs/>
          <w:sz w:val="40"/>
          <w:szCs w:val="40"/>
        </w:rPr>
        <w:t xml:space="preserve">Limited and its </w:t>
      </w:r>
      <w:proofErr w:type="spellStart"/>
      <w:r w:rsidR="000C0CB7">
        <w:rPr>
          <w:b/>
          <w:bCs/>
          <w:sz w:val="40"/>
          <w:szCs w:val="40"/>
        </w:rPr>
        <w:t>Subsidiar</w:t>
      </w:r>
      <w:r w:rsidR="00AE372A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14:paraId="53EFACF4" w14:textId="77777777" w:rsidR="00306C84" w:rsidRPr="00FE0205" w:rsidRDefault="00306C84" w:rsidP="00FE0205">
      <w:pPr>
        <w:jc w:val="center"/>
        <w:rPr>
          <w:sz w:val="36"/>
          <w:szCs w:val="36"/>
          <w:cs/>
          <w:lang w:bidi="th-TH"/>
        </w:rPr>
      </w:pPr>
    </w:p>
    <w:p w14:paraId="2CCAEA01" w14:textId="77777777" w:rsidR="009F3D72" w:rsidRDefault="00116125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Condensed </w:t>
      </w:r>
      <w:r w:rsidR="006760F9">
        <w:rPr>
          <w:spacing w:val="-3"/>
        </w:rPr>
        <w:t>i</w:t>
      </w:r>
      <w:r w:rsidR="009F3D72" w:rsidRPr="00AF3C85">
        <w:rPr>
          <w:spacing w:val="-3"/>
        </w:rPr>
        <w:t>nterim financial statements</w:t>
      </w:r>
    </w:p>
    <w:p w14:paraId="7F7FE846" w14:textId="77777777" w:rsidR="009F3D72" w:rsidRPr="00300A8E" w:rsidRDefault="009F3D72" w:rsidP="009F3D72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for the three-month period</w:t>
      </w:r>
      <w:r w:rsidRPr="00300A8E">
        <w:rPr>
          <w:sz w:val="36"/>
          <w:szCs w:val="36"/>
        </w:rPr>
        <w:t xml:space="preserve"> ended</w:t>
      </w:r>
    </w:p>
    <w:p w14:paraId="68FEC34F" w14:textId="77777777" w:rsidR="009F3D72" w:rsidRPr="008F53CE" w:rsidRDefault="00CA53AE" w:rsidP="009F3D72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31 March 202</w:t>
      </w:r>
      <w:r w:rsidR="00CA40B0">
        <w:rPr>
          <w:sz w:val="36"/>
          <w:szCs w:val="36"/>
        </w:rPr>
        <w:t>1</w:t>
      </w:r>
    </w:p>
    <w:p w14:paraId="10978D89" w14:textId="77777777" w:rsidR="009F3D72" w:rsidRPr="00AF3C85" w:rsidRDefault="009F3D72" w:rsidP="009F3D72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211D8076" w14:textId="77777777" w:rsidR="009F3D72" w:rsidRDefault="009F3D72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</w:t>
      </w:r>
      <w:r w:rsidR="00116125">
        <w:rPr>
          <w:spacing w:val="-3"/>
        </w:rPr>
        <w:t xml:space="preserve">review </w:t>
      </w:r>
      <w:r>
        <w:rPr>
          <w:spacing w:val="-3"/>
        </w:rPr>
        <w:t xml:space="preserve">report </w:t>
      </w:r>
    </w:p>
    <w:p w14:paraId="03D5F17C" w14:textId="77777777" w:rsidR="00306C84" w:rsidRPr="00B16914" w:rsidRDefault="00306C84" w:rsidP="00306C84">
      <w:pPr>
        <w:pStyle w:val="CoverTitle"/>
        <w:spacing w:line="240" w:lineRule="atLeast"/>
        <w:jc w:val="center"/>
        <w:rPr>
          <w:spacing w:val="-3"/>
        </w:rPr>
      </w:pPr>
    </w:p>
    <w:p w14:paraId="419DC184" w14:textId="77777777"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AF3C85" w:rsidSect="0013483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15C9E1" w14:textId="77777777" w:rsidR="006203FA" w:rsidRDefault="006203FA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4AEEB047" w14:textId="77777777" w:rsidR="002328DF" w:rsidRDefault="002328DF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41ED7114" w14:textId="77777777" w:rsidR="00306C84" w:rsidRPr="007D6249" w:rsidRDefault="0091745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t>Independent A</w:t>
      </w:r>
      <w:r w:rsidR="00306C84">
        <w:rPr>
          <w:szCs w:val="28"/>
        </w:rPr>
        <w:t>ud</w:t>
      </w:r>
      <w:r>
        <w:rPr>
          <w:szCs w:val="28"/>
        </w:rPr>
        <w:t>itor’s Report on Review of Interim F</w:t>
      </w:r>
      <w:r w:rsidR="00306C84" w:rsidRPr="007D6249">
        <w:rPr>
          <w:szCs w:val="28"/>
        </w:rPr>
        <w:t>inancial</w:t>
      </w:r>
      <w:r>
        <w:rPr>
          <w:szCs w:val="28"/>
        </w:rPr>
        <w:t xml:space="preserve"> I</w:t>
      </w:r>
      <w:r w:rsidR="00306C84">
        <w:rPr>
          <w:szCs w:val="28"/>
        </w:rPr>
        <w:t>nformation</w:t>
      </w:r>
    </w:p>
    <w:p w14:paraId="4D17EB93" w14:textId="77777777"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29B5420B" w14:textId="77777777"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29B35918" w14:textId="77777777"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="00923A48" w:rsidRPr="00923A48">
        <w:rPr>
          <w:sz w:val="24"/>
          <w:szCs w:val="24"/>
        </w:rPr>
        <w:t>Amarin</w:t>
      </w:r>
      <w:proofErr w:type="spellEnd"/>
      <w:r w:rsidR="00923A48" w:rsidRPr="00923A48">
        <w:rPr>
          <w:sz w:val="24"/>
          <w:szCs w:val="24"/>
        </w:rPr>
        <w:t xml:space="preserve"> Printing and Publishing Public Company Limited</w:t>
      </w:r>
    </w:p>
    <w:p w14:paraId="606DB0EE" w14:textId="77777777" w:rsidR="00306C84" w:rsidRPr="00004A6F" w:rsidRDefault="00306C84" w:rsidP="00306C84">
      <w:pPr>
        <w:spacing w:line="240" w:lineRule="atLeast"/>
        <w:rPr>
          <w:szCs w:val="22"/>
        </w:rPr>
      </w:pPr>
    </w:p>
    <w:p w14:paraId="6B2971AD" w14:textId="77777777" w:rsidR="00306C84" w:rsidRPr="00004A6F" w:rsidRDefault="00306C84" w:rsidP="00306C84">
      <w:pPr>
        <w:spacing w:line="240" w:lineRule="atLeast"/>
        <w:rPr>
          <w:szCs w:val="22"/>
        </w:rPr>
      </w:pPr>
    </w:p>
    <w:p w14:paraId="2FFAE42C" w14:textId="77777777" w:rsidR="00306C84" w:rsidRPr="005658C6" w:rsidRDefault="00306C84" w:rsidP="00DA49EB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 and its </w:t>
      </w:r>
      <w:r w:rsidR="00BC2CCA">
        <w:rPr>
          <w:color w:val="000000"/>
        </w:rPr>
        <w:t>s</w:t>
      </w:r>
      <w:r w:rsidR="0080200A" w:rsidRPr="0080200A">
        <w:rPr>
          <w:color w:val="000000"/>
        </w:rPr>
        <w:t>ubsidiaries</w:t>
      </w:r>
      <w:r w:rsidRPr="007D6249">
        <w:rPr>
          <w:color w:val="000000"/>
        </w:rPr>
        <w:t xml:space="preserve">, and of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</w:t>
      </w:r>
      <w:r w:rsidRPr="007D6249">
        <w:rPr>
          <w:color w:val="000000"/>
        </w:rPr>
        <w:t>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CA53AE">
        <w:rPr>
          <w:color w:val="000000"/>
        </w:rPr>
        <w:t>31 March 202</w:t>
      </w:r>
      <w:r w:rsidR="004415DB">
        <w:rPr>
          <w:color w:val="000000"/>
        </w:rPr>
        <w:t>1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</w:t>
      </w:r>
      <w:r w:rsidRPr="00E13F5E">
        <w:rPr>
          <w:color w:val="000000"/>
          <w:spacing w:val="-6"/>
        </w:rPr>
        <w:t>comprehensive income</w:t>
      </w:r>
      <w:r w:rsidR="004D538D">
        <w:rPr>
          <w:color w:val="000000"/>
          <w:spacing w:val="-6"/>
        </w:rPr>
        <w:t xml:space="preserve">, </w:t>
      </w:r>
      <w:r>
        <w:rPr>
          <w:color w:val="000000"/>
        </w:rPr>
        <w:t xml:space="preserve">changes in equity and cash flows for the </w:t>
      </w:r>
      <w:r w:rsidR="00CA53AE">
        <w:rPr>
          <w:color w:val="000000"/>
        </w:rPr>
        <w:t>three</w:t>
      </w:r>
      <w:r>
        <w:rPr>
          <w:color w:val="000000"/>
        </w:rPr>
        <w:t xml:space="preserve">-month period ended </w:t>
      </w:r>
      <w:r w:rsidR="00CA53AE">
        <w:rPr>
          <w:color w:val="000000"/>
        </w:rPr>
        <w:t>31 March 202</w:t>
      </w:r>
      <w:r w:rsidR="004415DB">
        <w:rPr>
          <w:color w:val="000000"/>
        </w:rPr>
        <w:t>1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="004D538D">
        <w:rPr>
          <w:rFonts w:cs="Angsana New"/>
          <w:lang w:bidi="th-TH"/>
        </w:rPr>
        <w:t xml:space="preserve"> 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14:paraId="47103C3C" w14:textId="77777777" w:rsidR="00306C84" w:rsidRDefault="00306C84" w:rsidP="00306C84">
      <w:pPr>
        <w:spacing w:line="240" w:lineRule="auto"/>
        <w:jc w:val="both"/>
      </w:pPr>
    </w:p>
    <w:p w14:paraId="54E391E0" w14:textId="77777777" w:rsidR="00306C84" w:rsidRDefault="00306C84" w:rsidP="00306C84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3960348A" w14:textId="77777777" w:rsidR="00306C84" w:rsidRPr="00AF3C85" w:rsidRDefault="00306C84" w:rsidP="00306C84">
      <w:pPr>
        <w:spacing w:line="240" w:lineRule="auto"/>
        <w:jc w:val="both"/>
      </w:pPr>
    </w:p>
    <w:p w14:paraId="3ACC56C5" w14:textId="77777777" w:rsidR="00306C84" w:rsidRDefault="00306C84" w:rsidP="00306C84">
      <w:pPr>
        <w:spacing w:line="240" w:lineRule="auto"/>
        <w:jc w:val="both"/>
        <w:rPr>
          <w:szCs w:val="22"/>
        </w:rPr>
      </w:pPr>
      <w:r>
        <w:t>I conducted my review in accordance with Thai Standard on Review Engagements 2410, “Review of Interim Financial Information Performed by the Independent Auditor of the Entity”.</w:t>
      </w:r>
      <w:r w:rsidR="007146E6">
        <w:t xml:space="preserve"> </w:t>
      </w:r>
      <w:r>
        <w:t>A review of interim</w:t>
      </w:r>
      <w:r w:rsidR="00AE372A">
        <w:t xml:space="preserve"> </w:t>
      </w:r>
      <w:r>
        <w:t xml:space="preserve">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</w:t>
      </w:r>
      <w:r w:rsidR="007146E6">
        <w:rPr>
          <w:szCs w:val="22"/>
        </w:rPr>
        <w:t xml:space="preserve"> </w:t>
      </w:r>
      <w:r w:rsidRPr="00FC39BB">
        <w:rPr>
          <w:szCs w:val="22"/>
        </w:rPr>
        <w:t xml:space="preserve">A review is substantially less in scope than </w:t>
      </w:r>
      <w:r w:rsidR="00AE372A">
        <w:rPr>
          <w:szCs w:val="22"/>
        </w:rPr>
        <w:t xml:space="preserve">         </w:t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4C2985BA" w14:textId="77777777" w:rsidR="00306C84" w:rsidRDefault="00306C84" w:rsidP="00306C84">
      <w:pPr>
        <w:spacing w:line="240" w:lineRule="auto"/>
        <w:jc w:val="both"/>
        <w:rPr>
          <w:color w:val="000000"/>
        </w:rPr>
      </w:pPr>
    </w:p>
    <w:p w14:paraId="6FFC1951" w14:textId="77777777" w:rsidR="00306C84" w:rsidRPr="00FC39BB" w:rsidRDefault="00306C84" w:rsidP="00306C84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5643615" w14:textId="77777777" w:rsidR="00306C84" w:rsidRPr="00AF3C85" w:rsidRDefault="00306C84" w:rsidP="00306C84">
      <w:pPr>
        <w:spacing w:line="240" w:lineRule="auto"/>
        <w:jc w:val="both"/>
        <w:rPr>
          <w:color w:val="000000"/>
        </w:rPr>
      </w:pPr>
    </w:p>
    <w:p w14:paraId="607B8EA1" w14:textId="77777777" w:rsidR="00306C84" w:rsidRDefault="00306C84" w:rsidP="00306C84">
      <w:pPr>
        <w:spacing w:line="240" w:lineRule="auto"/>
        <w:jc w:val="both"/>
        <w:rPr>
          <w:szCs w:val="22"/>
        </w:rPr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</w:t>
      </w:r>
      <w:r w:rsidRPr="00BE2359">
        <w:rPr>
          <w:spacing w:val="-6"/>
          <w:szCs w:val="22"/>
        </w:rPr>
        <w:t>Thai Accounting Standard 34,</w:t>
      </w:r>
      <w:r w:rsidRPr="007D6249">
        <w:rPr>
          <w:szCs w:val="22"/>
        </w:rPr>
        <w:t xml:space="preserve"> “Interim Financial Reporting”.</w:t>
      </w:r>
      <w:r>
        <w:rPr>
          <w:szCs w:val="22"/>
        </w:rPr>
        <w:t xml:space="preserve"> </w:t>
      </w:r>
    </w:p>
    <w:p w14:paraId="7F1BAFDE" w14:textId="77777777" w:rsidR="002328DF" w:rsidRPr="00CE18C7" w:rsidRDefault="002328DF" w:rsidP="00306C84">
      <w:pPr>
        <w:jc w:val="thaiDistribute"/>
        <w:rPr>
          <w:szCs w:val="22"/>
          <w:lang w:val="en-US"/>
        </w:rPr>
      </w:pPr>
    </w:p>
    <w:p w14:paraId="6436E1BD" w14:textId="77777777" w:rsidR="00B63318" w:rsidRDefault="00B63318" w:rsidP="00306C84">
      <w:pPr>
        <w:jc w:val="thaiDistribute"/>
        <w:rPr>
          <w:szCs w:val="22"/>
        </w:rPr>
      </w:pPr>
    </w:p>
    <w:p w14:paraId="287F06DF" w14:textId="77777777" w:rsidR="00B63318" w:rsidRPr="00B63318" w:rsidRDefault="00B63318" w:rsidP="00306C84">
      <w:pPr>
        <w:jc w:val="thaiDistribute"/>
        <w:rPr>
          <w:rFonts w:cstheme="minorBidi"/>
          <w:szCs w:val="28"/>
          <w:cs/>
          <w:lang w:bidi="th-TH"/>
        </w:rPr>
      </w:pPr>
    </w:p>
    <w:p w14:paraId="2C37727A" w14:textId="77777777" w:rsidR="00B63318" w:rsidRDefault="00B63318" w:rsidP="00306C84">
      <w:pPr>
        <w:jc w:val="thaiDistribute"/>
        <w:rPr>
          <w:szCs w:val="22"/>
        </w:rPr>
      </w:pPr>
    </w:p>
    <w:p w14:paraId="662F8783" w14:textId="77777777" w:rsidR="005C5884" w:rsidRDefault="005C5884" w:rsidP="00306C84">
      <w:pPr>
        <w:jc w:val="thaiDistribute"/>
        <w:rPr>
          <w:szCs w:val="22"/>
        </w:rPr>
      </w:pPr>
    </w:p>
    <w:p w14:paraId="486E9A96" w14:textId="77777777" w:rsidR="00306C84" w:rsidRPr="00AF3C85" w:rsidRDefault="00306C84" w:rsidP="00306C84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proofErr w:type="spellStart"/>
      <w:r w:rsidR="00323827">
        <w:rPr>
          <w:rFonts w:ascii="Times New Roman" w:hAnsi="Times New Roman" w:cs="Times New Roman"/>
          <w:lang w:val="en-US"/>
        </w:rPr>
        <w:t>Nittaya</w:t>
      </w:r>
      <w:proofErr w:type="spellEnd"/>
      <w:r w:rsidR="0032382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23827">
        <w:rPr>
          <w:rFonts w:ascii="Times New Roman" w:hAnsi="Times New Roman" w:cs="Times New Roman"/>
          <w:lang w:val="en-US"/>
        </w:rPr>
        <w:t>Chetchotiros</w:t>
      </w:r>
      <w:proofErr w:type="spellEnd"/>
      <w:r w:rsidRPr="00AF3C85">
        <w:rPr>
          <w:rFonts w:ascii="Times New Roman" w:hAnsi="Times New Roman" w:cs="Times New Roman"/>
          <w:lang w:val="en-US"/>
        </w:rPr>
        <w:t>)</w:t>
      </w:r>
    </w:p>
    <w:p w14:paraId="562D38D8" w14:textId="77777777"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14:paraId="1FEA93D5" w14:textId="77777777" w:rsidR="00306C84" w:rsidRPr="00C70115" w:rsidRDefault="00306C84" w:rsidP="00306C84">
      <w:pPr>
        <w:spacing w:line="240" w:lineRule="atLeast"/>
        <w:ind w:right="2"/>
        <w:jc w:val="both"/>
        <w:rPr>
          <w:rFonts w:cs="Angsana New"/>
          <w:b/>
          <w:bCs/>
          <w:szCs w:val="22"/>
          <w:lang w:bidi="th-TH"/>
        </w:rPr>
      </w:pPr>
      <w:r w:rsidRPr="00AF3C85">
        <w:rPr>
          <w:lang w:val="en-US"/>
        </w:rPr>
        <w:t xml:space="preserve">Registration No. </w:t>
      </w:r>
      <w:r w:rsidR="00C70115">
        <w:rPr>
          <w:rFonts w:cs="Angsana New"/>
          <w:lang w:val="en-US" w:bidi="th-TH"/>
        </w:rPr>
        <w:t>4439</w:t>
      </w:r>
    </w:p>
    <w:p w14:paraId="0536124C" w14:textId="77777777"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6689EC4" w14:textId="77777777" w:rsidR="00306C84" w:rsidRPr="00AF3C85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14:paraId="769F7EAC" w14:textId="77777777" w:rsidR="00AE767E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14:paraId="5FCB7289" w14:textId="77777777" w:rsidR="00306C84" w:rsidRPr="00AE767E" w:rsidRDefault="00323827" w:rsidP="00306C84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rPr>
          <w:rFonts w:cs="Cordia New"/>
          <w:lang w:val="en-US" w:bidi="th-TH"/>
        </w:rPr>
        <w:t>1</w:t>
      </w:r>
      <w:r w:rsidR="00B47899">
        <w:rPr>
          <w:rFonts w:cs="Cordia New"/>
          <w:lang w:val="en-US" w:bidi="th-TH"/>
        </w:rPr>
        <w:t>3</w:t>
      </w:r>
      <w:r>
        <w:rPr>
          <w:rFonts w:cs="Cordia New"/>
          <w:lang w:val="en-US" w:bidi="th-TH"/>
        </w:rPr>
        <w:t xml:space="preserve"> May </w:t>
      </w:r>
      <w:r w:rsidR="00CA53AE">
        <w:rPr>
          <w:rFonts w:cs="Cordia New"/>
          <w:lang w:val="en-US" w:bidi="th-TH"/>
        </w:rPr>
        <w:t>202</w:t>
      </w:r>
      <w:r w:rsidR="00B47899">
        <w:rPr>
          <w:rFonts w:cs="Cordia New"/>
          <w:lang w:val="en-US" w:bidi="th-TH"/>
        </w:rPr>
        <w:t>1</w:t>
      </w:r>
    </w:p>
    <w:sectPr w:rsidR="00306C84" w:rsidRPr="00AE767E" w:rsidSect="00AD5AED">
      <w:head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92C10" w14:textId="77777777" w:rsidR="00A850D2" w:rsidRDefault="00A850D2">
      <w:r>
        <w:separator/>
      </w:r>
    </w:p>
  </w:endnote>
  <w:endnote w:type="continuationSeparator" w:id="0">
    <w:p w14:paraId="1E5CE5CE" w14:textId="77777777" w:rsidR="00A850D2" w:rsidRDefault="00A8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A856F" w14:textId="77777777" w:rsidR="008F24CB" w:rsidRDefault="008F24CB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699DAF90" w14:textId="77777777" w:rsidR="008F24CB" w:rsidRDefault="008F24CB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3420B" w14:textId="77777777" w:rsidR="008F24CB" w:rsidRDefault="008F24CB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9694D54" w14:textId="77777777" w:rsidR="008F24CB" w:rsidRPr="007C40DD" w:rsidRDefault="008F24CB" w:rsidP="005B1E65">
    <w:pPr>
      <w:pStyle w:val="Footer"/>
      <w:ind w:right="360"/>
      <w:rPr>
        <w:i/>
        <w:iCs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ABCA9" w14:textId="77777777" w:rsidR="00A850D2" w:rsidRDefault="00A850D2">
      <w:r>
        <w:separator/>
      </w:r>
    </w:p>
  </w:footnote>
  <w:footnote w:type="continuationSeparator" w:id="0">
    <w:p w14:paraId="70D84D43" w14:textId="77777777" w:rsidR="00A850D2" w:rsidRDefault="00A8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E7595" w14:textId="77777777" w:rsidR="008F24CB" w:rsidRDefault="008F24CB" w:rsidP="004306A0">
    <w:pPr>
      <w:pStyle w:val="acctmainheading"/>
      <w:spacing w:after="0" w:line="240" w:lineRule="atLeast"/>
    </w:pPr>
  </w:p>
  <w:p w14:paraId="6D81A8BF" w14:textId="77777777" w:rsidR="008F24CB" w:rsidRDefault="008F24CB" w:rsidP="004306A0">
    <w:pPr>
      <w:pStyle w:val="acctmainheading"/>
      <w:spacing w:after="0" w:line="240" w:lineRule="atLeast"/>
    </w:pPr>
  </w:p>
  <w:p w14:paraId="22339C80" w14:textId="77777777" w:rsidR="008F24CB" w:rsidRDefault="008F24CB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3107B0BE" w14:textId="77777777" w:rsidR="008F24CB" w:rsidRPr="007C40DD" w:rsidRDefault="008F24CB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08C58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A74F085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33C1587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312B582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3FCA116C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60B23DE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346BC800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5E4855D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ADD00B3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1B70AA8C" w14:textId="77777777" w:rsidR="008F24CB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C4B7654" w14:textId="77777777" w:rsidR="008F24CB" w:rsidRPr="00A260EA" w:rsidRDefault="008F24CB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92B8B" w14:textId="77777777" w:rsidR="008F24CB" w:rsidRDefault="008F24CB" w:rsidP="003C4B8D">
    <w:pPr>
      <w:pStyle w:val="acctmainheading"/>
      <w:tabs>
        <w:tab w:val="left" w:pos="7810"/>
      </w:tabs>
      <w:spacing w:after="0" w:line="240" w:lineRule="atLeast"/>
    </w:pPr>
    <w:proofErr w:type="spellStart"/>
    <w:r w:rsidRPr="00EC3D92">
      <w:t>Amarin</w:t>
    </w:r>
    <w:proofErr w:type="spellEnd"/>
    <w:r w:rsidRPr="00EC3D92">
      <w:t xml:space="preserve"> Printing and Publishing Public Comp</w:t>
    </w:r>
    <w:r>
      <w:t>any Limited and its Subsidiaries</w:t>
    </w:r>
  </w:p>
  <w:p w14:paraId="5C186576" w14:textId="77777777" w:rsidR="008F24CB" w:rsidRPr="00271E00" w:rsidRDefault="008F24CB" w:rsidP="003C4B8D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  <w:r w:rsidRPr="00271E00">
      <w:rPr>
        <w:sz w:val="24"/>
        <w:szCs w:val="24"/>
      </w:rPr>
      <w:t>Notes to the condensed interim financial statements</w:t>
    </w:r>
  </w:p>
  <w:p w14:paraId="2EF94446" w14:textId="77777777" w:rsidR="008F24CB" w:rsidRPr="00271E00" w:rsidRDefault="008F24CB" w:rsidP="003C4B8D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  <w:r w:rsidRPr="00271E00">
      <w:rPr>
        <w:sz w:val="24"/>
        <w:szCs w:val="24"/>
      </w:rPr>
      <w:t>For the three-month period ended 31 March 2021 (Unaudited)</w:t>
    </w:r>
  </w:p>
  <w:p w14:paraId="2BBCF431" w14:textId="77777777" w:rsidR="008F24CB" w:rsidRPr="00BE2980" w:rsidRDefault="008F24CB" w:rsidP="009841FA">
    <w:pPr>
      <w:pStyle w:val="acctmainheading"/>
      <w:spacing w:after="0" w:line="240" w:lineRule="atLeast"/>
      <w:rPr>
        <w:rFonts w:cs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1" w15:restartNumberingAfterBreak="0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3"/>
  </w:num>
  <w:num w:numId="5">
    <w:abstractNumId w:val="4"/>
  </w:num>
  <w:num w:numId="6">
    <w:abstractNumId w:val="14"/>
  </w:num>
  <w:num w:numId="7">
    <w:abstractNumId w:val="12"/>
  </w:num>
  <w:num w:numId="8">
    <w:abstractNumId w:val="8"/>
  </w:num>
  <w:num w:numId="9">
    <w:abstractNumId w:val="10"/>
  </w:num>
  <w:num w:numId="10">
    <w:abstractNumId w:val="11"/>
  </w:num>
  <w:num w:numId="11">
    <w:abstractNumId w:val="1"/>
  </w:num>
  <w:num w:numId="12">
    <w:abstractNumId w:val="15"/>
  </w:num>
  <w:num w:numId="13">
    <w:abstractNumId w:val="0"/>
  </w:num>
  <w:num w:numId="14">
    <w:abstractNumId w:val="9"/>
  </w:num>
  <w:num w:numId="15">
    <w:abstractNumId w:val="6"/>
  </w:num>
  <w:num w:numId="16">
    <w:abstractNumId w:val="12"/>
  </w:num>
  <w:num w:numId="17">
    <w:abstractNumId w:val="12"/>
  </w:num>
  <w:num w:numId="18">
    <w:abstractNumId w:val="12"/>
  </w:num>
  <w:num w:numId="1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5C0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884"/>
    <w:rsid w:val="00014BF4"/>
    <w:rsid w:val="00014EFA"/>
    <w:rsid w:val="00014F76"/>
    <w:rsid w:val="00015CDF"/>
    <w:rsid w:val="00015DA2"/>
    <w:rsid w:val="000161CD"/>
    <w:rsid w:val="000167C3"/>
    <w:rsid w:val="0001688E"/>
    <w:rsid w:val="00016E43"/>
    <w:rsid w:val="00017098"/>
    <w:rsid w:val="00017349"/>
    <w:rsid w:val="00017811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A48"/>
    <w:rsid w:val="00020AF0"/>
    <w:rsid w:val="00020C76"/>
    <w:rsid w:val="00020EA3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3E8"/>
    <w:rsid w:val="00023584"/>
    <w:rsid w:val="0002397C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09"/>
    <w:rsid w:val="00027562"/>
    <w:rsid w:val="0002776F"/>
    <w:rsid w:val="00027AB1"/>
    <w:rsid w:val="00027CC7"/>
    <w:rsid w:val="000301B4"/>
    <w:rsid w:val="0003112A"/>
    <w:rsid w:val="000312D3"/>
    <w:rsid w:val="0003154A"/>
    <w:rsid w:val="000316E4"/>
    <w:rsid w:val="0003177C"/>
    <w:rsid w:val="0003180A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559"/>
    <w:rsid w:val="000367D7"/>
    <w:rsid w:val="00036A85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E9C"/>
    <w:rsid w:val="00041F1F"/>
    <w:rsid w:val="00041F8A"/>
    <w:rsid w:val="0004228C"/>
    <w:rsid w:val="00042323"/>
    <w:rsid w:val="00042652"/>
    <w:rsid w:val="0004273C"/>
    <w:rsid w:val="000427D2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9B4"/>
    <w:rsid w:val="00062B46"/>
    <w:rsid w:val="00062B71"/>
    <w:rsid w:val="00062C75"/>
    <w:rsid w:val="00062FFE"/>
    <w:rsid w:val="00063305"/>
    <w:rsid w:val="000633F2"/>
    <w:rsid w:val="000635D3"/>
    <w:rsid w:val="000636F3"/>
    <w:rsid w:val="00063A61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C00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B4B"/>
    <w:rsid w:val="00071BAD"/>
    <w:rsid w:val="00071CEB"/>
    <w:rsid w:val="000725A5"/>
    <w:rsid w:val="00072B32"/>
    <w:rsid w:val="00073324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482"/>
    <w:rsid w:val="000A14AF"/>
    <w:rsid w:val="000A14BD"/>
    <w:rsid w:val="000A159B"/>
    <w:rsid w:val="000A2247"/>
    <w:rsid w:val="000A3422"/>
    <w:rsid w:val="000A356C"/>
    <w:rsid w:val="000A3590"/>
    <w:rsid w:val="000A35A5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CAF"/>
    <w:rsid w:val="000A5E3C"/>
    <w:rsid w:val="000A5FA4"/>
    <w:rsid w:val="000A5FAB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069"/>
    <w:rsid w:val="000B15D9"/>
    <w:rsid w:val="000B167D"/>
    <w:rsid w:val="000B1A67"/>
    <w:rsid w:val="000B1D15"/>
    <w:rsid w:val="000B2001"/>
    <w:rsid w:val="000B220C"/>
    <w:rsid w:val="000B2B4A"/>
    <w:rsid w:val="000B2D54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53D9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CB7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5CF"/>
    <w:rsid w:val="000C4760"/>
    <w:rsid w:val="000C48B0"/>
    <w:rsid w:val="000C4D47"/>
    <w:rsid w:val="000C5337"/>
    <w:rsid w:val="000C5533"/>
    <w:rsid w:val="000C58F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68D"/>
    <w:rsid w:val="000D577B"/>
    <w:rsid w:val="000D5ACB"/>
    <w:rsid w:val="000D696B"/>
    <w:rsid w:val="000D6B17"/>
    <w:rsid w:val="000D6D59"/>
    <w:rsid w:val="000D6EC4"/>
    <w:rsid w:val="000D778E"/>
    <w:rsid w:val="000E0629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501"/>
    <w:rsid w:val="000F0B23"/>
    <w:rsid w:val="000F0BF6"/>
    <w:rsid w:val="000F1672"/>
    <w:rsid w:val="000F1716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B04"/>
    <w:rsid w:val="00101B29"/>
    <w:rsid w:val="00101D36"/>
    <w:rsid w:val="001025F7"/>
    <w:rsid w:val="001026F0"/>
    <w:rsid w:val="0010292A"/>
    <w:rsid w:val="001033C7"/>
    <w:rsid w:val="0010351E"/>
    <w:rsid w:val="00103908"/>
    <w:rsid w:val="00103B44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E8D"/>
    <w:rsid w:val="00105FD6"/>
    <w:rsid w:val="00106315"/>
    <w:rsid w:val="00106E81"/>
    <w:rsid w:val="00107577"/>
    <w:rsid w:val="00107940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A24"/>
    <w:rsid w:val="00122C69"/>
    <w:rsid w:val="00122D85"/>
    <w:rsid w:val="00122E17"/>
    <w:rsid w:val="001243D4"/>
    <w:rsid w:val="001244FF"/>
    <w:rsid w:val="00124575"/>
    <w:rsid w:val="00124A39"/>
    <w:rsid w:val="00125281"/>
    <w:rsid w:val="00125418"/>
    <w:rsid w:val="0012556E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2DF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E0"/>
    <w:rsid w:val="0013261B"/>
    <w:rsid w:val="0013289F"/>
    <w:rsid w:val="00132994"/>
    <w:rsid w:val="00132BA4"/>
    <w:rsid w:val="00132BB0"/>
    <w:rsid w:val="00132E2A"/>
    <w:rsid w:val="00132E6A"/>
    <w:rsid w:val="00132F86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37F7B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E64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3A0"/>
    <w:rsid w:val="00155647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7C8"/>
    <w:rsid w:val="00161BDC"/>
    <w:rsid w:val="00161E7C"/>
    <w:rsid w:val="00162B0D"/>
    <w:rsid w:val="00163230"/>
    <w:rsid w:val="001635D2"/>
    <w:rsid w:val="0016383D"/>
    <w:rsid w:val="001638B9"/>
    <w:rsid w:val="00163AE6"/>
    <w:rsid w:val="00163CA4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B08"/>
    <w:rsid w:val="00170DF3"/>
    <w:rsid w:val="00171268"/>
    <w:rsid w:val="00171991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418A"/>
    <w:rsid w:val="00174203"/>
    <w:rsid w:val="001743DA"/>
    <w:rsid w:val="00174D2D"/>
    <w:rsid w:val="001750B1"/>
    <w:rsid w:val="00175424"/>
    <w:rsid w:val="00175830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3F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B02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DE"/>
    <w:rsid w:val="001B4733"/>
    <w:rsid w:val="001B4892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52C"/>
    <w:rsid w:val="001B7DC6"/>
    <w:rsid w:val="001C074B"/>
    <w:rsid w:val="001C0999"/>
    <w:rsid w:val="001C1537"/>
    <w:rsid w:val="001C1B78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A7E"/>
    <w:rsid w:val="001E57AB"/>
    <w:rsid w:val="001E5A10"/>
    <w:rsid w:val="001E5DF0"/>
    <w:rsid w:val="001E5F93"/>
    <w:rsid w:val="001E6650"/>
    <w:rsid w:val="001E68B5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7EA"/>
    <w:rsid w:val="001F4BA0"/>
    <w:rsid w:val="001F4F20"/>
    <w:rsid w:val="001F512D"/>
    <w:rsid w:val="001F54EF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3F0"/>
    <w:rsid w:val="00203526"/>
    <w:rsid w:val="00203602"/>
    <w:rsid w:val="002036C8"/>
    <w:rsid w:val="00203823"/>
    <w:rsid w:val="00203DBD"/>
    <w:rsid w:val="00204483"/>
    <w:rsid w:val="002045D1"/>
    <w:rsid w:val="002049B6"/>
    <w:rsid w:val="00205C0D"/>
    <w:rsid w:val="00205D69"/>
    <w:rsid w:val="0020603E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64F"/>
    <w:rsid w:val="002202C0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973"/>
    <w:rsid w:val="00227E8D"/>
    <w:rsid w:val="00230124"/>
    <w:rsid w:val="002302FC"/>
    <w:rsid w:val="00230478"/>
    <w:rsid w:val="002308E7"/>
    <w:rsid w:val="00230F22"/>
    <w:rsid w:val="0023109D"/>
    <w:rsid w:val="00231239"/>
    <w:rsid w:val="00231A9B"/>
    <w:rsid w:val="00231C64"/>
    <w:rsid w:val="002323E0"/>
    <w:rsid w:val="00232846"/>
    <w:rsid w:val="002328B5"/>
    <w:rsid w:val="002328DF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223"/>
    <w:rsid w:val="00245336"/>
    <w:rsid w:val="00245798"/>
    <w:rsid w:val="00245FE6"/>
    <w:rsid w:val="00246754"/>
    <w:rsid w:val="00246C1E"/>
    <w:rsid w:val="00246D7B"/>
    <w:rsid w:val="00246E6A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7E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3E4"/>
    <w:rsid w:val="0025782A"/>
    <w:rsid w:val="002578C6"/>
    <w:rsid w:val="00257ADF"/>
    <w:rsid w:val="00257EAD"/>
    <w:rsid w:val="00260967"/>
    <w:rsid w:val="00260BD2"/>
    <w:rsid w:val="002618BE"/>
    <w:rsid w:val="00261E38"/>
    <w:rsid w:val="00261F3D"/>
    <w:rsid w:val="00261F9B"/>
    <w:rsid w:val="0026241C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25F"/>
    <w:rsid w:val="0027072B"/>
    <w:rsid w:val="00270B81"/>
    <w:rsid w:val="00270BFE"/>
    <w:rsid w:val="002715ED"/>
    <w:rsid w:val="00271DD3"/>
    <w:rsid w:val="00271E00"/>
    <w:rsid w:val="00271F4D"/>
    <w:rsid w:val="0027201E"/>
    <w:rsid w:val="00272089"/>
    <w:rsid w:val="00272A9C"/>
    <w:rsid w:val="00272AE8"/>
    <w:rsid w:val="00272C41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5AF"/>
    <w:rsid w:val="0028081D"/>
    <w:rsid w:val="0028132E"/>
    <w:rsid w:val="00281529"/>
    <w:rsid w:val="002817A9"/>
    <w:rsid w:val="0028185D"/>
    <w:rsid w:val="00281ACC"/>
    <w:rsid w:val="00281DC9"/>
    <w:rsid w:val="002823C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C30"/>
    <w:rsid w:val="002927C8"/>
    <w:rsid w:val="00292A57"/>
    <w:rsid w:val="00292F3F"/>
    <w:rsid w:val="002932CE"/>
    <w:rsid w:val="002933AC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7BF"/>
    <w:rsid w:val="00297AD5"/>
    <w:rsid w:val="00297C6B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B0E07"/>
    <w:rsid w:val="002B137A"/>
    <w:rsid w:val="002B1642"/>
    <w:rsid w:val="002B16E0"/>
    <w:rsid w:val="002B18D3"/>
    <w:rsid w:val="002B1D20"/>
    <w:rsid w:val="002B1D46"/>
    <w:rsid w:val="002B2671"/>
    <w:rsid w:val="002B2EF4"/>
    <w:rsid w:val="002B32C6"/>
    <w:rsid w:val="002B32E9"/>
    <w:rsid w:val="002B3371"/>
    <w:rsid w:val="002B3514"/>
    <w:rsid w:val="002B3B6A"/>
    <w:rsid w:val="002B4060"/>
    <w:rsid w:val="002B4706"/>
    <w:rsid w:val="002B4BC5"/>
    <w:rsid w:val="002B4EB4"/>
    <w:rsid w:val="002B566C"/>
    <w:rsid w:val="002B576C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7F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6CC"/>
    <w:rsid w:val="002D6C97"/>
    <w:rsid w:val="002D707D"/>
    <w:rsid w:val="002D751C"/>
    <w:rsid w:val="002D7526"/>
    <w:rsid w:val="002D7A2D"/>
    <w:rsid w:val="002D7B93"/>
    <w:rsid w:val="002D7C58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6CA5"/>
    <w:rsid w:val="002E7413"/>
    <w:rsid w:val="002E76E0"/>
    <w:rsid w:val="002E78EF"/>
    <w:rsid w:val="002E7B1E"/>
    <w:rsid w:val="002E7B8F"/>
    <w:rsid w:val="002E7C7C"/>
    <w:rsid w:val="002E7CC1"/>
    <w:rsid w:val="002F00DA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DA1"/>
    <w:rsid w:val="002F5B48"/>
    <w:rsid w:val="002F5C24"/>
    <w:rsid w:val="002F5E01"/>
    <w:rsid w:val="002F6064"/>
    <w:rsid w:val="002F685E"/>
    <w:rsid w:val="002F6B52"/>
    <w:rsid w:val="002F738B"/>
    <w:rsid w:val="002F7B61"/>
    <w:rsid w:val="0030023B"/>
    <w:rsid w:val="00300801"/>
    <w:rsid w:val="0030095B"/>
    <w:rsid w:val="00300966"/>
    <w:rsid w:val="00300A8E"/>
    <w:rsid w:val="003011FD"/>
    <w:rsid w:val="0030127A"/>
    <w:rsid w:val="0030153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ADF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4B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3ACD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689"/>
    <w:rsid w:val="00330E39"/>
    <w:rsid w:val="00331066"/>
    <w:rsid w:val="00331333"/>
    <w:rsid w:val="00331361"/>
    <w:rsid w:val="0033153F"/>
    <w:rsid w:val="00331891"/>
    <w:rsid w:val="00331D7E"/>
    <w:rsid w:val="00331E79"/>
    <w:rsid w:val="00332330"/>
    <w:rsid w:val="00332622"/>
    <w:rsid w:val="00332C06"/>
    <w:rsid w:val="00332C13"/>
    <w:rsid w:val="00332DBF"/>
    <w:rsid w:val="003333A7"/>
    <w:rsid w:val="003333E7"/>
    <w:rsid w:val="00333679"/>
    <w:rsid w:val="00333716"/>
    <w:rsid w:val="003340B2"/>
    <w:rsid w:val="00334388"/>
    <w:rsid w:val="00334618"/>
    <w:rsid w:val="00334A62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52"/>
    <w:rsid w:val="003410BE"/>
    <w:rsid w:val="003417F1"/>
    <w:rsid w:val="0034194D"/>
    <w:rsid w:val="003419B3"/>
    <w:rsid w:val="00341D45"/>
    <w:rsid w:val="00342262"/>
    <w:rsid w:val="00342347"/>
    <w:rsid w:val="003425C6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2CCC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CE8"/>
    <w:rsid w:val="00372E3E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F09"/>
    <w:rsid w:val="00375FBC"/>
    <w:rsid w:val="0037673E"/>
    <w:rsid w:val="00376B29"/>
    <w:rsid w:val="00376FFC"/>
    <w:rsid w:val="003771D5"/>
    <w:rsid w:val="00377585"/>
    <w:rsid w:val="0037790A"/>
    <w:rsid w:val="00377ED9"/>
    <w:rsid w:val="0038000D"/>
    <w:rsid w:val="003800F3"/>
    <w:rsid w:val="0038021B"/>
    <w:rsid w:val="003802D0"/>
    <w:rsid w:val="00380713"/>
    <w:rsid w:val="003808AE"/>
    <w:rsid w:val="003810C9"/>
    <w:rsid w:val="003812F1"/>
    <w:rsid w:val="0038153E"/>
    <w:rsid w:val="003815B8"/>
    <w:rsid w:val="00381AB6"/>
    <w:rsid w:val="00381CAC"/>
    <w:rsid w:val="0038206E"/>
    <w:rsid w:val="003824A2"/>
    <w:rsid w:val="003828D6"/>
    <w:rsid w:val="00382D57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D3D"/>
    <w:rsid w:val="003B515B"/>
    <w:rsid w:val="003B520E"/>
    <w:rsid w:val="003B535F"/>
    <w:rsid w:val="003B5411"/>
    <w:rsid w:val="003B54D7"/>
    <w:rsid w:val="003B551C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DA9"/>
    <w:rsid w:val="003C13F9"/>
    <w:rsid w:val="003C1578"/>
    <w:rsid w:val="003C16A8"/>
    <w:rsid w:val="003C1B74"/>
    <w:rsid w:val="003C2294"/>
    <w:rsid w:val="003C23B1"/>
    <w:rsid w:val="003C2666"/>
    <w:rsid w:val="003C332C"/>
    <w:rsid w:val="003C3548"/>
    <w:rsid w:val="003C419B"/>
    <w:rsid w:val="003C429F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D77"/>
    <w:rsid w:val="003C7B8E"/>
    <w:rsid w:val="003C7C2B"/>
    <w:rsid w:val="003D010F"/>
    <w:rsid w:val="003D0488"/>
    <w:rsid w:val="003D0BF3"/>
    <w:rsid w:val="003D1038"/>
    <w:rsid w:val="003D116F"/>
    <w:rsid w:val="003D1295"/>
    <w:rsid w:val="003D1595"/>
    <w:rsid w:val="003D16E9"/>
    <w:rsid w:val="003D1822"/>
    <w:rsid w:val="003D1D1B"/>
    <w:rsid w:val="003D267E"/>
    <w:rsid w:val="003D2D72"/>
    <w:rsid w:val="003D3A15"/>
    <w:rsid w:val="003D4132"/>
    <w:rsid w:val="003D43F3"/>
    <w:rsid w:val="003D454B"/>
    <w:rsid w:val="003D45BD"/>
    <w:rsid w:val="003D4C59"/>
    <w:rsid w:val="003D506E"/>
    <w:rsid w:val="003D524A"/>
    <w:rsid w:val="003D5668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E0828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BB8"/>
    <w:rsid w:val="003E6321"/>
    <w:rsid w:val="003E63D2"/>
    <w:rsid w:val="003E6976"/>
    <w:rsid w:val="003E740B"/>
    <w:rsid w:val="003E7426"/>
    <w:rsid w:val="003E7590"/>
    <w:rsid w:val="003F06E7"/>
    <w:rsid w:val="003F098C"/>
    <w:rsid w:val="003F1E79"/>
    <w:rsid w:val="003F210C"/>
    <w:rsid w:val="003F21C3"/>
    <w:rsid w:val="003F2755"/>
    <w:rsid w:val="003F2B0C"/>
    <w:rsid w:val="003F2DA9"/>
    <w:rsid w:val="003F2ED2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111"/>
    <w:rsid w:val="00404160"/>
    <w:rsid w:val="0040424F"/>
    <w:rsid w:val="004042EF"/>
    <w:rsid w:val="0040472F"/>
    <w:rsid w:val="00404829"/>
    <w:rsid w:val="00405015"/>
    <w:rsid w:val="004050D0"/>
    <w:rsid w:val="004050F4"/>
    <w:rsid w:val="00405551"/>
    <w:rsid w:val="004058DD"/>
    <w:rsid w:val="0040590F"/>
    <w:rsid w:val="00405C78"/>
    <w:rsid w:val="004063C4"/>
    <w:rsid w:val="0040667B"/>
    <w:rsid w:val="004066CB"/>
    <w:rsid w:val="004066DF"/>
    <w:rsid w:val="004070B9"/>
    <w:rsid w:val="00407C4D"/>
    <w:rsid w:val="00407C63"/>
    <w:rsid w:val="00407E7D"/>
    <w:rsid w:val="004106ED"/>
    <w:rsid w:val="00410705"/>
    <w:rsid w:val="004107BF"/>
    <w:rsid w:val="004108C7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F76"/>
    <w:rsid w:val="0041713B"/>
    <w:rsid w:val="00417A16"/>
    <w:rsid w:val="00417BCE"/>
    <w:rsid w:val="00417C5D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C6A"/>
    <w:rsid w:val="00425EE1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64"/>
    <w:rsid w:val="00430D67"/>
    <w:rsid w:val="004312D6"/>
    <w:rsid w:val="00431EEE"/>
    <w:rsid w:val="00432024"/>
    <w:rsid w:val="00432D00"/>
    <w:rsid w:val="00433727"/>
    <w:rsid w:val="00433849"/>
    <w:rsid w:val="00433E53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AD7"/>
    <w:rsid w:val="00436D2C"/>
    <w:rsid w:val="004376A8"/>
    <w:rsid w:val="00437A09"/>
    <w:rsid w:val="00437BEC"/>
    <w:rsid w:val="00440635"/>
    <w:rsid w:val="0044076E"/>
    <w:rsid w:val="00440CA4"/>
    <w:rsid w:val="00440F6B"/>
    <w:rsid w:val="00440FD0"/>
    <w:rsid w:val="004415DB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599"/>
    <w:rsid w:val="00453882"/>
    <w:rsid w:val="00453DAC"/>
    <w:rsid w:val="004544F5"/>
    <w:rsid w:val="004547A6"/>
    <w:rsid w:val="00454B64"/>
    <w:rsid w:val="00455487"/>
    <w:rsid w:val="0045555E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83D"/>
    <w:rsid w:val="00460ACD"/>
    <w:rsid w:val="00460CF8"/>
    <w:rsid w:val="004619F9"/>
    <w:rsid w:val="00461A03"/>
    <w:rsid w:val="00461D49"/>
    <w:rsid w:val="00462272"/>
    <w:rsid w:val="00462296"/>
    <w:rsid w:val="004632D8"/>
    <w:rsid w:val="00463390"/>
    <w:rsid w:val="00463670"/>
    <w:rsid w:val="0046433B"/>
    <w:rsid w:val="00464662"/>
    <w:rsid w:val="00464760"/>
    <w:rsid w:val="004648B5"/>
    <w:rsid w:val="00464B00"/>
    <w:rsid w:val="00464D5B"/>
    <w:rsid w:val="00464E8E"/>
    <w:rsid w:val="004650AF"/>
    <w:rsid w:val="00465575"/>
    <w:rsid w:val="0046559F"/>
    <w:rsid w:val="004657EC"/>
    <w:rsid w:val="00466623"/>
    <w:rsid w:val="004666B2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B3E"/>
    <w:rsid w:val="00471C67"/>
    <w:rsid w:val="00471F24"/>
    <w:rsid w:val="0047221E"/>
    <w:rsid w:val="0047240F"/>
    <w:rsid w:val="0047285B"/>
    <w:rsid w:val="00472B43"/>
    <w:rsid w:val="00472B94"/>
    <w:rsid w:val="00472BAC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609"/>
    <w:rsid w:val="004767F2"/>
    <w:rsid w:val="004769E3"/>
    <w:rsid w:val="00476B90"/>
    <w:rsid w:val="00477A7B"/>
    <w:rsid w:val="00480003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75FE"/>
    <w:rsid w:val="00487721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3729"/>
    <w:rsid w:val="004A3B1D"/>
    <w:rsid w:val="004A3D92"/>
    <w:rsid w:val="004A415E"/>
    <w:rsid w:val="004A43B6"/>
    <w:rsid w:val="004A441A"/>
    <w:rsid w:val="004A444C"/>
    <w:rsid w:val="004A466B"/>
    <w:rsid w:val="004A487E"/>
    <w:rsid w:val="004A49DF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B03"/>
    <w:rsid w:val="004B348C"/>
    <w:rsid w:val="004B3686"/>
    <w:rsid w:val="004B378E"/>
    <w:rsid w:val="004B3A31"/>
    <w:rsid w:val="004B3FC8"/>
    <w:rsid w:val="004B4923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878"/>
    <w:rsid w:val="004B7A6F"/>
    <w:rsid w:val="004B7F77"/>
    <w:rsid w:val="004C08CB"/>
    <w:rsid w:val="004C08DB"/>
    <w:rsid w:val="004C0B75"/>
    <w:rsid w:val="004C0F51"/>
    <w:rsid w:val="004C1317"/>
    <w:rsid w:val="004C15AE"/>
    <w:rsid w:val="004C1A84"/>
    <w:rsid w:val="004C221A"/>
    <w:rsid w:val="004C23C8"/>
    <w:rsid w:val="004C2876"/>
    <w:rsid w:val="004C2DDA"/>
    <w:rsid w:val="004C313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84F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558"/>
    <w:rsid w:val="004D2745"/>
    <w:rsid w:val="004D2B8A"/>
    <w:rsid w:val="004D2C90"/>
    <w:rsid w:val="004D2DA2"/>
    <w:rsid w:val="004D3200"/>
    <w:rsid w:val="004D3E9D"/>
    <w:rsid w:val="004D3FCC"/>
    <w:rsid w:val="004D40E1"/>
    <w:rsid w:val="004D468D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62D"/>
    <w:rsid w:val="004D662E"/>
    <w:rsid w:val="004D6D02"/>
    <w:rsid w:val="004D723D"/>
    <w:rsid w:val="004D77F2"/>
    <w:rsid w:val="004D7977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74E"/>
    <w:rsid w:val="004E5871"/>
    <w:rsid w:val="004E5961"/>
    <w:rsid w:val="004E5A42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E7F9E"/>
    <w:rsid w:val="004F025E"/>
    <w:rsid w:val="004F04F5"/>
    <w:rsid w:val="004F065F"/>
    <w:rsid w:val="004F0857"/>
    <w:rsid w:val="004F0E14"/>
    <w:rsid w:val="004F0FEE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28B"/>
    <w:rsid w:val="00500489"/>
    <w:rsid w:val="0050081A"/>
    <w:rsid w:val="00500C23"/>
    <w:rsid w:val="00500D32"/>
    <w:rsid w:val="00501A49"/>
    <w:rsid w:val="00501B52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24"/>
    <w:rsid w:val="005049AF"/>
    <w:rsid w:val="00505D24"/>
    <w:rsid w:val="00506105"/>
    <w:rsid w:val="00506B1A"/>
    <w:rsid w:val="00506CB3"/>
    <w:rsid w:val="00506FE2"/>
    <w:rsid w:val="00507140"/>
    <w:rsid w:val="00507439"/>
    <w:rsid w:val="00507527"/>
    <w:rsid w:val="0050755B"/>
    <w:rsid w:val="00507656"/>
    <w:rsid w:val="00507D26"/>
    <w:rsid w:val="00507EA0"/>
    <w:rsid w:val="005101FB"/>
    <w:rsid w:val="00510626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662"/>
    <w:rsid w:val="005327EC"/>
    <w:rsid w:val="0053296D"/>
    <w:rsid w:val="00532B3C"/>
    <w:rsid w:val="00533466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64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F7"/>
    <w:rsid w:val="005419A3"/>
    <w:rsid w:val="00542526"/>
    <w:rsid w:val="00542672"/>
    <w:rsid w:val="005426D8"/>
    <w:rsid w:val="0054290C"/>
    <w:rsid w:val="00542CAB"/>
    <w:rsid w:val="00542F0A"/>
    <w:rsid w:val="005435DE"/>
    <w:rsid w:val="00543B22"/>
    <w:rsid w:val="00543CA5"/>
    <w:rsid w:val="00543CE4"/>
    <w:rsid w:val="0054410E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20B"/>
    <w:rsid w:val="0055247C"/>
    <w:rsid w:val="00552518"/>
    <w:rsid w:val="005527E2"/>
    <w:rsid w:val="0055285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B97"/>
    <w:rsid w:val="00554E49"/>
    <w:rsid w:val="00554F2C"/>
    <w:rsid w:val="005550B3"/>
    <w:rsid w:val="005554C4"/>
    <w:rsid w:val="00555727"/>
    <w:rsid w:val="0055577F"/>
    <w:rsid w:val="005559DE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ABB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F13"/>
    <w:rsid w:val="00574FE0"/>
    <w:rsid w:val="0057587B"/>
    <w:rsid w:val="005759D8"/>
    <w:rsid w:val="00575AEE"/>
    <w:rsid w:val="00577628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1FFF"/>
    <w:rsid w:val="00582A2C"/>
    <w:rsid w:val="00582D28"/>
    <w:rsid w:val="0058343B"/>
    <w:rsid w:val="00583F73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50AB"/>
    <w:rsid w:val="0059512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2A9"/>
    <w:rsid w:val="00597585"/>
    <w:rsid w:val="00597880"/>
    <w:rsid w:val="00597AE9"/>
    <w:rsid w:val="00597B1F"/>
    <w:rsid w:val="00597D74"/>
    <w:rsid w:val="00597D78"/>
    <w:rsid w:val="005A03EB"/>
    <w:rsid w:val="005A049C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36A2"/>
    <w:rsid w:val="005B37B1"/>
    <w:rsid w:val="005B3B02"/>
    <w:rsid w:val="005B4361"/>
    <w:rsid w:val="005B4557"/>
    <w:rsid w:val="005B4768"/>
    <w:rsid w:val="005B4B73"/>
    <w:rsid w:val="005B4D0F"/>
    <w:rsid w:val="005B4F06"/>
    <w:rsid w:val="005B513B"/>
    <w:rsid w:val="005B5673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60D"/>
    <w:rsid w:val="005C2767"/>
    <w:rsid w:val="005C2F14"/>
    <w:rsid w:val="005C2F94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9A4"/>
    <w:rsid w:val="005D0A1B"/>
    <w:rsid w:val="005D0F01"/>
    <w:rsid w:val="005D0F8C"/>
    <w:rsid w:val="005D10FB"/>
    <w:rsid w:val="005D132E"/>
    <w:rsid w:val="005D135C"/>
    <w:rsid w:val="005D1D93"/>
    <w:rsid w:val="005D1E47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B2A"/>
    <w:rsid w:val="005F44A1"/>
    <w:rsid w:val="005F4E8A"/>
    <w:rsid w:val="005F54AC"/>
    <w:rsid w:val="005F5593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B6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A13"/>
    <w:rsid w:val="00606E18"/>
    <w:rsid w:val="00606FBC"/>
    <w:rsid w:val="00607182"/>
    <w:rsid w:val="0060749C"/>
    <w:rsid w:val="00607863"/>
    <w:rsid w:val="00607ECF"/>
    <w:rsid w:val="006110F3"/>
    <w:rsid w:val="006114B6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40A2"/>
    <w:rsid w:val="00634298"/>
    <w:rsid w:val="006346EC"/>
    <w:rsid w:val="00635247"/>
    <w:rsid w:val="00635527"/>
    <w:rsid w:val="006355EB"/>
    <w:rsid w:val="00635E7B"/>
    <w:rsid w:val="006366AC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B81"/>
    <w:rsid w:val="00644CE5"/>
    <w:rsid w:val="00644FE4"/>
    <w:rsid w:val="006452C8"/>
    <w:rsid w:val="006458A3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932"/>
    <w:rsid w:val="0068497F"/>
    <w:rsid w:val="00685784"/>
    <w:rsid w:val="0068601E"/>
    <w:rsid w:val="0068628E"/>
    <w:rsid w:val="006867B2"/>
    <w:rsid w:val="006867E8"/>
    <w:rsid w:val="0068688C"/>
    <w:rsid w:val="00687161"/>
    <w:rsid w:val="006871BA"/>
    <w:rsid w:val="0068781C"/>
    <w:rsid w:val="006879CC"/>
    <w:rsid w:val="00690871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8D0"/>
    <w:rsid w:val="00694AE9"/>
    <w:rsid w:val="00694D08"/>
    <w:rsid w:val="00694F27"/>
    <w:rsid w:val="006952D4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FE5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409F"/>
    <w:rsid w:val="006C412A"/>
    <w:rsid w:val="006C4A44"/>
    <w:rsid w:val="006C4B57"/>
    <w:rsid w:val="006C4F54"/>
    <w:rsid w:val="006C5654"/>
    <w:rsid w:val="006C56FA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464"/>
    <w:rsid w:val="006D5E13"/>
    <w:rsid w:val="006D5EFE"/>
    <w:rsid w:val="006D6338"/>
    <w:rsid w:val="006D6549"/>
    <w:rsid w:val="006D6DD6"/>
    <w:rsid w:val="006D7AB3"/>
    <w:rsid w:val="006D7B8E"/>
    <w:rsid w:val="006E0294"/>
    <w:rsid w:val="006E036A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731"/>
    <w:rsid w:val="006E4B00"/>
    <w:rsid w:val="006E4C09"/>
    <w:rsid w:val="006E4C9F"/>
    <w:rsid w:val="006E50D1"/>
    <w:rsid w:val="006E5127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0CF"/>
    <w:rsid w:val="006F6827"/>
    <w:rsid w:val="006F6A96"/>
    <w:rsid w:val="006F6E48"/>
    <w:rsid w:val="006F7080"/>
    <w:rsid w:val="006F7095"/>
    <w:rsid w:val="006F7963"/>
    <w:rsid w:val="006F7EB4"/>
    <w:rsid w:val="0070026F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DFD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20E"/>
    <w:rsid w:val="007119CD"/>
    <w:rsid w:val="00711C7B"/>
    <w:rsid w:val="00711DE6"/>
    <w:rsid w:val="00712542"/>
    <w:rsid w:val="0071258E"/>
    <w:rsid w:val="00712772"/>
    <w:rsid w:val="007129E7"/>
    <w:rsid w:val="00712B88"/>
    <w:rsid w:val="00712D13"/>
    <w:rsid w:val="0071304F"/>
    <w:rsid w:val="0071307A"/>
    <w:rsid w:val="0071308A"/>
    <w:rsid w:val="00713D36"/>
    <w:rsid w:val="00713E0A"/>
    <w:rsid w:val="00714049"/>
    <w:rsid w:val="00714589"/>
    <w:rsid w:val="007146E6"/>
    <w:rsid w:val="00714805"/>
    <w:rsid w:val="00714DF6"/>
    <w:rsid w:val="007153CA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FA9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561F"/>
    <w:rsid w:val="0073593C"/>
    <w:rsid w:val="007359C7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903"/>
    <w:rsid w:val="00737EE1"/>
    <w:rsid w:val="00737EFA"/>
    <w:rsid w:val="00740490"/>
    <w:rsid w:val="0074055B"/>
    <w:rsid w:val="00740660"/>
    <w:rsid w:val="00740879"/>
    <w:rsid w:val="00740ED5"/>
    <w:rsid w:val="00741994"/>
    <w:rsid w:val="00741E39"/>
    <w:rsid w:val="0074227E"/>
    <w:rsid w:val="00742295"/>
    <w:rsid w:val="007422FA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D02"/>
    <w:rsid w:val="0075000F"/>
    <w:rsid w:val="007503A4"/>
    <w:rsid w:val="00750C61"/>
    <w:rsid w:val="00750E52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41"/>
    <w:rsid w:val="00763B2E"/>
    <w:rsid w:val="00763FAE"/>
    <w:rsid w:val="007641C1"/>
    <w:rsid w:val="00764533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3647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4F1"/>
    <w:rsid w:val="007765CC"/>
    <w:rsid w:val="007767BC"/>
    <w:rsid w:val="00776893"/>
    <w:rsid w:val="00776907"/>
    <w:rsid w:val="00776E5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719"/>
    <w:rsid w:val="00781D72"/>
    <w:rsid w:val="00781F86"/>
    <w:rsid w:val="007820E4"/>
    <w:rsid w:val="007823E5"/>
    <w:rsid w:val="007824FD"/>
    <w:rsid w:val="007826E2"/>
    <w:rsid w:val="00782A6C"/>
    <w:rsid w:val="00782D95"/>
    <w:rsid w:val="0078355D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582"/>
    <w:rsid w:val="007936EA"/>
    <w:rsid w:val="00793AA2"/>
    <w:rsid w:val="00793B56"/>
    <w:rsid w:val="00794151"/>
    <w:rsid w:val="007947A2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593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655"/>
    <w:rsid w:val="007A6B55"/>
    <w:rsid w:val="007A7370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BB9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EE7"/>
    <w:rsid w:val="007C0FB4"/>
    <w:rsid w:val="007C11F8"/>
    <w:rsid w:val="007C1775"/>
    <w:rsid w:val="007C1F4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B4A"/>
    <w:rsid w:val="007C4E80"/>
    <w:rsid w:val="007C5274"/>
    <w:rsid w:val="007C531E"/>
    <w:rsid w:val="007C5342"/>
    <w:rsid w:val="007C5594"/>
    <w:rsid w:val="007C5EC0"/>
    <w:rsid w:val="007C6207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EE"/>
    <w:rsid w:val="007D63AE"/>
    <w:rsid w:val="007D63D5"/>
    <w:rsid w:val="007D6ADF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B6"/>
    <w:rsid w:val="007E196E"/>
    <w:rsid w:val="007E1B83"/>
    <w:rsid w:val="007E1BB0"/>
    <w:rsid w:val="007E1EC6"/>
    <w:rsid w:val="007E221D"/>
    <w:rsid w:val="007E2CCE"/>
    <w:rsid w:val="007E326E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927"/>
    <w:rsid w:val="007F1B3B"/>
    <w:rsid w:val="007F1F6F"/>
    <w:rsid w:val="007F22FE"/>
    <w:rsid w:val="007F2369"/>
    <w:rsid w:val="007F3199"/>
    <w:rsid w:val="007F34CF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451"/>
    <w:rsid w:val="008050EA"/>
    <w:rsid w:val="0080533E"/>
    <w:rsid w:val="00805720"/>
    <w:rsid w:val="00805BB7"/>
    <w:rsid w:val="00805E4E"/>
    <w:rsid w:val="00805F43"/>
    <w:rsid w:val="00806919"/>
    <w:rsid w:val="00806BC0"/>
    <w:rsid w:val="00806E8E"/>
    <w:rsid w:val="00806F72"/>
    <w:rsid w:val="00807013"/>
    <w:rsid w:val="00807198"/>
    <w:rsid w:val="0080783F"/>
    <w:rsid w:val="0080794B"/>
    <w:rsid w:val="00807C5A"/>
    <w:rsid w:val="00807D3B"/>
    <w:rsid w:val="00807E2B"/>
    <w:rsid w:val="00807E74"/>
    <w:rsid w:val="008104A0"/>
    <w:rsid w:val="00810D39"/>
    <w:rsid w:val="00810EB8"/>
    <w:rsid w:val="00810F52"/>
    <w:rsid w:val="00811565"/>
    <w:rsid w:val="008115B3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F49"/>
    <w:rsid w:val="00815456"/>
    <w:rsid w:val="00815795"/>
    <w:rsid w:val="008158AA"/>
    <w:rsid w:val="008162C9"/>
    <w:rsid w:val="00816319"/>
    <w:rsid w:val="008164D3"/>
    <w:rsid w:val="00816E45"/>
    <w:rsid w:val="008174D7"/>
    <w:rsid w:val="008177A7"/>
    <w:rsid w:val="008177D6"/>
    <w:rsid w:val="00817D66"/>
    <w:rsid w:val="0082018D"/>
    <w:rsid w:val="00820224"/>
    <w:rsid w:val="008203C5"/>
    <w:rsid w:val="00820BBA"/>
    <w:rsid w:val="00820C97"/>
    <w:rsid w:val="00820E20"/>
    <w:rsid w:val="0082136C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6898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20B5"/>
    <w:rsid w:val="0083230E"/>
    <w:rsid w:val="008328A5"/>
    <w:rsid w:val="00832C27"/>
    <w:rsid w:val="00832D7E"/>
    <w:rsid w:val="00833532"/>
    <w:rsid w:val="0083356D"/>
    <w:rsid w:val="0083394D"/>
    <w:rsid w:val="00833ED9"/>
    <w:rsid w:val="00833F27"/>
    <w:rsid w:val="008343F4"/>
    <w:rsid w:val="0083458D"/>
    <w:rsid w:val="0083482E"/>
    <w:rsid w:val="00834A50"/>
    <w:rsid w:val="00834DD4"/>
    <w:rsid w:val="00834E38"/>
    <w:rsid w:val="00835018"/>
    <w:rsid w:val="00835412"/>
    <w:rsid w:val="00835BBF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4A2"/>
    <w:rsid w:val="008445AE"/>
    <w:rsid w:val="008446D7"/>
    <w:rsid w:val="0084472E"/>
    <w:rsid w:val="008448D6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632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382"/>
    <w:rsid w:val="008666B0"/>
    <w:rsid w:val="008667C5"/>
    <w:rsid w:val="00866F35"/>
    <w:rsid w:val="00867143"/>
    <w:rsid w:val="008676B2"/>
    <w:rsid w:val="008676DC"/>
    <w:rsid w:val="00867CF7"/>
    <w:rsid w:val="00867FB8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96C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6D6"/>
    <w:rsid w:val="00881785"/>
    <w:rsid w:val="008818D4"/>
    <w:rsid w:val="008818DB"/>
    <w:rsid w:val="00881A67"/>
    <w:rsid w:val="008820BE"/>
    <w:rsid w:val="008822B2"/>
    <w:rsid w:val="0088252F"/>
    <w:rsid w:val="00883736"/>
    <w:rsid w:val="0088407A"/>
    <w:rsid w:val="00884694"/>
    <w:rsid w:val="008849D2"/>
    <w:rsid w:val="00885620"/>
    <w:rsid w:val="00885705"/>
    <w:rsid w:val="00885865"/>
    <w:rsid w:val="00885874"/>
    <w:rsid w:val="00885A61"/>
    <w:rsid w:val="008867A3"/>
    <w:rsid w:val="008869DD"/>
    <w:rsid w:val="00886C99"/>
    <w:rsid w:val="00886F6B"/>
    <w:rsid w:val="00887308"/>
    <w:rsid w:val="008873C3"/>
    <w:rsid w:val="008877ED"/>
    <w:rsid w:val="0089022A"/>
    <w:rsid w:val="0089026F"/>
    <w:rsid w:val="008905E1"/>
    <w:rsid w:val="0089086A"/>
    <w:rsid w:val="00890962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D22"/>
    <w:rsid w:val="00892D66"/>
    <w:rsid w:val="00892D76"/>
    <w:rsid w:val="00892E27"/>
    <w:rsid w:val="0089312A"/>
    <w:rsid w:val="0089394F"/>
    <w:rsid w:val="00893D6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D43"/>
    <w:rsid w:val="008C3A77"/>
    <w:rsid w:val="008C3E65"/>
    <w:rsid w:val="008C4194"/>
    <w:rsid w:val="008C487E"/>
    <w:rsid w:val="008C4B3F"/>
    <w:rsid w:val="008C4E54"/>
    <w:rsid w:val="008C60C6"/>
    <w:rsid w:val="008C62B7"/>
    <w:rsid w:val="008C65CD"/>
    <w:rsid w:val="008C67C5"/>
    <w:rsid w:val="008C7049"/>
    <w:rsid w:val="008C73DF"/>
    <w:rsid w:val="008D04D4"/>
    <w:rsid w:val="008D0A94"/>
    <w:rsid w:val="008D0CB4"/>
    <w:rsid w:val="008D0DC4"/>
    <w:rsid w:val="008D0F82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12F7"/>
    <w:rsid w:val="008F1426"/>
    <w:rsid w:val="008F16F9"/>
    <w:rsid w:val="008F181A"/>
    <w:rsid w:val="008F24CB"/>
    <w:rsid w:val="008F24FC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1BC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449"/>
    <w:rsid w:val="00904523"/>
    <w:rsid w:val="00904661"/>
    <w:rsid w:val="00905664"/>
    <w:rsid w:val="0090599E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380"/>
    <w:rsid w:val="00912541"/>
    <w:rsid w:val="00912D02"/>
    <w:rsid w:val="00912FFD"/>
    <w:rsid w:val="00913034"/>
    <w:rsid w:val="00913DFF"/>
    <w:rsid w:val="009144A8"/>
    <w:rsid w:val="00914861"/>
    <w:rsid w:val="00914B02"/>
    <w:rsid w:val="00914B91"/>
    <w:rsid w:val="009156FE"/>
    <w:rsid w:val="00915707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7D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B80"/>
    <w:rsid w:val="00934E0F"/>
    <w:rsid w:val="00934FED"/>
    <w:rsid w:val="00935639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089F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FDE"/>
    <w:rsid w:val="00955458"/>
    <w:rsid w:val="009556D4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4144"/>
    <w:rsid w:val="009841FA"/>
    <w:rsid w:val="009846C1"/>
    <w:rsid w:val="00985604"/>
    <w:rsid w:val="009859D0"/>
    <w:rsid w:val="00985CCA"/>
    <w:rsid w:val="00986222"/>
    <w:rsid w:val="0098662C"/>
    <w:rsid w:val="00986789"/>
    <w:rsid w:val="00986924"/>
    <w:rsid w:val="00986B4E"/>
    <w:rsid w:val="009872D0"/>
    <w:rsid w:val="00987323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6B9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384E"/>
    <w:rsid w:val="009A38C6"/>
    <w:rsid w:val="009A3ADE"/>
    <w:rsid w:val="009A41C1"/>
    <w:rsid w:val="009A47ED"/>
    <w:rsid w:val="009A48CE"/>
    <w:rsid w:val="009A53F5"/>
    <w:rsid w:val="009A584D"/>
    <w:rsid w:val="009A5C2B"/>
    <w:rsid w:val="009A6639"/>
    <w:rsid w:val="009A681C"/>
    <w:rsid w:val="009A682B"/>
    <w:rsid w:val="009A6E56"/>
    <w:rsid w:val="009A6EC5"/>
    <w:rsid w:val="009A733C"/>
    <w:rsid w:val="009A77A6"/>
    <w:rsid w:val="009B0007"/>
    <w:rsid w:val="009B0084"/>
    <w:rsid w:val="009B0180"/>
    <w:rsid w:val="009B02F3"/>
    <w:rsid w:val="009B02F4"/>
    <w:rsid w:val="009B07DF"/>
    <w:rsid w:val="009B08B2"/>
    <w:rsid w:val="009B0957"/>
    <w:rsid w:val="009B0D5A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5D"/>
    <w:rsid w:val="009C4950"/>
    <w:rsid w:val="009C4AAD"/>
    <w:rsid w:val="009C4CC2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8B9"/>
    <w:rsid w:val="009D4974"/>
    <w:rsid w:val="009D4CF6"/>
    <w:rsid w:val="009D53CC"/>
    <w:rsid w:val="009D53D5"/>
    <w:rsid w:val="009D54A8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51A"/>
    <w:rsid w:val="009E053F"/>
    <w:rsid w:val="009E05F8"/>
    <w:rsid w:val="009E0C72"/>
    <w:rsid w:val="009E1994"/>
    <w:rsid w:val="009E1AD7"/>
    <w:rsid w:val="009E2FB7"/>
    <w:rsid w:val="009E354C"/>
    <w:rsid w:val="009E37F8"/>
    <w:rsid w:val="009E386A"/>
    <w:rsid w:val="009E3A78"/>
    <w:rsid w:val="009E3E21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7186"/>
    <w:rsid w:val="009E74B0"/>
    <w:rsid w:val="009E7710"/>
    <w:rsid w:val="009E778C"/>
    <w:rsid w:val="009E7860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E7C"/>
    <w:rsid w:val="00A06368"/>
    <w:rsid w:val="00A064D5"/>
    <w:rsid w:val="00A066C6"/>
    <w:rsid w:val="00A068B5"/>
    <w:rsid w:val="00A069F4"/>
    <w:rsid w:val="00A06EBC"/>
    <w:rsid w:val="00A070AD"/>
    <w:rsid w:val="00A0729B"/>
    <w:rsid w:val="00A07833"/>
    <w:rsid w:val="00A07DD5"/>
    <w:rsid w:val="00A07F3D"/>
    <w:rsid w:val="00A10569"/>
    <w:rsid w:val="00A10F0B"/>
    <w:rsid w:val="00A1168F"/>
    <w:rsid w:val="00A116F5"/>
    <w:rsid w:val="00A1218C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4233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673"/>
    <w:rsid w:val="00A2368A"/>
    <w:rsid w:val="00A23D1C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BC"/>
    <w:rsid w:val="00A3656F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9A"/>
    <w:rsid w:val="00A46848"/>
    <w:rsid w:val="00A46FCF"/>
    <w:rsid w:val="00A471AA"/>
    <w:rsid w:val="00A47310"/>
    <w:rsid w:val="00A475BD"/>
    <w:rsid w:val="00A47F72"/>
    <w:rsid w:val="00A50101"/>
    <w:rsid w:val="00A50556"/>
    <w:rsid w:val="00A51384"/>
    <w:rsid w:val="00A516B7"/>
    <w:rsid w:val="00A517C4"/>
    <w:rsid w:val="00A51872"/>
    <w:rsid w:val="00A518D4"/>
    <w:rsid w:val="00A51DED"/>
    <w:rsid w:val="00A52397"/>
    <w:rsid w:val="00A5264C"/>
    <w:rsid w:val="00A530AB"/>
    <w:rsid w:val="00A531E2"/>
    <w:rsid w:val="00A533E6"/>
    <w:rsid w:val="00A533FE"/>
    <w:rsid w:val="00A5497F"/>
    <w:rsid w:val="00A549E6"/>
    <w:rsid w:val="00A54B6E"/>
    <w:rsid w:val="00A54D6D"/>
    <w:rsid w:val="00A550EB"/>
    <w:rsid w:val="00A557B2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DB7"/>
    <w:rsid w:val="00A676CE"/>
    <w:rsid w:val="00A67CE2"/>
    <w:rsid w:val="00A70634"/>
    <w:rsid w:val="00A70B08"/>
    <w:rsid w:val="00A70FB5"/>
    <w:rsid w:val="00A71366"/>
    <w:rsid w:val="00A715A5"/>
    <w:rsid w:val="00A716C1"/>
    <w:rsid w:val="00A71A7D"/>
    <w:rsid w:val="00A71D17"/>
    <w:rsid w:val="00A72075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6A3"/>
    <w:rsid w:val="00A779D2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C82"/>
    <w:rsid w:val="00A83D29"/>
    <w:rsid w:val="00A84411"/>
    <w:rsid w:val="00A84867"/>
    <w:rsid w:val="00A84B7D"/>
    <w:rsid w:val="00A84B91"/>
    <w:rsid w:val="00A84C94"/>
    <w:rsid w:val="00A84E64"/>
    <w:rsid w:val="00A850D2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F02"/>
    <w:rsid w:val="00A90592"/>
    <w:rsid w:val="00A90794"/>
    <w:rsid w:val="00A9099E"/>
    <w:rsid w:val="00A90BE0"/>
    <w:rsid w:val="00A912A5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757"/>
    <w:rsid w:val="00A959FB"/>
    <w:rsid w:val="00A95E96"/>
    <w:rsid w:val="00A95F42"/>
    <w:rsid w:val="00A9602C"/>
    <w:rsid w:val="00A962FA"/>
    <w:rsid w:val="00A9680B"/>
    <w:rsid w:val="00A96B8B"/>
    <w:rsid w:val="00A9735B"/>
    <w:rsid w:val="00A9739D"/>
    <w:rsid w:val="00A9759B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AB4"/>
    <w:rsid w:val="00AA1DB6"/>
    <w:rsid w:val="00AA20C2"/>
    <w:rsid w:val="00AA21A4"/>
    <w:rsid w:val="00AA236C"/>
    <w:rsid w:val="00AA23E0"/>
    <w:rsid w:val="00AA2718"/>
    <w:rsid w:val="00AA2EA4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51D4"/>
    <w:rsid w:val="00AA53BE"/>
    <w:rsid w:val="00AA5520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065"/>
    <w:rsid w:val="00AB3462"/>
    <w:rsid w:val="00AB352D"/>
    <w:rsid w:val="00AB38AE"/>
    <w:rsid w:val="00AB3CBB"/>
    <w:rsid w:val="00AB4110"/>
    <w:rsid w:val="00AB4529"/>
    <w:rsid w:val="00AB4560"/>
    <w:rsid w:val="00AB4671"/>
    <w:rsid w:val="00AB4AEF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A45"/>
    <w:rsid w:val="00AD0704"/>
    <w:rsid w:val="00AD09DF"/>
    <w:rsid w:val="00AD0B38"/>
    <w:rsid w:val="00AD0D0A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5AED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0CF"/>
    <w:rsid w:val="00AE2221"/>
    <w:rsid w:val="00AE239C"/>
    <w:rsid w:val="00AE295A"/>
    <w:rsid w:val="00AE296F"/>
    <w:rsid w:val="00AE2D0F"/>
    <w:rsid w:val="00AE2E9A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C3"/>
    <w:rsid w:val="00AE7071"/>
    <w:rsid w:val="00AE70C3"/>
    <w:rsid w:val="00AE7261"/>
    <w:rsid w:val="00AE74BF"/>
    <w:rsid w:val="00AE767E"/>
    <w:rsid w:val="00AE7AA1"/>
    <w:rsid w:val="00AF001E"/>
    <w:rsid w:val="00AF0202"/>
    <w:rsid w:val="00AF0690"/>
    <w:rsid w:val="00AF0E72"/>
    <w:rsid w:val="00AF0EF2"/>
    <w:rsid w:val="00AF0FD9"/>
    <w:rsid w:val="00AF0FF6"/>
    <w:rsid w:val="00AF1103"/>
    <w:rsid w:val="00AF1741"/>
    <w:rsid w:val="00AF1867"/>
    <w:rsid w:val="00AF1917"/>
    <w:rsid w:val="00AF197E"/>
    <w:rsid w:val="00AF1AF7"/>
    <w:rsid w:val="00AF1E76"/>
    <w:rsid w:val="00AF1FCA"/>
    <w:rsid w:val="00AF22F8"/>
    <w:rsid w:val="00AF26DB"/>
    <w:rsid w:val="00AF27BC"/>
    <w:rsid w:val="00AF2889"/>
    <w:rsid w:val="00AF2B51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CCF"/>
    <w:rsid w:val="00AF717F"/>
    <w:rsid w:val="00AF77C1"/>
    <w:rsid w:val="00AF7DBF"/>
    <w:rsid w:val="00AF7DC7"/>
    <w:rsid w:val="00B00A56"/>
    <w:rsid w:val="00B01731"/>
    <w:rsid w:val="00B01BF1"/>
    <w:rsid w:val="00B01D63"/>
    <w:rsid w:val="00B021F6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BDF"/>
    <w:rsid w:val="00B1329C"/>
    <w:rsid w:val="00B137EC"/>
    <w:rsid w:val="00B13864"/>
    <w:rsid w:val="00B138DC"/>
    <w:rsid w:val="00B13B1E"/>
    <w:rsid w:val="00B13FD6"/>
    <w:rsid w:val="00B145C4"/>
    <w:rsid w:val="00B145EA"/>
    <w:rsid w:val="00B147C5"/>
    <w:rsid w:val="00B1527A"/>
    <w:rsid w:val="00B152FE"/>
    <w:rsid w:val="00B15474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20198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2F3"/>
    <w:rsid w:val="00B24BF5"/>
    <w:rsid w:val="00B2503B"/>
    <w:rsid w:val="00B257E2"/>
    <w:rsid w:val="00B26097"/>
    <w:rsid w:val="00B2612B"/>
    <w:rsid w:val="00B26185"/>
    <w:rsid w:val="00B263F3"/>
    <w:rsid w:val="00B26BC8"/>
    <w:rsid w:val="00B26C73"/>
    <w:rsid w:val="00B26CFE"/>
    <w:rsid w:val="00B26D5F"/>
    <w:rsid w:val="00B26F5A"/>
    <w:rsid w:val="00B2797F"/>
    <w:rsid w:val="00B27E1D"/>
    <w:rsid w:val="00B27FBE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5C3"/>
    <w:rsid w:val="00B42960"/>
    <w:rsid w:val="00B42CF7"/>
    <w:rsid w:val="00B42D63"/>
    <w:rsid w:val="00B43060"/>
    <w:rsid w:val="00B43121"/>
    <w:rsid w:val="00B433BB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79"/>
    <w:rsid w:val="00B45ED4"/>
    <w:rsid w:val="00B46407"/>
    <w:rsid w:val="00B46879"/>
    <w:rsid w:val="00B4699C"/>
    <w:rsid w:val="00B469A6"/>
    <w:rsid w:val="00B46A8D"/>
    <w:rsid w:val="00B46CE8"/>
    <w:rsid w:val="00B472CA"/>
    <w:rsid w:val="00B4731D"/>
    <w:rsid w:val="00B4755B"/>
    <w:rsid w:val="00B47899"/>
    <w:rsid w:val="00B47B15"/>
    <w:rsid w:val="00B47D87"/>
    <w:rsid w:val="00B47F62"/>
    <w:rsid w:val="00B5025E"/>
    <w:rsid w:val="00B50A8B"/>
    <w:rsid w:val="00B51881"/>
    <w:rsid w:val="00B51894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73E"/>
    <w:rsid w:val="00B548BC"/>
    <w:rsid w:val="00B549DD"/>
    <w:rsid w:val="00B54A99"/>
    <w:rsid w:val="00B54D3A"/>
    <w:rsid w:val="00B5507F"/>
    <w:rsid w:val="00B555B9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973"/>
    <w:rsid w:val="00B57DD8"/>
    <w:rsid w:val="00B60EEA"/>
    <w:rsid w:val="00B6102D"/>
    <w:rsid w:val="00B61172"/>
    <w:rsid w:val="00B611AD"/>
    <w:rsid w:val="00B611E8"/>
    <w:rsid w:val="00B6129F"/>
    <w:rsid w:val="00B612AA"/>
    <w:rsid w:val="00B61738"/>
    <w:rsid w:val="00B61DD7"/>
    <w:rsid w:val="00B61ED0"/>
    <w:rsid w:val="00B620F9"/>
    <w:rsid w:val="00B62681"/>
    <w:rsid w:val="00B62AC1"/>
    <w:rsid w:val="00B62F28"/>
    <w:rsid w:val="00B63318"/>
    <w:rsid w:val="00B63410"/>
    <w:rsid w:val="00B638C5"/>
    <w:rsid w:val="00B63B0B"/>
    <w:rsid w:val="00B63B33"/>
    <w:rsid w:val="00B63E0F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EC5"/>
    <w:rsid w:val="00B924F8"/>
    <w:rsid w:val="00B9253E"/>
    <w:rsid w:val="00B926F5"/>
    <w:rsid w:val="00B92A11"/>
    <w:rsid w:val="00B92D73"/>
    <w:rsid w:val="00B92DE0"/>
    <w:rsid w:val="00B93A78"/>
    <w:rsid w:val="00B93C11"/>
    <w:rsid w:val="00B93FDD"/>
    <w:rsid w:val="00B94088"/>
    <w:rsid w:val="00B94E34"/>
    <w:rsid w:val="00B94E92"/>
    <w:rsid w:val="00B94EB9"/>
    <w:rsid w:val="00B9563B"/>
    <w:rsid w:val="00B956CA"/>
    <w:rsid w:val="00B956E4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57CA"/>
    <w:rsid w:val="00BA582B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BF4"/>
    <w:rsid w:val="00BB7E5E"/>
    <w:rsid w:val="00BC00EB"/>
    <w:rsid w:val="00BC05EF"/>
    <w:rsid w:val="00BC0A40"/>
    <w:rsid w:val="00BC0A42"/>
    <w:rsid w:val="00BC0D6F"/>
    <w:rsid w:val="00BC136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B45"/>
    <w:rsid w:val="00C003BB"/>
    <w:rsid w:val="00C00576"/>
    <w:rsid w:val="00C006A4"/>
    <w:rsid w:val="00C006B5"/>
    <w:rsid w:val="00C00C1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22A7"/>
    <w:rsid w:val="00C12362"/>
    <w:rsid w:val="00C1247C"/>
    <w:rsid w:val="00C1270F"/>
    <w:rsid w:val="00C12CC9"/>
    <w:rsid w:val="00C12E18"/>
    <w:rsid w:val="00C12EC9"/>
    <w:rsid w:val="00C13E1F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5ADB"/>
    <w:rsid w:val="00C1752D"/>
    <w:rsid w:val="00C17820"/>
    <w:rsid w:val="00C17822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1B77"/>
    <w:rsid w:val="00C323CF"/>
    <w:rsid w:val="00C32851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D6A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C06"/>
    <w:rsid w:val="00C47409"/>
    <w:rsid w:val="00C474A7"/>
    <w:rsid w:val="00C4779C"/>
    <w:rsid w:val="00C47E49"/>
    <w:rsid w:val="00C47FEB"/>
    <w:rsid w:val="00C500B0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81C"/>
    <w:rsid w:val="00C56E1B"/>
    <w:rsid w:val="00C57344"/>
    <w:rsid w:val="00C57F96"/>
    <w:rsid w:val="00C60019"/>
    <w:rsid w:val="00C60310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A43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40B0"/>
    <w:rsid w:val="00CA436C"/>
    <w:rsid w:val="00CA47BC"/>
    <w:rsid w:val="00CA48EC"/>
    <w:rsid w:val="00CA4966"/>
    <w:rsid w:val="00CA4DA5"/>
    <w:rsid w:val="00CA4F50"/>
    <w:rsid w:val="00CA4FBC"/>
    <w:rsid w:val="00CA5057"/>
    <w:rsid w:val="00CA53AE"/>
    <w:rsid w:val="00CA556F"/>
    <w:rsid w:val="00CA63A9"/>
    <w:rsid w:val="00CA6735"/>
    <w:rsid w:val="00CA6DB8"/>
    <w:rsid w:val="00CA730A"/>
    <w:rsid w:val="00CA7CB6"/>
    <w:rsid w:val="00CA7D00"/>
    <w:rsid w:val="00CA7DD9"/>
    <w:rsid w:val="00CA7F3A"/>
    <w:rsid w:val="00CA7FFC"/>
    <w:rsid w:val="00CB0303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C00B4"/>
    <w:rsid w:val="00CC0438"/>
    <w:rsid w:val="00CC0528"/>
    <w:rsid w:val="00CC07DA"/>
    <w:rsid w:val="00CC0AFC"/>
    <w:rsid w:val="00CC0C1E"/>
    <w:rsid w:val="00CC17CC"/>
    <w:rsid w:val="00CC196F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AF"/>
    <w:rsid w:val="00CD2417"/>
    <w:rsid w:val="00CD262D"/>
    <w:rsid w:val="00CD2812"/>
    <w:rsid w:val="00CD2B12"/>
    <w:rsid w:val="00CD2F17"/>
    <w:rsid w:val="00CD3004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6E9"/>
    <w:rsid w:val="00CE1887"/>
    <w:rsid w:val="00CE18C7"/>
    <w:rsid w:val="00CE1B8F"/>
    <w:rsid w:val="00CE1CE4"/>
    <w:rsid w:val="00CE24D9"/>
    <w:rsid w:val="00CE28F0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298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11"/>
    <w:rsid w:val="00D0233F"/>
    <w:rsid w:val="00D029E8"/>
    <w:rsid w:val="00D02D14"/>
    <w:rsid w:val="00D02D67"/>
    <w:rsid w:val="00D02DBA"/>
    <w:rsid w:val="00D02F26"/>
    <w:rsid w:val="00D0393D"/>
    <w:rsid w:val="00D03D80"/>
    <w:rsid w:val="00D04199"/>
    <w:rsid w:val="00D0496C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444"/>
    <w:rsid w:val="00D12AD0"/>
    <w:rsid w:val="00D134A6"/>
    <w:rsid w:val="00D138D9"/>
    <w:rsid w:val="00D13C2C"/>
    <w:rsid w:val="00D13CC7"/>
    <w:rsid w:val="00D13FD7"/>
    <w:rsid w:val="00D1420D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68D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BF2"/>
    <w:rsid w:val="00D27200"/>
    <w:rsid w:val="00D2789C"/>
    <w:rsid w:val="00D27D68"/>
    <w:rsid w:val="00D27FC2"/>
    <w:rsid w:val="00D3009B"/>
    <w:rsid w:val="00D30354"/>
    <w:rsid w:val="00D3054F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9BA"/>
    <w:rsid w:val="00D41AA4"/>
    <w:rsid w:val="00D4214B"/>
    <w:rsid w:val="00D4218E"/>
    <w:rsid w:val="00D42399"/>
    <w:rsid w:val="00D423AD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4383"/>
    <w:rsid w:val="00D44483"/>
    <w:rsid w:val="00D4469B"/>
    <w:rsid w:val="00D44F14"/>
    <w:rsid w:val="00D451FD"/>
    <w:rsid w:val="00D453C5"/>
    <w:rsid w:val="00D45CF4"/>
    <w:rsid w:val="00D45E5E"/>
    <w:rsid w:val="00D4629F"/>
    <w:rsid w:val="00D4634A"/>
    <w:rsid w:val="00D46B3E"/>
    <w:rsid w:val="00D47302"/>
    <w:rsid w:val="00D47809"/>
    <w:rsid w:val="00D47D89"/>
    <w:rsid w:val="00D50B9A"/>
    <w:rsid w:val="00D51933"/>
    <w:rsid w:val="00D51EF1"/>
    <w:rsid w:val="00D51FDF"/>
    <w:rsid w:val="00D52138"/>
    <w:rsid w:val="00D52404"/>
    <w:rsid w:val="00D5288A"/>
    <w:rsid w:val="00D5382F"/>
    <w:rsid w:val="00D53984"/>
    <w:rsid w:val="00D53B0C"/>
    <w:rsid w:val="00D53B1B"/>
    <w:rsid w:val="00D53EBE"/>
    <w:rsid w:val="00D54148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90A"/>
    <w:rsid w:val="00D57E9D"/>
    <w:rsid w:val="00D601E6"/>
    <w:rsid w:val="00D601E9"/>
    <w:rsid w:val="00D6066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539"/>
    <w:rsid w:val="00D6375B"/>
    <w:rsid w:val="00D638C0"/>
    <w:rsid w:val="00D63B9D"/>
    <w:rsid w:val="00D6440A"/>
    <w:rsid w:val="00D6473C"/>
    <w:rsid w:val="00D64A57"/>
    <w:rsid w:val="00D6523F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D41"/>
    <w:rsid w:val="00D82DBF"/>
    <w:rsid w:val="00D831FE"/>
    <w:rsid w:val="00D834DC"/>
    <w:rsid w:val="00D837F8"/>
    <w:rsid w:val="00D83C3F"/>
    <w:rsid w:val="00D83F41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9002E"/>
    <w:rsid w:val="00D902FD"/>
    <w:rsid w:val="00D9065C"/>
    <w:rsid w:val="00D90E2C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637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730"/>
    <w:rsid w:val="00DA782D"/>
    <w:rsid w:val="00DA7BA4"/>
    <w:rsid w:val="00DB03FB"/>
    <w:rsid w:val="00DB0987"/>
    <w:rsid w:val="00DB0D9E"/>
    <w:rsid w:val="00DB1125"/>
    <w:rsid w:val="00DB1126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279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3026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962"/>
    <w:rsid w:val="00DD298E"/>
    <w:rsid w:val="00DD2ABC"/>
    <w:rsid w:val="00DD2BA0"/>
    <w:rsid w:val="00DD2DB6"/>
    <w:rsid w:val="00DD3461"/>
    <w:rsid w:val="00DD37F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31B"/>
    <w:rsid w:val="00DE2417"/>
    <w:rsid w:val="00DE2457"/>
    <w:rsid w:val="00DE2DF2"/>
    <w:rsid w:val="00DE2E43"/>
    <w:rsid w:val="00DE3413"/>
    <w:rsid w:val="00DE34CC"/>
    <w:rsid w:val="00DE35B9"/>
    <w:rsid w:val="00DE3D55"/>
    <w:rsid w:val="00DE4201"/>
    <w:rsid w:val="00DE42A3"/>
    <w:rsid w:val="00DE4C5E"/>
    <w:rsid w:val="00DE5342"/>
    <w:rsid w:val="00DE590B"/>
    <w:rsid w:val="00DE6056"/>
    <w:rsid w:val="00DE67B2"/>
    <w:rsid w:val="00DE6A00"/>
    <w:rsid w:val="00DE6E03"/>
    <w:rsid w:val="00DE775D"/>
    <w:rsid w:val="00DE7E1F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8D"/>
    <w:rsid w:val="00DF6892"/>
    <w:rsid w:val="00DF6AB3"/>
    <w:rsid w:val="00DF6C80"/>
    <w:rsid w:val="00DF6D22"/>
    <w:rsid w:val="00DF6D3B"/>
    <w:rsid w:val="00DF7295"/>
    <w:rsid w:val="00DF75B2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48D"/>
    <w:rsid w:val="00E1175B"/>
    <w:rsid w:val="00E1189E"/>
    <w:rsid w:val="00E11C6B"/>
    <w:rsid w:val="00E11D1F"/>
    <w:rsid w:val="00E121B8"/>
    <w:rsid w:val="00E12528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68F"/>
    <w:rsid w:val="00E149A5"/>
    <w:rsid w:val="00E14A12"/>
    <w:rsid w:val="00E14D74"/>
    <w:rsid w:val="00E14F49"/>
    <w:rsid w:val="00E15392"/>
    <w:rsid w:val="00E1580F"/>
    <w:rsid w:val="00E16311"/>
    <w:rsid w:val="00E16C1C"/>
    <w:rsid w:val="00E16F3F"/>
    <w:rsid w:val="00E17031"/>
    <w:rsid w:val="00E17583"/>
    <w:rsid w:val="00E17761"/>
    <w:rsid w:val="00E17BDE"/>
    <w:rsid w:val="00E17CF7"/>
    <w:rsid w:val="00E20238"/>
    <w:rsid w:val="00E20F57"/>
    <w:rsid w:val="00E21A07"/>
    <w:rsid w:val="00E21C89"/>
    <w:rsid w:val="00E21D15"/>
    <w:rsid w:val="00E222E3"/>
    <w:rsid w:val="00E2234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413"/>
    <w:rsid w:val="00E3254D"/>
    <w:rsid w:val="00E32B71"/>
    <w:rsid w:val="00E32FD7"/>
    <w:rsid w:val="00E33408"/>
    <w:rsid w:val="00E3359C"/>
    <w:rsid w:val="00E33739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1BC"/>
    <w:rsid w:val="00E514D1"/>
    <w:rsid w:val="00E5182E"/>
    <w:rsid w:val="00E51E00"/>
    <w:rsid w:val="00E52100"/>
    <w:rsid w:val="00E52C07"/>
    <w:rsid w:val="00E52EFB"/>
    <w:rsid w:val="00E53AB6"/>
    <w:rsid w:val="00E53CC7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FC"/>
    <w:rsid w:val="00E632C6"/>
    <w:rsid w:val="00E63768"/>
    <w:rsid w:val="00E63B08"/>
    <w:rsid w:val="00E64E23"/>
    <w:rsid w:val="00E65AA2"/>
    <w:rsid w:val="00E65C62"/>
    <w:rsid w:val="00E65D0A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23A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B57"/>
    <w:rsid w:val="00E87E17"/>
    <w:rsid w:val="00E901A3"/>
    <w:rsid w:val="00E90FC8"/>
    <w:rsid w:val="00E913D6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5CA"/>
    <w:rsid w:val="00E95848"/>
    <w:rsid w:val="00E959BA"/>
    <w:rsid w:val="00E95CFF"/>
    <w:rsid w:val="00E95E8D"/>
    <w:rsid w:val="00E97AF0"/>
    <w:rsid w:val="00EA00CF"/>
    <w:rsid w:val="00EA05CF"/>
    <w:rsid w:val="00EA0BED"/>
    <w:rsid w:val="00EA0C9B"/>
    <w:rsid w:val="00EA0CB2"/>
    <w:rsid w:val="00EA0E55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5AD"/>
    <w:rsid w:val="00EA290F"/>
    <w:rsid w:val="00EA32CA"/>
    <w:rsid w:val="00EA3A7D"/>
    <w:rsid w:val="00EA3A81"/>
    <w:rsid w:val="00EA3FFC"/>
    <w:rsid w:val="00EA49A7"/>
    <w:rsid w:val="00EA49FF"/>
    <w:rsid w:val="00EA52AF"/>
    <w:rsid w:val="00EA53CD"/>
    <w:rsid w:val="00EA5E4A"/>
    <w:rsid w:val="00EA682C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056"/>
    <w:rsid w:val="00EB42FA"/>
    <w:rsid w:val="00EB455F"/>
    <w:rsid w:val="00EB4965"/>
    <w:rsid w:val="00EB5143"/>
    <w:rsid w:val="00EB55AE"/>
    <w:rsid w:val="00EB59C1"/>
    <w:rsid w:val="00EB5B11"/>
    <w:rsid w:val="00EB5EB3"/>
    <w:rsid w:val="00EB60CC"/>
    <w:rsid w:val="00EB6756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3BA"/>
    <w:rsid w:val="00EC34E2"/>
    <w:rsid w:val="00EC380E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BD2"/>
    <w:rsid w:val="00EC724A"/>
    <w:rsid w:val="00EC736D"/>
    <w:rsid w:val="00EC73D3"/>
    <w:rsid w:val="00EC74BE"/>
    <w:rsid w:val="00EC7CFB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7A9"/>
    <w:rsid w:val="00EE0869"/>
    <w:rsid w:val="00EE0A62"/>
    <w:rsid w:val="00EE0BFB"/>
    <w:rsid w:val="00EE127A"/>
    <w:rsid w:val="00EE1994"/>
    <w:rsid w:val="00EE1C95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5430"/>
    <w:rsid w:val="00EE5683"/>
    <w:rsid w:val="00EE58F0"/>
    <w:rsid w:val="00EE599F"/>
    <w:rsid w:val="00EE5A0B"/>
    <w:rsid w:val="00EE5C27"/>
    <w:rsid w:val="00EE6DCC"/>
    <w:rsid w:val="00EE740A"/>
    <w:rsid w:val="00EE75E5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F09"/>
    <w:rsid w:val="00EF7297"/>
    <w:rsid w:val="00EF754B"/>
    <w:rsid w:val="00EF799F"/>
    <w:rsid w:val="00F0077E"/>
    <w:rsid w:val="00F019C3"/>
    <w:rsid w:val="00F01EEB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D"/>
    <w:rsid w:val="00F17E85"/>
    <w:rsid w:val="00F20147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AA"/>
    <w:rsid w:val="00F24FBC"/>
    <w:rsid w:val="00F250BB"/>
    <w:rsid w:val="00F251E2"/>
    <w:rsid w:val="00F25219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7E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C9"/>
    <w:rsid w:val="00F404CF"/>
    <w:rsid w:val="00F40971"/>
    <w:rsid w:val="00F40A5E"/>
    <w:rsid w:val="00F40B12"/>
    <w:rsid w:val="00F4125C"/>
    <w:rsid w:val="00F4129C"/>
    <w:rsid w:val="00F41945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6186"/>
    <w:rsid w:val="00F46823"/>
    <w:rsid w:val="00F4697B"/>
    <w:rsid w:val="00F46CBA"/>
    <w:rsid w:val="00F46FAD"/>
    <w:rsid w:val="00F474DD"/>
    <w:rsid w:val="00F479AA"/>
    <w:rsid w:val="00F479FB"/>
    <w:rsid w:val="00F47B05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FC8"/>
    <w:rsid w:val="00F57446"/>
    <w:rsid w:val="00F5747B"/>
    <w:rsid w:val="00F57934"/>
    <w:rsid w:val="00F57974"/>
    <w:rsid w:val="00F57DFC"/>
    <w:rsid w:val="00F602EF"/>
    <w:rsid w:val="00F606C0"/>
    <w:rsid w:val="00F6093B"/>
    <w:rsid w:val="00F60AF6"/>
    <w:rsid w:val="00F612B7"/>
    <w:rsid w:val="00F6145F"/>
    <w:rsid w:val="00F6178D"/>
    <w:rsid w:val="00F61E2F"/>
    <w:rsid w:val="00F61F3A"/>
    <w:rsid w:val="00F61FD9"/>
    <w:rsid w:val="00F6258A"/>
    <w:rsid w:val="00F625AA"/>
    <w:rsid w:val="00F626CF"/>
    <w:rsid w:val="00F630F6"/>
    <w:rsid w:val="00F63227"/>
    <w:rsid w:val="00F637C8"/>
    <w:rsid w:val="00F638A8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5FC"/>
    <w:rsid w:val="00F72777"/>
    <w:rsid w:val="00F728AE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F33"/>
    <w:rsid w:val="00F866E8"/>
    <w:rsid w:val="00F8688C"/>
    <w:rsid w:val="00F872D7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79D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B7F"/>
    <w:rsid w:val="00FB466C"/>
    <w:rsid w:val="00FB4844"/>
    <w:rsid w:val="00FB4ABA"/>
    <w:rsid w:val="00FB4E2A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D1F"/>
    <w:rsid w:val="00FC1F39"/>
    <w:rsid w:val="00FC1FC4"/>
    <w:rsid w:val="00FC1FD6"/>
    <w:rsid w:val="00FC21CB"/>
    <w:rsid w:val="00FC2532"/>
    <w:rsid w:val="00FC2A45"/>
    <w:rsid w:val="00FC2A82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964"/>
    <w:rsid w:val="00FC6EBE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835"/>
    <w:rsid w:val="00FD2870"/>
    <w:rsid w:val="00FD2AEE"/>
    <w:rsid w:val="00FD3220"/>
    <w:rsid w:val="00FD3715"/>
    <w:rsid w:val="00FD3814"/>
    <w:rsid w:val="00FD3AF3"/>
    <w:rsid w:val="00FD44CC"/>
    <w:rsid w:val="00FD47C8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D0E"/>
    <w:rsid w:val="00FE0205"/>
    <w:rsid w:val="00FE03A9"/>
    <w:rsid w:val="00FE07B0"/>
    <w:rsid w:val="00FE0858"/>
    <w:rsid w:val="00FE0A25"/>
    <w:rsid w:val="00FE0AC4"/>
    <w:rsid w:val="00FE0B41"/>
    <w:rsid w:val="00FE0DD2"/>
    <w:rsid w:val="00FE1BF3"/>
    <w:rsid w:val="00FE23F6"/>
    <w:rsid w:val="00FE2849"/>
    <w:rsid w:val="00FE3259"/>
    <w:rsid w:val="00FE3578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3092"/>
    <w:rsid w:val="00FF3158"/>
    <w:rsid w:val="00FF3993"/>
    <w:rsid w:val="00FF3AD3"/>
    <w:rsid w:val="00FF3D8F"/>
    <w:rsid w:val="00FF4770"/>
    <w:rsid w:val="00FF53C7"/>
    <w:rsid w:val="00FF547C"/>
    <w:rsid w:val="00FF54A6"/>
    <w:rsid w:val="00FF54E6"/>
    <w:rsid w:val="00FF5BE6"/>
    <w:rsid w:val="00FF5E71"/>
    <w:rsid w:val="00FF607D"/>
    <w:rsid w:val="00FF6404"/>
    <w:rsid w:val="00FF6546"/>
    <w:rsid w:val="00FF6729"/>
    <w:rsid w:val="00FF68FF"/>
    <w:rsid w:val="00FF699E"/>
    <w:rsid w:val="00FF6A16"/>
    <w:rsid w:val="00FF6B64"/>
    <w:rsid w:val="00FF7107"/>
    <w:rsid w:val="00FF7541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ED02760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50028B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A901B-4798-4186-BBDA-54133FFE6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102</TotalTime>
  <Pages>2</Pages>
  <Words>315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2225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Orathai, Nuchprasert</cp:lastModifiedBy>
  <cp:revision>98</cp:revision>
  <cp:lastPrinted>2020-05-10T23:36:00Z</cp:lastPrinted>
  <dcterms:created xsi:type="dcterms:W3CDTF">2021-05-03T05:35:00Z</dcterms:created>
  <dcterms:modified xsi:type="dcterms:W3CDTF">2021-05-13T01:09:00Z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