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2A070789" w:rsidR="001C00CB" w:rsidRDefault="00A30A40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503232AF" w14:textId="77777777" w:rsidR="0069739F" w:rsidRPr="00505EB3" w:rsidRDefault="0069739F" w:rsidP="0069739F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77777777" w:rsidR="0069739F" w:rsidRPr="00A03381" w:rsidRDefault="0069739F" w:rsidP="006973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B4D5E">
        <w:rPr>
          <w:rFonts w:ascii="Angsana New" w:hAnsi="Angsana New"/>
          <w:spacing w:val="8"/>
          <w:sz w:val="28"/>
          <w:szCs w:val="28"/>
          <w:cs/>
        </w:rPr>
        <w:t>บริษัท ไทยเศรษฐกิจประกันภัย จำกัด (มหาชน)  (“บริษัท”) จดทะเบียนเป็นบริษัทจำกัดในประเทศไทยเมื่อวันที่</w:t>
      </w:r>
      <w:r w:rsidRPr="00DB4D5E">
        <w:rPr>
          <w:rFonts w:ascii="Angsana New" w:hAnsi="Angsana New"/>
          <w:sz w:val="28"/>
          <w:szCs w:val="28"/>
          <w:cs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</w:rPr>
        <w:t>31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มกราคม </w:t>
      </w:r>
      <w:r w:rsidRPr="00DB4D5E">
        <w:rPr>
          <w:rFonts w:ascii="Angsana New" w:hAnsi="Angsana New"/>
          <w:spacing w:val="6"/>
          <w:sz w:val="28"/>
          <w:szCs w:val="28"/>
        </w:rPr>
        <w:t>2485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>
        <w:rPr>
          <w:rFonts w:ascii="Angsana New" w:hAnsi="Angsana New"/>
          <w:spacing w:val="6"/>
          <w:sz w:val="28"/>
          <w:szCs w:val="28"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DB4D5E">
        <w:rPr>
          <w:rFonts w:ascii="Angsana New" w:hAnsi="Angsana New"/>
          <w:spacing w:val="6"/>
          <w:sz w:val="28"/>
          <w:szCs w:val="28"/>
        </w:rPr>
        <w:t xml:space="preserve">87 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ตึก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เอ็ม</w:t>
      </w:r>
      <w:r w:rsidRPr="00A312BA">
        <w:rPr>
          <w:rFonts w:ascii="Angsana New" w:hAnsi="Angsana New"/>
          <w:spacing w:val="-4"/>
          <w:sz w:val="28"/>
          <w:szCs w:val="28"/>
        </w:rPr>
        <w:t>.</w:t>
      </w:r>
      <w:r w:rsidRPr="00A03381">
        <w:rPr>
          <w:rFonts w:ascii="Angsana New" w:hAnsi="Angsana New"/>
          <w:sz w:val="28"/>
          <w:szCs w:val="28"/>
        </w:rPr>
        <w:t xml:space="preserve"> </w:t>
      </w:r>
      <w:r w:rsidRPr="00A03381">
        <w:rPr>
          <w:rFonts w:ascii="Angsana New" w:hAnsi="Angsana New"/>
          <w:sz w:val="28"/>
          <w:szCs w:val="28"/>
          <w:cs/>
        </w:rPr>
        <w:t xml:space="preserve">ไทย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ทาวเวอร์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ออล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ซีซั่น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ส์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เพลส ชั้น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15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ห้องเลข</w:t>
      </w:r>
      <w:r w:rsidRPr="00A312BA">
        <w:rPr>
          <w:rFonts w:ascii="Angsana New" w:hAnsi="Angsana New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>1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4-6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ถนนวิทย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ุ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แขวงลุมพินี เขตปทุมวัน กรุงเทพมหานคร ประเทศ</w:t>
      </w:r>
      <w:r w:rsidRPr="00A03381">
        <w:rPr>
          <w:rFonts w:ascii="Angsana New" w:hAnsi="Angsana New"/>
          <w:sz w:val="28"/>
          <w:szCs w:val="28"/>
          <w:cs/>
        </w:rPr>
        <w:t>ไท</w:t>
      </w:r>
      <w:r w:rsidRPr="00A03381">
        <w:rPr>
          <w:rFonts w:ascii="Angsana New" w:hAnsi="Angsana New" w:hint="cs"/>
          <w:sz w:val="28"/>
          <w:szCs w:val="28"/>
          <w:cs/>
        </w:rPr>
        <w:t>ย</w:t>
      </w:r>
    </w:p>
    <w:p w14:paraId="1A73B1AC" w14:textId="65F495DD" w:rsidR="0069739F" w:rsidRDefault="0069739F" w:rsidP="006973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03381">
        <w:rPr>
          <w:rFonts w:ascii="Angsana New" w:hAnsi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A03381">
        <w:rPr>
          <w:rFonts w:ascii="Angsana New" w:hAnsi="Angsana New"/>
          <w:sz w:val="28"/>
          <w:szCs w:val="28"/>
        </w:rPr>
        <w:t xml:space="preserve">31 </w:t>
      </w:r>
      <w:r w:rsidRPr="00A0338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03381">
        <w:rPr>
          <w:rFonts w:ascii="Angsana New" w:hAnsi="Angsana New"/>
          <w:sz w:val="28"/>
          <w:szCs w:val="28"/>
        </w:rPr>
        <w:t xml:space="preserve">2563 </w:t>
      </w:r>
      <w:r w:rsidRPr="00FB7D9F">
        <w:rPr>
          <w:rFonts w:ascii="Angsana New" w:hAnsi="Angsana New"/>
          <w:sz w:val="28"/>
          <w:szCs w:val="28"/>
          <w:cs/>
        </w:rPr>
        <w:t>บริษัทมี</w:t>
      </w:r>
      <w:r>
        <w:rPr>
          <w:rFonts w:ascii="Angsana New" w:hAnsi="Angsana New" w:hint="cs"/>
          <w:sz w:val="28"/>
          <w:szCs w:val="28"/>
          <w:cs/>
        </w:rPr>
        <w:t>สำนักงานต่างจังหวัดจำนวน</w:t>
      </w:r>
      <w:r w:rsidRPr="00FB7D9F">
        <w:rPr>
          <w:rFonts w:ascii="Angsana New" w:hAnsi="Angsana New"/>
          <w:sz w:val="28"/>
          <w:szCs w:val="28"/>
          <w:cs/>
        </w:rPr>
        <w:t xml:space="preserve"> </w:t>
      </w:r>
      <w:r w:rsidRPr="00FB7D9F">
        <w:rPr>
          <w:rFonts w:ascii="Angsana New" w:hAnsi="Angsana New"/>
          <w:sz w:val="28"/>
          <w:szCs w:val="28"/>
        </w:rPr>
        <w:t xml:space="preserve">11 </w:t>
      </w:r>
      <w:r>
        <w:rPr>
          <w:rFonts w:ascii="Angsana New" w:hAnsi="Angsana New" w:hint="cs"/>
          <w:sz w:val="28"/>
          <w:szCs w:val="28"/>
          <w:cs/>
        </w:rPr>
        <w:t>แห่ง</w:t>
      </w:r>
    </w:p>
    <w:p w14:paraId="17AFF186" w14:textId="77777777" w:rsidR="0069739F" w:rsidRPr="00505EB3" w:rsidRDefault="0069739F" w:rsidP="00692C93">
      <w:pPr>
        <w:pStyle w:val="FSNoteNumbered"/>
        <w:numPr>
          <w:ilvl w:val="1"/>
          <w:numId w:val="27"/>
        </w:numPr>
        <w:spacing w:before="120" w:after="120"/>
        <w:ind w:left="547" w:hanging="547"/>
        <w:rPr>
          <w:rFonts w:asciiTheme="majorBidi" w:hAnsiTheme="majorBidi"/>
          <w:b/>
          <w:bCs/>
          <w:u w:val="none"/>
          <w:cs/>
        </w:rPr>
      </w:pPr>
      <w:r w:rsidRPr="00367346">
        <w:rPr>
          <w:rFonts w:asciiTheme="majorBidi" w:hAnsiTheme="majorBidi" w:cstheme="majorBidi"/>
          <w:b/>
          <w:bCs/>
          <w:u w:val="none"/>
          <w:cs/>
        </w:rPr>
        <w:t>สถานะของบริษัท</w:t>
      </w:r>
      <w:bookmarkStart w:id="0" w:name="_Hlk24232674"/>
    </w:p>
    <w:bookmarkEnd w:id="0"/>
    <w:p w14:paraId="669A86A6" w14:textId="62BEA7F9" w:rsidR="00692C93" w:rsidRDefault="0069739F" w:rsidP="00692C93">
      <w:pPr>
        <w:spacing w:before="120" w:after="120"/>
        <w:ind w:left="547"/>
        <w:jc w:val="thaiDistribute"/>
        <w:rPr>
          <w:rFonts w:ascii="Angsana New" w:hAnsi="Angsana New"/>
          <w:spacing w:val="-2"/>
          <w:sz w:val="28"/>
          <w:szCs w:val="28"/>
        </w:rPr>
      </w:pPr>
      <w:r w:rsidRPr="008768FC">
        <w:rPr>
          <w:rFonts w:ascii="Angsana New" w:hAnsi="Angsana New"/>
          <w:spacing w:val="2"/>
          <w:sz w:val="28"/>
          <w:szCs w:val="28"/>
          <w:cs/>
        </w:rPr>
        <w:t xml:space="preserve">บริษัทมีผลขาดทุนสะสม ณ </w:t>
      </w:r>
      <w:r w:rsidRPr="008768FC">
        <w:rPr>
          <w:rFonts w:ascii="Angsana New" w:hAnsi="Angsana New" w:hint="cs"/>
          <w:spacing w:val="2"/>
          <w:sz w:val="28"/>
          <w:szCs w:val="28"/>
          <w:cs/>
        </w:rPr>
        <w:t>วันที่</w:t>
      </w:r>
      <w:r w:rsidRPr="008768FC">
        <w:rPr>
          <w:rFonts w:ascii="Angsana New" w:hAnsi="Angsana New"/>
          <w:spacing w:val="2"/>
          <w:sz w:val="28"/>
          <w:szCs w:val="28"/>
        </w:rPr>
        <w:t xml:space="preserve"> </w:t>
      </w:r>
      <w:r>
        <w:rPr>
          <w:rFonts w:ascii="Angsana New" w:hAnsi="Angsana New"/>
          <w:spacing w:val="-2"/>
          <w:sz w:val="28"/>
          <w:szCs w:val="28"/>
        </w:rPr>
        <w:t>31</w:t>
      </w:r>
      <w:r w:rsidRPr="00A13FEA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>
        <w:rPr>
          <w:rFonts w:ascii="Angsana New" w:hAnsi="Angsana New"/>
          <w:spacing w:val="-2"/>
          <w:sz w:val="28"/>
          <w:szCs w:val="28"/>
        </w:rPr>
        <w:t>2564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1A52F6">
        <w:rPr>
          <w:rFonts w:ascii="Angsana New" w:hAnsi="Angsana New"/>
          <w:spacing w:val="-2"/>
          <w:sz w:val="28"/>
          <w:szCs w:val="28"/>
        </w:rPr>
        <w:t>31</w:t>
      </w:r>
      <w:r w:rsidRPr="001A52F6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931189">
        <w:rPr>
          <w:rFonts w:ascii="Angsana New" w:hAnsi="Angsana New"/>
          <w:spacing w:val="-2"/>
          <w:sz w:val="28"/>
          <w:szCs w:val="28"/>
        </w:rPr>
        <w:t>2563</w:t>
      </w:r>
      <w:r w:rsidRPr="00931189">
        <w:rPr>
          <w:rFonts w:ascii="Angsana New" w:hAnsi="Angsana New"/>
          <w:spacing w:val="2"/>
          <w:sz w:val="28"/>
          <w:szCs w:val="28"/>
        </w:rPr>
        <w:t xml:space="preserve"> </w:t>
      </w:r>
      <w:r>
        <w:rPr>
          <w:rFonts w:ascii="Angsana New" w:hAnsi="Angsana New" w:hint="cs"/>
          <w:spacing w:val="2"/>
          <w:sz w:val="28"/>
          <w:szCs w:val="28"/>
          <w:cs/>
        </w:rPr>
        <w:t>เป็น</w:t>
      </w:r>
      <w:r w:rsidRPr="00931189">
        <w:rPr>
          <w:rFonts w:ascii="Angsana New" w:hAnsi="Angsana New"/>
          <w:spacing w:val="2"/>
          <w:sz w:val="28"/>
          <w:szCs w:val="28"/>
          <w:cs/>
        </w:rPr>
        <w:t>จำนวนเงิน</w:t>
      </w:r>
      <w:r w:rsidRPr="00931189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31189">
        <w:rPr>
          <w:rFonts w:ascii="Angsana New" w:hAnsi="Angsana New"/>
          <w:spacing w:val="2"/>
          <w:sz w:val="28"/>
          <w:szCs w:val="28"/>
        </w:rPr>
        <w:t xml:space="preserve">647.0 </w:t>
      </w:r>
      <w:r w:rsidRPr="00931189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Pr="00367346">
        <w:rPr>
          <w:rFonts w:ascii="Angsana New" w:hAnsi="Angsana New"/>
          <w:spacing w:val="2"/>
          <w:sz w:val="28"/>
          <w:szCs w:val="28"/>
          <w:cs/>
        </w:rPr>
        <w:t xml:space="preserve"> และ</w:t>
      </w:r>
      <w:r w:rsidRPr="008768F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367346">
        <w:rPr>
          <w:rFonts w:ascii="Angsana New" w:hAnsi="Angsana New"/>
          <w:spacing w:val="2"/>
          <w:sz w:val="28"/>
          <w:szCs w:val="28"/>
        </w:rPr>
        <w:t xml:space="preserve">627.7 </w:t>
      </w:r>
      <w:r w:rsidRPr="008768FC">
        <w:rPr>
          <w:rFonts w:ascii="Angsana New" w:hAnsi="Angsana New"/>
          <w:spacing w:val="2"/>
          <w:sz w:val="28"/>
          <w:szCs w:val="28"/>
          <w:cs/>
        </w:rPr>
        <w:t>ล้านบาท ตามลำดับ</w:t>
      </w:r>
      <w:r w:rsidRPr="008768FC">
        <w:rPr>
          <w:rFonts w:ascii="Angsana New" w:hAnsi="Angsana New" w:hint="cs"/>
          <w:spacing w:val="2"/>
          <w:sz w:val="28"/>
          <w:szCs w:val="28"/>
          <w:cs/>
        </w:rPr>
        <w:t xml:space="preserve"> และ</w:t>
      </w:r>
      <w:r w:rsidRPr="008768FC">
        <w:rPr>
          <w:rFonts w:ascii="Angsana New" w:hAnsi="Angsana New" w:hint="cs"/>
          <w:sz w:val="28"/>
          <w:szCs w:val="28"/>
          <w:cs/>
        </w:rPr>
        <w:t>มีขาดทุนจากการ</w:t>
      </w:r>
      <w:r w:rsidRPr="00DE0ED6">
        <w:rPr>
          <w:rFonts w:ascii="Angsana New" w:hAnsi="Angsana New" w:hint="cs"/>
          <w:sz w:val="28"/>
          <w:szCs w:val="28"/>
          <w:cs/>
        </w:rPr>
        <w:t>ดำเนินงานต่อเนื่อง</w:t>
      </w:r>
      <w:r w:rsidRPr="00DE0ED6">
        <w:rPr>
          <w:rFonts w:ascii="Angsana New" w:hAnsi="Angsana New"/>
          <w:sz w:val="28"/>
          <w:szCs w:val="28"/>
        </w:rPr>
        <w:t xml:space="preserve"> </w:t>
      </w:r>
      <w:r w:rsidRPr="00DE0ED6">
        <w:rPr>
          <w:rFonts w:ascii="Angsana New" w:hAnsi="Angsana New" w:hint="cs"/>
          <w:sz w:val="28"/>
          <w:szCs w:val="28"/>
          <w:cs/>
        </w:rPr>
        <w:t xml:space="preserve">รวมถึงการที่ตลาดหลักทรัพย์แห่งประเทศไทยขึ้นเครื่องหมาย </w:t>
      </w:r>
      <w:r w:rsidRPr="00DE0ED6">
        <w:rPr>
          <w:rFonts w:ascii="Angsana New" w:hAnsi="Angsana New"/>
          <w:sz w:val="28"/>
          <w:szCs w:val="28"/>
        </w:rPr>
        <w:t>C-caution</w:t>
      </w:r>
      <w:r w:rsidRPr="00DE0ED6">
        <w:rPr>
          <w:rFonts w:ascii="Angsana New" w:hAnsi="Angsana New" w:hint="cs"/>
          <w:sz w:val="28"/>
          <w:szCs w:val="28"/>
          <w:cs/>
        </w:rPr>
        <w:t xml:space="preserve"> บนหลักทรัพย์ของบริษัทตั้งแต่ไตรมาส </w:t>
      </w:r>
      <w:r w:rsidRPr="00DE0ED6">
        <w:rPr>
          <w:rFonts w:ascii="Angsana New" w:hAnsi="Angsana New"/>
          <w:sz w:val="28"/>
          <w:szCs w:val="28"/>
        </w:rPr>
        <w:t>2</w:t>
      </w:r>
      <w:r w:rsidRPr="00DE0ED6">
        <w:rPr>
          <w:rFonts w:ascii="Angsana New" w:hAnsi="Angsana New" w:hint="cs"/>
          <w:sz w:val="28"/>
          <w:szCs w:val="28"/>
          <w:cs/>
        </w:rPr>
        <w:t xml:space="preserve"> ปี </w:t>
      </w:r>
      <w:r w:rsidRPr="00DE0ED6">
        <w:rPr>
          <w:rFonts w:ascii="Angsana New" w:hAnsi="Angsana New"/>
          <w:sz w:val="28"/>
          <w:szCs w:val="28"/>
        </w:rPr>
        <w:t>2563</w:t>
      </w:r>
      <w:r w:rsidRPr="00DE0ED6">
        <w:rPr>
          <w:rFonts w:ascii="Angsana New" w:hAnsi="Angsana New" w:hint="cs"/>
          <w:sz w:val="28"/>
          <w:szCs w:val="28"/>
          <w:cs/>
        </w:rPr>
        <w:t xml:space="preserve"> อันเนื่องมาจากการที่บริษัทมีส่วนของผู้ถือหุ้นน้อยกว่าร้อยละ </w:t>
      </w:r>
      <w:r w:rsidRPr="00DE0ED6">
        <w:rPr>
          <w:rFonts w:ascii="Angsana New" w:hAnsi="Angsana New"/>
          <w:sz w:val="28"/>
          <w:szCs w:val="28"/>
        </w:rPr>
        <w:t>50</w:t>
      </w:r>
      <w:r w:rsidRPr="00DE0ED6">
        <w:rPr>
          <w:rFonts w:ascii="Angsana New" w:hAnsi="Angsana New" w:hint="cs"/>
          <w:sz w:val="28"/>
          <w:szCs w:val="28"/>
          <w:cs/>
        </w:rPr>
        <w:t xml:space="preserve"> ของทุน</w:t>
      </w:r>
      <w:r w:rsidRPr="00DE0ED6">
        <w:rPr>
          <w:rFonts w:ascii="Angsana New" w:hAnsi="Angsana New" w:hint="cs"/>
          <w:spacing w:val="-4"/>
          <w:sz w:val="28"/>
          <w:szCs w:val="28"/>
          <w:cs/>
        </w:rPr>
        <w:t>ชำระแล้ว</w:t>
      </w:r>
      <w:r w:rsidRPr="00DE0E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A52F6">
        <w:rPr>
          <w:rFonts w:ascii="Angsana New" w:hAnsi="Angsana New"/>
          <w:spacing w:val="-2"/>
          <w:sz w:val="28"/>
          <w:szCs w:val="28"/>
          <w:cs/>
        </w:rPr>
        <w:t>ปัจจัย</w:t>
      </w:r>
      <w:r w:rsidRPr="001A52F6">
        <w:rPr>
          <w:rFonts w:ascii="Angsana New" w:hAnsi="Angsana New" w:hint="cs"/>
          <w:spacing w:val="-2"/>
          <w:sz w:val="28"/>
          <w:szCs w:val="28"/>
          <w:cs/>
        </w:rPr>
        <w:t>เหล่านี้</w:t>
      </w:r>
      <w:r>
        <w:rPr>
          <w:rFonts w:ascii="Angsana New" w:hAnsi="Angsana New" w:hint="cs"/>
          <w:spacing w:val="-2"/>
          <w:sz w:val="28"/>
          <w:szCs w:val="28"/>
          <w:cs/>
        </w:rPr>
        <w:t>อาจ</w:t>
      </w:r>
      <w:r w:rsidRPr="001A52F6">
        <w:rPr>
          <w:rFonts w:ascii="Angsana New" w:hAnsi="Angsana New"/>
          <w:spacing w:val="-2"/>
          <w:sz w:val="28"/>
          <w:szCs w:val="28"/>
          <w:cs/>
        </w:rPr>
        <w:t>แสดงว่ามีความไม่แน่นอนเกี่ยวกับความสามารถในการดำเนินงาน</w:t>
      </w:r>
      <w:r w:rsidRPr="002B5A91">
        <w:rPr>
          <w:rFonts w:ascii="Angsana New" w:hAnsi="Angsana New"/>
          <w:spacing w:val="2"/>
          <w:sz w:val="28"/>
          <w:szCs w:val="28"/>
          <w:cs/>
        </w:rPr>
        <w:t xml:space="preserve">ต่อเนื่องของบริษัท </w:t>
      </w:r>
      <w:r w:rsidRPr="002B5A91">
        <w:rPr>
          <w:rFonts w:ascii="Angsana New" w:hAnsi="Angsana New" w:hint="cs"/>
          <w:spacing w:val="2"/>
          <w:sz w:val="28"/>
          <w:szCs w:val="28"/>
          <w:cs/>
        </w:rPr>
        <w:t xml:space="preserve">อย่างไรก็ตาม บริษัทได้ดำเนินการแก้ไขปัญหาดังกล่าวอย่างต่อเนื่อง </w:t>
      </w:r>
      <w:r w:rsidR="00692C93" w:rsidRPr="002B5A91">
        <w:rPr>
          <w:rFonts w:ascii="Angsana New" w:hAnsi="Angsana New"/>
          <w:spacing w:val="2"/>
          <w:sz w:val="28"/>
          <w:szCs w:val="28"/>
          <w:cs/>
        </w:rPr>
        <w:t>รวมทั้งการปรับเปลี่ยนแผนกล</w:t>
      </w:r>
      <w:r w:rsidR="00692C93" w:rsidRPr="00692C93">
        <w:rPr>
          <w:rFonts w:ascii="Angsana New" w:hAnsi="Angsana New"/>
          <w:spacing w:val="-2"/>
          <w:sz w:val="28"/>
          <w:szCs w:val="28"/>
          <w:cs/>
        </w:rPr>
        <w:t>ยุทธ์ในการดำเนินธุรกิจและแผนการตลาด โดยมุ่งเน้นการพัฒนาผลิตภัณฑ์และขยายช่องทางการจัด</w:t>
      </w:r>
      <w:r w:rsidR="002B5A91">
        <w:rPr>
          <w:rFonts w:ascii="Angsana New" w:hAnsi="Angsana New" w:hint="cs"/>
          <w:spacing w:val="-2"/>
          <w:sz w:val="28"/>
          <w:szCs w:val="28"/>
          <w:cs/>
        </w:rPr>
        <w:t>จำ</w:t>
      </w:r>
      <w:r w:rsidR="00692C93" w:rsidRPr="00692C93">
        <w:rPr>
          <w:rFonts w:ascii="Angsana New" w:hAnsi="Angsana New"/>
          <w:spacing w:val="-2"/>
          <w:sz w:val="28"/>
          <w:szCs w:val="28"/>
          <w:cs/>
        </w:rPr>
        <w:t>หน่ายเพื่อเพิ่มสัดส่วนของค่าเบี้ยประกันภัยรับ และบริหารจัดการค่าใช้จ่ายในส่วนงานต่าง ๆ ให้มีประสิทธิภาพมากขึ้น ดังนั้น ผู้บริหารของบริษัทพิจารณาว่าการจัดทำข้อมูลทางการเงินระหว่างกาลสำหรับงวดสามเดือนสิ้นสุดวันที่ 31 มีนาคม 2564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111EF7A2" w14:textId="77777777" w:rsidR="0069739F" w:rsidRPr="00692C93" w:rsidRDefault="0069739F" w:rsidP="00692C93">
      <w:pPr>
        <w:pStyle w:val="FSNoteNumbered"/>
        <w:numPr>
          <w:ilvl w:val="1"/>
          <w:numId w:val="27"/>
        </w:numPr>
        <w:spacing w:before="120" w:after="12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505EB3">
        <w:rPr>
          <w:rFonts w:asciiTheme="majorBidi" w:hAnsiTheme="majorBidi" w:cstheme="majorBidi"/>
          <w:b/>
          <w:bCs/>
          <w:u w:val="none"/>
          <w:cs/>
        </w:rPr>
        <w:t xml:space="preserve">การระบาดของโรคติดเชื้อไวรัสโคโรนา </w:t>
      </w:r>
      <w:r w:rsidRPr="00692C93">
        <w:rPr>
          <w:rFonts w:asciiTheme="majorBidi" w:hAnsiTheme="majorBidi" w:cstheme="majorBidi"/>
          <w:b/>
          <w:bCs/>
          <w:u w:val="none"/>
          <w:cs/>
        </w:rPr>
        <w:t>2019</w:t>
      </w:r>
    </w:p>
    <w:p w14:paraId="6C0EB540" w14:textId="0CB923CD" w:rsidR="0069739F" w:rsidRDefault="0069739F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69739F">
        <w:rPr>
          <w:rFonts w:ascii="Angsana New" w:hAnsi="Angsana New"/>
          <w:sz w:val="28"/>
          <w:szCs w:val="28"/>
          <w:cs/>
        </w:rPr>
        <w:tab/>
        <w:t xml:space="preserve">สถานการณ์การแพร่ระบาดของโรคติดเชื้อไวรัสโคโรนา </w:t>
      </w:r>
      <w:r w:rsidRPr="0069739F">
        <w:rPr>
          <w:rFonts w:ascii="Angsana New" w:hAnsi="Angsana New"/>
          <w:sz w:val="28"/>
          <w:szCs w:val="28"/>
        </w:rPr>
        <w:t>2019</w:t>
      </w:r>
      <w:r w:rsidRPr="0069739F">
        <w:rPr>
          <w:rFonts w:ascii="Angsana New" w:hAnsi="Angsana New"/>
          <w:sz w:val="28"/>
          <w:szCs w:val="28"/>
          <w:cs/>
        </w:rPr>
        <w:t xml:space="preserve"> (</w:t>
      </w:r>
      <w:r w:rsidRPr="0069739F">
        <w:rPr>
          <w:rFonts w:ascii="Angsana New" w:hAnsi="Angsana New"/>
          <w:sz w:val="28"/>
          <w:szCs w:val="28"/>
        </w:rPr>
        <w:t>COVID</w:t>
      </w:r>
      <w:r w:rsidRPr="0069739F">
        <w:rPr>
          <w:rFonts w:ascii="Angsana New" w:hAnsi="Angsana New"/>
          <w:sz w:val="28"/>
          <w:szCs w:val="28"/>
          <w:cs/>
        </w:rPr>
        <w:t>-</w:t>
      </w:r>
      <w:r w:rsidRPr="0069739F">
        <w:rPr>
          <w:rFonts w:ascii="Angsana New" w:hAnsi="Angsana New"/>
          <w:sz w:val="28"/>
          <w:szCs w:val="28"/>
        </w:rPr>
        <w:t>19)</w:t>
      </w:r>
      <w:r w:rsidRPr="0069739F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และมีผลกระทบต่อธุรกิจและอุตสาหกรรมในหลายภาคส่วนไม่ว่าโดยตรงหรือโดยอ้อม สถานการณ์ดังกล่าวอาจนำมาซึ่งความไม่แน่นอนและอาจมีผลกระทบต่อสภาพแวดล้อมของการดำเนินธุรกิจ ฝ่ายบริหารของ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>
        <w:rPr>
          <w:rFonts w:ascii="Angsana New" w:hAnsi="Angsana New"/>
          <w:sz w:val="28"/>
          <w:szCs w:val="28"/>
        </w:rPr>
        <w:t xml:space="preserve"> </w:t>
      </w:r>
      <w:r w:rsidRPr="0069739F">
        <w:rPr>
          <w:rFonts w:ascii="Angsana New" w:hAnsi="Angsana New"/>
          <w:sz w:val="28"/>
          <w:szCs w:val="28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(ถ้ามี) เมื่อสถานการณ์มีการเปลี่ยนแปลง</w:t>
      </w:r>
    </w:p>
    <w:p w14:paraId="359F1DB4" w14:textId="34435F01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4E174306" w14:textId="77777777" w:rsidR="00692C93" w:rsidRDefault="00692C93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17A07053" w14:textId="0101D428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3E34B841" w14:textId="078D7886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595562A0" w14:textId="3BB58BF0" w:rsidR="004F2BA9" w:rsidRDefault="004F2BA9" w:rsidP="0069739F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</w:p>
    <w:p w14:paraId="1A84B21D" w14:textId="5A11D51A" w:rsidR="003064A6" w:rsidRDefault="003064A6" w:rsidP="003064A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lastRenderedPageBreak/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1A367598" w14:textId="29250D16" w:rsidR="007144E5" w:rsidRPr="007144E5" w:rsidRDefault="0069739F" w:rsidP="007144E5">
      <w:pPr>
        <w:pStyle w:val="FSNoteNumbered"/>
        <w:numPr>
          <w:ilvl w:val="0"/>
          <w:numId w:val="0"/>
        </w:numPr>
        <w:spacing w:before="120" w:after="120"/>
        <w:ind w:left="547" w:hanging="547"/>
        <w:rPr>
          <w:rFonts w:asciiTheme="majorBidi" w:hAnsiTheme="majorBidi"/>
          <w:b/>
          <w:bCs/>
          <w:u w:val="none"/>
          <w:cs/>
        </w:rPr>
      </w:pPr>
      <w:r>
        <w:rPr>
          <w:b/>
          <w:bCs/>
          <w:u w:val="none"/>
          <w:lang w:val="en-US"/>
        </w:rPr>
        <w:t>2</w:t>
      </w:r>
      <w:r w:rsidR="007144E5" w:rsidRPr="007144E5">
        <w:rPr>
          <w:b/>
          <w:bCs/>
          <w:u w:val="none"/>
          <w:cs/>
        </w:rPr>
        <w:t xml:space="preserve">.1 </w:t>
      </w:r>
      <w:r w:rsidR="007144E5">
        <w:rPr>
          <w:rFonts w:hint="cs"/>
          <w:b/>
          <w:bCs/>
          <w:u w:val="none"/>
          <w:cs/>
        </w:rPr>
        <w:t xml:space="preserve">     </w:t>
      </w:r>
      <w:r w:rsidR="00494F9D">
        <w:rPr>
          <w:rFonts w:hint="cs"/>
          <w:b/>
          <w:bCs/>
          <w:u w:val="none"/>
          <w:cs/>
        </w:rPr>
        <w:t xml:space="preserve"> 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เกณฑ์การจัดทำ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ข้อมูลทางการเงิน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ระหว่าง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กาล</w:t>
      </w:r>
    </w:p>
    <w:p w14:paraId="383C2F7A" w14:textId="4CE6B8FC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9C0835">
        <w:rPr>
          <w:rFonts w:ascii="Angsana New" w:hAnsi="Angsana New"/>
          <w:sz w:val="28"/>
          <w:szCs w:val="28"/>
        </w:rPr>
        <w:t>34</w:t>
      </w:r>
      <w:r w:rsidRPr="009C0835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บริษัทได้เปิดเผย</w:t>
      </w:r>
      <w:r w:rsidRPr="009C0835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 w:rsidRPr="009C0835">
        <w:rPr>
          <w:rFonts w:ascii="Angsana New" w:hAnsi="Angsana New" w:hint="cs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pacing w:val="-2"/>
          <w:sz w:val="28"/>
          <w:szCs w:val="28"/>
          <w:cs/>
        </w:rPr>
        <w:t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 (ฉบับที่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Pr="009C0835">
        <w:rPr>
          <w:rFonts w:ascii="Angsana New" w:hAnsi="Angsana New"/>
          <w:spacing w:val="-2"/>
          <w:sz w:val="28"/>
          <w:szCs w:val="28"/>
        </w:rPr>
        <w:t>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pacing w:val="-2"/>
          <w:sz w:val="28"/>
          <w:szCs w:val="28"/>
        </w:rPr>
        <w:br/>
      </w:r>
      <w:r w:rsidRPr="009C0835">
        <w:rPr>
          <w:rFonts w:ascii="Angsana New" w:hAnsi="Angsana New"/>
          <w:spacing w:val="-2"/>
          <w:sz w:val="28"/>
          <w:szCs w:val="28"/>
        </w:rPr>
        <w:t>4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77F62772" w14:textId="004C5750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C0835">
        <w:rPr>
          <w:rFonts w:ascii="Angsana New" w:hAnsi="Angsana New"/>
          <w:sz w:val="28"/>
          <w:szCs w:val="28"/>
        </w:rPr>
        <w:t>31</w:t>
      </w:r>
      <w:r w:rsidRPr="009C083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C083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9C0835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Pr="009C0835">
        <w:rPr>
          <w:rFonts w:ascii="Angsana New" w:hAnsi="Angsana New"/>
          <w:sz w:val="28"/>
          <w:szCs w:val="28"/>
        </w:rPr>
        <w:t xml:space="preserve"> </w:t>
      </w:r>
      <w:r w:rsidRPr="009C0835">
        <w:rPr>
          <w:rFonts w:ascii="Angsana New" w:hAnsi="Angsana New"/>
          <w:sz w:val="28"/>
          <w:szCs w:val="28"/>
          <w:cs/>
        </w:rPr>
        <w:t>และสถานการณ์ใหม่</w:t>
      </w:r>
      <w:r w:rsidRPr="009C0835">
        <w:rPr>
          <w:rFonts w:ascii="Angsana New" w:hAnsi="Angsana New" w:hint="cs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9C0835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9C0835">
        <w:rPr>
          <w:rFonts w:ascii="Angsana New" w:hAnsi="Angsana New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z w:val="28"/>
          <w:szCs w:val="28"/>
        </w:rPr>
        <w:t>31</w:t>
      </w:r>
      <w:r w:rsidRPr="009C083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C0835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</w:p>
    <w:p w14:paraId="39542F3C" w14:textId="77777777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Pr="009C0835">
        <w:rPr>
          <w:rFonts w:ascii="Angsana New" w:hAnsi="Angsana New"/>
          <w:sz w:val="28"/>
          <w:szCs w:val="28"/>
        </w:rPr>
        <w:t xml:space="preserve"> </w:t>
      </w:r>
      <w:r w:rsidRPr="009C0835">
        <w:rPr>
          <w:rFonts w:ascii="Angsana New" w:hAnsi="Angsana New"/>
          <w:sz w:val="28"/>
          <w:szCs w:val="28"/>
          <w:cs/>
        </w:rPr>
        <w:t>ๆ ข้อมูลทางการเงินระหว่างกาลนี้จัดทำขึ้นโดยถือหลักเกณฑ์การบันทึกตามราคาทุนเดิม</w:t>
      </w:r>
    </w:p>
    <w:p w14:paraId="6DA4DD25" w14:textId="047A6946" w:rsid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9C0835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58CB907" w14:textId="56CA2F58" w:rsidR="007144E5" w:rsidRPr="007144E5" w:rsidRDefault="0069739F" w:rsidP="007144E5">
      <w:pPr>
        <w:pStyle w:val="FSNoteNumbered"/>
        <w:numPr>
          <w:ilvl w:val="0"/>
          <w:numId w:val="0"/>
        </w:numPr>
        <w:spacing w:before="120" w:after="120"/>
        <w:ind w:left="547" w:hanging="547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2</w:t>
      </w:r>
      <w:r w:rsidR="007144E5">
        <w:rPr>
          <w:rFonts w:hint="cs"/>
          <w:b/>
          <w:bCs/>
          <w:u w:val="none"/>
          <w:cs/>
        </w:rPr>
        <w:t xml:space="preserve">.2      </w:t>
      </w:r>
      <w:bookmarkStart w:id="1" w:name="_Hlk71626241"/>
      <w:r w:rsidR="007144E5" w:rsidRPr="007144E5">
        <w:rPr>
          <w:b/>
          <w:bCs/>
          <w:u w:val="none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2A3025C" w14:textId="4824D019" w:rsidR="007144E5" w:rsidRPr="007144E5" w:rsidRDefault="007144E5" w:rsidP="007144E5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2" w:name="Note3_NewAcc"/>
      <w:r w:rsidRPr="007144E5">
        <w:rPr>
          <w:rFonts w:ascii="Angsana New" w:hAnsi="Angsana New"/>
          <w:sz w:val="28"/>
          <w:szCs w:val="28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144E5">
        <w:rPr>
          <w:rFonts w:ascii="Angsana New" w:hAnsi="Angsana New"/>
          <w:sz w:val="28"/>
          <w:szCs w:val="28"/>
        </w:rPr>
        <w:t xml:space="preserve"> 1 </w:t>
      </w:r>
      <w:r w:rsidRPr="007144E5">
        <w:rPr>
          <w:rFonts w:ascii="Angsana New" w:hAnsi="Angsana New" w:hint="cs"/>
          <w:sz w:val="28"/>
          <w:szCs w:val="28"/>
          <w:cs/>
        </w:rPr>
        <w:t>มกราคม</w:t>
      </w:r>
      <w:r w:rsidRPr="007144E5">
        <w:rPr>
          <w:rFonts w:ascii="Angsana New" w:hAnsi="Angsana New"/>
          <w:sz w:val="28"/>
          <w:szCs w:val="28"/>
        </w:rPr>
        <w:t xml:space="preserve"> 25</w:t>
      </w:r>
      <w:r w:rsidRPr="007144E5">
        <w:rPr>
          <w:rFonts w:ascii="Angsana New" w:hAnsi="Angsana New" w:hint="cs"/>
          <w:sz w:val="28"/>
          <w:szCs w:val="28"/>
          <w:cs/>
        </w:rPr>
        <w:t>6</w:t>
      </w:r>
      <w:r w:rsidRPr="007144E5">
        <w:rPr>
          <w:rFonts w:ascii="Angsana New" w:hAnsi="Angsana New"/>
          <w:sz w:val="28"/>
          <w:szCs w:val="28"/>
        </w:rPr>
        <w:t xml:space="preserve">4 </w:t>
      </w:r>
      <w:r w:rsidRPr="007144E5">
        <w:rPr>
          <w:rFonts w:ascii="Angsana New" w:hAnsi="Angsana New" w:hint="cs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8C70E7">
        <w:rPr>
          <w:rFonts w:ascii="Angsana New" w:hAnsi="Angsana New"/>
          <w:sz w:val="28"/>
          <w:szCs w:val="28"/>
        </w:rPr>
        <w:br/>
      </w:r>
      <w:r w:rsidRPr="007144E5">
        <w:rPr>
          <w:rFonts w:ascii="Angsana New" w:hAnsi="Angsana New" w:hint="cs"/>
          <w:sz w:val="28"/>
          <w:szCs w:val="28"/>
          <w:cs/>
        </w:rPr>
        <w:t xml:space="preserve">การบัญชีและการให้แนวปฏิบัติทางการบัญชีกับผู้ใช้มาตรฐาน ทั้งนี้ </w:t>
      </w:r>
      <w:r w:rsidRPr="007144E5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</w:t>
      </w:r>
      <w:r w:rsidRPr="007144E5">
        <w:rPr>
          <w:rFonts w:ascii="Angsana New" w:hAnsi="Angsana New"/>
          <w:color w:val="0D0D0D"/>
          <w:sz w:val="28"/>
          <w:szCs w:val="28"/>
          <w:cs/>
        </w:rPr>
        <w:t>ไม่มีผลกระทบอย่างเป็นสาระสำคัญ</w:t>
      </w:r>
      <w:r w:rsidRPr="007144E5">
        <w:rPr>
          <w:rFonts w:ascii="Angsana New" w:hAnsi="Angsana New"/>
          <w:sz w:val="28"/>
          <w:szCs w:val="28"/>
          <w:cs/>
        </w:rPr>
        <w:t>ต่องบการเงินของบริษัท</w:t>
      </w:r>
    </w:p>
    <w:bookmarkEnd w:id="2"/>
    <w:p w14:paraId="629E3B77" w14:textId="4DD5E6F0" w:rsidR="007144E5" w:rsidRPr="007144E5" w:rsidRDefault="0069739F" w:rsidP="007144E5">
      <w:pPr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eastAsia="Calibri" w:hAnsi="Angsana New"/>
          <w:b/>
          <w:bCs/>
          <w:spacing w:val="-4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2</w:t>
      </w:r>
      <w:r w:rsidR="007144E5">
        <w:rPr>
          <w:rFonts w:ascii="Angsana New" w:hAnsi="Angsana New"/>
          <w:b/>
          <w:bCs/>
          <w:sz w:val="28"/>
          <w:szCs w:val="28"/>
        </w:rPr>
        <w:t xml:space="preserve">.3       </w:t>
      </w:r>
      <w:r w:rsidR="007144E5" w:rsidRPr="007144E5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C70E7">
        <w:rPr>
          <w:rFonts w:ascii="Angsana New" w:hAnsi="Angsana New"/>
          <w:b/>
          <w:bCs/>
          <w:sz w:val="28"/>
          <w:szCs w:val="28"/>
        </w:rPr>
        <w:br/>
      </w:r>
      <w:r w:rsidR="007144E5" w:rsidRPr="007144E5">
        <w:rPr>
          <w:rFonts w:ascii="Angsana New" w:hAnsi="Angsana New"/>
          <w:b/>
          <w:bCs/>
          <w:sz w:val="28"/>
          <w:szCs w:val="28"/>
        </w:rPr>
        <w:t>1</w:t>
      </w:r>
      <w:r w:rsidR="007144E5" w:rsidRPr="007144E5">
        <w:rPr>
          <w:rFonts w:ascii="Angsana New" w:eastAsia="Calibri" w:hAnsi="Angsana New"/>
          <w:b/>
          <w:bCs/>
          <w:spacing w:val="-4"/>
          <w:sz w:val="28"/>
          <w:szCs w:val="28"/>
          <w:cs/>
        </w:rPr>
        <w:t xml:space="preserve"> มกราคม </w:t>
      </w:r>
      <w:r w:rsidR="007144E5" w:rsidRPr="007144E5">
        <w:rPr>
          <w:rFonts w:ascii="Angsana New" w:eastAsia="Calibri" w:hAnsi="Angsana New"/>
          <w:b/>
          <w:bCs/>
          <w:spacing w:val="-4"/>
          <w:sz w:val="28"/>
          <w:szCs w:val="28"/>
        </w:rPr>
        <w:t>2565</w:t>
      </w:r>
    </w:p>
    <w:p w14:paraId="6B5C3F56" w14:textId="30740C78" w:rsidR="007144E5" w:rsidRPr="007144E5" w:rsidRDefault="007144E5" w:rsidP="008C70E7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144E5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7144E5">
        <w:rPr>
          <w:rFonts w:ascii="Angsana New" w:hAnsi="Angsana New"/>
          <w:sz w:val="28"/>
          <w:szCs w:val="28"/>
        </w:rPr>
        <w:t>16</w:t>
      </w:r>
      <w:r w:rsidRPr="007144E5">
        <w:rPr>
          <w:rFonts w:ascii="Angsana New" w:hAnsi="Angsana New"/>
          <w:sz w:val="28"/>
          <w:szCs w:val="28"/>
          <w:cs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  <w:r w:rsidRPr="007144E5">
        <w:rPr>
          <w:rFonts w:ascii="Angsana New" w:hAnsi="Angsana New"/>
          <w:sz w:val="28"/>
          <w:szCs w:val="28"/>
        </w:rPr>
        <w:t xml:space="preserve"> </w:t>
      </w:r>
      <w:r w:rsidRPr="007144E5">
        <w:rPr>
          <w:rFonts w:ascii="Angsana New" w:hAnsi="Angsana New" w:hint="cs"/>
          <w:sz w:val="28"/>
          <w:szCs w:val="28"/>
          <w:cs/>
        </w:rPr>
        <w:t>ทั้งนี้ 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bookmarkEnd w:id="1"/>
    <w:p w14:paraId="672546D8" w14:textId="77777777" w:rsidR="007144E5" w:rsidRPr="007144E5" w:rsidRDefault="007144E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7E97A860" w14:textId="0662BF7E" w:rsidR="00BD6745" w:rsidRDefault="00B1780D" w:rsidP="00505EB3">
      <w:pPr>
        <w:pStyle w:val="FSNoteNumbered"/>
        <w:numPr>
          <w:ilvl w:val="1"/>
          <w:numId w:val="26"/>
        </w:numPr>
        <w:spacing w:after="120"/>
        <w:rPr>
          <w:b/>
          <w:bCs/>
          <w:u w:val="none"/>
          <w:cs/>
        </w:rPr>
      </w:pPr>
      <w:r>
        <w:rPr>
          <w:b/>
          <w:bCs/>
          <w:u w:val="none"/>
          <w:lang w:val="en-US"/>
        </w:rPr>
        <w:lastRenderedPageBreak/>
        <w:t xml:space="preserve">   </w:t>
      </w:r>
      <w:r w:rsidR="00BD6745" w:rsidRPr="008038E7">
        <w:rPr>
          <w:b/>
          <w:bCs/>
          <w:u w:val="none"/>
          <w:cs/>
        </w:rPr>
        <w:t>นโยบายการบัญชีที่สำคัญ</w:t>
      </w:r>
    </w:p>
    <w:p w14:paraId="06697B30" w14:textId="25060116" w:rsidR="00D75EF8" w:rsidRPr="00D75EF8" w:rsidRDefault="00D75EF8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1780D">
        <w:rPr>
          <w:rFonts w:ascii="Angsana New" w:hAnsi="Angsana New"/>
          <w:spacing w:val="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</w:t>
      </w:r>
      <w:r w:rsidRPr="00D75EF8">
        <w:rPr>
          <w:rFonts w:ascii="Angsana New" w:hAnsi="Angsana New"/>
          <w:spacing w:val="-2"/>
          <w:sz w:val="28"/>
          <w:szCs w:val="28"/>
          <w:cs/>
        </w:rPr>
        <w:t xml:space="preserve">จัดทำงบการเงินสำหรับปีสิ้นสุดวันที่ </w:t>
      </w:r>
      <w:r w:rsidRPr="00D75EF8">
        <w:rPr>
          <w:rFonts w:ascii="Angsana New" w:hAnsi="Angsana New"/>
          <w:spacing w:val="-2"/>
          <w:sz w:val="28"/>
          <w:szCs w:val="28"/>
        </w:rPr>
        <w:t xml:space="preserve">31 </w:t>
      </w:r>
      <w:r w:rsidRPr="00D75EF8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D75EF8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3</w:t>
      </w:r>
      <w:r w:rsidRPr="00D75EF8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0A703C5A" w14:textId="77777777" w:rsidR="009C2E72" w:rsidRDefault="009C2E72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056609">
        <w:rPr>
          <w:b/>
          <w:bCs/>
          <w:u w:val="none"/>
          <w:cs/>
        </w:rPr>
        <w:t>การประมาณการและการใช้ดุลยพินิจ</w:t>
      </w:r>
    </w:p>
    <w:p w14:paraId="0EC80012" w14:textId="77777777" w:rsidR="009C2E72" w:rsidRPr="00624505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การประมาณ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9B76EEF" w14:textId="0BB3F6E8" w:rsidR="009C2E72" w:rsidRPr="00624505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Pr="00624505">
        <w:rPr>
          <w:rFonts w:ascii="Angsana New" w:hAnsi="Angsana New"/>
          <w:sz w:val="28"/>
          <w:szCs w:val="28"/>
        </w:rPr>
        <w:t>31</w:t>
      </w:r>
      <w:r w:rsidRPr="00624505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624505">
        <w:rPr>
          <w:rFonts w:ascii="Angsana New" w:hAnsi="Angsana New"/>
          <w:sz w:val="28"/>
          <w:szCs w:val="28"/>
        </w:rPr>
        <w:t>2563</w:t>
      </w:r>
    </w:p>
    <w:p w14:paraId="43BA66E8" w14:textId="77777777" w:rsidR="007C7CC5" w:rsidRPr="0023088B" w:rsidRDefault="007862E4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23088B">
        <w:rPr>
          <w:b/>
          <w:bCs/>
          <w:u w:val="none"/>
          <w:cs/>
        </w:rPr>
        <w:t>รายการกับ</w:t>
      </w:r>
      <w:r w:rsidR="007C7CC5" w:rsidRPr="0023088B">
        <w:rPr>
          <w:b/>
          <w:bCs/>
          <w:u w:val="none"/>
          <w:cs/>
        </w:rPr>
        <w:t>บุคคลหรือกิจการที่เกี่ยวข้องกัน</w:t>
      </w:r>
    </w:p>
    <w:p w14:paraId="610AAFF1" w14:textId="53E596C1" w:rsidR="00F3146F" w:rsidRDefault="006A6F26" w:rsidP="004C3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หนี้สิน </w:t>
      </w:r>
      <w:r w:rsidRPr="006B2D1A">
        <w:rPr>
          <w:rFonts w:ascii="Angsana New" w:hAnsi="Angsana New"/>
          <w:sz w:val="28"/>
          <w:szCs w:val="28"/>
          <w:cs/>
        </w:rPr>
        <w:t>รายได้</w:t>
      </w:r>
      <w:r w:rsidR="003D3D49">
        <w:rPr>
          <w:rFonts w:ascii="Angsana New" w:hAnsi="Angsana New" w:hint="cs"/>
          <w:sz w:val="28"/>
          <w:szCs w:val="28"/>
          <w:cs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และค่าใช้จ่ายส่วนหนึ่งของบริษัทเกิดขึ้นจากรายการกับ</w:t>
      </w:r>
      <w:r w:rsidR="008A647D">
        <w:rPr>
          <w:rFonts w:ascii="Angsana New" w:hAnsi="Angsana New" w:hint="cs"/>
          <w:sz w:val="28"/>
          <w:szCs w:val="28"/>
          <w:cs/>
        </w:rPr>
        <w:t>บุคคลและ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FE2BCF" w:rsidRPr="006B2D1A">
        <w:rPr>
          <w:rFonts w:ascii="Angsana New" w:hAnsi="Angsana New"/>
          <w:sz w:val="28"/>
          <w:szCs w:val="28"/>
          <w:cs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</w:t>
      </w:r>
      <w:r w:rsidR="00775208" w:rsidRPr="006B2D1A">
        <w:rPr>
          <w:rFonts w:ascii="Angsana New" w:hAnsi="Angsana New"/>
          <w:sz w:val="28"/>
          <w:szCs w:val="28"/>
          <w:cs/>
        </w:rPr>
        <w:t>เหล่า</w:t>
      </w:r>
      <w:r w:rsidR="00F3146F" w:rsidRPr="006B2D1A">
        <w:rPr>
          <w:rFonts w:ascii="Angsana New" w:hAnsi="Angsana New"/>
          <w:sz w:val="28"/>
          <w:szCs w:val="28"/>
          <w:cs/>
        </w:rPr>
        <w:t>นี้เกี่ยวข้องกันโดยการมีผู้ถือหุ้นและ</w:t>
      </w:r>
      <w:r w:rsidR="00F3146F" w:rsidRPr="006B2D1A">
        <w:rPr>
          <w:rFonts w:ascii="Angsana New" w:hAnsi="Angsana New"/>
          <w:sz w:val="28"/>
          <w:szCs w:val="28"/>
        </w:rPr>
        <w:t>/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หรือกรรมการร่วมกัน </w:t>
      </w:r>
      <w:r w:rsidR="009C2E72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6B2D1A">
        <w:rPr>
          <w:rFonts w:ascii="Angsana New" w:hAnsi="Angsana New"/>
          <w:sz w:val="28"/>
          <w:szCs w:val="28"/>
          <w:cs/>
        </w:rPr>
        <w:t>นี้ได้รวมผลของรายการดังกล่าว</w:t>
      </w:r>
    </w:p>
    <w:p w14:paraId="78744F9C" w14:textId="2AFDF187" w:rsidR="00C37335" w:rsidRPr="006B2D1A" w:rsidRDefault="00C37335" w:rsidP="006B540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ค่าตอบแทนที่เป็นตัวเงินของผู้บริหารสำหรับ</w:t>
      </w:r>
      <w:r w:rsidR="00CC0335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5D434E" w:rsidRPr="006B2D1A">
        <w:rPr>
          <w:rFonts w:ascii="Angsana New" w:hAnsi="Angsana New"/>
          <w:sz w:val="28"/>
          <w:szCs w:val="28"/>
          <w:cs/>
        </w:rPr>
        <w:t>สิ้นสุด</w:t>
      </w:r>
      <w:r w:rsidR="00297C95">
        <w:rPr>
          <w:rFonts w:ascii="Angsana New" w:hAnsi="Angsana New"/>
          <w:sz w:val="28"/>
          <w:szCs w:val="28"/>
          <w:cs/>
        </w:rPr>
        <w:t xml:space="preserve">วันที่ </w:t>
      </w:r>
      <w:r w:rsidR="00297C95">
        <w:rPr>
          <w:rFonts w:ascii="Angsana New" w:hAnsi="Angsana New"/>
          <w:sz w:val="28"/>
          <w:szCs w:val="28"/>
        </w:rPr>
        <w:t>31</w:t>
      </w:r>
      <w:r w:rsidR="00297C95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297C95">
        <w:rPr>
          <w:rFonts w:ascii="Angsana New" w:hAnsi="Angsana New"/>
          <w:sz w:val="28"/>
          <w:szCs w:val="28"/>
        </w:rPr>
        <w:t>2564</w:t>
      </w:r>
      <w:r w:rsidR="00297C95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97C95">
        <w:rPr>
          <w:rFonts w:ascii="Angsana New" w:hAnsi="Angsana New"/>
          <w:sz w:val="28"/>
          <w:szCs w:val="28"/>
        </w:rPr>
        <w:t>2563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89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70"/>
        <w:gridCol w:w="270"/>
        <w:gridCol w:w="270"/>
        <w:gridCol w:w="270"/>
        <w:gridCol w:w="432"/>
        <w:gridCol w:w="1440"/>
        <w:gridCol w:w="270"/>
        <w:gridCol w:w="1440"/>
      </w:tblGrid>
      <w:tr w:rsidR="00567C8D" w:rsidRPr="006B2D1A" w14:paraId="2C7EE89E" w14:textId="77777777" w:rsidTr="00D5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1EF9E0" w14:textId="77777777" w:rsidR="00567C8D" w:rsidRPr="006B2D1A" w:rsidRDefault="00567C8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4D6EC" w14:textId="77777777" w:rsidR="00567C8D" w:rsidRPr="006B2D1A" w:rsidRDefault="00567C8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5311E5" w14:textId="46EFB8C9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5B25FC" w14:textId="77777777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E27EEC" w14:textId="5DA1698D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4BEBFB56" w14:textId="34CB54A2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5FFB1" w14:textId="777AA1FD" w:rsidR="00567C8D" w:rsidRPr="006B2D1A" w:rsidRDefault="00567C8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DA4329" w:rsidRPr="006B2D1A" w14:paraId="406EAF46" w14:textId="77777777" w:rsidTr="00D5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E1E6DA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1FCA2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25989D" w14:textId="5839F111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5C76A2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FF627" w14:textId="322BDFEA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39D2ECB7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BD00B4F" w14:textId="40DB1F1A" w:rsidR="00DA4329" w:rsidRPr="008122FF" w:rsidRDefault="00DA4329" w:rsidP="0081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97C9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EC5F2" w14:textId="77777777" w:rsidR="00DA4329" w:rsidRPr="006B2D1A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40C8C4A" w14:textId="40EB2B61" w:rsidR="00DA4329" w:rsidRPr="008122FF" w:rsidRDefault="00DA4329" w:rsidP="0081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22F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97C9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E690D" w:rsidRPr="006B2D1A" w14:paraId="18CFA080" w14:textId="77777777" w:rsidTr="00D5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146F9B4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65019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A388" w14:textId="17A44A8E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40B7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8A20B" w14:textId="41E209F1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523D6539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24C2" w14:textId="7644B995" w:rsidR="00EE690D" w:rsidRPr="00B246AA" w:rsidRDefault="00D51CAE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BF347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0CB99" w14:textId="64232FB6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4,887</w:t>
            </w:r>
          </w:p>
        </w:tc>
      </w:tr>
      <w:tr w:rsidR="00EE690D" w:rsidRPr="006B2D1A" w14:paraId="0D9FE5F5" w14:textId="77777777" w:rsidTr="00D5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4D01E6" w14:textId="63C31191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EC59F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4259" w14:textId="12F5F8BA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E2528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41452" w14:textId="14CCE18F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6EEC6EBE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170DF" w14:textId="45907387" w:rsidR="00EE690D" w:rsidRPr="00B246AA" w:rsidRDefault="00D51CAE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412F9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8ACF4" w14:textId="1A18D701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690</w:t>
            </w:r>
          </w:p>
        </w:tc>
      </w:tr>
      <w:tr w:rsidR="00EE690D" w:rsidRPr="006B2D1A" w14:paraId="50C159B0" w14:textId="77777777" w:rsidTr="00D5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D147D4" w14:textId="1623AA7D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D7EB0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E447" w14:textId="5A3416B3" w:rsidR="00EE690D" w:rsidRPr="00D70F85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8F566D" w14:textId="77777777" w:rsidR="00EE690D" w:rsidRPr="00D70F85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37D40" w14:textId="4038B2E7" w:rsidR="00EE690D" w:rsidRPr="00D70F85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3A18B839" w14:textId="77777777" w:rsidR="00EE690D" w:rsidRPr="00D70F85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0307B" w14:textId="6F14C36D" w:rsidR="00EE690D" w:rsidRPr="00B246AA" w:rsidRDefault="00D51CAE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0CD5A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42DA66" w14:textId="349AFBCD" w:rsidR="00EE690D" w:rsidRPr="006B2D1A" w:rsidDel="00CE63E9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78</w:t>
            </w:r>
          </w:p>
        </w:tc>
      </w:tr>
      <w:tr w:rsidR="00EE690D" w:rsidRPr="006B2D1A" w14:paraId="1E0248D3" w14:textId="77777777" w:rsidTr="00D51CA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9A9E97" w14:textId="77777777" w:rsidR="00EE690D" w:rsidRPr="003D06A3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2BEAD" w14:textId="77777777" w:rsidR="00EE690D" w:rsidRPr="003D06A3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D90C" w14:textId="0EF7C4AB" w:rsidR="00EE690D" w:rsidRPr="003D06A3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9846" w14:textId="77777777" w:rsidR="00EE690D" w:rsidRPr="003D06A3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67319" w14:textId="1B57B642" w:rsidR="00EE690D" w:rsidRPr="003D06A3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7FDA4C5C" w14:textId="77777777" w:rsidR="00EE690D" w:rsidRPr="003D06A3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B07428" w14:textId="0A9A2742" w:rsidR="00EE690D" w:rsidRPr="003D06A3" w:rsidRDefault="00D51CAE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523C9" w14:textId="77777777" w:rsidR="00EE690D" w:rsidRPr="008E1C1D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A963C" w14:textId="6D7A840C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42</w:t>
            </w:r>
          </w:p>
        </w:tc>
      </w:tr>
      <w:tr w:rsidR="00EE690D" w:rsidRPr="004A6782" w14:paraId="17FE8703" w14:textId="77777777" w:rsidTr="00D51CAE">
        <w:trPr>
          <w:trHeight w:val="30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B09600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7658E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FAD1C" w14:textId="0EAAA0C3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0F1AC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43FE9" w14:textId="52407A8F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</w:tcPr>
          <w:p w14:paraId="2A747AD4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198DECC" w14:textId="015E7E7F" w:rsidR="00EE690D" w:rsidRPr="006B2D1A" w:rsidRDefault="00D51CAE" w:rsidP="00D51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81265" w14:textId="77777777" w:rsidR="00EE690D" w:rsidRPr="006B2D1A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AD6A82C" w14:textId="01BE9C1F" w:rsidR="00EE690D" w:rsidRPr="00ED727C" w:rsidRDefault="00EE690D" w:rsidP="00EE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D027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5,697</w:t>
            </w:r>
          </w:p>
        </w:tc>
      </w:tr>
    </w:tbl>
    <w:p w14:paraId="606BA72B" w14:textId="411345C6" w:rsidR="00BE29D7" w:rsidRPr="00C45BAD" w:rsidRDefault="00263326" w:rsidP="00EE690D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7A3CD0" w14:paraId="22C28840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51ACEBF9" w:rsidR="00DA4329" w:rsidRPr="007A3CD0" w:rsidRDefault="008E7B3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2C6EA003" w:rsidR="00DA4329" w:rsidRPr="007A3CD0" w:rsidRDefault="008E7B3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97C9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7C95" w:rsidRPr="007A3CD0" w14:paraId="71D10438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45A0BDF0" w:rsidR="00297C95" w:rsidRPr="007A3CD0" w:rsidRDefault="009434DA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7C088560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297C95" w:rsidRPr="007A3CD0" w14:paraId="496B625C" w14:textId="77777777" w:rsidTr="00B57166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42A383EB" w:rsidR="00297C95" w:rsidRPr="007A3CD0" w:rsidRDefault="009434DA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211,380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6D037018" w:rsidR="00297C95" w:rsidRPr="007A3CD0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177,705</w:t>
            </w:r>
          </w:p>
        </w:tc>
      </w:tr>
      <w:tr w:rsidR="00DA4329" w:rsidRPr="005067F3" w14:paraId="75D102A7" w14:textId="77777777" w:rsidTr="00B57166">
        <w:trPr>
          <w:trHeight w:val="3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75D27080" w:rsidR="009434DA" w:rsidRPr="007A3CD0" w:rsidRDefault="009434D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211,510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7C11F102" w:rsidR="00DA4329" w:rsidRPr="00DB65A3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177,835</w:t>
            </w:r>
          </w:p>
        </w:tc>
      </w:tr>
    </w:tbl>
    <w:p w14:paraId="5531E988" w14:textId="121E98F2" w:rsidR="003915ED" w:rsidRPr="002E1C53" w:rsidRDefault="009E0C88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97C95" w:rsidRPr="00572768">
        <w:rPr>
          <w:rFonts w:ascii="Angsana New" w:hAnsi="Angsana New"/>
          <w:spacing w:val="2"/>
          <w:sz w:val="28"/>
          <w:szCs w:val="28"/>
        </w:rPr>
        <w:t>31</w:t>
      </w:r>
      <w:r w:rsidR="00297C95" w:rsidRPr="00572768">
        <w:rPr>
          <w:rFonts w:ascii="Angsana New" w:hAnsi="Angsana New" w:hint="cs"/>
          <w:spacing w:val="2"/>
          <w:sz w:val="28"/>
          <w:szCs w:val="28"/>
          <w:cs/>
        </w:rPr>
        <w:t xml:space="preserve"> มีนาคม</w:t>
      </w:r>
      <w:r w:rsidR="00297C95" w:rsidRPr="00572768">
        <w:rPr>
          <w:rFonts w:ascii="Angsana New" w:hAnsi="Angsana New"/>
          <w:spacing w:val="2"/>
          <w:sz w:val="28"/>
          <w:szCs w:val="28"/>
        </w:rPr>
        <w:t xml:space="preserve"> </w:t>
      </w:r>
      <w:r w:rsidRPr="002E1C53">
        <w:rPr>
          <w:rFonts w:ascii="Angsana New" w:hAnsi="Angsana New"/>
          <w:sz w:val="28"/>
          <w:szCs w:val="28"/>
        </w:rPr>
        <w:t>256</w:t>
      </w:r>
      <w:r w:rsidR="00EE690D">
        <w:rPr>
          <w:rFonts w:ascii="Angsana New" w:hAnsi="Angsana New"/>
          <w:sz w:val="28"/>
          <w:szCs w:val="28"/>
        </w:rPr>
        <w:t>4</w:t>
      </w:r>
      <w:r w:rsidRPr="002E1C53">
        <w:rPr>
          <w:rFonts w:ascii="Angsana New" w:hAnsi="Angsana New" w:hint="cs"/>
          <w:sz w:val="28"/>
          <w:szCs w:val="28"/>
          <w:cs/>
        </w:rPr>
        <w:t xml:space="preserve">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031F07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8F4E99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3915ED" w:rsidRPr="008F4E99">
        <w:rPr>
          <w:rFonts w:ascii="Angsana New" w:hAnsi="Angsana New"/>
          <w:sz w:val="28"/>
          <w:szCs w:val="28"/>
        </w:rPr>
        <w:t>0.</w:t>
      </w:r>
      <w:r w:rsidR="008F4E99" w:rsidRPr="008F4E99">
        <w:rPr>
          <w:rFonts w:ascii="Angsana New" w:hAnsi="Angsana New"/>
          <w:sz w:val="28"/>
          <w:szCs w:val="28"/>
        </w:rPr>
        <w:t>4</w:t>
      </w:r>
      <w:r w:rsidR="003915ED" w:rsidRPr="008F4E99">
        <w:rPr>
          <w:rFonts w:ascii="Angsana New" w:hAnsi="Angsana New" w:hint="cs"/>
          <w:sz w:val="28"/>
          <w:szCs w:val="28"/>
          <w:cs/>
        </w:rPr>
        <w:t xml:space="preserve"> ล้านบาทได้</w:t>
      </w:r>
      <w:r w:rsidR="003915ED" w:rsidRPr="002E1C53">
        <w:rPr>
          <w:rFonts w:ascii="Angsana New" w:hAnsi="Angsana New" w:hint="cs"/>
          <w:sz w:val="28"/>
          <w:szCs w:val="28"/>
          <w:cs/>
        </w:rPr>
        <w:t>ถูก</w:t>
      </w:r>
      <w:r w:rsidR="003915ED" w:rsidRPr="002E1C53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2E1C53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2E1C53">
        <w:rPr>
          <w:rFonts w:ascii="Angsana New" w:hAnsi="Angsana New"/>
          <w:sz w:val="28"/>
          <w:szCs w:val="28"/>
          <w:cs/>
        </w:rPr>
        <w:t>ตามที่กล่าวไว้ใ</w:t>
      </w:r>
      <w:r w:rsidR="003915ED" w:rsidRPr="00134F10">
        <w:rPr>
          <w:rFonts w:ascii="Angsana New" w:hAnsi="Angsana New"/>
          <w:sz w:val="28"/>
          <w:szCs w:val="28"/>
          <w:cs/>
        </w:rPr>
        <w:t xml:space="preserve">นหมายเหตุ </w:t>
      </w:r>
      <w:r w:rsidR="00134F10" w:rsidRPr="00134F10">
        <w:rPr>
          <w:rFonts w:ascii="Angsana New" w:hAnsi="Angsana New"/>
          <w:sz w:val="28"/>
          <w:szCs w:val="28"/>
        </w:rPr>
        <w:t>29</w:t>
      </w:r>
      <w:r w:rsidR="003915ED" w:rsidRPr="00134F10">
        <w:rPr>
          <w:rFonts w:ascii="Angsana New" w:hAnsi="Angsana New"/>
          <w:sz w:val="28"/>
          <w:szCs w:val="28"/>
        </w:rPr>
        <w:t xml:space="preserve"> </w:t>
      </w:r>
      <w:r w:rsidR="00134F10" w:rsidRPr="00134F10">
        <w:rPr>
          <w:rFonts w:ascii="Angsana New" w:hAnsi="Angsana New" w:hint="cs"/>
          <w:sz w:val="28"/>
          <w:szCs w:val="28"/>
          <w:cs/>
        </w:rPr>
        <w:t>ข</w:t>
      </w:r>
      <w:r w:rsidR="003915ED" w:rsidRPr="00134F10">
        <w:rPr>
          <w:rFonts w:ascii="Angsana New" w:hAnsi="Angsana New" w:hint="cs"/>
          <w:sz w:val="28"/>
          <w:szCs w:val="28"/>
          <w:cs/>
        </w:rPr>
        <w:t>)</w:t>
      </w:r>
      <w:r w:rsidR="00DA4329" w:rsidRPr="00134F10">
        <w:rPr>
          <w:rFonts w:ascii="Angsana New" w:hAnsi="Angsana New"/>
          <w:sz w:val="28"/>
          <w:szCs w:val="28"/>
        </w:rPr>
        <w:t xml:space="preserve"> (31 </w:t>
      </w:r>
      <w:r w:rsidR="00DA4329" w:rsidRPr="00134F10">
        <w:rPr>
          <w:rFonts w:ascii="Angsana New" w:hAnsi="Angsana New"/>
          <w:sz w:val="28"/>
          <w:szCs w:val="28"/>
          <w:cs/>
        </w:rPr>
        <w:t>ธันวาคม</w:t>
      </w:r>
      <w:r w:rsidR="00DA4329" w:rsidRPr="002E1C53">
        <w:rPr>
          <w:rFonts w:ascii="Angsana New" w:hAnsi="Angsana New"/>
          <w:sz w:val="28"/>
          <w:szCs w:val="28"/>
          <w:cs/>
        </w:rPr>
        <w:t xml:space="preserve"> </w:t>
      </w:r>
      <w:r w:rsidR="00DA4329" w:rsidRPr="002E1C53">
        <w:rPr>
          <w:rFonts w:ascii="Angsana New" w:hAnsi="Angsana New"/>
          <w:sz w:val="28"/>
          <w:szCs w:val="28"/>
        </w:rPr>
        <w:t>256</w:t>
      </w:r>
      <w:r w:rsidR="00E85CEE">
        <w:rPr>
          <w:rFonts w:ascii="Angsana New" w:hAnsi="Angsana New"/>
          <w:sz w:val="28"/>
          <w:szCs w:val="28"/>
        </w:rPr>
        <w:t>3</w:t>
      </w:r>
      <w:r w:rsidR="00DA4329" w:rsidRPr="002E1C53">
        <w:rPr>
          <w:rFonts w:ascii="Angsana New" w:hAnsi="Angsana New"/>
          <w:sz w:val="28"/>
          <w:szCs w:val="28"/>
        </w:rPr>
        <w:t xml:space="preserve"> : 0.1 </w:t>
      </w:r>
      <w:r w:rsidR="00DA4329" w:rsidRPr="002E1C53">
        <w:rPr>
          <w:rFonts w:ascii="Angsana New" w:hAnsi="Angsana New"/>
          <w:sz w:val="28"/>
          <w:szCs w:val="28"/>
          <w:cs/>
        </w:rPr>
        <w:t>ล้านบาท)</w:t>
      </w: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เบี้ยประกันภัยค้างรับ </w:t>
      </w:r>
    </w:p>
    <w:p w14:paraId="69DBC3BD" w14:textId="4A0EB91A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297C95" w:rsidRPr="00567C8D">
        <w:rPr>
          <w:rFonts w:ascii="Angsana New" w:hAnsi="Angsana New"/>
          <w:spacing w:val="2"/>
          <w:sz w:val="28"/>
          <w:szCs w:val="28"/>
        </w:rPr>
        <w:t xml:space="preserve">31 </w:t>
      </w:r>
      <w:r w:rsidR="00297C95" w:rsidRPr="005067F3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297C95" w:rsidRPr="005067F3">
        <w:rPr>
          <w:rFonts w:asciiTheme="majorBidi" w:hAnsiTheme="majorBidi" w:cstheme="majorBidi"/>
          <w:sz w:val="28"/>
          <w:szCs w:val="28"/>
        </w:rPr>
        <w:t>256</w:t>
      </w:r>
      <w:r w:rsidR="00297C95">
        <w:rPr>
          <w:rFonts w:asciiTheme="majorBidi" w:hAnsiTheme="majorBidi" w:cstheme="majorBidi"/>
          <w:sz w:val="28"/>
          <w:szCs w:val="28"/>
        </w:rPr>
        <w:t xml:space="preserve">4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C65BAF">
        <w:rPr>
          <w:rFonts w:ascii="Angsana New" w:hAnsi="Angsana New"/>
          <w:spacing w:val="2"/>
          <w:sz w:val="28"/>
          <w:szCs w:val="28"/>
        </w:rPr>
        <w:t xml:space="preserve">31 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DA4329">
        <w:rPr>
          <w:rFonts w:ascii="Angsana New" w:hAnsi="Angsana New"/>
          <w:spacing w:val="2"/>
          <w:sz w:val="28"/>
          <w:szCs w:val="28"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297C95">
        <w:rPr>
          <w:rFonts w:ascii="Angsana New" w:hAnsi="Angsana New"/>
          <w:spacing w:val="2"/>
          <w:sz w:val="28"/>
          <w:szCs w:val="28"/>
        </w:rPr>
        <w:t>3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1B644576" w:rsidR="00DA4329" w:rsidRPr="002638F1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DA4329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485750FD" w:rsidR="00DA4329" w:rsidRPr="002638F1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97C95" w:rsidRPr="002638F1" w14:paraId="2906677C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79C1B629" w:rsidR="00297C95" w:rsidRPr="002638F1" w:rsidRDefault="006842F9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60,987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DF17F" w14:textId="1F7BA759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60,195</w:t>
            </w:r>
          </w:p>
        </w:tc>
      </w:tr>
      <w:tr w:rsidR="00297C95" w:rsidRPr="002638F1" w14:paraId="201091B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177642BA" w:rsidR="00297C95" w:rsidRPr="002638F1" w:rsidRDefault="006842F9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6BF3AAE6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14,624</w:t>
            </w:r>
          </w:p>
        </w:tc>
      </w:tr>
      <w:tr w:rsidR="00297C95" w:rsidRPr="002638F1" w14:paraId="610F05A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1DCE4738" w:rsidR="00297C95" w:rsidRPr="002638F1" w:rsidRDefault="006842F9" w:rsidP="0062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9,7</w:t>
            </w:r>
            <w:r w:rsidR="00624505">
              <w:rPr>
                <w:rFonts w:asciiTheme="majorBidi" w:eastAsia="Cordia New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7EE572D8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3,705</w:t>
            </w:r>
          </w:p>
        </w:tc>
      </w:tr>
      <w:tr w:rsidR="00297C95" w:rsidRPr="002638F1" w14:paraId="07851242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76855ECA" w:rsidR="00297C95" w:rsidRPr="002638F1" w:rsidRDefault="006842F9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4CCC35E2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711</w:t>
            </w:r>
          </w:p>
        </w:tc>
      </w:tr>
      <w:tr w:rsidR="00297C95" w:rsidRPr="002638F1" w14:paraId="426F3E6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49755EE8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6C8EF47D" w:rsidR="00297C95" w:rsidRPr="002638F1" w:rsidRDefault="006842F9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081A0113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5,584</w:t>
            </w:r>
          </w:p>
        </w:tc>
      </w:tr>
      <w:tr w:rsidR="00297C95" w:rsidRPr="002638F1" w14:paraId="50AA116A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2925D41D" w:rsidR="00297C95" w:rsidRPr="002638F1" w:rsidRDefault="006842F9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D8DB" w14:textId="0E68CC20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3,763</w:t>
            </w:r>
          </w:p>
        </w:tc>
      </w:tr>
      <w:tr w:rsidR="00297C95" w:rsidRPr="002638F1" w14:paraId="1252E8E4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41B0F525" w:rsidR="00297C95" w:rsidRPr="002638F1" w:rsidRDefault="006842F9" w:rsidP="0062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95,27</w:t>
            </w:r>
            <w:r w:rsidR="00624505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6F578184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88,582</w:t>
            </w:r>
          </w:p>
        </w:tc>
      </w:tr>
      <w:tr w:rsidR="00297C95" w:rsidRPr="002638F1" w14:paraId="2072303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297C95" w:rsidRPr="008654BA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6AE66899" w:rsidR="00297C95" w:rsidRPr="002638F1" w:rsidRDefault="006842F9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(4,631)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163E3C7E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(3,763)</w:t>
            </w:r>
          </w:p>
        </w:tc>
      </w:tr>
      <w:tr w:rsidR="00297C95" w:rsidRPr="002638F1" w14:paraId="3A6A71E9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297C95" w:rsidRPr="008654BA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302B231B" w:rsidR="00297C95" w:rsidRPr="00FA4FF0" w:rsidRDefault="006842F9" w:rsidP="00624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90,64</w:t>
            </w:r>
            <w:r w:rsidR="0062450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56999A99" w:rsidR="00297C95" w:rsidRPr="002638F1" w:rsidRDefault="00297C95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84,819</w:t>
            </w:r>
          </w:p>
        </w:tc>
      </w:tr>
    </w:tbl>
    <w:p w14:paraId="537D6022" w14:textId="30A3E122" w:rsidR="004E081A" w:rsidRDefault="00207EAF" w:rsidP="008218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</w:t>
      </w:r>
      <w:r w:rsidRPr="0038653F">
        <w:rPr>
          <w:rFonts w:ascii="Angsana New" w:hAnsi="Angsana New"/>
          <w:spacing w:val="4"/>
          <w:sz w:val="28"/>
          <w:szCs w:val="28"/>
          <w:cs/>
        </w:rPr>
        <w:t xml:space="preserve">กฎหมายว่าด้วยการเก็บเบี้ยประกันภัย </w:t>
      </w:r>
      <w:r w:rsidR="00A0556B" w:rsidRPr="0038653F">
        <w:rPr>
          <w:rFonts w:ascii="Angsana New" w:hAnsi="Angsana New"/>
          <w:spacing w:val="4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38653F">
        <w:rPr>
          <w:rFonts w:ascii="Angsana New" w:hAnsi="Angsana New"/>
          <w:spacing w:val="4"/>
          <w:sz w:val="28"/>
          <w:szCs w:val="28"/>
        </w:rPr>
        <w:t xml:space="preserve">5 </w:t>
      </w:r>
      <w:r w:rsidR="00A0556B" w:rsidRPr="0038653F">
        <w:rPr>
          <w:rFonts w:ascii="Angsana New" w:hAnsi="Angsana New"/>
          <w:spacing w:val="4"/>
          <w:sz w:val="28"/>
          <w:szCs w:val="28"/>
          <w:cs/>
        </w:rPr>
        <w:t>ราย</w:t>
      </w:r>
      <w:r w:rsidR="00A0556B" w:rsidRPr="0038653F">
        <w:rPr>
          <w:rFonts w:ascii="Angsana New" w:hAnsi="Angsana New"/>
          <w:sz w:val="28"/>
          <w:szCs w:val="28"/>
          <w:cs/>
        </w:rPr>
        <w:t xml:space="preserve"> ณ </w:t>
      </w:r>
      <w:r w:rsidR="0055171F" w:rsidRPr="0038653F">
        <w:rPr>
          <w:rFonts w:ascii="Angsana New" w:hAnsi="Angsana New"/>
          <w:sz w:val="28"/>
          <w:szCs w:val="28"/>
          <w:cs/>
        </w:rPr>
        <w:t xml:space="preserve">วันที่ </w:t>
      </w:r>
      <w:r w:rsidR="0055171F" w:rsidRPr="0038653F">
        <w:rPr>
          <w:rFonts w:ascii="Angsana New" w:hAnsi="Angsana New"/>
          <w:sz w:val="28"/>
          <w:szCs w:val="28"/>
        </w:rPr>
        <w:t>31</w:t>
      </w:r>
      <w:r w:rsidR="00CA28FA" w:rsidRPr="0038653F">
        <w:rPr>
          <w:rFonts w:ascii="Angsana New" w:hAnsi="Angsana New" w:hint="cs"/>
          <w:sz w:val="28"/>
          <w:szCs w:val="28"/>
          <w:cs/>
        </w:rPr>
        <w:t xml:space="preserve"> </w:t>
      </w:r>
      <w:r w:rsidR="00F06D23">
        <w:rPr>
          <w:rFonts w:ascii="Angsana New" w:hAnsi="Angsana New" w:hint="cs"/>
          <w:sz w:val="28"/>
          <w:szCs w:val="28"/>
          <w:cs/>
        </w:rPr>
        <w:t>มีนาคม</w:t>
      </w:r>
      <w:r w:rsidR="00DA4329" w:rsidRPr="0038653F">
        <w:rPr>
          <w:rFonts w:ascii="Angsana New" w:hAnsi="Angsana New"/>
          <w:sz w:val="28"/>
          <w:szCs w:val="28"/>
        </w:rPr>
        <w:t xml:space="preserve"> 256</w:t>
      </w:r>
      <w:r w:rsidR="00F06D23">
        <w:rPr>
          <w:rFonts w:ascii="Angsana New" w:hAnsi="Angsana New"/>
          <w:sz w:val="28"/>
          <w:szCs w:val="28"/>
        </w:rPr>
        <w:t>4</w:t>
      </w:r>
      <w:r w:rsidR="00D52A62" w:rsidRPr="0038653F">
        <w:rPr>
          <w:rFonts w:ascii="Angsana New" w:hAnsi="Angsana New"/>
          <w:sz w:val="28"/>
          <w:szCs w:val="28"/>
        </w:rPr>
        <w:t xml:space="preserve"> </w:t>
      </w:r>
      <w:r w:rsidR="003F2EAF" w:rsidRPr="0038653F">
        <w:rPr>
          <w:rFonts w:ascii="Angsana New" w:hAnsi="Angsana New"/>
          <w:sz w:val="28"/>
          <w:szCs w:val="28"/>
          <w:cs/>
        </w:rPr>
        <w:t>มี</w:t>
      </w:r>
      <w:r w:rsidR="0038653F" w:rsidRPr="00C24FE6">
        <w:rPr>
          <w:rFonts w:ascii="Angsana New" w:hAnsi="Angsana New"/>
          <w:sz w:val="28"/>
          <w:szCs w:val="28"/>
          <w:cs/>
        </w:rPr>
        <w:t>จำนวนเงิน</w:t>
      </w:r>
      <w:r w:rsidR="00C24FE6" w:rsidRPr="00C24FE6">
        <w:rPr>
          <w:rFonts w:ascii="Angsana New" w:hAnsi="Angsana New"/>
          <w:sz w:val="28"/>
          <w:szCs w:val="28"/>
        </w:rPr>
        <w:t xml:space="preserve"> 52.1</w:t>
      </w:r>
      <w:r w:rsidR="00094C7D" w:rsidRPr="00C24FE6">
        <w:rPr>
          <w:rFonts w:ascii="Angsana New" w:hAnsi="Angsana New"/>
          <w:sz w:val="28"/>
          <w:szCs w:val="28"/>
        </w:rPr>
        <w:t xml:space="preserve"> </w:t>
      </w:r>
      <w:r w:rsidR="00A0556B" w:rsidRPr="00C24FE6">
        <w:rPr>
          <w:rFonts w:ascii="Angsana New" w:hAnsi="Angsana New"/>
          <w:sz w:val="28"/>
          <w:szCs w:val="28"/>
          <w:cs/>
        </w:rPr>
        <w:t xml:space="preserve">ล้านบาท </w:t>
      </w:r>
      <w:r w:rsidR="0038653F" w:rsidRPr="00C55CEB">
        <w:rPr>
          <w:rFonts w:ascii="Angsana New" w:hAnsi="Angsana New"/>
          <w:sz w:val="28"/>
          <w:szCs w:val="28"/>
        </w:rPr>
        <w:t xml:space="preserve">(31 </w:t>
      </w:r>
      <w:r w:rsidR="0038653F" w:rsidRPr="00C55CEB">
        <w:rPr>
          <w:rFonts w:ascii="Angsana New" w:hAnsi="Angsana New"/>
          <w:sz w:val="28"/>
          <w:szCs w:val="28"/>
          <w:cs/>
        </w:rPr>
        <w:t>ธันวาคม</w:t>
      </w:r>
      <w:r w:rsidR="0038653F" w:rsidRPr="00C55CEB">
        <w:rPr>
          <w:rFonts w:ascii="Angsana New" w:hAnsi="Angsana New" w:hint="cs"/>
          <w:sz w:val="28"/>
          <w:szCs w:val="28"/>
          <w:cs/>
        </w:rPr>
        <w:t xml:space="preserve"> </w:t>
      </w:r>
      <w:r w:rsidR="0038653F" w:rsidRPr="00C55CEB">
        <w:rPr>
          <w:rFonts w:ascii="Angsana New" w:hAnsi="Angsana New"/>
          <w:sz w:val="28"/>
          <w:szCs w:val="28"/>
        </w:rPr>
        <w:t>256</w:t>
      </w:r>
      <w:r w:rsidR="00F06D23" w:rsidRPr="00C55CEB">
        <w:rPr>
          <w:rFonts w:ascii="Angsana New" w:hAnsi="Angsana New"/>
          <w:sz w:val="28"/>
          <w:szCs w:val="28"/>
        </w:rPr>
        <w:t>3</w:t>
      </w:r>
      <w:r w:rsidR="0038653F" w:rsidRPr="00C55CEB">
        <w:rPr>
          <w:rFonts w:ascii="Angsana New" w:hAnsi="Angsana New"/>
          <w:sz w:val="28"/>
          <w:szCs w:val="28"/>
        </w:rPr>
        <w:t xml:space="preserve">: </w:t>
      </w:r>
      <w:r w:rsidR="00C55CEB" w:rsidRPr="00C55CEB">
        <w:rPr>
          <w:rFonts w:ascii="Angsana New" w:hAnsi="Angsana New"/>
          <w:sz w:val="28"/>
          <w:szCs w:val="28"/>
        </w:rPr>
        <w:t>51.8</w:t>
      </w:r>
      <w:r w:rsidR="0038653F" w:rsidRPr="00C55CEB">
        <w:rPr>
          <w:rFonts w:ascii="Angsana New" w:hAnsi="Angsana New"/>
          <w:sz w:val="28"/>
          <w:szCs w:val="28"/>
        </w:rPr>
        <w:t xml:space="preserve"> </w:t>
      </w:r>
      <w:r w:rsidR="0038653F" w:rsidRPr="00C55CEB">
        <w:rPr>
          <w:rFonts w:ascii="Angsana New" w:hAnsi="Angsana New" w:hint="cs"/>
          <w:sz w:val="28"/>
          <w:szCs w:val="28"/>
          <w:cs/>
        </w:rPr>
        <w:t>ล้านบาท</w:t>
      </w:r>
      <w:r w:rsidR="0038653F" w:rsidRPr="00C55CEB">
        <w:rPr>
          <w:rFonts w:ascii="Angsana New" w:hAnsi="Angsana New"/>
          <w:sz w:val="28"/>
          <w:szCs w:val="28"/>
        </w:rPr>
        <w:t>)</w:t>
      </w:r>
      <w:r w:rsidR="00A0556B" w:rsidRPr="00C55CEB">
        <w:rPr>
          <w:rFonts w:ascii="Angsana New" w:hAnsi="Angsana New"/>
          <w:sz w:val="28"/>
          <w:szCs w:val="28"/>
          <w:cs/>
        </w:rPr>
        <w:t xml:space="preserve"> </w:t>
      </w:r>
      <w:r w:rsidR="00383C78" w:rsidRPr="00C55CEB">
        <w:rPr>
          <w:rFonts w:ascii="Angsana New" w:hAnsi="Angsana New"/>
          <w:sz w:val="28"/>
          <w:szCs w:val="28"/>
          <w:cs/>
        </w:rPr>
        <w:t>สำหรับ</w:t>
      </w:r>
      <w:r w:rsidR="003E0657" w:rsidRPr="0038653F">
        <w:rPr>
          <w:rFonts w:ascii="Angsana New" w:hAnsi="Angsana New"/>
          <w:sz w:val="28"/>
          <w:szCs w:val="28"/>
          <w:cs/>
        </w:rPr>
        <w:t>หนี้ที่เกิ</w:t>
      </w:r>
      <w:r w:rsidR="003E0657" w:rsidRPr="0038653F">
        <w:rPr>
          <w:rFonts w:ascii="Angsana New" w:hAnsi="Angsana New" w:hint="cs"/>
          <w:sz w:val="28"/>
          <w:szCs w:val="28"/>
          <w:cs/>
        </w:rPr>
        <w:t>น</w:t>
      </w:r>
      <w:r w:rsidRPr="0038653F">
        <w:rPr>
          <w:rFonts w:ascii="Angsana New" w:hAnsi="Angsana New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38653F">
        <w:rPr>
          <w:rFonts w:ascii="Angsana New" w:hAnsi="Angsana New" w:hint="cs"/>
          <w:sz w:val="28"/>
          <w:szCs w:val="28"/>
          <w:cs/>
        </w:rPr>
        <w:t>ตามนโยบายของบริษัท</w:t>
      </w:r>
      <w:r w:rsidRPr="0038653F">
        <w:rPr>
          <w:rFonts w:ascii="Angsana New" w:hAnsi="Angsana New"/>
          <w:sz w:val="28"/>
          <w:szCs w:val="28"/>
          <w:cs/>
        </w:rPr>
        <w:t xml:space="preserve">เป็นกรณีไป </w:t>
      </w:r>
      <w:r w:rsidR="00FA432E" w:rsidRPr="0038653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A432E" w:rsidRPr="0038653F">
        <w:rPr>
          <w:rFonts w:ascii="Angsana New" w:hAnsi="Angsana New"/>
          <w:sz w:val="28"/>
          <w:szCs w:val="28"/>
        </w:rPr>
        <w:t>31</w:t>
      </w:r>
      <w:r w:rsidR="00FA432E" w:rsidRPr="0038653F">
        <w:rPr>
          <w:rFonts w:ascii="Angsana New" w:hAnsi="Angsana New" w:hint="cs"/>
          <w:sz w:val="28"/>
          <w:szCs w:val="28"/>
          <w:cs/>
        </w:rPr>
        <w:t xml:space="preserve"> </w:t>
      </w:r>
      <w:r w:rsidR="00FA432E">
        <w:rPr>
          <w:rFonts w:ascii="Angsana New" w:hAnsi="Angsana New" w:hint="cs"/>
          <w:sz w:val="28"/>
          <w:szCs w:val="28"/>
          <w:cs/>
        </w:rPr>
        <w:t>มีนาคม</w:t>
      </w:r>
      <w:r w:rsidR="00FA432E" w:rsidRPr="0038653F">
        <w:rPr>
          <w:rFonts w:ascii="Angsana New" w:hAnsi="Angsana New"/>
          <w:sz w:val="28"/>
          <w:szCs w:val="28"/>
        </w:rPr>
        <w:t xml:space="preserve"> 256</w:t>
      </w:r>
      <w:r w:rsidR="00FA432E">
        <w:rPr>
          <w:rFonts w:ascii="Angsana New" w:hAnsi="Angsana New"/>
          <w:sz w:val="28"/>
          <w:szCs w:val="28"/>
        </w:rPr>
        <w:t>4</w:t>
      </w:r>
      <w:r w:rsidR="00FA432E" w:rsidRPr="0038653F">
        <w:rPr>
          <w:rFonts w:ascii="Angsana New" w:hAnsi="Angsana New"/>
          <w:sz w:val="28"/>
          <w:szCs w:val="28"/>
        </w:rPr>
        <w:t xml:space="preserve"> </w:t>
      </w:r>
      <w:r w:rsidRPr="0038653F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</w:t>
      </w:r>
      <w:r w:rsidRPr="00C24FE6">
        <w:rPr>
          <w:rFonts w:ascii="Angsana New" w:hAnsi="Angsana New"/>
          <w:sz w:val="28"/>
          <w:szCs w:val="28"/>
          <w:cs/>
        </w:rPr>
        <w:t>จำนวนเงิน</w:t>
      </w:r>
      <w:r w:rsidR="00C24FE6" w:rsidRPr="00C24FE6">
        <w:rPr>
          <w:rFonts w:ascii="Angsana New" w:hAnsi="Angsana New"/>
          <w:sz w:val="28"/>
          <w:szCs w:val="28"/>
        </w:rPr>
        <w:t xml:space="preserve"> 4.6</w:t>
      </w:r>
      <w:r w:rsidR="00353E0A" w:rsidRPr="00C24FE6">
        <w:rPr>
          <w:rFonts w:ascii="Angsana New" w:hAnsi="Angsana New"/>
          <w:sz w:val="28"/>
          <w:szCs w:val="28"/>
        </w:rPr>
        <w:t xml:space="preserve"> </w:t>
      </w:r>
      <w:r w:rsidRPr="00C24FE6">
        <w:rPr>
          <w:rFonts w:ascii="Angsana New" w:hAnsi="Angsana New"/>
          <w:sz w:val="28"/>
          <w:szCs w:val="28"/>
          <w:cs/>
        </w:rPr>
        <w:t>ล้านบาท</w:t>
      </w:r>
      <w:r w:rsidR="00FB710E" w:rsidRPr="00C24FE6">
        <w:rPr>
          <w:rFonts w:ascii="Angsana New" w:hAnsi="Angsana New"/>
          <w:sz w:val="28"/>
          <w:szCs w:val="28"/>
        </w:rPr>
        <w:t xml:space="preserve"> </w:t>
      </w:r>
      <w:r w:rsidR="0038653F" w:rsidRPr="00C24FE6">
        <w:rPr>
          <w:rFonts w:ascii="Angsana New" w:hAnsi="Angsana New"/>
          <w:sz w:val="28"/>
          <w:szCs w:val="28"/>
        </w:rPr>
        <w:t xml:space="preserve">(31 </w:t>
      </w:r>
      <w:r w:rsidR="0038653F" w:rsidRPr="00C24FE6">
        <w:rPr>
          <w:rFonts w:ascii="Angsana New" w:hAnsi="Angsana New"/>
          <w:sz w:val="28"/>
          <w:szCs w:val="28"/>
          <w:cs/>
        </w:rPr>
        <w:t>ธันวาคม</w:t>
      </w:r>
      <w:r w:rsidR="0038653F" w:rsidRPr="00C24FE6">
        <w:rPr>
          <w:rFonts w:ascii="Angsana New" w:hAnsi="Angsana New" w:hint="cs"/>
          <w:sz w:val="28"/>
          <w:szCs w:val="28"/>
          <w:cs/>
        </w:rPr>
        <w:t xml:space="preserve"> </w:t>
      </w:r>
      <w:r w:rsidR="0038653F" w:rsidRPr="00C24FE6">
        <w:rPr>
          <w:rFonts w:ascii="Angsana New" w:hAnsi="Angsana New"/>
          <w:sz w:val="28"/>
          <w:szCs w:val="28"/>
        </w:rPr>
        <w:t>256</w:t>
      </w:r>
      <w:r w:rsidR="00FA432E" w:rsidRPr="00C24FE6">
        <w:rPr>
          <w:rFonts w:ascii="Angsana New" w:hAnsi="Angsana New"/>
          <w:sz w:val="28"/>
          <w:szCs w:val="28"/>
        </w:rPr>
        <w:t>3</w:t>
      </w:r>
      <w:r w:rsidR="0038653F" w:rsidRPr="00C24FE6">
        <w:rPr>
          <w:rFonts w:ascii="Angsana New" w:hAnsi="Angsana New"/>
          <w:sz w:val="28"/>
          <w:szCs w:val="28"/>
        </w:rPr>
        <w:t xml:space="preserve">: </w:t>
      </w:r>
      <w:r w:rsidR="00FA432E" w:rsidRPr="00C24FE6">
        <w:rPr>
          <w:rFonts w:ascii="Angsana New" w:hAnsi="Angsana New"/>
          <w:sz w:val="28"/>
          <w:szCs w:val="28"/>
        </w:rPr>
        <w:t>3.8</w:t>
      </w:r>
      <w:r w:rsidR="002F1C4F" w:rsidRPr="00C24FE6">
        <w:rPr>
          <w:rFonts w:ascii="Angsana New" w:hAnsi="Angsana New"/>
          <w:sz w:val="28"/>
          <w:szCs w:val="28"/>
        </w:rPr>
        <w:t xml:space="preserve"> </w:t>
      </w:r>
      <w:r w:rsidR="002917D3" w:rsidRPr="00C24FE6">
        <w:rPr>
          <w:rFonts w:ascii="Angsana New" w:hAnsi="Angsana New" w:hint="cs"/>
          <w:sz w:val="28"/>
          <w:szCs w:val="28"/>
          <w:cs/>
        </w:rPr>
        <w:t>ล้านบาท</w:t>
      </w:r>
      <w:r w:rsidR="0038653F" w:rsidRPr="00C24FE6">
        <w:rPr>
          <w:rFonts w:ascii="Angsana New" w:hAnsi="Angsana New"/>
          <w:sz w:val="28"/>
          <w:szCs w:val="28"/>
        </w:rPr>
        <w:t>)</w:t>
      </w:r>
      <w:r w:rsidR="0038653F" w:rsidRPr="0038653F">
        <w:rPr>
          <w:rFonts w:ascii="Angsana New" w:hAnsi="Angsana New" w:hint="cs"/>
          <w:sz w:val="28"/>
          <w:szCs w:val="28"/>
          <w:cs/>
        </w:rPr>
        <w:t xml:space="preserve"> </w:t>
      </w:r>
      <w:r w:rsidRPr="0038653F">
        <w:rPr>
          <w:rFonts w:ascii="Angsana New" w:hAnsi="Angsana New"/>
          <w:sz w:val="28"/>
          <w:szCs w:val="28"/>
          <w:cs/>
        </w:rPr>
        <w:t>ฝ่ายบริหารของ</w:t>
      </w:r>
      <w:r w:rsidR="004E64C6" w:rsidRPr="0038653F">
        <w:rPr>
          <w:rFonts w:ascii="Angsana New" w:hAnsi="Angsana New"/>
          <w:sz w:val="28"/>
          <w:szCs w:val="28"/>
          <w:cs/>
        </w:rPr>
        <w:t>บริษัท</w:t>
      </w:r>
      <w:r w:rsidRPr="0038653F">
        <w:rPr>
          <w:rFonts w:ascii="Angsana New" w:hAnsi="Angsana New"/>
          <w:sz w:val="28"/>
          <w:szCs w:val="28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889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2"/>
        <w:gridCol w:w="1440"/>
        <w:gridCol w:w="270"/>
        <w:gridCol w:w="1440"/>
      </w:tblGrid>
      <w:tr w:rsidR="00717871" w:rsidRPr="001F3F4C" w14:paraId="5FED9095" w14:textId="77777777" w:rsidTr="00B57166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B57166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767194B9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49D4B6A2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F1C4F" w:rsidRPr="001F3F4C" w14:paraId="067C3B9B" w14:textId="77777777" w:rsidTr="00B57166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06D23" w:rsidRPr="001F3F4C" w14:paraId="197F3767" w14:textId="77777777" w:rsidTr="00B57166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7157FD82" w:rsidR="00F06D23" w:rsidRPr="001F3F4C" w:rsidRDefault="00B62E3C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109,111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5276A04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115,201</w:t>
            </w:r>
          </w:p>
        </w:tc>
      </w:tr>
      <w:tr w:rsidR="00F06D23" w:rsidRPr="001F3F4C" w14:paraId="569750CB" w14:textId="77777777" w:rsidTr="00B57166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F06D23" w:rsidRPr="001F3F4C" w14:paraId="10FFF598" w14:textId="77777777" w:rsidTr="00B57166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48A8086C" w:rsidR="00F06D23" w:rsidRPr="001F3F4C" w:rsidRDefault="00B62E3C" w:rsidP="00B6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161,571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688EF" w14:textId="22D83D84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170,325</w:t>
            </w:r>
          </w:p>
        </w:tc>
      </w:tr>
      <w:tr w:rsidR="002F1C4F" w:rsidRPr="001F3F4C" w14:paraId="46B0ACB0" w14:textId="77777777" w:rsidTr="00B57166"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2F1C4F" w:rsidRPr="001F3F4C" w:rsidRDefault="002F1C4F" w:rsidP="00AA4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28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5C6D73E3" w:rsidR="002F1C4F" w:rsidRPr="001F3F4C" w:rsidRDefault="007269F3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270,682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6A1A4264" w:rsidR="002F1C4F" w:rsidRPr="001F3F4C" w:rsidRDefault="00F06D23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285,526</w:t>
            </w:r>
          </w:p>
        </w:tc>
      </w:tr>
    </w:tbl>
    <w:p w14:paraId="3F1F3DD4" w14:textId="77777777" w:rsidR="00F861D4" w:rsidRDefault="00F861D4" w:rsidP="00F861D4">
      <w:pPr>
        <w:pStyle w:val="FSNoteNumbered"/>
        <w:numPr>
          <w:ilvl w:val="0"/>
          <w:numId w:val="0"/>
        </w:numPr>
        <w:spacing w:after="120"/>
        <w:rPr>
          <w:b/>
          <w:bCs/>
          <w:u w:val="none"/>
          <w:cs/>
        </w:rPr>
      </w:pPr>
    </w:p>
    <w:p w14:paraId="2C93C72F" w14:textId="77777777" w:rsidR="00F861D4" w:rsidRDefault="00F861D4" w:rsidP="00F861D4">
      <w:pPr>
        <w:rPr>
          <w:rFonts w:cs="Arial"/>
          <w:cs/>
          <w:lang w:val="th-TH"/>
        </w:rPr>
      </w:pPr>
    </w:p>
    <w:p w14:paraId="3C4D0F65" w14:textId="77777777" w:rsidR="00F861D4" w:rsidRDefault="00F861D4" w:rsidP="00F861D4">
      <w:pPr>
        <w:rPr>
          <w:rFonts w:cs="Arial"/>
          <w:cs/>
          <w:lang w:val="th-TH"/>
        </w:rPr>
      </w:pPr>
    </w:p>
    <w:p w14:paraId="73546DCE" w14:textId="77777777" w:rsidR="00F861D4" w:rsidRPr="00F861D4" w:rsidRDefault="00F861D4" w:rsidP="00F861D4">
      <w:pPr>
        <w:rPr>
          <w:cs/>
          <w:lang w:val="th-TH"/>
        </w:rPr>
      </w:pPr>
    </w:p>
    <w:p w14:paraId="02DDBEEC" w14:textId="75EB452D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EA2538" w14:paraId="06F0BE31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98A4142" w14:textId="32FC8459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639C6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132EA1" w14:textId="48407FB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6D23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379EA991" w:rsidR="00F06D23" w:rsidRPr="00EA2538" w:rsidRDefault="00F35D0B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53F15F9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54,841</w:t>
            </w:r>
          </w:p>
        </w:tc>
      </w:tr>
      <w:tr w:rsidR="002F1C4F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2F1C4F" w:rsidRPr="00EA2538" w:rsidRDefault="009F4578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5CDC0221" w:rsidR="002F1C4F" w:rsidRPr="00EA2538" w:rsidRDefault="00F35D0B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2F1C4F" w:rsidRPr="00EA2538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361D1743" w:rsidR="002F1C4F" w:rsidRPr="00EA2538" w:rsidRDefault="00F06D23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</w:tr>
    </w:tbl>
    <w:p w14:paraId="11AABDCA" w14:textId="7E0A3B97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1A2480">
        <w:rPr>
          <w:rFonts w:ascii="Angsana New" w:hAnsi="Angsana New"/>
          <w:sz w:val="28"/>
          <w:szCs w:val="28"/>
        </w:rPr>
        <w:t>31</w:t>
      </w:r>
      <w:r w:rsidRPr="003C1901">
        <w:rPr>
          <w:rFonts w:ascii="Angsana New" w:hAnsi="Angsana New"/>
          <w:sz w:val="28"/>
          <w:szCs w:val="28"/>
        </w:rPr>
        <w:t xml:space="preserve"> </w:t>
      </w:r>
      <w:r w:rsidR="00F06D23">
        <w:rPr>
          <w:rFonts w:ascii="Angsana New" w:hAnsi="Angsana New" w:hint="cs"/>
          <w:sz w:val="28"/>
          <w:szCs w:val="28"/>
          <w:cs/>
        </w:rPr>
        <w:t>มีนาคม</w:t>
      </w:r>
      <w:r w:rsidR="002F1C4F">
        <w:rPr>
          <w:rFonts w:ascii="Angsana New" w:hAnsi="Angsana New"/>
          <w:sz w:val="28"/>
          <w:szCs w:val="28"/>
        </w:rPr>
        <w:t xml:space="preserve"> 256</w:t>
      </w:r>
      <w:r w:rsidR="00F06D23">
        <w:rPr>
          <w:rFonts w:ascii="Angsana New" w:hAnsi="Angsana New"/>
          <w:sz w:val="28"/>
          <w:szCs w:val="28"/>
        </w:rPr>
        <w:t>4</w:t>
      </w:r>
      <w:r w:rsidR="00A00285">
        <w:rPr>
          <w:rFonts w:ascii="Angsana New" w:hAnsi="Angsana New"/>
          <w:sz w:val="28"/>
          <w:szCs w:val="28"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9F457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F4578">
        <w:rPr>
          <w:rFonts w:ascii="Angsana New" w:hAnsi="Angsana New"/>
          <w:sz w:val="28"/>
          <w:szCs w:val="28"/>
        </w:rPr>
        <w:t xml:space="preserve">31 </w:t>
      </w:r>
      <w:r w:rsidR="009F457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F1C4F">
        <w:rPr>
          <w:rFonts w:ascii="Angsana New" w:hAnsi="Angsana New"/>
          <w:sz w:val="28"/>
          <w:szCs w:val="28"/>
        </w:rPr>
        <w:t>256</w:t>
      </w:r>
      <w:r w:rsidR="00F06D23">
        <w:rPr>
          <w:rFonts w:ascii="Angsana New" w:hAnsi="Angsana New"/>
          <w:sz w:val="28"/>
          <w:szCs w:val="28"/>
        </w:rPr>
        <w:t>3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EA2538" w14:paraId="0F20A2EB" w14:textId="77777777" w:rsidTr="00B57166">
        <w:tc>
          <w:tcPr>
            <w:tcW w:w="5850" w:type="dxa"/>
          </w:tcPr>
          <w:p w14:paraId="09099B98" w14:textId="77777777" w:rsidR="00F06D23" w:rsidRPr="00EA2538" w:rsidRDefault="00F06D23" w:rsidP="00F06D2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A2BA7C" w14:textId="1D2DA9FD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DD8FD98" w14:textId="77777777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55BD3" w14:textId="391FF6F6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06D23" w:rsidRPr="00EA2538" w14:paraId="481ADE2C" w14:textId="77777777" w:rsidTr="00B57166">
        <w:tc>
          <w:tcPr>
            <w:tcW w:w="5850" w:type="dxa"/>
            <w:vAlign w:val="bottom"/>
          </w:tcPr>
          <w:p w14:paraId="7216CF1C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7F4A9FC0" w:rsidR="00F06D23" w:rsidRPr="00EA2538" w:rsidRDefault="00F35D0B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94,511</w:t>
            </w:r>
          </w:p>
        </w:tc>
        <w:tc>
          <w:tcPr>
            <w:tcW w:w="270" w:type="dxa"/>
          </w:tcPr>
          <w:p w14:paraId="579EFB59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1D6791" w14:textId="5AE6568A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46,047</w:t>
            </w:r>
          </w:p>
        </w:tc>
      </w:tr>
      <w:tr w:rsidR="00F06D23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6CDF7AF0" w:rsidR="00F06D23" w:rsidRPr="00EA2538" w:rsidRDefault="00F35D0B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1,249</w:t>
            </w:r>
          </w:p>
        </w:tc>
        <w:tc>
          <w:tcPr>
            <w:tcW w:w="270" w:type="dxa"/>
          </w:tcPr>
          <w:p w14:paraId="6477EEF2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0970B439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1,840</w:t>
            </w:r>
          </w:p>
        </w:tc>
      </w:tr>
      <w:tr w:rsidR="00F06D23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547C427F" w:rsidR="00F06D23" w:rsidRPr="00EA2538" w:rsidRDefault="00F35D0B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4,136</w:t>
            </w:r>
          </w:p>
        </w:tc>
        <w:tc>
          <w:tcPr>
            <w:tcW w:w="270" w:type="dxa"/>
          </w:tcPr>
          <w:p w14:paraId="06056269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052F81EE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5,584</w:t>
            </w:r>
          </w:p>
        </w:tc>
      </w:tr>
      <w:tr w:rsidR="00F06D23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F06D23" w:rsidRPr="00EA2538" w:rsidRDefault="00F06D23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3E0FDEF9" w:rsidR="00F06D23" w:rsidRPr="00EA2538" w:rsidRDefault="00F35D0B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1,504</w:t>
            </w:r>
          </w:p>
        </w:tc>
        <w:tc>
          <w:tcPr>
            <w:tcW w:w="270" w:type="dxa"/>
          </w:tcPr>
          <w:p w14:paraId="24FF3B37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0B568F2B" w:rsidR="00F06D23" w:rsidRPr="00EA2538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1,370</w:t>
            </w:r>
          </w:p>
        </w:tc>
      </w:tr>
      <w:tr w:rsidR="00F06D23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F06D23" w:rsidRPr="009F4578" w:rsidRDefault="009F4578" w:rsidP="00F06D23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01E9D253" w:rsidR="00F06D23" w:rsidRPr="00EA2538" w:rsidRDefault="00F35D0B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101,400</w:t>
            </w:r>
          </w:p>
        </w:tc>
        <w:tc>
          <w:tcPr>
            <w:tcW w:w="270" w:type="dxa"/>
          </w:tcPr>
          <w:p w14:paraId="671BBFBC" w14:textId="77777777" w:rsidR="00F06D23" w:rsidRPr="00EA2538" w:rsidRDefault="00F06D23" w:rsidP="00F06D23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1200062B" w:rsidR="00F06D23" w:rsidRPr="00673CB1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54,841</w:t>
            </w:r>
          </w:p>
        </w:tc>
      </w:tr>
    </w:tbl>
    <w:p w14:paraId="75F97ABB" w14:textId="77777777" w:rsidR="002F1C4F" w:rsidRPr="009D7796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9D7796">
        <w:rPr>
          <w:rFonts w:asciiTheme="majorBidi" w:hAnsiTheme="majorBidi"/>
          <w:b/>
          <w:bCs/>
          <w:u w:val="none"/>
          <w:cs/>
        </w:rPr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D7796" w:rsidRPr="00E809E9" w14:paraId="76B20AE7" w14:textId="77777777" w:rsidTr="00E43BC1">
        <w:tc>
          <w:tcPr>
            <w:tcW w:w="5850" w:type="dxa"/>
          </w:tcPr>
          <w:p w14:paraId="3387BEC3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E1441" w14:textId="58314AB9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64C0484" w14:textId="77777777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5FC04" w14:textId="599F4040" w:rsidR="009D7796" w:rsidRPr="00E809E9" w:rsidRDefault="009D7796" w:rsidP="009D7796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7796" w:rsidRPr="00E809E9" w14:paraId="06F4FB5A" w14:textId="77777777" w:rsidTr="00E43BC1">
        <w:tc>
          <w:tcPr>
            <w:tcW w:w="5850" w:type="dxa"/>
            <w:hideMark/>
          </w:tcPr>
          <w:p w14:paraId="54CA15E1" w14:textId="12B3C6D1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37CF119E" w:rsidR="009D7796" w:rsidRPr="00E809E9" w:rsidRDefault="005A14AA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7,01</w:t>
            </w:r>
            <w:r w:rsidR="007C7CC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4CA7D69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39FEE8" w14:textId="15DEEA90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sz w:val="28"/>
                <w:szCs w:val="28"/>
              </w:rPr>
              <w:t>4,999</w:t>
            </w:r>
          </w:p>
        </w:tc>
      </w:tr>
      <w:tr w:rsidR="009D7796" w:rsidRPr="00E809E9" w14:paraId="1FB111B3" w14:textId="77777777" w:rsidTr="00E43BC1">
        <w:tc>
          <w:tcPr>
            <w:tcW w:w="5850" w:type="dxa"/>
          </w:tcPr>
          <w:p w14:paraId="218224D9" w14:textId="0C37E2D4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7BFFA312" w:rsidR="009D7796" w:rsidRPr="00E809E9" w:rsidRDefault="005A14AA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106,124</w:t>
            </w:r>
          </w:p>
        </w:tc>
        <w:tc>
          <w:tcPr>
            <w:tcW w:w="270" w:type="dxa"/>
          </w:tcPr>
          <w:p w14:paraId="742A5B3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B5323" w14:textId="57059929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sz w:val="28"/>
                <w:szCs w:val="28"/>
              </w:rPr>
              <w:t>151,528</w:t>
            </w:r>
          </w:p>
        </w:tc>
      </w:tr>
      <w:tr w:rsidR="009D7796" w:rsidRPr="00E809E9" w14:paraId="4424A5F1" w14:textId="77777777" w:rsidTr="00E43BC1">
        <w:tc>
          <w:tcPr>
            <w:tcW w:w="5850" w:type="dxa"/>
          </w:tcPr>
          <w:p w14:paraId="7F5B62EA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44EDA9AB" w:rsidR="009D7796" w:rsidRPr="00E809E9" w:rsidRDefault="005A14AA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113,14</w:t>
            </w:r>
            <w:r w:rsidR="007C7C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16A70F5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23D9575A" w:rsidR="009D7796" w:rsidRPr="009D7796" w:rsidRDefault="009D7796" w:rsidP="009D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77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200FE422" w14:textId="77777777" w:rsidR="00F861D4" w:rsidRDefault="00F861D4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CAFB629" w14:textId="77777777" w:rsidR="00F861D4" w:rsidRDefault="00F861D4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BEBF327" w14:textId="77777777" w:rsidR="00F861D4" w:rsidRDefault="00F861D4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45DBD1BF" w14:textId="77777777" w:rsidR="00F861D4" w:rsidRDefault="00F861D4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D0A572B" w14:textId="77777777" w:rsidR="00F861D4" w:rsidRDefault="00F861D4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30BECABD" w14:textId="77777777" w:rsidR="00F861D4" w:rsidRDefault="00F861D4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22747E64" w14:textId="77777777" w:rsidR="00F861D4" w:rsidRDefault="00F861D4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0F856C9B" w14:textId="7D35421A" w:rsidR="00B57166" w:rsidRDefault="00B57166" w:rsidP="00B571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410E6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ณ วันที่ </w:t>
      </w:r>
      <w:r>
        <w:rPr>
          <w:rFonts w:ascii="Angsana New" w:hAnsi="Angsana New"/>
          <w:spacing w:val="2"/>
          <w:sz w:val="28"/>
          <w:szCs w:val="28"/>
        </w:rPr>
        <w:t xml:space="preserve">31 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pacing w:val="2"/>
          <w:sz w:val="28"/>
          <w:szCs w:val="28"/>
        </w:rPr>
        <w:t xml:space="preserve">2564 </w:t>
      </w:r>
      <w:r>
        <w:rPr>
          <w:rFonts w:ascii="Angsana New" w:hAnsi="Angsana New" w:hint="cs"/>
          <w:spacing w:val="2"/>
          <w:sz w:val="28"/>
          <w:szCs w:val="28"/>
          <w:cs/>
        </w:rPr>
        <w:t xml:space="preserve">และวันที่ </w:t>
      </w:r>
      <w:r w:rsidRPr="000410E6">
        <w:rPr>
          <w:rFonts w:ascii="Angsana New" w:hAnsi="Angsana New"/>
          <w:spacing w:val="2"/>
          <w:sz w:val="28"/>
          <w:szCs w:val="28"/>
        </w:rPr>
        <w:t>31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pacing w:val="2"/>
          <w:sz w:val="28"/>
          <w:szCs w:val="28"/>
        </w:rPr>
        <w:t>2563</w:t>
      </w:r>
      <w:r w:rsidRPr="000410E6">
        <w:rPr>
          <w:rFonts w:ascii="Angsana New" w:hAnsi="Angsana New"/>
          <w:spacing w:val="2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</w:t>
      </w:r>
      <w:r w:rsidRPr="000410E6">
        <w:rPr>
          <w:rFonts w:ascii="Angsana New" w:hAnsi="Angsana New"/>
          <w:sz w:val="28"/>
          <w:szCs w:val="28"/>
          <w:cs/>
        </w:rPr>
        <w:t>ตราสารหนี้ นับจากวันสิ้น</w:t>
      </w:r>
      <w:r w:rsidR="00624505">
        <w:rPr>
          <w:rFonts w:ascii="Angsana New" w:hAnsi="Angsana New" w:hint="cs"/>
          <w:sz w:val="28"/>
          <w:szCs w:val="28"/>
          <w:cs/>
        </w:rPr>
        <w:t>งวด</w:t>
      </w:r>
      <w:r w:rsidRPr="000410E6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990"/>
      </w:tblGrid>
      <w:tr w:rsidR="00173871" w:rsidRPr="00735725" w14:paraId="76C1711F" w14:textId="77777777" w:rsidTr="00173871">
        <w:trPr>
          <w:trHeight w:val="315"/>
        </w:trPr>
        <w:tc>
          <w:tcPr>
            <w:tcW w:w="387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173871">
        <w:trPr>
          <w:trHeight w:val="389"/>
        </w:trPr>
        <w:tc>
          <w:tcPr>
            <w:tcW w:w="387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0D92B74A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73871" w:rsidRPr="00735725" w14:paraId="718F22CC" w14:textId="77777777" w:rsidTr="00173871">
        <w:trPr>
          <w:trHeight w:val="389"/>
        </w:trPr>
        <w:tc>
          <w:tcPr>
            <w:tcW w:w="387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173871">
        <w:trPr>
          <w:trHeight w:val="389"/>
        </w:trPr>
        <w:tc>
          <w:tcPr>
            <w:tcW w:w="387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173871">
        <w:trPr>
          <w:trHeight w:val="389"/>
        </w:trPr>
        <w:tc>
          <w:tcPr>
            <w:tcW w:w="387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173871">
        <w:trPr>
          <w:trHeight w:val="389"/>
        </w:trPr>
        <w:tc>
          <w:tcPr>
            <w:tcW w:w="387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vAlign w:val="bottom"/>
          </w:tcPr>
          <w:p w14:paraId="502EAB07" w14:textId="309F1923" w:rsidR="00173871" w:rsidRPr="00735725" w:rsidRDefault="001711D4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1D4">
              <w:rPr>
                <w:rFonts w:asciiTheme="majorBidi" w:hAnsiTheme="majorBidi" w:cstheme="majorBidi"/>
                <w:sz w:val="28"/>
                <w:szCs w:val="28"/>
              </w:rPr>
              <w:t>7,01</w:t>
            </w:r>
            <w:r w:rsidR="007C7CC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9F98BC" w14:textId="11334FFE" w:rsidR="00173871" w:rsidRPr="00735725" w:rsidRDefault="001711D4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343C74" w14:textId="78906CEE" w:rsidR="00173871" w:rsidRPr="00735725" w:rsidRDefault="001711D4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661DF1DE" w:rsidR="00173871" w:rsidRPr="00735725" w:rsidRDefault="001711D4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1D4">
              <w:rPr>
                <w:rFonts w:asciiTheme="majorBidi" w:hAnsiTheme="majorBidi" w:cstheme="majorBidi"/>
                <w:sz w:val="28"/>
                <w:szCs w:val="28"/>
              </w:rPr>
              <w:t>7,01</w:t>
            </w:r>
            <w:r w:rsidR="007C7CC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73871" w:rsidRPr="00735725" w14:paraId="7EE33471" w14:textId="77777777" w:rsidTr="00173871">
        <w:trPr>
          <w:trHeight w:val="389"/>
        </w:trPr>
        <w:tc>
          <w:tcPr>
            <w:tcW w:w="3870" w:type="dxa"/>
          </w:tcPr>
          <w:p w14:paraId="5D61CD9A" w14:textId="77777777" w:rsidR="00173871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0C1981D6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EAF838" w14:textId="04595A9A" w:rsidR="00173871" w:rsidRPr="00735725" w:rsidRDefault="001711D4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1D4">
              <w:rPr>
                <w:rFonts w:asciiTheme="majorBidi" w:hAnsiTheme="majorBidi" w:cstheme="majorBidi"/>
                <w:sz w:val="28"/>
                <w:szCs w:val="28"/>
              </w:rPr>
              <w:t>106,124</w:t>
            </w:r>
          </w:p>
        </w:tc>
        <w:tc>
          <w:tcPr>
            <w:tcW w:w="270" w:type="dxa"/>
            <w:vAlign w:val="bottom"/>
          </w:tcPr>
          <w:p w14:paraId="35415EB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DBCC01" w14:textId="2C053BA8" w:rsidR="00173871" w:rsidRPr="00735725" w:rsidRDefault="001711D4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8159A3" w14:textId="5FCE6D1A" w:rsidR="00173871" w:rsidRPr="00735725" w:rsidRDefault="001711D4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07C3B4DA" w:rsidR="00173871" w:rsidRPr="00735725" w:rsidRDefault="001711D4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11D4">
              <w:rPr>
                <w:rFonts w:asciiTheme="majorBidi" w:hAnsiTheme="majorBidi" w:cstheme="majorBidi"/>
                <w:sz w:val="28"/>
                <w:szCs w:val="28"/>
              </w:rPr>
              <w:t>106,124</w:t>
            </w:r>
          </w:p>
        </w:tc>
      </w:tr>
      <w:tr w:rsidR="00173871" w:rsidRPr="00735725" w14:paraId="422F3F43" w14:textId="77777777" w:rsidTr="00173871">
        <w:trPr>
          <w:trHeight w:val="389"/>
        </w:trPr>
        <w:tc>
          <w:tcPr>
            <w:tcW w:w="3870" w:type="dxa"/>
          </w:tcPr>
          <w:p w14:paraId="6D5FC17E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6D89AC23" w:rsidR="00173871" w:rsidRPr="00735725" w:rsidRDefault="001711D4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113,14</w:t>
            </w:r>
            <w:r w:rsidR="007C7C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F939777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4A972724" w:rsidR="00173871" w:rsidRPr="00735725" w:rsidRDefault="001711D4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46524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23C579F4" w:rsidR="00173871" w:rsidRPr="00735725" w:rsidRDefault="001711D4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1BF69F21" w:rsidR="00173871" w:rsidRPr="00735725" w:rsidRDefault="001711D4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1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113,14</w:t>
            </w:r>
            <w:r w:rsidR="007C7C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41ADF909" w14:textId="77777777" w:rsidR="00173871" w:rsidRPr="000410E6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990"/>
      </w:tblGrid>
      <w:tr w:rsidR="00173871" w:rsidRPr="00735725" w14:paraId="5AE60EDE" w14:textId="77777777" w:rsidTr="00173871">
        <w:trPr>
          <w:trHeight w:val="315"/>
        </w:trPr>
        <w:tc>
          <w:tcPr>
            <w:tcW w:w="387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173871">
        <w:trPr>
          <w:trHeight w:val="389"/>
        </w:trPr>
        <w:tc>
          <w:tcPr>
            <w:tcW w:w="387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5BF77F8F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73871" w:rsidRPr="00735725" w14:paraId="4F0B35D3" w14:textId="77777777" w:rsidTr="00173871">
        <w:trPr>
          <w:trHeight w:val="389"/>
        </w:trPr>
        <w:tc>
          <w:tcPr>
            <w:tcW w:w="387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8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173871">
        <w:trPr>
          <w:trHeight w:val="389"/>
        </w:trPr>
        <w:tc>
          <w:tcPr>
            <w:tcW w:w="387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173871">
        <w:trPr>
          <w:trHeight w:val="389"/>
        </w:trPr>
        <w:tc>
          <w:tcPr>
            <w:tcW w:w="387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035DBAD9" w14:textId="77777777" w:rsidTr="00173871">
        <w:trPr>
          <w:trHeight w:val="389"/>
        </w:trPr>
        <w:tc>
          <w:tcPr>
            <w:tcW w:w="3870" w:type="dxa"/>
          </w:tcPr>
          <w:p w14:paraId="36C21EA9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080" w:type="dxa"/>
            <w:vAlign w:val="bottom"/>
          </w:tcPr>
          <w:p w14:paraId="4FA83F3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8DA76E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CCBE6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  <w:tc>
          <w:tcPr>
            <w:tcW w:w="270" w:type="dxa"/>
            <w:vAlign w:val="bottom"/>
          </w:tcPr>
          <w:p w14:paraId="080725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34800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</w:tr>
      <w:tr w:rsidR="00173871" w:rsidRPr="00735725" w14:paraId="1694CD55" w14:textId="77777777" w:rsidTr="00173871">
        <w:trPr>
          <w:trHeight w:val="389"/>
        </w:trPr>
        <w:tc>
          <w:tcPr>
            <w:tcW w:w="3870" w:type="dxa"/>
          </w:tcPr>
          <w:p w14:paraId="3DD5BF38" w14:textId="77777777" w:rsidR="00173871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  <w:p w14:paraId="4C159D8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6689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24A7BF96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6D95FD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582E4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sz w:val="28"/>
                <w:szCs w:val="28"/>
                <w:cs/>
              </w:rPr>
              <w:t>528</w:t>
            </w:r>
          </w:p>
        </w:tc>
      </w:tr>
      <w:tr w:rsidR="00173871" w:rsidRPr="00735725" w14:paraId="3C1568E1" w14:textId="77777777" w:rsidTr="00173871">
        <w:trPr>
          <w:trHeight w:val="389"/>
        </w:trPr>
        <w:tc>
          <w:tcPr>
            <w:tcW w:w="3870" w:type="dxa"/>
          </w:tcPr>
          <w:p w14:paraId="6595FAD0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151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528</w:t>
            </w:r>
          </w:p>
        </w:tc>
        <w:tc>
          <w:tcPr>
            <w:tcW w:w="270" w:type="dxa"/>
            <w:vAlign w:val="bottom"/>
          </w:tcPr>
          <w:p w14:paraId="0ADFE1A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4,999</w:t>
            </w:r>
          </w:p>
        </w:tc>
        <w:tc>
          <w:tcPr>
            <w:tcW w:w="270" w:type="dxa"/>
            <w:vAlign w:val="bottom"/>
          </w:tcPr>
          <w:p w14:paraId="1C70B774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156,527</w:t>
            </w:r>
          </w:p>
        </w:tc>
      </w:tr>
    </w:tbl>
    <w:p w14:paraId="4073AA43" w14:textId="7DE2A62F" w:rsidR="00F06D23" w:rsidRPr="007C7CC9" w:rsidRDefault="00F06D23" w:rsidP="00F06D23">
      <w:pPr>
        <w:pStyle w:val="FSNoteNumbered"/>
        <w:numPr>
          <w:ilvl w:val="0"/>
          <w:numId w:val="0"/>
        </w:numPr>
        <w:spacing w:after="120"/>
        <w:ind w:left="540"/>
        <w:rPr>
          <w:u w:val="none"/>
          <w:cs/>
        </w:rPr>
      </w:pPr>
      <w:r w:rsidRPr="005C7C2F">
        <w:rPr>
          <w:rFonts w:hint="cs"/>
          <w:u w:val="none"/>
          <w:cs/>
        </w:rPr>
        <w:t>ณ</w:t>
      </w:r>
      <w:r w:rsidRPr="005C7C2F">
        <w:rPr>
          <w:u w:val="none"/>
          <w:cs/>
        </w:rPr>
        <w:t xml:space="preserve"> </w:t>
      </w:r>
      <w:r w:rsidRPr="005C7C2F">
        <w:rPr>
          <w:spacing w:val="2"/>
          <w:u w:val="none"/>
          <w:cs/>
        </w:rPr>
        <w:t>วันที่</w:t>
      </w:r>
      <w:r w:rsidRPr="005C7C2F">
        <w:rPr>
          <w:spacing w:val="2"/>
          <w:u w:val="none"/>
          <w:lang w:val="en-US"/>
        </w:rPr>
        <w:t xml:space="preserve"> 31 </w:t>
      </w:r>
      <w:r w:rsidRPr="005C7C2F">
        <w:rPr>
          <w:rFonts w:asciiTheme="majorBidi" w:hAnsiTheme="majorBidi" w:cstheme="majorBidi"/>
          <w:u w:val="none"/>
          <w:cs/>
        </w:rPr>
        <w:t>มีนาคม</w:t>
      </w:r>
      <w:r w:rsidRPr="005C7C2F">
        <w:rPr>
          <w:rFonts w:asciiTheme="majorBidi" w:hAnsiTheme="majorBidi" w:cstheme="majorBidi" w:hint="cs"/>
          <w:u w:val="none"/>
          <w:cs/>
        </w:rPr>
        <w:t xml:space="preserve"> </w:t>
      </w:r>
      <w:r w:rsidRPr="005C7C2F">
        <w:rPr>
          <w:rFonts w:asciiTheme="majorBidi" w:hAnsiTheme="majorBidi" w:cstheme="majorBidi"/>
          <w:u w:val="none"/>
          <w:lang w:val="en-US"/>
        </w:rPr>
        <w:t xml:space="preserve">2564 </w:t>
      </w:r>
      <w:r w:rsidRPr="005C7C2F">
        <w:rPr>
          <w:rFonts w:asciiTheme="majorBidi" w:eastAsia="Cordia New" w:hAnsiTheme="majorBidi" w:cstheme="majorBidi"/>
          <w:u w:val="none"/>
          <w:cs/>
        </w:rPr>
        <w:t>เงินฝากสถาบันการเงินที่ครบกำหนดเกินกว่าสาม</w:t>
      </w:r>
      <w:r w:rsidRPr="007C7CC9">
        <w:rPr>
          <w:rFonts w:asciiTheme="majorBidi" w:eastAsia="Cordia New" w:hAnsiTheme="majorBidi" w:cstheme="majorBidi"/>
          <w:u w:val="none"/>
          <w:cs/>
        </w:rPr>
        <w:t>เดือน</w:t>
      </w:r>
      <w:r w:rsidRPr="007C7CC9">
        <w:rPr>
          <w:spacing w:val="-6"/>
          <w:u w:val="none"/>
          <w:cs/>
        </w:rPr>
        <w:t xml:space="preserve">จำนวน </w:t>
      </w:r>
      <w:r w:rsidR="00BA4991">
        <w:rPr>
          <w:rFonts w:hint="cs"/>
          <w:spacing w:val="-6"/>
          <w:u w:val="none"/>
          <w:cs/>
        </w:rPr>
        <w:t>80.3</w:t>
      </w:r>
      <w:r w:rsidR="002948EE" w:rsidRPr="007C7CC9">
        <w:rPr>
          <w:rFonts w:hint="cs"/>
          <w:spacing w:val="-6"/>
          <w:u w:val="none"/>
          <w:cs/>
        </w:rPr>
        <w:t xml:space="preserve"> </w:t>
      </w:r>
      <w:r w:rsidRPr="007C7CC9">
        <w:rPr>
          <w:rFonts w:hint="cs"/>
          <w:spacing w:val="-6"/>
          <w:u w:val="none"/>
          <w:cs/>
        </w:rPr>
        <w:t xml:space="preserve">ล้านบาท </w:t>
      </w:r>
      <w:r w:rsidR="005C7C2F" w:rsidRPr="007C7CC9">
        <w:rPr>
          <w:u w:val="none"/>
          <w:cs/>
        </w:rPr>
        <w:t>(</w:t>
      </w:r>
      <w:r w:rsidR="00624505">
        <w:rPr>
          <w:rFonts w:hint="cs"/>
          <w:u w:val="none"/>
          <w:cs/>
        </w:rPr>
        <w:t>31</w:t>
      </w:r>
      <w:r w:rsidR="005C7C2F" w:rsidRPr="007C7CC9">
        <w:rPr>
          <w:u w:val="none"/>
          <w:cs/>
        </w:rPr>
        <w:t xml:space="preserve"> ธันวาคม</w:t>
      </w:r>
      <w:r w:rsidR="005C7C2F" w:rsidRPr="007C7CC9">
        <w:rPr>
          <w:rFonts w:hint="cs"/>
          <w:u w:val="none"/>
          <w:cs/>
        </w:rPr>
        <w:t xml:space="preserve"> </w:t>
      </w:r>
      <w:r w:rsidR="005C7C2F" w:rsidRPr="007C7CC9">
        <w:rPr>
          <w:u w:val="none"/>
          <w:cs/>
        </w:rPr>
        <w:t xml:space="preserve">2563: </w:t>
      </w:r>
      <w:r w:rsidR="005C7C2F" w:rsidRPr="007C7CC9">
        <w:rPr>
          <w:u w:val="none"/>
          <w:lang w:val="en-US"/>
        </w:rPr>
        <w:t>125.</w:t>
      </w:r>
      <w:r w:rsidR="00357902" w:rsidRPr="007C7CC9">
        <w:rPr>
          <w:u w:val="none"/>
          <w:lang w:val="en-US"/>
        </w:rPr>
        <w:t>8</w:t>
      </w:r>
      <w:r w:rsidR="005C7C2F" w:rsidRPr="007C7CC9">
        <w:rPr>
          <w:u w:val="none"/>
          <w:cs/>
        </w:rPr>
        <w:t xml:space="preserve"> </w:t>
      </w:r>
      <w:r w:rsidR="005C7C2F" w:rsidRPr="007C7CC9">
        <w:rPr>
          <w:rFonts w:hint="cs"/>
          <w:u w:val="none"/>
          <w:cs/>
        </w:rPr>
        <w:t>ล้านบาท</w:t>
      </w:r>
      <w:r w:rsidR="005C7C2F" w:rsidRPr="007C7CC9">
        <w:rPr>
          <w:u w:val="none"/>
          <w:cs/>
        </w:rPr>
        <w:t xml:space="preserve">) </w:t>
      </w:r>
      <w:r w:rsidRPr="007C7CC9">
        <w:rPr>
          <w:u w:val="none"/>
          <w:cs/>
        </w:rPr>
        <w:t xml:space="preserve">ได้วางไว้เป็นเงินสำรองประกันภัยกับนายทะเบียนตามที่กล่าวไว้ในหมายเหตุ </w:t>
      </w:r>
      <w:r w:rsidR="00AA473C" w:rsidRPr="007C7CC9">
        <w:rPr>
          <w:u w:val="none"/>
          <w:lang w:val="en-US"/>
        </w:rPr>
        <w:t xml:space="preserve">26 </w:t>
      </w:r>
      <w:r w:rsidR="00AA473C" w:rsidRPr="007C7CC9">
        <w:rPr>
          <w:rFonts w:hint="cs"/>
          <w:u w:val="none"/>
          <w:cs/>
          <w:lang w:val="en-US"/>
        </w:rPr>
        <w:t xml:space="preserve">และ </w:t>
      </w:r>
      <w:r w:rsidR="00AA473C" w:rsidRPr="007C7CC9">
        <w:rPr>
          <w:u w:val="none"/>
          <w:lang w:val="en-US"/>
        </w:rPr>
        <w:t>27</w:t>
      </w:r>
      <w:r w:rsidRPr="007C7CC9">
        <w:rPr>
          <w:u w:val="none"/>
          <w:cs/>
        </w:rPr>
        <w:t xml:space="preserve"> </w:t>
      </w:r>
    </w:p>
    <w:p w14:paraId="2F5ACA60" w14:textId="47FCBCBA" w:rsidR="00735725" w:rsidRDefault="00F06D23" w:rsidP="00F06D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7C7CC9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Pr="007C7CC9">
        <w:rPr>
          <w:rFonts w:asciiTheme="majorBidi" w:hAnsiTheme="majorBidi" w:cstheme="majorBidi"/>
          <w:spacing w:val="2"/>
          <w:sz w:val="28"/>
          <w:szCs w:val="28"/>
          <w:cs/>
        </w:rPr>
        <w:t xml:space="preserve">วันที่ </w:t>
      </w:r>
      <w:r w:rsidRPr="007C7CC9"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 w:rsidRPr="007C7CC9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7C7CC9">
        <w:rPr>
          <w:rFonts w:asciiTheme="majorBidi" w:hAnsiTheme="majorBidi" w:cstheme="majorBidi"/>
          <w:sz w:val="28"/>
          <w:szCs w:val="28"/>
        </w:rPr>
        <w:t xml:space="preserve">2564 </w:t>
      </w:r>
      <w:r w:rsidRPr="007C7CC9">
        <w:rPr>
          <w:rFonts w:asciiTheme="majorBidi" w:hAnsiTheme="majorBidi" w:cstheme="majorBidi"/>
          <w:sz w:val="28"/>
          <w:szCs w:val="28"/>
          <w:cs/>
        </w:rPr>
        <w:t>เงินฝากสถาบันการเงินที่ครบกำหนดเกินกว่าสามเดือน</w:t>
      </w:r>
      <w:r w:rsidRPr="007C7CC9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0.1 ล้านบาท </w:t>
      </w:r>
      <w:r w:rsidR="00153B2E" w:rsidRPr="00153B2E">
        <w:rPr>
          <w:rFonts w:asciiTheme="majorBidi" w:hAnsiTheme="majorBidi" w:cstheme="majorBidi"/>
          <w:sz w:val="28"/>
          <w:szCs w:val="28"/>
        </w:rPr>
        <w:t xml:space="preserve">(31 </w:t>
      </w:r>
      <w:r w:rsidR="00153B2E" w:rsidRPr="00153B2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53B2E" w:rsidRPr="00153B2E">
        <w:rPr>
          <w:rFonts w:asciiTheme="majorBidi" w:hAnsiTheme="majorBidi" w:cstheme="majorBidi"/>
          <w:sz w:val="28"/>
          <w:szCs w:val="28"/>
        </w:rPr>
        <w:t xml:space="preserve">2563: 0.1 </w:t>
      </w:r>
      <w:r w:rsidR="00153B2E" w:rsidRPr="00153B2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53B2E" w:rsidRPr="00153B2E">
        <w:rPr>
          <w:rFonts w:asciiTheme="majorBidi" w:hAnsiTheme="majorBidi" w:cstheme="majorBidi"/>
          <w:sz w:val="28"/>
          <w:szCs w:val="28"/>
        </w:rPr>
        <w:t>)</w:t>
      </w:r>
      <w:r w:rsidR="00153B2E">
        <w:rPr>
          <w:rFonts w:asciiTheme="majorBidi" w:hAnsiTheme="majorBidi" w:cstheme="majorBidi"/>
          <w:sz w:val="28"/>
          <w:szCs w:val="28"/>
        </w:rPr>
        <w:t xml:space="preserve"> </w:t>
      </w:r>
      <w:r w:rsidRPr="00153B2E">
        <w:rPr>
          <w:rFonts w:asciiTheme="majorBidi" w:hAnsiTheme="majorBidi" w:cstheme="majorBidi"/>
          <w:spacing w:val="-6"/>
          <w:sz w:val="28"/>
          <w:szCs w:val="28"/>
          <w:cs/>
        </w:rPr>
        <w:t>ได้ถูกจำนำเป็น</w:t>
      </w:r>
      <w:r w:rsidRPr="00153B2E">
        <w:rPr>
          <w:rFonts w:asciiTheme="majorBidi" w:hAnsiTheme="majorBidi" w:cstheme="majorBidi"/>
          <w:sz w:val="28"/>
          <w:szCs w:val="28"/>
          <w:cs/>
        </w:rPr>
        <w:t>หลักทรัพย์ค้ำประกันวงเงินสินเชื่อกับธนาคารในประเทศ ตามที่กล่าวไว้ใ</w:t>
      </w:r>
      <w:r w:rsidRPr="00D81051">
        <w:rPr>
          <w:rFonts w:asciiTheme="majorBidi" w:hAnsiTheme="majorBidi" w:cstheme="majorBidi"/>
          <w:sz w:val="28"/>
          <w:szCs w:val="28"/>
          <w:cs/>
        </w:rPr>
        <w:t xml:space="preserve">นหมายเหตุ </w:t>
      </w:r>
      <w:r w:rsidR="00D81051" w:rsidRPr="00D81051">
        <w:rPr>
          <w:rFonts w:asciiTheme="majorBidi" w:hAnsiTheme="majorBidi" w:cstheme="majorBidi"/>
          <w:sz w:val="28"/>
          <w:szCs w:val="28"/>
        </w:rPr>
        <w:t>29</w:t>
      </w:r>
      <w:r w:rsidR="00D81051" w:rsidRPr="00D81051">
        <w:rPr>
          <w:rFonts w:asciiTheme="majorBidi" w:hAnsiTheme="majorBidi" w:cstheme="majorBidi" w:hint="cs"/>
          <w:sz w:val="28"/>
          <w:szCs w:val="28"/>
          <w:cs/>
        </w:rPr>
        <w:t xml:space="preserve"> ข)</w:t>
      </w:r>
    </w:p>
    <w:p w14:paraId="3D46A3A2" w14:textId="77777777" w:rsidR="00F861D4" w:rsidRDefault="00F861D4" w:rsidP="00F06D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A00421C" w14:textId="77777777" w:rsidR="00F861D4" w:rsidRDefault="00F861D4" w:rsidP="00F06D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6F51838" w14:textId="77777777" w:rsidR="00F861D4" w:rsidRDefault="00F861D4" w:rsidP="00F06D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3AEF357" w14:textId="114D653D" w:rsidR="00F861D4" w:rsidRDefault="00F861D4" w:rsidP="00F06D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6131A110" w14:textId="77777777" w:rsidR="00B1780D" w:rsidRDefault="00B1780D" w:rsidP="00F06D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9B9FFA9" w14:textId="77777777" w:rsidR="00F861D4" w:rsidRPr="00153B2E" w:rsidRDefault="00F861D4" w:rsidP="00F06D2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6"/>
          <w:sz w:val="28"/>
          <w:szCs w:val="28"/>
        </w:rPr>
      </w:pPr>
    </w:p>
    <w:p w14:paraId="3F16C78A" w14:textId="028B8847" w:rsidR="002F1C4F" w:rsidRPr="0075135B" w:rsidRDefault="002F1C4F" w:rsidP="00C37BA6">
      <w:pPr>
        <w:pStyle w:val="FSNoteNumbered"/>
        <w:numPr>
          <w:ilvl w:val="0"/>
          <w:numId w:val="17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75135B">
        <w:rPr>
          <w:rFonts w:asciiTheme="majorBidi" w:hAnsiTheme="majorBidi" w:hint="cs"/>
          <w:b/>
          <w:bCs/>
          <w:u w:val="none"/>
          <w:cs/>
        </w:rPr>
        <w:lastRenderedPageBreak/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53B2E" w:rsidRPr="00E809E9" w14:paraId="23DF007B" w14:textId="77777777" w:rsidTr="00153B2E">
        <w:trPr>
          <w:trHeight w:val="350"/>
        </w:trPr>
        <w:tc>
          <w:tcPr>
            <w:tcW w:w="5760" w:type="dxa"/>
          </w:tcPr>
          <w:p w14:paraId="57D36987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844113" w14:textId="48362C3E" w:rsidR="00153B2E" w:rsidRPr="00E809E9" w:rsidRDefault="00153B2E" w:rsidP="00153B2E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0C1585C" w14:textId="77777777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678ED2" w14:textId="3FC4A9FE" w:rsidR="00153B2E" w:rsidRPr="00E809E9" w:rsidRDefault="00153B2E" w:rsidP="00153B2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46763C42" w14:textId="77777777" w:rsidTr="00153B2E">
        <w:tc>
          <w:tcPr>
            <w:tcW w:w="5760" w:type="dxa"/>
            <w:hideMark/>
          </w:tcPr>
          <w:p w14:paraId="6FAF75AA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0C8BDEC6" w:rsidR="00153B2E" w:rsidRPr="00E809E9" w:rsidRDefault="0075135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23,757</w:t>
            </w:r>
          </w:p>
        </w:tc>
        <w:tc>
          <w:tcPr>
            <w:tcW w:w="270" w:type="dxa"/>
          </w:tcPr>
          <w:p w14:paraId="317F558C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7D01BB2A" w14:textId="16E70BBE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36,181</w:t>
            </w:r>
          </w:p>
        </w:tc>
      </w:tr>
      <w:tr w:rsidR="00153B2E" w:rsidRPr="00E809E9" w14:paraId="6E29D95E" w14:textId="77777777" w:rsidTr="00153B2E">
        <w:tc>
          <w:tcPr>
            <w:tcW w:w="5760" w:type="dxa"/>
          </w:tcPr>
          <w:p w14:paraId="40F28F83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6CEE1A9C" w:rsidR="00153B2E" w:rsidRDefault="0075135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25,903</w:t>
            </w:r>
          </w:p>
        </w:tc>
        <w:tc>
          <w:tcPr>
            <w:tcW w:w="270" w:type="dxa"/>
          </w:tcPr>
          <w:p w14:paraId="08D87EAA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74800417" w14:textId="38BA38D6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48,190</w:t>
            </w:r>
          </w:p>
        </w:tc>
      </w:tr>
      <w:tr w:rsidR="00153B2E" w:rsidRPr="00E809E9" w14:paraId="6748936D" w14:textId="77777777" w:rsidTr="00153B2E">
        <w:tc>
          <w:tcPr>
            <w:tcW w:w="5760" w:type="dxa"/>
          </w:tcPr>
          <w:p w14:paraId="5684E475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3D3957" w14:textId="057FB3DC" w:rsidR="00153B2E" w:rsidRPr="00E809E9" w:rsidRDefault="0075135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7,879</w:t>
            </w:r>
          </w:p>
        </w:tc>
        <w:tc>
          <w:tcPr>
            <w:tcW w:w="270" w:type="dxa"/>
          </w:tcPr>
          <w:p w14:paraId="1ECD9A78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50ABBB98" w14:textId="5B234827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14,440</w:t>
            </w:r>
          </w:p>
        </w:tc>
      </w:tr>
      <w:tr w:rsidR="00153B2E" w:rsidRPr="00E809E9" w14:paraId="388019AF" w14:textId="77777777" w:rsidTr="00153B2E">
        <w:tc>
          <w:tcPr>
            <w:tcW w:w="5760" w:type="dxa"/>
            <w:hideMark/>
          </w:tcPr>
          <w:p w14:paraId="664CBB4D" w14:textId="77777777" w:rsidR="00153B2E" w:rsidRPr="00C752C3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0F23A2AA" w:rsidR="00153B2E" w:rsidRPr="00C752C3" w:rsidRDefault="0075135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57,539</w:t>
            </w:r>
          </w:p>
        </w:tc>
        <w:tc>
          <w:tcPr>
            <w:tcW w:w="270" w:type="dxa"/>
          </w:tcPr>
          <w:p w14:paraId="0FEADD05" w14:textId="77777777" w:rsidR="00153B2E" w:rsidRPr="00C752C3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DCF8D" w14:textId="7393D4E9" w:rsidR="00153B2E" w:rsidRPr="00C752C3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98,811</w:t>
            </w:r>
          </w:p>
        </w:tc>
      </w:tr>
      <w:tr w:rsidR="00153B2E" w:rsidRPr="00E809E9" w14:paraId="40134344" w14:textId="77777777" w:rsidTr="00153B2E">
        <w:tc>
          <w:tcPr>
            <w:tcW w:w="5760" w:type="dxa"/>
          </w:tcPr>
          <w:p w14:paraId="256610AA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153B2E" w:rsidRPr="00E809E9" w:rsidRDefault="00153B2E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153B2E" w:rsidRPr="00E809E9" w:rsidRDefault="00153B2E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B2E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65241FE2" w:rsidR="00153B2E" w:rsidRPr="00E809E9" w:rsidRDefault="0075135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34,839</w:t>
            </w:r>
          </w:p>
        </w:tc>
        <w:tc>
          <w:tcPr>
            <w:tcW w:w="270" w:type="dxa"/>
          </w:tcPr>
          <w:p w14:paraId="662A4CA7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75C285D0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34,820</w:t>
            </w:r>
          </w:p>
        </w:tc>
      </w:tr>
      <w:tr w:rsidR="00153B2E" w:rsidRPr="00E809E9" w14:paraId="1FC98D46" w14:textId="77777777" w:rsidTr="00153B2E">
        <w:tc>
          <w:tcPr>
            <w:tcW w:w="5760" w:type="dxa"/>
          </w:tcPr>
          <w:p w14:paraId="3EB7AF79" w14:textId="77777777" w:rsidR="00153B2E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35E80FEC" w:rsidR="00153B2E" w:rsidRDefault="0075135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160,896</w:t>
            </w:r>
          </w:p>
        </w:tc>
        <w:tc>
          <w:tcPr>
            <w:tcW w:w="270" w:type="dxa"/>
          </w:tcPr>
          <w:p w14:paraId="79A41F1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8495188" w14:textId="78C66BD2" w:rsidR="00153B2E" w:rsidRPr="00E809E9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131,661</w:t>
            </w:r>
          </w:p>
        </w:tc>
      </w:tr>
      <w:tr w:rsidR="00153B2E" w:rsidRPr="00E809E9" w14:paraId="6C9EE515" w14:textId="77777777" w:rsidTr="00153B2E">
        <w:tc>
          <w:tcPr>
            <w:tcW w:w="5760" w:type="dxa"/>
            <w:hideMark/>
          </w:tcPr>
          <w:p w14:paraId="123D791E" w14:textId="77777777" w:rsidR="00153B2E" w:rsidRPr="00C752C3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22B79D03" w:rsidR="00153B2E" w:rsidRPr="00C752C3" w:rsidRDefault="0075135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195,735</w:t>
            </w:r>
          </w:p>
        </w:tc>
        <w:tc>
          <w:tcPr>
            <w:tcW w:w="270" w:type="dxa"/>
          </w:tcPr>
          <w:p w14:paraId="7D2AF3D5" w14:textId="77777777" w:rsidR="00153B2E" w:rsidRPr="00C752C3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9264A" w14:textId="37A16863" w:rsidR="00153B2E" w:rsidRPr="00C752C3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166,481</w:t>
            </w:r>
          </w:p>
        </w:tc>
      </w:tr>
      <w:tr w:rsidR="00153B2E" w:rsidRPr="00E809E9" w14:paraId="719359F1" w14:textId="77777777" w:rsidTr="00153B2E">
        <w:tc>
          <w:tcPr>
            <w:tcW w:w="5760" w:type="dxa"/>
            <w:hideMark/>
          </w:tcPr>
          <w:p w14:paraId="26C74EBE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790F527B" w:rsidR="00153B2E" w:rsidRPr="00A530B2" w:rsidRDefault="0075135B" w:rsidP="0015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253,274</w:t>
            </w:r>
          </w:p>
        </w:tc>
        <w:tc>
          <w:tcPr>
            <w:tcW w:w="270" w:type="dxa"/>
          </w:tcPr>
          <w:p w14:paraId="5FAC2ECA" w14:textId="77777777" w:rsidR="00153B2E" w:rsidRPr="00A530B2" w:rsidRDefault="00153B2E" w:rsidP="00153B2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8BE9C0" w14:textId="3E088712" w:rsidR="00153B2E" w:rsidRPr="00A530B2" w:rsidRDefault="00153B2E" w:rsidP="00153B2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265,292</w:t>
            </w:r>
          </w:p>
        </w:tc>
      </w:tr>
    </w:tbl>
    <w:p w14:paraId="2DF417F6" w14:textId="77777777" w:rsidR="002F1C4F" w:rsidRPr="002F1C4F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t>เงินให้กู้ยืม</w:t>
      </w:r>
    </w:p>
    <w:p w14:paraId="04598DC6" w14:textId="6AF1381F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CA4A81">
        <w:rPr>
          <w:rFonts w:ascii="Angsana New" w:hAnsi="Angsana New"/>
          <w:spacing w:val="-2"/>
          <w:sz w:val="28"/>
          <w:szCs w:val="28"/>
        </w:rPr>
        <w:t xml:space="preserve">31 </w:t>
      </w:r>
      <w:r w:rsidR="00F325AA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Pr="00CA4A81">
        <w:rPr>
          <w:rFonts w:ascii="Angsana New" w:hAnsi="Angsana New"/>
          <w:spacing w:val="-2"/>
          <w:sz w:val="28"/>
          <w:szCs w:val="28"/>
        </w:rPr>
        <w:t>256</w:t>
      </w:r>
      <w:r w:rsidR="00F325AA">
        <w:rPr>
          <w:rFonts w:ascii="Angsana New" w:hAnsi="Angsana New"/>
          <w:spacing w:val="-2"/>
          <w:sz w:val="28"/>
          <w:szCs w:val="28"/>
        </w:rPr>
        <w:t>4</w:t>
      </w:r>
      <w:r w:rsidRPr="00CA4A8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0924FC">
        <w:rPr>
          <w:rFonts w:ascii="Angsana New" w:hAnsi="Angsana New"/>
          <w:spacing w:val="-2"/>
          <w:sz w:val="28"/>
          <w:szCs w:val="28"/>
        </w:rPr>
        <w:t xml:space="preserve">31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0924FC">
        <w:rPr>
          <w:rFonts w:ascii="Angsana New" w:hAnsi="Angsana New"/>
          <w:spacing w:val="-2"/>
          <w:sz w:val="28"/>
          <w:szCs w:val="28"/>
        </w:rPr>
        <w:t xml:space="preserve">2563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316"/>
        <w:gridCol w:w="1394"/>
        <w:gridCol w:w="260"/>
        <w:gridCol w:w="1450"/>
      </w:tblGrid>
      <w:tr w:rsidR="006A56A7" w:rsidRPr="00E809E9" w14:paraId="4C28402C" w14:textId="77777777" w:rsidTr="00985105">
        <w:tc>
          <w:tcPr>
            <w:tcW w:w="549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A56A7" w:rsidRPr="00E809E9" w14:paraId="66318657" w14:textId="77777777" w:rsidTr="00985105">
        <w:trPr>
          <w:trHeight w:val="350"/>
        </w:trPr>
        <w:tc>
          <w:tcPr>
            <w:tcW w:w="5490" w:type="dxa"/>
          </w:tcPr>
          <w:p w14:paraId="3F32C155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34087D6F" w14:textId="77777777" w:rsidR="006A56A7" w:rsidRDefault="006A56A7" w:rsidP="009434DA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FC28E" w14:textId="1ACC8B4B" w:rsidR="006A56A7" w:rsidRPr="00E809E9" w:rsidRDefault="006A56A7" w:rsidP="009434DA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right w:val="nil"/>
            </w:tcBorders>
          </w:tcPr>
          <w:p w14:paraId="584791E8" w14:textId="77777777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B566B2" w14:textId="77777777" w:rsidR="006A56A7" w:rsidRPr="00E809E9" w:rsidRDefault="006A56A7" w:rsidP="009434DA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A56A7" w:rsidRPr="00E809E9" w14:paraId="1F7FC71E" w14:textId="77777777" w:rsidTr="00985105">
        <w:tc>
          <w:tcPr>
            <w:tcW w:w="549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16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7247" w14:textId="384925BC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</w:tr>
      <w:tr w:rsidR="006A56A7" w:rsidRPr="00E809E9" w14:paraId="499EF096" w14:textId="77777777" w:rsidTr="005828BA">
        <w:tc>
          <w:tcPr>
            <w:tcW w:w="5490" w:type="dxa"/>
            <w:tcBorders>
              <w:top w:val="single" w:sz="4" w:space="0" w:color="auto"/>
            </w:tcBorders>
          </w:tcPr>
          <w:p w14:paraId="14714171" w14:textId="77777777" w:rsidR="00985105" w:rsidRDefault="006A56A7" w:rsidP="00985105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6A56A7" w:rsidRPr="00985105" w:rsidRDefault="00985105" w:rsidP="00985105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6A56A7"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16" w:type="dxa"/>
          </w:tcPr>
          <w:p w14:paraId="6E5664C6" w14:textId="77777777" w:rsidR="006A56A7" w:rsidRPr="00E809E9" w:rsidRDefault="006A56A7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07C28086" w14:textId="50059CA5" w:rsidR="006A56A7" w:rsidRPr="00E809E9" w:rsidRDefault="005828BA" w:rsidP="00582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  <w:tc>
          <w:tcPr>
            <w:tcW w:w="260" w:type="dxa"/>
          </w:tcPr>
          <w:p w14:paraId="4BC959C3" w14:textId="77777777" w:rsidR="006A56A7" w:rsidRPr="00E809E9" w:rsidRDefault="006A56A7" w:rsidP="006A56A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DC9F8" w14:textId="77777777" w:rsidR="006A56A7" w:rsidRDefault="006A56A7" w:rsidP="006A56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8579D1" w14:textId="4EF1DCFE" w:rsidR="00985105" w:rsidRPr="00E809E9" w:rsidRDefault="00BF2550" w:rsidP="006A56A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8510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6A56A7" w:rsidRPr="00E809E9" w14:paraId="7774A354" w14:textId="77777777" w:rsidTr="00985105">
        <w:tc>
          <w:tcPr>
            <w:tcW w:w="5490" w:type="dxa"/>
            <w:hideMark/>
          </w:tcPr>
          <w:p w14:paraId="2E8A1717" w14:textId="77777777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16" w:type="dxa"/>
          </w:tcPr>
          <w:p w14:paraId="46F654A0" w14:textId="77777777" w:rsidR="006A56A7" w:rsidRPr="00A530B2" w:rsidRDefault="006A56A7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025740AF" w:rsidR="006A56A7" w:rsidRPr="00A530B2" w:rsidRDefault="005828BA" w:rsidP="006A5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  <w:tc>
          <w:tcPr>
            <w:tcW w:w="260" w:type="dxa"/>
          </w:tcPr>
          <w:p w14:paraId="0180FCE9" w14:textId="77777777" w:rsidR="006A56A7" w:rsidRPr="00A530B2" w:rsidRDefault="006A56A7" w:rsidP="006A56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0B4F347C" w:rsidR="006A56A7" w:rsidRPr="00A530B2" w:rsidRDefault="00985105" w:rsidP="006A56A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</w:tr>
    </w:tbl>
    <w:p w14:paraId="43030029" w14:textId="1D32FF4C" w:rsidR="006A56A7" w:rsidRPr="00624505" w:rsidRDefault="00DF3AEA" w:rsidP="00C75D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  <w:cs/>
        </w:rPr>
      </w:pPr>
      <w:r w:rsidRPr="00624505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624505">
        <w:rPr>
          <w:rFonts w:ascii="Angsana New" w:hAnsi="Angsana New"/>
          <w:spacing w:val="-4"/>
          <w:sz w:val="28"/>
          <w:szCs w:val="28"/>
        </w:rPr>
        <w:t>31</w:t>
      </w:r>
      <w:r w:rsidRPr="00624505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Pr="00624505">
        <w:rPr>
          <w:rFonts w:ascii="Angsana New" w:hAnsi="Angsana New"/>
          <w:spacing w:val="-4"/>
          <w:sz w:val="28"/>
          <w:szCs w:val="28"/>
        </w:rPr>
        <w:t xml:space="preserve">2564 </w:t>
      </w:r>
      <w:r w:rsidRPr="00624505">
        <w:rPr>
          <w:rFonts w:ascii="Angsana New" w:hAnsi="Angsana New" w:hint="cs"/>
          <w:spacing w:val="-4"/>
          <w:sz w:val="28"/>
          <w:szCs w:val="28"/>
          <w:cs/>
        </w:rPr>
        <w:t>เงินให้กู้ยืมจำนวน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 33.0</w:t>
      </w:r>
      <w:r w:rsidRPr="00624505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 xml:space="preserve">เป็นเงินให้กู้ยืมแก่บุคคลภายนอกสองราย จำนวน 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11.0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22.0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โดยเงินให้กู้ยืมดังกล่าวมีอัตราดอกเบี้ยร้อยละ 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8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 xml:space="preserve">ต่อปี และมีกำหนดชำระดอกเบี้ยเป็นรายเดือนตั้งแต่เดือนมกราคม 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2564 </w:t>
      </w:r>
      <w:r w:rsidR="00624505" w:rsidRPr="00624505">
        <w:rPr>
          <w:rFonts w:ascii="Angsana New" w:hAnsi="Angsana New"/>
          <w:spacing w:val="-4"/>
          <w:sz w:val="28"/>
          <w:szCs w:val="28"/>
          <w:cs/>
        </w:rPr>
        <w:t>และเดือน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 xml:space="preserve">กรกฎาคม 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2563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 xml:space="preserve">ตามลำดับ เงินให้กู้ยืมดังกล่าวมีกำหนดจ่ายชำระคืนภายใน 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1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 xml:space="preserve">ปีนับตั้งแต่วันที่ทำสัญญาและมีการจดจำนองอสังหาริมทรัพย์เป็นประกันในวันที่ 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6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2564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>และ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 20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 xml:space="preserve">กรกฎาคม </w:t>
      </w:r>
      <w:r w:rsidR="005828BA" w:rsidRPr="00624505">
        <w:rPr>
          <w:rFonts w:ascii="Angsana New" w:hAnsi="Angsana New"/>
          <w:spacing w:val="-4"/>
          <w:sz w:val="28"/>
          <w:szCs w:val="28"/>
        </w:rPr>
        <w:t xml:space="preserve">2563 </w:t>
      </w:r>
      <w:r w:rsidR="005828BA" w:rsidRPr="00624505">
        <w:rPr>
          <w:rFonts w:ascii="Angsana New" w:hAnsi="Angsana New"/>
          <w:spacing w:val="-4"/>
          <w:sz w:val="28"/>
          <w:szCs w:val="28"/>
          <w:cs/>
        </w:rPr>
        <w:t>ตามลำดับ</w:t>
      </w:r>
    </w:p>
    <w:p w14:paraId="276F17DA" w14:textId="737F48BC" w:rsidR="002F1C4F" w:rsidRDefault="00DF3AEA" w:rsidP="00645B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624505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624505">
        <w:rPr>
          <w:rFonts w:ascii="Angsana New" w:hAnsi="Angsana New"/>
          <w:spacing w:val="-4"/>
          <w:sz w:val="28"/>
          <w:szCs w:val="28"/>
        </w:rPr>
        <w:t xml:space="preserve">31 </w:t>
      </w:r>
      <w:r w:rsidRPr="00624505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624505">
        <w:rPr>
          <w:rFonts w:ascii="Angsana New" w:hAnsi="Angsana New"/>
          <w:spacing w:val="-4"/>
          <w:sz w:val="28"/>
          <w:szCs w:val="28"/>
        </w:rPr>
        <w:t xml:space="preserve">2563 </w:t>
      </w:r>
      <w:r w:rsidR="002F1C4F" w:rsidRPr="00624505">
        <w:rPr>
          <w:rFonts w:ascii="Angsana New" w:hAnsi="Angsana New" w:hint="cs"/>
          <w:spacing w:val="-4"/>
          <w:sz w:val="28"/>
          <w:szCs w:val="28"/>
          <w:cs/>
        </w:rPr>
        <w:t xml:space="preserve">เงินให้กู้ยืมจำนวน </w:t>
      </w:r>
      <w:r w:rsidR="002F1C4F" w:rsidRPr="00624505">
        <w:rPr>
          <w:rFonts w:ascii="Angsana New" w:hAnsi="Angsana New"/>
          <w:spacing w:val="-4"/>
          <w:sz w:val="28"/>
          <w:szCs w:val="28"/>
        </w:rPr>
        <w:t xml:space="preserve">22.0 </w:t>
      </w:r>
      <w:r w:rsidR="002F1C4F" w:rsidRPr="00624505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2F1C4F" w:rsidRPr="00624505">
        <w:rPr>
          <w:rFonts w:ascii="Angsana New" w:hAnsi="Angsana New"/>
          <w:spacing w:val="-4"/>
          <w:sz w:val="28"/>
          <w:szCs w:val="28"/>
        </w:rPr>
        <w:t xml:space="preserve"> </w:t>
      </w:r>
      <w:r w:rsidR="002F1C4F" w:rsidRPr="00624505">
        <w:rPr>
          <w:rFonts w:ascii="Angsana New" w:hAnsi="Angsana New" w:hint="cs"/>
          <w:spacing w:val="-4"/>
          <w:sz w:val="28"/>
          <w:szCs w:val="28"/>
          <w:cs/>
        </w:rPr>
        <w:t>เป็นเงินให้กู้ยืมแก่บุคคล</w:t>
      </w:r>
      <w:r w:rsidR="003B6702" w:rsidRPr="00624505">
        <w:rPr>
          <w:rFonts w:ascii="Angsana New" w:hAnsi="Angsana New" w:hint="cs"/>
          <w:spacing w:val="-4"/>
          <w:sz w:val="28"/>
          <w:szCs w:val="28"/>
          <w:cs/>
        </w:rPr>
        <w:t>ภายนอก</w:t>
      </w:r>
      <w:r w:rsidR="002F1C4F" w:rsidRPr="00624505">
        <w:rPr>
          <w:rFonts w:ascii="Angsana New" w:hAnsi="Angsana New" w:hint="cs"/>
          <w:spacing w:val="-4"/>
          <w:sz w:val="28"/>
          <w:szCs w:val="28"/>
          <w:cs/>
        </w:rPr>
        <w:t xml:space="preserve">รายหนึ่ง </w:t>
      </w:r>
      <w:r w:rsidR="003B6702" w:rsidRPr="00624505">
        <w:rPr>
          <w:rFonts w:ascii="Angsana New" w:hAnsi="Angsana New" w:hint="cs"/>
          <w:spacing w:val="-4"/>
          <w:sz w:val="28"/>
          <w:szCs w:val="28"/>
          <w:cs/>
        </w:rPr>
        <w:t>โดยเงินให้กู้</w:t>
      </w:r>
      <w:r w:rsidR="00690418" w:rsidRPr="00624505">
        <w:rPr>
          <w:rFonts w:ascii="Angsana New" w:hAnsi="Angsana New" w:hint="cs"/>
          <w:spacing w:val="-4"/>
          <w:sz w:val="28"/>
          <w:szCs w:val="28"/>
          <w:cs/>
        </w:rPr>
        <w:t>ยืม</w:t>
      </w:r>
      <w:r w:rsidR="003B6702" w:rsidRPr="00645BCC">
        <w:rPr>
          <w:rFonts w:ascii="Angsana New" w:hAnsi="Angsana New" w:hint="cs"/>
          <w:spacing w:val="-4"/>
          <w:sz w:val="28"/>
          <w:szCs w:val="28"/>
          <w:cs/>
        </w:rPr>
        <w:t>ดังกล่าวมี</w:t>
      </w:r>
      <w:r w:rsidR="002F1C4F" w:rsidRPr="00645BCC">
        <w:rPr>
          <w:rFonts w:ascii="Angsana New" w:hAnsi="Angsana New"/>
          <w:spacing w:val="-4"/>
          <w:sz w:val="28"/>
          <w:szCs w:val="28"/>
          <w:cs/>
        </w:rPr>
        <w:t>อัตราดอกเบี้ยร้อยละ</w:t>
      </w:r>
      <w:r w:rsidR="002F1C4F" w:rsidRPr="00645BC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F1C4F" w:rsidRPr="00645BCC">
        <w:rPr>
          <w:rFonts w:ascii="Angsana New" w:hAnsi="Angsana New"/>
          <w:spacing w:val="-4"/>
          <w:sz w:val="28"/>
          <w:szCs w:val="28"/>
        </w:rPr>
        <w:t>8</w:t>
      </w:r>
      <w:r w:rsidR="002F1C4F" w:rsidRPr="00645BC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F1C4F" w:rsidRPr="00690418">
        <w:rPr>
          <w:rFonts w:ascii="Angsana New" w:hAnsi="Angsana New" w:hint="cs"/>
          <w:spacing w:val="4"/>
          <w:sz w:val="28"/>
          <w:szCs w:val="28"/>
          <w:cs/>
        </w:rPr>
        <w:t xml:space="preserve">ต่อปี </w:t>
      </w:r>
      <w:r w:rsidR="003B6702" w:rsidRPr="00690418">
        <w:rPr>
          <w:rFonts w:ascii="Angsana New" w:hAnsi="Angsana New" w:hint="cs"/>
          <w:spacing w:val="4"/>
          <w:sz w:val="28"/>
          <w:szCs w:val="28"/>
          <w:cs/>
        </w:rPr>
        <w:t>และมี</w:t>
      </w:r>
      <w:r w:rsidR="002F1C4F" w:rsidRPr="00690418">
        <w:rPr>
          <w:rFonts w:ascii="Angsana New" w:hAnsi="Angsana New" w:hint="cs"/>
          <w:spacing w:val="4"/>
          <w:sz w:val="28"/>
          <w:szCs w:val="28"/>
          <w:cs/>
        </w:rPr>
        <w:t xml:space="preserve">กำหนดชำระดอกเบี้ยเป็นรายเดือนตั้งแต่เดือนกรกฎาคม </w:t>
      </w:r>
      <w:r w:rsidR="002F1C4F" w:rsidRPr="00690418">
        <w:rPr>
          <w:rFonts w:ascii="Angsana New" w:hAnsi="Angsana New"/>
          <w:spacing w:val="4"/>
          <w:sz w:val="28"/>
          <w:szCs w:val="28"/>
        </w:rPr>
        <w:t xml:space="preserve">2563 </w:t>
      </w:r>
      <w:r w:rsidR="002F1C4F" w:rsidRPr="00690418">
        <w:rPr>
          <w:rFonts w:ascii="Angsana New" w:hAnsi="Angsana New" w:hint="cs"/>
          <w:spacing w:val="4"/>
          <w:sz w:val="28"/>
          <w:szCs w:val="28"/>
          <w:cs/>
        </w:rPr>
        <w:t>เงิน</w:t>
      </w:r>
      <w:r w:rsidR="003B6702" w:rsidRPr="00690418">
        <w:rPr>
          <w:rFonts w:ascii="Angsana New" w:hAnsi="Angsana New" w:hint="cs"/>
          <w:spacing w:val="4"/>
          <w:sz w:val="28"/>
          <w:szCs w:val="28"/>
          <w:cs/>
        </w:rPr>
        <w:t>ให้</w:t>
      </w:r>
      <w:r w:rsidR="002F1C4F" w:rsidRPr="00690418">
        <w:rPr>
          <w:rFonts w:ascii="Angsana New" w:hAnsi="Angsana New" w:hint="cs"/>
          <w:spacing w:val="4"/>
          <w:sz w:val="28"/>
          <w:szCs w:val="28"/>
          <w:cs/>
        </w:rPr>
        <w:t>กู้ยืมดังกล่าวมีกำ</w:t>
      </w:r>
      <w:r w:rsidR="002F1C4F" w:rsidRPr="00690418">
        <w:rPr>
          <w:rFonts w:ascii="Angsana New" w:hAnsi="Angsana New"/>
          <w:spacing w:val="4"/>
          <w:sz w:val="28"/>
          <w:szCs w:val="28"/>
          <w:cs/>
        </w:rPr>
        <w:t xml:space="preserve">หนดจ่ายชำระคืนภายใน </w:t>
      </w:r>
      <w:r w:rsidR="002F1C4F" w:rsidRPr="00690418">
        <w:rPr>
          <w:rFonts w:ascii="Angsana New" w:hAnsi="Angsana New"/>
          <w:spacing w:val="4"/>
          <w:sz w:val="28"/>
          <w:szCs w:val="28"/>
        </w:rPr>
        <w:t>1</w:t>
      </w:r>
      <w:r w:rsidR="002F1C4F" w:rsidRPr="002F1C4F">
        <w:rPr>
          <w:rFonts w:ascii="Angsana New" w:hAnsi="Angsana New"/>
          <w:spacing w:val="-2"/>
          <w:sz w:val="28"/>
          <w:szCs w:val="28"/>
          <w:cs/>
        </w:rPr>
        <w:t xml:space="preserve"> ปีนับตั้งแต่วันที่ทำสัญญา</w:t>
      </w:r>
      <w:r w:rsidR="002F1C4F" w:rsidRPr="002F1C4F">
        <w:rPr>
          <w:rFonts w:ascii="Angsana New" w:hAnsi="Angsana New" w:hint="cs"/>
          <w:spacing w:val="-2"/>
          <w:sz w:val="28"/>
          <w:szCs w:val="28"/>
          <w:cs/>
        </w:rPr>
        <w:t>และมีการจดจำนองอสังหาริมทรัพย์เป็นประกัน</w:t>
      </w:r>
      <w:r w:rsidR="001C68B2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="003B6702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3B6702">
        <w:rPr>
          <w:rFonts w:ascii="Angsana New" w:hAnsi="Angsana New"/>
          <w:spacing w:val="-2"/>
          <w:sz w:val="28"/>
          <w:szCs w:val="28"/>
        </w:rPr>
        <w:t xml:space="preserve">20 </w:t>
      </w:r>
      <w:r w:rsidR="003B6702" w:rsidRPr="002F1C4F">
        <w:rPr>
          <w:rFonts w:ascii="Angsana New" w:hAnsi="Angsana New" w:hint="cs"/>
          <w:spacing w:val="-2"/>
          <w:sz w:val="28"/>
          <w:szCs w:val="28"/>
          <w:cs/>
        </w:rPr>
        <w:t xml:space="preserve">กรกฎาคม </w:t>
      </w:r>
      <w:r w:rsidR="003B6702" w:rsidRPr="002F1C4F">
        <w:rPr>
          <w:rFonts w:ascii="Angsana New" w:hAnsi="Angsana New"/>
          <w:spacing w:val="-2"/>
          <w:sz w:val="28"/>
          <w:szCs w:val="28"/>
        </w:rPr>
        <w:t>2563</w:t>
      </w:r>
    </w:p>
    <w:p w14:paraId="16397E73" w14:textId="17AAEC35" w:rsidR="000218DE" w:rsidRPr="00824832" w:rsidRDefault="00AF3B4A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A45626">
        <w:rPr>
          <w:b/>
          <w:bCs/>
          <w:u w:val="none"/>
          <w:cs/>
        </w:rPr>
        <w:lastRenderedPageBreak/>
        <w:t>ที่ดิน อาคาร</w:t>
      </w:r>
      <w:r w:rsidR="0038653F">
        <w:rPr>
          <w:rFonts w:hint="cs"/>
          <w:b/>
          <w:bCs/>
          <w:u w:val="none"/>
          <w:cs/>
        </w:rPr>
        <w:t xml:space="preserve"> </w:t>
      </w:r>
      <w:r w:rsidRPr="00A45626">
        <w:rPr>
          <w:b/>
          <w:bCs/>
          <w:u w:val="none"/>
          <w:cs/>
        </w:rPr>
        <w:t>และอุปกรณ์</w:t>
      </w:r>
      <w:r w:rsidRPr="00824832">
        <w:rPr>
          <w:b/>
          <w:bCs/>
          <w:u w:val="none"/>
          <w:cs/>
        </w:rPr>
        <w:t xml:space="preserve"> </w:t>
      </w:r>
    </w:p>
    <w:tbl>
      <w:tblPr>
        <w:tblW w:w="93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81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</w:tblGrid>
      <w:tr w:rsidR="004F1EDD" w:rsidRPr="004F1EDD" w14:paraId="569B0CFC" w14:textId="77777777" w:rsidTr="004F1EDD">
        <w:trPr>
          <w:cantSplit/>
          <w:tblHeader/>
        </w:trPr>
        <w:tc>
          <w:tcPr>
            <w:tcW w:w="2340" w:type="dxa"/>
          </w:tcPr>
          <w:p w14:paraId="0488541E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13"/>
            <w:tcBorders>
              <w:top w:val="nil"/>
              <w:bottom w:val="single" w:sz="4" w:space="0" w:color="auto"/>
            </w:tcBorders>
          </w:tcPr>
          <w:p w14:paraId="320A779A" w14:textId="219E4F6C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4F1EDD" w:rsidRPr="004F1EDD" w14:paraId="6F1010AE" w14:textId="77777777" w:rsidTr="004F1EDD">
        <w:trPr>
          <w:cantSplit/>
          <w:tblHeader/>
        </w:trPr>
        <w:tc>
          <w:tcPr>
            <w:tcW w:w="2340" w:type="dxa"/>
          </w:tcPr>
          <w:p w14:paraId="59624867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A8079E0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DD053C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5C2AC51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FD9093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4431303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C3D557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6805C945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10737A1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4CEDF3FA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FB5AB8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97F3FA2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1B90F7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4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4392BAA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EDD" w:rsidRPr="004F1EDD" w14:paraId="4A420EE4" w14:textId="77777777" w:rsidTr="004F1EDD">
        <w:trPr>
          <w:cantSplit/>
          <w:tblHeader/>
        </w:trPr>
        <w:tc>
          <w:tcPr>
            <w:tcW w:w="2340" w:type="dxa"/>
          </w:tcPr>
          <w:p w14:paraId="565CC5E4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0209E36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62440D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5AD976A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AA770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DA6345F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33E3A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DB1278E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0473AA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7A281E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5EFF5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3E7D11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4D2A49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E5BFE93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EDD" w:rsidRPr="004F1EDD" w14:paraId="22CE28DD" w14:textId="77777777" w:rsidTr="004F1EDD">
        <w:trPr>
          <w:cantSplit/>
          <w:tblHeader/>
        </w:trPr>
        <w:tc>
          <w:tcPr>
            <w:tcW w:w="2340" w:type="dxa"/>
          </w:tcPr>
          <w:p w14:paraId="63421139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89BB416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589DEA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AAEDF77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BFC0A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44FB4FF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DF4FB0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200DD7E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3DFA58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2B9FE6C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626A1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125B82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F17366B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88F76D2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EDD" w:rsidRPr="004F1EDD" w14:paraId="72107750" w14:textId="77777777" w:rsidTr="004F1EDD">
        <w:trPr>
          <w:cantSplit/>
          <w:tblHeader/>
        </w:trPr>
        <w:tc>
          <w:tcPr>
            <w:tcW w:w="2340" w:type="dxa"/>
          </w:tcPr>
          <w:p w14:paraId="5A026034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2831946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16909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29B545D9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4565A2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358BC7C" w14:textId="77777777" w:rsidR="004F1EDD" w:rsidRPr="004F1EDD" w:rsidRDefault="004F1EDD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C993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998CECA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641F2A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B07A1C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D61B58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0AAF3F5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5DC590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D70F914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F1EDD" w:rsidRPr="004F1EDD" w14:paraId="4BAB242C" w14:textId="77777777" w:rsidTr="004F1EDD">
        <w:trPr>
          <w:cantSplit/>
        </w:trPr>
        <w:tc>
          <w:tcPr>
            <w:tcW w:w="2340" w:type="dxa"/>
            <w:vAlign w:val="bottom"/>
          </w:tcPr>
          <w:p w14:paraId="7CBE2C6C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810" w:type="dxa"/>
          </w:tcPr>
          <w:p w14:paraId="26BB2EE3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02737B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153EA7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116801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CFD84F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AA48C2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B61032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9982035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188D7D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F8AE08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BC8BBC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49903A" w14:textId="77777777" w:rsidR="004F1EDD" w:rsidRPr="004F1EDD" w:rsidRDefault="004F1EDD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12ECE40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F1EDD" w:rsidRPr="004F1EDD" w14:paraId="28DA9C86" w14:textId="77777777" w:rsidTr="004F1EDD">
        <w:trPr>
          <w:cantSplit/>
        </w:trPr>
        <w:tc>
          <w:tcPr>
            <w:tcW w:w="2340" w:type="dxa"/>
            <w:vAlign w:val="bottom"/>
          </w:tcPr>
          <w:p w14:paraId="7F978B4A" w14:textId="74281089" w:rsidR="004F1EDD" w:rsidRPr="004F1EDD" w:rsidRDefault="004F1EDD" w:rsidP="00690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1E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97E1" w14:textId="119D7D26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A98A3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E6F78" w14:textId="081938D1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28A7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9B9B" w14:textId="43C6980F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14,178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17CC7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8E3E" w14:textId="6813B0B6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7,502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9EA51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F00C4" w14:textId="00E8D778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1,475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22C9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47E497" w14:textId="30FF80B6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97116" w14:textId="77777777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38FA" w14:textId="03867934" w:rsidR="004F1EDD" w:rsidRPr="004F1EDD" w:rsidRDefault="004F1EDD" w:rsidP="00690273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F1EDD">
              <w:rPr>
                <w:rFonts w:asciiTheme="majorBidi" w:eastAsia="Cordia New" w:hAnsiTheme="majorBidi" w:cstheme="majorBidi"/>
                <w:sz w:val="26"/>
                <w:szCs w:val="26"/>
              </w:rPr>
              <w:t>90,794</w:t>
            </w:r>
          </w:p>
        </w:tc>
      </w:tr>
      <w:tr w:rsidR="004F1EDD" w:rsidRPr="004F1EDD" w14:paraId="0E8648A7" w14:textId="77777777" w:rsidTr="004F1EDD">
        <w:trPr>
          <w:cantSplit/>
          <w:trHeight w:val="333"/>
        </w:trPr>
        <w:tc>
          <w:tcPr>
            <w:tcW w:w="2340" w:type="dxa"/>
            <w:vAlign w:val="bottom"/>
          </w:tcPr>
          <w:p w14:paraId="0E634C1A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B4003" w14:textId="6A6B762D" w:rsidR="004F1EDD" w:rsidRPr="004F1EDD" w:rsidRDefault="001F0E46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804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8DFD" w14:textId="0D927805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0239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F9FB" w14:textId="5AFA3737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F1A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60A27" w14:textId="79C4ECCB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5163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06EE" w14:textId="38A89033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8246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C0D22" w14:textId="0703C0F6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971C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1EB21" w14:textId="0446F1E8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1,065</w:t>
            </w:r>
          </w:p>
        </w:tc>
      </w:tr>
      <w:tr w:rsidR="004F1EDD" w:rsidRPr="004F1EDD" w14:paraId="7BBC8A07" w14:textId="77777777" w:rsidTr="004F1EDD">
        <w:trPr>
          <w:cantSplit/>
          <w:trHeight w:val="333"/>
        </w:trPr>
        <w:tc>
          <w:tcPr>
            <w:tcW w:w="2340" w:type="dxa"/>
            <w:vAlign w:val="bottom"/>
          </w:tcPr>
          <w:p w14:paraId="28C656E8" w14:textId="1E98DCB2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0C03F" w14:textId="37A19B34" w:rsidR="004F1EDD" w:rsidRPr="004F1EDD" w:rsidRDefault="001F0E46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130B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364E3" w14:textId="471316AE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234C6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87BD" w14:textId="2BC797DD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4881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7DF8" w14:textId="0B9600BF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4560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22C8" w14:textId="35B0D808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B2141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A935" w14:textId="360E635A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333F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53AA" w14:textId="7625D37D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(950)</w:t>
            </w:r>
          </w:p>
        </w:tc>
      </w:tr>
      <w:tr w:rsidR="004F1EDD" w:rsidRPr="004F1EDD" w14:paraId="6F154522" w14:textId="77777777" w:rsidTr="004F1EDD">
        <w:trPr>
          <w:cantSplit/>
          <w:trHeight w:val="351"/>
        </w:trPr>
        <w:tc>
          <w:tcPr>
            <w:tcW w:w="2340" w:type="dxa"/>
            <w:vAlign w:val="bottom"/>
          </w:tcPr>
          <w:p w14:paraId="5CF76EA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DE9DF" w14:textId="177CCEB5" w:rsidR="004F1EDD" w:rsidRPr="004F1EDD" w:rsidRDefault="001F0E46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CF9F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70F21" w14:textId="627FAAE2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54F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175F7" w14:textId="5E119E6A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(162)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5C67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07C77" w14:textId="6FFB1476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(474)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98AE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2594" w14:textId="2CC91D98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547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5ACF8" w14:textId="61064032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8242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6E17D" w14:textId="5F793771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(789)</w:t>
            </w:r>
          </w:p>
        </w:tc>
      </w:tr>
      <w:tr w:rsidR="004F1EDD" w:rsidRPr="004F1EDD" w14:paraId="6E289AA2" w14:textId="77777777" w:rsidTr="004F1EDD">
        <w:trPr>
          <w:cantSplit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14:paraId="1E0A298E" w14:textId="77777777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8FE56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E33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654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ADD5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8CD5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0BA0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D285B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236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4A8B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4CB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D7399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86763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2FA4A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F1EDD" w:rsidRPr="004F1EDD" w14:paraId="4F998754" w14:textId="77777777" w:rsidTr="004F1EDD">
        <w:trPr>
          <w:cantSplit/>
          <w:trHeight w:val="378"/>
        </w:trPr>
        <w:tc>
          <w:tcPr>
            <w:tcW w:w="2340" w:type="dxa"/>
            <w:tcBorders>
              <w:top w:val="nil"/>
              <w:bottom w:val="nil"/>
            </w:tcBorders>
            <w:vAlign w:val="bottom"/>
          </w:tcPr>
          <w:p w14:paraId="26C12A12" w14:textId="25C05373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7B9B2" w14:textId="2A12B42C" w:rsidR="004F1EDD" w:rsidRPr="004F1EDD" w:rsidRDefault="001F0E46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D49B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B80A37" w14:textId="56CB9404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9388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4A10B" w14:textId="64F72EA2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13,987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31EA0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AD53D" w14:textId="0E4CF03A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6,163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35B54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37B03" w14:textId="3A81220B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1,606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2DF3C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7C1996" w14:textId="47D9A976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E87AD" w14:textId="77777777" w:rsidR="004F1EDD" w:rsidRPr="004F1EDD" w:rsidRDefault="004F1EDD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7DF2D" w14:textId="4850C5D6" w:rsidR="004F1EDD" w:rsidRPr="004F1EDD" w:rsidRDefault="009369BC" w:rsidP="009645B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90,120</w:t>
            </w:r>
          </w:p>
        </w:tc>
      </w:tr>
    </w:tbl>
    <w:p w14:paraId="49608C97" w14:textId="5EAAFF27" w:rsidR="009B35CC" w:rsidRPr="00824832" w:rsidRDefault="009B35CC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24832">
        <w:rPr>
          <w:rFonts w:ascii="Angsana New" w:hAnsi="Angsana New"/>
          <w:sz w:val="28"/>
          <w:szCs w:val="28"/>
        </w:rPr>
        <w:t>31</w:t>
      </w:r>
      <w:r w:rsidR="00DC4BAE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="0037290C" w:rsidRPr="00824832">
        <w:rPr>
          <w:rFonts w:ascii="Angsana New" w:hAnsi="Angsana New"/>
          <w:sz w:val="28"/>
          <w:szCs w:val="28"/>
        </w:rPr>
        <w:t>256</w:t>
      </w:r>
      <w:r w:rsidR="00B9186E">
        <w:rPr>
          <w:rFonts w:ascii="Angsana New" w:hAnsi="Angsana New"/>
          <w:sz w:val="28"/>
          <w:szCs w:val="28"/>
        </w:rPr>
        <w:t>4</w:t>
      </w:r>
      <w:r w:rsidR="0037290C" w:rsidRPr="00824832">
        <w:rPr>
          <w:rFonts w:ascii="Angsana New" w:hAnsi="Angsana New"/>
          <w:sz w:val="28"/>
          <w:szCs w:val="28"/>
        </w:rPr>
        <w:t xml:space="preserve"> </w:t>
      </w:r>
      <w:r w:rsidR="0037290C" w:rsidRPr="00824832">
        <w:rPr>
          <w:rFonts w:ascii="Angsana New" w:hAnsi="Angsana New"/>
          <w:sz w:val="28"/>
          <w:szCs w:val="28"/>
          <w:cs/>
        </w:rPr>
        <w:t>และ</w:t>
      </w:r>
      <w:r w:rsidR="00B9186E">
        <w:rPr>
          <w:rFonts w:ascii="Angsana New" w:hAnsi="Angsana New" w:hint="cs"/>
          <w:sz w:val="28"/>
          <w:szCs w:val="28"/>
          <w:cs/>
        </w:rPr>
        <w:t>วันที่</w:t>
      </w:r>
      <w:r w:rsidR="0037290C">
        <w:rPr>
          <w:rFonts w:ascii="Angsana New" w:hAnsi="Angsana New"/>
          <w:sz w:val="28"/>
          <w:szCs w:val="28"/>
        </w:rPr>
        <w:t xml:space="preserve"> </w:t>
      </w:r>
      <w:r w:rsidR="00DC4BAE">
        <w:rPr>
          <w:rFonts w:ascii="Angsana New" w:hAnsi="Angsana New"/>
          <w:sz w:val="28"/>
          <w:szCs w:val="28"/>
        </w:rPr>
        <w:t xml:space="preserve">31 </w:t>
      </w:r>
      <w:r w:rsidR="00DC4BA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F629A" w:rsidRPr="00824832">
        <w:rPr>
          <w:rFonts w:ascii="Angsana New" w:hAnsi="Angsana New"/>
          <w:sz w:val="28"/>
          <w:szCs w:val="28"/>
        </w:rPr>
        <w:t>256</w:t>
      </w:r>
      <w:r w:rsidR="00B9186E">
        <w:rPr>
          <w:rFonts w:ascii="Angsana New" w:hAnsi="Angsana New"/>
          <w:sz w:val="28"/>
          <w:szCs w:val="28"/>
        </w:rPr>
        <w:t>3</w:t>
      </w:r>
    </w:p>
    <w:p w14:paraId="1C1926A1" w14:textId="03578AA7" w:rsidR="0095442D" w:rsidRPr="0095442D" w:rsidRDefault="0095442D" w:rsidP="0083460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442D">
        <w:rPr>
          <w:rFonts w:asciiTheme="majorBidi" w:hAnsiTheme="majorBidi"/>
          <w:sz w:val="28"/>
          <w:szCs w:val="28"/>
          <w:cs/>
        </w:rPr>
        <w:t>มูลค่าต้นทุนของอาคารและอุปกรณ์</w:t>
      </w:r>
      <w:r w:rsidRPr="009369BC">
        <w:rPr>
          <w:rFonts w:asciiTheme="majorBidi" w:hAnsiTheme="majorBidi"/>
          <w:sz w:val="28"/>
          <w:szCs w:val="28"/>
          <w:cs/>
        </w:rPr>
        <w:t>จำนวน</w:t>
      </w:r>
      <w:r w:rsidR="009369BC" w:rsidRPr="009369BC">
        <w:rPr>
          <w:rFonts w:asciiTheme="majorBidi" w:hAnsiTheme="majorBidi"/>
          <w:sz w:val="28"/>
          <w:szCs w:val="28"/>
        </w:rPr>
        <w:t xml:space="preserve"> 27.0</w:t>
      </w:r>
      <w:r w:rsidRPr="009369BC">
        <w:rPr>
          <w:rFonts w:asciiTheme="majorBidi" w:hAnsiTheme="majorBidi"/>
          <w:sz w:val="28"/>
          <w:szCs w:val="28"/>
          <w:cs/>
        </w:rPr>
        <w:t xml:space="preserve"> ล้านบาท และ</w:t>
      </w:r>
      <w:r w:rsidRPr="006E3467">
        <w:rPr>
          <w:rFonts w:asciiTheme="majorBidi" w:hAnsiTheme="majorBidi"/>
          <w:sz w:val="28"/>
          <w:szCs w:val="28"/>
          <w:cs/>
        </w:rPr>
        <w:t xml:space="preserve"> </w:t>
      </w:r>
      <w:r w:rsidR="00976380">
        <w:rPr>
          <w:rFonts w:asciiTheme="majorBidi" w:hAnsiTheme="majorBidi"/>
          <w:sz w:val="28"/>
          <w:szCs w:val="28"/>
        </w:rPr>
        <w:t>54.1</w:t>
      </w:r>
      <w:r w:rsidRPr="006E3467">
        <w:rPr>
          <w:rFonts w:asciiTheme="majorBidi" w:hAnsiTheme="majorBidi"/>
          <w:sz w:val="28"/>
          <w:szCs w:val="28"/>
          <w:cs/>
        </w:rPr>
        <w:t xml:space="preserve"> ล้านบาท ตามลำดับ</w:t>
      </w:r>
      <w:r w:rsidRPr="0095442D">
        <w:rPr>
          <w:rFonts w:asciiTheme="majorBidi" w:hAnsiTheme="majorBidi"/>
          <w:sz w:val="28"/>
          <w:szCs w:val="28"/>
          <w:cs/>
        </w:rPr>
        <w:t xml:space="preserve">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  <w:r w:rsidRPr="0095442D">
        <w:rPr>
          <w:rFonts w:asciiTheme="majorBidi" w:hAnsiTheme="majorBidi"/>
          <w:sz w:val="28"/>
          <w:szCs w:val="28"/>
          <w:cs/>
        </w:rPr>
        <w:tab/>
      </w:r>
    </w:p>
    <w:p w14:paraId="0BEBBE4A" w14:textId="276DC19F" w:rsidR="0095442D" w:rsidRPr="0095442D" w:rsidRDefault="0095442D" w:rsidP="0083460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442D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</w:t>
      </w:r>
      <w:r w:rsidRPr="001C1B1C">
        <w:rPr>
          <w:rFonts w:asciiTheme="majorBidi" w:hAnsiTheme="majorBidi"/>
          <w:sz w:val="28"/>
          <w:szCs w:val="28"/>
          <w:cs/>
        </w:rPr>
        <w:t>อาคารจำนวน</w:t>
      </w:r>
      <w:r w:rsidR="009369BC" w:rsidRPr="001C1B1C">
        <w:rPr>
          <w:rFonts w:asciiTheme="majorBidi" w:hAnsiTheme="majorBidi"/>
          <w:sz w:val="28"/>
          <w:szCs w:val="28"/>
        </w:rPr>
        <w:t xml:space="preserve"> 35.2</w:t>
      </w:r>
      <w:r w:rsidR="00820228" w:rsidRPr="001C1B1C">
        <w:rPr>
          <w:rFonts w:asciiTheme="majorBidi" w:hAnsiTheme="majorBidi"/>
          <w:sz w:val="28"/>
          <w:szCs w:val="28"/>
        </w:rPr>
        <w:t xml:space="preserve"> </w:t>
      </w:r>
      <w:r w:rsidR="001C1B1C" w:rsidRPr="001C1B1C">
        <w:rPr>
          <w:rFonts w:asciiTheme="majorBidi" w:hAnsiTheme="majorBidi"/>
          <w:sz w:val="28"/>
          <w:szCs w:val="28"/>
          <w:cs/>
        </w:rPr>
        <w:t>ล้านบาท เท่ากันทั้งสองงวด</w:t>
      </w:r>
      <w:r w:rsidRPr="001C1B1C">
        <w:rPr>
          <w:rFonts w:asciiTheme="majorBidi" w:hAnsiTheme="majorBidi"/>
          <w:sz w:val="28"/>
          <w:szCs w:val="28"/>
          <w:cs/>
        </w:rPr>
        <w:t xml:space="preserve"> ได้</w:t>
      </w:r>
      <w:r w:rsidRPr="0095442D">
        <w:rPr>
          <w:rFonts w:asciiTheme="majorBidi" w:hAnsiTheme="majorBidi"/>
          <w:sz w:val="28"/>
          <w:szCs w:val="28"/>
          <w:cs/>
        </w:rPr>
        <w:t>ถูกจดจำนอง/จำนำเป็นหลักทรัพย์ค้ำประกันวงเงินสินเชื่อกับธนาคารในประเทศ ตามที่กล่าวไ</w:t>
      </w:r>
      <w:r w:rsidRPr="00D81051">
        <w:rPr>
          <w:rFonts w:asciiTheme="majorBidi" w:hAnsiTheme="majorBidi"/>
          <w:sz w:val="28"/>
          <w:szCs w:val="28"/>
          <w:cs/>
        </w:rPr>
        <w:t xml:space="preserve">ว้ในหมายเหตุ </w:t>
      </w:r>
      <w:r w:rsidR="00D81051" w:rsidRPr="00D81051">
        <w:rPr>
          <w:rFonts w:asciiTheme="majorBidi" w:hAnsiTheme="majorBidi"/>
          <w:sz w:val="28"/>
          <w:szCs w:val="28"/>
        </w:rPr>
        <w:t>29</w:t>
      </w:r>
      <w:r w:rsidR="00D81051" w:rsidRPr="00D81051">
        <w:rPr>
          <w:rFonts w:asciiTheme="majorBidi" w:hAnsiTheme="majorBidi" w:hint="cs"/>
          <w:sz w:val="28"/>
          <w:szCs w:val="28"/>
          <w:cs/>
        </w:rPr>
        <w:t xml:space="preserve"> ข)</w:t>
      </w:r>
    </w:p>
    <w:p w14:paraId="64809C74" w14:textId="36F5CA47" w:rsidR="00FB5340" w:rsidRPr="00026DD9" w:rsidRDefault="000E3D8D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31737">
        <w:rPr>
          <w:rFonts w:ascii="Angsana New" w:hAnsi="Angsana New"/>
          <w:sz w:val="28"/>
          <w:szCs w:val="28"/>
          <w:cs/>
        </w:rPr>
        <w:t>บริษัท</w:t>
      </w:r>
      <w:r w:rsidR="00EC4E0A" w:rsidRPr="00B31737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B31737">
        <w:rPr>
          <w:rFonts w:ascii="Angsana New" w:hAnsi="Angsana New" w:hint="cs"/>
          <w:sz w:val="28"/>
          <w:szCs w:val="28"/>
          <w:cs/>
        </w:rPr>
        <w:t>และ</w:t>
      </w:r>
      <w:r w:rsidRPr="00B31737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224B4B">
        <w:rPr>
          <w:rFonts w:asciiTheme="majorBidi" w:hAnsiTheme="majorBidi"/>
          <w:sz w:val="28"/>
          <w:szCs w:val="28"/>
        </w:rPr>
        <w:t>2562</w:t>
      </w:r>
      <w:r w:rsidRPr="00B31737">
        <w:rPr>
          <w:rFonts w:ascii="Angsana New" w:hAnsi="Angsana New"/>
          <w:sz w:val="28"/>
          <w:szCs w:val="28"/>
        </w:rPr>
        <w:t xml:space="preserve"> </w:t>
      </w:r>
      <w:r w:rsidR="00535FC2" w:rsidRPr="00B31737">
        <w:rPr>
          <w:rFonts w:ascii="Angsana New" w:hAnsi="Angsana New"/>
          <w:sz w:val="28"/>
          <w:szCs w:val="28"/>
          <w:cs/>
        </w:rPr>
        <w:t>ซึ</w:t>
      </w:r>
      <w:r w:rsidR="00535FC2" w:rsidRPr="00B31737">
        <w:rPr>
          <w:rFonts w:ascii="Angsana New" w:hAnsi="Angsana New" w:hint="cs"/>
          <w:sz w:val="28"/>
          <w:szCs w:val="28"/>
          <w:cs/>
        </w:rPr>
        <w:t>่</w:t>
      </w:r>
      <w:r w:rsidRPr="00B31737">
        <w:rPr>
          <w:rFonts w:ascii="Angsana New" w:hAnsi="Angsana New"/>
          <w:sz w:val="28"/>
          <w:szCs w:val="28"/>
          <w:cs/>
        </w:rPr>
        <w:t>งใช้</w:t>
      </w:r>
      <w:r w:rsidR="00386AB2">
        <w:rPr>
          <w:rFonts w:ascii="Angsana New" w:hAnsi="Angsana New" w:hint="cs"/>
          <w:sz w:val="28"/>
          <w:szCs w:val="28"/>
          <w:cs/>
        </w:rPr>
        <w:t>วิธีต้นทุนและ</w:t>
      </w:r>
      <w:r w:rsidRPr="00B31737">
        <w:rPr>
          <w:rFonts w:ascii="Angsana New" w:hAnsi="Angsana New"/>
          <w:sz w:val="28"/>
          <w:szCs w:val="28"/>
          <w:cs/>
        </w:rPr>
        <w:t>วิธีพิจารณา</w:t>
      </w:r>
      <w:r w:rsidR="00EC4E0A" w:rsidRPr="00B31737">
        <w:rPr>
          <w:rFonts w:ascii="Angsana New" w:hAnsi="Angsana New" w:hint="cs"/>
          <w:sz w:val="28"/>
          <w:szCs w:val="28"/>
          <w:cs/>
        </w:rPr>
        <w:t>จากมูลค่าตลาดของทรัพย์สิน</w:t>
      </w:r>
      <w:r w:rsidR="00EC4E0A" w:rsidRPr="00026DD9">
        <w:rPr>
          <w:rFonts w:ascii="Angsana New" w:hAnsi="Angsana New" w:hint="cs"/>
          <w:sz w:val="28"/>
          <w:szCs w:val="28"/>
          <w:cs/>
        </w:rPr>
        <w:t>เปรียบเทียบกับราคาตามบัญชีของสินทรัพย์ ณ วันที่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30</w:t>
      </w:r>
      <w:r w:rsidR="00EC4E0A" w:rsidRPr="00026DD9">
        <w:rPr>
          <w:rFonts w:ascii="Angsana New" w:hAnsi="Angsana New"/>
          <w:sz w:val="28"/>
          <w:szCs w:val="28"/>
        </w:rPr>
        <w:t xml:space="preserve"> </w:t>
      </w:r>
      <w:r w:rsidR="000C203B" w:rsidRPr="00026DD9">
        <w:rPr>
          <w:rFonts w:ascii="Angsana New" w:hAnsi="Angsana New" w:hint="cs"/>
          <w:sz w:val="28"/>
          <w:szCs w:val="28"/>
          <w:cs/>
        </w:rPr>
        <w:t>มิถุนายน</w:t>
      </w:r>
      <w:r w:rsidR="00EC4E0A" w:rsidRPr="00026DD9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026DD9">
        <w:rPr>
          <w:rFonts w:asciiTheme="majorBidi" w:hAnsiTheme="majorBidi"/>
          <w:sz w:val="28"/>
          <w:szCs w:val="28"/>
        </w:rPr>
        <w:t>2562</w:t>
      </w:r>
    </w:p>
    <w:p w14:paraId="3D9847ED" w14:textId="5EDC5110" w:rsidR="00DD0EBF" w:rsidRDefault="00E04485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26DD9">
        <w:rPr>
          <w:rFonts w:ascii="Angsana New" w:hAnsi="Angsana New"/>
          <w:spacing w:val="-2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355F4D" w:rsidRPr="00026DD9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355F4D" w:rsidRPr="00026DD9">
        <w:rPr>
          <w:rFonts w:ascii="Angsana New" w:hAnsi="Angsana New"/>
          <w:sz w:val="28"/>
          <w:szCs w:val="28"/>
        </w:rPr>
        <w:t>31</w:t>
      </w:r>
      <w:r w:rsidR="00355F4D" w:rsidRPr="00026DD9">
        <w:rPr>
          <w:rFonts w:ascii="Angsana New" w:hAnsi="Angsana New"/>
          <w:sz w:val="28"/>
          <w:szCs w:val="28"/>
          <w:cs/>
        </w:rPr>
        <w:t xml:space="preserve"> มีนาคม</w:t>
      </w:r>
      <w:r w:rsidR="0037290C" w:rsidRPr="00026DD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7290C" w:rsidRPr="00026DD9">
        <w:rPr>
          <w:rFonts w:asciiTheme="majorBidi" w:hAnsiTheme="majorBidi"/>
          <w:spacing w:val="-2"/>
          <w:sz w:val="28"/>
          <w:szCs w:val="28"/>
        </w:rPr>
        <w:t>256</w:t>
      </w:r>
      <w:r w:rsidR="00355F4D" w:rsidRPr="00026DD9">
        <w:rPr>
          <w:rFonts w:asciiTheme="majorBidi" w:hAnsiTheme="majorBidi"/>
          <w:spacing w:val="-2"/>
          <w:sz w:val="28"/>
          <w:szCs w:val="28"/>
        </w:rPr>
        <w:t>4</w:t>
      </w:r>
      <w:r w:rsidR="0037290C" w:rsidRPr="00026DD9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37290C" w:rsidRPr="00026DD9">
        <w:rPr>
          <w:rFonts w:asciiTheme="majorBidi" w:hAnsiTheme="majorBidi"/>
          <w:spacing w:val="-2"/>
          <w:sz w:val="28"/>
          <w:szCs w:val="28"/>
        </w:rPr>
        <w:t>256</w:t>
      </w:r>
      <w:r w:rsidR="00355F4D" w:rsidRPr="00026DD9">
        <w:rPr>
          <w:rFonts w:asciiTheme="majorBidi" w:hAnsiTheme="majorBidi"/>
          <w:spacing w:val="-2"/>
          <w:sz w:val="28"/>
          <w:szCs w:val="28"/>
        </w:rPr>
        <w:t>3</w:t>
      </w:r>
      <w:r w:rsidR="0037290C" w:rsidRPr="00026DD9">
        <w:rPr>
          <w:rFonts w:ascii="Angsana New" w:hAnsi="Angsana New"/>
          <w:spacing w:val="-2"/>
          <w:sz w:val="28"/>
          <w:szCs w:val="28"/>
        </w:rPr>
        <w:t xml:space="preserve"> </w:t>
      </w:r>
      <w:r w:rsidR="00020726" w:rsidRPr="00026DD9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="00B46D44" w:rsidRPr="00026DD9">
        <w:rPr>
          <w:rFonts w:ascii="Angsana New" w:hAnsi="Angsana New"/>
          <w:spacing w:val="-2"/>
          <w:sz w:val="28"/>
          <w:szCs w:val="28"/>
          <w:cs/>
        </w:rPr>
        <w:t>เงิน</w:t>
      </w:r>
      <w:r w:rsidR="00E65D03" w:rsidRPr="00026DD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26DD9" w:rsidRPr="00026DD9">
        <w:rPr>
          <w:rFonts w:ascii="Angsana New" w:hAnsi="Angsana New"/>
          <w:spacing w:val="-2"/>
          <w:sz w:val="28"/>
          <w:szCs w:val="28"/>
        </w:rPr>
        <w:t>0.1</w:t>
      </w:r>
      <w:r w:rsidR="00E65D03" w:rsidRPr="00026DD9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E65D03" w:rsidRPr="00026DD9">
        <w:rPr>
          <w:rFonts w:ascii="Angsana New" w:hAnsi="Angsana New"/>
          <w:spacing w:val="-2"/>
          <w:sz w:val="28"/>
          <w:szCs w:val="28"/>
        </w:rPr>
        <w:t xml:space="preserve"> </w:t>
      </w:r>
      <w:r w:rsidR="00624505" w:rsidRPr="00624505">
        <w:rPr>
          <w:rFonts w:ascii="Angsana New" w:hAnsi="Angsana New"/>
          <w:spacing w:val="-2"/>
          <w:sz w:val="28"/>
          <w:szCs w:val="28"/>
          <w:cs/>
        </w:rPr>
        <w:t xml:space="preserve">เท่ากันทั้งสองงวด </w:t>
      </w:r>
      <w:r w:rsidR="006403CB" w:rsidRPr="00026DD9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1A67F3AE" w14:textId="20FC2C56" w:rsidR="00355F4D" w:rsidRDefault="00355F4D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0B83C0C" w14:textId="77777777" w:rsidR="00F861D4" w:rsidRDefault="00F861D4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6E47413" w14:textId="77777777" w:rsidR="00F861D4" w:rsidRDefault="00F861D4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545BCF7" w14:textId="77777777" w:rsidR="00F861D4" w:rsidRDefault="00F861D4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6F6F352E" w14:textId="77777777" w:rsidR="00F861D4" w:rsidRDefault="00F861D4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53D95B8" w14:textId="26A56958" w:rsidR="00355F4D" w:rsidRDefault="00355F4D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32C722F8" w14:textId="1C95614F" w:rsidR="00355F4D" w:rsidRDefault="00355F4D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DE75F5B" w14:textId="77777777" w:rsidR="001F0E46" w:rsidRDefault="001F0E46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29C2C5AE" w14:textId="6F795D8F" w:rsidR="00355F4D" w:rsidRDefault="00355F4D" w:rsidP="008346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050E6C2F" w14:textId="398312C5" w:rsidR="00FA0DEC" w:rsidRDefault="00FA0DEC" w:rsidP="00FA0DEC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BC7A9E">
        <w:rPr>
          <w:b/>
          <w:bCs/>
          <w:u w:val="none"/>
          <w:cs/>
        </w:rPr>
        <w:lastRenderedPageBreak/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440"/>
        <w:gridCol w:w="180"/>
        <w:gridCol w:w="1530"/>
        <w:gridCol w:w="180"/>
        <w:gridCol w:w="1440"/>
      </w:tblGrid>
      <w:tr w:rsidR="00D60106" w14:paraId="234F085F" w14:textId="77777777" w:rsidTr="00E5016C">
        <w:trPr>
          <w:cantSplit/>
        </w:trPr>
        <w:tc>
          <w:tcPr>
            <w:tcW w:w="4230" w:type="dxa"/>
            <w:vAlign w:val="bottom"/>
          </w:tcPr>
          <w:p w14:paraId="7D97D7D0" w14:textId="77777777" w:rsidR="00D60106" w:rsidRPr="0052118C" w:rsidRDefault="00D60106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13B1B3E5" w14:textId="7AEF16E0" w:rsidR="00D60106" w:rsidRPr="009B3260" w:rsidRDefault="00D60106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55F4D" w14:paraId="1D64E9D4" w14:textId="77777777" w:rsidTr="00E5016C">
        <w:trPr>
          <w:cantSplit/>
        </w:trPr>
        <w:tc>
          <w:tcPr>
            <w:tcW w:w="4230" w:type="dxa"/>
            <w:vAlign w:val="bottom"/>
          </w:tcPr>
          <w:p w14:paraId="3C1E5426" w14:textId="77777777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28F179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7688B0E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4F77ED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55C9A764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427847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119A9A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355F4D" w:rsidRPr="00F15D05" w14:paraId="251E1BD9" w14:textId="77777777" w:rsidTr="00E5016C">
        <w:trPr>
          <w:cantSplit/>
        </w:trPr>
        <w:tc>
          <w:tcPr>
            <w:tcW w:w="4230" w:type="dxa"/>
            <w:vAlign w:val="bottom"/>
          </w:tcPr>
          <w:p w14:paraId="436B2270" w14:textId="453BC8B1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601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4F3EA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F15D05">
              <w:rPr>
                <w:rFonts w:asciiTheme="majorBidi" w:eastAsia="Cordia New" w:hAnsiTheme="majorBidi" w:cstheme="majorBidi"/>
                <w:sz w:val="28"/>
                <w:szCs w:val="28"/>
              </w:rPr>
              <w:t>5,214</w:t>
            </w:r>
          </w:p>
        </w:tc>
        <w:tc>
          <w:tcPr>
            <w:tcW w:w="180" w:type="dxa"/>
            <w:tcBorders>
              <w:bottom w:val="nil"/>
            </w:tcBorders>
          </w:tcPr>
          <w:p w14:paraId="3EDE0796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6D5EC71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15D05">
              <w:rPr>
                <w:rFonts w:asciiTheme="majorBidi" w:eastAsia="Cordia New" w:hAnsiTheme="majorBidi" w:cstheme="majorBidi"/>
                <w:sz w:val="28"/>
                <w:szCs w:val="28"/>
              </w:rPr>
              <w:t>2,278</w:t>
            </w:r>
          </w:p>
        </w:tc>
        <w:tc>
          <w:tcPr>
            <w:tcW w:w="180" w:type="dxa"/>
            <w:tcBorders>
              <w:bottom w:val="nil"/>
            </w:tcBorders>
          </w:tcPr>
          <w:p w14:paraId="37DCA88E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73B32F1" w14:textId="77777777" w:rsidR="00355F4D" w:rsidRPr="00F15D05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15D05">
              <w:rPr>
                <w:rFonts w:asciiTheme="majorBidi" w:eastAsia="Cordia New" w:hAnsiTheme="majorBidi" w:cstheme="majorBidi"/>
                <w:sz w:val="28"/>
                <w:szCs w:val="28"/>
              </w:rPr>
              <w:t>7,492</w:t>
            </w:r>
          </w:p>
        </w:tc>
      </w:tr>
      <w:tr w:rsidR="00355F4D" w14:paraId="15DD5FA0" w14:textId="77777777" w:rsidTr="00E5016C">
        <w:trPr>
          <w:cantSplit/>
        </w:trPr>
        <w:tc>
          <w:tcPr>
            <w:tcW w:w="4230" w:type="dxa"/>
          </w:tcPr>
          <w:p w14:paraId="5B36D38C" w14:textId="4F620EC4" w:rsidR="00355F4D" w:rsidRPr="0052118C" w:rsidRDefault="00D60106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15E8C08" w14:textId="050FC1A6" w:rsidR="00355F4D" w:rsidRPr="0052118C" w:rsidRDefault="00DC6514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32EF783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D9FF95" w14:textId="6425050B" w:rsidR="00355F4D" w:rsidRDefault="00DC6514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52ECA4D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F13CE47" w14:textId="0FE09C48" w:rsidR="00355F4D" w:rsidRDefault="00DC6514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538</w:t>
            </w:r>
          </w:p>
        </w:tc>
      </w:tr>
      <w:tr w:rsidR="00355F4D" w14:paraId="1EB31B65" w14:textId="77777777" w:rsidTr="00E5016C">
        <w:trPr>
          <w:cantSplit/>
        </w:trPr>
        <w:tc>
          <w:tcPr>
            <w:tcW w:w="4230" w:type="dxa"/>
          </w:tcPr>
          <w:p w14:paraId="68AA2AD4" w14:textId="77777777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6339FF93" w14:textId="68901112" w:rsidR="00355F4D" w:rsidRPr="0052118C" w:rsidRDefault="00DC6514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(966)</w:t>
            </w:r>
          </w:p>
        </w:tc>
        <w:tc>
          <w:tcPr>
            <w:tcW w:w="180" w:type="dxa"/>
            <w:tcBorders>
              <w:bottom w:val="nil"/>
            </w:tcBorders>
          </w:tcPr>
          <w:p w14:paraId="430E8E3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0725EFF" w14:textId="0279825E" w:rsidR="00355F4D" w:rsidRDefault="00DC6514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(180)</w:t>
            </w:r>
          </w:p>
        </w:tc>
        <w:tc>
          <w:tcPr>
            <w:tcW w:w="180" w:type="dxa"/>
            <w:tcBorders>
              <w:bottom w:val="nil"/>
            </w:tcBorders>
          </w:tcPr>
          <w:p w14:paraId="5EB32B03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A85EBC8" w14:textId="052A73DA" w:rsidR="00355F4D" w:rsidRDefault="00DC6514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(1,146)</w:t>
            </w:r>
          </w:p>
        </w:tc>
      </w:tr>
      <w:tr w:rsidR="00355F4D" w14:paraId="425C0961" w14:textId="77777777" w:rsidTr="00E5016C">
        <w:trPr>
          <w:cantSplit/>
          <w:trHeight w:val="345"/>
        </w:trPr>
        <w:tc>
          <w:tcPr>
            <w:tcW w:w="4230" w:type="dxa"/>
            <w:tcBorders>
              <w:top w:val="nil"/>
              <w:bottom w:val="nil"/>
            </w:tcBorders>
          </w:tcPr>
          <w:p w14:paraId="582EACF5" w14:textId="056673B4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211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601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AE26D9" w14:textId="79EBBFAB" w:rsidR="00355F4D" w:rsidRPr="00492F02" w:rsidRDefault="00DC6514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4,786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114FF43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91A286" w14:textId="0A8AF4DE" w:rsidR="00355F4D" w:rsidRDefault="00DC6514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2,098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714F22E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9BA028" w14:textId="48AB34F5" w:rsidR="00355F4D" w:rsidRDefault="00DC6514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6,884</w:t>
            </w:r>
          </w:p>
        </w:tc>
      </w:tr>
    </w:tbl>
    <w:p w14:paraId="7C3F25B0" w14:textId="79B29C8E" w:rsidR="002D6993" w:rsidRDefault="00FA0DEC" w:rsidP="00355F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04357B">
        <w:rPr>
          <w:rFonts w:ascii="Angsana New" w:hAnsi="Angsana New"/>
          <w:sz w:val="28"/>
          <w:szCs w:val="28"/>
          <w:cs/>
        </w:rPr>
        <w:t>สำหรับ</w:t>
      </w:r>
      <w:r w:rsidR="00355F4D" w:rsidRPr="00355F4D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Pr="0004357B">
        <w:rPr>
          <w:rFonts w:ascii="Angsana New" w:hAnsi="Angsana New"/>
          <w:sz w:val="28"/>
          <w:szCs w:val="28"/>
        </w:rPr>
        <w:t>31</w:t>
      </w:r>
      <w:r w:rsidRPr="0004357B">
        <w:rPr>
          <w:rFonts w:ascii="Angsana New" w:hAnsi="Angsana New"/>
          <w:sz w:val="28"/>
          <w:szCs w:val="28"/>
          <w:cs/>
        </w:rPr>
        <w:t xml:space="preserve"> </w:t>
      </w:r>
      <w:r w:rsidR="00355F4D">
        <w:rPr>
          <w:rFonts w:ascii="Angsana New" w:hAnsi="Angsana New" w:hint="cs"/>
          <w:sz w:val="28"/>
          <w:szCs w:val="28"/>
          <w:cs/>
        </w:rPr>
        <w:t>มีนาคม</w:t>
      </w:r>
      <w:r w:rsidRPr="0004357B">
        <w:rPr>
          <w:rFonts w:ascii="Angsana New" w:hAnsi="Angsana New"/>
          <w:sz w:val="28"/>
          <w:szCs w:val="28"/>
          <w:cs/>
        </w:rPr>
        <w:t xml:space="preserve"> </w:t>
      </w:r>
      <w:r w:rsidRPr="0004357B">
        <w:rPr>
          <w:rFonts w:ascii="Angsana New" w:hAnsi="Angsana New"/>
          <w:sz w:val="28"/>
          <w:szCs w:val="28"/>
        </w:rPr>
        <w:t>256</w:t>
      </w:r>
      <w:r w:rsidR="00355F4D">
        <w:rPr>
          <w:rFonts w:ascii="Angsana New" w:hAnsi="Angsana New"/>
          <w:sz w:val="28"/>
          <w:szCs w:val="28"/>
        </w:rPr>
        <w:t>4</w:t>
      </w:r>
      <w:r w:rsidR="00EF60B6">
        <w:rPr>
          <w:rFonts w:ascii="Angsana New" w:hAnsi="Angsana New" w:hint="cs"/>
          <w:sz w:val="28"/>
          <w:szCs w:val="28"/>
          <w:cs/>
        </w:rPr>
        <w:t xml:space="preserve"> และ </w:t>
      </w:r>
      <w:r w:rsidR="00EF60B6">
        <w:rPr>
          <w:rFonts w:ascii="Angsana New" w:hAnsi="Angsana New"/>
          <w:sz w:val="28"/>
          <w:szCs w:val="28"/>
        </w:rPr>
        <w:t>2563</w:t>
      </w:r>
      <w:r w:rsidRPr="0004357B">
        <w:rPr>
          <w:rFonts w:ascii="Angsana New" w:hAnsi="Angsana New"/>
          <w:sz w:val="28"/>
          <w:szCs w:val="28"/>
          <w:cs/>
        </w:rPr>
        <w:t xml:space="preserve"> ค่าเช่าที่เกิดจากสัญญาเช่าที่ไม่ได้ถูกรับรู้เป็นสินทรัพย์ประกอบด้วยค่าเช่าจากสัญญา</w:t>
      </w:r>
      <w:r w:rsidRPr="00DC6514">
        <w:rPr>
          <w:rFonts w:ascii="Angsana New" w:hAnsi="Angsana New"/>
          <w:sz w:val="28"/>
          <w:szCs w:val="28"/>
          <w:cs/>
        </w:rPr>
        <w:t>เช่า</w:t>
      </w:r>
      <w:r w:rsidRPr="00DC6514">
        <w:rPr>
          <w:rFonts w:ascii="Angsana New" w:hAnsi="Angsana New"/>
          <w:spacing w:val="-2"/>
          <w:sz w:val="28"/>
          <w:szCs w:val="28"/>
          <w:cs/>
        </w:rPr>
        <w:t>ระยะสั้นจำนวน</w:t>
      </w:r>
      <w:r w:rsidR="00DC6514" w:rsidRPr="00DC6514">
        <w:rPr>
          <w:rFonts w:ascii="Angsana New" w:hAnsi="Angsana New"/>
          <w:spacing w:val="-2"/>
          <w:sz w:val="28"/>
          <w:szCs w:val="28"/>
        </w:rPr>
        <w:t xml:space="preserve"> 0.3</w:t>
      </w:r>
      <w:r w:rsidRPr="00DC6514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="00EF60B6" w:rsidRPr="00DC6514">
        <w:rPr>
          <w:rFonts w:ascii="Angsana New" w:hAnsi="Angsana New"/>
          <w:spacing w:val="-2"/>
          <w:sz w:val="28"/>
          <w:szCs w:val="28"/>
        </w:rPr>
        <w:t xml:space="preserve"> </w:t>
      </w:r>
      <w:r w:rsidR="00EF60B6" w:rsidRPr="00DC6514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EF60B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D345B">
        <w:rPr>
          <w:rFonts w:ascii="Angsana New" w:hAnsi="Angsana New"/>
          <w:spacing w:val="-2"/>
          <w:sz w:val="28"/>
          <w:szCs w:val="28"/>
        </w:rPr>
        <w:t xml:space="preserve">0.5 </w:t>
      </w:r>
      <w:r w:rsidR="00EF60B6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  <w:r w:rsidRPr="005351D4">
        <w:rPr>
          <w:rFonts w:ascii="Angsana New" w:hAnsi="Angsana New"/>
          <w:spacing w:val="-2"/>
          <w:sz w:val="28"/>
          <w:szCs w:val="28"/>
          <w:cs/>
        </w:rPr>
        <w:t xml:space="preserve"> และค่าเช่าจากสัญญาเช่าซึ่งสินทรัพย์มี</w:t>
      </w:r>
      <w:r w:rsidRPr="00DC6514">
        <w:rPr>
          <w:rFonts w:ascii="Angsana New" w:hAnsi="Angsana New"/>
          <w:spacing w:val="-2"/>
          <w:sz w:val="28"/>
          <w:szCs w:val="28"/>
          <w:cs/>
        </w:rPr>
        <w:t>มูลค่าต่ำจำนวน</w:t>
      </w:r>
      <w:r w:rsidR="00DC6514" w:rsidRPr="00DC6514">
        <w:rPr>
          <w:rFonts w:ascii="Angsana New" w:hAnsi="Angsana New"/>
          <w:spacing w:val="-2"/>
          <w:sz w:val="28"/>
          <w:szCs w:val="28"/>
        </w:rPr>
        <w:t xml:space="preserve"> 0.4</w:t>
      </w:r>
      <w:r w:rsidR="005351D4" w:rsidRPr="00DC6514">
        <w:rPr>
          <w:rFonts w:ascii="Angsana New" w:hAnsi="Angsana New"/>
          <w:spacing w:val="-2"/>
          <w:sz w:val="28"/>
          <w:szCs w:val="28"/>
        </w:rPr>
        <w:t xml:space="preserve"> </w:t>
      </w:r>
      <w:r w:rsidR="009D345B" w:rsidRPr="00DC6514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และ </w:t>
      </w:r>
      <w:r w:rsidR="00DC6514" w:rsidRPr="00DC6514">
        <w:rPr>
          <w:rFonts w:ascii="Angsana New" w:hAnsi="Angsana New"/>
          <w:spacing w:val="-2"/>
          <w:sz w:val="28"/>
          <w:szCs w:val="28"/>
        </w:rPr>
        <w:t xml:space="preserve">0.1 </w:t>
      </w:r>
      <w:r w:rsidRPr="00DC6514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9D345B" w:rsidRPr="00DC6514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</w:t>
      </w:r>
    </w:p>
    <w:p w14:paraId="1C8F59EF" w14:textId="77777777" w:rsidR="009964D9" w:rsidRPr="000E1724" w:rsidRDefault="007D0B63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317F1C" w14:paraId="01882630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1C5C1" w14:textId="377C0DF9" w:rsidR="004D4623" w:rsidRPr="00317F1C" w:rsidRDefault="00CF7E1A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FA0DE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5049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0CBD3" w14:textId="444831EA" w:rsidR="004D4623" w:rsidRPr="00317F1C" w:rsidRDefault="00CF7E1A" w:rsidP="00FA0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D4623" w:rsidRPr="00317F1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7E1A" w:rsidRPr="00317F1C" w14:paraId="1AB0865B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1588A8C8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104208E4" w:rsidR="00CF7E1A" w:rsidRPr="00317F1C" w:rsidRDefault="001F0E46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32C4B1" w14:textId="17F33742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32,812</w:t>
            </w:r>
          </w:p>
        </w:tc>
      </w:tr>
      <w:tr w:rsidR="00CF7E1A" w:rsidRPr="00317F1C" w14:paraId="1182DF6A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E377" w14:textId="32C4DB1A" w:rsidR="00CF7E1A" w:rsidRPr="00317F1C" w:rsidRDefault="00CF7E1A" w:rsidP="00CF7E1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833EE" w14:textId="694C7976" w:rsidR="00CF7E1A" w:rsidRDefault="00006174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D1A48" w14:textId="77777777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640DB" w14:textId="2A5FC9AC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1,117</w:t>
            </w:r>
          </w:p>
        </w:tc>
      </w:tr>
      <w:tr w:rsidR="00CF7E1A" w:rsidRPr="00317F1C" w14:paraId="310BB448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A2EB" w14:textId="269BC479" w:rsidR="00CF7E1A" w:rsidRDefault="00CF7E1A" w:rsidP="00CF7E1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ลูกหนี้อื่น 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4F15B" w14:textId="2734A94D" w:rsidR="00CF7E1A" w:rsidRDefault="007B3800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BFDAF" w14:textId="77777777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0034F" w14:textId="389BB44E" w:rsidR="00CF7E1A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10,697</w:t>
            </w:r>
          </w:p>
        </w:tc>
      </w:tr>
      <w:tr w:rsidR="00CF7E1A" w:rsidRPr="00317F1C" w14:paraId="5325FC7E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8DFE" w14:textId="43648B68" w:rsidR="00CF7E1A" w:rsidRPr="00317F1C" w:rsidRDefault="00CF7E1A" w:rsidP="00CF7E1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C268F" w14:textId="5C7F5D64" w:rsidR="00CF7E1A" w:rsidRDefault="00006174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4,472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01B42" w14:textId="77777777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28E9D" w14:textId="48EBCE0A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4,898</w:t>
            </w:r>
          </w:p>
        </w:tc>
      </w:tr>
      <w:tr w:rsidR="00CF7E1A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CF7E1A" w:rsidRPr="00317F1C" w:rsidRDefault="00CF7E1A" w:rsidP="00CF7E1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250F5315" w:rsidR="00CF7E1A" w:rsidRPr="00317F1C" w:rsidRDefault="007B3800" w:rsidP="0000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</w:t>
            </w:r>
            <w:r w:rsidR="00006174">
              <w:rPr>
                <w:rFonts w:asciiTheme="majorBidi" w:eastAsia="Cordia New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36D262C4" w:rsidR="00CF7E1A" w:rsidRPr="00317F1C" w:rsidRDefault="00CF7E1A" w:rsidP="0000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10,</w:t>
            </w:r>
            <w:r w:rsidR="00006174">
              <w:rPr>
                <w:rFonts w:asciiTheme="majorBidi" w:eastAsia="Cordia New" w:hAnsiTheme="majorBidi" w:cstheme="majorBidi"/>
                <w:sz w:val="28"/>
                <w:szCs w:val="28"/>
              </w:rPr>
              <w:t>918</w:t>
            </w:r>
          </w:p>
        </w:tc>
      </w:tr>
      <w:tr w:rsidR="00CF7E1A" w:rsidRPr="005067F3" w14:paraId="372D6A46" w14:textId="77777777" w:rsidTr="00442864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CF7E1A" w:rsidRPr="00317F1C" w:rsidRDefault="00CF7E1A" w:rsidP="00CF7E1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6B20D2B9" w:rsidR="00CF7E1A" w:rsidRPr="00317F1C" w:rsidRDefault="007B3800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CF7E1A" w:rsidRPr="00317F1C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A0C0E" w14:textId="54D34C77" w:rsidR="00CF7E1A" w:rsidRPr="006342B5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60,442</w:t>
            </w:r>
          </w:p>
        </w:tc>
      </w:tr>
    </w:tbl>
    <w:p w14:paraId="1751965A" w14:textId="3001C89F" w:rsidR="005023AB" w:rsidRDefault="005023AB" w:rsidP="005023AB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4F7A5201" w14:textId="22A8CCD4" w:rsidR="005023AB" w:rsidRDefault="005023AB" w:rsidP="005023AB">
      <w:pPr>
        <w:rPr>
          <w:rFonts w:cs="Arial"/>
          <w:cs/>
          <w:lang w:val="th-TH"/>
        </w:rPr>
      </w:pPr>
    </w:p>
    <w:p w14:paraId="40C69A09" w14:textId="1E102DE1" w:rsidR="005023AB" w:rsidRDefault="005023AB" w:rsidP="005023AB">
      <w:pPr>
        <w:rPr>
          <w:rFonts w:cs="Arial"/>
          <w:cs/>
          <w:lang w:val="th-TH"/>
        </w:rPr>
      </w:pPr>
    </w:p>
    <w:p w14:paraId="6DBCC5B6" w14:textId="7DF9C110" w:rsidR="005023AB" w:rsidRDefault="005023AB" w:rsidP="005023AB">
      <w:pPr>
        <w:rPr>
          <w:rFonts w:cs="Arial"/>
          <w:cs/>
          <w:lang w:val="th-TH"/>
        </w:rPr>
      </w:pPr>
    </w:p>
    <w:p w14:paraId="71707D05" w14:textId="03790C8D" w:rsidR="005023AB" w:rsidRDefault="005023AB" w:rsidP="005023AB">
      <w:pPr>
        <w:rPr>
          <w:rFonts w:cs="Arial"/>
          <w:cs/>
          <w:lang w:val="th-TH"/>
        </w:rPr>
      </w:pPr>
    </w:p>
    <w:p w14:paraId="55E327B5" w14:textId="06772439" w:rsidR="005023AB" w:rsidRDefault="005023AB" w:rsidP="005023AB">
      <w:pPr>
        <w:rPr>
          <w:rFonts w:cs="Arial"/>
          <w:cs/>
          <w:lang w:val="th-TH"/>
        </w:rPr>
      </w:pPr>
    </w:p>
    <w:p w14:paraId="23B54D8A" w14:textId="7D6C6EC3" w:rsidR="005023AB" w:rsidRDefault="005023AB" w:rsidP="005023AB">
      <w:pPr>
        <w:rPr>
          <w:rFonts w:cs="Arial"/>
          <w:cs/>
          <w:lang w:val="th-TH"/>
        </w:rPr>
      </w:pPr>
    </w:p>
    <w:p w14:paraId="43E2218E" w14:textId="552E2205" w:rsidR="005023AB" w:rsidRDefault="005023AB" w:rsidP="005023AB">
      <w:pPr>
        <w:rPr>
          <w:rFonts w:cs="Arial"/>
          <w:cs/>
          <w:lang w:val="th-TH"/>
        </w:rPr>
      </w:pPr>
    </w:p>
    <w:p w14:paraId="65DC070F" w14:textId="4507C435" w:rsidR="005023AB" w:rsidRDefault="005023AB" w:rsidP="005023AB">
      <w:pPr>
        <w:rPr>
          <w:rFonts w:cs="Arial"/>
          <w:cs/>
          <w:lang w:val="th-TH"/>
        </w:rPr>
      </w:pPr>
    </w:p>
    <w:p w14:paraId="55FF0576" w14:textId="33816266" w:rsidR="005023AB" w:rsidRDefault="005023AB" w:rsidP="005023AB">
      <w:pPr>
        <w:rPr>
          <w:rFonts w:cs="Arial"/>
          <w:cs/>
          <w:lang w:val="th-TH"/>
        </w:rPr>
      </w:pPr>
    </w:p>
    <w:p w14:paraId="05A8B76E" w14:textId="3491984E" w:rsidR="005023AB" w:rsidRDefault="005023AB" w:rsidP="005023AB">
      <w:pPr>
        <w:rPr>
          <w:rFonts w:cs="Arial"/>
          <w:cs/>
          <w:lang w:val="th-TH"/>
        </w:rPr>
      </w:pPr>
    </w:p>
    <w:p w14:paraId="508CBBA8" w14:textId="4207F545" w:rsidR="005023AB" w:rsidRDefault="005023AB" w:rsidP="005023AB">
      <w:pPr>
        <w:rPr>
          <w:rFonts w:cs="Arial"/>
          <w:cs/>
          <w:lang w:val="th-TH"/>
        </w:rPr>
      </w:pPr>
    </w:p>
    <w:p w14:paraId="46593EB8" w14:textId="68C7ECD6" w:rsidR="005023AB" w:rsidRDefault="005023AB" w:rsidP="005023AB">
      <w:pPr>
        <w:rPr>
          <w:rFonts w:cs="Arial"/>
          <w:cs/>
          <w:lang w:val="th-TH"/>
        </w:rPr>
      </w:pPr>
    </w:p>
    <w:p w14:paraId="58D5BF55" w14:textId="1B1A07CF" w:rsidR="005023AB" w:rsidRDefault="005023AB" w:rsidP="005023AB">
      <w:pPr>
        <w:rPr>
          <w:rFonts w:cs="Arial"/>
          <w:cs/>
          <w:lang w:val="th-TH"/>
        </w:rPr>
      </w:pPr>
    </w:p>
    <w:p w14:paraId="50AA4134" w14:textId="2E9439CA" w:rsidR="005023AB" w:rsidRDefault="005023AB" w:rsidP="005023AB">
      <w:pPr>
        <w:rPr>
          <w:rFonts w:cs="Arial"/>
          <w:cs/>
          <w:lang w:val="th-TH"/>
        </w:rPr>
      </w:pPr>
    </w:p>
    <w:p w14:paraId="0779C251" w14:textId="65205F49" w:rsidR="005023AB" w:rsidRDefault="005023AB" w:rsidP="005023AB">
      <w:pPr>
        <w:rPr>
          <w:rFonts w:cs="Arial"/>
          <w:cs/>
          <w:lang w:val="th-TH"/>
        </w:rPr>
      </w:pPr>
    </w:p>
    <w:p w14:paraId="2CDE483E" w14:textId="0E7771B3" w:rsidR="00E253F0" w:rsidRPr="00642E15" w:rsidRDefault="00E253F0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642E15">
        <w:rPr>
          <w:b/>
          <w:bCs/>
          <w:u w:val="none"/>
          <w:cs/>
        </w:rPr>
        <w:lastRenderedPageBreak/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33F71F78" w:rsidR="00535FC2" w:rsidRPr="00680864" w:rsidRDefault="00CF7E1A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535FC2" w:rsidRPr="006808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0221BD4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700DCBB0" w:rsidR="001F74FD" w:rsidRPr="00680864" w:rsidRDefault="005B4FE3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190,359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2E8E11A7" w:rsidR="001F74FD" w:rsidRPr="00680864" w:rsidRDefault="005B4FE3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(84,534)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7F2B3852" w:rsidR="001F74FD" w:rsidRPr="00680864" w:rsidRDefault="005B4FE3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105,825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52A3A05C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  <w:r w:rsidR="003F351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5C4C1D31" w:rsidR="001F74FD" w:rsidRPr="00680864" w:rsidRDefault="005B4FE3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1B5D0AB2" w:rsidR="001F74FD" w:rsidRPr="00680864" w:rsidRDefault="005B4FE3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(24,577)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381C95B4" w:rsidR="001F74FD" w:rsidRPr="00680864" w:rsidRDefault="005B4FE3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41,441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6F08BD2F" w:rsidR="001F74FD" w:rsidRPr="00680864" w:rsidRDefault="005B4FE3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196305D8" w:rsidR="001F74FD" w:rsidRPr="00680864" w:rsidRDefault="005B4FE3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(109,111)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3BA7F43B" w:rsidR="001F74FD" w:rsidRPr="00680864" w:rsidRDefault="005B4FE3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147,266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3D4EB2DA" w:rsidR="001F74FD" w:rsidRPr="00680864" w:rsidRDefault="005B4FE3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1177F724" w:rsidR="001F74FD" w:rsidRPr="00680864" w:rsidRDefault="005B4FE3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(161,571)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35514D1B" w:rsidR="001F74FD" w:rsidRPr="00680864" w:rsidRDefault="005B4FE3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178,772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0F303BED" w:rsidR="001F74FD" w:rsidRPr="00680864" w:rsidRDefault="005B4FE3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596,720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7346D376" w:rsidR="001F74FD" w:rsidRPr="00680864" w:rsidRDefault="005B4FE3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(270,682)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0B07DE34" w:rsidR="001F74FD" w:rsidRPr="00680864" w:rsidRDefault="005B4FE3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326,038</w:t>
            </w:r>
          </w:p>
        </w:tc>
      </w:tr>
    </w:tbl>
    <w:p w14:paraId="4F004355" w14:textId="2DDB1539" w:rsidR="00942E45" w:rsidRPr="00942E45" w:rsidRDefault="003B66F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vanish/>
          <w:sz w:val="28"/>
          <w:szCs w:val="28"/>
          <w:cs/>
        </w:rPr>
        <w:br w:type="textWrapping" w:clear="all"/>
      </w:r>
    </w:p>
    <w:p w14:paraId="75D0B899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9487FA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1B680AF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C0F4570" w14:textId="77777777" w:rsidR="00FA4ECF" w:rsidRDefault="00FA4ECF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086F0DD2" w:rsidR="00785CC1" w:rsidRPr="005067F3" w:rsidRDefault="00CF7E1A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431C2E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785CC1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77777777" w:rsidR="00785CC1" w:rsidRPr="005067F3" w:rsidRDefault="00785CC1" w:rsidP="0094629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E1A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77777777" w:rsidR="00CF7E1A" w:rsidRPr="005067F3" w:rsidRDefault="00CF7E1A" w:rsidP="00CF7E1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296038FD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204,575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5082282D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(94,946)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7FA3E14C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109,629</w:t>
            </w:r>
          </w:p>
        </w:tc>
      </w:tr>
      <w:tr w:rsidR="00CF7E1A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77777777" w:rsidR="00CF7E1A" w:rsidRPr="005067F3" w:rsidRDefault="00CF7E1A" w:rsidP="00CF7E1A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228BBF74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3BF71406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6399EDA2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43,752</w:t>
            </w:r>
          </w:p>
        </w:tc>
      </w:tr>
      <w:tr w:rsidR="00CF7E1A" w:rsidRPr="005067F3" w14:paraId="070EEF3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9FAFD9" w14:textId="77777777" w:rsidR="00CF7E1A" w:rsidRPr="005067F3" w:rsidRDefault="00CF7E1A" w:rsidP="00CF7E1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29907AED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78B6E286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(115,201)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4A3A7ECF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153,381</w:t>
            </w:r>
          </w:p>
        </w:tc>
      </w:tr>
      <w:tr w:rsidR="00CF7E1A" w:rsidRPr="005067F3" w14:paraId="25E119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77777777" w:rsidR="00CF7E1A" w:rsidRPr="005067F3" w:rsidRDefault="00CF7E1A" w:rsidP="00CF7E1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FA20E" w14:textId="7897C4F2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38637A" w14:textId="40A462D3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(170,325)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4E574AE5" w:rsidR="00CF7E1A" w:rsidRPr="005067F3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155,990</w:t>
            </w:r>
          </w:p>
        </w:tc>
      </w:tr>
      <w:tr w:rsidR="00CF7E1A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77777777" w:rsidR="00CF7E1A" w:rsidRPr="00287A7B" w:rsidRDefault="00CF7E1A" w:rsidP="00CF7E1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26AF32B7" w:rsidR="00CF7E1A" w:rsidRPr="006342B5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CF7E1A" w:rsidRPr="006342B5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78630DC9" w:rsidR="00CF7E1A" w:rsidRPr="006342B5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(285,526)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CF7E1A" w:rsidRPr="006342B5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3944D9A1" w:rsidR="00CF7E1A" w:rsidRPr="006342B5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309,371</w:t>
            </w:r>
          </w:p>
        </w:tc>
      </w:tr>
    </w:tbl>
    <w:p w14:paraId="7C0E7C77" w14:textId="52C9E16F" w:rsidR="00493BF8" w:rsidRDefault="00493BF8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5DA3113" w14:textId="3E995FE6" w:rsidR="00493BF8" w:rsidRDefault="00493BF8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D00C4A9" w14:textId="41855386" w:rsidR="00493BF8" w:rsidRDefault="00493BF8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2E20423" w14:textId="23C57EFE" w:rsidR="00493BF8" w:rsidRDefault="00493BF8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AA5ACAA" w14:textId="77777777" w:rsidR="00493BF8" w:rsidRDefault="00493BF8" w:rsidP="00493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C497280" w14:textId="5B5236D5" w:rsidR="009B41EA" w:rsidRPr="00B276C7" w:rsidRDefault="00F26ADA" w:rsidP="00BC4E91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สำรองประกันภัยสำหรับสัญญาประกันภัยระยะสั้น</w:t>
      </w:r>
    </w:p>
    <w:p w14:paraId="40AE92B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619F6D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A2741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D070645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BEFB2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4FE375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A63C33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C79BFB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2D36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BCEAAC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9EF1522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CA6C0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BB5940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BB2B9C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6021D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3A6CB03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07C7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555B360" w14:textId="77777777" w:rsidR="00BC4E91" w:rsidRPr="00BC4E91" w:rsidRDefault="00BC4E91" w:rsidP="00505EB3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8BA836C" w14:textId="79557D83" w:rsidR="00F26ADA" w:rsidRPr="00BC4E91" w:rsidRDefault="00F26ADA" w:rsidP="00505EB3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F454B" w:rsidRPr="00824832" w14:paraId="52D16C0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DC62196" w14:textId="4A24486B" w:rsidR="006F454B" w:rsidRPr="00824832" w:rsidRDefault="00CF7E1A" w:rsidP="0038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6F45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0348DD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0F2A2B" w14:textId="5E687802" w:rsidR="006F454B" w:rsidRPr="00824832" w:rsidRDefault="00CF7E1A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6F454B"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7E1A" w:rsidRPr="00824832" w14:paraId="674A02F9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2AB2485B" w:rsidR="00CF7E1A" w:rsidRPr="00824832" w:rsidRDefault="00CF7E1A" w:rsidP="00CF7E1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A4149" w14:textId="70952094" w:rsidR="00CF7E1A" w:rsidRPr="00493BF8" w:rsidRDefault="00493BF8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BF8"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C0F75" w14:textId="626B7C0A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224,652</w:t>
            </w:r>
          </w:p>
        </w:tc>
      </w:tr>
      <w:tr w:rsidR="00CF7E1A" w:rsidRPr="00824832" w14:paraId="4A78417F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4F7ECAFC" w:rsidR="00CF7E1A" w:rsidRPr="00824832" w:rsidRDefault="00CF7E1A" w:rsidP="00CF7E1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8EE62" w14:textId="3110CDFC" w:rsidR="00CF7E1A" w:rsidRPr="00824832" w:rsidRDefault="00F35AE8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76,716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389DA08C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348,519</w:t>
            </w:r>
          </w:p>
        </w:tc>
      </w:tr>
      <w:tr w:rsidR="006F454B" w:rsidRPr="00824832" w14:paraId="284A68EA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2E70BCF0" w:rsidR="006F454B" w:rsidRPr="00824832" w:rsidRDefault="006F454B" w:rsidP="006F454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1F33CB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6F454B" w:rsidRPr="00824832" w:rsidRDefault="006F454B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E1A" w:rsidRPr="00824832" w14:paraId="1E4977BC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CF7E1A" w:rsidRPr="00824832" w:rsidRDefault="00CF7E1A" w:rsidP="00CF7E1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1DB0AC" w14:textId="6CBB16D5" w:rsidR="00CF7E1A" w:rsidRPr="00824832" w:rsidRDefault="00F35AE8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1BB387F9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5,185</w:t>
            </w:r>
          </w:p>
        </w:tc>
      </w:tr>
      <w:tr w:rsidR="00CF7E1A" w:rsidRPr="00824832" w14:paraId="57F1A935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5B80013A" w:rsidR="00CF7E1A" w:rsidRPr="00824832" w:rsidRDefault="00CF7E1A" w:rsidP="00CF7E1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FC21" w14:textId="4AB4E4C0" w:rsidR="00CF7E1A" w:rsidRPr="00824832" w:rsidRDefault="00F35AE8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(90,932)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E222B" w14:textId="6BBE6062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(309,774)</w:t>
            </w:r>
          </w:p>
        </w:tc>
      </w:tr>
      <w:tr w:rsidR="00CF7E1A" w:rsidRPr="00824832" w14:paraId="3C084676" w14:textId="77777777" w:rsidTr="00847ACC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51C2C16B" w:rsidR="00CF7E1A" w:rsidRPr="00824832" w:rsidRDefault="00CF7E1A" w:rsidP="00CF7E1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 w:rsidR="00493B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18B876BD" w:rsidR="00CF7E1A" w:rsidRPr="00824832" w:rsidRDefault="00F35AE8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256,377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52EA21E6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268,582</w:t>
            </w:r>
          </w:p>
        </w:tc>
      </w:tr>
    </w:tbl>
    <w:p w14:paraId="2483E8C6" w14:textId="77777777" w:rsidR="00F26ADA" w:rsidRPr="00B276C7" w:rsidRDefault="00F26ADA" w:rsidP="00505EB3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F7E1A" w:rsidRPr="00824832" w14:paraId="0205F0D8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CB413DE" w14:textId="5376798A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AE364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A278EC" w14:textId="35C179C5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F7E1A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0D7A1FAB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032A88A0" w:rsidR="00CF7E1A" w:rsidRPr="00493BF8" w:rsidRDefault="00493BF8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93BF8">
              <w:rPr>
                <w:rFonts w:ascii="Angsana New" w:hAnsi="Angsana New"/>
                <w:sz w:val="28"/>
                <w:szCs w:val="28"/>
              </w:rPr>
              <w:t>326,315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762A67F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320,681</w:t>
            </w:r>
          </w:p>
        </w:tc>
      </w:tr>
      <w:tr w:rsidR="00CF7E1A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32D1D3CC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12B627F4" w:rsidR="00CF7E1A" w:rsidRPr="00824832" w:rsidRDefault="000E0232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54EA722D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665,503</w:t>
            </w:r>
          </w:p>
        </w:tc>
      </w:tr>
      <w:tr w:rsidR="00CF7E1A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782AE29B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</w:t>
            </w:r>
            <w:r w:rsidR="00493BF8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93BF8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493BF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5621BF7C" w:rsidR="00CF7E1A" w:rsidRPr="00824832" w:rsidRDefault="000E0232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(162,622)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2C868003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(659,869)</w:t>
            </w:r>
          </w:p>
        </w:tc>
      </w:tr>
      <w:tr w:rsidR="00CF7E1A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0FACFF5E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="00493BF8"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="00493BF8" w:rsidRPr="00493B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493BF8" w:rsidRPr="00493B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67BBD841" w:rsidR="00CF7E1A" w:rsidRPr="00824832" w:rsidRDefault="000E0232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340,343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295C4429" w:rsidR="00CF7E1A" w:rsidRPr="00824832" w:rsidRDefault="00CF7E1A" w:rsidP="00CF7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326,315</w:t>
            </w:r>
          </w:p>
        </w:tc>
      </w:tr>
    </w:tbl>
    <w:p w14:paraId="06C522D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622E35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67B4F7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38E48E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8A7B3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18B31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709ECA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4A6E7D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F993BD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42B4B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01B09B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3F515A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67BD0A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6E0F52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C88A43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623B231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BFB36A9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3BF446" w14:textId="77777777" w:rsidR="00BC4E91" w:rsidRPr="00BC4E91" w:rsidRDefault="00BC4E91" w:rsidP="00505EB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6A3F88F" w14:textId="3EC157A2" w:rsidR="00F26ADA" w:rsidRPr="008B5A70" w:rsidRDefault="00F26ADA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52DC400B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400F18" w14:textId="222B9AE2" w:rsidR="004D4623" w:rsidRPr="00824832" w:rsidRDefault="00BD7F98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4D4623"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8FEA6E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7214836" w14:textId="5A9BF8C7" w:rsidR="004D4623" w:rsidRPr="00824832" w:rsidRDefault="00BD7F98" w:rsidP="006F4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4D4623"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D7F98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56D8F71D" w:rsidR="00BD7F98" w:rsidRPr="00824832" w:rsidRDefault="002948EE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BD7F98" w:rsidRPr="008D2DBB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6636CA98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165,183</w:t>
            </w:r>
          </w:p>
        </w:tc>
      </w:tr>
      <w:tr w:rsidR="00BD7F98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5C8CF5B1" w:rsidR="00BD7F98" w:rsidRPr="00824832" w:rsidRDefault="002948EE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30822945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50,025</w:t>
            </w:r>
          </w:p>
        </w:tc>
      </w:tr>
      <w:tr w:rsidR="00BD7F98" w:rsidRPr="00824832" w14:paraId="2DE4CCB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BD7F98" w:rsidRPr="00824832" w:rsidRDefault="00BD7F98" w:rsidP="00BD7F98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26BA5F32" w:rsidR="00BD7F98" w:rsidRPr="00824832" w:rsidRDefault="002948EE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6D34B" w14:textId="27F14570" w:rsidR="00BD7F98" w:rsidRPr="00824832" w:rsidRDefault="00BD7F98" w:rsidP="00BD7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215,208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24EA00E2" w14:textId="77777777" w:rsidR="00F861D4" w:rsidRDefault="00F861D4" w:rsidP="00F861D4">
      <w:pPr>
        <w:pStyle w:val="FSNoteNumbered"/>
        <w:numPr>
          <w:ilvl w:val="0"/>
          <w:numId w:val="0"/>
        </w:numPr>
        <w:spacing w:after="0"/>
        <w:rPr>
          <w:b/>
          <w:bCs/>
          <w:u w:val="none"/>
          <w:cs/>
        </w:rPr>
      </w:pPr>
    </w:p>
    <w:p w14:paraId="4030A881" w14:textId="77777777" w:rsidR="00F861D4" w:rsidRDefault="00F861D4" w:rsidP="00F861D4">
      <w:pPr>
        <w:rPr>
          <w:rFonts w:cs="Arial"/>
          <w:cs/>
          <w:lang w:val="th-TH"/>
        </w:rPr>
      </w:pPr>
    </w:p>
    <w:p w14:paraId="25BD44DE" w14:textId="77777777" w:rsidR="00F861D4" w:rsidRDefault="00F861D4" w:rsidP="00F861D4">
      <w:pPr>
        <w:rPr>
          <w:rFonts w:cs="Arial"/>
          <w:cs/>
          <w:lang w:val="th-TH"/>
        </w:rPr>
      </w:pPr>
    </w:p>
    <w:p w14:paraId="6907B09E" w14:textId="77777777" w:rsidR="00F861D4" w:rsidRDefault="00F861D4" w:rsidP="00F861D4">
      <w:pPr>
        <w:rPr>
          <w:rFonts w:cs="Arial"/>
          <w:cs/>
          <w:lang w:val="th-TH"/>
        </w:rPr>
      </w:pPr>
    </w:p>
    <w:p w14:paraId="670F9189" w14:textId="77777777" w:rsidR="00F861D4" w:rsidRDefault="00F861D4" w:rsidP="00F861D4">
      <w:pPr>
        <w:rPr>
          <w:rFonts w:cs="Arial"/>
          <w:cs/>
          <w:lang w:val="th-TH"/>
        </w:rPr>
      </w:pPr>
    </w:p>
    <w:p w14:paraId="5B4F2370" w14:textId="77777777" w:rsidR="00F861D4" w:rsidRDefault="00F861D4" w:rsidP="00F861D4">
      <w:pPr>
        <w:rPr>
          <w:rFonts w:cs="Arial"/>
          <w:cs/>
          <w:lang w:val="th-TH"/>
        </w:rPr>
      </w:pPr>
    </w:p>
    <w:p w14:paraId="060F6465" w14:textId="77777777" w:rsidR="00F861D4" w:rsidRDefault="00F861D4" w:rsidP="00F861D4">
      <w:pPr>
        <w:rPr>
          <w:rFonts w:cs="Arial"/>
          <w:cs/>
          <w:lang w:val="th-TH"/>
        </w:rPr>
      </w:pPr>
    </w:p>
    <w:p w14:paraId="178B2EF7" w14:textId="77777777" w:rsidR="00F861D4" w:rsidRDefault="00F861D4" w:rsidP="00F861D4">
      <w:pPr>
        <w:rPr>
          <w:rFonts w:cs="Arial"/>
          <w:cs/>
          <w:lang w:val="th-TH"/>
        </w:rPr>
      </w:pPr>
    </w:p>
    <w:p w14:paraId="51957D04" w14:textId="77777777" w:rsidR="00F861D4" w:rsidRDefault="00F861D4" w:rsidP="00F861D4">
      <w:pPr>
        <w:rPr>
          <w:rFonts w:cs="Arial"/>
          <w:cs/>
          <w:lang w:val="th-TH"/>
        </w:rPr>
      </w:pPr>
    </w:p>
    <w:p w14:paraId="6EE9E0A3" w14:textId="77777777" w:rsidR="00F861D4" w:rsidRDefault="00F861D4" w:rsidP="00F861D4">
      <w:pPr>
        <w:rPr>
          <w:rFonts w:cs="Arial"/>
          <w:cs/>
          <w:lang w:val="th-TH"/>
        </w:rPr>
      </w:pPr>
    </w:p>
    <w:p w14:paraId="1D5BB36B" w14:textId="77777777" w:rsidR="00F861D4" w:rsidRDefault="00F861D4" w:rsidP="00F861D4">
      <w:pPr>
        <w:rPr>
          <w:rFonts w:cs="Arial"/>
          <w:cs/>
          <w:lang w:val="th-TH"/>
        </w:rPr>
      </w:pPr>
    </w:p>
    <w:p w14:paraId="61FEE06B" w14:textId="77777777" w:rsidR="00F861D4" w:rsidRPr="00F861D4" w:rsidRDefault="00F861D4" w:rsidP="00F861D4">
      <w:pPr>
        <w:rPr>
          <w:cs/>
          <w:lang w:val="th-TH"/>
        </w:rPr>
      </w:pPr>
    </w:p>
    <w:p w14:paraId="4834B5BC" w14:textId="10A5721B" w:rsidR="005704D7" w:rsidRPr="00E64F7F" w:rsidRDefault="005704D7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64F7F">
        <w:rPr>
          <w:b/>
          <w:bCs/>
          <w:u w:val="none"/>
          <w:cs/>
        </w:rPr>
        <w:lastRenderedPageBreak/>
        <w:t xml:space="preserve">ภาษีเงินได้รอการตัดบัญชี </w:t>
      </w:r>
    </w:p>
    <w:p w14:paraId="292CC93C" w14:textId="68B7A4D4" w:rsidR="000C0E90" w:rsidRPr="00824832" w:rsidRDefault="004C0A49" w:rsidP="00CD24C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รายได้</w:t>
      </w:r>
      <w:r w:rsidR="006E6094">
        <w:rPr>
          <w:rFonts w:ascii="Angsana New" w:hAnsi="Angsana New"/>
          <w:sz w:val="28"/>
          <w:szCs w:val="28"/>
        </w:rPr>
        <w:t xml:space="preserve"> </w:t>
      </w:r>
      <w:r w:rsidR="006E6094">
        <w:rPr>
          <w:rFonts w:ascii="Angsana New" w:hAnsi="Angsana New" w:hint="cs"/>
          <w:sz w:val="28"/>
          <w:szCs w:val="28"/>
          <w:cs/>
        </w:rPr>
        <w:t xml:space="preserve">(ค่าใช้จ่าย) 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B2051F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F06C6">
        <w:rPr>
          <w:rFonts w:ascii="Angsana New" w:hAnsi="Angsana New"/>
          <w:sz w:val="28"/>
          <w:szCs w:val="28"/>
        </w:rPr>
        <w:t xml:space="preserve">31 </w:t>
      </w:r>
      <w:r w:rsidR="00BD7F98">
        <w:rPr>
          <w:rFonts w:ascii="Angsana New" w:hAnsi="Angsana New" w:hint="cs"/>
          <w:sz w:val="28"/>
          <w:szCs w:val="28"/>
          <w:cs/>
        </w:rPr>
        <w:t>มีนา</w:t>
      </w:r>
      <w:r w:rsidR="00CF06C6">
        <w:rPr>
          <w:rFonts w:ascii="Angsana New" w:hAnsi="Angsana New" w:hint="cs"/>
          <w:sz w:val="28"/>
          <w:szCs w:val="28"/>
          <w:cs/>
        </w:rPr>
        <w:t>คม</w:t>
      </w:r>
      <w:r w:rsidR="0096735A" w:rsidRPr="00824832">
        <w:rPr>
          <w:rFonts w:ascii="Angsana New" w:hAnsi="Angsana New"/>
          <w:sz w:val="28"/>
          <w:szCs w:val="28"/>
          <w:cs/>
        </w:rPr>
        <w:t xml:space="preserve"> </w:t>
      </w:r>
      <w:r w:rsidR="0096735A" w:rsidRPr="00824832">
        <w:rPr>
          <w:rFonts w:ascii="Angsana New" w:hAnsi="Angsana New"/>
          <w:sz w:val="28"/>
          <w:szCs w:val="28"/>
        </w:rPr>
        <w:t>256</w:t>
      </w:r>
      <w:r w:rsidR="00BD7F98">
        <w:rPr>
          <w:rFonts w:ascii="Angsana New" w:hAnsi="Angsana New"/>
          <w:sz w:val="28"/>
          <w:szCs w:val="28"/>
        </w:rPr>
        <w:t>4</w:t>
      </w:r>
      <w:r w:rsidR="0096735A" w:rsidRPr="00824832">
        <w:rPr>
          <w:rFonts w:ascii="Angsana New" w:hAnsi="Angsana New"/>
          <w:sz w:val="28"/>
          <w:szCs w:val="28"/>
        </w:rPr>
        <w:t xml:space="preserve"> 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824832">
        <w:rPr>
          <w:rFonts w:ascii="Angsana New" w:hAnsi="Angsana New"/>
          <w:sz w:val="28"/>
          <w:szCs w:val="28"/>
        </w:rPr>
        <w:t>256</w:t>
      </w:r>
      <w:r w:rsidR="00BD7F98">
        <w:rPr>
          <w:rFonts w:ascii="Angsana New" w:hAnsi="Angsana New"/>
          <w:sz w:val="28"/>
          <w:szCs w:val="28"/>
        </w:rPr>
        <w:t>3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252"/>
        <w:gridCol w:w="270"/>
        <w:gridCol w:w="270"/>
        <w:gridCol w:w="1080"/>
        <w:gridCol w:w="1440"/>
        <w:gridCol w:w="270"/>
        <w:gridCol w:w="1440"/>
      </w:tblGrid>
      <w:tr w:rsidR="0002626C" w:rsidRPr="00824832" w14:paraId="41D23CF6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630D7C4" w14:textId="77777777" w:rsidR="0002626C" w:rsidRPr="00824832" w:rsidRDefault="0002626C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7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F842BF" w14:textId="30E8F0B1" w:rsidR="0002626C" w:rsidRPr="00824832" w:rsidRDefault="0002626C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D2534C" w14:textId="7366936F" w:rsidR="0002626C" w:rsidRPr="00824832" w:rsidRDefault="0002626C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502A1" w:rsidRPr="00824832" w14:paraId="1D740C77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F03B626" w14:textId="77777777" w:rsidR="00A502A1" w:rsidRPr="00824832" w:rsidRDefault="00A502A1" w:rsidP="00A502A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C6FCD3C" w14:textId="577E7420" w:rsidR="00A502A1" w:rsidRPr="00824832" w:rsidRDefault="00A502A1" w:rsidP="00A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15355" w14:textId="77777777" w:rsidR="00A502A1" w:rsidRPr="00824832" w:rsidRDefault="00A502A1" w:rsidP="00A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6CA3B" w14:textId="25CCA906" w:rsidR="00A502A1" w:rsidRPr="00824832" w:rsidRDefault="00A502A1" w:rsidP="00A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91812" w14:textId="77777777" w:rsidR="00A502A1" w:rsidRPr="00824832" w:rsidRDefault="00A502A1" w:rsidP="00A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ED2DD3" w14:textId="2FBE34B0" w:rsidR="00A502A1" w:rsidRPr="00824832" w:rsidRDefault="00A502A1" w:rsidP="00A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3D5D7" w14:textId="77777777" w:rsidR="00A502A1" w:rsidRPr="00824832" w:rsidRDefault="00A502A1" w:rsidP="00A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2F58F1" w14:textId="2EF80773" w:rsidR="00A502A1" w:rsidRPr="00824832" w:rsidRDefault="00A502A1" w:rsidP="00A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E6F52" w:rsidRPr="00824832" w14:paraId="6FA866C3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80EEEE6" w14:textId="77777777" w:rsidR="007E6F52" w:rsidRPr="00824832" w:rsidRDefault="007E6F52" w:rsidP="007E6F5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B3D6" w14:textId="2939D2D5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3011D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B6B6" w14:textId="377D101D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1443A7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27D9" w14:textId="707AF7F9" w:rsidR="007E6F52" w:rsidRPr="00824832" w:rsidRDefault="006C1D0B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982EF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0A8CB" w14:textId="568104A3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7E6F52" w:rsidRPr="00824832" w14:paraId="799759AF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A7B2819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183B" w14:textId="2A59FBBD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45E69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A6DB" w14:textId="53E00692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8BE8B1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8C92" w14:textId="3887F961" w:rsidR="007E6F52" w:rsidRPr="00824832" w:rsidRDefault="006C1D0B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9F6E58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ED61" w14:textId="2913065C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(7,877)</w:t>
            </w:r>
          </w:p>
        </w:tc>
      </w:tr>
      <w:tr w:rsidR="007E6F52" w:rsidRPr="00824832" w14:paraId="5695D926" w14:textId="77777777" w:rsidTr="008D2DB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E58784C" w14:textId="1FA0B3A7" w:rsidR="007E6F52" w:rsidRPr="00824832" w:rsidRDefault="007E6F52" w:rsidP="007E6F5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E0D6" w14:textId="591B4AA4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D5ACA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EA8C" w14:textId="5468E74E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42DDAB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3EB6AC" w14:textId="5376C3B2" w:rsidR="007E6F52" w:rsidRPr="00DA7B7F" w:rsidRDefault="006C1D0B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2BE41" w14:textId="77777777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7967F5" w14:textId="2C9BD14A" w:rsidR="007E6F52" w:rsidRPr="00824832" w:rsidRDefault="007E6F52" w:rsidP="007E6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66C8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(7,877)</w:t>
            </w:r>
          </w:p>
        </w:tc>
      </w:tr>
    </w:tbl>
    <w:p w14:paraId="4DB87B05" w14:textId="4A635433" w:rsidR="00B67966" w:rsidRPr="0002626C" w:rsidRDefault="00B67966" w:rsidP="0002626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นเงินระหว่างรายได้</w:t>
      </w:r>
      <w:r w:rsidR="00CA414E" w:rsidRPr="003058B7">
        <w:rPr>
          <w:rFonts w:ascii="Angsana New" w:hAnsi="Angsana New" w:hint="cs"/>
          <w:sz w:val="28"/>
          <w:szCs w:val="28"/>
          <w:cs/>
        </w:rPr>
        <w:t xml:space="preserve"> (ค่าใช้จ่าย) 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ภาษีเงินได้กับผลคูณของขาดทุนทางบัญชีโดยใช้อัตราภาษี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7E6F52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7E6F52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E6F52">
        <w:rPr>
          <w:rFonts w:ascii="Angsana New" w:hAnsi="Angsana New"/>
          <w:sz w:val="28"/>
          <w:szCs w:val="28"/>
        </w:rPr>
        <w:t xml:space="preserve">31 </w:t>
      </w:r>
      <w:r w:rsidR="007E6F52">
        <w:rPr>
          <w:rFonts w:ascii="Angsana New" w:hAnsi="Angsana New" w:hint="cs"/>
          <w:sz w:val="28"/>
          <w:szCs w:val="28"/>
          <w:cs/>
        </w:rPr>
        <w:t>มีนาคม</w:t>
      </w:r>
      <w:r w:rsidR="007E6F52" w:rsidRPr="00824832">
        <w:rPr>
          <w:rFonts w:ascii="Angsana New" w:hAnsi="Angsana New"/>
          <w:sz w:val="28"/>
          <w:szCs w:val="28"/>
          <w:cs/>
        </w:rPr>
        <w:t xml:space="preserve"> </w:t>
      </w:r>
      <w:r w:rsidR="007E6F52" w:rsidRPr="00824832">
        <w:rPr>
          <w:rFonts w:ascii="Angsana New" w:hAnsi="Angsana New"/>
          <w:sz w:val="28"/>
          <w:szCs w:val="28"/>
        </w:rPr>
        <w:t>256</w:t>
      </w:r>
      <w:r w:rsidR="007E6F52">
        <w:rPr>
          <w:rFonts w:ascii="Angsana New" w:hAnsi="Angsana New"/>
          <w:sz w:val="28"/>
          <w:szCs w:val="28"/>
        </w:rPr>
        <w:t>4</w:t>
      </w:r>
      <w:r w:rsidR="007E6F52" w:rsidRPr="00824832">
        <w:rPr>
          <w:rFonts w:ascii="Angsana New" w:hAnsi="Angsana New"/>
          <w:sz w:val="28"/>
          <w:szCs w:val="28"/>
        </w:rPr>
        <w:t xml:space="preserve"> </w:t>
      </w:r>
      <w:r w:rsidR="007E6F52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7E6F52" w:rsidRPr="00824832">
        <w:rPr>
          <w:rFonts w:ascii="Angsana New" w:hAnsi="Angsana New"/>
          <w:sz w:val="28"/>
          <w:szCs w:val="28"/>
        </w:rPr>
        <w:t>256</w:t>
      </w:r>
      <w:r w:rsidR="007E6F52">
        <w:rPr>
          <w:rFonts w:ascii="Angsana New" w:hAnsi="Angsana New"/>
          <w:sz w:val="28"/>
          <w:szCs w:val="28"/>
        </w:rPr>
        <w:t>3</w:t>
      </w:r>
      <w:r w:rsidR="007E6F52" w:rsidRPr="00824832">
        <w:rPr>
          <w:rFonts w:ascii="Angsana New" w:hAnsi="Angsana New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05"/>
        <w:gridCol w:w="250"/>
        <w:gridCol w:w="265"/>
        <w:gridCol w:w="250"/>
        <w:gridCol w:w="470"/>
        <w:gridCol w:w="1440"/>
        <w:gridCol w:w="270"/>
        <w:gridCol w:w="1440"/>
      </w:tblGrid>
      <w:tr w:rsidR="00511855" w:rsidRPr="00824832" w14:paraId="53354E32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9543E17" w14:textId="77777777" w:rsidR="00511855" w:rsidRPr="00824832" w:rsidRDefault="00511855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944FDC" w14:textId="211208E3" w:rsidR="00511855" w:rsidRPr="00824832" w:rsidRDefault="0051185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ED8EF" w14:textId="4BEBB957" w:rsidR="00511855" w:rsidRPr="00824832" w:rsidRDefault="0051185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E0822" w:rsidRPr="00824832" w14:paraId="499F29E8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4897A496" w14:textId="77777777" w:rsidR="005E0822" w:rsidRPr="00824832" w:rsidRDefault="005E0822" w:rsidP="005E0822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C91EFD2" w14:textId="148EA9AA" w:rsidR="005E0822" w:rsidRPr="00824832" w:rsidRDefault="005E0822" w:rsidP="005E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5AA499F" w14:textId="77777777" w:rsidR="005E0822" w:rsidRPr="00824832" w:rsidRDefault="005E0822" w:rsidP="005E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0D715D3" w14:textId="1CA22C6A" w:rsidR="005E0822" w:rsidRPr="00824832" w:rsidRDefault="005E0822" w:rsidP="005E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066D4148" w14:textId="77777777" w:rsidR="005E0822" w:rsidRPr="00824832" w:rsidRDefault="005E0822" w:rsidP="005E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E23ED" w14:textId="5317F527" w:rsidR="005E0822" w:rsidRPr="00824832" w:rsidRDefault="005E0822" w:rsidP="005E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FA7D" w14:textId="77777777" w:rsidR="005E0822" w:rsidRPr="00824832" w:rsidRDefault="005E0822" w:rsidP="005E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A5A83" w14:textId="6F674BBC" w:rsidR="005E0822" w:rsidRPr="00824832" w:rsidRDefault="005E0822" w:rsidP="005E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D21D5" w:rsidRPr="00824832" w14:paraId="51400C42" w14:textId="77777777" w:rsidTr="009434DA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A178CB5" w14:textId="77777777" w:rsidR="008D21D5" w:rsidRPr="00824832" w:rsidRDefault="008D21D5" w:rsidP="008D21D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47DFD61" w14:textId="317AED2F" w:rsidR="008D21D5" w:rsidRPr="00824832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206E555F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3CDDCFA" w14:textId="400F995A" w:rsidR="008D21D5" w:rsidRPr="00824832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4BA336E4" w14:textId="77777777" w:rsidR="008D21D5" w:rsidRPr="00824832" w:rsidRDefault="008D21D5" w:rsidP="008D21D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D9B06" w14:textId="57B5DCD6" w:rsidR="008D21D5" w:rsidRPr="00824832" w:rsidRDefault="006C1D0B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(23,598)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118FD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8534A" w14:textId="1A7CA897" w:rsidR="008D21D5" w:rsidRPr="00824832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hAnsiTheme="majorBidi" w:cstheme="majorBidi"/>
                <w:sz w:val="28"/>
                <w:szCs w:val="28"/>
              </w:rPr>
              <w:t>(58,808)</w:t>
            </w:r>
          </w:p>
        </w:tc>
      </w:tr>
      <w:tr w:rsidR="008D21D5" w:rsidRPr="00824832" w14:paraId="6C68475C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12319AB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A9C78DB" w14:textId="77777777" w:rsidR="008D21D5" w:rsidRPr="00824832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FD54B31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4B26446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7ABDCA96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11D1C1" w14:textId="77777777" w:rsidR="008D21D5" w:rsidRPr="00824832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A8BD4A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2BA78" w14:textId="1EE396AD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21D5" w:rsidRPr="00824832" w14:paraId="744FDB6D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7869658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ACFA" w14:textId="517FBA09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A1CC" w14:textId="77777777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60B0A" w14:textId="53E9F598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74A5" w14:textId="77777777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1BB15" w14:textId="76E5EEA8" w:rsidR="008D21D5" w:rsidRPr="002F10E6" w:rsidRDefault="006C1D0B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BFA3" w14:textId="77777777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B419" w14:textId="6293CBEF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11,762</w:t>
            </w:r>
          </w:p>
        </w:tc>
      </w:tr>
      <w:tr w:rsidR="008D21D5" w:rsidRPr="00824832" w14:paraId="7A8407FE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6A1D537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97D791E" w14:textId="77777777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6171" w14:textId="19E53AAB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1B78" w14:textId="77777777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1A841" w14:textId="2C10C1BD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A166" w14:textId="77777777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B374" w14:textId="64F1FD5D" w:rsidR="008D21D5" w:rsidRPr="00C37BA6" w:rsidRDefault="000E1E67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37BA6">
              <w:rPr>
                <w:rFonts w:asciiTheme="majorBidi" w:eastAsia="Cordia New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241D" w14:textId="77777777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1E23" w14:textId="31DBD82D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(31)</w:t>
            </w:r>
          </w:p>
        </w:tc>
      </w:tr>
      <w:tr w:rsidR="008D21D5" w:rsidRPr="00824832" w14:paraId="077EAB31" w14:textId="77777777" w:rsidTr="008D2D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6338EF7" w14:textId="0FFAF1BD" w:rsidR="008D21D5" w:rsidRPr="00824832" w:rsidRDefault="008D21D5" w:rsidP="008D21D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</w:t>
            </w: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ีที่รับรู้ใน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5E96" w14:textId="7E28DC05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99DEB" w14:textId="77777777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4345" w14:textId="0A085EC8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947E" w14:textId="77777777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8B4D" w14:textId="695C544F" w:rsidR="008D21D5" w:rsidRPr="00C37BA6" w:rsidRDefault="006C1D0B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37BA6">
              <w:rPr>
                <w:rFonts w:asciiTheme="majorBidi" w:eastAsia="Cordia New" w:hAnsiTheme="majorBidi" w:cstheme="majorBidi"/>
                <w:sz w:val="28"/>
                <w:szCs w:val="28"/>
              </w:rPr>
              <w:t>4,206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AE79C" w14:textId="77777777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0EF6" w14:textId="7195641F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7,877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</w:tr>
      <w:tr w:rsidR="008D21D5" w:rsidRPr="00824832" w14:paraId="7369A5E1" w14:textId="77777777" w:rsidTr="009434DA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688F0220" w14:textId="2E472C37" w:rsidR="008D21D5" w:rsidRPr="00824832" w:rsidRDefault="00D72D3E" w:rsidP="008D21D5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16994" w14:textId="54B13D49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C3872" w14:textId="77777777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338B" w14:textId="008DA2F5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5C4B" w14:textId="77777777" w:rsidR="008D21D5" w:rsidRPr="002F10E6" w:rsidRDefault="008D21D5" w:rsidP="008D21D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B2BE" w14:textId="64A9076A" w:rsidR="008D21D5" w:rsidRPr="00C37BA6" w:rsidRDefault="006C1D0B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37BA6">
              <w:rPr>
                <w:rFonts w:asciiTheme="majorBidi" w:eastAsia="Cordia New" w:hAnsiTheme="majorBidi" w:cstheme="majorBidi"/>
                <w:sz w:val="28"/>
                <w:szCs w:val="28"/>
              </w:rPr>
              <w:t>(4,9</w:t>
            </w:r>
            <w:r w:rsidR="000E1E67" w:rsidRPr="00C37BA6">
              <w:rPr>
                <w:rFonts w:asciiTheme="majorBidi" w:eastAsia="Cordia New" w:hAnsiTheme="majorBidi" w:cstheme="majorBidi"/>
                <w:sz w:val="28"/>
                <w:szCs w:val="28"/>
              </w:rPr>
              <w:t>58</w:t>
            </w:r>
            <w:r w:rsidRPr="00C37BA6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E27D" w14:textId="77777777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3A97A" w14:textId="226D4FD7" w:rsidR="008D21D5" w:rsidRPr="002F10E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B03D9">
              <w:rPr>
                <w:rFonts w:asciiTheme="majorBidi" w:eastAsia="Cordia New" w:hAnsiTheme="majorBidi" w:cstheme="majorBidi"/>
                <w:sz w:val="28"/>
                <w:szCs w:val="28"/>
              </w:rPr>
              <w:t>(11,731)</w:t>
            </w:r>
          </w:p>
        </w:tc>
      </w:tr>
      <w:tr w:rsidR="008D21D5" w:rsidRPr="005067F3" w14:paraId="04187FA3" w14:textId="77777777" w:rsidTr="008D2DBB">
        <w:trPr>
          <w:trHeight w:val="42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87963F2" w14:textId="29AAACE7" w:rsidR="008D21D5" w:rsidRPr="00824832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C3199" w14:textId="5F0650E2" w:rsidR="008D21D5" w:rsidRPr="00FA79F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D07AFFE" w14:textId="77777777" w:rsidR="008D21D5" w:rsidRPr="00FA79F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9551" w14:textId="0C9F86E2" w:rsidR="008D21D5" w:rsidRPr="00FA79F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14:paraId="5728096F" w14:textId="77777777" w:rsidR="008D21D5" w:rsidRPr="00FA79F6" w:rsidRDefault="008D21D5" w:rsidP="008D21D5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ECC54" w14:textId="161B4121" w:rsidR="008D21D5" w:rsidRPr="00C37BA6" w:rsidRDefault="006C1D0B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7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186AA" w14:textId="77777777" w:rsidR="008D21D5" w:rsidRPr="00FA79F6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7DA8F" w14:textId="4511FE3A" w:rsidR="008D21D5" w:rsidRPr="007D700A" w:rsidRDefault="008D21D5" w:rsidP="008D2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B03D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(7,877)</w:t>
            </w:r>
          </w:p>
        </w:tc>
      </w:tr>
    </w:tbl>
    <w:p w14:paraId="50ACD1D9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0FB3FFC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1D26B56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06C6BFA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A773653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A6C0C8E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E2A8DD6" w14:textId="77777777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9B68EC7" w14:textId="77777777" w:rsidR="00996AEB" w:rsidRDefault="00996AE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1901418" w14:textId="7DE04C05" w:rsidR="008D2DBB" w:rsidRDefault="008D2DBB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0D15E32" w14:textId="77777777" w:rsidR="00D72D3E" w:rsidRDefault="00D72D3E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3C396A0" w14:textId="77777777" w:rsidR="007B09FA" w:rsidRDefault="007B09FA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31BF2A37" w:rsidR="005704D7" w:rsidRPr="00E4284A" w:rsidRDefault="005704D7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3" w:name="OLE_LINK1"/>
      <w:bookmarkStart w:id="4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3"/>
      <w:bookmarkEnd w:id="4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2B5A95" w:rsidRPr="00E4284A">
        <w:rPr>
          <w:rFonts w:ascii="Angsana New" w:hAnsi="Angsana New"/>
          <w:sz w:val="28"/>
          <w:szCs w:val="28"/>
        </w:rPr>
        <w:t>31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="00284B7B">
        <w:rPr>
          <w:rFonts w:ascii="Angsana New" w:hAnsi="Angsana New" w:hint="cs"/>
          <w:sz w:val="28"/>
          <w:szCs w:val="28"/>
          <w:cs/>
        </w:rPr>
        <w:t>มีนาคม</w:t>
      </w:r>
      <w:r w:rsidRPr="00E4284A">
        <w:rPr>
          <w:rFonts w:ascii="Angsana New" w:hAnsi="Angsana New"/>
          <w:sz w:val="28"/>
          <w:szCs w:val="28"/>
          <w:cs/>
        </w:rPr>
        <w:t xml:space="preserve"> </w:t>
      </w:r>
      <w:r w:rsidR="00120AA5" w:rsidRPr="0096735A">
        <w:rPr>
          <w:rFonts w:ascii="Angsana New" w:hAnsi="Angsana New"/>
          <w:sz w:val="28"/>
          <w:szCs w:val="28"/>
        </w:rPr>
        <w:t>256</w:t>
      </w:r>
      <w:r w:rsidR="00284B7B">
        <w:rPr>
          <w:rFonts w:ascii="Angsana New" w:hAnsi="Angsana New"/>
          <w:sz w:val="28"/>
          <w:szCs w:val="28"/>
        </w:rPr>
        <w:t>4</w:t>
      </w:r>
      <w:r w:rsidR="00120AA5">
        <w:rPr>
          <w:rFonts w:ascii="Angsana New" w:hAnsi="Angsana New"/>
          <w:sz w:val="28"/>
          <w:szCs w:val="28"/>
        </w:rPr>
        <w:t xml:space="preserve">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D72D3E">
        <w:rPr>
          <w:rFonts w:ascii="Angsana New" w:hAnsi="Angsana New" w:hint="cs"/>
          <w:sz w:val="28"/>
          <w:szCs w:val="28"/>
          <w:cs/>
        </w:rPr>
        <w:t>วันที่</w:t>
      </w:r>
      <w:r w:rsidR="00D72D3E">
        <w:rPr>
          <w:rFonts w:ascii="Angsana New" w:hAnsi="Angsana New"/>
          <w:sz w:val="28"/>
          <w:szCs w:val="28"/>
        </w:rPr>
        <w:t xml:space="preserve"> 31 </w:t>
      </w:r>
      <w:r w:rsidR="00D72D3E">
        <w:rPr>
          <w:rFonts w:ascii="Angsana New" w:hAnsi="Angsana New" w:hint="cs"/>
          <w:sz w:val="28"/>
          <w:szCs w:val="28"/>
          <w:cs/>
        </w:rPr>
        <w:t>ธันวาคม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284B7B">
        <w:rPr>
          <w:rFonts w:ascii="Angsana New" w:hAnsi="Angsana New"/>
          <w:sz w:val="28"/>
          <w:szCs w:val="28"/>
        </w:rPr>
        <w:t>3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080"/>
        <w:gridCol w:w="270"/>
        <w:gridCol w:w="1260"/>
      </w:tblGrid>
      <w:tr w:rsidR="007A014C" w:rsidRPr="009A7EE8" w14:paraId="3DD1E755" w14:textId="77777777" w:rsidTr="00D65410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D65410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D65410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7AF19A1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679606BC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1EBBDE62" w14:textId="306A454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72DD8" w14:textId="43301E7E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B527EC" w14:textId="2E2E1342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72D3E" w:rsidRPr="009A7EE8" w14:paraId="7F56ACA7" w14:textId="77777777" w:rsidTr="00D65410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598D1CD2" w14:textId="77777777" w:rsidTr="00D65410">
        <w:tc>
          <w:tcPr>
            <w:tcW w:w="3330" w:type="dxa"/>
          </w:tcPr>
          <w:p w14:paraId="3B2A891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69DA0C19" w14:textId="0927D4B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31,231</w:t>
            </w:r>
          </w:p>
        </w:tc>
        <w:tc>
          <w:tcPr>
            <w:tcW w:w="270" w:type="dxa"/>
          </w:tcPr>
          <w:p w14:paraId="6D0F05A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2E9E4E14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15FA1C6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105B8" w14:textId="108A9C61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6DD4E4" w14:textId="2B28A1E9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31,404</w:t>
            </w:r>
          </w:p>
        </w:tc>
      </w:tr>
      <w:tr w:rsidR="00D72D3E" w:rsidRPr="009A7EE8" w14:paraId="632EC9C2" w14:textId="77777777" w:rsidTr="00D65410">
        <w:tc>
          <w:tcPr>
            <w:tcW w:w="3330" w:type="dxa"/>
          </w:tcPr>
          <w:p w14:paraId="1597970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7388DEB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4D5457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9FBBD04" w14:textId="2C51576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70" w:type="dxa"/>
            <w:vAlign w:val="bottom"/>
          </w:tcPr>
          <w:p w14:paraId="098F246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1636F8" w14:textId="0A262CDC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4770C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BE7456" w14:textId="5DA9BC9F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270" w:type="dxa"/>
            <w:vAlign w:val="bottom"/>
          </w:tcPr>
          <w:p w14:paraId="4581CC4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859841" w14:textId="50D844A1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D72D3E" w:rsidRPr="009A7EE8" w14:paraId="733F2CA5" w14:textId="77777777" w:rsidTr="00D65410">
        <w:tc>
          <w:tcPr>
            <w:tcW w:w="3330" w:type="dxa"/>
          </w:tcPr>
          <w:p w14:paraId="14FEF0A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1362A34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4A1E197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7FC3685B" w14:textId="7C314FFD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687568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D1B787" w14:textId="1208D91F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  <w:vAlign w:val="bottom"/>
          </w:tcPr>
          <w:p w14:paraId="1D7A6CA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79F8E" w14:textId="53B61373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A0F6B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255BCA" w14:textId="13CDBE4A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2D3E" w:rsidRPr="009A7EE8" w14:paraId="28832F13" w14:textId="77777777" w:rsidTr="00D65410">
        <w:tc>
          <w:tcPr>
            <w:tcW w:w="3330" w:type="dxa"/>
          </w:tcPr>
          <w:p w14:paraId="59A0B518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168E0E9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5,883</w:t>
            </w:r>
          </w:p>
        </w:tc>
        <w:tc>
          <w:tcPr>
            <w:tcW w:w="270" w:type="dxa"/>
          </w:tcPr>
          <w:p w14:paraId="4136B96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460CA5" w14:textId="787E438A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4,598</w:t>
            </w:r>
          </w:p>
        </w:tc>
        <w:tc>
          <w:tcPr>
            <w:tcW w:w="270" w:type="dxa"/>
            <w:vAlign w:val="bottom"/>
          </w:tcPr>
          <w:p w14:paraId="2F5FE49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D2509A" w14:textId="0B150E01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AD73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CE7C4B" w14:textId="5709E2A4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10,481</w:t>
            </w:r>
          </w:p>
        </w:tc>
      </w:tr>
      <w:tr w:rsidR="00D72D3E" w:rsidRPr="009A7EE8" w14:paraId="48F7CC41" w14:textId="77777777" w:rsidTr="00D65410">
        <w:trPr>
          <w:trHeight w:val="720"/>
        </w:trPr>
        <w:tc>
          <w:tcPr>
            <w:tcW w:w="3330" w:type="dxa"/>
          </w:tcPr>
          <w:p w14:paraId="4BB1BFF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544AC76F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5,612</w:t>
            </w:r>
          </w:p>
        </w:tc>
        <w:tc>
          <w:tcPr>
            <w:tcW w:w="270" w:type="dxa"/>
            <w:vAlign w:val="bottom"/>
          </w:tcPr>
          <w:p w14:paraId="18C868B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1EBE9" w14:textId="12E8D32C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(278)</w:t>
            </w:r>
          </w:p>
        </w:tc>
        <w:tc>
          <w:tcPr>
            <w:tcW w:w="270" w:type="dxa"/>
            <w:vAlign w:val="bottom"/>
          </w:tcPr>
          <w:p w14:paraId="24D404E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CD527B" w14:textId="41C6ED11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E231D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9EFA5F" w14:textId="31488B8A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5,334</w:t>
            </w:r>
          </w:p>
        </w:tc>
      </w:tr>
      <w:tr w:rsidR="00D72D3E" w:rsidRPr="009A7EE8" w14:paraId="4D852BDB" w14:textId="77777777" w:rsidTr="00D65410">
        <w:tc>
          <w:tcPr>
            <w:tcW w:w="3330" w:type="dxa"/>
          </w:tcPr>
          <w:p w14:paraId="6D472617" w14:textId="77777777" w:rsidR="00AE1CAA" w:rsidRDefault="00D72D3E" w:rsidP="00AE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="00AE1CAA"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 w:rsid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D72D3E" w:rsidRPr="00AE1CAA" w:rsidRDefault="00AE1CAA" w:rsidP="00AE1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="00D72D3E"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="00D72D3E"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3084F6EF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3,138</w:t>
            </w:r>
          </w:p>
        </w:tc>
        <w:tc>
          <w:tcPr>
            <w:tcW w:w="270" w:type="dxa"/>
            <w:vAlign w:val="bottom"/>
          </w:tcPr>
          <w:p w14:paraId="63D9BAC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B49F" w14:textId="43B75405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(184)</w:t>
            </w:r>
          </w:p>
        </w:tc>
        <w:tc>
          <w:tcPr>
            <w:tcW w:w="270" w:type="dxa"/>
            <w:vAlign w:val="bottom"/>
          </w:tcPr>
          <w:p w14:paraId="7B3536D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5B258" w14:textId="07818191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17A48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50F7841" w14:textId="64B69EDF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2,954</w:t>
            </w:r>
          </w:p>
        </w:tc>
      </w:tr>
      <w:tr w:rsidR="00D72D3E" w:rsidRPr="009A7EE8" w14:paraId="1065CBE4" w14:textId="77777777" w:rsidTr="00D65410">
        <w:tc>
          <w:tcPr>
            <w:tcW w:w="3330" w:type="dxa"/>
          </w:tcPr>
          <w:p w14:paraId="08F04D0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7DE897E5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1,291</w:t>
            </w:r>
          </w:p>
        </w:tc>
        <w:tc>
          <w:tcPr>
            <w:tcW w:w="270" w:type="dxa"/>
          </w:tcPr>
          <w:p w14:paraId="5526BF2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C2E328" w14:textId="6B1F1483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70" w:type="dxa"/>
            <w:vAlign w:val="bottom"/>
          </w:tcPr>
          <w:p w14:paraId="0A91719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06616" w14:textId="0E5449BB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19097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8E2D1E" w14:textId="4CF9B3D7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1,354</w:t>
            </w:r>
          </w:p>
        </w:tc>
      </w:tr>
      <w:tr w:rsidR="00D72D3E" w:rsidRPr="009A7EE8" w14:paraId="2F6FF720" w14:textId="77777777" w:rsidTr="00D65410">
        <w:tc>
          <w:tcPr>
            <w:tcW w:w="3330" w:type="dxa"/>
          </w:tcPr>
          <w:p w14:paraId="2C4BA43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3F09DDD1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36,314</w:t>
            </w:r>
          </w:p>
        </w:tc>
        <w:tc>
          <w:tcPr>
            <w:tcW w:w="270" w:type="dxa"/>
          </w:tcPr>
          <w:p w14:paraId="74D5B30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F335F" w14:textId="2262D77C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928D2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734C" w14:textId="529D4B4C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A324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8B260" w14:textId="22752F5A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36,314</w:t>
            </w:r>
          </w:p>
        </w:tc>
      </w:tr>
      <w:tr w:rsidR="00D72D3E" w:rsidRPr="009A7EE8" w14:paraId="38B1218A" w14:textId="77777777" w:rsidTr="00D65410">
        <w:tc>
          <w:tcPr>
            <w:tcW w:w="3330" w:type="dxa"/>
          </w:tcPr>
          <w:p w14:paraId="75684FFA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30C788AA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83,599</w:t>
            </w:r>
          </w:p>
        </w:tc>
        <w:tc>
          <w:tcPr>
            <w:tcW w:w="270" w:type="dxa"/>
          </w:tcPr>
          <w:p w14:paraId="1B46258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DC83C" w14:textId="44F1671F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4,361</w:t>
            </w:r>
          </w:p>
        </w:tc>
        <w:tc>
          <w:tcPr>
            <w:tcW w:w="270" w:type="dxa"/>
            <w:vAlign w:val="bottom"/>
          </w:tcPr>
          <w:p w14:paraId="2AA7907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F24C9" w14:textId="5FD25E9A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(45)</w:t>
            </w:r>
          </w:p>
        </w:tc>
        <w:tc>
          <w:tcPr>
            <w:tcW w:w="270" w:type="dxa"/>
            <w:vAlign w:val="bottom"/>
          </w:tcPr>
          <w:p w14:paraId="52132C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58F8E" w14:textId="04A646EC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87,915</w:t>
            </w:r>
          </w:p>
        </w:tc>
      </w:tr>
      <w:tr w:rsidR="00D72D3E" w:rsidRPr="00694D4E" w14:paraId="418B4753" w14:textId="77777777" w:rsidTr="00694D4E">
        <w:trPr>
          <w:trHeight w:val="216"/>
        </w:trPr>
        <w:tc>
          <w:tcPr>
            <w:tcW w:w="3330" w:type="dxa"/>
          </w:tcPr>
          <w:p w14:paraId="7E6074A2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999D36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CB1AA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8886D1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A90BBD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344FC3" w14:textId="77777777" w:rsidR="00D72D3E" w:rsidRPr="00694D4E" w:rsidRDefault="00D72D3E" w:rsidP="00694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E4E0A8" w14:textId="77777777" w:rsidR="00D72D3E" w:rsidRPr="00694D4E" w:rsidRDefault="00D72D3E" w:rsidP="00694D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5337FDEF" w14:textId="77777777" w:rsidTr="00D65410">
        <w:tc>
          <w:tcPr>
            <w:tcW w:w="3330" w:type="dxa"/>
          </w:tcPr>
          <w:p w14:paraId="173C212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91909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E48D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3F15E7" w14:textId="77777777" w:rsidR="00D72D3E" w:rsidRPr="009A7EE8" w:rsidRDefault="00D72D3E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72D3E" w:rsidRPr="009A7EE8" w14:paraId="371920F5" w14:textId="77777777" w:rsidTr="00D65410">
        <w:tc>
          <w:tcPr>
            <w:tcW w:w="3330" w:type="dxa"/>
          </w:tcPr>
          <w:p w14:paraId="26158A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236D2257" w14:textId="69F7148A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(10,156)</w:t>
            </w:r>
          </w:p>
        </w:tc>
        <w:tc>
          <w:tcPr>
            <w:tcW w:w="270" w:type="dxa"/>
          </w:tcPr>
          <w:p w14:paraId="2CCB1EC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7C0DD724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70" w:type="dxa"/>
            <w:vAlign w:val="bottom"/>
          </w:tcPr>
          <w:p w14:paraId="784240E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C18AAF" w14:textId="248414D6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BF2133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D93027" w14:textId="641295AC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(10,130)</w:t>
            </w:r>
          </w:p>
        </w:tc>
      </w:tr>
      <w:tr w:rsidR="00D72D3E" w:rsidRPr="009A7EE8" w14:paraId="3C446DC2" w14:textId="77777777" w:rsidTr="00D65410">
        <w:tc>
          <w:tcPr>
            <w:tcW w:w="3330" w:type="dxa"/>
          </w:tcPr>
          <w:p w14:paraId="5A123A3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0E8FB09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(6,654)</w:t>
            </w:r>
          </w:p>
        </w:tc>
        <w:tc>
          <w:tcPr>
            <w:tcW w:w="270" w:type="dxa"/>
          </w:tcPr>
          <w:p w14:paraId="00D3582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3A0379D6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250E0971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70" w:type="dxa"/>
            <w:vAlign w:val="bottom"/>
          </w:tcPr>
          <w:p w14:paraId="5CBCDB0B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39D92F78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(6,658)</w:t>
            </w:r>
          </w:p>
        </w:tc>
      </w:tr>
      <w:tr w:rsidR="006C1D0B" w:rsidRPr="009A7EE8" w14:paraId="07610578" w14:textId="77777777" w:rsidTr="00D65410">
        <w:tc>
          <w:tcPr>
            <w:tcW w:w="3330" w:type="dxa"/>
          </w:tcPr>
          <w:p w14:paraId="1171CBAA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559EF2D4" w14:textId="77777777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39CECBE" w14:textId="52864A9D" w:rsidR="006C1D0B" w:rsidRPr="009A7EE8" w:rsidRDefault="006C1D0B" w:rsidP="006C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32651" w14:textId="04E95828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1BD7A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DED92C" w14:textId="7243838F" w:rsidR="006C1D0B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(181)</w:t>
            </w:r>
          </w:p>
        </w:tc>
        <w:tc>
          <w:tcPr>
            <w:tcW w:w="270" w:type="dxa"/>
            <w:vAlign w:val="bottom"/>
          </w:tcPr>
          <w:p w14:paraId="4D3E3D6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5AE9E" w14:textId="268CFBD5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C8D152" w14:textId="77777777" w:rsidR="006C1D0B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2FC2D" w14:textId="3715F116" w:rsidR="006C1D0B" w:rsidRPr="009A7EE8" w:rsidRDefault="006C1D0B" w:rsidP="00284B7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(181)</w:t>
            </w:r>
          </w:p>
        </w:tc>
      </w:tr>
      <w:tr w:rsidR="00D72D3E" w:rsidRPr="009A7EE8" w14:paraId="679940F1" w14:textId="77777777" w:rsidTr="00D65410">
        <w:tc>
          <w:tcPr>
            <w:tcW w:w="3330" w:type="dxa"/>
          </w:tcPr>
          <w:p w14:paraId="283383E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1531B7EB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(16,810)</w:t>
            </w:r>
          </w:p>
        </w:tc>
        <w:tc>
          <w:tcPr>
            <w:tcW w:w="270" w:type="dxa"/>
          </w:tcPr>
          <w:p w14:paraId="4CEA2A8C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79C83448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(155)</w:t>
            </w:r>
          </w:p>
        </w:tc>
        <w:tc>
          <w:tcPr>
            <w:tcW w:w="270" w:type="dxa"/>
            <w:vAlign w:val="bottom"/>
          </w:tcPr>
          <w:p w14:paraId="21B79A3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51DD2030" w:rsidR="00D72D3E" w:rsidRPr="009A7EE8" w:rsidRDefault="006C1D0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270" w:type="dxa"/>
            <w:vAlign w:val="bottom"/>
          </w:tcPr>
          <w:p w14:paraId="0831E63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60BC9C5F" w:rsidR="00D72D3E" w:rsidRPr="009A7EE8" w:rsidRDefault="006C1D0B" w:rsidP="00284B7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(16,969)</w:t>
            </w:r>
          </w:p>
        </w:tc>
      </w:tr>
    </w:tbl>
    <w:p w14:paraId="5086E90B" w14:textId="58AF8B6B" w:rsidR="00304859" w:rsidRDefault="00304859" w:rsidP="00E43BC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ณ วันที่ 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31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มีนาคม 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2564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บริษัทมีขาดทุนทางภาษีที่ยังไม่ได้ใช้</w:t>
      </w:r>
      <w:r w:rsidRPr="00C37BA6">
        <w:rPr>
          <w:rFonts w:ascii="Angsana New" w:hAnsi="Angsana New"/>
          <w:spacing w:val="-2"/>
          <w:sz w:val="28"/>
          <w:szCs w:val="28"/>
          <w:cs/>
        </w:rPr>
        <w:t>จำนวน</w:t>
      </w:r>
      <w:r w:rsidRPr="00C37BA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F3694" w:rsidRPr="00BA3DC4">
        <w:rPr>
          <w:rFonts w:asciiTheme="majorBidi" w:eastAsia="Arial Unicode MS" w:hAnsiTheme="majorBidi" w:cstheme="majorBidi"/>
          <w:sz w:val="28"/>
          <w:szCs w:val="28"/>
        </w:rPr>
        <w:t>1</w:t>
      </w:r>
      <w:r w:rsidR="00FF3694">
        <w:rPr>
          <w:rFonts w:asciiTheme="majorBidi" w:eastAsia="Arial Unicode MS" w:hAnsiTheme="majorBidi" w:cstheme="majorBidi"/>
          <w:sz w:val="28"/>
          <w:szCs w:val="28"/>
        </w:rPr>
        <w:t>55</w:t>
      </w:r>
      <w:r w:rsidR="00FF3694" w:rsidRPr="00BA3DC4">
        <w:rPr>
          <w:rFonts w:asciiTheme="majorBidi" w:eastAsia="Arial Unicode MS" w:hAnsiTheme="majorBidi" w:cstheme="majorBidi"/>
          <w:sz w:val="28"/>
          <w:szCs w:val="28"/>
        </w:rPr>
        <w:t>.4</w:t>
      </w:r>
      <w:r w:rsidR="00FF3694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C37BA6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บาท (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31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 w:rsidR="00694D4E" w:rsidRPr="00B42D66">
        <w:rPr>
          <w:rFonts w:ascii="Angsana New" w:hAnsi="Angsana New"/>
          <w:spacing w:val="-2"/>
          <w:sz w:val="28"/>
          <w:szCs w:val="28"/>
        </w:rPr>
        <w:t>3</w:t>
      </w:r>
      <w:r w:rsidRPr="00B42D66">
        <w:rPr>
          <w:rFonts w:ascii="Angsana New" w:hAnsi="Angsana New"/>
          <w:spacing w:val="-2"/>
          <w:sz w:val="28"/>
          <w:szCs w:val="28"/>
        </w:rPr>
        <w:t xml:space="preserve">: </w:t>
      </w:r>
      <w:r w:rsidR="00FF3694" w:rsidRPr="00BA3DC4">
        <w:rPr>
          <w:rFonts w:asciiTheme="majorBidi" w:eastAsia="Arial Unicode MS" w:hAnsiTheme="majorBidi" w:cstheme="majorBidi"/>
          <w:sz w:val="28"/>
          <w:szCs w:val="28"/>
        </w:rPr>
        <w:t>1</w:t>
      </w:r>
      <w:r w:rsidR="00FF3694">
        <w:rPr>
          <w:rFonts w:asciiTheme="majorBidi" w:eastAsia="Arial Unicode MS" w:hAnsiTheme="majorBidi" w:cstheme="majorBidi"/>
          <w:sz w:val="28"/>
          <w:szCs w:val="28"/>
        </w:rPr>
        <w:t>52</w:t>
      </w:r>
      <w:r w:rsidR="00FF3694" w:rsidRPr="00BA3DC4">
        <w:rPr>
          <w:rFonts w:asciiTheme="majorBidi" w:eastAsia="Arial Unicode MS" w:hAnsiTheme="majorBidi" w:cstheme="majorBidi"/>
          <w:sz w:val="28"/>
          <w:szCs w:val="28"/>
        </w:rPr>
        <w:t>.9</w:t>
      </w:r>
      <w:r w:rsidR="00FF3694" w:rsidRPr="001650B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42D66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บาท)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62A7244F" w14:textId="77777777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270"/>
        <w:gridCol w:w="1440"/>
      </w:tblGrid>
      <w:tr w:rsidR="00304859" w:rsidRPr="001E7A5A" w14:paraId="2583F25D" w14:textId="77777777" w:rsidTr="00CA095A">
        <w:trPr>
          <w:trHeight w:val="389"/>
        </w:trPr>
        <w:tc>
          <w:tcPr>
            <w:tcW w:w="5760" w:type="dxa"/>
          </w:tcPr>
          <w:p w14:paraId="4128D852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56FF91A9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1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04859" w:rsidRPr="001E7A5A" w14:paraId="0E19366E" w14:textId="77777777" w:rsidTr="00CA095A">
        <w:trPr>
          <w:trHeight w:val="389"/>
        </w:trPr>
        <w:tc>
          <w:tcPr>
            <w:tcW w:w="5760" w:type="dxa"/>
          </w:tcPr>
          <w:p w14:paraId="51F597D3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CE62C7" w14:textId="2D41416D" w:rsidR="00304859" w:rsidRPr="003D0C47" w:rsidRDefault="00304859" w:rsidP="009434DA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69B04010" w14:textId="77777777" w:rsidR="00304859" w:rsidRPr="003D0C47" w:rsidRDefault="00304859" w:rsidP="009434DA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968280" w14:textId="2C04E23C" w:rsidR="00304859" w:rsidRPr="003D0C47" w:rsidRDefault="00304859" w:rsidP="009434DA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C3C59" w:rsidRPr="001E7A5A" w14:paraId="0AA18935" w14:textId="77777777" w:rsidTr="000E5DCF">
        <w:trPr>
          <w:trHeight w:val="389"/>
        </w:trPr>
        <w:tc>
          <w:tcPr>
            <w:tcW w:w="5760" w:type="dxa"/>
            <w:vAlign w:val="bottom"/>
          </w:tcPr>
          <w:p w14:paraId="7849C9D6" w14:textId="77777777" w:rsidR="00DC3C59" w:rsidRPr="00192845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1D11991" w14:textId="447D005B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17,</w:t>
            </w:r>
            <w:r w:rsidR="000E1E67" w:rsidRPr="00B42D6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70" w:type="dxa"/>
          </w:tcPr>
          <w:p w14:paraId="0DCEAF36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474CC" w14:textId="10278ED2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17,</w:t>
            </w:r>
            <w:r w:rsidR="000E1E67" w:rsidRPr="00B42D66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DC3C59" w:rsidRPr="001E7A5A" w14:paraId="5F219147" w14:textId="77777777" w:rsidTr="000E5DCF">
        <w:trPr>
          <w:trHeight w:val="389"/>
        </w:trPr>
        <w:tc>
          <w:tcPr>
            <w:tcW w:w="5760" w:type="dxa"/>
          </w:tcPr>
          <w:p w14:paraId="72197A96" w14:textId="77777777" w:rsidR="00DC3C59" w:rsidRPr="00192845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680BF82" w14:textId="21AB6CD8" w:rsidR="00DC3C59" w:rsidRPr="00B42D66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694">
              <w:rPr>
                <w:rFonts w:ascii="Angsana New" w:hAnsi="Angsana New"/>
                <w:sz w:val="28"/>
                <w:szCs w:val="28"/>
              </w:rPr>
              <w:t>135,073</w:t>
            </w:r>
          </w:p>
        </w:tc>
        <w:tc>
          <w:tcPr>
            <w:tcW w:w="270" w:type="dxa"/>
          </w:tcPr>
          <w:p w14:paraId="243FB12D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7CC1BF" w14:textId="0649362A" w:rsidR="00DC3C59" w:rsidRPr="00B42D66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694">
              <w:rPr>
                <w:rFonts w:ascii="Angsana New" w:hAnsi="Angsana New"/>
                <w:sz w:val="28"/>
                <w:szCs w:val="28"/>
              </w:rPr>
              <w:t>135,073</w:t>
            </w:r>
          </w:p>
        </w:tc>
      </w:tr>
      <w:tr w:rsidR="00DC3C59" w:rsidRPr="001E7A5A" w14:paraId="7FD7A935" w14:textId="77777777" w:rsidTr="00CA095A">
        <w:trPr>
          <w:trHeight w:val="389"/>
        </w:trPr>
        <w:tc>
          <w:tcPr>
            <w:tcW w:w="5760" w:type="dxa"/>
          </w:tcPr>
          <w:p w14:paraId="711229DD" w14:textId="60F4FE2D" w:rsidR="00DC3C59" w:rsidRDefault="00DC3C59" w:rsidP="00DC3C59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shd w:val="clear" w:color="auto" w:fill="FFFFFF"/>
          </w:tcPr>
          <w:p w14:paraId="60DCFDB7" w14:textId="12E4AA58" w:rsidR="00DC3C59" w:rsidRPr="00B42D66" w:rsidRDefault="00A90AD5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2,</w:t>
            </w:r>
            <w:r w:rsidR="00591004" w:rsidRPr="00B42D66"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270" w:type="dxa"/>
          </w:tcPr>
          <w:p w14:paraId="18FE4E31" w14:textId="77777777" w:rsidR="00DC3C59" w:rsidRPr="00B42D66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0A792D" w14:textId="31C7E262" w:rsidR="00DC3C59" w:rsidRPr="00B42D66" w:rsidRDefault="00DC3C59" w:rsidP="00DC3C59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2D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3C59" w:rsidRPr="001E7A5A" w14:paraId="44D560E0" w14:textId="77777777" w:rsidTr="00CA095A">
        <w:trPr>
          <w:trHeight w:val="389"/>
        </w:trPr>
        <w:tc>
          <w:tcPr>
            <w:tcW w:w="5760" w:type="dxa"/>
          </w:tcPr>
          <w:p w14:paraId="25CF4948" w14:textId="77777777" w:rsidR="00DC3C59" w:rsidRPr="001E7A5A" w:rsidRDefault="00DC3C59" w:rsidP="00DC3C5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3B05A2" w14:textId="6E4D4EB3" w:rsidR="00DC3C59" w:rsidRPr="00F34280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3694">
              <w:rPr>
                <w:rFonts w:ascii="Angsana New" w:hAnsi="Angsana New"/>
                <w:b/>
                <w:bCs/>
                <w:sz w:val="28"/>
                <w:szCs w:val="28"/>
              </w:rPr>
              <w:t>155,401</w:t>
            </w:r>
          </w:p>
        </w:tc>
        <w:tc>
          <w:tcPr>
            <w:tcW w:w="270" w:type="dxa"/>
          </w:tcPr>
          <w:p w14:paraId="1F53CD5A" w14:textId="77777777" w:rsidR="00DC3C59" w:rsidRPr="001E7A5A" w:rsidRDefault="00DC3C59" w:rsidP="00DC3C59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CF9C3B1" w14:textId="4E463496" w:rsidR="00DC3C59" w:rsidRPr="001E7A5A" w:rsidRDefault="00FF3694" w:rsidP="00DC3C59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3694">
              <w:rPr>
                <w:rFonts w:ascii="Angsana New" w:hAnsi="Angsana New"/>
                <w:b/>
                <w:bCs/>
                <w:sz w:val="28"/>
                <w:szCs w:val="28"/>
              </w:rPr>
              <w:t>152,873</w:t>
            </w:r>
          </w:p>
        </w:tc>
      </w:tr>
    </w:tbl>
    <w:p w14:paraId="4E8B75E0" w14:textId="77777777" w:rsidR="0029154B" w:rsidRPr="00CB549F" w:rsidRDefault="0029154B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CB549F">
        <w:rPr>
          <w:b/>
          <w:bCs/>
          <w:u w:val="none"/>
          <w:cs/>
        </w:rPr>
        <w:t>หนี้สินอื่น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DC3DDD" w14:paraId="32DF6C48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84B7B" w:rsidRPr="00DC3DDD" w14:paraId="7FB906F3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6E4A79" w14:textId="719505A5" w:rsidR="00284B7B" w:rsidRPr="00DC3DDD" w:rsidRDefault="00284B7B" w:rsidP="00CA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</w:t>
            </w:r>
            <w:r w:rsidR="00CA095A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6F352B7" w14:textId="69205DAC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84B7B" w:rsidRPr="00DC3DDD" w14:paraId="050C57B6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6376A87F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3300" w14:textId="208560BE" w:rsidR="00284B7B" w:rsidRPr="00DC3DDD" w:rsidRDefault="00421CC6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C047" w14:textId="3695E4C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9,240</w:t>
            </w:r>
          </w:p>
        </w:tc>
      </w:tr>
      <w:tr w:rsidR="00284B7B" w:rsidRPr="00DC3DDD" w14:paraId="7EB3C6CA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3C6481B9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A5CE4" w14:textId="37DD18DD" w:rsidR="00284B7B" w:rsidRPr="00DC3DDD" w:rsidRDefault="00421CC6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4FE291" w14:textId="6CE56F23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9,013</w:t>
            </w:r>
          </w:p>
        </w:tc>
      </w:tr>
      <w:tr w:rsidR="00284B7B" w:rsidRPr="00DC3DDD" w14:paraId="679AC34C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A0B3D" w14:textId="380FA6D5" w:rsidR="00284B7B" w:rsidRPr="00DC3DDD" w:rsidRDefault="00421CC6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DA4BCD" w14:textId="59106238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6,108</w:t>
            </w:r>
          </w:p>
        </w:tc>
      </w:tr>
      <w:tr w:rsidR="00284B7B" w:rsidRPr="00DC3DDD" w14:paraId="7CC4241B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C9BB751" w14:textId="0CDDCF56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B554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2C27BD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4A990" w14:textId="4B801D55" w:rsidR="00284B7B" w:rsidRDefault="00421CC6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A055B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C3A44" w14:textId="3F2D5E1D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</w:tr>
      <w:tr w:rsidR="00284B7B" w:rsidRPr="00DC3DDD" w14:paraId="48FE748C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1932D1CF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DAFC64" w14:textId="0CF22B8F" w:rsidR="00284B7B" w:rsidRDefault="00421CC6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C8B72" w14:textId="39E20001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4,901</w:t>
            </w:r>
          </w:p>
        </w:tc>
      </w:tr>
      <w:tr w:rsidR="00284B7B" w:rsidRPr="005067F3" w14:paraId="2B139C90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282B9B22" w14:textId="417DD315" w:rsidR="00284B7B" w:rsidRPr="00DC3DDD" w:rsidRDefault="00421CC6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284B7B" w:rsidRPr="00DC3DDD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A730F01" w14:textId="26C45925" w:rsidR="00284B7B" w:rsidRPr="00713B32" w:rsidRDefault="00284B7B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35,814</w:t>
            </w:r>
          </w:p>
        </w:tc>
      </w:tr>
    </w:tbl>
    <w:p w14:paraId="1F533854" w14:textId="2FA19631" w:rsidR="008C7BE4" w:rsidRDefault="000F3B50" w:rsidP="00505EB3">
      <w:pPr>
        <w:pStyle w:val="FSNoteNumbered"/>
        <w:numPr>
          <w:ilvl w:val="1"/>
          <w:numId w:val="25"/>
        </w:numPr>
        <w:spacing w:before="120" w:after="120"/>
        <w:ind w:left="540" w:hanging="540"/>
        <w:rPr>
          <w:b/>
          <w:bCs/>
          <w:u w:val="none"/>
          <w:cs/>
        </w:rPr>
      </w:pPr>
      <w:r w:rsidRPr="000F3B50">
        <w:rPr>
          <w:b/>
          <w:bCs/>
          <w:u w:val="none"/>
          <w:cs/>
        </w:rPr>
        <w:t>หนี้สินตามสัญญาเช่า</w:t>
      </w:r>
    </w:p>
    <w:p w14:paraId="56A4A284" w14:textId="41AF5472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 มีดังนี้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0"/>
      </w:tblGrid>
      <w:tr w:rsidR="007B5549" w:rsidRPr="00E34BE6" w14:paraId="1CDBB695" w14:textId="19269DB0" w:rsidTr="007B5549">
        <w:trPr>
          <w:trHeight w:val="389"/>
          <w:tblHeader/>
        </w:trPr>
        <w:tc>
          <w:tcPr>
            <w:tcW w:w="576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7B5549" w:rsidRPr="00E34BE6" w14:paraId="5CA43EFE" w14:textId="4BCE6CE1" w:rsidTr="009434DA">
        <w:trPr>
          <w:trHeight w:val="389"/>
          <w:tblHeader/>
        </w:trPr>
        <w:tc>
          <w:tcPr>
            <w:tcW w:w="5760" w:type="dxa"/>
          </w:tcPr>
          <w:p w14:paraId="33F840BB" w14:textId="77777777" w:rsidR="007B5549" w:rsidRPr="00E34BE6" w:rsidRDefault="007B5549" w:rsidP="007B554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80E2A" w14:textId="1788E2AF" w:rsidR="007B5549" w:rsidRPr="00E34BE6" w:rsidRDefault="007B5549" w:rsidP="007B5549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7B5549" w:rsidRPr="000C7F80" w:rsidRDefault="007B5549" w:rsidP="007B554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3BE97" w14:textId="796D1F06" w:rsidR="007B5549" w:rsidRPr="000C7F80" w:rsidRDefault="007B5549" w:rsidP="007B554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B5549" w:rsidRPr="00E34BE6" w14:paraId="00A935A3" w14:textId="0A2936F1" w:rsidTr="007B5549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4117908" w14:textId="77777777" w:rsidR="007B5549" w:rsidRPr="00E34BE6" w:rsidRDefault="007B5549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6EB9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1D9" w:rsidRPr="00E34BE6" w14:paraId="48153142" w14:textId="31619E00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767B5C4B" w14:textId="77777777" w:rsidR="008E21D9" w:rsidRPr="00E34BE6" w:rsidRDefault="008E21D9" w:rsidP="008E21D9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5909E48" w14:textId="1D67B39C" w:rsidR="008E21D9" w:rsidRPr="007969A5" w:rsidRDefault="00AC179F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3,965</w:t>
            </w:r>
          </w:p>
        </w:tc>
        <w:tc>
          <w:tcPr>
            <w:tcW w:w="270" w:type="dxa"/>
          </w:tcPr>
          <w:p w14:paraId="25B54D2C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8F746E3" w14:textId="5FB86BBA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3,554</w:t>
            </w:r>
          </w:p>
        </w:tc>
      </w:tr>
      <w:tr w:rsidR="008E21D9" w:rsidRPr="00E34BE6" w14:paraId="0E0D39E0" w14:textId="151BE5DD" w:rsidTr="009434DA">
        <w:trPr>
          <w:trHeight w:val="389"/>
        </w:trPr>
        <w:tc>
          <w:tcPr>
            <w:tcW w:w="5760" w:type="dxa"/>
            <w:shd w:val="clear" w:color="auto" w:fill="auto"/>
            <w:hideMark/>
          </w:tcPr>
          <w:p w14:paraId="700F899D" w14:textId="77777777" w:rsidR="008E21D9" w:rsidRPr="00E34BE6" w:rsidRDefault="008E21D9" w:rsidP="008E21D9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-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1F47AB" w14:textId="5B26E81A" w:rsidR="008E21D9" w:rsidRPr="007969A5" w:rsidRDefault="00AC179F" w:rsidP="00AC1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2,264</w:t>
            </w:r>
          </w:p>
        </w:tc>
        <w:tc>
          <w:tcPr>
            <w:tcW w:w="270" w:type="dxa"/>
          </w:tcPr>
          <w:p w14:paraId="129D9164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A4E02E9" w14:textId="4109975C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2,869</w:t>
            </w:r>
          </w:p>
        </w:tc>
      </w:tr>
      <w:tr w:rsidR="008E21D9" w:rsidRPr="00E34BE6" w14:paraId="70F36665" w14:textId="4D2D41D0" w:rsidTr="009434DA">
        <w:trPr>
          <w:trHeight w:val="389"/>
        </w:trPr>
        <w:tc>
          <w:tcPr>
            <w:tcW w:w="5760" w:type="dxa"/>
            <w:shd w:val="clear" w:color="auto" w:fill="auto"/>
            <w:hideMark/>
          </w:tcPr>
          <w:p w14:paraId="2C71F62E" w14:textId="77777777" w:rsidR="008E21D9" w:rsidRPr="00E34BE6" w:rsidRDefault="008E21D9" w:rsidP="008E21D9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ระหว่าง </w:t>
            </w:r>
            <w:r>
              <w:rPr>
                <w:rFonts w:asciiTheme="majorBidi" w:hAnsiTheme="majorBidi"/>
                <w:sz w:val="28"/>
                <w:szCs w:val="28"/>
              </w:rPr>
              <w:t>2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-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  <w:r w:rsidRPr="000379C8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AFE1835" w14:textId="7EB1D9B5" w:rsidR="008E21D9" w:rsidRPr="007969A5" w:rsidRDefault="00AC179F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CCFEF2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C42B3A2" w14:textId="280087A1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8E21D9" w:rsidRPr="00E34BE6" w14:paraId="06F86D49" w14:textId="57CFEE3F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44AC12EC" w14:textId="77777777" w:rsidR="008E21D9" w:rsidRPr="00E34BE6" w:rsidRDefault="008E21D9" w:rsidP="008E21D9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5EC6AC" w14:textId="59308B13" w:rsidR="008E21D9" w:rsidRPr="007969A5" w:rsidRDefault="00AC179F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3D4A8" w14:textId="375FF1D9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  <w:tr w:rsidR="008E21D9" w:rsidRPr="004C3013" w14:paraId="2C2BB1CE" w14:textId="1E1AA52C" w:rsidTr="009434DA">
        <w:trPr>
          <w:trHeight w:val="105"/>
        </w:trPr>
        <w:tc>
          <w:tcPr>
            <w:tcW w:w="5760" w:type="dxa"/>
            <w:shd w:val="clear" w:color="auto" w:fill="auto"/>
            <w:vAlign w:val="bottom"/>
          </w:tcPr>
          <w:p w14:paraId="038530DC" w14:textId="77777777" w:rsidR="008E21D9" w:rsidRPr="004C3013" w:rsidRDefault="008E21D9" w:rsidP="008E21D9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8E21D9" w:rsidRPr="004C3013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8E21D9" w:rsidRPr="004C3013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8E21D9" w:rsidRPr="004C3013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E21D9" w:rsidRPr="00E34BE6" w14:paraId="5C1C5A3C" w14:textId="01B21037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350E3BC" w14:textId="77777777" w:rsidR="008E21D9" w:rsidRPr="00E34BE6" w:rsidRDefault="008E21D9" w:rsidP="008E21D9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713D6A1A" w14:textId="1DF9B77A" w:rsidR="008E21D9" w:rsidRPr="007969A5" w:rsidRDefault="00AC179F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6,541</w:t>
            </w:r>
          </w:p>
        </w:tc>
        <w:tc>
          <w:tcPr>
            <w:tcW w:w="270" w:type="dxa"/>
          </w:tcPr>
          <w:p w14:paraId="04CB96F4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724AFA0" w14:textId="76CDDACF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6,937</w:t>
            </w:r>
          </w:p>
        </w:tc>
      </w:tr>
      <w:tr w:rsidR="008E21D9" w:rsidRPr="00E34BE6" w14:paraId="3B2ADD8C" w14:textId="32F752ED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46BE9420" w14:textId="77777777" w:rsidR="008E21D9" w:rsidRPr="00E34BE6" w:rsidRDefault="008E21D9" w:rsidP="008E21D9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571C9" w14:textId="4909F49B" w:rsidR="008E21D9" w:rsidRPr="007969A5" w:rsidRDefault="00AC179F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514D4" w14:textId="52503441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(385)</w:t>
            </w:r>
          </w:p>
        </w:tc>
      </w:tr>
      <w:tr w:rsidR="008E21D9" w:rsidRPr="00E34BE6" w14:paraId="508BABE2" w14:textId="69369FBB" w:rsidTr="009434DA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7682202B" w14:textId="77777777" w:rsidR="008E21D9" w:rsidRPr="00E34BE6" w:rsidRDefault="008E21D9" w:rsidP="008E21D9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9096E" w14:textId="10007CA5" w:rsidR="008E21D9" w:rsidRPr="007969A5" w:rsidRDefault="00AC179F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9AB248" w14:textId="69F18198" w:rsidR="008E21D9" w:rsidRPr="007969A5" w:rsidRDefault="008E21D9" w:rsidP="008E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</w:t>
            </w:r>
          </w:p>
        </w:tc>
      </w:tr>
    </w:tbl>
    <w:p w14:paraId="7E477FC3" w14:textId="221F096F" w:rsidR="000F3B50" w:rsidRDefault="000F3B50" w:rsidP="00F86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96AEB">
        <w:rPr>
          <w:rFonts w:ascii="Angsana New" w:hAnsi="Angsana New"/>
          <w:spacing w:val="-4"/>
          <w:sz w:val="28"/>
          <w:szCs w:val="28"/>
          <w:cs/>
        </w:rPr>
        <w:lastRenderedPageBreak/>
        <w:t>สำหรับ</w:t>
      </w:r>
      <w:r w:rsidR="00DA0FEE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996AEB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996AEB">
        <w:rPr>
          <w:rFonts w:ascii="Angsana New" w:hAnsi="Angsana New"/>
          <w:spacing w:val="-4"/>
          <w:sz w:val="28"/>
          <w:szCs w:val="28"/>
        </w:rPr>
        <w:t>31</w:t>
      </w:r>
      <w:r w:rsidRPr="00996AE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20972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Pr="00996AE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96AEB">
        <w:rPr>
          <w:rFonts w:ascii="Angsana New" w:hAnsi="Angsana New"/>
          <w:spacing w:val="-4"/>
          <w:sz w:val="28"/>
          <w:szCs w:val="28"/>
        </w:rPr>
        <w:t>256</w:t>
      </w:r>
      <w:r w:rsidR="00420972">
        <w:rPr>
          <w:rFonts w:ascii="Angsana New" w:hAnsi="Angsana New"/>
          <w:spacing w:val="-4"/>
          <w:sz w:val="28"/>
          <w:szCs w:val="28"/>
        </w:rPr>
        <w:t>4</w:t>
      </w:r>
      <w:r w:rsidRPr="00996AE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0FEE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DA0FEE">
        <w:rPr>
          <w:rFonts w:ascii="Angsana New" w:hAnsi="Angsana New"/>
          <w:spacing w:val="-4"/>
          <w:sz w:val="28"/>
          <w:szCs w:val="28"/>
        </w:rPr>
        <w:t xml:space="preserve">2563 </w:t>
      </w:r>
      <w:r w:rsidRPr="00996AEB">
        <w:rPr>
          <w:rFonts w:ascii="Angsana New" w:hAnsi="Angsana New"/>
          <w:spacing w:val="-4"/>
          <w:sz w:val="28"/>
          <w:szCs w:val="28"/>
          <w:cs/>
        </w:rPr>
        <w:t>ดอกเบี้ยจ่ายจากหนี้สินตามสัญญาเช่า</w:t>
      </w:r>
      <w:r w:rsidRPr="00624505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624505" w:rsidRPr="00624505">
        <w:rPr>
          <w:rFonts w:ascii="Angsana New" w:hAnsi="Angsana New"/>
          <w:spacing w:val="-4"/>
          <w:sz w:val="28"/>
          <w:szCs w:val="28"/>
        </w:rPr>
        <w:t xml:space="preserve">0.1 </w:t>
      </w:r>
      <w:r w:rsidRPr="00624505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996AE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A0FEE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0A3E2B">
        <w:rPr>
          <w:rFonts w:ascii="Angsana New" w:hAnsi="Angsana New"/>
          <w:spacing w:val="-4"/>
          <w:sz w:val="28"/>
          <w:szCs w:val="28"/>
        </w:rPr>
        <w:t xml:space="preserve">0.2 </w:t>
      </w:r>
      <w:r w:rsidR="00DA0FEE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996AEB">
        <w:rPr>
          <w:rFonts w:ascii="Angsana New" w:hAnsi="Angsana New"/>
          <w:spacing w:val="-4"/>
          <w:sz w:val="28"/>
          <w:szCs w:val="28"/>
          <w:cs/>
        </w:rPr>
        <w:t>แสดงเป็นส่วนหนึ่ง</w:t>
      </w:r>
      <w:r w:rsidRPr="00C17CCF">
        <w:rPr>
          <w:rFonts w:ascii="Angsana New" w:hAnsi="Angsana New"/>
          <w:sz w:val="28"/>
          <w:szCs w:val="28"/>
          <w:cs/>
        </w:rPr>
        <w:t>ของ “ค่าใช้จ่ายในการดำเนินงาน” ในงบกำไรขาดทุนเบ็ดเสร็จ</w:t>
      </w:r>
    </w:p>
    <w:p w14:paraId="6F56BC1A" w14:textId="77777777" w:rsidR="006A728D" w:rsidRPr="00824832" w:rsidRDefault="009B73F5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ทุน</w:t>
      </w:r>
      <w:r w:rsidR="006A728D" w:rsidRPr="00824832">
        <w:rPr>
          <w:b/>
          <w:bCs/>
          <w:u w:val="none"/>
          <w:cs/>
        </w:rPr>
        <w:t>สำรองตามกฎหมาย</w:t>
      </w:r>
    </w:p>
    <w:p w14:paraId="6D7B1193" w14:textId="5CCBFC75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24505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052407" w:rsidRDefault="00052407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52407">
        <w:rPr>
          <w:b/>
          <w:bCs/>
          <w:u w:val="none"/>
          <w:cs/>
        </w:rPr>
        <w:t>รายได้จากการลงทุน</w:t>
      </w:r>
    </w:p>
    <w:p w14:paraId="28C5FB44" w14:textId="4F3D33E8" w:rsidR="00AE653A" w:rsidRDefault="00AE653A" w:rsidP="00AE653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56337">
        <w:rPr>
          <w:rFonts w:ascii="Angsana New" w:hAnsi="Angsana New" w:hint="cs"/>
          <w:sz w:val="28"/>
          <w:szCs w:val="28"/>
          <w:cs/>
        </w:rPr>
        <w:t>รายได้จากการลงทุน</w:t>
      </w:r>
      <w:r w:rsidRPr="00C56337">
        <w:rPr>
          <w:rFonts w:ascii="Angsana New" w:hAnsi="Angsana New"/>
          <w:sz w:val="28"/>
          <w:szCs w:val="28"/>
          <w:cs/>
        </w:rPr>
        <w:t>สำหรับ</w:t>
      </w:r>
      <w:r w:rsidR="00564CB4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D435D" w:rsidRPr="004E6A0B">
        <w:rPr>
          <w:rFonts w:ascii="Angsana New" w:hAnsi="Angsana New"/>
          <w:sz w:val="28"/>
          <w:szCs w:val="28"/>
        </w:rPr>
        <w:t xml:space="preserve">31 </w:t>
      </w:r>
      <w:r w:rsidR="00CD435D" w:rsidRPr="004E6A0B">
        <w:rPr>
          <w:rFonts w:ascii="Angsana New" w:hAnsi="Angsana New"/>
          <w:sz w:val="28"/>
          <w:szCs w:val="28"/>
          <w:cs/>
        </w:rPr>
        <w:t xml:space="preserve">มีนาคม </w:t>
      </w:r>
      <w:r w:rsidR="00CD435D" w:rsidRPr="004E6A0B">
        <w:rPr>
          <w:rFonts w:ascii="Angsana New" w:hAnsi="Angsana New"/>
          <w:sz w:val="28"/>
          <w:szCs w:val="28"/>
        </w:rPr>
        <w:t>256</w:t>
      </w:r>
      <w:r w:rsidR="00CD435D">
        <w:rPr>
          <w:rFonts w:ascii="Angsana New" w:hAnsi="Angsana New"/>
          <w:sz w:val="28"/>
          <w:szCs w:val="28"/>
        </w:rPr>
        <w:t>4</w:t>
      </w:r>
      <w:r w:rsidR="00CD435D" w:rsidRPr="004E6A0B">
        <w:rPr>
          <w:rFonts w:ascii="Angsana New" w:hAnsi="Angsana New"/>
          <w:sz w:val="28"/>
          <w:szCs w:val="28"/>
        </w:rPr>
        <w:t xml:space="preserve"> </w:t>
      </w:r>
      <w:r w:rsidR="00CD435D" w:rsidRPr="004E6A0B">
        <w:rPr>
          <w:rFonts w:ascii="Angsana New" w:hAnsi="Angsana New"/>
          <w:sz w:val="28"/>
          <w:szCs w:val="28"/>
          <w:cs/>
        </w:rPr>
        <w:t>และ</w:t>
      </w:r>
      <w:r w:rsidR="00CD435D" w:rsidRPr="004E6A0B">
        <w:rPr>
          <w:rFonts w:ascii="Angsana New" w:hAnsi="Angsana New"/>
          <w:sz w:val="28"/>
          <w:szCs w:val="28"/>
        </w:rPr>
        <w:t xml:space="preserve"> 256</w:t>
      </w:r>
      <w:r w:rsidR="00CD435D">
        <w:rPr>
          <w:rFonts w:ascii="Angsana New" w:hAnsi="Angsana New"/>
          <w:sz w:val="28"/>
          <w:szCs w:val="28"/>
        </w:rPr>
        <w:t>3</w:t>
      </w:r>
      <w:r w:rsidR="00CD435D" w:rsidRPr="004E6A0B">
        <w:rPr>
          <w:rFonts w:ascii="Angsana New" w:hAnsi="Angsana New" w:hint="cs"/>
          <w:sz w:val="28"/>
          <w:szCs w:val="28"/>
          <w:cs/>
        </w:rPr>
        <w:t xml:space="preserve"> </w:t>
      </w:r>
      <w:r w:rsidRPr="00C56337">
        <w:rPr>
          <w:rFonts w:ascii="Angsana New" w:hAnsi="Angsana New" w:hint="cs"/>
          <w:sz w:val="28"/>
          <w:szCs w:val="28"/>
          <w:cs/>
        </w:rPr>
        <w:t>มี</w:t>
      </w:r>
      <w:r w:rsidRPr="00C56337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AE653A" w:rsidRPr="00824832" w14:paraId="05AAADD3" w14:textId="77777777" w:rsidTr="00564CB4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E453173" w14:textId="77777777" w:rsidR="00AE653A" w:rsidRPr="00824832" w:rsidRDefault="00AE653A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6E922" w14:textId="6777DA0F" w:rsidR="00AE653A" w:rsidRPr="00824832" w:rsidRDefault="00AE653A" w:rsidP="0051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CD435D" w:rsidRPr="00824832" w14:paraId="412D72EA" w14:textId="77777777" w:rsidTr="00564CB4">
        <w:trPr>
          <w:trHeight w:val="35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EB8C17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8E8ECCF" w14:textId="78583602" w:rsidR="00CD435D" w:rsidRPr="00824832" w:rsidRDefault="00CD435D" w:rsidP="00C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A0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1BF3A" w14:textId="77777777" w:rsidR="00CD435D" w:rsidRPr="00824832" w:rsidRDefault="00CD435D" w:rsidP="00C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BA201D7" w14:textId="6B1CD905" w:rsidR="00CD435D" w:rsidRPr="00642000" w:rsidRDefault="00CD435D" w:rsidP="00C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30916" w:rsidRPr="00824832" w14:paraId="43948609" w14:textId="77777777" w:rsidTr="00564CB4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79E64BC" w14:textId="77777777" w:rsidR="00130916" w:rsidRPr="00824832" w:rsidRDefault="00130916" w:rsidP="0013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6D4610" w14:textId="1AD3C9D4" w:rsidR="00130916" w:rsidRPr="00824832" w:rsidRDefault="00E43BC1" w:rsidP="00760A1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60A1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5C22E" w14:textId="77777777" w:rsidR="00130916" w:rsidRPr="00824832" w:rsidRDefault="00130916" w:rsidP="00130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974DE8" w14:textId="380082F5" w:rsidR="00130916" w:rsidRPr="00824832" w:rsidRDefault="00130916" w:rsidP="00130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130916" w:rsidRPr="00824832" w14:paraId="34396A7F" w14:textId="77777777" w:rsidTr="00564CB4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3E6EF6C" w14:textId="77777777" w:rsidR="00130916" w:rsidRPr="00824832" w:rsidRDefault="00130916" w:rsidP="00130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ED70F" w14:textId="7AE40CFB" w:rsidR="00130916" w:rsidRPr="00824832" w:rsidRDefault="00E43BC1" w:rsidP="00760A1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0A1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D217B" w14:textId="77777777" w:rsidR="00130916" w:rsidRPr="00824832" w:rsidRDefault="00130916" w:rsidP="00130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D03" w14:textId="06ACC4B4" w:rsidR="00130916" w:rsidRPr="00824832" w:rsidRDefault="00130916" w:rsidP="00130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30916" w:rsidRPr="005067F3" w14:paraId="02EB325F" w14:textId="77777777" w:rsidTr="00564CB4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9B74E06" w14:textId="77777777" w:rsidR="00130916" w:rsidRPr="00824832" w:rsidRDefault="00130916" w:rsidP="00130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708803" w14:textId="44CE0090" w:rsidR="00130916" w:rsidRPr="00824832" w:rsidRDefault="00E43BC1" w:rsidP="00130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EBE24" w14:textId="77777777" w:rsidR="00130916" w:rsidRPr="00824832" w:rsidRDefault="00130916" w:rsidP="001309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1703B" w14:textId="2D02DCBF" w:rsidR="00130916" w:rsidRPr="00721BDB" w:rsidRDefault="00130916" w:rsidP="0013091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</w:p>
        </w:tc>
      </w:tr>
    </w:tbl>
    <w:p w14:paraId="62DD351D" w14:textId="3DAF4A26" w:rsidR="00AE653A" w:rsidRPr="00256013" w:rsidRDefault="00445CF0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 xml:space="preserve">กำไร </w:t>
      </w:r>
      <w:r>
        <w:rPr>
          <w:b/>
          <w:bCs/>
          <w:u w:val="none"/>
          <w:lang w:val="en-US"/>
        </w:rPr>
        <w:t>(</w:t>
      </w:r>
      <w:r w:rsidR="0034029A">
        <w:rPr>
          <w:rFonts w:hint="cs"/>
          <w:b/>
          <w:bCs/>
          <w:u w:val="none"/>
          <w:cs/>
        </w:rPr>
        <w:t>ขาดทุน</w:t>
      </w:r>
      <w:r>
        <w:rPr>
          <w:rFonts w:hint="cs"/>
          <w:b/>
          <w:bCs/>
          <w:u w:val="none"/>
          <w:cs/>
        </w:rPr>
        <w:t xml:space="preserve">) </w:t>
      </w:r>
      <w:r w:rsidR="00256013" w:rsidRPr="00256013">
        <w:rPr>
          <w:b/>
          <w:bCs/>
          <w:u w:val="none"/>
          <w:cs/>
        </w:rPr>
        <w:t>จากเครื่องมือทางการเงิน</w:t>
      </w:r>
    </w:p>
    <w:p w14:paraId="1D7E036E" w14:textId="6F92DC70" w:rsidR="00256013" w:rsidRPr="00256013" w:rsidRDefault="00760A1D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760A1D">
        <w:rPr>
          <w:rFonts w:ascii="Angsana New" w:hAnsi="Angsana New"/>
          <w:spacing w:val="-4"/>
          <w:sz w:val="28"/>
          <w:szCs w:val="28"/>
          <w:cs/>
        </w:rPr>
        <w:t xml:space="preserve">กำไร (ขาดทุน) </w:t>
      </w:r>
      <w:r w:rsidR="00256013" w:rsidRPr="00256013">
        <w:rPr>
          <w:rFonts w:ascii="Angsana New" w:hAnsi="Angsana New" w:hint="cs"/>
          <w:spacing w:val="-4"/>
          <w:sz w:val="28"/>
          <w:szCs w:val="28"/>
          <w:cs/>
        </w:rPr>
        <w:t>จากเครื่องมือทางการเงิน</w:t>
      </w:r>
      <w:r w:rsidR="00CD435D" w:rsidRPr="00107749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CD435D" w:rsidRPr="00107749">
        <w:rPr>
          <w:rFonts w:ascii="Angsana New" w:hAnsi="Angsana New"/>
          <w:sz w:val="28"/>
          <w:szCs w:val="28"/>
        </w:rPr>
        <w:t xml:space="preserve">31 </w:t>
      </w:r>
      <w:r w:rsidR="00CD435D" w:rsidRPr="00107749">
        <w:rPr>
          <w:rFonts w:ascii="Angsana New" w:hAnsi="Angsana New"/>
          <w:sz w:val="28"/>
          <w:szCs w:val="28"/>
          <w:cs/>
        </w:rPr>
        <w:t xml:space="preserve">มีนาคม </w:t>
      </w:r>
      <w:r w:rsidR="00CD435D" w:rsidRPr="00107749">
        <w:rPr>
          <w:rFonts w:ascii="Angsana New" w:hAnsi="Angsana New"/>
          <w:sz w:val="28"/>
          <w:szCs w:val="28"/>
        </w:rPr>
        <w:t>256</w:t>
      </w:r>
      <w:r w:rsidR="00CD435D">
        <w:rPr>
          <w:rFonts w:ascii="Angsana New" w:hAnsi="Angsana New"/>
          <w:sz w:val="28"/>
          <w:szCs w:val="28"/>
        </w:rPr>
        <w:t>4</w:t>
      </w:r>
      <w:r w:rsidR="00564CB4">
        <w:rPr>
          <w:rFonts w:ascii="Angsana New" w:hAnsi="Angsana New" w:hint="cs"/>
          <w:sz w:val="28"/>
          <w:szCs w:val="28"/>
          <w:cs/>
        </w:rPr>
        <w:t xml:space="preserve"> และ</w:t>
      </w:r>
      <w:r w:rsidR="00564CB4">
        <w:rPr>
          <w:rFonts w:ascii="Angsana New" w:hAnsi="Angsana New"/>
          <w:sz w:val="28"/>
          <w:szCs w:val="28"/>
        </w:rPr>
        <w:t xml:space="preserve"> 2563</w:t>
      </w:r>
      <w:r w:rsidR="00CD435D" w:rsidRPr="00107749">
        <w:rPr>
          <w:rFonts w:ascii="Angsana New" w:hAnsi="Angsana New"/>
          <w:sz w:val="28"/>
          <w:szCs w:val="28"/>
        </w:rPr>
        <w:t xml:space="preserve"> </w:t>
      </w:r>
      <w:r w:rsidR="00CD435D" w:rsidRPr="00107749">
        <w:rPr>
          <w:rFonts w:ascii="Angsana New" w:hAnsi="Angsana New" w:hint="cs"/>
          <w:sz w:val="28"/>
          <w:szCs w:val="28"/>
          <w:cs/>
        </w:rPr>
        <w:t>มี</w:t>
      </w:r>
      <w:r w:rsidR="00CD435D" w:rsidRPr="0010774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564CB4" w:rsidRPr="00824832" w14:paraId="3CA01537" w14:textId="77777777" w:rsidTr="00564CB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565C18" w14:textId="77777777" w:rsidR="00564CB4" w:rsidRPr="00824832" w:rsidRDefault="00564CB4" w:rsidP="00564C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7C2FC" w14:textId="4E6F66AF" w:rsidR="00564CB4" w:rsidRPr="00E9551E" w:rsidRDefault="00564CB4" w:rsidP="0056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64CB4" w:rsidRPr="00824832" w14:paraId="5CC75E3A" w14:textId="77777777" w:rsidTr="00564CB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45AA663" w14:textId="77777777" w:rsidR="00564CB4" w:rsidRPr="00824832" w:rsidRDefault="00564CB4" w:rsidP="00564CB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7D5D3" w14:textId="0AC12E22" w:rsidR="00564CB4" w:rsidRPr="00824832" w:rsidRDefault="00564CB4" w:rsidP="0056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A0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2BB5E" w14:textId="77777777" w:rsidR="00564CB4" w:rsidRPr="00824832" w:rsidRDefault="00564CB4" w:rsidP="0056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9F98C" w14:textId="78822703" w:rsidR="00564CB4" w:rsidRPr="00E9551E" w:rsidRDefault="00564CB4" w:rsidP="00564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3155C" w:rsidRPr="00824832" w14:paraId="4A8F1892" w14:textId="77777777" w:rsidTr="00564CB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FAE3ABF" w14:textId="77777777" w:rsidR="00B3155C" w:rsidRDefault="00B3155C" w:rsidP="00B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ตราสารทุนที่จัดประเภทและวัดมูลค่าด้วยมูลค่ายุติธรรม</w:t>
            </w:r>
          </w:p>
          <w:p w14:paraId="28F02A75" w14:textId="0847C365" w:rsidR="00B3155C" w:rsidRPr="00107749" w:rsidRDefault="00B3155C" w:rsidP="00B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9A415" w14:textId="60510515" w:rsidR="00B3155C" w:rsidRPr="00824832" w:rsidRDefault="006719ED" w:rsidP="002A226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</w:t>
            </w:r>
            <w:r w:rsidR="002A226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8618" w14:textId="77777777" w:rsidR="00B3155C" w:rsidRPr="00824832" w:rsidRDefault="00B3155C" w:rsidP="00B3155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1B5A" w14:textId="403CFF50" w:rsidR="00B3155C" w:rsidRPr="00824832" w:rsidRDefault="00445CF0" w:rsidP="00B3155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3155C">
              <w:rPr>
                <w:rFonts w:asciiTheme="majorBidi" w:hAnsiTheme="majorBidi" w:cstheme="majorBidi"/>
                <w:sz w:val="28"/>
                <w:szCs w:val="28"/>
              </w:rPr>
              <w:t>3,737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155C" w:rsidRPr="00824832" w14:paraId="62751A05" w14:textId="77777777" w:rsidTr="009434D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AE80D0" w14:textId="77777777" w:rsidR="00B3155C" w:rsidRPr="00107749" w:rsidRDefault="00B3155C" w:rsidP="00B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09B5B" w14:textId="402A38C0" w:rsidR="00B3155C" w:rsidRPr="00824832" w:rsidRDefault="006719ED" w:rsidP="00B3155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A4CC33" w14:textId="77777777" w:rsidR="00B3155C" w:rsidRPr="00824832" w:rsidRDefault="00B3155C" w:rsidP="00B3155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87B5" w14:textId="1EA17A2A" w:rsidR="00B3155C" w:rsidRPr="00824832" w:rsidRDefault="00B3155C" w:rsidP="00B3155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155C" w:rsidRPr="005067F3" w14:paraId="0C9F94F8" w14:textId="77777777" w:rsidTr="00564CB4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7427E7" w14:textId="77777777" w:rsidR="00B3155C" w:rsidRPr="00824832" w:rsidRDefault="00B3155C" w:rsidP="00B3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2BACF3" w14:textId="7DB41F21" w:rsidR="00B3155C" w:rsidRPr="009D33AF" w:rsidRDefault="006719ED" w:rsidP="002A226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</w:t>
            </w:r>
            <w:r w:rsidR="002A22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6AC8F" w14:textId="77777777" w:rsidR="00B3155C" w:rsidRPr="009D33AF" w:rsidRDefault="00B3155C" w:rsidP="00B3155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6D254" w14:textId="59BC2023" w:rsidR="00B3155C" w:rsidRPr="009D33AF" w:rsidRDefault="00445CF0" w:rsidP="00B3155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31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3,737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9D07EA1" w14:textId="77777777" w:rsidR="00D65410" w:rsidRDefault="00D65410" w:rsidP="00D65410">
      <w:pPr>
        <w:pStyle w:val="FSNoteNumbered"/>
        <w:numPr>
          <w:ilvl w:val="0"/>
          <w:numId w:val="0"/>
        </w:numPr>
        <w:spacing w:after="0"/>
        <w:rPr>
          <w:b/>
          <w:bCs/>
          <w:u w:val="none"/>
          <w:cs/>
        </w:rPr>
      </w:pPr>
    </w:p>
    <w:p w14:paraId="0E96CABF" w14:textId="77777777" w:rsidR="00D65410" w:rsidRDefault="00D65410" w:rsidP="00D65410">
      <w:pPr>
        <w:rPr>
          <w:rFonts w:cs="Arial"/>
          <w:cs/>
          <w:lang w:val="th-TH"/>
        </w:rPr>
      </w:pPr>
    </w:p>
    <w:p w14:paraId="49ECB636" w14:textId="77777777" w:rsidR="00D65410" w:rsidRDefault="00D65410" w:rsidP="00D65410">
      <w:pPr>
        <w:rPr>
          <w:rFonts w:cs="Arial"/>
          <w:cs/>
          <w:lang w:val="th-TH"/>
        </w:rPr>
      </w:pPr>
    </w:p>
    <w:p w14:paraId="191711A2" w14:textId="77777777" w:rsidR="00D65410" w:rsidRDefault="00D65410" w:rsidP="00D65410">
      <w:pPr>
        <w:rPr>
          <w:rFonts w:cs="Arial"/>
          <w:cs/>
          <w:lang w:val="th-TH"/>
        </w:rPr>
      </w:pPr>
    </w:p>
    <w:p w14:paraId="250C296D" w14:textId="77777777" w:rsidR="00D65410" w:rsidRDefault="00D65410" w:rsidP="00D65410">
      <w:pPr>
        <w:rPr>
          <w:rFonts w:cs="Arial"/>
          <w:cs/>
          <w:lang w:val="th-TH"/>
        </w:rPr>
      </w:pPr>
    </w:p>
    <w:p w14:paraId="5E9E0F91" w14:textId="77777777" w:rsidR="00D65410" w:rsidRDefault="00D65410" w:rsidP="00D65410">
      <w:pPr>
        <w:rPr>
          <w:rFonts w:cs="Arial"/>
          <w:cs/>
          <w:lang w:val="th-TH"/>
        </w:rPr>
      </w:pPr>
    </w:p>
    <w:p w14:paraId="70C806C3" w14:textId="77777777" w:rsidR="00D65410" w:rsidRDefault="00D65410" w:rsidP="00D65410">
      <w:pPr>
        <w:rPr>
          <w:rFonts w:cs="Arial"/>
          <w:cs/>
          <w:lang w:val="th-TH"/>
        </w:rPr>
      </w:pPr>
    </w:p>
    <w:p w14:paraId="44B865EB" w14:textId="77777777" w:rsidR="00D65410" w:rsidRDefault="00D65410" w:rsidP="00D65410">
      <w:pPr>
        <w:rPr>
          <w:rFonts w:cs="Arial"/>
          <w:cs/>
          <w:lang w:val="th-TH"/>
        </w:rPr>
      </w:pPr>
    </w:p>
    <w:p w14:paraId="712AC49B" w14:textId="77777777" w:rsidR="00D65410" w:rsidRDefault="00D65410" w:rsidP="00D65410">
      <w:pPr>
        <w:rPr>
          <w:rFonts w:cs="Arial"/>
          <w:cs/>
          <w:lang w:val="th-TH"/>
        </w:rPr>
      </w:pPr>
    </w:p>
    <w:p w14:paraId="10C55F27" w14:textId="77777777" w:rsidR="00D65410" w:rsidRDefault="00D65410" w:rsidP="00D65410">
      <w:pPr>
        <w:rPr>
          <w:rFonts w:cs="Arial"/>
          <w:cs/>
          <w:lang w:val="th-TH"/>
        </w:rPr>
      </w:pPr>
    </w:p>
    <w:p w14:paraId="701FB4D0" w14:textId="77777777" w:rsidR="00760A1D" w:rsidRDefault="00760A1D" w:rsidP="00D65410">
      <w:pPr>
        <w:rPr>
          <w:rFonts w:cs="Arial"/>
          <w:cs/>
          <w:lang w:val="th-TH"/>
        </w:rPr>
      </w:pPr>
    </w:p>
    <w:p w14:paraId="0B6880C8" w14:textId="77777777" w:rsidR="00760A1D" w:rsidRPr="00760A1D" w:rsidRDefault="00760A1D" w:rsidP="00D65410">
      <w:pPr>
        <w:rPr>
          <w:rFonts w:cstheme="minorBidi"/>
          <w:cs/>
          <w:lang w:val="th-TH"/>
        </w:rPr>
      </w:pPr>
    </w:p>
    <w:p w14:paraId="7EE023EB" w14:textId="77777777" w:rsidR="00D65410" w:rsidRPr="00D65410" w:rsidRDefault="00D65410" w:rsidP="00D65410">
      <w:pPr>
        <w:rPr>
          <w:cs/>
          <w:lang w:val="th-TH"/>
        </w:rPr>
      </w:pPr>
    </w:p>
    <w:p w14:paraId="660BEA57" w14:textId="0242CB6D" w:rsidR="00256013" w:rsidRPr="000664BA" w:rsidRDefault="00996AEB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664BA">
        <w:rPr>
          <w:rFonts w:hint="cs"/>
          <w:b/>
          <w:bCs/>
          <w:u w:val="none"/>
          <w:cs/>
        </w:rPr>
        <w:lastRenderedPageBreak/>
        <w:t>กำไร</w:t>
      </w:r>
      <w:r w:rsidR="000664BA" w:rsidRPr="000664BA">
        <w:rPr>
          <w:rFonts w:hint="cs"/>
          <w:b/>
          <w:bCs/>
          <w:u w:val="none"/>
          <w:cs/>
        </w:rPr>
        <w:t xml:space="preserve"> (ขาดทุน) </w:t>
      </w:r>
      <w:r w:rsidR="00256013" w:rsidRPr="000664BA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722A036A" w14:textId="007777FD" w:rsidR="00256013" w:rsidRDefault="00996AEB" w:rsidP="0025601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664BA">
        <w:rPr>
          <w:rFonts w:ascii="Angsana New" w:hAnsi="Angsana New"/>
          <w:sz w:val="28"/>
          <w:szCs w:val="28"/>
          <w:cs/>
        </w:rPr>
        <w:t>กำไร</w:t>
      </w:r>
      <w:r w:rsidR="000664BA" w:rsidRPr="000664BA">
        <w:rPr>
          <w:rFonts w:ascii="Angsana New" w:hAnsi="Angsana New" w:hint="cs"/>
          <w:sz w:val="28"/>
          <w:szCs w:val="28"/>
          <w:cs/>
        </w:rPr>
        <w:t xml:space="preserve"> (ขาดทุน) </w:t>
      </w:r>
      <w:r w:rsidR="00256013" w:rsidRPr="000664BA">
        <w:rPr>
          <w:rFonts w:ascii="Angsana New" w:hAnsi="Angsana New" w:hint="cs"/>
          <w:sz w:val="28"/>
          <w:szCs w:val="28"/>
          <w:cs/>
        </w:rPr>
        <w:t>จาก</w:t>
      </w:r>
      <w:r w:rsidR="00256013" w:rsidRPr="000664BA">
        <w:rPr>
          <w:rFonts w:ascii="Angsana New" w:hAnsi="Angsana New"/>
          <w:sz w:val="28"/>
          <w:szCs w:val="28"/>
          <w:cs/>
        </w:rPr>
        <w:t>การปรับมูลค่ายุติธรรมของเครื่องมือทางการเงิน</w:t>
      </w:r>
      <w:r w:rsidR="000664BA">
        <w:rPr>
          <w:rFonts w:ascii="Angsana New" w:hAnsi="Angsana New" w:hint="cs"/>
          <w:sz w:val="28"/>
          <w:szCs w:val="28"/>
          <w:cs/>
        </w:rPr>
        <w:t>สำหรับ</w:t>
      </w:r>
      <w:r w:rsidR="00CD435D" w:rsidRPr="000664BA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CD435D" w:rsidRPr="000664BA">
        <w:rPr>
          <w:rFonts w:ascii="Angsana New" w:hAnsi="Angsana New"/>
          <w:sz w:val="28"/>
          <w:szCs w:val="28"/>
        </w:rPr>
        <w:t xml:space="preserve">31 </w:t>
      </w:r>
      <w:r w:rsidR="00CD435D" w:rsidRPr="000664BA">
        <w:rPr>
          <w:rFonts w:ascii="Angsana New" w:hAnsi="Angsana New"/>
          <w:sz w:val="28"/>
          <w:szCs w:val="28"/>
          <w:cs/>
        </w:rPr>
        <w:t xml:space="preserve">มีนาคม </w:t>
      </w:r>
      <w:r w:rsidR="00CD435D" w:rsidRPr="000664BA">
        <w:rPr>
          <w:rFonts w:ascii="Angsana New" w:hAnsi="Angsana New"/>
          <w:sz w:val="28"/>
          <w:szCs w:val="28"/>
        </w:rPr>
        <w:t>2564</w:t>
      </w:r>
      <w:r w:rsidR="00425B2A">
        <w:rPr>
          <w:rFonts w:ascii="Angsana New" w:hAnsi="Angsana New" w:hint="cs"/>
          <w:sz w:val="28"/>
          <w:szCs w:val="28"/>
          <w:cs/>
        </w:rPr>
        <w:t xml:space="preserve"> และ</w:t>
      </w:r>
      <w:r w:rsidR="00425B2A">
        <w:rPr>
          <w:rFonts w:ascii="Angsana New" w:hAnsi="Angsana New"/>
          <w:sz w:val="28"/>
          <w:szCs w:val="28"/>
        </w:rPr>
        <w:t xml:space="preserve"> 2563</w:t>
      </w:r>
      <w:r w:rsidR="00CD435D" w:rsidRPr="000664BA">
        <w:rPr>
          <w:rFonts w:ascii="Angsana New" w:hAnsi="Angsana New"/>
          <w:sz w:val="28"/>
          <w:szCs w:val="28"/>
        </w:rPr>
        <w:t xml:space="preserve"> </w:t>
      </w:r>
      <w:r w:rsidR="00CD435D" w:rsidRPr="000664BA">
        <w:rPr>
          <w:rFonts w:ascii="Angsana New" w:hAnsi="Angsana New" w:hint="cs"/>
          <w:sz w:val="28"/>
          <w:szCs w:val="28"/>
          <w:cs/>
        </w:rPr>
        <w:t>มี</w:t>
      </w:r>
      <w:r w:rsidR="00CD435D" w:rsidRPr="000664BA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0664BA" w:rsidRPr="00824832" w14:paraId="34E06BFA" w14:textId="77777777" w:rsidTr="00C16B4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6CDB4B6" w14:textId="77777777" w:rsidR="000664BA" w:rsidRPr="00824832" w:rsidRDefault="000664BA" w:rsidP="005137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5D747" w14:textId="77777777" w:rsidR="000664BA" w:rsidRPr="00E9551E" w:rsidRDefault="000664BA" w:rsidP="00E95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0664BA" w:rsidRPr="00824832" w14:paraId="136876BF" w14:textId="77777777" w:rsidTr="00C16B4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09B1D9B" w14:textId="77777777" w:rsidR="000664BA" w:rsidRPr="00824832" w:rsidRDefault="000664BA" w:rsidP="000664B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B773B" w14:textId="1BD717CC" w:rsidR="000664BA" w:rsidRPr="00824832" w:rsidRDefault="000664BA" w:rsidP="000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6A0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A0DEB" w14:textId="77777777" w:rsidR="000664BA" w:rsidRPr="00824832" w:rsidRDefault="000664BA" w:rsidP="000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4B109" w14:textId="37D5A214" w:rsidR="000664BA" w:rsidRPr="00E9551E" w:rsidRDefault="000664BA" w:rsidP="000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16B44" w:rsidRPr="00824832" w14:paraId="68488A9F" w14:textId="77777777" w:rsidTr="00445CF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D01F37B" w14:textId="77777777" w:rsidR="00D65410" w:rsidRDefault="00C16B44" w:rsidP="00D6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ตราสารทุนที่จัดประเภทและวัดมูลค่าด้วยมูลค่ายุติธรรม</w:t>
            </w:r>
          </w:p>
          <w:p w14:paraId="29A03403" w14:textId="322838C8" w:rsidR="00C16B44" w:rsidRPr="00107749" w:rsidRDefault="00D65410" w:rsidP="00D65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16B44" w:rsidRPr="00107749">
              <w:rPr>
                <w:rFonts w:ascii="Angsana New" w:hAnsi="Angsana New"/>
                <w:sz w:val="28"/>
                <w:szCs w:val="28"/>
                <w:cs/>
              </w:rPr>
              <w:t>ผ่านกำไร</w:t>
            </w:r>
            <w:r w:rsidR="00C16B44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="00C16B44"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81A88" w14:textId="57DC39CB" w:rsidR="00C16B44" w:rsidRPr="00824832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E72CE" w14:textId="77777777" w:rsidR="00C16B44" w:rsidRPr="00824832" w:rsidRDefault="00C16B44" w:rsidP="00C16B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7006F" w14:textId="13B25EBA" w:rsidR="00C16B44" w:rsidRPr="00824832" w:rsidRDefault="00C16B44" w:rsidP="00C16B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(9,863)</w:t>
            </w:r>
          </w:p>
        </w:tc>
      </w:tr>
      <w:tr w:rsidR="00C16B44" w:rsidRPr="00824832" w14:paraId="4381079E" w14:textId="77777777" w:rsidTr="00C16B4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440263C" w14:textId="77777777" w:rsidR="00C16B44" w:rsidRPr="00107749" w:rsidRDefault="00C16B44" w:rsidP="00C16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790E2" w14:textId="16C4FADA" w:rsidR="00C16B44" w:rsidRPr="00824832" w:rsidRDefault="00445CF0" w:rsidP="00C16B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DF3B6" w14:textId="77777777" w:rsidR="00C16B44" w:rsidRPr="00824832" w:rsidRDefault="00C16B44" w:rsidP="00C16B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5D23" w14:textId="4757AFCC" w:rsidR="00C16B44" w:rsidRPr="00824832" w:rsidRDefault="00C16B44" w:rsidP="00C16B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(1,342)</w:t>
            </w:r>
          </w:p>
        </w:tc>
      </w:tr>
      <w:tr w:rsidR="00C16B44" w:rsidRPr="005067F3" w14:paraId="0F62A94F" w14:textId="77777777" w:rsidTr="00C16B4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80E14A3" w14:textId="77777777" w:rsidR="00C16B44" w:rsidRPr="00824832" w:rsidRDefault="00C16B44" w:rsidP="00C16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A7BB1" w14:textId="36A1FD95" w:rsidR="00C16B44" w:rsidRPr="009D33AF" w:rsidRDefault="00445CF0" w:rsidP="00C16B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82445" w14:textId="77777777" w:rsidR="00C16B44" w:rsidRPr="009D33AF" w:rsidRDefault="00C16B44" w:rsidP="00C16B4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44549" w14:textId="3EA20DE7" w:rsidR="00C16B44" w:rsidRPr="009D33AF" w:rsidRDefault="00C16B44" w:rsidP="00C16B4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D42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1,205)</w:t>
            </w:r>
          </w:p>
        </w:tc>
      </w:tr>
    </w:tbl>
    <w:p w14:paraId="5C009B0B" w14:textId="2B633FE9" w:rsidR="0034029A" w:rsidRPr="00824832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ค่าใช้จ่ายในการดำเนินงาน</w:t>
      </w:r>
    </w:p>
    <w:p w14:paraId="1E48CEC3" w14:textId="6B7DBB67" w:rsidR="0034029A" w:rsidRPr="00824832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</w:t>
      </w:r>
      <w:r w:rsidR="00CD435D" w:rsidRPr="000770A4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CD435D" w:rsidRPr="000770A4">
        <w:rPr>
          <w:rFonts w:ascii="Angsana New" w:hAnsi="Angsana New"/>
          <w:sz w:val="28"/>
          <w:szCs w:val="28"/>
        </w:rPr>
        <w:t xml:space="preserve">31 </w:t>
      </w:r>
      <w:r w:rsidR="00CD435D" w:rsidRPr="000770A4">
        <w:rPr>
          <w:rFonts w:ascii="Angsana New" w:hAnsi="Angsana New"/>
          <w:sz w:val="28"/>
          <w:szCs w:val="28"/>
          <w:cs/>
        </w:rPr>
        <w:t xml:space="preserve">มีนาคม </w:t>
      </w:r>
      <w:r w:rsidR="00CD435D" w:rsidRPr="000770A4">
        <w:rPr>
          <w:rFonts w:ascii="Angsana New" w:hAnsi="Angsana New"/>
          <w:sz w:val="28"/>
          <w:szCs w:val="28"/>
        </w:rPr>
        <w:t>256</w:t>
      </w:r>
      <w:r w:rsidR="00CD435D">
        <w:rPr>
          <w:rFonts w:ascii="Angsana New" w:hAnsi="Angsana New"/>
          <w:sz w:val="28"/>
          <w:szCs w:val="28"/>
        </w:rPr>
        <w:t>4</w:t>
      </w:r>
      <w:r w:rsidR="00CD435D" w:rsidRPr="000770A4">
        <w:rPr>
          <w:rFonts w:ascii="Angsana New" w:hAnsi="Angsana New"/>
          <w:sz w:val="28"/>
          <w:szCs w:val="28"/>
        </w:rPr>
        <w:t xml:space="preserve"> </w:t>
      </w:r>
      <w:r w:rsidR="00CD435D" w:rsidRPr="000770A4">
        <w:rPr>
          <w:rFonts w:ascii="Angsana New" w:hAnsi="Angsana New"/>
          <w:sz w:val="28"/>
          <w:szCs w:val="28"/>
          <w:cs/>
        </w:rPr>
        <w:t>และ</w:t>
      </w:r>
      <w:r w:rsidR="00CD435D" w:rsidRPr="000770A4">
        <w:rPr>
          <w:rFonts w:ascii="Angsana New" w:hAnsi="Angsana New"/>
          <w:sz w:val="28"/>
          <w:szCs w:val="28"/>
        </w:rPr>
        <w:t xml:space="preserve"> 256</w:t>
      </w:r>
      <w:r w:rsidR="00CD435D">
        <w:rPr>
          <w:rFonts w:ascii="Angsana New" w:hAnsi="Angsana New"/>
          <w:sz w:val="28"/>
          <w:szCs w:val="28"/>
        </w:rPr>
        <w:t>3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 w:hint="cs"/>
          <w:sz w:val="28"/>
          <w:szCs w:val="28"/>
          <w:cs/>
        </w:rPr>
        <w:t>มี</w:t>
      </w:r>
      <w:r w:rsidRPr="008248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270"/>
        <w:gridCol w:w="900"/>
        <w:gridCol w:w="1440"/>
        <w:gridCol w:w="270"/>
        <w:gridCol w:w="1440"/>
      </w:tblGrid>
      <w:tr w:rsidR="0034029A" w:rsidRPr="00824832" w14:paraId="741C6E1D" w14:textId="77777777" w:rsidTr="00C16B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30D98B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168701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62594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4029A" w:rsidRPr="00824832" w14:paraId="3A1803ED" w14:textId="77777777" w:rsidTr="00C16B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B93617" w14:textId="77777777" w:rsidR="0034029A" w:rsidRPr="00824832" w:rsidRDefault="0034029A" w:rsidP="00A6421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5CC508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FF91FC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90455F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C1F24E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D7954EE" w14:textId="69441C52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435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C09F3" w14:textId="77777777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2D680CD" w14:textId="0264FC3E" w:rsidR="0034029A" w:rsidRPr="00824832" w:rsidRDefault="0034029A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D435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D435D" w:rsidRPr="00824832" w14:paraId="47556A76" w14:textId="77777777" w:rsidTr="00C16B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65B7191" w14:textId="77777777" w:rsidR="00CD435D" w:rsidRPr="00824832" w:rsidRDefault="00CD435D" w:rsidP="00C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092AE" w14:textId="77777777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7F03C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B7EB2A" w14:textId="77777777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C57B08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0DB467" w14:textId="6BA4642E" w:rsidR="00CD435D" w:rsidRPr="00824832" w:rsidRDefault="00B11456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CEACBC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56F8F" w14:textId="6CD7841C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21,381</w:t>
            </w:r>
          </w:p>
        </w:tc>
      </w:tr>
      <w:tr w:rsidR="00CD435D" w:rsidRPr="00824832" w14:paraId="36398A8A" w14:textId="77777777" w:rsidTr="00C16B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2E1FC79" w14:textId="77777777" w:rsidR="00CD435D" w:rsidRPr="00824832" w:rsidRDefault="00CD435D" w:rsidP="00CD4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F6C00" w14:textId="77777777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FEFEC3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80529C" w14:textId="77777777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EE075B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9D2258" w14:textId="375F98B6" w:rsidR="00CD435D" w:rsidRPr="00824832" w:rsidRDefault="00B11456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3B8693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691F0" w14:textId="22F40FD3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7,142</w:t>
            </w:r>
          </w:p>
        </w:tc>
      </w:tr>
      <w:tr w:rsidR="00CD435D" w:rsidRPr="00824832" w14:paraId="64A3F627" w14:textId="77777777" w:rsidTr="00C16B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84AE9E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BBF1C" w14:textId="77777777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4F7B9A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5821C" w14:textId="77777777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9D4ABB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48CA9C" w14:textId="1CA426EF" w:rsidR="00CD435D" w:rsidRPr="00824832" w:rsidRDefault="00B11456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1CB6B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58E62" w14:textId="50BE4324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CD435D" w:rsidRPr="00824832" w14:paraId="7390A9A8" w14:textId="77777777" w:rsidTr="00C16B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272AFC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8BFD7" w14:textId="77777777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48116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8F019" w14:textId="77777777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CFD762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869E72" w14:textId="607659CB" w:rsidR="00CD435D" w:rsidRPr="00824832" w:rsidRDefault="00B11456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795F11" w14:textId="77777777" w:rsidR="00CD435D" w:rsidRPr="00824832" w:rsidRDefault="00CD435D" w:rsidP="00CD435D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40FF58" w14:textId="2E228B5B" w:rsidR="00CD435D" w:rsidRPr="00824832" w:rsidRDefault="00CD435D" w:rsidP="00CD435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31,213</w:t>
            </w:r>
          </w:p>
        </w:tc>
      </w:tr>
      <w:tr w:rsidR="00445CF0" w:rsidRPr="00824832" w14:paraId="3C9A9028" w14:textId="77777777" w:rsidTr="00C16B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C3CD01" w14:textId="07D084E8" w:rsidR="00445CF0" w:rsidRPr="0070082C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82C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C41FA" w14:textId="77777777" w:rsidR="00445CF0" w:rsidRPr="0070082C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9C10E0" w14:textId="77777777" w:rsidR="00445CF0" w:rsidRPr="0070082C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04CE5" w14:textId="77777777" w:rsidR="00445CF0" w:rsidRPr="0070082C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D2E035" w14:textId="77777777" w:rsidR="00445CF0" w:rsidRPr="0070082C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F0241F" w14:textId="628AE79A" w:rsidR="00445CF0" w:rsidRPr="0070082C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82C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7008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082C">
              <w:rPr>
                <w:rFonts w:asciiTheme="majorBidi" w:hAnsiTheme="majorBidi"/>
                <w:sz w:val="28"/>
                <w:szCs w:val="28"/>
                <w:cs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6B56A" w14:textId="77777777" w:rsidR="00445CF0" w:rsidRPr="0070082C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AA2F7" w14:textId="78BA7546" w:rsidR="00445CF0" w:rsidRPr="0070082C" w:rsidRDefault="0070082C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082C">
              <w:rPr>
                <w:rFonts w:asciiTheme="majorBidi" w:hAnsiTheme="majorBidi" w:cstheme="majorBidi"/>
                <w:sz w:val="28"/>
                <w:szCs w:val="28"/>
              </w:rPr>
              <w:t>7,678</w:t>
            </w:r>
          </w:p>
        </w:tc>
      </w:tr>
      <w:tr w:rsidR="00445CF0" w:rsidRPr="00824832" w14:paraId="7DE40E37" w14:textId="77777777" w:rsidTr="00C16B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C9984E" w14:textId="77777777" w:rsidR="00445CF0" w:rsidRPr="00824832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4AEFE" w14:textId="77777777" w:rsidR="00445CF0" w:rsidRPr="00824832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A2B21" w14:textId="77777777" w:rsidR="00445CF0" w:rsidRPr="00824832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55733" w14:textId="77777777" w:rsidR="00445CF0" w:rsidRPr="00824832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1EFA92" w14:textId="77777777" w:rsidR="00445CF0" w:rsidRPr="00824832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F91FB" w14:textId="11B8606B" w:rsidR="00445CF0" w:rsidRPr="00824832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D2911">
              <w:rPr>
                <w:rFonts w:asciiTheme="majorBidi" w:hAnsiTheme="majorBidi" w:cstheme="majorBidi"/>
                <w:sz w:val="28"/>
                <w:szCs w:val="28"/>
              </w:rPr>
              <w:t>3,93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FF39F" w14:textId="77777777" w:rsidR="00445CF0" w:rsidRPr="00824832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01DF65" w14:textId="740CE7D7" w:rsidR="00445CF0" w:rsidRPr="00824832" w:rsidRDefault="0070082C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3,958</w:t>
            </w:r>
          </w:p>
        </w:tc>
      </w:tr>
      <w:tr w:rsidR="00445CF0" w:rsidRPr="005067F3" w14:paraId="000B987B" w14:textId="77777777" w:rsidTr="00C16B4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1023CBB" w14:textId="77777777" w:rsidR="00445CF0" w:rsidRPr="00824832" w:rsidRDefault="00445CF0" w:rsidP="00445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0A960" w14:textId="77777777" w:rsidR="00445CF0" w:rsidRPr="00824832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CEA0BD" w14:textId="77777777" w:rsidR="00445CF0" w:rsidRPr="00824832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F95CD6" w14:textId="77777777" w:rsidR="00445CF0" w:rsidRPr="00824832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6B400F" w14:textId="77777777" w:rsidR="00445CF0" w:rsidRPr="00824832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21852969" w14:textId="640F5361" w:rsidR="00445CF0" w:rsidRPr="00824832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35,626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927033" w14:textId="77777777" w:rsidR="00445CF0" w:rsidRPr="00824832" w:rsidRDefault="00445CF0" w:rsidP="00445CF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8E6F9D7" w14:textId="4FA961B4" w:rsidR="00445CF0" w:rsidRPr="00721BDB" w:rsidRDefault="00445CF0" w:rsidP="00445CF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2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</w:tr>
    </w:tbl>
    <w:p w14:paraId="0CF9BE72" w14:textId="77777777" w:rsidR="00D15E95" w:rsidRPr="00196A57" w:rsidRDefault="00D15E95" w:rsidP="00D15E9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196A57">
        <w:rPr>
          <w:b/>
          <w:bCs/>
          <w:u w:val="none"/>
          <w:cs/>
        </w:rPr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CBC937A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14:paraId="7703E868" w14:textId="77777777" w:rsidR="00F861D4" w:rsidRDefault="00F861D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BF7D97C" w14:textId="77777777" w:rsidR="00F861D4" w:rsidRDefault="00F861D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14:paraId="3DD8A47F" w14:textId="2B8D8B21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485B8A">
        <w:rPr>
          <w:rFonts w:ascii="Angsana New" w:hAnsi="Angsana New"/>
          <w:sz w:val="28"/>
          <w:szCs w:val="28"/>
        </w:rPr>
        <w:t xml:space="preserve">31 </w:t>
      </w:r>
      <w:r w:rsidR="00485B8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485B8A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และวันที่</w:t>
      </w:r>
      <w:r>
        <w:rPr>
          <w:rFonts w:ascii="Angsana New" w:hAnsi="Angsana New"/>
          <w:sz w:val="28"/>
          <w:szCs w:val="28"/>
        </w:rPr>
        <w:t xml:space="preserve"> 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>256</w:t>
      </w:r>
      <w:r w:rsidR="00485B8A">
        <w:rPr>
          <w:rFonts w:ascii="Angsana New" w:hAnsi="Angsana New"/>
          <w:sz w:val="28"/>
          <w:szCs w:val="28"/>
        </w:rPr>
        <w:t>3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D15E95" w:rsidRPr="00E86A87" w14:paraId="5C535771" w14:textId="77777777" w:rsidTr="009434DA">
        <w:tc>
          <w:tcPr>
            <w:tcW w:w="324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9434DA">
        <w:tc>
          <w:tcPr>
            <w:tcW w:w="324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ADF8BB" w14:textId="1AF19298" w:rsidR="00D15E95" w:rsidRDefault="00485B8A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15E95" w:rsidRPr="00E86A87" w14:paraId="6DAB6FFA" w14:textId="77777777" w:rsidTr="009434DA">
        <w:tc>
          <w:tcPr>
            <w:tcW w:w="324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E95" w:rsidRPr="00E86A87" w14:paraId="5E4F1BDB" w14:textId="77777777" w:rsidTr="009434DA">
        <w:tc>
          <w:tcPr>
            <w:tcW w:w="324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1BCAD3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E95" w:rsidRPr="00E86A87" w14:paraId="7FC714C0" w14:textId="77777777" w:rsidTr="009434DA">
        <w:tc>
          <w:tcPr>
            <w:tcW w:w="324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5E3C7D64" w14:textId="53F60CE5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58,230</w:t>
            </w:r>
          </w:p>
        </w:tc>
        <w:tc>
          <w:tcPr>
            <w:tcW w:w="262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297F9CF" w14:textId="2D22E04B" w:rsidR="00D15E95" w:rsidRPr="000853F0" w:rsidRDefault="00760A1D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160</w:t>
            </w:r>
            <w:r w:rsidR="00AF02B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AB3D531" w14:textId="545B8B6A" w:rsidR="00D15E95" w:rsidRPr="000853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34,839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F76413" w14:textId="3105738B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253,274</w:t>
            </w:r>
          </w:p>
        </w:tc>
      </w:tr>
      <w:tr w:rsidR="00D15E95" w:rsidRPr="00E86A87" w14:paraId="124F44DF" w14:textId="77777777" w:rsidTr="009434DA">
        <w:tc>
          <w:tcPr>
            <w:tcW w:w="3240" w:type="dxa"/>
            <w:vAlign w:val="bottom"/>
          </w:tcPr>
          <w:p w14:paraId="137400AA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644A376C" w14:textId="392E6839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E3D16E2" w14:textId="3C77E2CC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8A39E1D" w14:textId="5E447A55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7F5995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408CADE" w14:textId="04160100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5B70D4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F04481C" w14:textId="5B31029D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</w:tr>
      <w:tr w:rsidR="00D15E95" w:rsidRPr="00E86A87" w14:paraId="62435362" w14:textId="77777777" w:rsidTr="009434DA">
        <w:tc>
          <w:tcPr>
            <w:tcW w:w="324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E28444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5B2265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2828C931" w14:textId="77777777" w:rsidTr="009434DA">
        <w:tc>
          <w:tcPr>
            <w:tcW w:w="3240" w:type="dxa"/>
          </w:tcPr>
          <w:p w14:paraId="4BE2B682" w14:textId="77777777" w:rsidR="00D15E95" w:rsidRPr="00C74082" w:rsidRDefault="00D15E95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7C6DEBD6" w14:textId="77777777" w:rsidTr="009434DA">
        <w:tc>
          <w:tcPr>
            <w:tcW w:w="324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023E21EC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24A808E4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05F746D7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81,623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7A6548A5" w:rsidR="00D15E95" w:rsidRPr="000853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81,623</w:t>
            </w:r>
          </w:p>
        </w:tc>
      </w:tr>
      <w:tr w:rsidR="00D15E95" w:rsidRPr="00E86A87" w14:paraId="6AC74C11" w14:textId="77777777" w:rsidTr="009434DA">
        <w:tc>
          <w:tcPr>
            <w:tcW w:w="324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1AA0D808" w:rsidR="00D15E95" w:rsidRPr="008955F0" w:rsidRDefault="00AF02B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58,230</w:t>
            </w:r>
          </w:p>
        </w:tc>
        <w:tc>
          <w:tcPr>
            <w:tcW w:w="262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1B9A1" w14:textId="52B86527" w:rsidR="00D15E95" w:rsidRPr="008955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160,220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2A98B300" w:rsidR="00D15E95" w:rsidRPr="008955F0" w:rsidRDefault="00760A1D" w:rsidP="009434D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116,462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541571" w14:textId="6F3F42F2" w:rsidR="00D15E95" w:rsidRPr="008955F0" w:rsidRDefault="00AF02BA" w:rsidP="009434D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334,912</w:t>
            </w:r>
          </w:p>
        </w:tc>
      </w:tr>
      <w:tr w:rsidR="00D15E95" w14:paraId="2F8823E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282A9710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5BB9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68A80E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A80BB3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79C2DB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37AE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E00368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F8BD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1D58A61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3B2DC757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02FA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8F335" w14:textId="68F83F17" w:rsidR="00D15E95" w:rsidRDefault="00AF02B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C470F8B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C38CA" w14:textId="169934E4" w:rsidR="00D15E95" w:rsidRDefault="00AF02B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B6970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AF2C" w14:textId="0E8ED903" w:rsidR="00D15E95" w:rsidRDefault="00AF02B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521B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7267" w14:textId="1927F4D3" w:rsidR="00D15E95" w:rsidRDefault="00AF02B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D15E95" w14:paraId="213B42E3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519FD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2E065" w14:textId="2CE806FD" w:rsidR="00D15E95" w:rsidRDefault="00AF02B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D67423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4AC78" w14:textId="5C60E48F" w:rsidR="00D15E95" w:rsidRDefault="00AF02B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C1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53308" w14:textId="0C2D3B30" w:rsidR="00D15E95" w:rsidRDefault="00AF02B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90F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D7CD7" w14:textId="3E444FDE" w:rsidR="00D15E95" w:rsidRDefault="00AF02B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</w:tr>
    </w:tbl>
    <w:p w14:paraId="7981BED3" w14:textId="223AC2C1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14"/>
      </w:tblGrid>
      <w:tr w:rsidR="00756B7B" w:rsidRPr="00E86A87" w14:paraId="24254632" w14:textId="77777777" w:rsidTr="009434DA">
        <w:tc>
          <w:tcPr>
            <w:tcW w:w="3240" w:type="dxa"/>
          </w:tcPr>
          <w:p w14:paraId="398D18E1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6B7B" w:rsidRPr="00E86A87" w14:paraId="4BF5C31C" w14:textId="77777777" w:rsidTr="009434DA">
        <w:tc>
          <w:tcPr>
            <w:tcW w:w="3240" w:type="dxa"/>
          </w:tcPr>
          <w:p w14:paraId="4502A0B0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0DB6671" w14:textId="0E73667D" w:rsidR="00756B7B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56B7B" w:rsidRPr="00E86A87" w14:paraId="70533CCB" w14:textId="77777777" w:rsidTr="009434DA">
        <w:tc>
          <w:tcPr>
            <w:tcW w:w="3240" w:type="dxa"/>
          </w:tcPr>
          <w:p w14:paraId="2E4ADCA5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915D886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7B" w:rsidRPr="00E86A87" w14:paraId="6C92EE84" w14:textId="77777777" w:rsidTr="009434DA">
        <w:tc>
          <w:tcPr>
            <w:tcW w:w="3240" w:type="dxa"/>
            <w:vAlign w:val="bottom"/>
          </w:tcPr>
          <w:p w14:paraId="44501B8D" w14:textId="77777777" w:rsidR="00756B7B" w:rsidRPr="00E86A87" w:rsidRDefault="00756B7B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503DC7F7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D1D1A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6C26E7F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7E0761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BA67993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B7B" w:rsidRPr="00E86A87" w14:paraId="57CB1DB4" w14:textId="77777777" w:rsidTr="009434DA">
        <w:tc>
          <w:tcPr>
            <w:tcW w:w="3240" w:type="dxa"/>
            <w:vAlign w:val="bottom"/>
          </w:tcPr>
          <w:p w14:paraId="5BD5305E" w14:textId="77777777" w:rsidR="00756B7B" w:rsidRPr="008F2EAD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1CAD6E1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4464A645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44B76F6" w14:textId="0EBB1094" w:rsidR="00756B7B" w:rsidRPr="000853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130,957</w:t>
            </w:r>
          </w:p>
        </w:tc>
        <w:tc>
          <w:tcPr>
            <w:tcW w:w="270" w:type="dxa"/>
          </w:tcPr>
          <w:p w14:paraId="3E1FA9A9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FBCA09E" w14:textId="41139AF8" w:rsidR="00756B7B" w:rsidRPr="000853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34,820</w:t>
            </w:r>
          </w:p>
        </w:tc>
        <w:tc>
          <w:tcPr>
            <w:tcW w:w="270" w:type="dxa"/>
          </w:tcPr>
          <w:p w14:paraId="626AC0A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46D14FE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265,292</w:t>
            </w:r>
          </w:p>
        </w:tc>
      </w:tr>
      <w:tr w:rsidR="00756B7B" w:rsidRPr="00E86A87" w14:paraId="0BF874ED" w14:textId="77777777" w:rsidTr="009434DA">
        <w:tc>
          <w:tcPr>
            <w:tcW w:w="3240" w:type="dxa"/>
            <w:vAlign w:val="bottom"/>
          </w:tcPr>
          <w:p w14:paraId="263F5C88" w14:textId="77777777" w:rsidR="00756B7B" w:rsidRPr="008F2EAD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67CD9496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4CA2DC2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B4A6190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  <w:tc>
          <w:tcPr>
            <w:tcW w:w="270" w:type="dxa"/>
          </w:tcPr>
          <w:p w14:paraId="1F8DB558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A72B75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9E10D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</w:p>
        </w:tc>
      </w:tr>
      <w:tr w:rsidR="00756B7B" w:rsidRPr="00E86A87" w14:paraId="0B73301F" w14:textId="77777777" w:rsidTr="009434DA">
        <w:tc>
          <w:tcPr>
            <w:tcW w:w="3240" w:type="dxa"/>
            <w:vAlign w:val="bottom"/>
          </w:tcPr>
          <w:p w14:paraId="55AA6EC1" w14:textId="77777777" w:rsidR="00756B7B" w:rsidRPr="00E86A87" w:rsidRDefault="00756B7B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0667C6F8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5648DE4D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4851161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7F9825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758F9C7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6B7B" w:rsidRPr="00E86A87" w14:paraId="035048BC" w14:textId="77777777" w:rsidTr="009434DA">
        <w:tc>
          <w:tcPr>
            <w:tcW w:w="3240" w:type="dxa"/>
          </w:tcPr>
          <w:p w14:paraId="5D09CD28" w14:textId="77777777" w:rsidR="00756B7B" w:rsidRPr="00773897" w:rsidRDefault="00756B7B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80" w:type="dxa"/>
          </w:tcPr>
          <w:p w14:paraId="5C1064B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BF419D0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E8F4B41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DFE35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419229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56B7B" w:rsidRPr="00E86A87" w14:paraId="206D2CBE" w14:textId="77777777" w:rsidTr="009434DA">
        <w:tc>
          <w:tcPr>
            <w:tcW w:w="3240" w:type="dxa"/>
          </w:tcPr>
          <w:p w14:paraId="3A02F3FE" w14:textId="77777777" w:rsidR="00756B7B" w:rsidRPr="00773897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10FB935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  <w:tc>
          <w:tcPr>
            <w:tcW w:w="270" w:type="dxa"/>
          </w:tcPr>
          <w:p w14:paraId="23C9C817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77777777" w:rsidR="00756B7B" w:rsidRPr="000853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81,718</w:t>
            </w:r>
          </w:p>
        </w:tc>
      </w:tr>
      <w:tr w:rsidR="00756B7B" w:rsidRPr="00E86A87" w14:paraId="72A0E8C9" w14:textId="77777777" w:rsidTr="009434DA">
        <w:tc>
          <w:tcPr>
            <w:tcW w:w="3240" w:type="dxa"/>
          </w:tcPr>
          <w:p w14:paraId="175A323E" w14:textId="77777777" w:rsidR="00756B7B" w:rsidRPr="001F1BDE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77777777" w:rsidR="00756B7B" w:rsidRPr="008955F0" w:rsidRDefault="00756B7B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38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99,515</w:t>
            </w:r>
          </w:p>
        </w:tc>
        <w:tc>
          <w:tcPr>
            <w:tcW w:w="262" w:type="dxa"/>
          </w:tcPr>
          <w:p w14:paraId="72C69F28" w14:textId="77777777" w:rsidR="00756B7B" w:rsidRPr="008955F0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4C089" w14:textId="60E0981D" w:rsidR="00756B7B" w:rsidRPr="008955F0" w:rsidRDefault="00760A1D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131,187</w:t>
            </w:r>
          </w:p>
        </w:tc>
        <w:tc>
          <w:tcPr>
            <w:tcW w:w="270" w:type="dxa"/>
          </w:tcPr>
          <w:p w14:paraId="24EB1D1D" w14:textId="77777777" w:rsidR="00756B7B" w:rsidRPr="008955F0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4969531C" w:rsidR="00756B7B" w:rsidRPr="008955F0" w:rsidRDefault="00760A1D" w:rsidP="009434D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116,538</w:t>
            </w:r>
          </w:p>
        </w:tc>
        <w:tc>
          <w:tcPr>
            <w:tcW w:w="270" w:type="dxa"/>
          </w:tcPr>
          <w:p w14:paraId="31254AEB" w14:textId="77777777" w:rsidR="00756B7B" w:rsidRPr="008955F0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7F78D" w14:textId="77777777" w:rsidR="00756B7B" w:rsidRPr="008955F0" w:rsidRDefault="00756B7B" w:rsidP="009434D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347,240</w:t>
            </w:r>
          </w:p>
        </w:tc>
      </w:tr>
      <w:tr w:rsidR="00756B7B" w14:paraId="20B4254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0F5DEF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3577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990430F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95877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381A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2CFB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9C9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B39C5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6B7B" w14:paraId="6CD0C26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6E5B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3C46BE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16D5F4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BEC19A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0073C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426927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8EDA2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A515258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6B7B" w14:paraId="70F1740A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9BE1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BB6EC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6352757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329DF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A0DC0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725C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63E0A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6E0F9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56B7B" w14:paraId="00942FA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9DB0" w14:textId="77777777" w:rsidR="00756B7B" w:rsidRDefault="00756B7B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76519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80E22C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A37EA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FE83F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D835E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575C1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34755" w14:textId="77777777" w:rsidR="00756B7B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434E2D4C" w14:textId="292C8584" w:rsidR="00756B7B" w:rsidRDefault="00756B7B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2C0AE8AE" w14:textId="1DC5D5F8" w:rsidR="00756B7B" w:rsidRDefault="00756B7B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7A98204B" w14:textId="77777777" w:rsidR="00F95529" w:rsidRPr="004E38C1" w:rsidRDefault="00F95529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E38C1">
        <w:rPr>
          <w:b/>
          <w:bCs/>
          <w:u w:val="none"/>
          <w:cs/>
        </w:rPr>
        <w:lastRenderedPageBreak/>
        <w:t>การเสนอข้อมูลทางการเงินจำแนกตามส่วนงาน</w:t>
      </w:r>
    </w:p>
    <w:p w14:paraId="391BDB0D" w14:textId="132BF097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ที่</w:t>
      </w:r>
      <w:r w:rsidR="00A0564A" w:rsidRPr="00824832">
        <w:rPr>
          <w:rFonts w:ascii="Angsana New" w:hAnsi="Angsana New"/>
          <w:sz w:val="28"/>
          <w:szCs w:val="28"/>
          <w:cs/>
        </w:rPr>
        <w:t>ผู้มีอำนาจตัดสินใจสูงสุดด้านการดำเนินงาน</w:t>
      </w:r>
      <w:r w:rsidRPr="00824832">
        <w:rPr>
          <w:rFonts w:ascii="Angsana New" w:hAnsi="Angsana New"/>
          <w:sz w:val="28"/>
          <w:szCs w:val="28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824832">
        <w:rPr>
          <w:rFonts w:ascii="Angsana New" w:hAnsi="Angsana New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</w:t>
      </w:r>
      <w:r w:rsidR="00D2373E">
        <w:rPr>
          <w:rFonts w:ascii="Angsana New" w:hAnsi="Angsana New" w:hint="cs"/>
          <w:sz w:val="28"/>
          <w:szCs w:val="28"/>
          <w:cs/>
        </w:rPr>
        <w:t xml:space="preserve"> </w:t>
      </w:r>
      <w:r w:rsidR="00A0564A" w:rsidRPr="00824832">
        <w:rPr>
          <w:rFonts w:ascii="Angsana New" w:hAnsi="Angsana New"/>
          <w:sz w:val="28"/>
          <w:szCs w:val="28"/>
          <w:cs/>
        </w:rPr>
        <w:t>คือ</w:t>
      </w:r>
      <w:r w:rsidR="00D2373E">
        <w:rPr>
          <w:rFonts w:ascii="Angsana New" w:hAnsi="Angsana New" w:hint="cs"/>
          <w:sz w:val="28"/>
          <w:szCs w:val="28"/>
          <w:cs/>
        </w:rPr>
        <w:t xml:space="preserve"> </w:t>
      </w:r>
      <w:r w:rsidR="00A0564A" w:rsidRPr="00824832">
        <w:rPr>
          <w:rFonts w:ascii="Angsana New" w:hAnsi="Angsana New"/>
          <w:sz w:val="28"/>
          <w:szCs w:val="28"/>
          <w:cs/>
        </w:rPr>
        <w:t>ประธาน</w:t>
      </w:r>
      <w:r w:rsidR="00514903">
        <w:rPr>
          <w:rFonts w:ascii="Angsana New" w:hAnsi="Angsana New" w:hint="cs"/>
          <w:sz w:val="28"/>
          <w:szCs w:val="28"/>
          <w:cs/>
        </w:rPr>
        <w:t>เจ้าหน้าที่บริหาร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174B99E4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ผู้มีอำนาจตัดสินใจสูงสุด</w:t>
      </w:r>
      <w:r w:rsidR="00F95529" w:rsidRPr="00824832">
        <w:rPr>
          <w:rFonts w:ascii="Angsana New" w:hAnsi="Angsana New"/>
          <w:sz w:val="28"/>
          <w:szCs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12540A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EC56CC">
        <w:rPr>
          <w:rFonts w:ascii="Angsana New" w:hAnsi="Angsana New" w:hint="cs"/>
          <w:sz w:val="28"/>
          <w:szCs w:val="28"/>
          <w:cs/>
        </w:rPr>
        <w:t>ระหว่างกาล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0B49181C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11168B">
        <w:rPr>
          <w:rFonts w:ascii="Angsana New" w:hAnsi="Angsana New" w:hint="cs"/>
          <w:spacing w:val="4"/>
          <w:sz w:val="28"/>
          <w:szCs w:val="28"/>
          <w:cs/>
        </w:rPr>
        <w:t>ข้อมูลทางการเงินระหว่างกาล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24832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405A9A7C" w14:textId="53A73596" w:rsidR="00315B20" w:rsidRDefault="002F3F8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D7269A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11168B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D7269A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734748" w:rsidRPr="00D7269A">
        <w:rPr>
          <w:rFonts w:ascii="Angsana New" w:hAnsi="Angsana New"/>
          <w:spacing w:val="-4"/>
          <w:sz w:val="28"/>
          <w:szCs w:val="28"/>
        </w:rPr>
        <w:t>31</w:t>
      </w:r>
      <w:r w:rsidRPr="00D726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1168B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11168B">
        <w:rPr>
          <w:rFonts w:ascii="Angsana New" w:hAnsi="Angsana New"/>
          <w:spacing w:val="-4"/>
          <w:sz w:val="28"/>
          <w:szCs w:val="28"/>
        </w:rPr>
        <w:t>2564</w:t>
      </w:r>
      <w:r w:rsidR="00734748" w:rsidRPr="00D7269A">
        <w:rPr>
          <w:rFonts w:ascii="Angsana New" w:hAnsi="Angsana New"/>
          <w:spacing w:val="-4"/>
          <w:sz w:val="28"/>
          <w:szCs w:val="28"/>
        </w:rPr>
        <w:t xml:space="preserve"> </w:t>
      </w:r>
      <w:r w:rsidR="005D11FD" w:rsidRPr="00D7269A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D65410">
        <w:rPr>
          <w:rFonts w:ascii="Angsana New" w:hAnsi="Angsana New" w:hint="cs"/>
          <w:spacing w:val="-4"/>
          <w:sz w:val="28"/>
          <w:szCs w:val="28"/>
          <w:cs/>
        </w:rPr>
        <w:t>สอง</w:t>
      </w:r>
      <w:r w:rsidR="005D11FD" w:rsidRPr="00D7269A">
        <w:rPr>
          <w:rFonts w:ascii="Angsana New" w:hAnsi="Angsana New" w:hint="cs"/>
          <w:spacing w:val="-4"/>
          <w:sz w:val="28"/>
          <w:szCs w:val="28"/>
          <w:cs/>
        </w:rPr>
        <w:t>ราย</w:t>
      </w:r>
      <w:r w:rsidR="005D11FD" w:rsidRPr="00D7269A">
        <w:rPr>
          <w:rFonts w:ascii="Angsana New" w:hAnsi="Angsana New" w:hint="cs"/>
          <w:spacing w:val="-2"/>
          <w:sz w:val="28"/>
          <w:szCs w:val="28"/>
          <w:cs/>
        </w:rPr>
        <w:t>เป็นจำนวนเงิน</w:t>
      </w:r>
      <w:r w:rsidR="005D11FD" w:rsidRPr="00D50DD0">
        <w:rPr>
          <w:rFonts w:ascii="Angsana New" w:hAnsi="Angsana New" w:hint="cs"/>
          <w:spacing w:val="-2"/>
          <w:sz w:val="28"/>
          <w:szCs w:val="28"/>
          <w:cs/>
        </w:rPr>
        <w:t xml:space="preserve">รวม </w:t>
      </w:r>
      <w:r w:rsidR="00D50DD0" w:rsidRPr="00D50DD0">
        <w:rPr>
          <w:rFonts w:ascii="Angsana New" w:hAnsi="Angsana New"/>
          <w:spacing w:val="-2"/>
          <w:sz w:val="28"/>
          <w:szCs w:val="28"/>
        </w:rPr>
        <w:t xml:space="preserve">96.5 </w:t>
      </w:r>
      <w:r w:rsidR="005D11FD" w:rsidRPr="00D50DD0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315B20" w:rsidRPr="002C32A1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28E3AE68" w14:textId="1B495FA7" w:rsidR="005C070F" w:rsidRPr="0082169D" w:rsidRDefault="0011168B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7269A">
        <w:rPr>
          <w:rFonts w:ascii="Angsana New" w:hAnsi="Angsana New"/>
          <w:spacing w:val="-4"/>
          <w:sz w:val="28"/>
          <w:szCs w:val="28"/>
          <w:cs/>
        </w:rPr>
        <w:t>สำหรับ</w:t>
      </w:r>
      <w:r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D7269A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D7269A">
        <w:rPr>
          <w:rFonts w:ascii="Angsana New" w:hAnsi="Angsana New"/>
          <w:spacing w:val="-4"/>
          <w:sz w:val="28"/>
          <w:szCs w:val="28"/>
        </w:rPr>
        <w:t>31</w:t>
      </w:r>
      <w:r w:rsidRPr="00D7269A">
        <w:rPr>
          <w:rFonts w:ascii="Angsana New" w:hAnsi="Angsana New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pacing w:val="-4"/>
          <w:sz w:val="28"/>
          <w:szCs w:val="28"/>
        </w:rPr>
        <w:t>2563</w:t>
      </w:r>
      <w:r w:rsidRPr="00D7269A">
        <w:rPr>
          <w:rFonts w:ascii="Angsana New" w:hAnsi="Angsana New"/>
          <w:spacing w:val="-4"/>
          <w:sz w:val="28"/>
          <w:szCs w:val="28"/>
        </w:rPr>
        <w:t xml:space="preserve"> </w:t>
      </w:r>
      <w:r w:rsidR="005C070F" w:rsidRPr="0082169D">
        <w:rPr>
          <w:rFonts w:ascii="Angsana New" w:hAnsi="Angsana New" w:hint="cs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425815">
        <w:rPr>
          <w:rFonts w:ascii="Angsana New" w:hAnsi="Angsana New" w:hint="cs"/>
          <w:sz w:val="28"/>
          <w:szCs w:val="28"/>
          <w:cs/>
        </w:rPr>
        <w:t>สาม</w:t>
      </w:r>
      <w:r w:rsidR="005C070F" w:rsidRPr="0082169D">
        <w:rPr>
          <w:rFonts w:ascii="Angsana New" w:hAnsi="Angsana New" w:hint="cs"/>
          <w:sz w:val="28"/>
          <w:szCs w:val="28"/>
          <w:cs/>
        </w:rPr>
        <w:t xml:space="preserve">รายเป็นจำนวนเงินรวม </w:t>
      </w:r>
      <w:r w:rsidR="00425815">
        <w:rPr>
          <w:rFonts w:ascii="Angsana New" w:hAnsi="Angsana New"/>
          <w:sz w:val="28"/>
          <w:szCs w:val="28"/>
        </w:rPr>
        <w:t>120.6</w:t>
      </w:r>
      <w:r w:rsidR="005C070F" w:rsidRPr="0082169D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14:paraId="30B19D13" w14:textId="77777777" w:rsidR="005C070F" w:rsidRDefault="005C070F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981082E" w14:textId="77777777" w:rsidR="005137C0" w:rsidRDefault="005137C0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  <w:cs/>
        </w:rPr>
      </w:pPr>
      <w:bookmarkStart w:id="5" w:name="OLE_LINK5"/>
    </w:p>
    <w:p w14:paraId="0623855C" w14:textId="77777777" w:rsidR="005137C0" w:rsidRDefault="005137C0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533A2F8E" w14:textId="77777777" w:rsidR="0034029A" w:rsidRDefault="0034029A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A3F44FB" w14:textId="77777777" w:rsidR="0034029A" w:rsidRDefault="0034029A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68464EB0" w14:textId="1E8F93E0" w:rsidR="0034029A" w:rsidRDefault="0034029A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0528C64E" w14:textId="084C4E38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2617070" w14:textId="1F237E70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2FB64B02" w14:textId="7F6847AA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5E9250F2" w14:textId="2E384E6C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41255E66" w14:textId="5C5AB21D" w:rsidR="00514903" w:rsidRDefault="0051490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728CE9FC" w14:textId="66C0C274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6" w:name="_Hlk69747233"/>
      <w:r w:rsidRPr="00770245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9645B6" w:rsidRPr="00CF5493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9645B6" w:rsidRPr="00CF5493">
        <w:rPr>
          <w:rFonts w:ascii="Angsana New" w:hAnsi="Angsana New"/>
          <w:sz w:val="28"/>
          <w:szCs w:val="28"/>
        </w:rPr>
        <w:t xml:space="preserve">31 </w:t>
      </w:r>
      <w:r w:rsidR="009645B6" w:rsidRPr="00CF5493">
        <w:rPr>
          <w:rFonts w:ascii="Angsana New" w:hAnsi="Angsana New"/>
          <w:sz w:val="28"/>
          <w:szCs w:val="28"/>
          <w:cs/>
        </w:rPr>
        <w:t xml:space="preserve">มีนาคม </w:t>
      </w:r>
      <w:r w:rsidR="009645B6" w:rsidRPr="00CF5493">
        <w:rPr>
          <w:rFonts w:ascii="Angsana New" w:hAnsi="Angsana New"/>
          <w:sz w:val="28"/>
          <w:szCs w:val="28"/>
        </w:rPr>
        <w:t>256</w:t>
      </w:r>
      <w:r w:rsidR="009645B6">
        <w:rPr>
          <w:rFonts w:ascii="Angsana New" w:hAnsi="Angsana New"/>
          <w:sz w:val="28"/>
          <w:szCs w:val="28"/>
        </w:rPr>
        <w:t>4</w:t>
      </w:r>
      <w:r w:rsidR="009645B6" w:rsidRPr="000E1F38">
        <w:rPr>
          <w:rFonts w:ascii="Angsana New" w:hAnsi="Angsana New"/>
          <w:sz w:val="28"/>
          <w:szCs w:val="28"/>
        </w:rPr>
        <w:t xml:space="preserve"> </w:t>
      </w:r>
      <w:r w:rsidR="009645B6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770245" w:rsidRPr="00824832" w14:paraId="6E03B689" w14:textId="77777777" w:rsidTr="00A64216">
        <w:trPr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A64216">
        <w:trPr>
          <w:tblHeader/>
        </w:trPr>
        <w:tc>
          <w:tcPr>
            <w:tcW w:w="306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A64216">
        <w:trPr>
          <w:tblHeader/>
        </w:trPr>
        <w:tc>
          <w:tcPr>
            <w:tcW w:w="306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A64216">
        <w:trPr>
          <w:tblHeader/>
        </w:trPr>
        <w:tc>
          <w:tcPr>
            <w:tcW w:w="306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A64216">
        <w:tc>
          <w:tcPr>
            <w:tcW w:w="306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9566E" w:rsidRPr="00824832" w14:paraId="2D979CAE" w14:textId="77777777" w:rsidTr="00E9566E">
        <w:tc>
          <w:tcPr>
            <w:tcW w:w="3060" w:type="dxa"/>
          </w:tcPr>
          <w:p w14:paraId="6B1E3DA1" w14:textId="77777777" w:rsidR="00E9566E" w:rsidRPr="00AC5042" w:rsidRDefault="00E9566E" w:rsidP="00E9566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F2D39" w14:textId="099DF6A1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5,982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68E30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C745" w14:textId="459C0540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3,101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67E6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C77C" w14:textId="75113AF4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149,522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AD38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40FF" w14:textId="6C8E35B8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18,044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2FA8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E22A3" w14:textId="6979895A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3A28E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E52B" w14:textId="32C242E2" w:rsidR="00E9566E" w:rsidRPr="00E9566E" w:rsidRDefault="00337F4C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176,649</w:t>
            </w:r>
          </w:p>
        </w:tc>
      </w:tr>
      <w:tr w:rsidR="00E9566E" w:rsidRPr="00824832" w14:paraId="598672C0" w14:textId="77777777" w:rsidTr="00FE3228">
        <w:tc>
          <w:tcPr>
            <w:tcW w:w="3060" w:type="dxa"/>
          </w:tcPr>
          <w:p w14:paraId="2C6294EE" w14:textId="77777777" w:rsidR="00E9566E" w:rsidRDefault="00E9566E" w:rsidP="00E9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5CF84082" w14:textId="77777777" w:rsidR="00E9566E" w:rsidRPr="00AC5042" w:rsidRDefault="00E9566E" w:rsidP="00E9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F9118" w14:textId="402FE947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(3,562)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E25B4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93803" w14:textId="2923DF0E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(1,502)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6D230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1A4219" w14:textId="097E2B21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(57,411)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7792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6089D" w14:textId="1CBBE414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(13,097)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52A13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C2033" w14:textId="7697269F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C23C2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4C496" w14:textId="0A3BEF8D" w:rsidR="00E9566E" w:rsidRPr="00E9566E" w:rsidRDefault="00337F4C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(75,572)</w:t>
            </w:r>
          </w:p>
        </w:tc>
      </w:tr>
      <w:tr w:rsidR="00E9566E" w:rsidRPr="00824832" w14:paraId="441D094E" w14:textId="77777777" w:rsidTr="00FE3228">
        <w:tc>
          <w:tcPr>
            <w:tcW w:w="3060" w:type="dxa"/>
          </w:tcPr>
          <w:p w14:paraId="15ED1BCD" w14:textId="77777777" w:rsidR="00E9566E" w:rsidRPr="00AC5042" w:rsidRDefault="00E9566E" w:rsidP="00E9566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381A" w14:textId="639268BA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2,420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512DD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84D3" w14:textId="08C6433A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152A4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C3C10" w14:textId="33D4CA1D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92,111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90D87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8B41C" w14:textId="253DE766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5542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DC2EE" w14:textId="1FB1954E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C0B57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CB24" w14:textId="449614DD" w:rsidR="00E9566E" w:rsidRPr="00E9566E" w:rsidRDefault="00337F4C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101,077</w:t>
            </w:r>
          </w:p>
        </w:tc>
      </w:tr>
      <w:tr w:rsidR="00E9566E" w:rsidRPr="00824832" w14:paraId="2250A2BE" w14:textId="77777777" w:rsidTr="00E9566E">
        <w:tc>
          <w:tcPr>
            <w:tcW w:w="3060" w:type="dxa"/>
          </w:tcPr>
          <w:p w14:paraId="28FADE76" w14:textId="7BCEE2DF" w:rsidR="00E9566E" w:rsidRDefault="00E9566E" w:rsidP="00E9566E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0164D1E8" w14:textId="5325B26A" w:rsidR="00E9566E" w:rsidRPr="00AC5042" w:rsidRDefault="00E9566E" w:rsidP="005615FC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58D9" w14:textId="2769FF94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(1,089)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E2CB6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2A14" w14:textId="089B53D3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(966)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2F57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9C9A3" w14:textId="138BC882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(19,968)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9526D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BDBC4" w14:textId="2DE4CD66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(759)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C293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491C" w14:textId="7AB98868" w:rsidR="00E9566E" w:rsidRPr="00E9566E" w:rsidRDefault="00591004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C8A7E" w14:textId="77777777" w:rsidR="00E9566E" w:rsidRPr="00E9566E" w:rsidRDefault="00E9566E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9DD04" w14:textId="1A122ACF" w:rsidR="00E9566E" w:rsidRPr="00E9566E" w:rsidRDefault="00337F4C" w:rsidP="00E9566E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(22,782)</w:t>
            </w:r>
          </w:p>
        </w:tc>
      </w:tr>
      <w:tr w:rsidR="00E9566E" w:rsidRPr="00824832" w14:paraId="1D024A1B" w14:textId="77777777" w:rsidTr="00591004">
        <w:tc>
          <w:tcPr>
            <w:tcW w:w="3060" w:type="dxa"/>
          </w:tcPr>
          <w:p w14:paraId="0A802706" w14:textId="77777777" w:rsidR="00E9566E" w:rsidRPr="00AC5042" w:rsidRDefault="00E9566E" w:rsidP="00E9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5B60B" w14:textId="4FFDECB4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6605ABEB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1542E" w14:textId="02DF6A4E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2271B37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BD0CB" w14:textId="78DE4A90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4495D4FB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188031" w14:textId="0E62A19A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1DFABDEE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551D0B" w14:textId="225768F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747F0B5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A350E" w14:textId="77777777" w:rsidR="00E9566E" w:rsidRPr="001C6EE1" w:rsidRDefault="00E9566E" w:rsidP="00E9566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1004" w:rsidRPr="00824832" w14:paraId="3B60A7C0" w14:textId="77777777" w:rsidTr="00591004">
        <w:tc>
          <w:tcPr>
            <w:tcW w:w="3060" w:type="dxa"/>
          </w:tcPr>
          <w:p w14:paraId="7BE1B690" w14:textId="77777777" w:rsidR="00591004" w:rsidRPr="00AC5042" w:rsidRDefault="00591004" w:rsidP="005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59A77" w14:textId="45588C9D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1,331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6A38D4A" w14:textId="77777777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235B" w14:textId="2122EA98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68091ADF" w14:textId="77777777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8BB6C" w14:textId="215490A9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72,143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71AF2FB" w14:textId="77777777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84B5E" w14:textId="270A7583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4,188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DA03A3B" w14:textId="77777777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69E2F" w14:textId="70FCAE10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461D" w14:textId="77777777" w:rsidR="00591004" w:rsidRPr="00E9566E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CCF6" w14:textId="4E25F049" w:rsidR="00591004" w:rsidRPr="00E9566E" w:rsidRDefault="00337F4C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78,295</w:t>
            </w:r>
          </w:p>
        </w:tc>
      </w:tr>
      <w:tr w:rsidR="00591004" w:rsidRPr="00824832" w14:paraId="20AE55AB" w14:textId="77777777" w:rsidTr="00707C75">
        <w:tc>
          <w:tcPr>
            <w:tcW w:w="3060" w:type="dxa"/>
          </w:tcPr>
          <w:p w14:paraId="061034F0" w14:textId="77777777" w:rsidR="00591004" w:rsidRPr="00AC5042" w:rsidRDefault="00591004" w:rsidP="00591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99E7" w14:textId="4D6A99C9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1,273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C0E08" w14:textId="77777777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31DF4" w14:textId="7F158D83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0D355" w14:textId="77777777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85ED6" w14:textId="2EF0F1F3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24,014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B146E" w14:textId="77777777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B8DE4" w14:textId="5646534C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4,873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13B6" w14:textId="77777777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3E338" w14:textId="21B1DEDD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0945D" w14:textId="77777777" w:rsidR="00591004" w:rsidRPr="0045658D" w:rsidRDefault="00591004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89665" w14:textId="6EBCAF6F" w:rsidR="00591004" w:rsidRPr="0045658D" w:rsidRDefault="00337F4C" w:rsidP="0059100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30,723</w:t>
            </w:r>
          </w:p>
        </w:tc>
      </w:tr>
      <w:tr w:rsidR="0045658D" w:rsidRPr="00824832" w14:paraId="7A7636A8" w14:textId="77777777" w:rsidTr="008122FF">
        <w:trPr>
          <w:trHeight w:val="306"/>
        </w:trPr>
        <w:tc>
          <w:tcPr>
            <w:tcW w:w="3060" w:type="dxa"/>
            <w:tcBorders>
              <w:bottom w:val="nil"/>
            </w:tcBorders>
          </w:tcPr>
          <w:p w14:paraId="5B1944B5" w14:textId="77777777" w:rsidR="0045658D" w:rsidRPr="00AC5042" w:rsidRDefault="0045658D" w:rsidP="004565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DA772" w14:textId="71FB256F" w:rsidR="0045658D" w:rsidRPr="0045658D" w:rsidRDefault="00591004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DBC7F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52630" w14:textId="1A60FFCF" w:rsidR="0045658D" w:rsidRPr="0045658D" w:rsidRDefault="00591004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6AEF1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23389" w14:textId="5F0A5B6A" w:rsidR="0045658D" w:rsidRPr="0045658D" w:rsidRDefault="00591004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FDC79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9CF4B" w14:textId="34963B34" w:rsidR="0045658D" w:rsidRPr="0045658D" w:rsidRDefault="00591004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25912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FE5E1" w14:textId="3DAC0E16" w:rsidR="0045658D" w:rsidRPr="0045658D" w:rsidRDefault="00591004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29027" w14:textId="77777777" w:rsidR="0045658D" w:rsidRPr="0045658D" w:rsidRDefault="0045658D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0F07A" w14:textId="3CD65F73" w:rsidR="0045658D" w:rsidRPr="0045658D" w:rsidRDefault="00337F4C" w:rsidP="0045658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1,132</w:t>
            </w:r>
          </w:p>
        </w:tc>
      </w:tr>
      <w:tr w:rsidR="00337F4C" w:rsidRPr="00824832" w14:paraId="5FB76CC6" w14:textId="77777777" w:rsidTr="008122FF">
        <w:tc>
          <w:tcPr>
            <w:tcW w:w="3060" w:type="dxa"/>
            <w:tcBorders>
              <w:top w:val="nil"/>
              <w:bottom w:val="nil"/>
            </w:tcBorders>
          </w:tcPr>
          <w:p w14:paraId="241BD008" w14:textId="0DC5646D" w:rsidR="00337F4C" w:rsidRPr="00936959" w:rsidRDefault="005615FC" w:rsidP="00337F4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337F4C"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88644" w14:textId="4AD80E0E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3C3DC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D8AA4" w14:textId="5197B065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C8681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0BCEF" w14:textId="2B61D5D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CEDE6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F588F" w14:textId="026A147C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55524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03532" w14:textId="6F3EF36D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5,227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5A751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09456" w14:textId="58BC19E2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5,227</w:t>
            </w:r>
          </w:p>
        </w:tc>
      </w:tr>
      <w:tr w:rsidR="00337F4C" w:rsidRPr="00824832" w14:paraId="07C3565A" w14:textId="77777777" w:rsidTr="0093386C">
        <w:tc>
          <w:tcPr>
            <w:tcW w:w="3060" w:type="dxa"/>
            <w:tcBorders>
              <w:top w:val="nil"/>
              <w:bottom w:val="nil"/>
            </w:tcBorders>
          </w:tcPr>
          <w:p w14:paraId="1AD4D75A" w14:textId="7B9F3477" w:rsidR="00337F4C" w:rsidRPr="00936959" w:rsidRDefault="00337F4C" w:rsidP="00337F4C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337F4C" w:rsidRPr="00936959" w:rsidRDefault="00337F4C" w:rsidP="00337F4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1420F" w14:textId="5DA01D4E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026EC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EDBF" w14:textId="1642615F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A9334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EB10" w14:textId="635554E5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8EFE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D795F" w14:textId="3AA07D50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5F5D9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0B0BA" w14:textId="77777777" w:rsidR="005615FC" w:rsidRDefault="005615F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1B5527D" w14:textId="68AA5EB8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A31EA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83D6E" w14:textId="77777777" w:rsidR="005615FC" w:rsidRDefault="005615F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1C9DA2B" w14:textId="24925233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487</w:t>
            </w:r>
          </w:p>
        </w:tc>
      </w:tr>
      <w:tr w:rsidR="00337F4C" w:rsidRPr="00824832" w14:paraId="695EDD79" w14:textId="77777777" w:rsidTr="0079546B">
        <w:tc>
          <w:tcPr>
            <w:tcW w:w="3060" w:type="dxa"/>
          </w:tcPr>
          <w:p w14:paraId="6BD46D0B" w14:textId="77777777" w:rsidR="00337F4C" w:rsidRPr="00AC5042" w:rsidRDefault="00337F4C" w:rsidP="00337F4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684198" w14:textId="62911A9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95522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3EF4B" w14:textId="0B9E43B2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FC021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2A6817" w14:textId="626A3EDF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2,781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7F360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08C7B" w14:textId="69C5EF48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A2606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177C3" w14:textId="3949596B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1,540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C6DE6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0E645" w14:textId="2827F61F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4,365</w:t>
            </w:r>
          </w:p>
        </w:tc>
      </w:tr>
      <w:tr w:rsidR="00337F4C" w:rsidRPr="00824832" w14:paraId="7D600976" w14:textId="77777777" w:rsidTr="00FE3228">
        <w:tc>
          <w:tcPr>
            <w:tcW w:w="3060" w:type="dxa"/>
          </w:tcPr>
          <w:p w14:paraId="77636743" w14:textId="77777777" w:rsidR="00337F4C" w:rsidRPr="00557DD1" w:rsidRDefault="00337F4C" w:rsidP="00337F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D5C4B" w14:textId="1CE1A168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2,604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A72E6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6D099" w14:textId="7BD92B91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1,196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D5EC3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94F3B" w14:textId="3B40D4D0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98,938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175F6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704A8" w14:textId="1AC23F2F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9,105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A73E8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D462C" w14:textId="79A4F3EB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8,386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9FD58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09005F" w14:textId="6CFC11CC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120,229</w:t>
            </w:r>
          </w:p>
        </w:tc>
      </w:tr>
      <w:tr w:rsidR="00337F4C" w:rsidRPr="00824832" w14:paraId="68A27D92" w14:textId="77777777" w:rsidTr="00A6421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060" w:type="dxa"/>
          </w:tcPr>
          <w:p w14:paraId="6857E29C" w14:textId="77777777" w:rsidR="00337F4C" w:rsidRPr="00AC5042" w:rsidRDefault="00337F4C" w:rsidP="00337F4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D667F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D839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0E47C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6AD2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0EB35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1FE8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0BDFB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51098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A497E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26269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FE88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7F4C" w:rsidRPr="00824832" w14:paraId="0245812D" w14:textId="77777777" w:rsidTr="00A64216">
        <w:tc>
          <w:tcPr>
            <w:tcW w:w="3060" w:type="dxa"/>
          </w:tcPr>
          <w:p w14:paraId="3CB845E5" w14:textId="77777777" w:rsidR="00337F4C" w:rsidRPr="00AC5042" w:rsidRDefault="00337F4C" w:rsidP="00337F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E45B3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9FE5" w14:textId="77777777" w:rsidR="00337F4C" w:rsidRPr="001C6EE1" w:rsidRDefault="00337F4C" w:rsidP="00337F4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6F30D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711EB" w14:textId="77777777" w:rsidR="00337F4C" w:rsidRPr="001C6EE1" w:rsidRDefault="00337F4C" w:rsidP="00337F4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70FD5" w14:textId="77777777" w:rsidR="00337F4C" w:rsidRPr="001C6EE1" w:rsidRDefault="00337F4C" w:rsidP="00337F4C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71F57" w14:textId="77777777" w:rsidR="00337F4C" w:rsidRPr="001C6EE1" w:rsidRDefault="00337F4C" w:rsidP="00337F4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A38F4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7B54A" w14:textId="77777777" w:rsidR="00337F4C" w:rsidRPr="001C6EE1" w:rsidRDefault="00337F4C" w:rsidP="00337F4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2D11E" w14:textId="77777777" w:rsidR="00337F4C" w:rsidRPr="001C6EE1" w:rsidRDefault="00337F4C" w:rsidP="00337F4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D41B2" w14:textId="77777777" w:rsidR="00337F4C" w:rsidRPr="001C6EE1" w:rsidRDefault="00337F4C" w:rsidP="00337F4C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DFC51" w14:textId="77777777" w:rsidR="00337F4C" w:rsidRPr="001C6EE1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7F4C" w:rsidRPr="00824832" w14:paraId="37DAFB6F" w14:textId="77777777" w:rsidTr="008122FF">
        <w:tc>
          <w:tcPr>
            <w:tcW w:w="3060" w:type="dxa"/>
          </w:tcPr>
          <w:p w14:paraId="3F795558" w14:textId="77777777" w:rsidR="00337F4C" w:rsidRPr="00AC5042" w:rsidRDefault="00337F4C" w:rsidP="00337F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BDB14" w14:textId="35EB4AE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04B09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B57A8" w14:textId="44428EBA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EBB7F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BCD74" w14:textId="7A6B83AF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73,133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5BE92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CC261" w14:textId="15D7A535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4,597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9C6D4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D6059" w14:textId="66070301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60C0D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920C6" w14:textId="46943932" w:rsidR="00337F4C" w:rsidRPr="0045658D" w:rsidRDefault="00337F4C" w:rsidP="00337F4C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78,726</w:t>
            </w:r>
          </w:p>
        </w:tc>
      </w:tr>
      <w:tr w:rsidR="00337F4C" w:rsidRPr="00824832" w14:paraId="077A8FBC" w14:textId="77777777" w:rsidTr="008122FF">
        <w:tc>
          <w:tcPr>
            <w:tcW w:w="3060" w:type="dxa"/>
          </w:tcPr>
          <w:p w14:paraId="66ECB14E" w14:textId="77777777" w:rsidR="00337F4C" w:rsidRPr="00AC5042" w:rsidRDefault="00337F4C" w:rsidP="00337F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AF154" w14:textId="4751C615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DDE3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5140C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EEE3E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6B138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96C03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1918C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97543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4572C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0DF90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D9A70" w14:textId="77777777" w:rsidR="00337F4C" w:rsidRPr="0045658D" w:rsidRDefault="00337F4C" w:rsidP="00337F4C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37F4C" w:rsidRPr="0045658D" w14:paraId="7E1B9F64" w14:textId="77777777" w:rsidTr="00FE3228">
        <w:tc>
          <w:tcPr>
            <w:tcW w:w="3060" w:type="dxa"/>
          </w:tcPr>
          <w:p w14:paraId="03E8D8FF" w14:textId="77777777" w:rsidR="00337F4C" w:rsidRPr="00AC5042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95CDF" w14:textId="28955CBF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(203)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C8D43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40A4C" w14:textId="392669BD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BDFF8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C2F8A" w14:textId="58A12F2F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(39,016)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8CA79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C8235" w14:textId="5803D52D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(3,027)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C2DED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AD4E9" w14:textId="22AD1B8F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6B321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22D394" w14:textId="439E092E" w:rsidR="00337F4C" w:rsidRPr="0045658D" w:rsidRDefault="00337F4C" w:rsidP="00337F4C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(42,231)</w:t>
            </w:r>
          </w:p>
        </w:tc>
      </w:tr>
      <w:tr w:rsidR="00337F4C" w:rsidRPr="00824832" w14:paraId="2E02BFB6" w14:textId="77777777" w:rsidTr="00FE3228">
        <w:tc>
          <w:tcPr>
            <w:tcW w:w="3060" w:type="dxa"/>
          </w:tcPr>
          <w:p w14:paraId="04BEBC3D" w14:textId="77777777" w:rsidR="00337F4C" w:rsidRPr="00AC5042" w:rsidRDefault="00337F4C" w:rsidP="00337F4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81BD8" w14:textId="2F2078DD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10355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9DA3B" w14:textId="27530CC9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5B0C6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B5D45" w14:textId="7C4F3B88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34,117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5E288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0334E" w14:textId="4885701A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1,570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CFE26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E9DDF" w14:textId="7F19FA8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B31FB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925FA" w14:textId="70D370C2" w:rsidR="00337F4C" w:rsidRPr="0045658D" w:rsidRDefault="00337F4C" w:rsidP="00337F4C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36,495</w:t>
            </w:r>
          </w:p>
        </w:tc>
      </w:tr>
      <w:tr w:rsidR="00337F4C" w:rsidRPr="00824832" w14:paraId="058C31DE" w14:textId="77777777" w:rsidTr="008122FF">
        <w:tc>
          <w:tcPr>
            <w:tcW w:w="3060" w:type="dxa"/>
          </w:tcPr>
          <w:p w14:paraId="3A81856E" w14:textId="77777777" w:rsidR="00337F4C" w:rsidRPr="00AC5042" w:rsidRDefault="00337F4C" w:rsidP="00337F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89E69" w14:textId="3EC6CBC6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1,303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1E6A2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98915" w14:textId="3D66DE4E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C8EE5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2BDBD" w14:textId="1E1DA590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21,443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5BE46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14944" w14:textId="2EEAF3C6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3,785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47445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483F" w14:textId="69806E72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94FCF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79781" w14:textId="229C4CC1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26,927</w:t>
            </w:r>
          </w:p>
        </w:tc>
      </w:tr>
      <w:tr w:rsidR="00337F4C" w:rsidRPr="00824832" w14:paraId="55F8FA9F" w14:textId="77777777" w:rsidTr="00FE3228">
        <w:tc>
          <w:tcPr>
            <w:tcW w:w="3060" w:type="dxa"/>
          </w:tcPr>
          <w:p w14:paraId="6E61CAD1" w14:textId="77777777" w:rsidR="00337F4C" w:rsidRPr="00AC5042" w:rsidRDefault="00337F4C" w:rsidP="00337F4C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EA478" w14:textId="177706A4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862D7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4A460" w14:textId="21883775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E1A6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770EC" w14:textId="1632E8D2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43,242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402D8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E1514" w14:textId="2AC8BFEC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B565C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D0D2B" w14:textId="6E31045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F0D4E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E2547" w14:textId="21F8A84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44,778</w:t>
            </w:r>
          </w:p>
        </w:tc>
      </w:tr>
      <w:tr w:rsidR="00337F4C" w:rsidRPr="00824832" w14:paraId="08DA98C0" w14:textId="77777777" w:rsidTr="00FE3228">
        <w:tc>
          <w:tcPr>
            <w:tcW w:w="3060" w:type="dxa"/>
          </w:tcPr>
          <w:p w14:paraId="4BB379D5" w14:textId="77777777" w:rsidR="00337F4C" w:rsidRPr="00AC5042" w:rsidRDefault="00337F4C" w:rsidP="00337F4C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5B293" w14:textId="6A40EC8C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09535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58E9FE" w14:textId="01C457BA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5AA03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280EEE" w14:textId="28983C0C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19221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DFFBBE" w14:textId="4CEACE66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(214)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7640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A4100" w14:textId="48F4B0D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34,734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C8F57" w14:textId="77777777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3DDA4" w14:textId="465A4CE4" w:rsidR="00337F4C" w:rsidRPr="0045658D" w:rsidRDefault="00337F4C" w:rsidP="00337F4C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35,626</w:t>
            </w:r>
          </w:p>
        </w:tc>
      </w:tr>
      <w:tr w:rsidR="00337F4C" w:rsidRPr="00824832" w14:paraId="61B10A47" w14:textId="77777777" w:rsidTr="00FE3228">
        <w:tc>
          <w:tcPr>
            <w:tcW w:w="3060" w:type="dxa"/>
          </w:tcPr>
          <w:p w14:paraId="4522ABC2" w14:textId="77777777" w:rsidR="00337F4C" w:rsidRPr="00AC5042" w:rsidRDefault="00337F4C" w:rsidP="00337F4C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3F92E" w14:textId="0FB5EC83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2,435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B5365" w14:textId="7777777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B22EF" w14:textId="601C661D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7EB1D" w14:textId="7777777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38B87" w14:textId="4D6A7C4D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99,915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CABA2" w14:textId="7777777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14DC7" w14:textId="1D7494F3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5,989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1A2A8" w14:textId="7777777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99FF4B" w14:textId="14689BD8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34,734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3A82E" w14:textId="7777777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B7AE93" w14:textId="553CCCFD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143,826</w:t>
            </w:r>
          </w:p>
        </w:tc>
      </w:tr>
      <w:tr w:rsidR="00337F4C" w:rsidRPr="00824832" w14:paraId="21A73E10" w14:textId="77777777" w:rsidTr="00FE3228">
        <w:tc>
          <w:tcPr>
            <w:tcW w:w="3060" w:type="dxa"/>
          </w:tcPr>
          <w:p w14:paraId="5FE42D91" w14:textId="77777777" w:rsidR="00337F4C" w:rsidRPr="00AC5042" w:rsidRDefault="00337F4C" w:rsidP="00337F4C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B50378" w14:textId="38897B8A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2ECBB" w14:textId="7777777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50AF7A" w14:textId="67FF8881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8CABC" w14:textId="7777777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369265" w14:textId="204E375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(977)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B0F86" w14:textId="7777777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EAF518F" w14:textId="713D20EE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3,116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8B88A" w14:textId="41A0FE0D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2C3497" w14:textId="284762B3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(26,348)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A5003" w14:textId="77777777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C3DAF" w14:textId="52A3D6B3" w:rsidR="00337F4C" w:rsidRPr="0045658D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(23,597)</w:t>
            </w:r>
          </w:p>
        </w:tc>
      </w:tr>
      <w:tr w:rsidR="00337F4C" w:rsidRPr="00824832" w14:paraId="19D2203C" w14:textId="77777777" w:rsidTr="00FE3228">
        <w:tc>
          <w:tcPr>
            <w:tcW w:w="3060" w:type="dxa"/>
            <w:tcBorders>
              <w:bottom w:val="nil"/>
            </w:tcBorders>
          </w:tcPr>
          <w:p w14:paraId="2804BD56" w14:textId="1B89342E" w:rsidR="00337F4C" w:rsidRPr="00AC5042" w:rsidRDefault="00C41BB3" w:rsidP="00337F4C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="00337F4C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8E057B2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31911E22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73DC95B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8627B15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51891FF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5AA5B468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206F2A5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7F9756E4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ED5672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vAlign w:val="center"/>
          </w:tcPr>
          <w:p w14:paraId="0B1A49BB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8B3738" w14:textId="2B95B3D1" w:rsidR="00337F4C" w:rsidRPr="00364F87" w:rsidDel="001E262A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4,206</w:t>
            </w:r>
          </w:p>
        </w:tc>
      </w:tr>
      <w:tr w:rsidR="00337F4C" w:rsidRPr="00824832" w14:paraId="60E10718" w14:textId="77777777" w:rsidTr="00FE3228">
        <w:trPr>
          <w:trHeight w:val="405"/>
        </w:trPr>
        <w:tc>
          <w:tcPr>
            <w:tcW w:w="3060" w:type="dxa"/>
            <w:tcBorders>
              <w:top w:val="nil"/>
              <w:bottom w:val="nil"/>
            </w:tcBorders>
          </w:tcPr>
          <w:p w14:paraId="2D2B5CD0" w14:textId="1669FA91" w:rsidR="00337F4C" w:rsidRPr="00AC5042" w:rsidRDefault="00337F4C" w:rsidP="00337F4C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7394682F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1F6DBE00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501EC145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46E9418B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center"/>
          </w:tcPr>
          <w:p w14:paraId="7D84444A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563CC012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3A14FAC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0E7A7139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0A565560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vAlign w:val="center"/>
          </w:tcPr>
          <w:p w14:paraId="2D160A29" w14:textId="77777777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9088E8" w14:textId="0A767CA5" w:rsidR="00337F4C" w:rsidRPr="00364F87" w:rsidRDefault="00337F4C" w:rsidP="00337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(19</w:t>
            </w:r>
            <w:r w:rsidR="00C41B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C41B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1)</w:t>
            </w:r>
          </w:p>
        </w:tc>
      </w:tr>
    </w:tbl>
    <w:p w14:paraId="3A1513F1" w14:textId="77777777" w:rsidR="00C41BB3" w:rsidRDefault="00C41BB3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7" w:name="_Hlk69747274"/>
      <w:bookmarkEnd w:id="5"/>
      <w:bookmarkEnd w:id="6"/>
    </w:p>
    <w:p w14:paraId="202329D5" w14:textId="7E9876DE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70245">
        <w:rPr>
          <w:rFonts w:ascii="Angsana New" w:hAnsi="Angsana New"/>
          <w:spacing w:val="4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9645B6" w:rsidRPr="00CF5493">
        <w:rPr>
          <w:rFonts w:ascii="Angsana New" w:hAnsi="Angsana New"/>
          <w:sz w:val="28"/>
          <w:szCs w:val="28"/>
          <w:cs/>
        </w:rPr>
        <w:t>งวดสามเดือนสิ้นสุด</w:t>
      </w:r>
      <w:r w:rsidR="005137C0" w:rsidRPr="000E1F38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5137C0" w:rsidRPr="000E1F38">
        <w:rPr>
          <w:rFonts w:ascii="Angsana New" w:hAnsi="Angsana New"/>
          <w:spacing w:val="4"/>
          <w:sz w:val="28"/>
          <w:szCs w:val="28"/>
        </w:rPr>
        <w:t xml:space="preserve"> 31 </w:t>
      </w:r>
      <w:r w:rsidR="009645B6">
        <w:rPr>
          <w:rFonts w:ascii="Angsana New" w:hAnsi="Angsana New" w:hint="cs"/>
          <w:spacing w:val="4"/>
          <w:sz w:val="28"/>
          <w:szCs w:val="28"/>
          <w:cs/>
        </w:rPr>
        <w:t>มีนาคม</w:t>
      </w:r>
      <w:r w:rsidR="005137C0" w:rsidRPr="000E1F38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5137C0" w:rsidRPr="000E1F38">
        <w:rPr>
          <w:rFonts w:ascii="Angsana New" w:hAnsi="Angsana New"/>
          <w:spacing w:val="4"/>
          <w:sz w:val="28"/>
          <w:szCs w:val="28"/>
        </w:rPr>
        <w:t>256</w:t>
      </w:r>
      <w:r w:rsidR="009645B6">
        <w:rPr>
          <w:rFonts w:ascii="Angsana New" w:hAnsi="Angsana New"/>
          <w:spacing w:val="4"/>
          <w:sz w:val="28"/>
          <w:szCs w:val="28"/>
        </w:rPr>
        <w:t>3</w:t>
      </w:r>
      <w:r w:rsidR="005137C0" w:rsidRPr="000E1F38">
        <w:rPr>
          <w:rFonts w:ascii="Angsana New" w:hAnsi="Angsana New"/>
          <w:sz w:val="28"/>
          <w:szCs w:val="28"/>
        </w:rPr>
        <w:t xml:space="preserve"> </w:t>
      </w:r>
      <w:r w:rsidR="005137C0" w:rsidRPr="000E1F3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87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690"/>
        <w:gridCol w:w="884"/>
        <w:gridCol w:w="106"/>
        <w:gridCol w:w="884"/>
        <w:gridCol w:w="106"/>
        <w:gridCol w:w="884"/>
        <w:gridCol w:w="106"/>
        <w:gridCol w:w="974"/>
        <w:gridCol w:w="106"/>
        <w:gridCol w:w="841"/>
        <w:gridCol w:w="106"/>
        <w:gridCol w:w="900"/>
      </w:tblGrid>
      <w:tr w:rsidR="006B18EE" w:rsidRPr="00824832" w14:paraId="64F77E98" w14:textId="77777777" w:rsidTr="009434DA">
        <w:trPr>
          <w:tblHeader/>
        </w:trPr>
        <w:tc>
          <w:tcPr>
            <w:tcW w:w="3690" w:type="dxa"/>
            <w:tcBorders>
              <w:top w:val="nil"/>
              <w:bottom w:val="nil"/>
            </w:tcBorders>
          </w:tcPr>
          <w:p w14:paraId="40330922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97" w:type="dxa"/>
            <w:gridSpan w:val="11"/>
            <w:tcBorders>
              <w:top w:val="nil"/>
              <w:bottom w:val="single" w:sz="4" w:space="0" w:color="auto"/>
            </w:tcBorders>
          </w:tcPr>
          <w:p w14:paraId="00F2280F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6B18EE" w:rsidRPr="00824832" w14:paraId="2C64043B" w14:textId="77777777" w:rsidTr="009434DA">
        <w:trPr>
          <w:tblHeader/>
        </w:trPr>
        <w:tc>
          <w:tcPr>
            <w:tcW w:w="3690" w:type="dxa"/>
            <w:tcBorders>
              <w:top w:val="nil"/>
            </w:tcBorders>
          </w:tcPr>
          <w:p w14:paraId="05C08170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45325A10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37B5F061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59D38789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3038BDB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5A19186A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FCA7BC5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65FADF33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4518EED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27E50D6A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94063E4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644E723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B18EE" w:rsidRPr="00824832" w14:paraId="72276CF7" w14:textId="77777777" w:rsidTr="009434DA">
        <w:trPr>
          <w:tblHeader/>
        </w:trPr>
        <w:tc>
          <w:tcPr>
            <w:tcW w:w="3690" w:type="dxa"/>
          </w:tcPr>
          <w:p w14:paraId="14030F19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5466E662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0AA10F34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5FD0E9F2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6CABE19F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18FB8281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03CA5E84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0598A4A8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4BF16512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  <w:tcBorders>
              <w:bottom w:val="nil"/>
            </w:tcBorders>
          </w:tcPr>
          <w:p w14:paraId="06BF4B8B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73C1CB77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CA7885E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18EE" w:rsidRPr="00824832" w14:paraId="4D12D4FB" w14:textId="77777777" w:rsidTr="009434DA">
        <w:trPr>
          <w:tblHeader/>
        </w:trPr>
        <w:tc>
          <w:tcPr>
            <w:tcW w:w="3690" w:type="dxa"/>
          </w:tcPr>
          <w:p w14:paraId="6D8C3271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36781CDA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38F79E27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0E7B1889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2368F57F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0C9EC5AF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4212750F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592199EA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791A7B33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14:paraId="07F54187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66DF7E08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6F2D645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18EE" w:rsidRPr="00824832" w14:paraId="444C907D" w14:textId="77777777" w:rsidTr="009434DA">
        <w:tc>
          <w:tcPr>
            <w:tcW w:w="3690" w:type="dxa"/>
          </w:tcPr>
          <w:p w14:paraId="668178B3" w14:textId="77777777" w:rsidR="006B18EE" w:rsidRPr="00AC5042" w:rsidRDefault="006B18EE" w:rsidP="009434D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84" w:type="dxa"/>
          </w:tcPr>
          <w:p w14:paraId="10004ADD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644BFF9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46859C6E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0ECF143C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39480755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B4E10F0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1CEC7E7D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7BD36D6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41" w:type="dxa"/>
          </w:tcPr>
          <w:p w14:paraId="70ED76C6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0F26B43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F09C161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B18EE" w:rsidRPr="00824832" w14:paraId="05238FEC" w14:textId="77777777" w:rsidTr="009434DA">
        <w:tc>
          <w:tcPr>
            <w:tcW w:w="3690" w:type="dxa"/>
          </w:tcPr>
          <w:p w14:paraId="484FD49D" w14:textId="77777777" w:rsidR="006B18EE" w:rsidRPr="00AC5042" w:rsidRDefault="006B18EE" w:rsidP="009434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9C76A2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3,741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7FF866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6928D6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507408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802C06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196,469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25C936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A4C6BA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7,886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8AA8F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63F362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7CE2B9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12B12B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208,329</w:t>
            </w:r>
          </w:p>
        </w:tc>
      </w:tr>
      <w:tr w:rsidR="006B18EE" w:rsidRPr="00824832" w14:paraId="6C01B54B" w14:textId="77777777" w:rsidTr="009434DA">
        <w:tc>
          <w:tcPr>
            <w:tcW w:w="3690" w:type="dxa"/>
          </w:tcPr>
          <w:p w14:paraId="40550748" w14:textId="77777777" w:rsidR="006B18EE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  <w:p w14:paraId="190537FD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1AEC9" w14:textId="77777777" w:rsidR="006B18EE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ADB58F9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(2,726)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0F6FD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01A09" w14:textId="77777777" w:rsidR="006B18EE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43381BE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(116)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0531E3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79F78" w14:textId="77777777" w:rsidR="006B18EE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58D7570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(98,335)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DF4864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90429" w14:textId="77777777" w:rsidR="006B18EE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4517EF3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(5,555)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7FF2E4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95DAA9" w14:textId="77777777" w:rsidR="006B18EE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7F26A52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E5BF55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E9D6CD" w14:textId="77777777" w:rsidR="006B18EE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EE255C9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(106,732)</w:t>
            </w:r>
          </w:p>
        </w:tc>
      </w:tr>
      <w:tr w:rsidR="006B18EE" w:rsidRPr="00824832" w14:paraId="2C24D5F1" w14:textId="77777777" w:rsidTr="009434DA">
        <w:tc>
          <w:tcPr>
            <w:tcW w:w="3690" w:type="dxa"/>
          </w:tcPr>
          <w:p w14:paraId="1894DDB5" w14:textId="77777777" w:rsidR="006B18EE" w:rsidRPr="00AC5042" w:rsidRDefault="006B18EE" w:rsidP="009434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A2C1E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B39AF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0F706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14BD1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651F7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98,134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33DAE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22AF4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2,331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6BE51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FDD93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43A6E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24243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101,597</w:t>
            </w:r>
          </w:p>
        </w:tc>
      </w:tr>
      <w:tr w:rsidR="006B18EE" w:rsidRPr="00824832" w14:paraId="009E6A79" w14:textId="77777777" w:rsidTr="009434DA">
        <w:tc>
          <w:tcPr>
            <w:tcW w:w="3690" w:type="dxa"/>
          </w:tcPr>
          <w:p w14:paraId="1C30361D" w14:textId="77777777" w:rsidR="006B18EE" w:rsidRDefault="006B18EE" w:rsidP="009434DA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0098B12C" w14:textId="77777777" w:rsidR="006B18EE" w:rsidRPr="00AC5042" w:rsidRDefault="006B18EE" w:rsidP="009434DA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18A68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7C0CB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BDC86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7E40A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40190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(15,967)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CD86B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731F3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1025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C1F41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7C2D9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AEE8D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(15,307)</w:t>
            </w:r>
          </w:p>
        </w:tc>
      </w:tr>
      <w:tr w:rsidR="006B18EE" w:rsidRPr="00824832" w14:paraId="0D9CE2EB" w14:textId="77777777" w:rsidTr="009434DA">
        <w:tc>
          <w:tcPr>
            <w:tcW w:w="3690" w:type="dxa"/>
          </w:tcPr>
          <w:p w14:paraId="58674FDD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FBC10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E6A88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9D080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0AA53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2F43E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0A9F2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45DF7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5974A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99B17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FBDD1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1BA17" w14:textId="77777777" w:rsidR="006B18EE" w:rsidRPr="001C6EE1" w:rsidRDefault="006B18EE" w:rsidP="009434D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18EE" w:rsidRPr="00824832" w14:paraId="45122F8F" w14:textId="77777777" w:rsidTr="009434DA">
        <w:tc>
          <w:tcPr>
            <w:tcW w:w="3690" w:type="dxa"/>
          </w:tcPr>
          <w:p w14:paraId="56BA0DB0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BFB3E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1,031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25F59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0D3C5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361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8D88D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8649B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82,167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83772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3DF8A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2,731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383C8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3508B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5C9E1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E66FF" w14:textId="77777777" w:rsidR="006B18EE" w:rsidRPr="008955F0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86,290</w:t>
            </w:r>
          </w:p>
        </w:tc>
      </w:tr>
      <w:tr w:rsidR="006B18EE" w:rsidRPr="00824832" w14:paraId="36B1F8D9" w14:textId="77777777" w:rsidTr="009434DA">
        <w:tc>
          <w:tcPr>
            <w:tcW w:w="3690" w:type="dxa"/>
          </w:tcPr>
          <w:p w14:paraId="65B76294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DBB9B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836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2FC1C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E66A2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431F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E8849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40,681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F1609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D35FC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1,813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CA871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AAC0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16E53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2598B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43,374</w:t>
            </w:r>
          </w:p>
        </w:tc>
      </w:tr>
      <w:tr w:rsidR="006B18EE" w:rsidRPr="00824832" w14:paraId="3BA303CC" w14:textId="77777777" w:rsidTr="009434DA">
        <w:trPr>
          <w:trHeight w:val="306"/>
        </w:trPr>
        <w:tc>
          <w:tcPr>
            <w:tcW w:w="3690" w:type="dxa"/>
            <w:tcBorders>
              <w:bottom w:val="nil"/>
            </w:tcBorders>
          </w:tcPr>
          <w:p w14:paraId="64A45E05" w14:textId="77777777" w:rsidR="006B18EE" w:rsidRPr="00AC5042" w:rsidRDefault="006B18EE" w:rsidP="009434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7C0B5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89FE4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DA3F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39CCC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305F8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8B5FD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A7BE9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05AAF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3B887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925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ADB6D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0A9E7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925</w:t>
            </w:r>
          </w:p>
        </w:tc>
      </w:tr>
      <w:tr w:rsidR="006B18EE" w:rsidRPr="00824832" w14:paraId="454AEA67" w14:textId="77777777" w:rsidTr="009434DA">
        <w:tc>
          <w:tcPr>
            <w:tcW w:w="3690" w:type="dxa"/>
            <w:tcBorders>
              <w:top w:val="nil"/>
              <w:bottom w:val="nil"/>
            </w:tcBorders>
          </w:tcPr>
          <w:p w14:paraId="77D56CC4" w14:textId="77777777" w:rsidR="006B18EE" w:rsidRPr="00936959" w:rsidRDefault="006B18EE" w:rsidP="009434DA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ขาดทุนจากเครื่องมือทางการเงิน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A9C3B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8552D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8A611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7CACB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BA7E3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476A6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88736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7F257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8D7A3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(3,737)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54E7F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14683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(3,737)</w:t>
            </w:r>
          </w:p>
        </w:tc>
      </w:tr>
      <w:tr w:rsidR="006B18EE" w:rsidRPr="00824832" w14:paraId="73DB546C" w14:textId="77777777" w:rsidTr="009434DA">
        <w:tc>
          <w:tcPr>
            <w:tcW w:w="3690" w:type="dxa"/>
            <w:tcBorders>
              <w:top w:val="nil"/>
              <w:bottom w:val="nil"/>
            </w:tcBorders>
          </w:tcPr>
          <w:p w14:paraId="660F50F3" w14:textId="77777777" w:rsidR="006B18EE" w:rsidRPr="00936959" w:rsidRDefault="006B18EE" w:rsidP="009434DA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  <w:p w14:paraId="74A16AD1" w14:textId="77777777" w:rsidR="006B18EE" w:rsidRPr="00936959" w:rsidRDefault="006B18EE" w:rsidP="009434DA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BCD62" w14:textId="77777777" w:rsidR="006B18EE" w:rsidRPr="00071A71" w:rsidRDefault="006B18EE" w:rsidP="009434D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153135F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B1D92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A3FC1" w14:textId="77777777" w:rsidR="006B18EE" w:rsidRPr="00071A71" w:rsidRDefault="006B18EE" w:rsidP="009434D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D7CC786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F358B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61BD8" w14:textId="77777777" w:rsidR="006B18EE" w:rsidRPr="00071A71" w:rsidRDefault="006B18EE" w:rsidP="009434D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056FB2B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E8853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09A9C" w14:textId="77777777" w:rsidR="006B18EE" w:rsidRPr="00071A71" w:rsidRDefault="006B18EE" w:rsidP="009434D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968574B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9C592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D260A" w14:textId="77777777" w:rsidR="006B18EE" w:rsidRPr="00071A71" w:rsidRDefault="006B18EE" w:rsidP="009434D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B929B9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(11,205)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25ABF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04899" w14:textId="77777777" w:rsidR="006B18EE" w:rsidRPr="00071A71" w:rsidRDefault="006B18EE" w:rsidP="009434D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74DEF20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(11,205)</w:t>
            </w:r>
          </w:p>
        </w:tc>
      </w:tr>
      <w:tr w:rsidR="006B18EE" w:rsidRPr="00824832" w14:paraId="0F40003E" w14:textId="77777777" w:rsidTr="009434DA">
        <w:tc>
          <w:tcPr>
            <w:tcW w:w="3690" w:type="dxa"/>
          </w:tcPr>
          <w:p w14:paraId="40429D1C" w14:textId="77777777" w:rsidR="006B18EE" w:rsidRPr="00AC5042" w:rsidRDefault="006B18EE" w:rsidP="009434DA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9207F9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8BC44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B4A40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C7960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994917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5E2CE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2ABE98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EAB2F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9D503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21,753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D8AA3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CC720D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21,753</w:t>
            </w:r>
          </w:p>
        </w:tc>
      </w:tr>
      <w:tr w:rsidR="006B18EE" w:rsidRPr="00824832" w14:paraId="2EB03BF4" w14:textId="77777777" w:rsidTr="009434DA">
        <w:tc>
          <w:tcPr>
            <w:tcW w:w="3690" w:type="dxa"/>
          </w:tcPr>
          <w:p w14:paraId="255601BF" w14:textId="77777777" w:rsidR="006B18EE" w:rsidRPr="00557DD1" w:rsidRDefault="006B18EE" w:rsidP="009434D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DD134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FA969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32DBD0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79D05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BF9638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122,848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2AE2C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0A0EF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AA739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EE0A99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98812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5D103" w14:textId="77777777" w:rsidR="006B18EE" w:rsidRPr="007D1D05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137,400</w:t>
            </w:r>
          </w:p>
        </w:tc>
      </w:tr>
      <w:tr w:rsidR="006B18EE" w:rsidRPr="00824832" w14:paraId="6687A944" w14:textId="77777777" w:rsidTr="009434D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690" w:type="dxa"/>
          </w:tcPr>
          <w:p w14:paraId="39F8CDA4" w14:textId="77777777" w:rsidR="006B18EE" w:rsidRPr="00AC5042" w:rsidRDefault="006B18EE" w:rsidP="009434D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5E9CB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6C2BA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912F7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96CD0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054A9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C9CDB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A3FA6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87EB9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25A9E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B6752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77B73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18EE" w:rsidRPr="00824832" w14:paraId="0066F65F" w14:textId="77777777" w:rsidTr="009434DA">
        <w:tc>
          <w:tcPr>
            <w:tcW w:w="3690" w:type="dxa"/>
          </w:tcPr>
          <w:p w14:paraId="7D758245" w14:textId="77777777" w:rsidR="006B18EE" w:rsidRPr="00AC5042" w:rsidRDefault="006B18EE" w:rsidP="009434D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398D7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B28AE" w14:textId="77777777" w:rsidR="006B18EE" w:rsidRPr="001C6EE1" w:rsidRDefault="006B18EE" w:rsidP="009434DA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45402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79E6E" w14:textId="77777777" w:rsidR="006B18EE" w:rsidRPr="001C6EE1" w:rsidRDefault="006B18EE" w:rsidP="009434DA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5A34D" w14:textId="77777777" w:rsidR="006B18EE" w:rsidRPr="001C6EE1" w:rsidRDefault="006B18EE" w:rsidP="009434DA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6836F" w14:textId="77777777" w:rsidR="006B18EE" w:rsidRPr="001C6EE1" w:rsidRDefault="006B18EE" w:rsidP="009434DA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D1796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E9C4C" w14:textId="77777777" w:rsidR="006B18EE" w:rsidRPr="001C6EE1" w:rsidRDefault="006B18EE" w:rsidP="009434DA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F0267" w14:textId="77777777" w:rsidR="006B18EE" w:rsidRPr="001C6EE1" w:rsidRDefault="006B18EE" w:rsidP="009434DA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BE763" w14:textId="77777777" w:rsidR="006B18EE" w:rsidRPr="001C6EE1" w:rsidRDefault="006B18EE" w:rsidP="009434DA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87CC2" w14:textId="77777777" w:rsidR="006B18EE" w:rsidRPr="001C6EE1" w:rsidRDefault="006B18EE" w:rsidP="009434DA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B18EE" w:rsidRPr="00824832" w14:paraId="45B6B2B4" w14:textId="77777777" w:rsidTr="009434DA">
        <w:tc>
          <w:tcPr>
            <w:tcW w:w="3690" w:type="dxa"/>
          </w:tcPr>
          <w:p w14:paraId="09065077" w14:textId="77777777" w:rsidR="006B18EE" w:rsidRPr="00AC5042" w:rsidRDefault="006B18EE" w:rsidP="009434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99051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(209)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24649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F4B65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C1251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7A935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78,376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349D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5ADFA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(1,949)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031FB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A1BB6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5F16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BDA6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76,363</w:t>
            </w:r>
          </w:p>
        </w:tc>
      </w:tr>
      <w:tr w:rsidR="006B18EE" w:rsidRPr="00824832" w14:paraId="09E6BBA2" w14:textId="77777777" w:rsidTr="009434DA">
        <w:tc>
          <w:tcPr>
            <w:tcW w:w="3690" w:type="dxa"/>
          </w:tcPr>
          <w:p w14:paraId="0CF284F3" w14:textId="77777777" w:rsidR="006B18EE" w:rsidRPr="00AC5042" w:rsidRDefault="006B18EE" w:rsidP="009434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324C9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0709EF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150AA3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45EFF3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1303D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87ECC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948B8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B99B14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7F0A5C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BD38D3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39C27A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B18EE" w:rsidRPr="00824832" w14:paraId="6859B0A3" w14:textId="77777777" w:rsidTr="009434DA">
        <w:tc>
          <w:tcPr>
            <w:tcW w:w="3690" w:type="dxa"/>
          </w:tcPr>
          <w:p w14:paraId="73B8EC52" w14:textId="77777777" w:rsidR="006B18EE" w:rsidRPr="00AC5042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F0804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F34F9B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41B21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5A12D2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90BC70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(30,642)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99C65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5BC80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2,164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15CA79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56F8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56E22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AED622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(28,425)</w:t>
            </w:r>
          </w:p>
        </w:tc>
      </w:tr>
      <w:tr w:rsidR="006B18EE" w:rsidRPr="00824832" w14:paraId="4D931FDC" w14:textId="77777777" w:rsidTr="009434DA">
        <w:tc>
          <w:tcPr>
            <w:tcW w:w="3690" w:type="dxa"/>
          </w:tcPr>
          <w:p w14:paraId="53DA58B2" w14:textId="77777777" w:rsidR="006B18EE" w:rsidRPr="00AC5042" w:rsidRDefault="006B18EE" w:rsidP="009434D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98BB0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0D5C7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5EA11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15F8C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B61B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47,734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16E5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3FCC5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4C544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0A847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9F2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B9D6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47,938</w:t>
            </w:r>
          </w:p>
        </w:tc>
      </w:tr>
      <w:tr w:rsidR="006B18EE" w:rsidRPr="00824832" w14:paraId="50768647" w14:textId="77777777" w:rsidTr="009434DA">
        <w:tc>
          <w:tcPr>
            <w:tcW w:w="3690" w:type="dxa"/>
          </w:tcPr>
          <w:p w14:paraId="203A1CC8" w14:textId="77777777" w:rsidR="006B18EE" w:rsidRPr="00AC5042" w:rsidRDefault="006B18EE" w:rsidP="009434D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E0AC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E1347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6811A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3BB61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858AC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29,235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E8F8F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628F5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1,332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E07D6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F657F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5A149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959CB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31,458</w:t>
            </w:r>
          </w:p>
        </w:tc>
      </w:tr>
      <w:tr w:rsidR="006B18EE" w:rsidRPr="00824832" w14:paraId="78ED6899" w14:textId="77777777" w:rsidTr="009434DA">
        <w:tc>
          <w:tcPr>
            <w:tcW w:w="3690" w:type="dxa"/>
          </w:tcPr>
          <w:p w14:paraId="6E0A4135" w14:textId="77777777" w:rsidR="006B18EE" w:rsidRPr="00AC5042" w:rsidRDefault="006B18EE" w:rsidP="009434DA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74924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C89BC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DC9FE7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F3A02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13770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44,618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8C649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ABCF70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1CB56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227F4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A9DB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0243B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45,364</w:t>
            </w:r>
          </w:p>
        </w:tc>
      </w:tr>
      <w:tr w:rsidR="006B18EE" w:rsidRPr="00824832" w14:paraId="0746F511" w14:textId="77777777" w:rsidTr="009434DA">
        <w:tc>
          <w:tcPr>
            <w:tcW w:w="3690" w:type="dxa"/>
          </w:tcPr>
          <w:p w14:paraId="46D2A59A" w14:textId="77777777" w:rsidR="006B18EE" w:rsidRPr="00AC5042" w:rsidRDefault="006B18EE" w:rsidP="009434DA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27CDB4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(888)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B342F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DD8E9F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52F4C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43FAA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8,456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B3A6B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CF6A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25,801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F786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BCEEF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38,087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E586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1330E0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sz w:val="28"/>
                <w:szCs w:val="28"/>
              </w:rPr>
              <w:t>71,448</w:t>
            </w:r>
          </w:p>
        </w:tc>
      </w:tr>
      <w:tr w:rsidR="006B18EE" w:rsidRPr="00824832" w14:paraId="3ADC0BDD" w14:textId="77777777" w:rsidTr="009434DA">
        <w:tc>
          <w:tcPr>
            <w:tcW w:w="3690" w:type="dxa"/>
          </w:tcPr>
          <w:p w14:paraId="48345209" w14:textId="77777777" w:rsidR="006B18EE" w:rsidRPr="00AC5042" w:rsidRDefault="006B18EE" w:rsidP="009434DA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BFA57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FF91A2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2A5E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2375A5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6515E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130,043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062C63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1BA43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27,823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3968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A35C96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38,087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23DDA0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A3BF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196,208</w:t>
            </w:r>
          </w:p>
        </w:tc>
      </w:tr>
      <w:tr w:rsidR="006B18EE" w:rsidRPr="00824832" w14:paraId="3A9EE03D" w14:textId="77777777" w:rsidTr="009434DA">
        <w:tc>
          <w:tcPr>
            <w:tcW w:w="3690" w:type="dxa"/>
          </w:tcPr>
          <w:p w14:paraId="26BFE48B" w14:textId="77777777" w:rsidR="006B18EE" w:rsidRPr="00AC5042" w:rsidRDefault="006B18EE" w:rsidP="009434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AF785F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9A01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705CF1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A4C51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3E6CD5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(7,195)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20411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C2CE1A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(23,279)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991AF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E06E966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(30,35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4CD97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BFE41B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(58,808)</w:t>
            </w:r>
          </w:p>
        </w:tc>
      </w:tr>
      <w:tr w:rsidR="006B18EE" w:rsidRPr="00824832" w14:paraId="163A8DA5" w14:textId="77777777" w:rsidTr="009434DA">
        <w:tc>
          <w:tcPr>
            <w:tcW w:w="3690" w:type="dxa"/>
            <w:tcBorders>
              <w:bottom w:val="nil"/>
            </w:tcBorders>
          </w:tcPr>
          <w:p w14:paraId="7C0D4485" w14:textId="77777777" w:rsidR="006B18EE" w:rsidRPr="00AC5042" w:rsidRDefault="006B18EE" w:rsidP="009434DA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AA3A5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4B833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B4C67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ED706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BBF3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3B079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5BF5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B2F7A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902E2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06E5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F6196E" w14:textId="77777777" w:rsidR="006B18EE" w:rsidRPr="00364F87" w:rsidDel="001E262A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(7,877</w:t>
            </w:r>
            <w:r w:rsidRPr="00071A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B18EE" w:rsidRPr="00824832" w14:paraId="16C812A6" w14:textId="77777777" w:rsidTr="009434DA">
        <w:trPr>
          <w:trHeight w:val="405"/>
        </w:trPr>
        <w:tc>
          <w:tcPr>
            <w:tcW w:w="3690" w:type="dxa"/>
            <w:tcBorders>
              <w:top w:val="nil"/>
              <w:bottom w:val="nil"/>
            </w:tcBorders>
          </w:tcPr>
          <w:p w14:paraId="5F58B002" w14:textId="77777777" w:rsidR="006B18EE" w:rsidRPr="00AC5042" w:rsidRDefault="006B18EE" w:rsidP="009434DA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8" w:name="_Hlk23504798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517F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627E5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52DA5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4E848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00E17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94C9D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D0F14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86FA0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EFC2F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D4D40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39503E" w14:textId="77777777" w:rsidR="006B18EE" w:rsidRPr="00364F87" w:rsidRDefault="006B18EE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Pr="00071A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bookmarkEnd w:id="8"/>
    </w:tbl>
    <w:p w14:paraId="0695C8A5" w14:textId="53FD22AE" w:rsidR="006B18EE" w:rsidRDefault="006B18EE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E560BC" w14:textId="7B692C29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9" w:name="_Hlk69747314"/>
      <w:bookmarkEnd w:id="7"/>
      <w:r w:rsidRPr="00824832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สินทรัพย์และหนี้สินของส่วนงาน </w:t>
      </w:r>
      <w:r w:rsidR="006644E2"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6644E2" w:rsidRPr="000770A4">
        <w:rPr>
          <w:rFonts w:ascii="Angsana New" w:hAnsi="Angsana New"/>
          <w:sz w:val="28"/>
          <w:szCs w:val="28"/>
        </w:rPr>
        <w:t>31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 มีนาคม </w:t>
      </w:r>
      <w:r w:rsidR="006644E2" w:rsidRPr="000770A4">
        <w:rPr>
          <w:rFonts w:ascii="Angsana New" w:hAnsi="Angsana New"/>
          <w:sz w:val="28"/>
          <w:szCs w:val="28"/>
        </w:rPr>
        <w:t>256</w:t>
      </w:r>
      <w:r w:rsidR="006644E2">
        <w:rPr>
          <w:rFonts w:ascii="Angsana New" w:hAnsi="Angsana New"/>
          <w:sz w:val="28"/>
          <w:szCs w:val="28"/>
        </w:rPr>
        <w:t>4</w:t>
      </w:r>
      <w:r w:rsidR="006644E2" w:rsidRPr="000770A4">
        <w:rPr>
          <w:rFonts w:ascii="Angsana New" w:hAnsi="Angsana New"/>
          <w:sz w:val="28"/>
          <w:szCs w:val="28"/>
        </w:rPr>
        <w:t xml:space="preserve"> 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6644E2" w:rsidRPr="000770A4">
        <w:rPr>
          <w:rFonts w:ascii="Angsana New" w:hAnsi="Angsana New"/>
          <w:sz w:val="28"/>
          <w:szCs w:val="28"/>
        </w:rPr>
        <w:t xml:space="preserve">31 </w:t>
      </w:r>
      <w:r w:rsidR="006644E2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6644E2" w:rsidRPr="000770A4">
        <w:rPr>
          <w:rFonts w:ascii="Angsana New" w:hAnsi="Angsana New"/>
          <w:sz w:val="28"/>
          <w:szCs w:val="28"/>
        </w:rPr>
        <w:t>256</w:t>
      </w:r>
      <w:r w:rsidR="00E61229">
        <w:rPr>
          <w:rFonts w:ascii="Angsana New" w:hAnsi="Angsana New"/>
          <w:sz w:val="28"/>
          <w:szCs w:val="28"/>
        </w:rPr>
        <w:t>3</w:t>
      </w:r>
      <w:r w:rsidR="006644E2">
        <w:rPr>
          <w:rFonts w:ascii="Angsana New" w:hAnsi="Angsana New"/>
          <w:sz w:val="28"/>
          <w:szCs w:val="28"/>
          <w:cs/>
        </w:rPr>
        <w:t xml:space="preserve"> </w:t>
      </w:r>
      <w:r w:rsidR="006644E2" w:rsidRPr="00824832">
        <w:rPr>
          <w:rFonts w:ascii="Angsana New" w:hAnsi="Angsana New"/>
          <w:sz w:val="28"/>
          <w:szCs w:val="28"/>
          <w:cs/>
        </w:rPr>
        <w:t xml:space="preserve"> </w:t>
      </w:r>
      <w:r w:rsidR="005C75E9" w:rsidRPr="00824832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6644E2" w:rsidRPr="00824832" w14:paraId="68E7CC9D" w14:textId="77777777" w:rsidTr="006644E2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6644E2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276E115" w14:textId="535C34DB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70A4">
              <w:rPr>
                <w:rFonts w:ascii="Angsana New" w:hAnsi="Angsana New"/>
                <w:sz w:val="28"/>
                <w:szCs w:val="28"/>
              </w:rPr>
              <w:t>31</w:t>
            </w:r>
            <w:r w:rsidRPr="000770A4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770A4">
              <w:rPr>
                <w:rFonts w:ascii="Angsana New" w:hAnsi="Angsana New"/>
                <w:sz w:val="28"/>
                <w:szCs w:val="28"/>
              </w:rPr>
              <w:t>256</w:t>
            </w:r>
            <w:r w:rsidR="00BA134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644E2" w:rsidRPr="00824832" w14:paraId="7DAD20DE" w14:textId="77777777" w:rsidTr="006644E2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6644E2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6644E2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6644E2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5ED3E735" w14:textId="77777777" w:rsidTr="006644E2">
        <w:trPr>
          <w:trHeight w:val="281"/>
        </w:trPr>
        <w:tc>
          <w:tcPr>
            <w:tcW w:w="2250" w:type="dxa"/>
          </w:tcPr>
          <w:p w14:paraId="092C86BA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0C393BF4" w14:textId="316C73D2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11,153</w:t>
            </w:r>
          </w:p>
        </w:tc>
        <w:tc>
          <w:tcPr>
            <w:tcW w:w="270" w:type="dxa"/>
            <w:shd w:val="clear" w:color="auto" w:fill="auto"/>
          </w:tcPr>
          <w:p w14:paraId="0ABDC3D4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D0E5ABB" w14:textId="5406AB41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5,366</w:t>
            </w:r>
          </w:p>
        </w:tc>
        <w:tc>
          <w:tcPr>
            <w:tcW w:w="270" w:type="dxa"/>
            <w:shd w:val="clear" w:color="auto" w:fill="auto"/>
          </w:tcPr>
          <w:p w14:paraId="1ABB930D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050868" w14:textId="31B5BAA1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359,986</w:t>
            </w:r>
          </w:p>
        </w:tc>
        <w:tc>
          <w:tcPr>
            <w:tcW w:w="270" w:type="dxa"/>
            <w:shd w:val="clear" w:color="auto" w:fill="auto"/>
          </w:tcPr>
          <w:p w14:paraId="4120377A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FD17EB" w14:textId="22FB85FF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86,223</w:t>
            </w:r>
          </w:p>
        </w:tc>
        <w:tc>
          <w:tcPr>
            <w:tcW w:w="270" w:type="dxa"/>
          </w:tcPr>
          <w:p w14:paraId="078B489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6DC2B9" w14:textId="48F64A7A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462,728</w:t>
            </w:r>
          </w:p>
        </w:tc>
      </w:tr>
      <w:tr w:rsidR="006644E2" w:rsidRPr="00824832" w14:paraId="226A6423" w14:textId="77777777" w:rsidTr="006644E2">
        <w:trPr>
          <w:trHeight w:val="281"/>
        </w:trPr>
        <w:tc>
          <w:tcPr>
            <w:tcW w:w="2250" w:type="dxa"/>
          </w:tcPr>
          <w:p w14:paraId="0259B858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14:paraId="4701C48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DCA67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EA0728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2155A8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DFFCD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F4038C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38EF3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E349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75AC94" w14:textId="4133C66E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866,807</w:t>
            </w:r>
          </w:p>
        </w:tc>
      </w:tr>
      <w:tr w:rsidR="006644E2" w:rsidRPr="00824832" w14:paraId="381B9DAF" w14:textId="77777777" w:rsidTr="006644E2">
        <w:trPr>
          <w:trHeight w:val="281"/>
        </w:trPr>
        <w:tc>
          <w:tcPr>
            <w:tcW w:w="2250" w:type="dxa"/>
          </w:tcPr>
          <w:p w14:paraId="6690594C" w14:textId="77777777" w:rsidR="006644E2" w:rsidRPr="003A03C8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ABE967F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A05078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3BC642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31DACB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8A391AA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17DA3D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C1C0178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131FC" w14:textId="77777777" w:rsidR="006644E2" w:rsidRPr="003A03C8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75EC6" w14:textId="1539A29C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1,329,535</w:t>
            </w:r>
          </w:p>
        </w:tc>
      </w:tr>
      <w:tr w:rsidR="006644E2" w:rsidRPr="00824832" w14:paraId="27224E89" w14:textId="77777777" w:rsidTr="006644E2">
        <w:trPr>
          <w:trHeight w:val="106"/>
        </w:trPr>
        <w:tc>
          <w:tcPr>
            <w:tcW w:w="2250" w:type="dxa"/>
          </w:tcPr>
          <w:p w14:paraId="167D0E8E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4181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D9853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9A42A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B840C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5A150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A7BEA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919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EB9BB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F80D47" w14:textId="77777777" w:rsidR="006644E2" w:rsidRPr="00636D05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6644E2" w:rsidRPr="00F7616E" w14:paraId="1732F5E2" w14:textId="77777777" w:rsidTr="006644E2">
        <w:trPr>
          <w:trHeight w:val="281"/>
        </w:trPr>
        <w:tc>
          <w:tcPr>
            <w:tcW w:w="2250" w:type="dxa"/>
          </w:tcPr>
          <w:p w14:paraId="6A2BAD44" w14:textId="77777777" w:rsidR="006644E2" w:rsidRPr="00F7616E" w:rsidRDefault="006644E2" w:rsidP="00385D99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28A2FF31" w14:textId="76597767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18,198</w:t>
            </w:r>
          </w:p>
        </w:tc>
        <w:tc>
          <w:tcPr>
            <w:tcW w:w="270" w:type="dxa"/>
            <w:shd w:val="clear" w:color="auto" w:fill="auto"/>
          </w:tcPr>
          <w:p w14:paraId="1024CD7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EA75AA" w14:textId="1FA1AE97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8,574</w:t>
            </w:r>
          </w:p>
        </w:tc>
        <w:tc>
          <w:tcPr>
            <w:tcW w:w="270" w:type="dxa"/>
            <w:shd w:val="clear" w:color="auto" w:fill="auto"/>
          </w:tcPr>
          <w:p w14:paraId="33B0E02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3936F6A" w14:textId="1656129E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747,761</w:t>
            </w:r>
          </w:p>
        </w:tc>
        <w:tc>
          <w:tcPr>
            <w:tcW w:w="270" w:type="dxa"/>
            <w:shd w:val="clear" w:color="auto" w:fill="auto"/>
          </w:tcPr>
          <w:p w14:paraId="6A26010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0293B4" w14:textId="4713B44D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98,124</w:t>
            </w:r>
          </w:p>
        </w:tc>
        <w:tc>
          <w:tcPr>
            <w:tcW w:w="270" w:type="dxa"/>
          </w:tcPr>
          <w:p w14:paraId="30E94DA3" w14:textId="77777777" w:rsidR="006644E2" w:rsidRPr="00C75AC7" w:rsidDel="001E262A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54399D" w14:textId="77B6AE0E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872,657</w:t>
            </w:r>
          </w:p>
        </w:tc>
      </w:tr>
      <w:tr w:rsidR="006644E2" w:rsidRPr="00F7616E" w14:paraId="060DF53B" w14:textId="77777777" w:rsidTr="006644E2">
        <w:trPr>
          <w:trHeight w:val="281"/>
        </w:trPr>
        <w:tc>
          <w:tcPr>
            <w:tcW w:w="2250" w:type="dxa"/>
          </w:tcPr>
          <w:p w14:paraId="190F9B46" w14:textId="77777777" w:rsidR="006644E2" w:rsidRPr="00F7616E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06C485F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31E8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78E3A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A8336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95C5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E993C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D84A3C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4B80F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36169B" w14:textId="2140A290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60,751</w:t>
            </w:r>
          </w:p>
        </w:tc>
      </w:tr>
      <w:tr w:rsidR="006644E2" w:rsidRPr="00824832" w14:paraId="5C302239" w14:textId="77777777" w:rsidTr="006644E2">
        <w:trPr>
          <w:trHeight w:val="281"/>
        </w:trPr>
        <w:tc>
          <w:tcPr>
            <w:tcW w:w="2250" w:type="dxa"/>
          </w:tcPr>
          <w:p w14:paraId="60857F65" w14:textId="77777777" w:rsidR="006644E2" w:rsidRPr="00F7616E" w:rsidRDefault="006644E2" w:rsidP="00385D99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C7530E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E25813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59AD71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5F880B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F2C61E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A7489D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996F1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47F789" w14:textId="77777777" w:rsidR="006644E2" w:rsidRPr="00C75AC7" w:rsidRDefault="006644E2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F01A5B" w14:textId="49DED3B5" w:rsidR="006644E2" w:rsidRPr="00C75AC7" w:rsidRDefault="00337F4C" w:rsidP="00385D9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933,408</w:t>
            </w:r>
          </w:p>
        </w:tc>
      </w:tr>
    </w:tbl>
    <w:p w14:paraId="3C275967" w14:textId="21E489C1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824832" w14:paraId="2CD9D7B4" w14:textId="77777777" w:rsidTr="002F3F82">
        <w:trPr>
          <w:trHeight w:val="106"/>
          <w:tblHeader/>
        </w:trPr>
        <w:tc>
          <w:tcPr>
            <w:tcW w:w="2250" w:type="dxa"/>
          </w:tcPr>
          <w:p w14:paraId="70BCF665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C456253" w14:textId="77777777" w:rsidR="005C75E9" w:rsidRPr="00824832" w:rsidRDefault="005A362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C75E9"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824832" w14:paraId="2603BE4F" w14:textId="77777777" w:rsidTr="002F3F82">
        <w:trPr>
          <w:trHeight w:val="106"/>
          <w:tblHeader/>
        </w:trPr>
        <w:tc>
          <w:tcPr>
            <w:tcW w:w="2250" w:type="dxa"/>
          </w:tcPr>
          <w:p w14:paraId="3C34EE28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5A13F3C" w14:textId="2CF8D425" w:rsidR="00246311" w:rsidRPr="00824832" w:rsidRDefault="006644E2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2F3F82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17871" w:rsidRPr="00824832" w14:paraId="710368DD" w14:textId="77777777" w:rsidTr="002F3F82">
        <w:trPr>
          <w:trHeight w:val="281"/>
          <w:tblHeader/>
        </w:trPr>
        <w:tc>
          <w:tcPr>
            <w:tcW w:w="2250" w:type="dxa"/>
          </w:tcPr>
          <w:p w14:paraId="78A8AA8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A3B27E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0392D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263BAB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CBF3F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B840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E4E1F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BD063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424D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693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605CEC78" w14:textId="77777777" w:rsidTr="002F3F82">
        <w:trPr>
          <w:trHeight w:val="281"/>
          <w:tblHeader/>
        </w:trPr>
        <w:tc>
          <w:tcPr>
            <w:tcW w:w="2250" w:type="dxa"/>
          </w:tcPr>
          <w:p w14:paraId="2ADACF7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756A2C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1AFD19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0835C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047F7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E9AE673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87AB0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B9604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4AF156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BD4DE31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27D3C4EA" w14:textId="77777777" w:rsidTr="002F3F82">
        <w:trPr>
          <w:trHeight w:val="281"/>
          <w:tblHeader/>
        </w:trPr>
        <w:tc>
          <w:tcPr>
            <w:tcW w:w="2250" w:type="dxa"/>
          </w:tcPr>
          <w:p w14:paraId="67E89C5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C3CE1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2FC7141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59886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1CD1873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3C451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7C3402A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5FB48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795F1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C9D1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824832" w14:paraId="14722708" w14:textId="77777777" w:rsidTr="00246311">
        <w:trPr>
          <w:trHeight w:val="281"/>
        </w:trPr>
        <w:tc>
          <w:tcPr>
            <w:tcW w:w="2250" w:type="dxa"/>
          </w:tcPr>
          <w:p w14:paraId="0236102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16D5D9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A16E7A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C30D1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DA60D5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C1A2A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8A6B6B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478D8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0E8EC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91ED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56F88" w:rsidRPr="00824832" w14:paraId="6DB51832" w14:textId="77777777" w:rsidTr="00783988">
        <w:trPr>
          <w:trHeight w:val="281"/>
        </w:trPr>
        <w:tc>
          <w:tcPr>
            <w:tcW w:w="2250" w:type="dxa"/>
          </w:tcPr>
          <w:p w14:paraId="7A502576" w14:textId="77777777" w:rsidR="00E56F88" w:rsidRPr="003A03C8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A0B9D" w14:textId="3C6C1554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6,939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67AB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D8AC" w14:textId="197B0FEF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2,508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21840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919F4" w14:textId="211F0431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335,009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58327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3D05" w14:textId="3DF0806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80,730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B818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2AF1" w14:textId="4E7AB686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425,186 </w:t>
            </w:r>
          </w:p>
        </w:tc>
      </w:tr>
      <w:tr w:rsidR="00E56F88" w:rsidRPr="00824832" w14:paraId="2A519FBB" w14:textId="77777777" w:rsidTr="00782B56">
        <w:trPr>
          <w:trHeight w:val="281"/>
        </w:trPr>
        <w:tc>
          <w:tcPr>
            <w:tcW w:w="2250" w:type="dxa"/>
          </w:tcPr>
          <w:p w14:paraId="576E1C4A" w14:textId="77777777" w:rsidR="00E56F88" w:rsidRPr="003A03C8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032E7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D9099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11EC3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60F3C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335F5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9C494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75408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90D2" w14:textId="7777777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3A0EE" w14:textId="54B91AFB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873,514</w:t>
            </w: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56F88" w:rsidRPr="00824832" w14:paraId="5CF2D920" w14:textId="77777777" w:rsidTr="009434DA">
        <w:trPr>
          <w:trHeight w:val="281"/>
        </w:trPr>
        <w:tc>
          <w:tcPr>
            <w:tcW w:w="2250" w:type="dxa"/>
          </w:tcPr>
          <w:p w14:paraId="18699789" w14:textId="77777777" w:rsidR="00E56F88" w:rsidRPr="003A03C8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72B01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7CBD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31B0D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1AAFE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9DA59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A366A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64F30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8D46" w14:textId="77777777" w:rsidR="00E56F88" w:rsidRPr="003A03C8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90900A" w14:textId="5C4CE307" w:rsidR="00E56F88" w:rsidRPr="003A03C8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1,298,700</w:t>
            </w:r>
          </w:p>
        </w:tc>
      </w:tr>
      <w:tr w:rsidR="00E56F88" w:rsidRPr="00824832" w14:paraId="52A0A151" w14:textId="77777777" w:rsidTr="009434DA">
        <w:trPr>
          <w:trHeight w:val="106"/>
        </w:trPr>
        <w:tc>
          <w:tcPr>
            <w:tcW w:w="2250" w:type="dxa"/>
          </w:tcPr>
          <w:p w14:paraId="6B808673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2E436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9BDF7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9781B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199AC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2A9B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7550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8BC1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7312C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B63873" w14:textId="77777777" w:rsidR="00E56F88" w:rsidRPr="00636D05" w:rsidRDefault="00E56F88" w:rsidP="00E56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56F88" w:rsidRPr="00F7616E" w14:paraId="75869B0D" w14:textId="77777777" w:rsidTr="00783988">
        <w:trPr>
          <w:trHeight w:val="281"/>
        </w:trPr>
        <w:tc>
          <w:tcPr>
            <w:tcW w:w="2250" w:type="dxa"/>
          </w:tcPr>
          <w:p w14:paraId="77597EE8" w14:textId="77777777" w:rsidR="00E56F88" w:rsidRPr="00F7616E" w:rsidRDefault="00E56F88" w:rsidP="00E56F88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68C5B" w14:textId="0CAE6733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13,365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657C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2B80" w14:textId="19B9D956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5,558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A51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84A27" w14:textId="09D36880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713,186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C27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124A" w14:textId="0E5CA914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94,211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9087" w14:textId="77777777" w:rsidR="00E56F88" w:rsidRPr="00F7616E" w:rsidDel="001E262A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5765" w14:textId="13CF2F0C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826,320 </w:t>
            </w:r>
          </w:p>
        </w:tc>
      </w:tr>
      <w:tr w:rsidR="00E56F88" w:rsidRPr="00F7616E" w14:paraId="4CCEE366" w14:textId="77777777" w:rsidTr="00782B56">
        <w:trPr>
          <w:trHeight w:val="281"/>
        </w:trPr>
        <w:tc>
          <w:tcPr>
            <w:tcW w:w="2250" w:type="dxa"/>
          </w:tcPr>
          <w:p w14:paraId="47F72800" w14:textId="77777777" w:rsidR="00E56F88" w:rsidRPr="00F7616E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65F9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0AA9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BB0F6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0B6B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E7328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495DB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19D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14959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7C6B5" w14:textId="0E4C9D7A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57,060</w:t>
            </w:r>
            <w:r w:rsidRPr="0031467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56F88" w:rsidRPr="00824832" w14:paraId="4D514A8D" w14:textId="77777777" w:rsidTr="00782B56">
        <w:trPr>
          <w:trHeight w:val="281"/>
        </w:trPr>
        <w:tc>
          <w:tcPr>
            <w:tcW w:w="2250" w:type="dxa"/>
          </w:tcPr>
          <w:p w14:paraId="37F68B22" w14:textId="77777777" w:rsidR="00E56F88" w:rsidRPr="00F7616E" w:rsidRDefault="00E56F88" w:rsidP="00E56F88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47158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CF63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6D21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59F7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1D70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412E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6656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EF46" w14:textId="77777777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5A17D6" w14:textId="2C421B0D" w:rsidR="00E56F88" w:rsidRPr="00F7616E" w:rsidRDefault="00E56F88" w:rsidP="00E56F88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883,380</w:t>
            </w:r>
          </w:p>
        </w:tc>
      </w:tr>
      <w:bookmarkEnd w:id="9"/>
    </w:tbl>
    <w:p w14:paraId="295A0868" w14:textId="77777777" w:rsidR="0034029A" w:rsidRPr="00824832" w:rsidRDefault="0034029A" w:rsidP="00E61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096D91C" w14:textId="77777777" w:rsidR="0034029A" w:rsidRDefault="0034029A" w:rsidP="0034029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812DED0" w14:textId="0710A925" w:rsidR="00385D99" w:rsidRDefault="00385D99" w:rsidP="00385D9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35AF9C" w14:textId="77777777" w:rsidR="00E56F88" w:rsidRDefault="00E56F88" w:rsidP="00385D9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3B8D5F" w14:textId="585D2A58" w:rsidR="003F2A02" w:rsidRPr="00F7616E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73AB58F0" w14:textId="116C033D" w:rsidR="005B7353" w:rsidRPr="00824832" w:rsidRDefault="005B7353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วันที่ </w:t>
      </w:r>
      <w:r w:rsidR="00F360C9" w:rsidRPr="00824832">
        <w:rPr>
          <w:rFonts w:ascii="Angsana New" w:hAnsi="Angsana New"/>
          <w:sz w:val="28"/>
          <w:szCs w:val="28"/>
        </w:rPr>
        <w:t xml:space="preserve">31 </w:t>
      </w:r>
      <w:r w:rsidR="00385D99">
        <w:rPr>
          <w:rFonts w:ascii="Angsana New" w:hAnsi="Angsana New" w:hint="cs"/>
          <w:sz w:val="28"/>
          <w:szCs w:val="28"/>
          <w:cs/>
        </w:rPr>
        <w:t>มีนาคม</w:t>
      </w:r>
      <w:r w:rsidR="007259EA" w:rsidRPr="00824832">
        <w:rPr>
          <w:rFonts w:ascii="Angsana New" w:hAnsi="Angsana New"/>
          <w:sz w:val="28"/>
          <w:szCs w:val="28"/>
          <w:cs/>
        </w:rPr>
        <w:t xml:space="preserve"> </w:t>
      </w:r>
      <w:r w:rsidR="00AF0E24" w:rsidRPr="00824832">
        <w:rPr>
          <w:rFonts w:ascii="Angsana New" w:hAnsi="Angsana New"/>
          <w:sz w:val="28"/>
          <w:szCs w:val="28"/>
        </w:rPr>
        <w:t>256</w:t>
      </w:r>
      <w:r w:rsidR="00385D99">
        <w:rPr>
          <w:rFonts w:ascii="Angsana New" w:hAnsi="Angsana New"/>
          <w:sz w:val="28"/>
          <w:szCs w:val="28"/>
        </w:rPr>
        <w:t>4</w:t>
      </w:r>
      <w:r w:rsidR="007A7E29">
        <w:rPr>
          <w:rFonts w:ascii="Angsana New" w:hAnsi="Angsana New" w:hint="cs"/>
          <w:sz w:val="28"/>
          <w:szCs w:val="28"/>
          <w:cs/>
        </w:rPr>
        <w:t xml:space="preserve"> และ</w:t>
      </w:r>
      <w:r w:rsidR="007A1AF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7A1AF5">
        <w:rPr>
          <w:rFonts w:ascii="Angsana New" w:hAnsi="Angsana New"/>
          <w:sz w:val="28"/>
          <w:szCs w:val="28"/>
        </w:rPr>
        <w:t xml:space="preserve">31 </w:t>
      </w:r>
      <w:r w:rsidR="007A1AF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A7E29">
        <w:rPr>
          <w:rFonts w:ascii="Angsana New" w:hAnsi="Angsana New"/>
          <w:sz w:val="28"/>
          <w:szCs w:val="28"/>
        </w:rPr>
        <w:t>256</w:t>
      </w:r>
      <w:r w:rsidR="00385D99">
        <w:rPr>
          <w:rFonts w:ascii="Angsana New" w:hAnsi="Angsana New"/>
          <w:sz w:val="28"/>
          <w:szCs w:val="28"/>
        </w:rPr>
        <w:t>3</w:t>
      </w:r>
      <w:r w:rsidR="00AF0E24" w:rsidRPr="00824832">
        <w:rPr>
          <w:rFonts w:ascii="Angsana New" w:hAnsi="Angsana New"/>
          <w:sz w:val="28"/>
          <w:szCs w:val="28"/>
        </w:rPr>
        <w:t xml:space="preserve"> </w:t>
      </w:r>
      <w:r w:rsidR="00A4104C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33DFF20E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58A20275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0B37A408" w:rsidR="005C75E9" w:rsidRPr="00824832" w:rsidRDefault="00385D99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17976626" w:rsidR="005C75E9" w:rsidRPr="00824832" w:rsidRDefault="00385D9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C24C1" w:rsidRPr="00824832" w14:paraId="5CB6DD88" w14:textId="77777777" w:rsidTr="007A1AF5">
        <w:trPr>
          <w:trHeight w:val="3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775EB7A5" w:rsidR="003C24C1" w:rsidRPr="00824832" w:rsidRDefault="00DB6273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976CD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F7616E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F7616E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3745ACFD" w:rsidR="005B7353" w:rsidRPr="00824832" w:rsidRDefault="00C976CD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24832"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มีนาคม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2563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11C8B81D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054FCB4C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1D12D9A3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23170E6D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85D99" w:rsidRPr="00824832" w14:paraId="4FF2AB49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0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65F4EB1E" w:rsidR="00385D99" w:rsidRPr="00C976CD" w:rsidRDefault="003E6AC5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66,265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132C853F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111,754</w:t>
            </w:r>
          </w:p>
        </w:tc>
      </w:tr>
      <w:tr w:rsidR="00385D99" w:rsidRPr="00824832" w14:paraId="2AA4571F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7FECD21C" w:rsidR="00385D99" w:rsidRPr="00C976CD" w:rsidRDefault="003E6AC5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66,265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637DB8A0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27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111,754</w:t>
            </w:r>
          </w:p>
        </w:tc>
      </w:tr>
      <w:bookmarkEnd w:id="10"/>
    </w:tbl>
    <w:p w14:paraId="1A2548E6" w14:textId="236A5B1F" w:rsidR="00C976CD" w:rsidRDefault="00C976CD" w:rsidP="00C976CD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cs/>
        </w:rPr>
      </w:pPr>
    </w:p>
    <w:p w14:paraId="42366FA0" w14:textId="3D6519B4" w:rsidR="00C976CD" w:rsidRDefault="00C976CD" w:rsidP="00C976CD">
      <w:pPr>
        <w:rPr>
          <w:rFonts w:cs="Arial"/>
          <w:cs/>
          <w:lang w:val="th-TH"/>
        </w:rPr>
      </w:pPr>
    </w:p>
    <w:p w14:paraId="6A97DA4A" w14:textId="5E9E4929" w:rsidR="00C976CD" w:rsidRDefault="00C976CD" w:rsidP="00C976CD">
      <w:pPr>
        <w:rPr>
          <w:rFonts w:cs="Arial"/>
          <w:cs/>
          <w:lang w:val="th-TH"/>
        </w:rPr>
      </w:pPr>
    </w:p>
    <w:p w14:paraId="79698288" w14:textId="5FC19709" w:rsidR="00C976CD" w:rsidRDefault="00C976CD" w:rsidP="00C976CD">
      <w:pPr>
        <w:rPr>
          <w:rFonts w:cs="Arial"/>
          <w:cs/>
          <w:lang w:val="th-TH"/>
        </w:rPr>
      </w:pPr>
    </w:p>
    <w:p w14:paraId="20CC2962" w14:textId="535C6AC5" w:rsidR="00C976CD" w:rsidRDefault="00C976CD" w:rsidP="00C976CD">
      <w:pPr>
        <w:rPr>
          <w:rFonts w:cs="Arial"/>
          <w:cs/>
          <w:lang w:val="th-TH"/>
        </w:rPr>
      </w:pPr>
    </w:p>
    <w:p w14:paraId="1B78DD10" w14:textId="06C56BF5" w:rsidR="00C976CD" w:rsidRDefault="00C976CD" w:rsidP="00C976CD">
      <w:pPr>
        <w:rPr>
          <w:rFonts w:cs="Arial"/>
          <w:cs/>
          <w:lang w:val="th-TH"/>
        </w:rPr>
      </w:pPr>
    </w:p>
    <w:p w14:paraId="5ECB51DF" w14:textId="3910B6DF" w:rsidR="00C976CD" w:rsidRDefault="00C976CD" w:rsidP="00C976CD">
      <w:pPr>
        <w:rPr>
          <w:rFonts w:cs="Arial"/>
          <w:cs/>
          <w:lang w:val="th-TH"/>
        </w:rPr>
      </w:pPr>
    </w:p>
    <w:p w14:paraId="51446134" w14:textId="4751D9B6" w:rsidR="00C976CD" w:rsidRDefault="00C976CD" w:rsidP="00C976CD">
      <w:pPr>
        <w:rPr>
          <w:rFonts w:cs="Arial"/>
          <w:cs/>
          <w:lang w:val="th-TH"/>
        </w:rPr>
      </w:pPr>
    </w:p>
    <w:p w14:paraId="2A1A0272" w14:textId="42DC9566" w:rsidR="00C976CD" w:rsidRDefault="00C976CD" w:rsidP="00C976CD">
      <w:pPr>
        <w:rPr>
          <w:rFonts w:cs="Arial"/>
          <w:cs/>
          <w:lang w:val="th-TH"/>
        </w:rPr>
      </w:pPr>
    </w:p>
    <w:p w14:paraId="235C368F" w14:textId="23A5D0E3" w:rsidR="00C976CD" w:rsidRDefault="00C976CD" w:rsidP="00C976CD">
      <w:pPr>
        <w:rPr>
          <w:rFonts w:cs="Arial"/>
          <w:cs/>
          <w:lang w:val="th-TH"/>
        </w:rPr>
      </w:pPr>
    </w:p>
    <w:p w14:paraId="2B4B4C23" w14:textId="02B4B2FC" w:rsidR="00C976CD" w:rsidRDefault="00C976CD" w:rsidP="00C976CD">
      <w:pPr>
        <w:rPr>
          <w:rFonts w:cs="Arial"/>
          <w:cs/>
          <w:lang w:val="th-TH"/>
        </w:rPr>
      </w:pPr>
    </w:p>
    <w:p w14:paraId="69431FF9" w14:textId="4F2E76AA" w:rsidR="00C976CD" w:rsidRDefault="00C976CD" w:rsidP="00C976CD">
      <w:pPr>
        <w:rPr>
          <w:rFonts w:cs="Arial"/>
          <w:cs/>
          <w:lang w:val="th-TH"/>
        </w:rPr>
      </w:pPr>
    </w:p>
    <w:p w14:paraId="448B351E" w14:textId="2B81A62D" w:rsidR="00C976CD" w:rsidRDefault="00C976CD" w:rsidP="00C976CD">
      <w:pPr>
        <w:rPr>
          <w:rFonts w:cs="Arial"/>
          <w:cs/>
          <w:lang w:val="th-TH"/>
        </w:rPr>
      </w:pPr>
    </w:p>
    <w:p w14:paraId="27D0E3DE" w14:textId="13C2751F" w:rsidR="00C976CD" w:rsidRDefault="00C976CD" w:rsidP="00C976CD">
      <w:pPr>
        <w:rPr>
          <w:rFonts w:cs="Arial"/>
          <w:cs/>
          <w:lang w:val="th-TH"/>
        </w:rPr>
      </w:pPr>
    </w:p>
    <w:p w14:paraId="2613E5F4" w14:textId="64698440" w:rsidR="00C976CD" w:rsidRDefault="00C976CD" w:rsidP="00C976CD">
      <w:pPr>
        <w:rPr>
          <w:rFonts w:cs="Arial"/>
          <w:cs/>
          <w:lang w:val="th-TH"/>
        </w:rPr>
      </w:pPr>
    </w:p>
    <w:p w14:paraId="3F037772" w14:textId="030A3559" w:rsidR="00C976CD" w:rsidRDefault="00C976CD" w:rsidP="00C976CD">
      <w:pPr>
        <w:rPr>
          <w:rFonts w:cs="Arial"/>
          <w:cs/>
          <w:lang w:val="th-TH"/>
        </w:rPr>
      </w:pPr>
    </w:p>
    <w:p w14:paraId="39AD3E25" w14:textId="4635EEBB" w:rsidR="00C976CD" w:rsidRDefault="00C976CD" w:rsidP="00C976CD">
      <w:pPr>
        <w:rPr>
          <w:rFonts w:cs="Arial"/>
          <w:cs/>
          <w:lang w:val="th-TH"/>
        </w:rPr>
      </w:pPr>
    </w:p>
    <w:p w14:paraId="1E144BE2" w14:textId="0BAFEFAD" w:rsidR="00C976CD" w:rsidRDefault="00C976CD" w:rsidP="00C976CD">
      <w:pPr>
        <w:rPr>
          <w:rFonts w:cs="Arial"/>
          <w:cs/>
          <w:lang w:val="th-TH"/>
        </w:rPr>
      </w:pPr>
    </w:p>
    <w:p w14:paraId="778A79C4" w14:textId="166E3DB4" w:rsidR="00C976CD" w:rsidRDefault="00C976CD" w:rsidP="00C976CD">
      <w:pPr>
        <w:rPr>
          <w:rFonts w:cs="Arial"/>
          <w:cs/>
          <w:lang w:val="th-TH"/>
        </w:rPr>
      </w:pPr>
    </w:p>
    <w:p w14:paraId="1E41F2A4" w14:textId="630645A8" w:rsidR="00C976CD" w:rsidRDefault="00C976CD" w:rsidP="00C976CD">
      <w:pPr>
        <w:rPr>
          <w:rFonts w:cs="Arial"/>
          <w:cs/>
          <w:lang w:val="th-TH"/>
        </w:rPr>
      </w:pPr>
    </w:p>
    <w:p w14:paraId="02AB3432" w14:textId="7CFE26CC" w:rsidR="00C976CD" w:rsidRDefault="00C976CD" w:rsidP="00C976CD">
      <w:pPr>
        <w:rPr>
          <w:rFonts w:cs="Arial"/>
          <w:cs/>
          <w:lang w:val="th-TH"/>
        </w:rPr>
      </w:pPr>
    </w:p>
    <w:p w14:paraId="3D2348A3" w14:textId="0DA66E9C" w:rsidR="00C976CD" w:rsidRDefault="00C976CD" w:rsidP="00C976CD">
      <w:pPr>
        <w:rPr>
          <w:rFonts w:cs="Arial"/>
          <w:cs/>
          <w:lang w:val="th-TH"/>
        </w:rPr>
      </w:pPr>
    </w:p>
    <w:p w14:paraId="44EDFE89" w14:textId="794A9985" w:rsidR="00C976CD" w:rsidRDefault="00C976CD" w:rsidP="00C976CD">
      <w:pPr>
        <w:rPr>
          <w:rFonts w:cs="Arial"/>
          <w:cs/>
          <w:lang w:val="th-TH"/>
        </w:rPr>
      </w:pPr>
    </w:p>
    <w:p w14:paraId="3DF075A8" w14:textId="4CDE8F10" w:rsidR="00C976CD" w:rsidRDefault="00C976CD" w:rsidP="00C976CD">
      <w:pPr>
        <w:rPr>
          <w:rFonts w:cs="Arial"/>
          <w:cs/>
          <w:lang w:val="th-TH"/>
        </w:rPr>
      </w:pPr>
    </w:p>
    <w:p w14:paraId="11233B45" w14:textId="0FA59378" w:rsidR="00C976CD" w:rsidRDefault="00C976CD" w:rsidP="00C976CD">
      <w:pPr>
        <w:rPr>
          <w:rFonts w:cs="Arial"/>
          <w:cs/>
          <w:lang w:val="th-TH"/>
        </w:rPr>
      </w:pPr>
    </w:p>
    <w:p w14:paraId="5E172E6B" w14:textId="3A5CB82E" w:rsidR="00C976CD" w:rsidRDefault="00C976CD" w:rsidP="00C976CD">
      <w:pPr>
        <w:rPr>
          <w:rFonts w:cs="Arial"/>
          <w:cs/>
          <w:lang w:val="th-TH"/>
        </w:rPr>
      </w:pPr>
    </w:p>
    <w:p w14:paraId="1212997A" w14:textId="6E968BD9" w:rsidR="00C976CD" w:rsidRDefault="00C976CD" w:rsidP="00C976CD">
      <w:pPr>
        <w:rPr>
          <w:rFonts w:cs="Arial"/>
          <w:cs/>
          <w:lang w:val="th-TH"/>
        </w:rPr>
      </w:pPr>
    </w:p>
    <w:p w14:paraId="207FFC52" w14:textId="77777777" w:rsidR="00C976CD" w:rsidRPr="00C976CD" w:rsidRDefault="00C976CD" w:rsidP="00C976CD">
      <w:pPr>
        <w:rPr>
          <w:rFonts w:cs="Arial"/>
          <w:cs/>
          <w:lang w:val="th-TH"/>
        </w:rPr>
      </w:pPr>
    </w:p>
    <w:p w14:paraId="7DAEFAA1" w14:textId="02D0AA63" w:rsidR="005B7353" w:rsidRPr="00872E9A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72E9A">
        <w:rPr>
          <w:b/>
          <w:bCs/>
          <w:u w:val="none"/>
          <w:cs/>
        </w:rPr>
        <w:lastRenderedPageBreak/>
        <w:t>ทรัพย์สิน</w:t>
      </w:r>
      <w:r w:rsidR="00520742" w:rsidRPr="00872E9A">
        <w:rPr>
          <w:b/>
          <w:bCs/>
          <w:u w:val="none"/>
          <w:cs/>
        </w:rPr>
        <w:t>อื่น</w:t>
      </w:r>
      <w:r w:rsidRPr="00872E9A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615D04E7" w:rsidR="00520742" w:rsidRDefault="005C75E9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85D99" w:rsidRPr="00824832">
        <w:rPr>
          <w:rFonts w:ascii="Angsana New" w:hAnsi="Angsana New"/>
          <w:sz w:val="28"/>
          <w:szCs w:val="28"/>
        </w:rPr>
        <w:t xml:space="preserve">31 </w:t>
      </w:r>
      <w:r w:rsidR="00385D99">
        <w:rPr>
          <w:rFonts w:ascii="Angsana New" w:hAnsi="Angsana New" w:hint="cs"/>
          <w:sz w:val="28"/>
          <w:szCs w:val="28"/>
          <w:cs/>
        </w:rPr>
        <w:t>มีนาคม</w:t>
      </w:r>
      <w:r w:rsidR="00385D99" w:rsidRPr="00824832">
        <w:rPr>
          <w:rFonts w:ascii="Angsana New" w:hAnsi="Angsana New"/>
          <w:sz w:val="28"/>
          <w:szCs w:val="28"/>
          <w:cs/>
        </w:rPr>
        <w:t xml:space="preserve"> </w:t>
      </w:r>
      <w:r w:rsidR="00385D99" w:rsidRPr="00824832">
        <w:rPr>
          <w:rFonts w:ascii="Angsana New" w:hAnsi="Angsana New"/>
          <w:sz w:val="28"/>
          <w:szCs w:val="28"/>
        </w:rPr>
        <w:t>256</w:t>
      </w:r>
      <w:r w:rsidR="00385D99">
        <w:rPr>
          <w:rFonts w:ascii="Angsana New" w:hAnsi="Angsana New"/>
          <w:sz w:val="28"/>
          <w:szCs w:val="28"/>
        </w:rPr>
        <w:t>4</w:t>
      </w:r>
      <w:r w:rsidR="00385D99">
        <w:rPr>
          <w:rFonts w:ascii="Angsana New" w:hAnsi="Angsana New" w:hint="cs"/>
          <w:sz w:val="28"/>
          <w:szCs w:val="28"/>
          <w:cs/>
        </w:rPr>
        <w:t xml:space="preserve"> และ</w:t>
      </w:r>
      <w:r w:rsidR="00385D99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385D99" w:rsidRPr="000770A4">
        <w:rPr>
          <w:rFonts w:ascii="Angsana New" w:hAnsi="Angsana New"/>
          <w:sz w:val="28"/>
          <w:szCs w:val="28"/>
        </w:rPr>
        <w:t xml:space="preserve">31 </w:t>
      </w:r>
      <w:r w:rsidR="00385D99" w:rsidRPr="000770A4">
        <w:rPr>
          <w:rFonts w:ascii="Angsana New" w:hAnsi="Angsana New"/>
          <w:sz w:val="28"/>
          <w:szCs w:val="28"/>
          <w:cs/>
        </w:rPr>
        <w:t>ธันวาคม</w:t>
      </w:r>
      <w:r w:rsidR="00385D99">
        <w:rPr>
          <w:rFonts w:ascii="Angsana New" w:hAnsi="Angsana New" w:hint="cs"/>
          <w:sz w:val="28"/>
          <w:szCs w:val="28"/>
          <w:cs/>
        </w:rPr>
        <w:t xml:space="preserve"> </w:t>
      </w:r>
      <w:r w:rsidR="00385D99">
        <w:rPr>
          <w:rFonts w:ascii="Angsana New" w:hAnsi="Angsana New"/>
          <w:sz w:val="28"/>
          <w:szCs w:val="28"/>
        </w:rPr>
        <w:t>2563</w:t>
      </w:r>
      <w:r w:rsidR="00385D99" w:rsidRPr="00824832">
        <w:rPr>
          <w:rFonts w:ascii="Angsana New" w:hAnsi="Angsana New"/>
          <w:sz w:val="28"/>
          <w:szCs w:val="28"/>
        </w:rPr>
        <w:t xml:space="preserve"> </w:t>
      </w:r>
      <w:r w:rsidR="00A64216" w:rsidRPr="00824832">
        <w:rPr>
          <w:rFonts w:ascii="Angsana New" w:hAnsi="Angsana New"/>
          <w:sz w:val="28"/>
          <w:szCs w:val="28"/>
          <w:cs/>
        </w:rPr>
        <w:t>บริษัท</w:t>
      </w:r>
      <w:r w:rsidR="00A64216" w:rsidRPr="00E653CB">
        <w:rPr>
          <w:rFonts w:ascii="Angsana New" w:hAnsi="Angsana New"/>
          <w:sz w:val="28"/>
          <w:szCs w:val="28"/>
          <w:cs/>
        </w:rPr>
        <w:t>ได้วางทรัพย์สินเพื่อเป็นหลักทรัพย์จัดสรรเป็นเงินสำรองประกันภัยกับนายทะเบีย</w:t>
      </w:r>
      <w:r w:rsidR="00A64216">
        <w:rPr>
          <w:rFonts w:ascii="Angsana New" w:hAnsi="Angsana New" w:hint="cs"/>
          <w:sz w:val="28"/>
          <w:szCs w:val="28"/>
          <w:cs/>
        </w:rPr>
        <w:t>น</w:t>
      </w:r>
      <w:r w:rsidR="00A64216" w:rsidRPr="00E653CB">
        <w:rPr>
          <w:rFonts w:ascii="Angsana New" w:hAnsi="Angsana New"/>
          <w:sz w:val="28"/>
          <w:szCs w:val="28"/>
          <w:cs/>
        </w:rPr>
        <w:t>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5C070F" w:rsidRPr="00824832" w14:paraId="4689548D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68F78389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04FF7287" w:rsidR="00385D99" w:rsidRPr="005C070F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6B48366F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85D99" w:rsidRPr="00824832" w14:paraId="1781CEF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19361FE7" w:rsidR="00385D99" w:rsidRPr="00824832" w:rsidRDefault="00847AC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71E2973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921</w:t>
            </w:r>
          </w:p>
        </w:tc>
      </w:tr>
      <w:tr w:rsidR="00385D99" w:rsidRPr="00824832" w14:paraId="148AC9B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4C729598" w:rsidR="00385D99" w:rsidRDefault="00847AC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131,228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74326AF6" w:rsidR="00385D99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80,713</w:t>
            </w:r>
          </w:p>
        </w:tc>
      </w:tr>
      <w:tr w:rsidR="00385D99" w:rsidRPr="00824832" w14:paraId="6954372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62E1B64B" w:rsidR="00385D99" w:rsidRDefault="00847AC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6C865A20" w:rsidR="00385D99" w:rsidRPr="00467175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848</w:t>
            </w:r>
          </w:p>
        </w:tc>
      </w:tr>
      <w:tr w:rsidR="00385D99" w:rsidRPr="00824832" w14:paraId="6E1A09BA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5D99" w:rsidRPr="00824832" w14:paraId="4490BF6E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081B3F6E" w:rsidR="00385D99" w:rsidRPr="00824832" w:rsidRDefault="00847AC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20,587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201BA6B2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36,181</w:t>
            </w:r>
          </w:p>
        </w:tc>
      </w:tr>
      <w:tr w:rsidR="00385D99" w:rsidRPr="00824832" w14:paraId="3BA6AA9F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185D0CD2" w:rsidR="00385D99" w:rsidRDefault="00847ACC" w:rsidP="00385D99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25,903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4A2869A5" w:rsidR="00385D99" w:rsidRPr="00467175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48,190</w:t>
            </w:r>
          </w:p>
        </w:tc>
      </w:tr>
      <w:tr w:rsidR="00385D99" w:rsidRPr="00824832" w14:paraId="13FCB5B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85D99" w:rsidRPr="00E872E9" w:rsidRDefault="00385D99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44C18E0F" w:rsidR="00385D99" w:rsidRPr="00824832" w:rsidRDefault="00847ACC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7,879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743E472B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14,440</w:t>
            </w:r>
          </w:p>
        </w:tc>
      </w:tr>
      <w:tr w:rsidR="00385D99" w:rsidRPr="00824832" w14:paraId="068D351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85D99" w:rsidRPr="00824832" w14:paraId="27989358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85D99" w:rsidRPr="00E872E9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5073B103" w:rsidR="00385D99" w:rsidRPr="00824832" w:rsidRDefault="00847ACC" w:rsidP="00385D99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34,839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090BE22A" w:rsidR="00385D99" w:rsidRPr="008C3C00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34,820</w:t>
            </w:r>
          </w:p>
        </w:tc>
      </w:tr>
      <w:tr w:rsidR="00385D99" w:rsidRPr="00824832" w14:paraId="4B95662D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85D99" w:rsidRPr="00E872E9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015A9896" w:rsidR="00385D99" w:rsidRDefault="00847ACC" w:rsidP="00385D99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101,109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44083267" w:rsidR="00385D99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100,921</w:t>
            </w:r>
          </w:p>
        </w:tc>
      </w:tr>
      <w:tr w:rsidR="00385D99" w:rsidRPr="00824832" w14:paraId="6C8CF6E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385D99" w:rsidRPr="00E872E9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77777777" w:rsidR="00385D99" w:rsidRPr="00824832" w:rsidRDefault="00385D99" w:rsidP="00385D99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385D99" w:rsidRPr="00923496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85D99" w:rsidRPr="00C92DE2" w14:paraId="716AFA63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385D99" w:rsidRPr="00824832" w:rsidRDefault="00385D99" w:rsidP="00385D99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0B9C5377" w:rsidR="00385D99" w:rsidRPr="00824832" w:rsidRDefault="00847ACC" w:rsidP="00385D99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22,542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6F1EBF08" w:rsidR="00385D99" w:rsidRPr="00C92DE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22,552</w:t>
            </w:r>
          </w:p>
        </w:tc>
      </w:tr>
      <w:tr w:rsidR="00385D99" w:rsidRPr="005067F3" w14:paraId="6CD9542F" w14:textId="77777777" w:rsidTr="009A0735">
        <w:trPr>
          <w:trHeight w:val="35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073AACB7" w:rsidR="00385D99" w:rsidRPr="00824832" w:rsidRDefault="00847ACC" w:rsidP="00385D99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345,079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85D99" w:rsidRPr="00824832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6835285F" w:rsidR="00385D99" w:rsidRPr="00387088" w:rsidRDefault="00385D99" w:rsidP="00385D99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339,586</w:t>
            </w:r>
          </w:p>
        </w:tc>
      </w:tr>
    </w:tbl>
    <w:p w14:paraId="2F2FE517" w14:textId="6C455216" w:rsidR="00507A1B" w:rsidRPr="00507A1B" w:rsidRDefault="00AB3FF6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t>ภาระผูกพัน</w:t>
      </w:r>
    </w:p>
    <w:p w14:paraId="7B7A369E" w14:textId="77777777" w:rsidR="00AB3FF6" w:rsidRPr="0045246C" w:rsidRDefault="00AB3FF6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1A8E4AEE" w14:textId="0D2B9C37" w:rsidR="005B7353" w:rsidRDefault="00AF0E24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วันที่ </w:t>
      </w:r>
      <w:r w:rsidR="00B97834" w:rsidRPr="00824832">
        <w:rPr>
          <w:rFonts w:ascii="Angsana New" w:hAnsi="Angsana New"/>
          <w:sz w:val="28"/>
          <w:szCs w:val="28"/>
        </w:rPr>
        <w:t xml:space="preserve">31 </w:t>
      </w:r>
      <w:r w:rsidR="00B97834">
        <w:rPr>
          <w:rFonts w:ascii="Angsana New" w:hAnsi="Angsana New" w:hint="cs"/>
          <w:sz w:val="28"/>
          <w:szCs w:val="28"/>
          <w:cs/>
        </w:rPr>
        <w:t>มีนาคม</w:t>
      </w:r>
      <w:r w:rsidR="00B97834" w:rsidRPr="00824832">
        <w:rPr>
          <w:rFonts w:ascii="Angsana New" w:hAnsi="Angsana New"/>
          <w:sz w:val="28"/>
          <w:szCs w:val="28"/>
          <w:cs/>
        </w:rPr>
        <w:t xml:space="preserve"> </w:t>
      </w:r>
      <w:r w:rsidR="00B97834" w:rsidRPr="00824832">
        <w:rPr>
          <w:rFonts w:ascii="Angsana New" w:hAnsi="Angsana New"/>
          <w:sz w:val="28"/>
          <w:szCs w:val="28"/>
        </w:rPr>
        <w:t>256</w:t>
      </w:r>
      <w:r w:rsidR="00B97834">
        <w:rPr>
          <w:rFonts w:ascii="Angsana New" w:hAnsi="Angsana New"/>
          <w:sz w:val="28"/>
          <w:szCs w:val="28"/>
        </w:rPr>
        <w:t>4</w:t>
      </w:r>
      <w:r w:rsidR="00B97834">
        <w:rPr>
          <w:rFonts w:ascii="Angsana New" w:hAnsi="Angsana New" w:hint="cs"/>
          <w:sz w:val="28"/>
          <w:szCs w:val="28"/>
          <w:cs/>
        </w:rPr>
        <w:t xml:space="preserve"> </w:t>
      </w:r>
      <w:r w:rsidR="007A7E29" w:rsidRPr="0045246C">
        <w:rPr>
          <w:rFonts w:ascii="Angsana New" w:hAnsi="Angsana New"/>
          <w:sz w:val="28"/>
          <w:szCs w:val="28"/>
          <w:cs/>
        </w:rPr>
        <w:t>และ</w:t>
      </w:r>
      <w:r w:rsidR="00B97834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B97834" w:rsidRPr="000770A4">
        <w:rPr>
          <w:rFonts w:ascii="Angsana New" w:hAnsi="Angsana New"/>
          <w:sz w:val="28"/>
          <w:szCs w:val="28"/>
        </w:rPr>
        <w:t xml:space="preserve">31 </w:t>
      </w:r>
      <w:r w:rsidR="00B97834" w:rsidRPr="000770A4">
        <w:rPr>
          <w:rFonts w:ascii="Angsana New" w:hAnsi="Angsana New"/>
          <w:sz w:val="28"/>
          <w:szCs w:val="28"/>
          <w:cs/>
        </w:rPr>
        <w:t>ธันวาคม</w:t>
      </w:r>
      <w:r w:rsidR="00B97834">
        <w:rPr>
          <w:rFonts w:ascii="Angsana New" w:hAnsi="Angsana New" w:hint="cs"/>
          <w:sz w:val="28"/>
          <w:szCs w:val="28"/>
          <w:cs/>
        </w:rPr>
        <w:t xml:space="preserve"> </w:t>
      </w:r>
      <w:r w:rsidR="003A0158" w:rsidRPr="0045246C">
        <w:rPr>
          <w:rFonts w:ascii="Angsana New" w:hAnsi="Angsana New"/>
          <w:sz w:val="28"/>
          <w:szCs w:val="28"/>
        </w:rPr>
        <w:t>256</w:t>
      </w:r>
      <w:r w:rsidR="00B97834">
        <w:rPr>
          <w:rFonts w:ascii="Angsana New" w:hAnsi="Angsana New"/>
          <w:sz w:val="28"/>
          <w:szCs w:val="28"/>
        </w:rPr>
        <w:t>3</w:t>
      </w:r>
      <w:r w:rsidR="003A0158" w:rsidRPr="0045246C">
        <w:rPr>
          <w:rFonts w:ascii="Angsana New" w:hAnsi="Angsana New"/>
          <w:sz w:val="28"/>
          <w:szCs w:val="28"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A64216" w:rsidRPr="00D260F9">
        <w:rPr>
          <w:rFonts w:ascii="Angsana New" w:hAnsi="Angsana New"/>
          <w:spacing w:val="4"/>
          <w:sz w:val="28"/>
          <w:szCs w:val="28"/>
        </w:rPr>
        <w:t>256</w:t>
      </w:r>
      <w:r w:rsidR="00760A1D">
        <w:rPr>
          <w:rFonts w:ascii="Angsana New" w:hAnsi="Angsana New"/>
          <w:spacing w:val="4"/>
          <w:sz w:val="28"/>
          <w:szCs w:val="28"/>
        </w:rPr>
        <w:t>4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09045F" w:rsidRPr="00D260F9">
        <w:rPr>
          <w:rFonts w:ascii="Angsana New" w:hAnsi="Angsana New"/>
          <w:spacing w:val="4"/>
          <w:sz w:val="28"/>
          <w:szCs w:val="28"/>
        </w:rPr>
        <w:t>256</w:t>
      </w:r>
      <w:r w:rsidR="00760A1D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55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00"/>
        <w:gridCol w:w="1440"/>
        <w:gridCol w:w="270"/>
        <w:gridCol w:w="1440"/>
      </w:tblGrid>
      <w:tr w:rsidR="00717871" w:rsidRPr="0045246C" w14:paraId="4CD10790" w14:textId="77777777" w:rsidTr="009A0735">
        <w:tc>
          <w:tcPr>
            <w:tcW w:w="540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B97834" w:rsidRPr="0045246C" w14:paraId="5ABD45AF" w14:textId="77777777" w:rsidTr="009A0735">
        <w:tc>
          <w:tcPr>
            <w:tcW w:w="5400" w:type="dxa"/>
          </w:tcPr>
          <w:p w14:paraId="0A1C0B83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1DE6018B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มีนาค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7CA8FD7B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97834" w:rsidRPr="0045246C" w14:paraId="42275581" w14:textId="77777777" w:rsidTr="009A0735">
        <w:tc>
          <w:tcPr>
            <w:tcW w:w="5400" w:type="dxa"/>
          </w:tcPr>
          <w:p w14:paraId="2A271DF9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7804A012" w:rsidR="00B97834" w:rsidRPr="008B7607" w:rsidRDefault="00D260F9" w:rsidP="00B97834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9,872</w:t>
            </w:r>
          </w:p>
        </w:tc>
        <w:tc>
          <w:tcPr>
            <w:tcW w:w="270" w:type="dxa"/>
          </w:tcPr>
          <w:p w14:paraId="05E0D382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54298DE9" w:rsidR="00B97834" w:rsidRPr="0045246C" w:rsidRDefault="00B97834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10,108</w:t>
            </w:r>
          </w:p>
        </w:tc>
      </w:tr>
      <w:tr w:rsidR="00B97834" w:rsidRPr="0045246C" w14:paraId="5D57C570" w14:textId="77777777" w:rsidTr="009A0735">
        <w:tc>
          <w:tcPr>
            <w:tcW w:w="5400" w:type="dxa"/>
          </w:tcPr>
          <w:p w14:paraId="7A08092E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647DCB06" w:rsidR="00B97834" w:rsidRPr="008B7607" w:rsidRDefault="00D260F9" w:rsidP="00B9783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11,206</w:t>
            </w:r>
          </w:p>
        </w:tc>
        <w:tc>
          <w:tcPr>
            <w:tcW w:w="270" w:type="dxa"/>
          </w:tcPr>
          <w:p w14:paraId="5B1EC8CA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7B39DF8D" w:rsidR="00B97834" w:rsidRPr="0045246C" w:rsidRDefault="00760A1D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13,442</w:t>
            </w:r>
          </w:p>
        </w:tc>
      </w:tr>
      <w:tr w:rsidR="00B97834" w:rsidRPr="0045246C" w14:paraId="307FCEDF" w14:textId="77777777" w:rsidTr="009A0735">
        <w:trPr>
          <w:trHeight w:val="389"/>
        </w:trPr>
        <w:tc>
          <w:tcPr>
            <w:tcW w:w="5400" w:type="dxa"/>
            <w:vAlign w:val="bottom"/>
          </w:tcPr>
          <w:p w14:paraId="0B3E41FE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48E28204" w:rsidR="00B97834" w:rsidRPr="008B7607" w:rsidRDefault="00D260F9" w:rsidP="00B97834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21,078</w:t>
            </w:r>
          </w:p>
        </w:tc>
        <w:tc>
          <w:tcPr>
            <w:tcW w:w="270" w:type="dxa"/>
            <w:vAlign w:val="bottom"/>
          </w:tcPr>
          <w:p w14:paraId="4D8481C4" w14:textId="77777777" w:rsidR="00B97834" w:rsidRPr="0045246C" w:rsidRDefault="00B97834" w:rsidP="00B9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625F7CA3" w:rsidR="00B97834" w:rsidRPr="0045246C" w:rsidRDefault="00760A1D" w:rsidP="00B97834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23,550</w:t>
            </w:r>
          </w:p>
        </w:tc>
      </w:tr>
    </w:tbl>
    <w:p w14:paraId="03135B42" w14:textId="5BD44780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9C7F20E" w14:textId="069E0D42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86F4E5A" w14:textId="611DC76F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E78C72A" w14:textId="77777777" w:rsidR="00605A12" w:rsidRDefault="00605A12" w:rsidP="00605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929FE62" w14:textId="2509C690" w:rsidR="00EE5A54" w:rsidRPr="003A03C8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76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A03C8">
        <w:rPr>
          <w:rFonts w:asciiTheme="majorBidi" w:hAnsiTheme="majorBidi" w:cstheme="majorBidi" w:hint="cs"/>
          <w:spacing w:val="-2"/>
          <w:sz w:val="28"/>
          <w:szCs w:val="28"/>
          <w:cs/>
        </w:rPr>
        <w:lastRenderedPageBreak/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94DFF" w:rsidRPr="00824832" w14:paraId="4077C83A" w14:textId="77777777" w:rsidTr="00EB6706">
        <w:tc>
          <w:tcPr>
            <w:tcW w:w="5490" w:type="dxa"/>
          </w:tcPr>
          <w:p w14:paraId="401FF5F1" w14:textId="77777777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5DC95084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มีนาค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417BA560" w:rsidR="00894DFF" w:rsidRPr="00824832" w:rsidRDefault="00894DFF" w:rsidP="00894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260F9" w:rsidRPr="00824832" w14:paraId="4C76DABE" w14:textId="77777777" w:rsidTr="00EB6706">
        <w:tc>
          <w:tcPr>
            <w:tcW w:w="5490" w:type="dxa"/>
          </w:tcPr>
          <w:p w14:paraId="4E493070" w14:textId="4BCC9A2D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225CDB0F" w:rsidR="00D260F9" w:rsidRPr="00824832" w:rsidRDefault="00D260F9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9A6E46D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295EB77" w14:textId="7081037E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D260F9" w:rsidRPr="00824832" w14:paraId="73085B14" w14:textId="77777777" w:rsidTr="00EB6706">
        <w:tc>
          <w:tcPr>
            <w:tcW w:w="5490" w:type="dxa"/>
          </w:tcPr>
          <w:p w14:paraId="06B292CE" w14:textId="5454FFDD" w:rsidR="00D260F9" w:rsidRPr="00A64216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5F4C8632" w:rsidR="00D260F9" w:rsidRPr="00824832" w:rsidRDefault="00D260F9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02A3E117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D260F9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15C50B67" w:rsidR="00D260F9" w:rsidRPr="00824832" w:rsidRDefault="00D260F9" w:rsidP="00D260F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  <w:tc>
          <w:tcPr>
            <w:tcW w:w="270" w:type="dxa"/>
            <w:vAlign w:val="bottom"/>
          </w:tcPr>
          <w:p w14:paraId="65F0F39D" w14:textId="77777777" w:rsidR="00D260F9" w:rsidRPr="00824832" w:rsidRDefault="00D260F9" w:rsidP="00D26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42039191" w:rsidR="00D260F9" w:rsidRPr="00824832" w:rsidRDefault="00D260F9" w:rsidP="00D260F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17,730</w:t>
            </w:r>
          </w:p>
        </w:tc>
      </w:tr>
    </w:tbl>
    <w:p w14:paraId="72CF8486" w14:textId="1C8F478B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1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4971EB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Pr="005C070F">
        <w:rPr>
          <w:rFonts w:ascii="Angsana New" w:hAnsi="Angsana New"/>
          <w:sz w:val="28"/>
          <w:szCs w:val="28"/>
        </w:rPr>
        <w:t xml:space="preserve">31 </w:t>
      </w:r>
      <w:r w:rsidR="00C037A5">
        <w:rPr>
          <w:rFonts w:ascii="Angsana New" w:hAnsi="Angsana New" w:hint="cs"/>
          <w:sz w:val="28"/>
          <w:szCs w:val="28"/>
          <w:cs/>
        </w:rPr>
        <w:t>มีนา</w:t>
      </w:r>
      <w:r w:rsidRPr="005C070F">
        <w:rPr>
          <w:rFonts w:ascii="Angsana New" w:hAnsi="Angsana New"/>
          <w:sz w:val="28"/>
          <w:szCs w:val="28"/>
          <w:cs/>
        </w:rPr>
        <w:t xml:space="preserve">คม </w:t>
      </w:r>
      <w:r w:rsidRPr="004971EB">
        <w:rPr>
          <w:rFonts w:ascii="Angsana New" w:hAnsi="Angsana New"/>
          <w:spacing w:val="2"/>
          <w:sz w:val="28"/>
          <w:szCs w:val="28"/>
        </w:rPr>
        <w:t>256</w:t>
      </w:r>
      <w:r w:rsidR="00C037A5">
        <w:rPr>
          <w:rFonts w:ascii="Angsana New" w:hAnsi="Angsana New"/>
          <w:spacing w:val="2"/>
          <w:sz w:val="28"/>
          <w:szCs w:val="28"/>
        </w:rPr>
        <w:t>4</w:t>
      </w:r>
      <w:r w:rsidRPr="004971EB">
        <w:rPr>
          <w:rFonts w:ascii="Angsana New" w:hAnsi="Angsana New"/>
          <w:spacing w:val="2"/>
          <w:sz w:val="28"/>
          <w:szCs w:val="28"/>
        </w:rPr>
        <w:t xml:space="preserve"> </w:t>
      </w:r>
      <w:r w:rsidRPr="004971EB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4971EB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4971EB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4971EB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4971EB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4971EB">
        <w:rPr>
          <w:rFonts w:ascii="Angsana New" w:hAnsi="Angsana New"/>
          <w:sz w:val="28"/>
          <w:szCs w:val="28"/>
          <w:cs/>
        </w:rPr>
        <w:t xml:space="preserve"> </w:t>
      </w:r>
      <w:r w:rsidRPr="004971EB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4971EB">
        <w:rPr>
          <w:rFonts w:ascii="Angsana New" w:hAnsi="Angsana New" w:hint="cs"/>
          <w:spacing w:val="4"/>
          <w:sz w:val="28"/>
          <w:szCs w:val="28"/>
          <w:cs/>
        </w:rPr>
        <w:t>เงิน</w:t>
      </w:r>
      <w:r w:rsidRPr="002D139C">
        <w:rPr>
          <w:rFonts w:ascii="Angsana New" w:hAnsi="Angsana New" w:hint="cs"/>
          <w:spacing w:val="4"/>
          <w:sz w:val="28"/>
          <w:szCs w:val="28"/>
          <w:cs/>
        </w:rPr>
        <w:t>ฝาก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 xml:space="preserve">ธนาคารจำนวน </w:t>
      </w:r>
      <w:r w:rsidR="00494F9D">
        <w:rPr>
          <w:rFonts w:ascii="Angsana New" w:hAnsi="Angsana New"/>
          <w:spacing w:val="4"/>
          <w:sz w:val="28"/>
          <w:szCs w:val="28"/>
        </w:rPr>
        <w:t>0.4</w:t>
      </w:r>
      <w:r w:rsidRPr="00B84E40">
        <w:rPr>
          <w:rFonts w:ascii="Angsana New" w:hAnsi="Angsana New"/>
          <w:spacing w:val="4"/>
          <w:sz w:val="28"/>
          <w:szCs w:val="28"/>
        </w:rPr>
        <w:t xml:space="preserve"> 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>ล้านบาท</w:t>
      </w:r>
      <w:r w:rsidRPr="00B84E40">
        <w:rPr>
          <w:rFonts w:ascii="Angsana New" w:hAnsi="Angsana New"/>
          <w:spacing w:val="4"/>
          <w:sz w:val="28"/>
          <w:szCs w:val="28"/>
        </w:rPr>
        <w:t xml:space="preserve"> 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B84E40">
        <w:rPr>
          <w:rFonts w:ascii="Angsana New" w:hAnsi="Angsana New"/>
          <w:spacing w:val="4"/>
          <w:sz w:val="28"/>
          <w:szCs w:val="28"/>
        </w:rPr>
        <w:t xml:space="preserve">31 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84E40">
        <w:rPr>
          <w:rFonts w:ascii="Angsana New" w:hAnsi="Angsana New"/>
          <w:spacing w:val="4"/>
          <w:sz w:val="28"/>
          <w:szCs w:val="28"/>
        </w:rPr>
        <w:t xml:space="preserve"> 256</w:t>
      </w:r>
      <w:r w:rsidR="003E5872">
        <w:rPr>
          <w:rFonts w:ascii="Angsana New" w:hAnsi="Angsana New"/>
          <w:spacing w:val="4"/>
          <w:sz w:val="28"/>
          <w:szCs w:val="28"/>
        </w:rPr>
        <w:t>3</w:t>
      </w:r>
      <w:r w:rsidRPr="00B84E40">
        <w:rPr>
          <w:rFonts w:ascii="Angsana New" w:hAnsi="Angsana New"/>
          <w:spacing w:val="4"/>
          <w:sz w:val="28"/>
          <w:szCs w:val="28"/>
        </w:rPr>
        <w:t xml:space="preserve"> : 0.1 </w:t>
      </w:r>
      <w:r w:rsidRPr="00B84E40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B84E40">
        <w:rPr>
          <w:rFonts w:asciiTheme="majorBidi" w:hAnsiTheme="majorBidi" w:cstheme="majorBidi"/>
          <w:spacing w:val="4"/>
          <w:sz w:val="28"/>
          <w:szCs w:val="28"/>
          <w:cs/>
        </w:rPr>
        <w:t>เงินฝากสถาบันการเงิน</w:t>
      </w:r>
      <w:r w:rsidRPr="00B84E40">
        <w:rPr>
          <w:rFonts w:asciiTheme="majorBidi" w:hAnsiTheme="majorBidi" w:cstheme="majorBidi"/>
          <w:sz w:val="28"/>
          <w:szCs w:val="28"/>
          <w:cs/>
        </w:rPr>
        <w:t>ที่ครบกำหนดเกินกว่า</w:t>
      </w:r>
      <w:r w:rsidRPr="00221A47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221A47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221A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21A4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494F9D">
        <w:rPr>
          <w:rFonts w:ascii="Angsana New" w:hAnsi="Angsana New"/>
          <w:sz w:val="28"/>
          <w:szCs w:val="28"/>
        </w:rPr>
        <w:t>0.1</w:t>
      </w:r>
      <w:r w:rsidRPr="00221A47">
        <w:rPr>
          <w:rFonts w:ascii="Angsana New" w:hAnsi="Angsana New" w:hint="cs"/>
          <w:sz w:val="28"/>
          <w:szCs w:val="28"/>
          <w:cs/>
        </w:rPr>
        <w:t xml:space="preserve"> ล้านบาท (</w:t>
      </w:r>
      <w:r w:rsidRPr="00221A47">
        <w:rPr>
          <w:rFonts w:ascii="Angsana New" w:hAnsi="Angsana New"/>
          <w:sz w:val="28"/>
          <w:szCs w:val="28"/>
        </w:rPr>
        <w:t xml:space="preserve">31 </w:t>
      </w:r>
      <w:r w:rsidRPr="00221A47">
        <w:rPr>
          <w:rFonts w:ascii="Angsana New" w:hAnsi="Angsana New" w:hint="cs"/>
          <w:sz w:val="28"/>
          <w:szCs w:val="28"/>
          <w:cs/>
        </w:rPr>
        <w:t>ธันวาคม</w:t>
      </w:r>
      <w:r w:rsidRPr="00221A47">
        <w:rPr>
          <w:rFonts w:ascii="Angsana New" w:hAnsi="Angsana New"/>
          <w:sz w:val="28"/>
          <w:szCs w:val="28"/>
        </w:rPr>
        <w:t xml:space="preserve"> 256</w:t>
      </w:r>
      <w:r w:rsidR="003E5872">
        <w:rPr>
          <w:rFonts w:ascii="Angsana New" w:hAnsi="Angsana New"/>
          <w:sz w:val="28"/>
          <w:szCs w:val="28"/>
        </w:rPr>
        <w:t>3</w:t>
      </w:r>
      <w:r w:rsidRPr="00221A47">
        <w:rPr>
          <w:rFonts w:ascii="Angsana New" w:hAnsi="Angsana New"/>
          <w:sz w:val="28"/>
          <w:szCs w:val="28"/>
        </w:rPr>
        <w:t xml:space="preserve"> : 0.1 </w:t>
      </w:r>
      <w:r w:rsidRPr="00221A47">
        <w:rPr>
          <w:rFonts w:ascii="Angsana New" w:hAnsi="Angsana New" w:hint="cs"/>
          <w:sz w:val="28"/>
          <w:szCs w:val="28"/>
          <w:cs/>
        </w:rPr>
        <w:t>ล้านบาท) 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 xml:space="preserve">กล่าวไว้ในหมายเหตุ </w:t>
      </w:r>
      <w:r w:rsidR="00D81051" w:rsidRPr="00D81051">
        <w:rPr>
          <w:rFonts w:ascii="Angsana New" w:hAnsi="Angsana New"/>
          <w:sz w:val="28"/>
          <w:szCs w:val="28"/>
        </w:rPr>
        <w:t>5</w:t>
      </w:r>
      <w:r w:rsidR="00494F9D">
        <w:rPr>
          <w:rFonts w:ascii="Angsana New" w:hAnsi="Angsana New"/>
          <w:sz w:val="28"/>
          <w:szCs w:val="28"/>
        </w:rPr>
        <w:t>,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="00D81051" w:rsidRPr="00D81051">
        <w:rPr>
          <w:rFonts w:ascii="Angsana New" w:hAnsi="Angsana New"/>
          <w:sz w:val="28"/>
          <w:szCs w:val="28"/>
        </w:rPr>
        <w:t>9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Pr="00D810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81051">
        <w:rPr>
          <w:rFonts w:ascii="Angsana New" w:hAnsi="Angsana New"/>
          <w:sz w:val="28"/>
          <w:szCs w:val="28"/>
        </w:rPr>
        <w:t>1</w:t>
      </w:r>
      <w:r w:rsidR="00D81051" w:rsidRPr="00D81051">
        <w:rPr>
          <w:rFonts w:ascii="Angsana New" w:hAnsi="Angsana New"/>
          <w:sz w:val="28"/>
          <w:szCs w:val="28"/>
        </w:rPr>
        <w:t>2</w:t>
      </w:r>
    </w:p>
    <w:bookmarkEnd w:id="11"/>
    <w:p w14:paraId="77E34217" w14:textId="66FF5050" w:rsidR="00734748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3B38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8A0372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>ค่า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สินไหมทดแทนรายงานให้กับบริษัท 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โดยมี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ค่าบริการรายปี</w:t>
      </w:r>
      <w:r w:rsidR="00F73C49"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จำนวน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24,000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บาท</w:t>
      </w:r>
      <w:r w:rsidRPr="00A3748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37487">
        <w:rPr>
          <w:rFonts w:asciiTheme="majorBidi" w:hAnsiTheme="majorBidi" w:cstheme="majorBidi" w:hint="cs"/>
          <w:spacing w:val="-4"/>
          <w:sz w:val="28"/>
          <w:szCs w:val="28"/>
          <w:cs/>
        </w:rPr>
        <w:t>ต่อปี สัญญามีผลบังคับใช้จนกว่าฝ่าย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653B38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653B3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28E3835D" w14:textId="77777777" w:rsidR="005B7353" w:rsidRPr="00532D64" w:rsidRDefault="00513B6A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532D64">
        <w:rPr>
          <w:rFonts w:hint="cs"/>
          <w:b/>
          <w:bCs/>
          <w:u w:val="none"/>
          <w:cs/>
        </w:rPr>
        <w:t>หนี้สินที่อาจเกิดขึ้น</w:t>
      </w:r>
    </w:p>
    <w:p w14:paraId="3B3357B5" w14:textId="0D0B00C8" w:rsidR="008256E8" w:rsidRPr="00996326" w:rsidRDefault="00C037A5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996326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Pr="00996326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Pr="00996326">
        <w:rPr>
          <w:rFonts w:ascii="Angsana New" w:hAnsi="Angsana New"/>
          <w:spacing w:val="2"/>
          <w:sz w:val="28"/>
          <w:szCs w:val="28"/>
        </w:rPr>
        <w:t>31</w:t>
      </w:r>
      <w:r w:rsidRPr="00996326">
        <w:rPr>
          <w:rFonts w:ascii="Angsana New" w:hAnsi="Angsana New"/>
          <w:spacing w:val="2"/>
          <w:sz w:val="28"/>
          <w:szCs w:val="28"/>
          <w:cs/>
        </w:rPr>
        <w:t xml:space="preserve"> มีนาคม </w:t>
      </w:r>
      <w:r w:rsidRPr="00996326">
        <w:rPr>
          <w:rFonts w:ascii="Angsana New" w:hAnsi="Angsana New"/>
          <w:spacing w:val="2"/>
          <w:sz w:val="28"/>
          <w:szCs w:val="28"/>
        </w:rPr>
        <w:t xml:space="preserve">2564 </w:t>
      </w:r>
      <w:r w:rsidRPr="00996326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996326">
        <w:rPr>
          <w:rFonts w:ascii="Angsana New" w:hAnsi="Angsana New"/>
          <w:spacing w:val="2"/>
          <w:sz w:val="28"/>
          <w:szCs w:val="28"/>
        </w:rPr>
        <w:t xml:space="preserve">31 </w:t>
      </w:r>
      <w:r w:rsidRPr="00996326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996326">
        <w:rPr>
          <w:rFonts w:ascii="Angsana New" w:hAnsi="Angsana New"/>
          <w:spacing w:val="2"/>
          <w:sz w:val="28"/>
          <w:szCs w:val="28"/>
        </w:rPr>
        <w:t>2563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เป็นจำนวนเงินรวม</w:t>
      </w:r>
      <w:r w:rsidR="00B81A80">
        <w:rPr>
          <w:rFonts w:asciiTheme="majorBidi" w:hAnsiTheme="majorBidi" w:cstheme="majorBidi"/>
          <w:spacing w:val="-2"/>
          <w:sz w:val="28"/>
          <w:szCs w:val="28"/>
        </w:rPr>
        <w:t xml:space="preserve"> 10</w:t>
      </w:r>
      <w:r w:rsidR="00142125" w:rsidRPr="0099632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และ </w:t>
      </w:r>
      <w:r w:rsidR="00074A9F" w:rsidRPr="00996326">
        <w:rPr>
          <w:rFonts w:asciiTheme="majorBidi" w:hAnsiTheme="majorBidi" w:cstheme="majorBidi"/>
          <w:spacing w:val="-2"/>
          <w:sz w:val="28"/>
          <w:szCs w:val="28"/>
        </w:rPr>
        <w:t xml:space="preserve">8.7 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>ล้านบาท ตามลำดับ ทั้งนี้บริษัทมี</w:t>
      </w:r>
      <w:r w:rsidR="00D8033A" w:rsidRPr="00996326">
        <w:rPr>
          <w:rFonts w:asciiTheme="majorBidi" w:hAnsiTheme="majorBidi" w:cstheme="majorBidi"/>
          <w:spacing w:val="-6"/>
          <w:sz w:val="28"/>
          <w:szCs w:val="28"/>
          <w:cs/>
        </w:rPr>
        <w:t>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B81A80">
        <w:rPr>
          <w:rFonts w:asciiTheme="majorBidi" w:hAnsiTheme="majorBidi" w:cstheme="majorBidi"/>
          <w:spacing w:val="-6"/>
          <w:sz w:val="28"/>
          <w:szCs w:val="28"/>
        </w:rPr>
        <w:t xml:space="preserve"> 7.3</w:t>
      </w:r>
      <w:r w:rsidR="00142125" w:rsidRPr="0099632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D8033A" w:rsidRPr="00996326">
        <w:rPr>
          <w:rFonts w:asciiTheme="majorBidi" w:hAnsiTheme="majorBidi" w:cstheme="majorBidi"/>
          <w:spacing w:val="-6"/>
          <w:sz w:val="28"/>
          <w:szCs w:val="28"/>
          <w:cs/>
        </w:rPr>
        <w:t>ล้าน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และ </w:t>
      </w:r>
      <w:r w:rsidR="00074A9F">
        <w:rPr>
          <w:rFonts w:asciiTheme="majorBidi" w:hAnsiTheme="majorBidi" w:cstheme="majorBidi"/>
          <w:spacing w:val="-2"/>
          <w:sz w:val="28"/>
          <w:szCs w:val="28"/>
        </w:rPr>
        <w:t>4.7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ตามลำดับ </w:t>
      </w:r>
      <w:r w:rsidR="00074A9F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74A9F" w:rsidRPr="00996326">
        <w:rPr>
          <w:rFonts w:ascii="Angsana New" w:hAnsi="Angsana New"/>
          <w:spacing w:val="2"/>
          <w:sz w:val="28"/>
          <w:szCs w:val="28"/>
        </w:rPr>
        <w:t>31</w:t>
      </w:r>
      <w:r w:rsidR="00074A9F" w:rsidRPr="00996326">
        <w:rPr>
          <w:rFonts w:ascii="Angsana New" w:hAnsi="Angsana New"/>
          <w:spacing w:val="2"/>
          <w:sz w:val="28"/>
          <w:szCs w:val="28"/>
          <w:cs/>
        </w:rPr>
        <w:t xml:space="preserve"> มีนาคม </w:t>
      </w:r>
      <w:r w:rsidR="00074A9F" w:rsidRPr="00996326">
        <w:rPr>
          <w:rFonts w:ascii="Angsana New" w:hAnsi="Angsana New"/>
          <w:spacing w:val="2"/>
          <w:sz w:val="28"/>
          <w:szCs w:val="28"/>
        </w:rPr>
        <w:t xml:space="preserve">2564 </w:t>
      </w:r>
      <w:r w:rsidR="00074A9F" w:rsidRPr="00996326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="00074A9F" w:rsidRPr="00996326">
        <w:rPr>
          <w:rFonts w:ascii="Angsana New" w:hAnsi="Angsana New"/>
          <w:spacing w:val="2"/>
          <w:sz w:val="28"/>
          <w:szCs w:val="28"/>
        </w:rPr>
        <w:t xml:space="preserve">31 </w:t>
      </w:r>
      <w:r w:rsidR="00074A9F" w:rsidRPr="00996326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="00074A9F" w:rsidRPr="00996326">
        <w:rPr>
          <w:rFonts w:ascii="Angsana New" w:hAnsi="Angsana New"/>
          <w:spacing w:val="2"/>
          <w:sz w:val="28"/>
          <w:szCs w:val="28"/>
        </w:rPr>
        <w:t>2563</w:t>
      </w:r>
      <w:r w:rsidR="00074A9F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บริษัทได้บันทึกค่าเผื่อผลเสียหายจากคดีฟ้องร้องดังกล่าวแล้วจำนวนเงิน</w:t>
      </w:r>
      <w:r w:rsidR="00B81A80">
        <w:rPr>
          <w:rFonts w:asciiTheme="majorBidi" w:hAnsiTheme="majorBidi" w:cstheme="majorBidi"/>
          <w:spacing w:val="-2"/>
          <w:sz w:val="28"/>
          <w:szCs w:val="28"/>
        </w:rPr>
        <w:t xml:space="preserve"> 4.6</w:t>
      </w:r>
      <w:r w:rsidR="00142125" w:rsidRPr="0099632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และ </w:t>
      </w:r>
      <w:r w:rsidR="00074A9F" w:rsidRPr="00996326">
        <w:rPr>
          <w:rFonts w:asciiTheme="majorBidi" w:hAnsiTheme="majorBidi" w:cstheme="majorBidi"/>
          <w:spacing w:val="-2"/>
          <w:sz w:val="28"/>
          <w:szCs w:val="28"/>
        </w:rPr>
        <w:t>4.1</w:t>
      </w:r>
      <w:r w:rsidR="00074A9F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="0007429E" w:rsidRPr="00996326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="0065105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996326">
        <w:rPr>
          <w:rFonts w:asciiTheme="majorBidi" w:hAnsiTheme="majorBidi" w:cstheme="majorBidi"/>
          <w:spacing w:val="-2"/>
          <w:sz w:val="28"/>
          <w:szCs w:val="28"/>
          <w:cs/>
        </w:rPr>
        <w:t>ไว้เป็นส่วนหนึ่งของสำรองค่าสินไหมทดแทน 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10BD2D25" w14:textId="22ED766B" w:rsidR="00D67031" w:rsidRPr="00D67031" w:rsidRDefault="00201472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D67031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Pr="00D67031">
        <w:rPr>
          <w:rFonts w:ascii="Angsana New" w:hAnsi="Angsana New"/>
          <w:spacing w:val="2"/>
          <w:sz w:val="28"/>
          <w:szCs w:val="28"/>
        </w:rPr>
        <w:t xml:space="preserve">10 </w:t>
      </w:r>
      <w:r w:rsidRPr="00D67031">
        <w:rPr>
          <w:rFonts w:ascii="Angsana New" w:hAnsi="Angsana New" w:hint="cs"/>
          <w:spacing w:val="2"/>
          <w:sz w:val="28"/>
          <w:szCs w:val="28"/>
          <w:cs/>
        </w:rPr>
        <w:t xml:space="preserve">พฤศจิกายน </w:t>
      </w:r>
      <w:r w:rsidRPr="00D67031">
        <w:rPr>
          <w:rFonts w:ascii="Angsana New" w:hAnsi="Angsana New"/>
          <w:spacing w:val="2"/>
          <w:sz w:val="28"/>
          <w:szCs w:val="28"/>
        </w:rPr>
        <w:t>2563</w:t>
      </w:r>
      <w:r w:rsidRPr="00D67031">
        <w:rPr>
          <w:rFonts w:ascii="Angsana New" w:hAnsi="Angsana New" w:hint="cs"/>
          <w:spacing w:val="2"/>
          <w:sz w:val="28"/>
          <w:szCs w:val="28"/>
          <w:cs/>
        </w:rPr>
        <w:t xml:space="preserve"> บริษัทได้รับคำร้องขอไกล่เกลี่ยข้อพิพา</w:t>
      </w:r>
      <w:r w:rsidR="00AF7517" w:rsidRPr="00D67031">
        <w:rPr>
          <w:rFonts w:ascii="Angsana New" w:hAnsi="Angsana New" w:hint="cs"/>
          <w:spacing w:val="2"/>
          <w:sz w:val="28"/>
          <w:szCs w:val="28"/>
          <w:cs/>
        </w:rPr>
        <w:t>ท</w:t>
      </w:r>
      <w:r w:rsidRPr="00D67031">
        <w:rPr>
          <w:rFonts w:ascii="Angsana New" w:hAnsi="Angsana New" w:hint="cs"/>
          <w:spacing w:val="2"/>
          <w:sz w:val="28"/>
          <w:szCs w:val="28"/>
          <w:cs/>
        </w:rPr>
        <w:t>ก่อนฟ้องคดี</w:t>
      </w:r>
      <w:r w:rsidR="00E62A5F" w:rsidRPr="00D67031">
        <w:rPr>
          <w:rFonts w:ascii="Angsana New" w:hAnsi="Angsana New" w:hint="cs"/>
          <w:spacing w:val="2"/>
          <w:sz w:val="28"/>
          <w:szCs w:val="28"/>
          <w:cs/>
        </w:rPr>
        <w:t>ในคดีผิดสัญญาซื้อขายสิทธิเรียกร้องโดย</w:t>
      </w:r>
      <w:r w:rsidR="00357628" w:rsidRPr="00D67031">
        <w:rPr>
          <w:rFonts w:ascii="Angsana New" w:hAnsi="Angsana New" w:hint="cs"/>
          <w:spacing w:val="2"/>
          <w:sz w:val="28"/>
          <w:szCs w:val="28"/>
          <w:cs/>
        </w:rPr>
        <w:t>ผู้ร้องแจ้งว่า</w:t>
      </w:r>
      <w:r w:rsidR="00AF7517" w:rsidRPr="00D67031">
        <w:rPr>
          <w:rFonts w:ascii="Angsana New" w:hAnsi="Angsana New" w:hint="cs"/>
          <w:spacing w:val="2"/>
          <w:sz w:val="28"/>
          <w:szCs w:val="28"/>
          <w:cs/>
        </w:rPr>
        <w:t>บริษัทไม่ได้นำส่งเอกสาร</w:t>
      </w:r>
      <w:r w:rsidR="00E62A5F" w:rsidRPr="00D67031">
        <w:rPr>
          <w:rFonts w:ascii="Angsana New" w:hAnsi="Angsana New" w:hint="cs"/>
          <w:spacing w:val="2"/>
          <w:sz w:val="28"/>
          <w:szCs w:val="28"/>
          <w:cs/>
        </w:rPr>
        <w:t xml:space="preserve">ที่จำเป็นจะต้องใช้ในการติดตามหนี้ให้แก่ผู้ร้อง ทั้งนี้ผู้ร้องได้เรียกร้องให้บริษัทส่งมอบเอกสารประกอบการบังคับคดีให้แก่ผู้ร้อง และหากบริษัทไม่ส่งมอบเอกสารดังกล่าวให้แก่ผู้ร้อง </w:t>
      </w:r>
      <w:r w:rsidR="00357628" w:rsidRPr="00D67031">
        <w:rPr>
          <w:rFonts w:ascii="Angsana New" w:hAnsi="Angsana New" w:hint="cs"/>
          <w:spacing w:val="2"/>
          <w:sz w:val="28"/>
          <w:szCs w:val="28"/>
          <w:cs/>
        </w:rPr>
        <w:t>จะดำเนินการฟ้องให้</w:t>
      </w:r>
      <w:r w:rsidRPr="00D67031">
        <w:rPr>
          <w:rFonts w:ascii="Angsana New" w:hAnsi="Angsana New" w:hint="cs"/>
          <w:spacing w:val="2"/>
          <w:sz w:val="28"/>
          <w:szCs w:val="28"/>
          <w:cs/>
        </w:rPr>
        <w:t xml:space="preserve">บริษัทชำระเงินจำนวน </w:t>
      </w:r>
      <w:r w:rsidR="0055058E" w:rsidRPr="00D67031">
        <w:rPr>
          <w:rFonts w:ascii="Angsana New" w:hAnsi="Angsana New"/>
          <w:spacing w:val="2"/>
          <w:sz w:val="28"/>
          <w:szCs w:val="28"/>
        </w:rPr>
        <w:t>15.4</w:t>
      </w:r>
      <w:r w:rsidR="00E62A5F" w:rsidRPr="00D67031">
        <w:rPr>
          <w:rFonts w:ascii="Angsana New" w:hAnsi="Angsana New"/>
          <w:spacing w:val="2"/>
          <w:sz w:val="28"/>
          <w:szCs w:val="28"/>
        </w:rPr>
        <w:t xml:space="preserve"> </w:t>
      </w:r>
      <w:r w:rsidRPr="00D67031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 </w:t>
      </w:r>
      <w:r w:rsidR="00E62A5F" w:rsidRPr="00D67031">
        <w:rPr>
          <w:rFonts w:ascii="Angsana New" w:hAnsi="Angsana New" w:hint="cs"/>
          <w:spacing w:val="2"/>
          <w:sz w:val="28"/>
          <w:szCs w:val="28"/>
          <w:cs/>
        </w:rPr>
        <w:t>พร้อมดอกเบี้ย</w:t>
      </w:r>
      <w:r w:rsidR="00E62A5F" w:rsidRPr="00D67031">
        <w:rPr>
          <w:rFonts w:ascii="Angsana New" w:hAnsi="Angsana New"/>
          <w:spacing w:val="2"/>
          <w:sz w:val="28"/>
          <w:szCs w:val="28"/>
          <w:cs/>
        </w:rPr>
        <w:t xml:space="preserve">อัตราร้อยละ </w:t>
      </w:r>
      <w:r w:rsidR="00E62A5F" w:rsidRPr="00D67031">
        <w:rPr>
          <w:rFonts w:ascii="Angsana New" w:hAnsi="Angsana New"/>
          <w:spacing w:val="2"/>
          <w:sz w:val="28"/>
          <w:szCs w:val="28"/>
        </w:rPr>
        <w:t>7.5</w:t>
      </w:r>
      <w:r w:rsidR="00E62A5F" w:rsidRPr="00D67031">
        <w:rPr>
          <w:rFonts w:ascii="Angsana New" w:hAnsi="Angsana New"/>
          <w:spacing w:val="2"/>
          <w:sz w:val="28"/>
          <w:szCs w:val="28"/>
          <w:cs/>
        </w:rPr>
        <w:t xml:space="preserve"> ต่อปี </w:t>
      </w:r>
      <w:r w:rsidR="00F67967" w:rsidRPr="00D67031">
        <w:rPr>
          <w:rFonts w:ascii="Angsana New" w:hAnsi="Angsana New" w:hint="cs"/>
          <w:spacing w:val="2"/>
          <w:sz w:val="28"/>
          <w:szCs w:val="28"/>
          <w:cs/>
        </w:rPr>
        <w:t>นับ</w:t>
      </w:r>
      <w:r w:rsidR="00F67967" w:rsidRPr="00E94352">
        <w:rPr>
          <w:rFonts w:ascii="Angsana New" w:hAnsi="Angsana New" w:hint="cs"/>
          <w:spacing w:val="-2"/>
          <w:sz w:val="28"/>
          <w:szCs w:val="28"/>
          <w:cs/>
        </w:rPr>
        <w:t>แต่วันยื่นคำร้องเป็นต้นไปจนกว่า</w:t>
      </w:r>
      <w:r w:rsidR="00E62A5F" w:rsidRPr="00E94352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F67967" w:rsidRPr="00E94352">
        <w:rPr>
          <w:rFonts w:ascii="Angsana New" w:hAnsi="Angsana New" w:hint="cs"/>
          <w:spacing w:val="-2"/>
          <w:sz w:val="28"/>
          <w:szCs w:val="28"/>
          <w:cs/>
        </w:rPr>
        <w:t xml:space="preserve">จะชำระเสร็จ </w:t>
      </w:r>
      <w:r w:rsidR="006D6989" w:rsidRPr="00E94352">
        <w:rPr>
          <w:rFonts w:ascii="Angsana New" w:hAnsi="Angsana New" w:hint="cs"/>
          <w:spacing w:val="-2"/>
          <w:sz w:val="28"/>
          <w:szCs w:val="28"/>
          <w:cs/>
        </w:rPr>
        <w:t xml:space="preserve">ทั้งนี้ </w:t>
      </w:r>
      <w:r w:rsidR="008F2FD3" w:rsidRPr="00E94352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8F2FD3" w:rsidRPr="00E94352">
        <w:rPr>
          <w:rFonts w:ascii="Angsana New" w:hAnsi="Angsana New"/>
          <w:spacing w:val="-2"/>
          <w:sz w:val="28"/>
          <w:szCs w:val="28"/>
        </w:rPr>
        <w:t>29</w:t>
      </w:r>
      <w:r w:rsidR="008F2FD3" w:rsidRPr="00E94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8F2FD3" w:rsidRPr="00E94352">
        <w:rPr>
          <w:rFonts w:ascii="Angsana New" w:hAnsi="Angsana New" w:hint="cs"/>
          <w:spacing w:val="-2"/>
          <w:sz w:val="28"/>
          <w:szCs w:val="28"/>
          <w:cs/>
        </w:rPr>
        <w:t>มกราคม</w:t>
      </w:r>
      <w:r w:rsidR="008F2FD3" w:rsidRPr="00E9435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62A5F" w:rsidRPr="00E94352">
        <w:rPr>
          <w:rFonts w:ascii="Angsana New" w:hAnsi="Angsana New"/>
          <w:spacing w:val="-2"/>
          <w:sz w:val="28"/>
          <w:szCs w:val="28"/>
        </w:rPr>
        <w:t xml:space="preserve">2564 </w:t>
      </w:r>
      <w:r w:rsidR="00E62A5F" w:rsidRPr="00E94352">
        <w:rPr>
          <w:rFonts w:ascii="Angsana New" w:hAnsi="Angsana New" w:hint="cs"/>
          <w:spacing w:val="-2"/>
          <w:sz w:val="28"/>
          <w:szCs w:val="28"/>
          <w:cs/>
        </w:rPr>
        <w:t>บริษัทได้เข้าเจรจากับผู้</w:t>
      </w:r>
      <w:r w:rsidR="00E62A5F" w:rsidRPr="00D67031">
        <w:rPr>
          <w:rFonts w:ascii="Angsana New" w:hAnsi="Angsana New" w:hint="cs"/>
          <w:spacing w:val="2"/>
          <w:sz w:val="28"/>
          <w:szCs w:val="28"/>
          <w:cs/>
        </w:rPr>
        <w:t>ร้อง แต่ไม่สามาร</w:t>
      </w:r>
      <w:r w:rsidR="006D6989" w:rsidRPr="00D67031">
        <w:rPr>
          <w:rFonts w:ascii="Angsana New" w:hAnsi="Angsana New" w:hint="cs"/>
          <w:spacing w:val="2"/>
          <w:sz w:val="28"/>
          <w:szCs w:val="28"/>
          <w:cs/>
        </w:rPr>
        <w:t>ถ</w:t>
      </w:r>
      <w:r w:rsidR="00E62A5F" w:rsidRPr="00D67031">
        <w:rPr>
          <w:rFonts w:ascii="Angsana New" w:hAnsi="Angsana New" w:hint="cs"/>
          <w:spacing w:val="2"/>
          <w:sz w:val="28"/>
          <w:szCs w:val="28"/>
          <w:cs/>
        </w:rPr>
        <w:t xml:space="preserve">ไกล่เกลี่ยกันได้ </w:t>
      </w:r>
      <w:r w:rsidR="00D67031" w:rsidRPr="00D67031">
        <w:rPr>
          <w:rFonts w:ascii="Angsana New" w:hAnsi="Angsana New"/>
          <w:spacing w:val="2"/>
          <w:sz w:val="28"/>
          <w:szCs w:val="28"/>
          <w:cs/>
        </w:rPr>
        <w:t>ปัจจุบันโจทก์ได้ทำการถอนคำร้องออกจากสารบบความแล้ว และตอนนี้ยังไม่มีการฟ้องร้องเป็นคดีแพ่ง</w:t>
      </w:r>
    </w:p>
    <w:p w14:paraId="323A4F46" w14:textId="77777777" w:rsidR="00301662" w:rsidRDefault="00301662" w:rsidP="003016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B1721E0" w14:textId="77777777" w:rsidR="00301662" w:rsidRPr="005A14AA" w:rsidRDefault="00301662" w:rsidP="003016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50DC52E" w14:textId="4E271DB0" w:rsidR="00D67031" w:rsidRPr="00D67031" w:rsidRDefault="005A14AA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3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01662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ณ วันที่ </w:t>
      </w:r>
      <w:r w:rsidRPr="00301662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30166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มีนาคม </w:t>
      </w:r>
      <w:r w:rsidRPr="00301662">
        <w:rPr>
          <w:rFonts w:asciiTheme="majorBidi" w:hAnsiTheme="majorBidi" w:cstheme="majorBidi"/>
          <w:spacing w:val="-2"/>
          <w:sz w:val="28"/>
          <w:szCs w:val="28"/>
        </w:rPr>
        <w:t>2564</w:t>
      </w:r>
      <w:r w:rsidR="00A464BD" w:rsidRPr="0030166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</w:t>
      </w:r>
      <w:r w:rsidR="0065105C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30166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A464BD" w:rsidRPr="00301662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A464BD" w:rsidRPr="0030166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30166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 </w:t>
      </w:r>
      <w:r w:rsidR="00301662" w:rsidRPr="0039440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และกฎหมายว่าด้วยการคุ้มครองแรงงาน โดยมีทุนทรัพย์ที่ถูกฟ้องเป็นจำนวนรวม </w:t>
      </w:r>
      <w:r w:rsidR="00301662" w:rsidRPr="0039440B">
        <w:rPr>
          <w:rFonts w:asciiTheme="majorBidi" w:hAnsiTheme="majorBidi" w:cstheme="majorBidi"/>
          <w:spacing w:val="-4"/>
          <w:sz w:val="28"/>
          <w:szCs w:val="28"/>
        </w:rPr>
        <w:t xml:space="preserve">2.8 </w:t>
      </w:r>
      <w:r w:rsidR="00301662" w:rsidRPr="0039440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ล้านบาท พร้อมดอกเบี้ยร้อยละ </w:t>
      </w:r>
      <w:r w:rsidR="00301662" w:rsidRPr="00301662">
        <w:rPr>
          <w:rFonts w:asciiTheme="majorBidi" w:hAnsiTheme="majorBidi" w:cstheme="majorBidi"/>
          <w:spacing w:val="-2"/>
          <w:sz w:val="28"/>
          <w:szCs w:val="28"/>
        </w:rPr>
        <w:t>7</w:t>
      </w:r>
      <w:r w:rsidR="00301662" w:rsidRPr="0030166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ต่อปี นับแต่วันที่ฟ้องจนกว่าชำระเสร็จ ปัจจุบันคดีอยู่ระหว่าง</w:t>
      </w:r>
      <w:r w:rsidR="00D67031" w:rsidRPr="00D67031">
        <w:rPr>
          <w:rFonts w:asciiTheme="majorBidi" w:hAnsiTheme="majorBidi"/>
          <w:spacing w:val="-2"/>
          <w:sz w:val="28"/>
          <w:szCs w:val="28"/>
          <w:cs/>
        </w:rPr>
        <w:t>กระบวนการไกล่เกลี่ย</w:t>
      </w:r>
    </w:p>
    <w:p w14:paraId="25927A56" w14:textId="686978C7" w:rsidR="00B505D0" w:rsidRPr="00B63B64" w:rsidRDefault="00B505D0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07429E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07E51EEB" w:rsidR="009B7742" w:rsidRPr="000C7591" w:rsidRDefault="009B4E06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07A24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07429E" w:rsidRPr="0007429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07429E">
        <w:rPr>
          <w:rFonts w:ascii="Angsana New" w:hAnsi="Angsana New"/>
          <w:sz w:val="28"/>
          <w:szCs w:val="28"/>
          <w:cs/>
        </w:rPr>
        <w:t>นี้แล้วเมื่อวันที่</w:t>
      </w:r>
      <w:r w:rsidR="00EC32A6" w:rsidRPr="0007429E">
        <w:rPr>
          <w:rFonts w:ascii="Angsana New" w:hAnsi="Angsana New"/>
          <w:sz w:val="28"/>
          <w:szCs w:val="28"/>
          <w:cs/>
        </w:rPr>
        <w:t xml:space="preserve"> </w:t>
      </w:r>
      <w:r w:rsidR="0007429E" w:rsidRPr="0007429E">
        <w:rPr>
          <w:rFonts w:ascii="Angsana New" w:hAnsi="Angsana New"/>
          <w:sz w:val="28"/>
          <w:szCs w:val="28"/>
        </w:rPr>
        <w:t>12</w:t>
      </w:r>
      <w:r w:rsidR="0007429E" w:rsidRPr="0007429E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0C7591" w:rsidRPr="0007429E">
        <w:rPr>
          <w:rFonts w:ascii="Angsana New" w:hAnsi="Angsana New" w:hint="cs"/>
          <w:sz w:val="28"/>
          <w:szCs w:val="28"/>
          <w:cs/>
        </w:rPr>
        <w:t xml:space="preserve"> </w:t>
      </w:r>
      <w:r w:rsidR="000C7591" w:rsidRPr="0007429E">
        <w:rPr>
          <w:rFonts w:ascii="Angsana New" w:hAnsi="Angsana New"/>
          <w:sz w:val="28"/>
          <w:szCs w:val="28"/>
        </w:rPr>
        <w:t>256</w:t>
      </w:r>
      <w:r w:rsidR="00BB7F90" w:rsidRPr="0007429E">
        <w:rPr>
          <w:rFonts w:ascii="Angsana New" w:hAnsi="Angsana New"/>
          <w:sz w:val="28"/>
          <w:szCs w:val="28"/>
        </w:rPr>
        <w:t>4</w:t>
      </w:r>
    </w:p>
    <w:sectPr w:rsidR="009B7742" w:rsidRPr="000C7591" w:rsidSect="00642958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80" w:bottom="864" w:left="1440" w:header="475" w:footer="864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0606B" w14:textId="77777777" w:rsidR="00F9729B" w:rsidRDefault="00F9729B">
      <w:r>
        <w:separator/>
      </w:r>
    </w:p>
  </w:endnote>
  <w:endnote w:type="continuationSeparator" w:id="0">
    <w:p w14:paraId="7245C9D3" w14:textId="77777777" w:rsidR="00F9729B" w:rsidRDefault="00F9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B25771" w:rsidRPr="00E1023C" w:rsidRDefault="00B25771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D2373E">
      <w:rPr>
        <w:rFonts w:asciiTheme="majorBidi" w:hAnsiTheme="majorBidi" w:cstheme="majorBidi"/>
        <w:noProof/>
        <w:sz w:val="26"/>
        <w:szCs w:val="26"/>
      </w:rPr>
      <w:t>25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B25771" w:rsidRPr="008A5482" w:rsidRDefault="00FF3694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B25771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2DE9E" w14:textId="77777777" w:rsidR="00F9729B" w:rsidRDefault="00F9729B">
      <w:r>
        <w:separator/>
      </w:r>
    </w:p>
  </w:footnote>
  <w:footnote w:type="continuationSeparator" w:id="0">
    <w:p w14:paraId="11B98701" w14:textId="77777777" w:rsidR="00F9729B" w:rsidRDefault="00F9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B25771" w:rsidRPr="00682B63" w:rsidRDefault="00B25771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29450D95" w:rsidR="00B25771" w:rsidRPr="002F3F82" w:rsidRDefault="00B25771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053484D" w14:textId="1661745E" w:rsidR="00B25771" w:rsidRDefault="00B25771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 w:rsidRPr="00601C1F">
      <w:rPr>
        <w:rFonts w:ascii="Angsana New" w:hAnsi="Angsana New"/>
        <w:b/>
        <w:bCs/>
        <w:sz w:val="28"/>
        <w:szCs w:val="28"/>
      </w:rPr>
      <w:t xml:space="preserve">31 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>
      <w:rPr>
        <w:rFonts w:ascii="Angsana New" w:hAnsi="Angsana New"/>
        <w:b/>
        <w:bCs/>
        <w:sz w:val="28"/>
        <w:szCs w:val="28"/>
      </w:rPr>
      <w:t>2564</w:t>
    </w:r>
    <w:r>
      <w:rPr>
        <w:rFonts w:ascii="Angsana New" w:hAnsi="Angsana New" w:hint="cs"/>
        <w:b/>
        <w:bCs/>
        <w:sz w:val="28"/>
        <w:szCs w:val="28"/>
        <w:cs/>
      </w:rPr>
      <w:t xml:space="preserve"> (ยังไม่ได้ตรวจสอบ)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B25771" w:rsidRPr="00682B63" w:rsidRDefault="00B25771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B25771" w:rsidRPr="00682B63" w:rsidRDefault="00B25771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B25771" w:rsidRPr="00682B63" w:rsidRDefault="00B25771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526B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3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459B4"/>
    <w:multiLevelType w:val="multilevel"/>
    <w:tmpl w:val="9B92C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54480885"/>
    <w:multiLevelType w:val="multilevel"/>
    <w:tmpl w:val="101691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50A07CB"/>
    <w:multiLevelType w:val="multilevel"/>
    <w:tmpl w:val="742C4CE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5"/>
  </w:num>
  <w:num w:numId="13">
    <w:abstractNumId w:val="23"/>
  </w:num>
  <w:num w:numId="14">
    <w:abstractNumId w:val="17"/>
  </w:num>
  <w:num w:numId="15">
    <w:abstractNumId w:val="25"/>
  </w:num>
  <w:num w:numId="16">
    <w:abstractNumId w:val="12"/>
  </w:num>
  <w:num w:numId="17">
    <w:abstractNumId w:val="19"/>
  </w:num>
  <w:num w:numId="18">
    <w:abstractNumId w:val="18"/>
  </w:num>
  <w:num w:numId="19">
    <w:abstractNumId w:val="26"/>
  </w:num>
  <w:num w:numId="20">
    <w:abstractNumId w:val="13"/>
  </w:num>
  <w:num w:numId="21">
    <w:abstractNumId w:val="14"/>
  </w:num>
  <w:num w:numId="22">
    <w:abstractNumId w:val="24"/>
  </w:num>
  <w:num w:numId="23">
    <w:abstractNumId w:val="11"/>
  </w:num>
  <w:num w:numId="24">
    <w:abstractNumId w:val="21"/>
  </w:num>
  <w:num w:numId="25">
    <w:abstractNumId w:val="22"/>
  </w:num>
  <w:num w:numId="26">
    <w:abstractNumId w:val="20"/>
  </w:num>
  <w:num w:numId="27">
    <w:abstractNumId w:val="10"/>
  </w:num>
  <w:num w:numId="28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843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5AA"/>
    <w:rsid w:val="00013AE9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4663"/>
    <w:rsid w:val="00024694"/>
    <w:rsid w:val="00024833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DD9"/>
    <w:rsid w:val="0002772D"/>
    <w:rsid w:val="00027DEB"/>
    <w:rsid w:val="00027E23"/>
    <w:rsid w:val="00027EEE"/>
    <w:rsid w:val="00030662"/>
    <w:rsid w:val="0003071F"/>
    <w:rsid w:val="00030872"/>
    <w:rsid w:val="00030885"/>
    <w:rsid w:val="000309F7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6BA8"/>
    <w:rsid w:val="00036D61"/>
    <w:rsid w:val="00036EE1"/>
    <w:rsid w:val="00037097"/>
    <w:rsid w:val="000370D2"/>
    <w:rsid w:val="000376BC"/>
    <w:rsid w:val="000377DD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474"/>
    <w:rsid w:val="0004356A"/>
    <w:rsid w:val="0004357B"/>
    <w:rsid w:val="000438FF"/>
    <w:rsid w:val="000439B6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6DC9"/>
    <w:rsid w:val="00047005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69C"/>
    <w:rsid w:val="000629BF"/>
    <w:rsid w:val="0006300F"/>
    <w:rsid w:val="000632E3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415A"/>
    <w:rsid w:val="00074221"/>
    <w:rsid w:val="0007429E"/>
    <w:rsid w:val="000742DE"/>
    <w:rsid w:val="00074578"/>
    <w:rsid w:val="00074728"/>
    <w:rsid w:val="00074A24"/>
    <w:rsid w:val="00074A6C"/>
    <w:rsid w:val="00074A9F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25CB"/>
    <w:rsid w:val="000828A5"/>
    <w:rsid w:val="0008291A"/>
    <w:rsid w:val="00082E64"/>
    <w:rsid w:val="00082F8D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4FC"/>
    <w:rsid w:val="00092B20"/>
    <w:rsid w:val="00092C9A"/>
    <w:rsid w:val="0009318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E2B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591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21C7"/>
    <w:rsid w:val="000D21F3"/>
    <w:rsid w:val="000D25BD"/>
    <w:rsid w:val="000D2696"/>
    <w:rsid w:val="000D2869"/>
    <w:rsid w:val="000D291A"/>
    <w:rsid w:val="000D2FD6"/>
    <w:rsid w:val="000D33BC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232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843"/>
    <w:rsid w:val="000F3B50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201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5C7"/>
    <w:rsid w:val="0011093D"/>
    <w:rsid w:val="00110C39"/>
    <w:rsid w:val="00110D6D"/>
    <w:rsid w:val="00110DFA"/>
    <w:rsid w:val="00111056"/>
    <w:rsid w:val="00111298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BD9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4F10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1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6D9"/>
    <w:rsid w:val="0014484C"/>
    <w:rsid w:val="001454DC"/>
    <w:rsid w:val="00145B19"/>
    <w:rsid w:val="00145E82"/>
    <w:rsid w:val="00145F0A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7D"/>
    <w:rsid w:val="001510CB"/>
    <w:rsid w:val="00151439"/>
    <w:rsid w:val="00151891"/>
    <w:rsid w:val="00151AD3"/>
    <w:rsid w:val="00151AF7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65C3"/>
    <w:rsid w:val="00156A42"/>
    <w:rsid w:val="00156E3A"/>
    <w:rsid w:val="001572AE"/>
    <w:rsid w:val="001577A5"/>
    <w:rsid w:val="00160077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234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6E5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A95"/>
    <w:rsid w:val="001732EC"/>
    <w:rsid w:val="0017349A"/>
    <w:rsid w:val="00173871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BA9"/>
    <w:rsid w:val="001804F6"/>
    <w:rsid w:val="001807B2"/>
    <w:rsid w:val="00180B13"/>
    <w:rsid w:val="00180C88"/>
    <w:rsid w:val="0018116C"/>
    <w:rsid w:val="00181184"/>
    <w:rsid w:val="0018186E"/>
    <w:rsid w:val="0018199B"/>
    <w:rsid w:val="00181B2D"/>
    <w:rsid w:val="001820A7"/>
    <w:rsid w:val="0018213A"/>
    <w:rsid w:val="00182241"/>
    <w:rsid w:val="00182848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8B7"/>
    <w:rsid w:val="00194B22"/>
    <w:rsid w:val="00194D26"/>
    <w:rsid w:val="00194E8C"/>
    <w:rsid w:val="00194F47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C29"/>
    <w:rsid w:val="001B4D79"/>
    <w:rsid w:val="001B4E03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B1"/>
    <w:rsid w:val="001B71D2"/>
    <w:rsid w:val="001B7C77"/>
    <w:rsid w:val="001C00B7"/>
    <w:rsid w:val="001C00CB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DDE"/>
    <w:rsid w:val="001C1FC6"/>
    <w:rsid w:val="001C21EA"/>
    <w:rsid w:val="001C2919"/>
    <w:rsid w:val="001C2AB2"/>
    <w:rsid w:val="001C2D7F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B1D"/>
    <w:rsid w:val="001D013F"/>
    <w:rsid w:val="001D020D"/>
    <w:rsid w:val="001D02CD"/>
    <w:rsid w:val="001D04E3"/>
    <w:rsid w:val="001D08A0"/>
    <w:rsid w:val="001D0B0A"/>
    <w:rsid w:val="001D0E40"/>
    <w:rsid w:val="001D0E84"/>
    <w:rsid w:val="001D0F63"/>
    <w:rsid w:val="001D1273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454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D18"/>
    <w:rsid w:val="001E3E51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9E7"/>
    <w:rsid w:val="001E7B87"/>
    <w:rsid w:val="001F0108"/>
    <w:rsid w:val="001F0DB7"/>
    <w:rsid w:val="001F0E46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29CB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815"/>
    <w:rsid w:val="0020287A"/>
    <w:rsid w:val="00202B7B"/>
    <w:rsid w:val="00202BDD"/>
    <w:rsid w:val="00202FC7"/>
    <w:rsid w:val="00203774"/>
    <w:rsid w:val="002039A8"/>
    <w:rsid w:val="00203E86"/>
    <w:rsid w:val="0020450C"/>
    <w:rsid w:val="0020487F"/>
    <w:rsid w:val="002049E6"/>
    <w:rsid w:val="00204BB2"/>
    <w:rsid w:val="00204DA2"/>
    <w:rsid w:val="00204E8F"/>
    <w:rsid w:val="00205198"/>
    <w:rsid w:val="00205698"/>
    <w:rsid w:val="00206B4A"/>
    <w:rsid w:val="00206CB0"/>
    <w:rsid w:val="00206E70"/>
    <w:rsid w:val="0020707B"/>
    <w:rsid w:val="00207176"/>
    <w:rsid w:val="002075D6"/>
    <w:rsid w:val="002076AD"/>
    <w:rsid w:val="00207A24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5137"/>
    <w:rsid w:val="0022554E"/>
    <w:rsid w:val="002258B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944"/>
    <w:rsid w:val="00227F09"/>
    <w:rsid w:val="00230026"/>
    <w:rsid w:val="00230254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DFE"/>
    <w:rsid w:val="00244F97"/>
    <w:rsid w:val="00244FFD"/>
    <w:rsid w:val="00245305"/>
    <w:rsid w:val="0024540A"/>
    <w:rsid w:val="0024563D"/>
    <w:rsid w:val="00245689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6013"/>
    <w:rsid w:val="00256095"/>
    <w:rsid w:val="002560EA"/>
    <w:rsid w:val="00256680"/>
    <w:rsid w:val="00256756"/>
    <w:rsid w:val="00256BD2"/>
    <w:rsid w:val="00256C59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BD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72D"/>
    <w:rsid w:val="002707B3"/>
    <w:rsid w:val="00270ADE"/>
    <w:rsid w:val="00270C26"/>
    <w:rsid w:val="00271522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D2F"/>
    <w:rsid w:val="00280FCC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69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1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344"/>
    <w:rsid w:val="002C13FC"/>
    <w:rsid w:val="002C1530"/>
    <w:rsid w:val="002C15E7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C53"/>
    <w:rsid w:val="002E1D22"/>
    <w:rsid w:val="002E2C14"/>
    <w:rsid w:val="002E2EF7"/>
    <w:rsid w:val="002E31EF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6185"/>
    <w:rsid w:val="002F6704"/>
    <w:rsid w:val="002F67B8"/>
    <w:rsid w:val="002F6C65"/>
    <w:rsid w:val="002F7040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CB2"/>
    <w:rsid w:val="00300E3F"/>
    <w:rsid w:val="003011F1"/>
    <w:rsid w:val="003012F2"/>
    <w:rsid w:val="00301467"/>
    <w:rsid w:val="00301662"/>
    <w:rsid w:val="0030199A"/>
    <w:rsid w:val="00301B80"/>
    <w:rsid w:val="00301E17"/>
    <w:rsid w:val="00302847"/>
    <w:rsid w:val="00302D31"/>
    <w:rsid w:val="00302E10"/>
    <w:rsid w:val="00303061"/>
    <w:rsid w:val="003031A2"/>
    <w:rsid w:val="003031FC"/>
    <w:rsid w:val="00303B40"/>
    <w:rsid w:val="0030433F"/>
    <w:rsid w:val="00304381"/>
    <w:rsid w:val="00304859"/>
    <w:rsid w:val="0030496A"/>
    <w:rsid w:val="00304D8E"/>
    <w:rsid w:val="003052C7"/>
    <w:rsid w:val="003053D3"/>
    <w:rsid w:val="003058B7"/>
    <w:rsid w:val="00305E9E"/>
    <w:rsid w:val="0030644D"/>
    <w:rsid w:val="003064A6"/>
    <w:rsid w:val="0030652E"/>
    <w:rsid w:val="00306568"/>
    <w:rsid w:val="003065E4"/>
    <w:rsid w:val="00306CD1"/>
    <w:rsid w:val="00306F50"/>
    <w:rsid w:val="0030718D"/>
    <w:rsid w:val="00307419"/>
    <w:rsid w:val="00307550"/>
    <w:rsid w:val="00307817"/>
    <w:rsid w:val="003078CB"/>
    <w:rsid w:val="003104E9"/>
    <w:rsid w:val="003108AB"/>
    <w:rsid w:val="003108D8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8CD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731A"/>
    <w:rsid w:val="0032782A"/>
    <w:rsid w:val="00327AAD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37F4C"/>
    <w:rsid w:val="003400AC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5227"/>
    <w:rsid w:val="0035586A"/>
    <w:rsid w:val="00355A1A"/>
    <w:rsid w:val="00355BFA"/>
    <w:rsid w:val="00355F4D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628"/>
    <w:rsid w:val="00357737"/>
    <w:rsid w:val="00357902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346"/>
    <w:rsid w:val="00367356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572"/>
    <w:rsid w:val="0037558C"/>
    <w:rsid w:val="003755DB"/>
    <w:rsid w:val="00375CC2"/>
    <w:rsid w:val="00376006"/>
    <w:rsid w:val="00376079"/>
    <w:rsid w:val="003762FA"/>
    <w:rsid w:val="003769DD"/>
    <w:rsid w:val="00376F18"/>
    <w:rsid w:val="00377082"/>
    <w:rsid w:val="0037733F"/>
    <w:rsid w:val="003774CB"/>
    <w:rsid w:val="003774FC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341A"/>
    <w:rsid w:val="00383745"/>
    <w:rsid w:val="00383C78"/>
    <w:rsid w:val="003844AB"/>
    <w:rsid w:val="00384D64"/>
    <w:rsid w:val="00385470"/>
    <w:rsid w:val="0038552F"/>
    <w:rsid w:val="00385A07"/>
    <w:rsid w:val="00385D99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100E"/>
    <w:rsid w:val="003910CC"/>
    <w:rsid w:val="00391484"/>
    <w:rsid w:val="003914DA"/>
    <w:rsid w:val="00391540"/>
    <w:rsid w:val="003915ED"/>
    <w:rsid w:val="00391B94"/>
    <w:rsid w:val="00392253"/>
    <w:rsid w:val="00392334"/>
    <w:rsid w:val="0039238D"/>
    <w:rsid w:val="00392472"/>
    <w:rsid w:val="0039268A"/>
    <w:rsid w:val="00392AC7"/>
    <w:rsid w:val="00392D03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3C8"/>
    <w:rsid w:val="003A05DB"/>
    <w:rsid w:val="003A05DF"/>
    <w:rsid w:val="003A0876"/>
    <w:rsid w:val="003A0880"/>
    <w:rsid w:val="003A0F1B"/>
    <w:rsid w:val="003A156A"/>
    <w:rsid w:val="003A1777"/>
    <w:rsid w:val="003A1833"/>
    <w:rsid w:val="003A201A"/>
    <w:rsid w:val="003A2AA2"/>
    <w:rsid w:val="003A31A7"/>
    <w:rsid w:val="003A3BC7"/>
    <w:rsid w:val="003A446D"/>
    <w:rsid w:val="003A4505"/>
    <w:rsid w:val="003A45DA"/>
    <w:rsid w:val="003A470A"/>
    <w:rsid w:val="003A489B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4103"/>
    <w:rsid w:val="003C43C8"/>
    <w:rsid w:val="003C444A"/>
    <w:rsid w:val="003C4A9D"/>
    <w:rsid w:val="003C5177"/>
    <w:rsid w:val="003C5399"/>
    <w:rsid w:val="003C53CE"/>
    <w:rsid w:val="003C55C0"/>
    <w:rsid w:val="003C5D3A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C74EE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3D49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A92"/>
    <w:rsid w:val="003E2C0D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E3"/>
    <w:rsid w:val="003E71F5"/>
    <w:rsid w:val="003E7546"/>
    <w:rsid w:val="003E76D2"/>
    <w:rsid w:val="003E7866"/>
    <w:rsid w:val="003E79FC"/>
    <w:rsid w:val="003E7C72"/>
    <w:rsid w:val="003E7D42"/>
    <w:rsid w:val="003E7EF4"/>
    <w:rsid w:val="003E7F1F"/>
    <w:rsid w:val="003F04F4"/>
    <w:rsid w:val="003F09DD"/>
    <w:rsid w:val="003F0C1B"/>
    <w:rsid w:val="003F0D1B"/>
    <w:rsid w:val="003F176F"/>
    <w:rsid w:val="003F1C56"/>
    <w:rsid w:val="003F1D4B"/>
    <w:rsid w:val="003F1E84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6E7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864"/>
    <w:rsid w:val="00442B9F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211"/>
    <w:rsid w:val="004472A8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58D"/>
    <w:rsid w:val="004568ED"/>
    <w:rsid w:val="00456B6F"/>
    <w:rsid w:val="00456F7D"/>
    <w:rsid w:val="00457017"/>
    <w:rsid w:val="0045721C"/>
    <w:rsid w:val="00457242"/>
    <w:rsid w:val="004574B4"/>
    <w:rsid w:val="0045772B"/>
    <w:rsid w:val="00457742"/>
    <w:rsid w:val="004577C1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B57"/>
    <w:rsid w:val="00467E42"/>
    <w:rsid w:val="00470114"/>
    <w:rsid w:val="0047032B"/>
    <w:rsid w:val="004706CA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409"/>
    <w:rsid w:val="00486A73"/>
    <w:rsid w:val="00486E54"/>
    <w:rsid w:val="00486F0D"/>
    <w:rsid w:val="00486FED"/>
    <w:rsid w:val="00487579"/>
    <w:rsid w:val="0048799E"/>
    <w:rsid w:val="00487CA2"/>
    <w:rsid w:val="00487D74"/>
    <w:rsid w:val="0049007C"/>
    <w:rsid w:val="00490721"/>
    <w:rsid w:val="004909A7"/>
    <w:rsid w:val="00491A03"/>
    <w:rsid w:val="00491D68"/>
    <w:rsid w:val="004921D6"/>
    <w:rsid w:val="004924E6"/>
    <w:rsid w:val="0049291B"/>
    <w:rsid w:val="00492AC8"/>
    <w:rsid w:val="00492C04"/>
    <w:rsid w:val="00492C50"/>
    <w:rsid w:val="00492D53"/>
    <w:rsid w:val="00493BF8"/>
    <w:rsid w:val="0049436A"/>
    <w:rsid w:val="00494820"/>
    <w:rsid w:val="00494F9D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3F7"/>
    <w:rsid w:val="0049744C"/>
    <w:rsid w:val="0049777B"/>
    <w:rsid w:val="00497AC0"/>
    <w:rsid w:val="004A02BF"/>
    <w:rsid w:val="004A0319"/>
    <w:rsid w:val="004A06F4"/>
    <w:rsid w:val="004A081A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53E"/>
    <w:rsid w:val="004A37DD"/>
    <w:rsid w:val="004A3A29"/>
    <w:rsid w:val="004A3D91"/>
    <w:rsid w:val="004A4C2A"/>
    <w:rsid w:val="004A4D85"/>
    <w:rsid w:val="004A536F"/>
    <w:rsid w:val="004A537F"/>
    <w:rsid w:val="004A573D"/>
    <w:rsid w:val="004A5982"/>
    <w:rsid w:val="004A5A05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013"/>
    <w:rsid w:val="004C36B8"/>
    <w:rsid w:val="004C36F0"/>
    <w:rsid w:val="004C41D8"/>
    <w:rsid w:val="004C471C"/>
    <w:rsid w:val="004C57F5"/>
    <w:rsid w:val="004C5868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2160"/>
    <w:rsid w:val="004D280E"/>
    <w:rsid w:val="004D2E43"/>
    <w:rsid w:val="004D36BB"/>
    <w:rsid w:val="004D39A0"/>
    <w:rsid w:val="004D3C55"/>
    <w:rsid w:val="004D3CEC"/>
    <w:rsid w:val="004D4310"/>
    <w:rsid w:val="004D4331"/>
    <w:rsid w:val="004D449E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D"/>
    <w:rsid w:val="004E51F2"/>
    <w:rsid w:val="004E5934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1EDD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4B"/>
    <w:rsid w:val="005012FD"/>
    <w:rsid w:val="00501A40"/>
    <w:rsid w:val="00501B1F"/>
    <w:rsid w:val="00501D63"/>
    <w:rsid w:val="005023AB"/>
    <w:rsid w:val="00502B37"/>
    <w:rsid w:val="00503096"/>
    <w:rsid w:val="005032D5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EB3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6D2"/>
    <w:rsid w:val="00523739"/>
    <w:rsid w:val="00523C1B"/>
    <w:rsid w:val="00523C4D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305A"/>
    <w:rsid w:val="00543869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261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B71"/>
    <w:rsid w:val="00552B88"/>
    <w:rsid w:val="00552ECE"/>
    <w:rsid w:val="0055309A"/>
    <w:rsid w:val="0055315A"/>
    <w:rsid w:val="00553255"/>
    <w:rsid w:val="0055340D"/>
    <w:rsid w:val="00553580"/>
    <w:rsid w:val="005538D6"/>
    <w:rsid w:val="00553A4F"/>
    <w:rsid w:val="00553DA7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CB4"/>
    <w:rsid w:val="00564F52"/>
    <w:rsid w:val="00565177"/>
    <w:rsid w:val="005658CB"/>
    <w:rsid w:val="00565A42"/>
    <w:rsid w:val="005662E0"/>
    <w:rsid w:val="005664D4"/>
    <w:rsid w:val="005665E9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061"/>
    <w:rsid w:val="00576102"/>
    <w:rsid w:val="005762A1"/>
    <w:rsid w:val="005765CF"/>
    <w:rsid w:val="0057682E"/>
    <w:rsid w:val="00576992"/>
    <w:rsid w:val="00576DDE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8BA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C3C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A55"/>
    <w:rsid w:val="005B0168"/>
    <w:rsid w:val="005B04F0"/>
    <w:rsid w:val="005B0D23"/>
    <w:rsid w:val="005B1096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EE7"/>
    <w:rsid w:val="005C2F39"/>
    <w:rsid w:val="005C2F8D"/>
    <w:rsid w:val="005C31FD"/>
    <w:rsid w:val="005C3365"/>
    <w:rsid w:val="005C36A6"/>
    <w:rsid w:val="005C4285"/>
    <w:rsid w:val="005C432A"/>
    <w:rsid w:val="005C4768"/>
    <w:rsid w:val="005C485A"/>
    <w:rsid w:val="005C490C"/>
    <w:rsid w:val="005C537E"/>
    <w:rsid w:val="005C5632"/>
    <w:rsid w:val="005C57F0"/>
    <w:rsid w:val="005C59E3"/>
    <w:rsid w:val="005C5D9D"/>
    <w:rsid w:val="005C60BB"/>
    <w:rsid w:val="005C6132"/>
    <w:rsid w:val="005C66E6"/>
    <w:rsid w:val="005C67A4"/>
    <w:rsid w:val="005C6C7D"/>
    <w:rsid w:val="005C6C93"/>
    <w:rsid w:val="005C6E63"/>
    <w:rsid w:val="005C75E9"/>
    <w:rsid w:val="005C795E"/>
    <w:rsid w:val="005C7C2F"/>
    <w:rsid w:val="005C7E0F"/>
    <w:rsid w:val="005D015D"/>
    <w:rsid w:val="005D051D"/>
    <w:rsid w:val="005D064B"/>
    <w:rsid w:val="005D06C7"/>
    <w:rsid w:val="005D0C8C"/>
    <w:rsid w:val="005D11FD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F26"/>
    <w:rsid w:val="005E00B8"/>
    <w:rsid w:val="005E04FE"/>
    <w:rsid w:val="005E06B0"/>
    <w:rsid w:val="005E0822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6A8"/>
    <w:rsid w:val="005E4716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FF0"/>
    <w:rsid w:val="005F4049"/>
    <w:rsid w:val="005F40E7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0FC1"/>
    <w:rsid w:val="00601659"/>
    <w:rsid w:val="00601910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3AD"/>
    <w:rsid w:val="006163FD"/>
    <w:rsid w:val="00616616"/>
    <w:rsid w:val="006168B0"/>
    <w:rsid w:val="00616945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D7A"/>
    <w:rsid w:val="00623F86"/>
    <w:rsid w:val="006240C6"/>
    <w:rsid w:val="006241F1"/>
    <w:rsid w:val="00624505"/>
    <w:rsid w:val="00624714"/>
    <w:rsid w:val="006247A4"/>
    <w:rsid w:val="00624822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36B8"/>
    <w:rsid w:val="00633756"/>
    <w:rsid w:val="006337FA"/>
    <w:rsid w:val="00633928"/>
    <w:rsid w:val="00634295"/>
    <w:rsid w:val="006342B5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05C"/>
    <w:rsid w:val="0065128D"/>
    <w:rsid w:val="006512BD"/>
    <w:rsid w:val="0065166B"/>
    <w:rsid w:val="00651670"/>
    <w:rsid w:val="00651812"/>
    <w:rsid w:val="00651ECF"/>
    <w:rsid w:val="00651F84"/>
    <w:rsid w:val="0065330A"/>
    <w:rsid w:val="00653949"/>
    <w:rsid w:val="00653B38"/>
    <w:rsid w:val="00654A35"/>
    <w:rsid w:val="00654EDF"/>
    <w:rsid w:val="006552AD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E2"/>
    <w:rsid w:val="006648C4"/>
    <w:rsid w:val="00664A85"/>
    <w:rsid w:val="006650A4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1DC"/>
    <w:rsid w:val="006702BD"/>
    <w:rsid w:val="00670385"/>
    <w:rsid w:val="006704AD"/>
    <w:rsid w:val="006705AF"/>
    <w:rsid w:val="00670B86"/>
    <w:rsid w:val="00670CF6"/>
    <w:rsid w:val="00670F8E"/>
    <w:rsid w:val="006710DD"/>
    <w:rsid w:val="006718DB"/>
    <w:rsid w:val="006719DC"/>
    <w:rsid w:val="006719ED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3AD"/>
    <w:rsid w:val="00680405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3E"/>
    <w:rsid w:val="00684491"/>
    <w:rsid w:val="00684CA0"/>
    <w:rsid w:val="00684E23"/>
    <w:rsid w:val="006851B0"/>
    <w:rsid w:val="006855F5"/>
    <w:rsid w:val="00685A6C"/>
    <w:rsid w:val="0068611C"/>
    <w:rsid w:val="006861DD"/>
    <w:rsid w:val="0068629C"/>
    <w:rsid w:val="006866BE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1D0B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04A"/>
    <w:rsid w:val="006C662C"/>
    <w:rsid w:val="006C66D8"/>
    <w:rsid w:val="006C71FE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0B45"/>
    <w:rsid w:val="006F1108"/>
    <w:rsid w:val="006F1279"/>
    <w:rsid w:val="006F162F"/>
    <w:rsid w:val="006F1C0F"/>
    <w:rsid w:val="006F20BD"/>
    <w:rsid w:val="006F222D"/>
    <w:rsid w:val="006F273D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54B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AB1"/>
    <w:rsid w:val="00713B32"/>
    <w:rsid w:val="007144E5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1015"/>
    <w:rsid w:val="0072190B"/>
    <w:rsid w:val="00721924"/>
    <w:rsid w:val="007219F7"/>
    <w:rsid w:val="00721A7B"/>
    <w:rsid w:val="00721B2C"/>
    <w:rsid w:val="00721BDB"/>
    <w:rsid w:val="00721BE3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02C"/>
    <w:rsid w:val="007308B7"/>
    <w:rsid w:val="00730E09"/>
    <w:rsid w:val="00730F43"/>
    <w:rsid w:val="007314D6"/>
    <w:rsid w:val="00731547"/>
    <w:rsid w:val="0073181E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748"/>
    <w:rsid w:val="00734750"/>
    <w:rsid w:val="00734817"/>
    <w:rsid w:val="00734C89"/>
    <w:rsid w:val="0073501C"/>
    <w:rsid w:val="007351B9"/>
    <w:rsid w:val="00735725"/>
    <w:rsid w:val="0073588C"/>
    <w:rsid w:val="00735A22"/>
    <w:rsid w:val="00735A58"/>
    <w:rsid w:val="00735B29"/>
    <w:rsid w:val="00735FA5"/>
    <w:rsid w:val="00736388"/>
    <w:rsid w:val="00736C94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50003"/>
    <w:rsid w:val="007500FD"/>
    <w:rsid w:val="00750130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BF8"/>
    <w:rsid w:val="00756459"/>
    <w:rsid w:val="007564FB"/>
    <w:rsid w:val="007568C5"/>
    <w:rsid w:val="00756B7B"/>
    <w:rsid w:val="0075706C"/>
    <w:rsid w:val="007570EE"/>
    <w:rsid w:val="0075777B"/>
    <w:rsid w:val="00757A29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69"/>
    <w:rsid w:val="007615EA"/>
    <w:rsid w:val="00761E74"/>
    <w:rsid w:val="0076201C"/>
    <w:rsid w:val="007620FB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A60"/>
    <w:rsid w:val="00763E14"/>
    <w:rsid w:val="00763F2E"/>
    <w:rsid w:val="00764037"/>
    <w:rsid w:val="0076443E"/>
    <w:rsid w:val="0076472F"/>
    <w:rsid w:val="00764772"/>
    <w:rsid w:val="007653EF"/>
    <w:rsid w:val="00766055"/>
    <w:rsid w:val="0076608F"/>
    <w:rsid w:val="007666A8"/>
    <w:rsid w:val="00766B55"/>
    <w:rsid w:val="00767355"/>
    <w:rsid w:val="007679C3"/>
    <w:rsid w:val="00770245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7D"/>
    <w:rsid w:val="0077453E"/>
    <w:rsid w:val="00774CAB"/>
    <w:rsid w:val="00775208"/>
    <w:rsid w:val="0077570E"/>
    <w:rsid w:val="00775907"/>
    <w:rsid w:val="00775A38"/>
    <w:rsid w:val="0077610A"/>
    <w:rsid w:val="007766B0"/>
    <w:rsid w:val="007767C1"/>
    <w:rsid w:val="00776F6D"/>
    <w:rsid w:val="00777121"/>
    <w:rsid w:val="00777250"/>
    <w:rsid w:val="00777553"/>
    <w:rsid w:val="007776D3"/>
    <w:rsid w:val="007776D8"/>
    <w:rsid w:val="00777764"/>
    <w:rsid w:val="00777E35"/>
    <w:rsid w:val="00780270"/>
    <w:rsid w:val="007803B0"/>
    <w:rsid w:val="0078051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B13"/>
    <w:rsid w:val="00793BBE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BA"/>
    <w:rsid w:val="00797E6C"/>
    <w:rsid w:val="007A0098"/>
    <w:rsid w:val="007A014C"/>
    <w:rsid w:val="007A035D"/>
    <w:rsid w:val="007A05A8"/>
    <w:rsid w:val="007A0784"/>
    <w:rsid w:val="007A15CB"/>
    <w:rsid w:val="007A1AF5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6B"/>
    <w:rsid w:val="007A3CD0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E4D"/>
    <w:rsid w:val="007A6F9E"/>
    <w:rsid w:val="007A728E"/>
    <w:rsid w:val="007A76A4"/>
    <w:rsid w:val="007A7772"/>
    <w:rsid w:val="007A7E29"/>
    <w:rsid w:val="007B0549"/>
    <w:rsid w:val="007B09FA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B5F"/>
    <w:rsid w:val="007B353B"/>
    <w:rsid w:val="007B3800"/>
    <w:rsid w:val="007B3A7E"/>
    <w:rsid w:val="007B3C43"/>
    <w:rsid w:val="007B45EA"/>
    <w:rsid w:val="007B4A00"/>
    <w:rsid w:val="007B53C5"/>
    <w:rsid w:val="007B5549"/>
    <w:rsid w:val="007B5630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7C2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535"/>
    <w:rsid w:val="007C3866"/>
    <w:rsid w:val="007C390C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B63"/>
    <w:rsid w:val="007D0B70"/>
    <w:rsid w:val="007D0CF8"/>
    <w:rsid w:val="007D1059"/>
    <w:rsid w:val="007D12EA"/>
    <w:rsid w:val="007D18AD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123D"/>
    <w:rsid w:val="007E13A0"/>
    <w:rsid w:val="007E145F"/>
    <w:rsid w:val="007E1476"/>
    <w:rsid w:val="007E14A8"/>
    <w:rsid w:val="007E1B15"/>
    <w:rsid w:val="007E1B9F"/>
    <w:rsid w:val="007E1F26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7565"/>
    <w:rsid w:val="007E75EF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43C"/>
    <w:rsid w:val="00802CF9"/>
    <w:rsid w:val="00802E9E"/>
    <w:rsid w:val="008032E7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377"/>
    <w:rsid w:val="008113E3"/>
    <w:rsid w:val="00811799"/>
    <w:rsid w:val="008119B6"/>
    <w:rsid w:val="008122FF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442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28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2330"/>
    <w:rsid w:val="0082236D"/>
    <w:rsid w:val="0082245C"/>
    <w:rsid w:val="00822D1E"/>
    <w:rsid w:val="00823683"/>
    <w:rsid w:val="00823B89"/>
    <w:rsid w:val="00823CAA"/>
    <w:rsid w:val="00824832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3046C"/>
    <w:rsid w:val="00830490"/>
    <w:rsid w:val="0083051E"/>
    <w:rsid w:val="00831609"/>
    <w:rsid w:val="0083182E"/>
    <w:rsid w:val="00831F00"/>
    <w:rsid w:val="0083217D"/>
    <w:rsid w:val="0083258C"/>
    <w:rsid w:val="0083285A"/>
    <w:rsid w:val="00832A9D"/>
    <w:rsid w:val="00832D6C"/>
    <w:rsid w:val="008339A0"/>
    <w:rsid w:val="00833A61"/>
    <w:rsid w:val="00833AB3"/>
    <w:rsid w:val="00833BAA"/>
    <w:rsid w:val="00833DED"/>
    <w:rsid w:val="00833FD3"/>
    <w:rsid w:val="0083434F"/>
    <w:rsid w:val="0083460B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507A"/>
    <w:rsid w:val="00855103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11EA"/>
    <w:rsid w:val="00861D18"/>
    <w:rsid w:val="0086289A"/>
    <w:rsid w:val="00862E75"/>
    <w:rsid w:val="0086324B"/>
    <w:rsid w:val="0086339F"/>
    <w:rsid w:val="008637D4"/>
    <w:rsid w:val="00863922"/>
    <w:rsid w:val="00863946"/>
    <w:rsid w:val="00863C95"/>
    <w:rsid w:val="00863CF9"/>
    <w:rsid w:val="00863F62"/>
    <w:rsid w:val="008640CB"/>
    <w:rsid w:val="00864161"/>
    <w:rsid w:val="0086433C"/>
    <w:rsid w:val="0086434F"/>
    <w:rsid w:val="008647D7"/>
    <w:rsid w:val="00864854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3054"/>
    <w:rsid w:val="0087344E"/>
    <w:rsid w:val="008734EC"/>
    <w:rsid w:val="00873582"/>
    <w:rsid w:val="0087368F"/>
    <w:rsid w:val="008739D6"/>
    <w:rsid w:val="00873C5B"/>
    <w:rsid w:val="00873D6B"/>
    <w:rsid w:val="00873EAC"/>
    <w:rsid w:val="00873F6D"/>
    <w:rsid w:val="0087404D"/>
    <w:rsid w:val="0087429D"/>
    <w:rsid w:val="00874BDB"/>
    <w:rsid w:val="00874BE3"/>
    <w:rsid w:val="00874D8A"/>
    <w:rsid w:val="008751D0"/>
    <w:rsid w:val="00875253"/>
    <w:rsid w:val="0087527E"/>
    <w:rsid w:val="008754A9"/>
    <w:rsid w:val="0087592E"/>
    <w:rsid w:val="00875AE7"/>
    <w:rsid w:val="00875BA6"/>
    <w:rsid w:val="00875EDB"/>
    <w:rsid w:val="008760C1"/>
    <w:rsid w:val="008761AF"/>
    <w:rsid w:val="00876246"/>
    <w:rsid w:val="008762D6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3C1"/>
    <w:rsid w:val="00880A11"/>
    <w:rsid w:val="00880C2B"/>
    <w:rsid w:val="008812E1"/>
    <w:rsid w:val="00881544"/>
    <w:rsid w:val="00881588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923"/>
    <w:rsid w:val="00885AEA"/>
    <w:rsid w:val="00885F28"/>
    <w:rsid w:val="008861B3"/>
    <w:rsid w:val="00886380"/>
    <w:rsid w:val="00886634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1C"/>
    <w:rsid w:val="0089244E"/>
    <w:rsid w:val="00892654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7D"/>
    <w:rsid w:val="008A0BB5"/>
    <w:rsid w:val="008A0C9A"/>
    <w:rsid w:val="008A0DF0"/>
    <w:rsid w:val="008A0F37"/>
    <w:rsid w:val="008A1105"/>
    <w:rsid w:val="008A1179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FF"/>
    <w:rsid w:val="008B6D86"/>
    <w:rsid w:val="008B7607"/>
    <w:rsid w:val="008B7823"/>
    <w:rsid w:val="008B7C27"/>
    <w:rsid w:val="008C013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B3C"/>
    <w:rsid w:val="008C2B93"/>
    <w:rsid w:val="008C2DBA"/>
    <w:rsid w:val="008C2E36"/>
    <w:rsid w:val="008C2F55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1ED"/>
    <w:rsid w:val="008C59E7"/>
    <w:rsid w:val="008C5F8B"/>
    <w:rsid w:val="008C644B"/>
    <w:rsid w:val="008C6536"/>
    <w:rsid w:val="008C6A48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D58"/>
    <w:rsid w:val="008D1392"/>
    <w:rsid w:val="008D1464"/>
    <w:rsid w:val="008D1512"/>
    <w:rsid w:val="008D21D5"/>
    <w:rsid w:val="008D2C4E"/>
    <w:rsid w:val="008D2DBB"/>
    <w:rsid w:val="008D2E54"/>
    <w:rsid w:val="008D31E5"/>
    <w:rsid w:val="008D3661"/>
    <w:rsid w:val="008D3D34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1185"/>
    <w:rsid w:val="008E129D"/>
    <w:rsid w:val="008E1463"/>
    <w:rsid w:val="008E1585"/>
    <w:rsid w:val="008E1668"/>
    <w:rsid w:val="008E1C1D"/>
    <w:rsid w:val="008E210F"/>
    <w:rsid w:val="008E21D9"/>
    <w:rsid w:val="008E2497"/>
    <w:rsid w:val="008E2503"/>
    <w:rsid w:val="008E250A"/>
    <w:rsid w:val="008E25D0"/>
    <w:rsid w:val="008E27BE"/>
    <w:rsid w:val="008E28CB"/>
    <w:rsid w:val="008E2BAA"/>
    <w:rsid w:val="008E2E6E"/>
    <w:rsid w:val="008E36B0"/>
    <w:rsid w:val="008E3A94"/>
    <w:rsid w:val="008E3B36"/>
    <w:rsid w:val="008E4536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2FD3"/>
    <w:rsid w:val="008F3180"/>
    <w:rsid w:val="008F32C9"/>
    <w:rsid w:val="008F3742"/>
    <w:rsid w:val="008F399D"/>
    <w:rsid w:val="008F3C29"/>
    <w:rsid w:val="008F3D43"/>
    <w:rsid w:val="008F460C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68"/>
    <w:rsid w:val="00903E39"/>
    <w:rsid w:val="00904095"/>
    <w:rsid w:val="009046F5"/>
    <w:rsid w:val="00904D6B"/>
    <w:rsid w:val="00904F89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6BB"/>
    <w:rsid w:val="00911AF3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7F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50DE"/>
    <w:rsid w:val="00925693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1C3"/>
    <w:rsid w:val="009272A2"/>
    <w:rsid w:val="00927D67"/>
    <w:rsid w:val="00930D05"/>
    <w:rsid w:val="00930E78"/>
    <w:rsid w:val="00930F27"/>
    <w:rsid w:val="00931189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5183"/>
    <w:rsid w:val="009359DC"/>
    <w:rsid w:val="00935B08"/>
    <w:rsid w:val="009368A8"/>
    <w:rsid w:val="009369BC"/>
    <w:rsid w:val="00936C39"/>
    <w:rsid w:val="00936E33"/>
    <w:rsid w:val="00936F0B"/>
    <w:rsid w:val="00936FCD"/>
    <w:rsid w:val="0093744A"/>
    <w:rsid w:val="00937B84"/>
    <w:rsid w:val="00940084"/>
    <w:rsid w:val="0094086D"/>
    <w:rsid w:val="00940964"/>
    <w:rsid w:val="009411E0"/>
    <w:rsid w:val="009414CE"/>
    <w:rsid w:val="0094173E"/>
    <w:rsid w:val="0094197D"/>
    <w:rsid w:val="00941E0A"/>
    <w:rsid w:val="00942065"/>
    <w:rsid w:val="00942B8C"/>
    <w:rsid w:val="00942CED"/>
    <w:rsid w:val="00942D9E"/>
    <w:rsid w:val="00942E45"/>
    <w:rsid w:val="00942F6C"/>
    <w:rsid w:val="00942FE8"/>
    <w:rsid w:val="009433D9"/>
    <w:rsid w:val="009434DA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3DA6"/>
    <w:rsid w:val="00964045"/>
    <w:rsid w:val="009641F3"/>
    <w:rsid w:val="00964383"/>
    <w:rsid w:val="009645B6"/>
    <w:rsid w:val="0096479E"/>
    <w:rsid w:val="00964991"/>
    <w:rsid w:val="00964A93"/>
    <w:rsid w:val="00964B69"/>
    <w:rsid w:val="009651C4"/>
    <w:rsid w:val="009651E7"/>
    <w:rsid w:val="00965218"/>
    <w:rsid w:val="00965959"/>
    <w:rsid w:val="00965AFD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15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3AB"/>
    <w:rsid w:val="009756D8"/>
    <w:rsid w:val="00976380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1BE5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E7D"/>
    <w:rsid w:val="009A2F3D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704"/>
    <w:rsid w:val="009A77C0"/>
    <w:rsid w:val="009A7A54"/>
    <w:rsid w:val="009A7DCA"/>
    <w:rsid w:val="009A7EE8"/>
    <w:rsid w:val="009B0030"/>
    <w:rsid w:val="009B03FE"/>
    <w:rsid w:val="009B04AC"/>
    <w:rsid w:val="009B0760"/>
    <w:rsid w:val="009B07A7"/>
    <w:rsid w:val="009B0A57"/>
    <w:rsid w:val="009B0CE0"/>
    <w:rsid w:val="009B0FB0"/>
    <w:rsid w:val="009B133E"/>
    <w:rsid w:val="009B148C"/>
    <w:rsid w:val="009B15F9"/>
    <w:rsid w:val="009B17C1"/>
    <w:rsid w:val="009B204F"/>
    <w:rsid w:val="009B212F"/>
    <w:rsid w:val="009B230B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B62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C9E"/>
    <w:rsid w:val="009D3339"/>
    <w:rsid w:val="009D345B"/>
    <w:rsid w:val="009D38FC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796"/>
    <w:rsid w:val="009D7E08"/>
    <w:rsid w:val="009E006B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5EB"/>
    <w:rsid w:val="009E2701"/>
    <w:rsid w:val="009E27B3"/>
    <w:rsid w:val="009E2B91"/>
    <w:rsid w:val="009E2C1A"/>
    <w:rsid w:val="009E2C5E"/>
    <w:rsid w:val="009E2E90"/>
    <w:rsid w:val="009E3188"/>
    <w:rsid w:val="009E3BD7"/>
    <w:rsid w:val="009E3D9C"/>
    <w:rsid w:val="009E456C"/>
    <w:rsid w:val="009E4584"/>
    <w:rsid w:val="009E4697"/>
    <w:rsid w:val="009E4A4C"/>
    <w:rsid w:val="009E4B87"/>
    <w:rsid w:val="009E4C9A"/>
    <w:rsid w:val="009E53DC"/>
    <w:rsid w:val="009E542D"/>
    <w:rsid w:val="009E5678"/>
    <w:rsid w:val="009E5717"/>
    <w:rsid w:val="009E5793"/>
    <w:rsid w:val="009E5D33"/>
    <w:rsid w:val="009E5F59"/>
    <w:rsid w:val="009E63C7"/>
    <w:rsid w:val="009E69BD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877"/>
    <w:rsid w:val="009F2967"/>
    <w:rsid w:val="009F3184"/>
    <w:rsid w:val="009F36D0"/>
    <w:rsid w:val="009F4333"/>
    <w:rsid w:val="009F4578"/>
    <w:rsid w:val="009F4865"/>
    <w:rsid w:val="009F493E"/>
    <w:rsid w:val="009F4F8D"/>
    <w:rsid w:val="009F516B"/>
    <w:rsid w:val="009F53C7"/>
    <w:rsid w:val="009F53F5"/>
    <w:rsid w:val="009F56B7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2C1"/>
    <w:rsid w:val="00A11417"/>
    <w:rsid w:val="00A1161C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DBE"/>
    <w:rsid w:val="00A1524D"/>
    <w:rsid w:val="00A1537F"/>
    <w:rsid w:val="00A15652"/>
    <w:rsid w:val="00A15B10"/>
    <w:rsid w:val="00A15BAE"/>
    <w:rsid w:val="00A16383"/>
    <w:rsid w:val="00A16678"/>
    <w:rsid w:val="00A16A28"/>
    <w:rsid w:val="00A16AA2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F3"/>
    <w:rsid w:val="00A35336"/>
    <w:rsid w:val="00A35A11"/>
    <w:rsid w:val="00A35B68"/>
    <w:rsid w:val="00A35FE2"/>
    <w:rsid w:val="00A36262"/>
    <w:rsid w:val="00A365D8"/>
    <w:rsid w:val="00A368E8"/>
    <w:rsid w:val="00A36A64"/>
    <w:rsid w:val="00A3719E"/>
    <w:rsid w:val="00A37487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154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4BD"/>
    <w:rsid w:val="00A4655C"/>
    <w:rsid w:val="00A465FF"/>
    <w:rsid w:val="00A46AE8"/>
    <w:rsid w:val="00A478C8"/>
    <w:rsid w:val="00A47C35"/>
    <w:rsid w:val="00A47D08"/>
    <w:rsid w:val="00A50102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2D"/>
    <w:rsid w:val="00A5639C"/>
    <w:rsid w:val="00A564BE"/>
    <w:rsid w:val="00A564EB"/>
    <w:rsid w:val="00A56620"/>
    <w:rsid w:val="00A567EA"/>
    <w:rsid w:val="00A56B27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309"/>
    <w:rsid w:val="00A77573"/>
    <w:rsid w:val="00A77792"/>
    <w:rsid w:val="00A77A5D"/>
    <w:rsid w:val="00A803CB"/>
    <w:rsid w:val="00A80542"/>
    <w:rsid w:val="00A807E0"/>
    <w:rsid w:val="00A80A31"/>
    <w:rsid w:val="00A80F95"/>
    <w:rsid w:val="00A8114D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0AD5"/>
    <w:rsid w:val="00A91829"/>
    <w:rsid w:val="00A91B87"/>
    <w:rsid w:val="00A91C4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B13"/>
    <w:rsid w:val="00A96B1A"/>
    <w:rsid w:val="00A96E15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4A4"/>
    <w:rsid w:val="00AA352C"/>
    <w:rsid w:val="00AA3CDE"/>
    <w:rsid w:val="00AA3D1A"/>
    <w:rsid w:val="00AA3FC0"/>
    <w:rsid w:val="00AA425D"/>
    <w:rsid w:val="00AA4526"/>
    <w:rsid w:val="00AA473C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FEA"/>
    <w:rsid w:val="00AB264C"/>
    <w:rsid w:val="00AB2DF5"/>
    <w:rsid w:val="00AB316F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619"/>
    <w:rsid w:val="00AB7C7E"/>
    <w:rsid w:val="00AB7E25"/>
    <w:rsid w:val="00AC0250"/>
    <w:rsid w:val="00AC07BD"/>
    <w:rsid w:val="00AC0980"/>
    <w:rsid w:val="00AC0E33"/>
    <w:rsid w:val="00AC10C2"/>
    <w:rsid w:val="00AC11FF"/>
    <w:rsid w:val="00AC1212"/>
    <w:rsid w:val="00AC138E"/>
    <w:rsid w:val="00AC165C"/>
    <w:rsid w:val="00AC179D"/>
    <w:rsid w:val="00AC179F"/>
    <w:rsid w:val="00AC1A89"/>
    <w:rsid w:val="00AC20D5"/>
    <w:rsid w:val="00AC26E3"/>
    <w:rsid w:val="00AC2E24"/>
    <w:rsid w:val="00AC2EF1"/>
    <w:rsid w:val="00AC3A77"/>
    <w:rsid w:val="00AC3AB5"/>
    <w:rsid w:val="00AC3AD2"/>
    <w:rsid w:val="00AC3EE3"/>
    <w:rsid w:val="00AC40B4"/>
    <w:rsid w:val="00AC4299"/>
    <w:rsid w:val="00AC4696"/>
    <w:rsid w:val="00AC4793"/>
    <w:rsid w:val="00AC4C7F"/>
    <w:rsid w:val="00AC5042"/>
    <w:rsid w:val="00AC52A5"/>
    <w:rsid w:val="00AC5B4F"/>
    <w:rsid w:val="00AC5CD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216"/>
    <w:rsid w:val="00AD040F"/>
    <w:rsid w:val="00AD044C"/>
    <w:rsid w:val="00AD0759"/>
    <w:rsid w:val="00AD07BE"/>
    <w:rsid w:val="00AD0FE6"/>
    <w:rsid w:val="00AD1796"/>
    <w:rsid w:val="00AD182C"/>
    <w:rsid w:val="00AD19EC"/>
    <w:rsid w:val="00AD1F92"/>
    <w:rsid w:val="00AD2256"/>
    <w:rsid w:val="00AD2CDC"/>
    <w:rsid w:val="00AD2D75"/>
    <w:rsid w:val="00AD4471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11"/>
    <w:rsid w:val="00AE624F"/>
    <w:rsid w:val="00AE653A"/>
    <w:rsid w:val="00AE696A"/>
    <w:rsid w:val="00AE6D23"/>
    <w:rsid w:val="00AE6D83"/>
    <w:rsid w:val="00AE6F44"/>
    <w:rsid w:val="00AE72B3"/>
    <w:rsid w:val="00AE7B4E"/>
    <w:rsid w:val="00AF0253"/>
    <w:rsid w:val="00AF02BA"/>
    <w:rsid w:val="00AF02CA"/>
    <w:rsid w:val="00AF0933"/>
    <w:rsid w:val="00AF0E24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9DC"/>
    <w:rsid w:val="00B00ACF"/>
    <w:rsid w:val="00B00C94"/>
    <w:rsid w:val="00B00E2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72"/>
    <w:rsid w:val="00B21A92"/>
    <w:rsid w:val="00B21DA2"/>
    <w:rsid w:val="00B220A2"/>
    <w:rsid w:val="00B220B2"/>
    <w:rsid w:val="00B22CAC"/>
    <w:rsid w:val="00B22E38"/>
    <w:rsid w:val="00B22EF3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6C7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EBE"/>
    <w:rsid w:val="00B50F1D"/>
    <w:rsid w:val="00B5130D"/>
    <w:rsid w:val="00B515B1"/>
    <w:rsid w:val="00B51B0B"/>
    <w:rsid w:val="00B5263C"/>
    <w:rsid w:val="00B53031"/>
    <w:rsid w:val="00B5386E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5267"/>
    <w:rsid w:val="00B65982"/>
    <w:rsid w:val="00B65B33"/>
    <w:rsid w:val="00B65B9D"/>
    <w:rsid w:val="00B65DA6"/>
    <w:rsid w:val="00B6630D"/>
    <w:rsid w:val="00B667A1"/>
    <w:rsid w:val="00B66A39"/>
    <w:rsid w:val="00B66AB8"/>
    <w:rsid w:val="00B66C9E"/>
    <w:rsid w:val="00B66CC6"/>
    <w:rsid w:val="00B66DF5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1A80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1534"/>
    <w:rsid w:val="00B9186E"/>
    <w:rsid w:val="00B91BE9"/>
    <w:rsid w:val="00B91DE8"/>
    <w:rsid w:val="00B92173"/>
    <w:rsid w:val="00B925F7"/>
    <w:rsid w:val="00B92AB2"/>
    <w:rsid w:val="00B93200"/>
    <w:rsid w:val="00B935F5"/>
    <w:rsid w:val="00B93764"/>
    <w:rsid w:val="00B937B0"/>
    <w:rsid w:val="00B93AE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2B"/>
    <w:rsid w:val="00B96969"/>
    <w:rsid w:val="00B97135"/>
    <w:rsid w:val="00B97303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CDD"/>
    <w:rsid w:val="00BA6487"/>
    <w:rsid w:val="00BA650C"/>
    <w:rsid w:val="00BA6847"/>
    <w:rsid w:val="00BA6CD2"/>
    <w:rsid w:val="00BA700E"/>
    <w:rsid w:val="00BA740D"/>
    <w:rsid w:val="00BA7684"/>
    <w:rsid w:val="00BA7C36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C25"/>
    <w:rsid w:val="00BB1D58"/>
    <w:rsid w:val="00BB1E10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7060"/>
    <w:rsid w:val="00BB74C2"/>
    <w:rsid w:val="00BB7BE1"/>
    <w:rsid w:val="00BB7F90"/>
    <w:rsid w:val="00BC04E7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E"/>
    <w:rsid w:val="00BC7D13"/>
    <w:rsid w:val="00BC7EBF"/>
    <w:rsid w:val="00BD008C"/>
    <w:rsid w:val="00BD0852"/>
    <w:rsid w:val="00BD093E"/>
    <w:rsid w:val="00BD1413"/>
    <w:rsid w:val="00BD15EA"/>
    <w:rsid w:val="00BD16A7"/>
    <w:rsid w:val="00BD1945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30CA"/>
    <w:rsid w:val="00BD3632"/>
    <w:rsid w:val="00BD3E45"/>
    <w:rsid w:val="00BD41E1"/>
    <w:rsid w:val="00BD42E7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A38"/>
    <w:rsid w:val="00BE1CAE"/>
    <w:rsid w:val="00BE20B1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616D"/>
    <w:rsid w:val="00BF63C1"/>
    <w:rsid w:val="00BF64AB"/>
    <w:rsid w:val="00BF64FF"/>
    <w:rsid w:val="00BF70B4"/>
    <w:rsid w:val="00BF76F6"/>
    <w:rsid w:val="00BF7D30"/>
    <w:rsid w:val="00BF7E89"/>
    <w:rsid w:val="00C00271"/>
    <w:rsid w:val="00C00404"/>
    <w:rsid w:val="00C00BCE"/>
    <w:rsid w:val="00C010D2"/>
    <w:rsid w:val="00C01143"/>
    <w:rsid w:val="00C01797"/>
    <w:rsid w:val="00C01A05"/>
    <w:rsid w:val="00C01A90"/>
    <w:rsid w:val="00C01B61"/>
    <w:rsid w:val="00C01E09"/>
    <w:rsid w:val="00C02BA7"/>
    <w:rsid w:val="00C03268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B44"/>
    <w:rsid w:val="00C16E1F"/>
    <w:rsid w:val="00C16EC0"/>
    <w:rsid w:val="00C16F75"/>
    <w:rsid w:val="00C16FFF"/>
    <w:rsid w:val="00C17202"/>
    <w:rsid w:val="00C173DC"/>
    <w:rsid w:val="00C17523"/>
    <w:rsid w:val="00C175D2"/>
    <w:rsid w:val="00C1770C"/>
    <w:rsid w:val="00C1780B"/>
    <w:rsid w:val="00C17CCF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4FE6"/>
    <w:rsid w:val="00C2515B"/>
    <w:rsid w:val="00C252BB"/>
    <w:rsid w:val="00C26087"/>
    <w:rsid w:val="00C262CD"/>
    <w:rsid w:val="00C27105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4F4"/>
    <w:rsid w:val="00C37827"/>
    <w:rsid w:val="00C37AAC"/>
    <w:rsid w:val="00C37BA6"/>
    <w:rsid w:val="00C37CF5"/>
    <w:rsid w:val="00C400BF"/>
    <w:rsid w:val="00C402D2"/>
    <w:rsid w:val="00C408B0"/>
    <w:rsid w:val="00C408FD"/>
    <w:rsid w:val="00C40CE0"/>
    <w:rsid w:val="00C40FE2"/>
    <w:rsid w:val="00C412F9"/>
    <w:rsid w:val="00C4199E"/>
    <w:rsid w:val="00C41BB3"/>
    <w:rsid w:val="00C41C21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C63"/>
    <w:rsid w:val="00C44669"/>
    <w:rsid w:val="00C44784"/>
    <w:rsid w:val="00C447A8"/>
    <w:rsid w:val="00C448E9"/>
    <w:rsid w:val="00C44AE7"/>
    <w:rsid w:val="00C44B9D"/>
    <w:rsid w:val="00C44C2D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FD2"/>
    <w:rsid w:val="00C4717E"/>
    <w:rsid w:val="00C47A32"/>
    <w:rsid w:val="00C47D4F"/>
    <w:rsid w:val="00C50213"/>
    <w:rsid w:val="00C503B4"/>
    <w:rsid w:val="00C506DC"/>
    <w:rsid w:val="00C50A51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6CC"/>
    <w:rsid w:val="00C56AA8"/>
    <w:rsid w:val="00C56B40"/>
    <w:rsid w:val="00C56C56"/>
    <w:rsid w:val="00C57028"/>
    <w:rsid w:val="00C570B9"/>
    <w:rsid w:val="00C572B2"/>
    <w:rsid w:val="00C57444"/>
    <w:rsid w:val="00C57E82"/>
    <w:rsid w:val="00C57E83"/>
    <w:rsid w:val="00C6016C"/>
    <w:rsid w:val="00C603DA"/>
    <w:rsid w:val="00C611EE"/>
    <w:rsid w:val="00C61325"/>
    <w:rsid w:val="00C6133A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60F"/>
    <w:rsid w:val="00C6493C"/>
    <w:rsid w:val="00C64E32"/>
    <w:rsid w:val="00C65069"/>
    <w:rsid w:val="00C6545A"/>
    <w:rsid w:val="00C6562A"/>
    <w:rsid w:val="00C65BAF"/>
    <w:rsid w:val="00C65C6D"/>
    <w:rsid w:val="00C65C7D"/>
    <w:rsid w:val="00C661D0"/>
    <w:rsid w:val="00C66558"/>
    <w:rsid w:val="00C66A37"/>
    <w:rsid w:val="00C66AE9"/>
    <w:rsid w:val="00C66B05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CE"/>
    <w:rsid w:val="00C87751"/>
    <w:rsid w:val="00C87773"/>
    <w:rsid w:val="00C87C12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330B"/>
    <w:rsid w:val="00C93329"/>
    <w:rsid w:val="00C93660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8AA"/>
    <w:rsid w:val="00C95C01"/>
    <w:rsid w:val="00C95E52"/>
    <w:rsid w:val="00C95E6A"/>
    <w:rsid w:val="00C962B7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B00F4"/>
    <w:rsid w:val="00CB0B01"/>
    <w:rsid w:val="00CB0C99"/>
    <w:rsid w:val="00CB13CE"/>
    <w:rsid w:val="00CB1488"/>
    <w:rsid w:val="00CB157D"/>
    <w:rsid w:val="00CB162F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92"/>
    <w:rsid w:val="00CC2A9C"/>
    <w:rsid w:val="00CC2AA4"/>
    <w:rsid w:val="00CC2CA4"/>
    <w:rsid w:val="00CC31D3"/>
    <w:rsid w:val="00CC350D"/>
    <w:rsid w:val="00CC37A7"/>
    <w:rsid w:val="00CC3C94"/>
    <w:rsid w:val="00CC3E9B"/>
    <w:rsid w:val="00CC3FF3"/>
    <w:rsid w:val="00CC4334"/>
    <w:rsid w:val="00CC4921"/>
    <w:rsid w:val="00CC4B19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A7"/>
    <w:rsid w:val="00CD5CC7"/>
    <w:rsid w:val="00CD5E56"/>
    <w:rsid w:val="00CD5F3D"/>
    <w:rsid w:val="00CD6177"/>
    <w:rsid w:val="00CD6B41"/>
    <w:rsid w:val="00CD6EAC"/>
    <w:rsid w:val="00CD7188"/>
    <w:rsid w:val="00CD7567"/>
    <w:rsid w:val="00CD7992"/>
    <w:rsid w:val="00CD7DDC"/>
    <w:rsid w:val="00CE0797"/>
    <w:rsid w:val="00CE0E9F"/>
    <w:rsid w:val="00CE14EC"/>
    <w:rsid w:val="00CE1E2A"/>
    <w:rsid w:val="00CE1F0B"/>
    <w:rsid w:val="00CE2642"/>
    <w:rsid w:val="00CE3165"/>
    <w:rsid w:val="00CE36AC"/>
    <w:rsid w:val="00CE433C"/>
    <w:rsid w:val="00CE439F"/>
    <w:rsid w:val="00CE46BB"/>
    <w:rsid w:val="00CE5198"/>
    <w:rsid w:val="00CE5286"/>
    <w:rsid w:val="00CE5CAD"/>
    <w:rsid w:val="00CE5DB6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C49"/>
    <w:rsid w:val="00CF2E60"/>
    <w:rsid w:val="00CF3475"/>
    <w:rsid w:val="00CF35DD"/>
    <w:rsid w:val="00CF36B1"/>
    <w:rsid w:val="00CF37B4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2657"/>
    <w:rsid w:val="00D03492"/>
    <w:rsid w:val="00D035DE"/>
    <w:rsid w:val="00D036F2"/>
    <w:rsid w:val="00D0386C"/>
    <w:rsid w:val="00D039FE"/>
    <w:rsid w:val="00D03B28"/>
    <w:rsid w:val="00D03CBF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85B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5E95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43C"/>
    <w:rsid w:val="00D24B78"/>
    <w:rsid w:val="00D2526D"/>
    <w:rsid w:val="00D2587C"/>
    <w:rsid w:val="00D25C05"/>
    <w:rsid w:val="00D25CA5"/>
    <w:rsid w:val="00D25FFC"/>
    <w:rsid w:val="00D25FFF"/>
    <w:rsid w:val="00D260D0"/>
    <w:rsid w:val="00D260F9"/>
    <w:rsid w:val="00D264A1"/>
    <w:rsid w:val="00D264AC"/>
    <w:rsid w:val="00D2657F"/>
    <w:rsid w:val="00D265A1"/>
    <w:rsid w:val="00D26711"/>
    <w:rsid w:val="00D26809"/>
    <w:rsid w:val="00D269EA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C61"/>
    <w:rsid w:val="00D42E4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DD0"/>
    <w:rsid w:val="00D50EA7"/>
    <w:rsid w:val="00D50FB2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FF7"/>
    <w:rsid w:val="00D54129"/>
    <w:rsid w:val="00D548DF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5A7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410"/>
    <w:rsid w:val="00D656EA"/>
    <w:rsid w:val="00D65FDB"/>
    <w:rsid w:val="00D663E5"/>
    <w:rsid w:val="00D6687F"/>
    <w:rsid w:val="00D66902"/>
    <w:rsid w:val="00D66A99"/>
    <w:rsid w:val="00D67031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EF8"/>
    <w:rsid w:val="00D76183"/>
    <w:rsid w:val="00D765AF"/>
    <w:rsid w:val="00D76CAF"/>
    <w:rsid w:val="00D76E5D"/>
    <w:rsid w:val="00D7706C"/>
    <w:rsid w:val="00D77720"/>
    <w:rsid w:val="00D77929"/>
    <w:rsid w:val="00D8033A"/>
    <w:rsid w:val="00D808C3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EE4"/>
    <w:rsid w:val="00DA0204"/>
    <w:rsid w:val="00DA054C"/>
    <w:rsid w:val="00DA0613"/>
    <w:rsid w:val="00DA069E"/>
    <w:rsid w:val="00DA0AA6"/>
    <w:rsid w:val="00DA0CE8"/>
    <w:rsid w:val="00DA0FEE"/>
    <w:rsid w:val="00DA1529"/>
    <w:rsid w:val="00DA1570"/>
    <w:rsid w:val="00DA170D"/>
    <w:rsid w:val="00DA17F5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9E4"/>
    <w:rsid w:val="00DA4ACA"/>
    <w:rsid w:val="00DA581F"/>
    <w:rsid w:val="00DA59F8"/>
    <w:rsid w:val="00DA5BA2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E4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66F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715"/>
    <w:rsid w:val="00DD49BE"/>
    <w:rsid w:val="00DD4B89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548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829"/>
    <w:rsid w:val="00DE284F"/>
    <w:rsid w:val="00DE2B97"/>
    <w:rsid w:val="00DE3081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3BA"/>
    <w:rsid w:val="00DF1608"/>
    <w:rsid w:val="00DF1A17"/>
    <w:rsid w:val="00DF1A78"/>
    <w:rsid w:val="00DF1FE9"/>
    <w:rsid w:val="00DF225A"/>
    <w:rsid w:val="00DF25E5"/>
    <w:rsid w:val="00DF27CC"/>
    <w:rsid w:val="00DF29FE"/>
    <w:rsid w:val="00DF32CD"/>
    <w:rsid w:val="00DF346C"/>
    <w:rsid w:val="00DF3784"/>
    <w:rsid w:val="00DF3AEA"/>
    <w:rsid w:val="00DF3BBD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D3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656"/>
    <w:rsid w:val="00E23B23"/>
    <w:rsid w:val="00E23D25"/>
    <w:rsid w:val="00E23E24"/>
    <w:rsid w:val="00E23F59"/>
    <w:rsid w:val="00E2454A"/>
    <w:rsid w:val="00E248CF"/>
    <w:rsid w:val="00E249B0"/>
    <w:rsid w:val="00E24C80"/>
    <w:rsid w:val="00E25160"/>
    <w:rsid w:val="00E253F0"/>
    <w:rsid w:val="00E256BE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4F6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7A0"/>
    <w:rsid w:val="00E3387E"/>
    <w:rsid w:val="00E33CD5"/>
    <w:rsid w:val="00E33D95"/>
    <w:rsid w:val="00E33F6E"/>
    <w:rsid w:val="00E3423A"/>
    <w:rsid w:val="00E34483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774"/>
    <w:rsid w:val="00E407BD"/>
    <w:rsid w:val="00E40B0D"/>
    <w:rsid w:val="00E40D40"/>
    <w:rsid w:val="00E40F23"/>
    <w:rsid w:val="00E413F6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294"/>
    <w:rsid w:val="00E447A7"/>
    <w:rsid w:val="00E44B7C"/>
    <w:rsid w:val="00E44D66"/>
    <w:rsid w:val="00E45014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E2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229"/>
    <w:rsid w:val="00E613E0"/>
    <w:rsid w:val="00E61A6F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AF"/>
    <w:rsid w:val="00E66C07"/>
    <w:rsid w:val="00E66EDF"/>
    <w:rsid w:val="00E67672"/>
    <w:rsid w:val="00E67683"/>
    <w:rsid w:val="00E678C0"/>
    <w:rsid w:val="00E67916"/>
    <w:rsid w:val="00E67D63"/>
    <w:rsid w:val="00E67F06"/>
    <w:rsid w:val="00E703CE"/>
    <w:rsid w:val="00E705B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B1D"/>
    <w:rsid w:val="00E74B80"/>
    <w:rsid w:val="00E74BFB"/>
    <w:rsid w:val="00E74F46"/>
    <w:rsid w:val="00E757E6"/>
    <w:rsid w:val="00E759E4"/>
    <w:rsid w:val="00E75AAC"/>
    <w:rsid w:val="00E75CD8"/>
    <w:rsid w:val="00E75D37"/>
    <w:rsid w:val="00E75E81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921"/>
    <w:rsid w:val="00E77A78"/>
    <w:rsid w:val="00E77B13"/>
    <w:rsid w:val="00E77BEC"/>
    <w:rsid w:val="00E77FBB"/>
    <w:rsid w:val="00E807BF"/>
    <w:rsid w:val="00E808D4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EF0"/>
    <w:rsid w:val="00E860B3"/>
    <w:rsid w:val="00E86489"/>
    <w:rsid w:val="00E866E6"/>
    <w:rsid w:val="00E86704"/>
    <w:rsid w:val="00E86A87"/>
    <w:rsid w:val="00E86EB4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10AB"/>
    <w:rsid w:val="00E912EB"/>
    <w:rsid w:val="00E91417"/>
    <w:rsid w:val="00E915DF"/>
    <w:rsid w:val="00E9173D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87B"/>
    <w:rsid w:val="00E94945"/>
    <w:rsid w:val="00E94C5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652"/>
    <w:rsid w:val="00EA47C8"/>
    <w:rsid w:val="00EA4B4A"/>
    <w:rsid w:val="00EA5484"/>
    <w:rsid w:val="00EA5692"/>
    <w:rsid w:val="00EA57B4"/>
    <w:rsid w:val="00EA5A88"/>
    <w:rsid w:val="00EA5F9A"/>
    <w:rsid w:val="00EA601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617"/>
    <w:rsid w:val="00EE56F4"/>
    <w:rsid w:val="00EE575C"/>
    <w:rsid w:val="00EE5A54"/>
    <w:rsid w:val="00EE5D41"/>
    <w:rsid w:val="00EE6197"/>
    <w:rsid w:val="00EE66DE"/>
    <w:rsid w:val="00EE690D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632D"/>
    <w:rsid w:val="00F063D7"/>
    <w:rsid w:val="00F06CC2"/>
    <w:rsid w:val="00F06D23"/>
    <w:rsid w:val="00F071BE"/>
    <w:rsid w:val="00F07353"/>
    <w:rsid w:val="00F07665"/>
    <w:rsid w:val="00F07811"/>
    <w:rsid w:val="00F07B83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572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33F"/>
    <w:rsid w:val="00F36CB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59E"/>
    <w:rsid w:val="00F45B59"/>
    <w:rsid w:val="00F4606D"/>
    <w:rsid w:val="00F460FA"/>
    <w:rsid w:val="00F46AD3"/>
    <w:rsid w:val="00F46B6E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6E5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B4D"/>
    <w:rsid w:val="00F66D31"/>
    <w:rsid w:val="00F66DB6"/>
    <w:rsid w:val="00F66E47"/>
    <w:rsid w:val="00F6768E"/>
    <w:rsid w:val="00F67967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C1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7E9"/>
    <w:rsid w:val="00F8083A"/>
    <w:rsid w:val="00F808B8"/>
    <w:rsid w:val="00F808F7"/>
    <w:rsid w:val="00F80C11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B32"/>
    <w:rsid w:val="00F84C01"/>
    <w:rsid w:val="00F84C46"/>
    <w:rsid w:val="00F84D1D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706"/>
    <w:rsid w:val="00F93898"/>
    <w:rsid w:val="00F9414F"/>
    <w:rsid w:val="00F945EC"/>
    <w:rsid w:val="00F94AEF"/>
    <w:rsid w:val="00F95294"/>
    <w:rsid w:val="00F95529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AC9"/>
    <w:rsid w:val="00FA3B9C"/>
    <w:rsid w:val="00FA3FA6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AFF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B0B"/>
    <w:rsid w:val="00FB7D9F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900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842"/>
    <w:rsid w:val="00FC68FF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2CB"/>
    <w:rsid w:val="00FD55F1"/>
    <w:rsid w:val="00FD58E4"/>
    <w:rsid w:val="00FD5919"/>
    <w:rsid w:val="00FD592F"/>
    <w:rsid w:val="00FD5A32"/>
    <w:rsid w:val="00FD601A"/>
    <w:rsid w:val="00FD64F6"/>
    <w:rsid w:val="00FD70D3"/>
    <w:rsid w:val="00FD7285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C40"/>
    <w:rsid w:val="00FE3E17"/>
    <w:rsid w:val="00FE404E"/>
    <w:rsid w:val="00FE4652"/>
    <w:rsid w:val="00FE4EC2"/>
    <w:rsid w:val="00FE52F9"/>
    <w:rsid w:val="00FE545F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0AA"/>
    <w:rsid w:val="00FF31A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5C8"/>
    <w:rsid w:val="00FF560B"/>
    <w:rsid w:val="00FF58C8"/>
    <w:rsid w:val="00FF5A01"/>
    <w:rsid w:val="00FF5BC6"/>
    <w:rsid w:val="00FF5D67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55B72F-2BA9-46EF-B69D-25C2F199B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642C3D-1CB1-4BEA-9DFE-BC9B5B10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5308A7-ED3A-4573-8E86-B0849C6097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1427</TotalTime>
  <Pages>25</Pages>
  <Words>6228</Words>
  <Characters>26443</Characters>
  <Application>Microsoft Office Word</Application>
  <DocSecurity>0</DocSecurity>
  <Lines>220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32606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Sairung Kaewboonma</cp:lastModifiedBy>
  <cp:revision>192</cp:revision>
  <cp:lastPrinted>2021-05-12T08:40:00Z</cp:lastPrinted>
  <dcterms:created xsi:type="dcterms:W3CDTF">2021-04-19T10:15:00Z</dcterms:created>
  <dcterms:modified xsi:type="dcterms:W3CDTF">2021-05-13T03:02:00Z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