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2D5555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245AD2BA" w:rsidR="00F53166" w:rsidRPr="002D5555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2D5555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คณะกรรมการบริษัทได้อนุมัติให้ออกงบการเงินระหว่างกาลนี้เมื่อ</w:t>
      </w:r>
      <w:r w:rsidRPr="00E77CE3">
        <w:rPr>
          <w:rFonts w:asciiTheme="majorBidi" w:hAnsiTheme="majorBidi" w:cstheme="majorBidi"/>
          <w:sz w:val="28"/>
          <w:cs/>
        </w:rPr>
        <w:t xml:space="preserve">วันที่ </w:t>
      </w:r>
      <w:r w:rsidRPr="00E77CE3">
        <w:rPr>
          <w:rFonts w:asciiTheme="majorBidi" w:hAnsiTheme="majorBidi" w:cstheme="majorBidi"/>
          <w:sz w:val="28"/>
        </w:rPr>
        <w:t xml:space="preserve">13 </w:t>
      </w:r>
      <w:r w:rsidRPr="00E77CE3">
        <w:rPr>
          <w:rFonts w:asciiTheme="majorBidi" w:hAnsiTheme="majorBidi" w:cstheme="majorBidi"/>
          <w:sz w:val="28"/>
          <w:cs/>
        </w:rPr>
        <w:t xml:space="preserve">พฤษภาคม </w:t>
      </w:r>
      <w:r w:rsidRPr="00E77CE3">
        <w:rPr>
          <w:rFonts w:asciiTheme="majorBidi" w:hAnsiTheme="majorBidi" w:cstheme="majorBidi"/>
          <w:sz w:val="28"/>
        </w:rPr>
        <w:t>256</w:t>
      </w:r>
      <w:r w:rsidR="00636B11">
        <w:rPr>
          <w:rFonts w:asciiTheme="majorBidi" w:hAnsiTheme="majorBidi" w:cstheme="majorBidi" w:hint="cs"/>
          <w:sz w:val="28"/>
          <w:cs/>
        </w:rPr>
        <w:t>4</w:t>
      </w:r>
    </w:p>
    <w:p w14:paraId="462796B9" w14:textId="2E9552AA" w:rsidR="00D1149F" w:rsidRPr="00D1149F" w:rsidRDefault="009E4C64" w:rsidP="00BC259B">
      <w:pPr>
        <w:pStyle w:val="ListParagraph"/>
        <w:numPr>
          <w:ilvl w:val="0"/>
          <w:numId w:val="21"/>
        </w:numPr>
        <w:spacing w:before="240" w:line="360" w:lineRule="auto"/>
        <w:ind w:left="360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ข้อมูลทั่วไปของบริษัท</w:t>
      </w:r>
    </w:p>
    <w:p w14:paraId="053B5692" w14:textId="6A5D81A3" w:rsidR="007F111E" w:rsidRPr="007F111E" w:rsidRDefault="007F111E" w:rsidP="006358BF">
      <w:pPr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เซเว่น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ยูทิลิตี้ส์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แอนด์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พาวเวอร์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จำกัด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มหาชน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>) (“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Pr="007F111E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”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จดทะเบียนเป็นบริษัทจำกัดเมื่อวันที่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ภายใต้กฎหมายแพ่งและพาณิชย์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ด้วยทุนจดทะเบียน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ล้านบาท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และได้แปรสภาพเป็นบริษัทมหาชนตามพระราชบัญญัติบริษัทมหาชนจำกัด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พ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ศ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.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เพื่อนำเข้าเป็นหลักทรัพย์จดทะเบียนในตลาดหลักทรัพย์แห่งประเทศไทย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กุมภาพันธ์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422F3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และเป็นบริษั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ท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จดทะเบียนในตลาดหลักทรัพย์แห่งประเทศไทย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บริษัทจัดตั้งและมีภูมิลำเนาในประเทศไทย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ที่อยู่ตามที่จดทะเบียนของบริษัทอยู่ที่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74426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อาคารมหาชล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ซอยสุขุมวิท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74426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ถนนสุขุมวิท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แขวงพระโขนงใต้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เขตพระโขนง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กรุงเทพมหานคร</w:t>
      </w:r>
    </w:p>
    <w:p w14:paraId="5074D00B" w14:textId="77777777" w:rsidR="007F111E" w:rsidRPr="007F111E" w:rsidRDefault="007F111E" w:rsidP="00BC259B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เพื่อวัตถุประสงค์ในการรายงานข้อมูล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จึงรวมเรียกบริษัทและบริษัทย่อยว่า</w:t>
      </w:r>
      <w:r w:rsidRPr="007F111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“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กลุ่มบริษัท</w:t>
      </w:r>
      <w:r w:rsidRPr="007F111E">
        <w:rPr>
          <w:rFonts w:asciiTheme="majorBidi" w:hAnsiTheme="majorBidi" w:cstheme="majorBidi" w:hint="eastAsia"/>
          <w:color w:val="000000"/>
          <w:spacing w:val="-2"/>
          <w:sz w:val="28"/>
          <w:cs/>
        </w:rPr>
        <w:t>”</w:t>
      </w:r>
    </w:p>
    <w:p w14:paraId="25192E44" w14:textId="280B9D62" w:rsidR="007F111E" w:rsidRPr="003C7615" w:rsidRDefault="007F111E" w:rsidP="006358BF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ธุรกิจหลักของกลุ่มบริษัทคือการเป็นตัวแทนจำหน่ายและสถานีบริการแก๊ส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/>
          <w:color w:val="000000"/>
          <w:spacing w:val="-2"/>
          <w:sz w:val="28"/>
        </w:rPr>
        <w:t>LPG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ธุรกิจวิทยุสื่อสารโทรคมนาคม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</w:t>
      </w:r>
      <w:r w:rsidR="003C7615">
        <w:rPr>
          <w:rFonts w:asciiTheme="majorBidi" w:hAnsiTheme="majorBidi" w:cstheme="majorBidi" w:hint="cs"/>
          <w:color w:val="000000"/>
          <w:spacing w:val="-2"/>
          <w:sz w:val="28"/>
          <w:cs/>
        </w:rPr>
        <w:t>จ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พลังงานทางเลือกและธุรกิจอื่น</w:t>
      </w:r>
      <w:r w:rsidR="00F764C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F111E">
        <w:rPr>
          <w:rFonts w:asciiTheme="majorBidi" w:hAnsiTheme="majorBidi" w:cstheme="majorBidi" w:hint="cs"/>
          <w:color w:val="000000"/>
          <w:spacing w:val="-2"/>
          <w:sz w:val="28"/>
          <w:cs/>
        </w:rPr>
        <w:t>ๆ</w:t>
      </w:r>
    </w:p>
    <w:p w14:paraId="466FDBF5" w14:textId="44E13972" w:rsidR="00F53166" w:rsidRPr="002D5555" w:rsidRDefault="009E4C64" w:rsidP="00BC259B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7D7FE6" w:rsidRDefault="009E4C64" w:rsidP="006358BF">
      <w:pPr>
        <w:pStyle w:val="ListParagraph"/>
        <w:numPr>
          <w:ilvl w:val="1"/>
          <w:numId w:val="24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</w:t>
      </w:r>
      <w:r w:rsidRPr="007D7FE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กพันบาทและงบการเงินนี้ได้จัดทำขึ้นตามมาตรฐานการบัญชีฉบับที่ </w:t>
      </w:r>
      <w:r w:rsidRPr="007D7FE6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7D7FE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7D7FE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D7FE6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2E92D78B" w:rsidR="00F53166" w:rsidRPr="002D5555" w:rsidRDefault="009E4C64" w:rsidP="006358BF">
      <w:pPr>
        <w:pStyle w:val="ListParagraph"/>
        <w:numPr>
          <w:ilvl w:val="1"/>
          <w:numId w:val="24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A369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10452DB1" w:rsidR="00F53166" w:rsidRPr="002D5555" w:rsidRDefault="009E4C64" w:rsidP="006358BF">
      <w:pPr>
        <w:pStyle w:val="ListParagraph"/>
        <w:numPr>
          <w:ilvl w:val="1"/>
          <w:numId w:val="24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A369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มิใช่เครื่องบ่งชี</w:t>
      </w:r>
      <w:r w:rsidR="003E764B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>้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636C73F5" w:rsidR="00F53166" w:rsidRPr="002D5555" w:rsidRDefault="009E4C64" w:rsidP="006358BF">
      <w:pPr>
        <w:pStyle w:val="ListParagraph"/>
        <w:numPr>
          <w:ilvl w:val="1"/>
          <w:numId w:val="24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ดังนั้นงบการเงินระหว่างกาลสำหรับงวดสามเดือนสิ้นสุดวันที่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5D7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5D79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2794C476" w:rsidR="00F53166" w:rsidRPr="001E7384" w:rsidRDefault="009E4C64" w:rsidP="00547D61">
      <w:pPr>
        <w:pStyle w:val="ListParagraph"/>
        <w:numPr>
          <w:ilvl w:val="1"/>
          <w:numId w:val="24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4C192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12BE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ได้จัดทำขึ้นโดยรวมงบการเงินระหว่างกาลของบริษัทย่อยสำหรับงวดสามเดือนสิ้นสุดวันที่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12BE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1141A661" w14:textId="77777777" w:rsidR="001E7384" w:rsidRPr="00D1149F" w:rsidRDefault="001E7384" w:rsidP="001E7384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780EB72E" w:rsidR="00F53166" w:rsidRPr="002D5555" w:rsidRDefault="009E4C64" w:rsidP="006358BF">
      <w:pPr>
        <w:pStyle w:val="ListParagraph"/>
        <w:numPr>
          <w:ilvl w:val="1"/>
          <w:numId w:val="24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1F55F0" w14:textId="4D42C100" w:rsidR="00F53166" w:rsidRPr="002D5555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C5555">
        <w:rPr>
          <w:rFonts w:asciiTheme="majorBidi" w:hAnsiTheme="majorBidi" w:cstheme="majorBidi"/>
          <w:color w:val="000000"/>
          <w:spacing w:val="-2"/>
          <w:sz w:val="28"/>
        </w:rPr>
        <w:t>3</w:t>
      </w:r>
    </w:p>
    <w:p w14:paraId="6E2C1171" w14:textId="40892CEF" w:rsidR="00F53166" w:rsidRPr="002D5555" w:rsidRDefault="009E4C64" w:rsidP="00BC259B">
      <w:pPr>
        <w:pStyle w:val="ListParagraph"/>
        <w:numPr>
          <w:ilvl w:val="1"/>
          <w:numId w:val="24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2D5555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>
        <w:rPr>
          <w:rFonts w:asciiTheme="majorBidi" w:hAnsiTheme="majorBidi" w:cstheme="majorBidi" w:hint="cs"/>
          <w:spacing w:val="-6"/>
          <w:sz w:val="28"/>
          <w:cs/>
        </w:rPr>
        <w:t>ม</w:t>
      </w:r>
      <w:r w:rsidRPr="002D5555">
        <w:rPr>
          <w:rFonts w:asciiTheme="majorBidi" w:hAnsiTheme="majorBidi" w:cstheme="majorBidi"/>
          <w:spacing w:val="-6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950868" w:rsidRDefault="009D1999" w:rsidP="00BC259B">
      <w:pPr>
        <w:pStyle w:val="ListParagraph"/>
        <w:numPr>
          <w:ilvl w:val="0"/>
          <w:numId w:val="21"/>
        </w:numPr>
        <w:spacing w:before="240" w:line="36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950868">
        <w:rPr>
          <w:rFonts w:asciiTheme="majorBidi" w:hAnsiTheme="majorBidi" w:hint="cs"/>
          <w:b/>
          <w:bCs/>
          <w:sz w:val="28"/>
          <w:cs/>
        </w:rPr>
        <w:t>นโยบายการบัญชีที่สำคัญ</w:t>
      </w:r>
    </w:p>
    <w:p w14:paraId="2EFCB651" w14:textId="5E55812D" w:rsidR="00950868" w:rsidRDefault="00997E8D" w:rsidP="00BC259B">
      <w:pPr>
        <w:ind w:left="360"/>
        <w:jc w:val="thaiDistribute"/>
        <w:rPr>
          <w:rFonts w:asciiTheme="majorBidi" w:hAnsiTheme="majorBidi" w:cstheme="majorBidi"/>
          <w:spacing w:val="-2"/>
          <w:sz w:val="28"/>
        </w:rPr>
      </w:pPr>
      <w:r w:rsidRPr="00950868">
        <w:rPr>
          <w:rFonts w:asciiTheme="majorBidi" w:hAnsiTheme="majorBidi" w:cstheme="majorBidi" w:hint="cs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950868">
        <w:rPr>
          <w:rFonts w:asciiTheme="majorBidi" w:hAnsiTheme="majorBidi" w:cstheme="majorBidi" w:hint="cs"/>
          <w:spacing w:val="-2"/>
          <w:sz w:val="28"/>
          <w:cs/>
        </w:rPr>
        <w:t>หลักเกณฑ์</w:t>
      </w:r>
      <w:r w:rsidRPr="00950868">
        <w:rPr>
          <w:rFonts w:asciiTheme="majorBidi" w:hAnsiTheme="majorBidi" w:cstheme="majorBidi" w:hint="cs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>
        <w:rPr>
          <w:rFonts w:asciiTheme="majorBidi" w:hAnsiTheme="majorBidi" w:cstheme="majorBidi" w:hint="cs"/>
          <w:spacing w:val="-2"/>
          <w:sz w:val="28"/>
          <w:cs/>
        </w:rPr>
        <w:t>น</w:t>
      </w:r>
      <w:r w:rsidRPr="00950868">
        <w:rPr>
          <w:rFonts w:asciiTheme="majorBidi" w:hAnsiTheme="majorBidi" w:cstheme="majorBidi" w:hint="cs"/>
          <w:spacing w:val="-2"/>
          <w:sz w:val="28"/>
          <w:cs/>
        </w:rPr>
        <w:t>สำหรับปีสิ้นสุดวันที่</w:t>
      </w:r>
      <w:r w:rsidRPr="0095086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50868">
        <w:rPr>
          <w:rFonts w:asciiTheme="majorBidi" w:hAnsiTheme="majorBidi" w:cstheme="majorBidi"/>
          <w:spacing w:val="-2"/>
          <w:sz w:val="28"/>
        </w:rPr>
        <w:t xml:space="preserve">31 </w:t>
      </w:r>
      <w:r w:rsidRPr="00950868">
        <w:rPr>
          <w:rFonts w:asciiTheme="majorBidi" w:hAnsiTheme="majorBidi" w:cstheme="majorBidi" w:hint="cs"/>
          <w:spacing w:val="-2"/>
          <w:sz w:val="28"/>
          <w:cs/>
        </w:rPr>
        <w:t>ธันวาคม</w:t>
      </w:r>
      <w:r w:rsidRPr="0095086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950868">
        <w:rPr>
          <w:rFonts w:asciiTheme="majorBidi" w:hAnsiTheme="majorBidi" w:cstheme="majorBidi"/>
          <w:spacing w:val="-2"/>
          <w:sz w:val="28"/>
        </w:rPr>
        <w:t>256</w:t>
      </w:r>
      <w:r w:rsidR="003B041C" w:rsidRPr="00950868">
        <w:rPr>
          <w:rFonts w:asciiTheme="majorBidi" w:hAnsiTheme="majorBidi" w:cstheme="majorBidi"/>
          <w:spacing w:val="-2"/>
          <w:sz w:val="28"/>
        </w:rPr>
        <w:t>3</w:t>
      </w:r>
      <w:r w:rsidR="00950868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DB703B">
        <w:rPr>
          <w:rFonts w:asciiTheme="majorBidi" w:hAnsiTheme="majorBidi" w:cstheme="majorBidi" w:hint="cs"/>
          <w:spacing w:val="-2"/>
          <w:sz w:val="28"/>
          <w:cs/>
        </w:rPr>
        <w:t>ยกเว้น</w:t>
      </w:r>
      <w:r w:rsidR="00160482">
        <w:rPr>
          <w:rFonts w:asciiTheme="majorBidi" w:hAnsiTheme="majorBidi" w:cstheme="majorBidi"/>
          <w:spacing w:val="-2"/>
          <w:sz w:val="28"/>
        </w:rPr>
        <w:t xml:space="preserve"> </w:t>
      </w:r>
      <w:r w:rsidR="002D343E">
        <w:rPr>
          <w:rFonts w:asciiTheme="majorBidi" w:hAnsiTheme="majorBidi" w:cstheme="majorBidi" w:hint="cs"/>
          <w:spacing w:val="-2"/>
          <w:sz w:val="28"/>
          <w:cs/>
        </w:rPr>
        <w:t>นโยบายการบัญชีเรื่อง</w:t>
      </w:r>
      <w:r w:rsidR="00B57485" w:rsidRPr="00B7094C">
        <w:rPr>
          <w:rFonts w:ascii="Angsana New" w:hAnsi="Angsana New"/>
          <w:sz w:val="28"/>
          <w:cs/>
          <w:lang w:eastAsia="en-GB"/>
        </w:rPr>
        <w:t>การดำเนินงานร่วมกัน</w:t>
      </w:r>
    </w:p>
    <w:p w14:paraId="4FD907CC" w14:textId="54820454" w:rsidR="00F25A3F" w:rsidRPr="00B57485" w:rsidRDefault="00F25A3F" w:rsidP="00BC259B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12"/>
          <w:szCs w:val="12"/>
        </w:rPr>
      </w:pPr>
    </w:p>
    <w:p w14:paraId="540CF2AD" w14:textId="13E026F0" w:rsidR="00F25A3F" w:rsidRPr="003C78CB" w:rsidRDefault="002D343E" w:rsidP="00BC259B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  <w:lang w:bidi="ar-SA"/>
        </w:rPr>
      </w:pPr>
      <w:r>
        <w:rPr>
          <w:rFonts w:asciiTheme="majorBidi" w:eastAsia="Arial Unicode MS" w:hAnsiTheme="majorBidi" w:cstheme="majorBidi" w:hint="cs"/>
          <w:color w:val="000000" w:themeColor="text1"/>
          <w:sz w:val="28"/>
          <w:cs/>
        </w:rPr>
        <w:t>การจัด</w:t>
      </w:r>
      <w:r w:rsidR="00F25A3F" w:rsidRPr="003C78CB">
        <w:rPr>
          <w:rFonts w:asciiTheme="majorBidi" w:eastAsia="Arial Unicode MS" w:hAnsiTheme="majorBidi" w:cstheme="majorBidi"/>
          <w:color w:val="000000" w:themeColor="text1"/>
          <w:sz w:val="28"/>
          <w:cs/>
        </w:rPr>
        <w:t>ประเภทเป็นการดำเนินงานร่วมกันเมื่อกลุ่มกิจการมีสิทธิในสินทรัพย์และมีภาระผูกพันในหนี้สินที่</w:t>
      </w:r>
      <w:r w:rsidR="00F25A3F" w:rsidRPr="003C78CB">
        <w:rPr>
          <w:rFonts w:asciiTheme="majorBidi" w:eastAsia="Arial Unicode MS" w:hAnsiTheme="majorBidi" w:cstheme="majorBidi"/>
          <w:color w:val="000000" w:themeColor="text1"/>
          <w:spacing w:val="-4"/>
          <w:sz w:val="28"/>
          <w:cs/>
        </w:rPr>
        <w:t>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</w:t>
      </w:r>
      <w:r w:rsidR="00F25A3F" w:rsidRPr="003C78CB">
        <w:rPr>
          <w:rFonts w:asciiTheme="majorBidi" w:eastAsia="Arial Unicode MS" w:hAnsiTheme="majorBidi" w:cstheme="majorBidi"/>
          <w:color w:val="000000" w:themeColor="text1"/>
          <w:sz w:val="28"/>
          <w:cs/>
        </w:rPr>
        <w:t>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2818F7F9" w14:textId="60E1947B" w:rsidR="00F53166" w:rsidRPr="002D5555" w:rsidRDefault="009E4C64" w:rsidP="00BC259B">
      <w:pPr>
        <w:pStyle w:val="ListParagraph"/>
        <w:numPr>
          <w:ilvl w:val="0"/>
          <w:numId w:val="21"/>
        </w:numPr>
        <w:spacing w:before="240" w:line="240" w:lineRule="atLeast"/>
        <w:ind w:left="360" w:hanging="356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342E7EB4" w:rsidR="00F53166" w:rsidRPr="002D5555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ในระหว่างงวดสามเดือนสิ้นสุดวันที่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1329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1329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2D5555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2D5555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5D2F97E2" w:rsidR="00F53166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เงินให้กู้ยืมระยะสั้นแก่กิจการที่เกี่ยวข้องกันคิดดอกเบี้ยใน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อัตราร้อย</w:t>
      </w:r>
      <w:r w:rsidRPr="005571D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ละ </w:t>
      </w:r>
      <w:r w:rsidR="006F65FE">
        <w:rPr>
          <w:rFonts w:asciiTheme="majorBidi" w:hAnsiTheme="majorBidi" w:cstheme="majorBidi"/>
          <w:color w:val="000000"/>
          <w:spacing w:val="-2"/>
          <w:sz w:val="28"/>
        </w:rPr>
        <w:t>1.00</w:t>
      </w:r>
      <w:r w:rsidR="00FE28AE">
        <w:rPr>
          <w:rFonts w:asciiTheme="majorBidi" w:hAnsiTheme="majorBidi" w:cstheme="majorBidi"/>
          <w:color w:val="000000"/>
          <w:spacing w:val="-2"/>
          <w:sz w:val="28"/>
        </w:rPr>
        <w:t xml:space="preserve"> -</w:t>
      </w:r>
      <w:r w:rsidR="005571D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84BA8">
        <w:rPr>
          <w:rFonts w:asciiTheme="majorBidi" w:hAnsiTheme="majorBidi" w:cstheme="majorBidi"/>
          <w:color w:val="000000"/>
          <w:spacing w:val="-2"/>
          <w:sz w:val="28"/>
        </w:rPr>
        <w:t>7.50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9A5F83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A5F83" w:rsidRPr="0027444A">
        <w:rPr>
          <w:rFonts w:ascii="Angsana New" w:hAnsi="Angsana New" w:hint="cs"/>
          <w:color w:val="000000"/>
          <w:spacing w:val="-2"/>
          <w:sz w:val="28"/>
        </w:rPr>
        <w:t>3.50 - 7.50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154B4A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6A2081A4" w:rsidR="006F65FE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154B4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154B4A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154B4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6F65FE" w:rsidRPr="006F65FE">
        <w:rPr>
          <w:rFonts w:asciiTheme="majorBidi" w:hAnsiTheme="majorBidi" w:hint="cs"/>
          <w:color w:val="000000"/>
          <w:spacing w:val="-2"/>
          <w:sz w:val="28"/>
          <w:cs/>
        </w:rPr>
        <w:t>เงินให้กู้ยืมระยะยาวแก่กิจการที่เกี่ยวข้องกันคิดดอกเบี้ยในอัตราร้อยละ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8353B">
        <w:rPr>
          <w:rFonts w:asciiTheme="majorBidi" w:hAnsiTheme="majorBidi"/>
          <w:color w:val="000000"/>
          <w:spacing w:val="-2"/>
          <w:sz w:val="28"/>
        </w:rPr>
        <w:t>0.075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F65FE" w:rsidRPr="006F65FE">
        <w:rPr>
          <w:rFonts w:asciiTheme="majorBidi" w:hAnsiTheme="majorBidi" w:hint="cs"/>
          <w:color w:val="000000"/>
          <w:spacing w:val="-2"/>
          <w:sz w:val="28"/>
          <w:cs/>
        </w:rPr>
        <w:t>ต่อปี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="00B8353B">
        <w:rPr>
          <w:rFonts w:asciiTheme="majorBidi" w:hAnsiTheme="majorBidi"/>
          <w:color w:val="000000"/>
          <w:spacing w:val="-2"/>
          <w:sz w:val="28"/>
        </w:rPr>
        <w:t>2563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: </w:t>
      </w:r>
      <w:r w:rsidR="006F65FE" w:rsidRPr="006F65FE">
        <w:rPr>
          <w:rFonts w:asciiTheme="majorBidi" w:hAnsiTheme="majorBidi" w:hint="cs"/>
          <w:color w:val="000000"/>
          <w:spacing w:val="-2"/>
          <w:sz w:val="28"/>
          <w:cs/>
        </w:rPr>
        <w:t>ไม่มี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>)</w:t>
      </w:r>
    </w:p>
    <w:p w14:paraId="1D177118" w14:textId="74EF8755" w:rsidR="00917745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6F65FE">
        <w:rPr>
          <w:rFonts w:asciiTheme="majorBidi" w:hAnsiTheme="majorBidi" w:hint="cs"/>
          <w:color w:val="000000"/>
          <w:spacing w:val="-2"/>
          <w:sz w:val="28"/>
          <w:cs/>
        </w:rPr>
        <w:t>เงินกู้ยืมระยะสั้นจากกิจการที่เกี่ยวข้องกันคิดดอกเบี้ยในอัตราร้อยละ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8353B">
        <w:rPr>
          <w:rFonts w:asciiTheme="majorBidi" w:hAnsiTheme="majorBidi"/>
          <w:color w:val="000000"/>
          <w:spacing w:val="-2"/>
          <w:sz w:val="28"/>
        </w:rPr>
        <w:t>0.075-6.75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F65FE" w:rsidRPr="006F65FE">
        <w:rPr>
          <w:rFonts w:asciiTheme="majorBidi" w:hAnsiTheme="majorBidi" w:hint="cs"/>
          <w:color w:val="000000"/>
          <w:spacing w:val="-2"/>
          <w:sz w:val="28"/>
          <w:cs/>
        </w:rPr>
        <w:t>ต่อปี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="00B8353B">
        <w:rPr>
          <w:rFonts w:asciiTheme="majorBidi" w:hAnsiTheme="majorBidi"/>
          <w:color w:val="000000"/>
          <w:spacing w:val="-2"/>
          <w:sz w:val="28"/>
        </w:rPr>
        <w:t>2563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: </w:t>
      </w:r>
      <w:r w:rsidR="006F65FE" w:rsidRPr="006F65FE">
        <w:rPr>
          <w:rFonts w:asciiTheme="majorBidi" w:hAnsiTheme="majorBidi" w:hint="cs"/>
          <w:color w:val="000000"/>
          <w:spacing w:val="-2"/>
          <w:sz w:val="28"/>
          <w:cs/>
        </w:rPr>
        <w:t>ร้อยละ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8353B">
        <w:rPr>
          <w:rFonts w:asciiTheme="majorBidi" w:hAnsiTheme="majorBidi"/>
          <w:color w:val="000000"/>
          <w:spacing w:val="-2"/>
          <w:sz w:val="28"/>
        </w:rPr>
        <w:t>4.50-7.50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6F65FE" w:rsidRPr="006F65FE">
        <w:rPr>
          <w:rFonts w:asciiTheme="majorBidi" w:hAnsiTheme="majorBidi" w:hint="cs"/>
          <w:color w:val="000000"/>
          <w:spacing w:val="-2"/>
          <w:sz w:val="28"/>
          <w:cs/>
        </w:rPr>
        <w:t>ต่อปี</w:t>
      </w:r>
      <w:r w:rsidR="006F65FE" w:rsidRPr="006F65FE">
        <w:rPr>
          <w:rFonts w:asciiTheme="majorBidi" w:hAnsiTheme="majorBidi"/>
          <w:color w:val="000000"/>
          <w:spacing w:val="-2"/>
          <w:sz w:val="28"/>
          <w:cs/>
        </w:rPr>
        <w:t>)</w:t>
      </w:r>
    </w:p>
    <w:p w14:paraId="7A1A979D" w14:textId="4C4667FC" w:rsidR="001150E3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E4C64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1E0388BB" w14:textId="08A142D5" w:rsidR="00026097" w:rsidRDefault="00026097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D8D9123" w14:textId="47801533" w:rsidR="00026097" w:rsidRDefault="00026097" w:rsidP="00626CAA">
      <w:pPr>
        <w:spacing w:before="120" w:after="120"/>
        <w:ind w:left="360"/>
        <w:jc w:val="right"/>
        <w:rPr>
          <w:rFonts w:asciiTheme="majorBidi" w:hAnsiTheme="majorBidi" w:cstheme="majorBidi"/>
          <w:color w:val="000000"/>
          <w:spacing w:val="-2"/>
          <w:sz w:val="28"/>
        </w:rPr>
      </w:pPr>
    </w:p>
    <w:p w14:paraId="19D265AB" w14:textId="3FA001DF" w:rsidR="00231BC6" w:rsidRPr="002D5555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4714"/>
      </w:tblGrid>
      <w:tr w:rsidR="00D326CD" w14:paraId="39A909C5" w14:textId="77777777" w:rsidTr="006358BF">
        <w:trPr>
          <w:trHeight w:val="20"/>
          <w:tblHeader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</w:tcPr>
          <w:p w14:paraId="09057C51" w14:textId="77777777" w:rsidR="00D326CD" w:rsidRPr="00944CF7" w:rsidRDefault="00D326CD" w:rsidP="007677C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4CF7">
              <w:rPr>
                <w:rFonts w:asciiTheme="majorBidi" w:hAnsiTheme="majorBidi" w:cstheme="majorBidi"/>
                <w:sz w:val="28"/>
              </w:rPr>
              <w:br w:type="page"/>
            </w:r>
            <w:r w:rsidRPr="00871D2B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871D2B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944CF7">
              <w:rPr>
                <w:rFonts w:asciiTheme="majorBidi" w:hAnsiTheme="majorBidi" w:cstheme="majorBidi"/>
                <w:sz w:val="28"/>
              </w:rPr>
              <w:br w:type="page"/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27ED378" w14:textId="77777777" w:rsidR="00D326CD" w:rsidRPr="00944CF7" w:rsidRDefault="00D326CD" w:rsidP="007677C0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14" w:type="dxa"/>
            <w:tcBorders>
              <w:bottom w:val="single" w:sz="4" w:space="0" w:color="auto"/>
            </w:tcBorders>
            <w:shd w:val="clear" w:color="auto" w:fill="auto"/>
          </w:tcPr>
          <w:p w14:paraId="4683643B" w14:textId="77777777" w:rsidR="00D326CD" w:rsidRPr="00944CF7" w:rsidRDefault="00D326CD" w:rsidP="007677C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6F155C" w14:paraId="1DE340FD" w14:textId="77777777" w:rsidTr="006358BF">
        <w:trPr>
          <w:trHeight w:val="20"/>
        </w:trPr>
        <w:tc>
          <w:tcPr>
            <w:tcW w:w="4140" w:type="dxa"/>
            <w:tcBorders>
              <w:top w:val="single" w:sz="4" w:space="0" w:color="auto"/>
            </w:tcBorders>
            <w:shd w:val="clear" w:color="auto" w:fill="auto"/>
          </w:tcPr>
          <w:p w14:paraId="24E89858" w14:textId="5E9EB48A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0A293047" w14:textId="77777777" w:rsidR="006F155C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tcBorders>
              <w:top w:val="single" w:sz="4" w:space="0" w:color="auto"/>
            </w:tcBorders>
            <w:shd w:val="clear" w:color="auto" w:fill="auto"/>
          </w:tcPr>
          <w:p w14:paraId="692DD222" w14:textId="34F75DF4" w:rsidR="006F155C" w:rsidRPr="00871D2B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6F155C" w14:paraId="52E6015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240ED32" w14:textId="695C969D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บริษัท เอ็ม โซลูชั่น จำกัด </w:t>
            </w:r>
          </w:p>
        </w:tc>
        <w:tc>
          <w:tcPr>
            <w:tcW w:w="236" w:type="dxa"/>
          </w:tcPr>
          <w:p w14:paraId="7FD87558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E1ABD89" w14:textId="5FE65D13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6F155C" w14:paraId="67FF6A4D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CCD6461" w14:textId="087D1AEB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E90C2EA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2927782" w14:textId="0729A693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6F155C" w14:paraId="70E7C19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C9DEF07" w14:textId="566D3FA3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61E7BE53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27D6DBE" w14:textId="034DB9B2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6F155C" w14:paraId="01E420C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5FB17E7" w14:textId="4FAEA999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เอ็นเนอร์ยี่ ฟอร์ โซไซตี้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CD09C36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A058C4C" w14:textId="62EC819E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</w:tr>
      <w:tr w:rsidR="006F155C" w14:paraId="2EAF450B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7CAD5C7" w14:textId="4BD011E9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พี พี แอล พาวเวอร์ จำกัด</w:t>
            </w:r>
            <w:r w:rsidR="00D22342">
              <w:rPr>
                <w:rFonts w:ascii="Angsana New" w:hAnsi="Angsana New"/>
                <w:sz w:val="28"/>
              </w:rPr>
              <w:t xml:space="preserve"> </w:t>
            </w:r>
            <w:r w:rsidR="00967AA2" w:rsidRPr="003B65FB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C57377">
              <w:rPr>
                <w:rFonts w:ascii="Angsana New" w:hAnsi="Angsana New"/>
                <w:sz w:val="28"/>
                <w:vertAlign w:val="superscript"/>
              </w:rPr>
              <w:t>1</w:t>
            </w:r>
            <w:r w:rsidR="00967AA2" w:rsidRPr="003B65FB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2B77F875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4835DB9" w14:textId="694ADA86" w:rsidR="006F155C" w:rsidRPr="00871D2B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6F155C" w14:paraId="0025023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14F891BD" w14:textId="660B81BE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ไบโอเอ็นเนอร์ยี่ สตูล จำกัด</w:t>
            </w:r>
            <w:r w:rsidR="00967AA2" w:rsidRPr="003B65FB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C57377">
              <w:rPr>
                <w:rFonts w:ascii="Angsana New" w:hAnsi="Angsana New"/>
                <w:sz w:val="28"/>
                <w:vertAlign w:val="superscript"/>
              </w:rPr>
              <w:t>1</w:t>
            </w:r>
            <w:r w:rsidR="00967AA2" w:rsidRPr="003B65FB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1EFBB1DD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8E33996" w14:textId="0C8E11F7" w:rsidR="006F155C" w:rsidRPr="00871D2B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  <w:r w:rsidRPr="008345D6">
              <w:rPr>
                <w:rFonts w:ascii="Angsana New" w:hAnsi="Angsana New" w:hint="cs"/>
                <w:sz w:val="28"/>
                <w:cs/>
              </w:rPr>
              <w:t>เอ็นเนอร์ยี่ ฟอร์ โซไซตี้ จำกัด</w:t>
            </w:r>
          </w:p>
        </w:tc>
      </w:tr>
      <w:tr w:rsidR="006F155C" w14:paraId="7EEA1B47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6D2BFD7" w14:textId="48418FA0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E1655FF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EE1D62" w14:textId="44D941E8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14:paraId="179EF95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76257B76" w14:textId="00573AF2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16FE43B3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377D7CF" w14:textId="300C3C72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14:paraId="5A50E48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8D14478" w14:textId="67C592EB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1F3C87B6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02F1BF8" w14:textId="670E2957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6F155C" w14:paraId="3AD2C0A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C5C6E41" w14:textId="4651AD42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อินฟอร์เมติกซ์ พลัส จำกัด</w:t>
            </w:r>
          </w:p>
        </w:tc>
        <w:tc>
          <w:tcPr>
            <w:tcW w:w="236" w:type="dxa"/>
          </w:tcPr>
          <w:p w14:paraId="30FE9193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12385DA" w14:textId="6A1FAD08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เอ็ม โซลูชั่น จำกัด</w:t>
            </w:r>
          </w:p>
        </w:tc>
      </w:tr>
      <w:tr w:rsidR="006F155C" w14:paraId="3722E6E2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236ADCD" w14:textId="52DC45EC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46B65C1A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CF827FC" w14:textId="4CEA9E9E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C57377" w14:paraId="7C78A457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CD8906D" w14:textId="0267AEE1" w:rsidR="00C57377" w:rsidRPr="008345D6" w:rsidRDefault="00C57377" w:rsidP="00C57377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cs/>
                <w:lang w:val="en-GB"/>
              </w:rPr>
              <w:t xml:space="preserve">บริษัท อีโค เอ็นเนอร์ยี กรุ๊ป คอร์เปอเรชั่น </w:t>
            </w:r>
            <w:r w:rsidRPr="0003670F">
              <w:rPr>
                <w:rFonts w:ascii="Angsana New" w:hAnsi="Angsana New" w:hint="cs"/>
                <w:sz w:val="28"/>
                <w:cs/>
                <w:lang w:val="en-GB"/>
              </w:rPr>
              <w:t>จำกัด</w:t>
            </w:r>
            <w:r w:rsidRPr="0003670F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242BE1">
              <w:rPr>
                <w:rFonts w:ascii="Angsana New" w:hAnsi="Angsana New"/>
                <w:sz w:val="28"/>
                <w:vertAlign w:val="superscript"/>
              </w:rPr>
              <w:t>3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B298F9E" w14:textId="77777777" w:rsidR="00C57377" w:rsidRDefault="00C57377" w:rsidP="00C5737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0477A16E" w14:textId="3EA271F2" w:rsidR="00C57377" w:rsidRPr="008345D6" w:rsidRDefault="00C57377" w:rsidP="00C57377">
            <w:pPr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cs/>
                <w:lang w:val="en-GB"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14:paraId="571AAA7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4968B94" w14:textId="50745401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เอ็นเนอร์ยี่ รีโวลูชั่น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E7588C6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E0D163A" w14:textId="1564195C" w:rsidR="006F155C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14:paraId="7079098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50AEA74" w14:textId="3CF222D4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ED13FB3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85B4E2" w14:textId="1455C383" w:rsidR="006F155C" w:rsidRPr="00871D2B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14:paraId="5D86008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6E6E9E09" w14:textId="3ECFE8F2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สตาร์ โซล่า พาวเวอร์ จำกัด</w:t>
            </w:r>
            <w:r w:rsidR="00C57377">
              <w:rPr>
                <w:rFonts w:ascii="Angsana New" w:hAnsi="Angsana New"/>
                <w:sz w:val="28"/>
              </w:rPr>
              <w:t xml:space="preserve"> </w:t>
            </w:r>
            <w:r w:rsidR="00C57377"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C57377" w:rsidRPr="0003670F">
              <w:rPr>
                <w:rFonts w:ascii="Angsana New" w:hAnsi="Angsana New"/>
                <w:sz w:val="28"/>
                <w:vertAlign w:val="superscript"/>
              </w:rPr>
              <w:t>2</w:t>
            </w:r>
            <w:r w:rsidR="00C57377"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24B1A8FF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EACFD80" w14:textId="1DE271BE" w:rsidR="006F155C" w:rsidRPr="00D917A8" w:rsidRDefault="006F155C" w:rsidP="006F155C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7D2CB2" w14:paraId="79AB44D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1964353" w14:textId="43D251D6" w:rsidR="007D2CB2" w:rsidRPr="008345D6" w:rsidRDefault="007D2CB2" w:rsidP="007D2CB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cs/>
                <w:lang w:val="en-GB"/>
              </w:rPr>
              <w:t xml:space="preserve">บริษัท ประชารัฐชีวมวล แม่ลาน </w:t>
            </w:r>
            <w:r w:rsidRPr="0003670F">
              <w:rPr>
                <w:rFonts w:ascii="Angsana New" w:hAnsi="Angsana New" w:hint="cs"/>
                <w:sz w:val="28"/>
                <w:cs/>
                <w:lang w:val="en-GB"/>
              </w:rPr>
              <w:t>จำกัด</w:t>
            </w:r>
            <w:r w:rsidRPr="0003670F">
              <w:rPr>
                <w:rFonts w:ascii="Angsana New" w:hAnsi="Angsana New" w:hint="cs"/>
                <w:sz w:val="28"/>
              </w:rPr>
              <w:t xml:space="preserve"> 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>
              <w:rPr>
                <w:rFonts w:ascii="Angsana New" w:hAnsi="Angsana New"/>
                <w:sz w:val="28"/>
                <w:vertAlign w:val="superscript"/>
              </w:rPr>
              <w:t>3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7CA175D4" w14:textId="77777777" w:rsidR="007D2CB2" w:rsidRDefault="007D2CB2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9324C70" w14:textId="46AA4830" w:rsidR="007D2CB2" w:rsidRPr="008345D6" w:rsidRDefault="007D2CB2" w:rsidP="007D2CB2">
            <w:pPr>
              <w:ind w:left="211" w:hanging="211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7D2CB2" w14:paraId="480D9AB0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F746AEE" w14:textId="1B2553B7" w:rsidR="007D2CB2" w:rsidRPr="008345D6" w:rsidRDefault="007D2CB2" w:rsidP="007D2CB2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cs/>
                <w:lang w:val="en-GB"/>
              </w:rPr>
              <w:t>บริษัท ประชารัฐชีวมวล บังนังสตา จำกั</w:t>
            </w:r>
            <w:r w:rsidRPr="0003670F">
              <w:rPr>
                <w:rFonts w:ascii="Angsana New" w:hAnsi="Angsana New" w:hint="cs"/>
                <w:sz w:val="28"/>
                <w:cs/>
                <w:lang w:val="en-GB"/>
              </w:rPr>
              <w:t>ด</w:t>
            </w:r>
            <w:r w:rsidRPr="0003670F">
              <w:rPr>
                <w:rFonts w:ascii="Angsana New" w:hAnsi="Angsana New" w:hint="cs"/>
                <w:sz w:val="28"/>
              </w:rPr>
              <w:t xml:space="preserve"> 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>
              <w:rPr>
                <w:rFonts w:ascii="Angsana New" w:hAnsi="Angsana New"/>
                <w:sz w:val="28"/>
                <w:vertAlign w:val="superscript"/>
              </w:rPr>
              <w:t>3</w:t>
            </w:r>
            <w:r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2036FDD6" w14:textId="77777777" w:rsidR="007D2CB2" w:rsidRDefault="007D2CB2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8B4B841" w14:textId="53411A78" w:rsidR="007D2CB2" w:rsidRPr="008345D6" w:rsidRDefault="007D2CB2" w:rsidP="007D2CB2">
            <w:pPr>
              <w:ind w:left="211" w:hanging="211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cs/>
                <w:lang w:val="en-GB"/>
              </w:rPr>
              <w:t>บริษัทร่วมของบริษัท อีโค เอ็นเนอร์ยี กรุ๊ป คอร์เปอเรชั่น จำกัด</w:t>
            </w:r>
          </w:p>
        </w:tc>
      </w:tr>
      <w:tr w:rsidR="006F155C" w14:paraId="41EFAF0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E1BD89D" w14:textId="2C0A5E84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3B65F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D51BA87" w14:textId="77777777" w:rsidR="006F155C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36DAF6D" w14:textId="27A71443" w:rsidR="006F155C" w:rsidRPr="00871D2B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6F155C" w14:paraId="3D93379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31A95DB" w14:textId="20FE2AB1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ค้าไม้ วังวิเศษ จำกัด</w:t>
            </w:r>
            <w:r w:rsidR="00680F5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680F5E">
              <w:rPr>
                <w:rFonts w:ascii="Angsana New" w:hAnsi="Angsana New"/>
                <w:sz w:val="28"/>
                <w:vertAlign w:val="superscript"/>
              </w:rPr>
              <w:t>4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4DF3C521" w14:textId="77777777" w:rsidR="006F155C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BDE6346" w14:textId="245566A8" w:rsidR="006F155C" w:rsidRPr="00871D2B" w:rsidRDefault="006F155C" w:rsidP="00844F1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6F155C" w14:paraId="34D60F3A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3C785EC" w14:textId="181CDF13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ยูนิเวอร์แซล เวสต์ แมเนจเม้นท์ จำกัด</w:t>
            </w:r>
            <w:r w:rsidR="00680F5E">
              <w:rPr>
                <w:rFonts w:ascii="Angsana New" w:hAnsi="Angsana New"/>
                <w:sz w:val="28"/>
              </w:rPr>
              <w:t xml:space="preserve"> 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680F5E">
              <w:rPr>
                <w:rFonts w:ascii="Angsana New" w:hAnsi="Angsana New"/>
                <w:sz w:val="28"/>
                <w:vertAlign w:val="superscript"/>
              </w:rPr>
              <w:t>5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28699D2E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6BFBD82" w14:textId="07848582" w:rsidR="006F155C" w:rsidRPr="00871D2B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</w:tr>
      <w:tr w:rsidR="006F155C" w14:paraId="2CC23914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1312E63C" w14:textId="6080BAC5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เอเชีย เวสต์ แมนเน็จเม้นท์ จำกัด</w:t>
            </w:r>
            <w:r w:rsidR="00680F5E">
              <w:rPr>
                <w:rFonts w:ascii="Angsana New" w:hAnsi="Angsana New"/>
                <w:sz w:val="28"/>
              </w:rPr>
              <w:t xml:space="preserve"> 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680F5E">
              <w:rPr>
                <w:rFonts w:ascii="Angsana New" w:hAnsi="Angsana New"/>
                <w:sz w:val="28"/>
                <w:vertAlign w:val="superscript"/>
              </w:rPr>
              <w:t>5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57174E2F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41F385E" w14:textId="32466425" w:rsidR="006F155C" w:rsidRPr="00871D2B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6F155C" w14:paraId="5D8E63D8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32148052" w14:textId="58832E81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เอเชีย รีไซเคิล เทคโนโลยี จำกัด</w:t>
            </w:r>
            <w:r w:rsidR="00680F5E">
              <w:rPr>
                <w:rFonts w:ascii="Angsana New" w:hAnsi="Angsana New"/>
                <w:sz w:val="28"/>
              </w:rPr>
              <w:t xml:space="preserve"> 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(</w:t>
            </w:r>
            <w:r w:rsidR="00680F5E">
              <w:rPr>
                <w:rFonts w:ascii="Angsana New" w:hAnsi="Angsana New"/>
                <w:sz w:val="28"/>
                <w:vertAlign w:val="superscript"/>
              </w:rPr>
              <w:t>5</w:t>
            </w:r>
            <w:r w:rsidR="00680F5E" w:rsidRPr="0003670F">
              <w:rPr>
                <w:rFonts w:ascii="Angsana New" w:hAnsi="Angsana New" w:hint="cs"/>
                <w:sz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578B8B46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50074D1" w14:textId="29D08E94" w:rsidR="006F155C" w:rsidRPr="00871D2B" w:rsidRDefault="006F155C" w:rsidP="00844F1E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บริษัทย่อยของบริษัท ยูนิเวอร์แซล เวสต์ แมเนจเม้นท์ จำกัด</w:t>
            </w:r>
          </w:p>
        </w:tc>
      </w:tr>
      <w:tr w:rsidR="006F155C" w14:paraId="6A153BEE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2467BC77" w14:textId="022583D0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3AB5E0C5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FCC66D2" w14:textId="18F8C9B1" w:rsidR="006F155C" w:rsidRPr="003B65FB" w:rsidRDefault="006F155C" w:rsidP="00844F1E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42F5C862" w14:textId="1F9150EC" w:rsidR="006F155C" w:rsidRPr="00871D2B" w:rsidRDefault="006F155C" w:rsidP="002F2EB1">
            <w:pPr>
              <w:ind w:left="19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2F2EB1" w14:paraId="611BEA9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EBA6BFA" w14:textId="77777777" w:rsidR="002F2EB1" w:rsidRPr="003B65FB" w:rsidRDefault="002F2EB1" w:rsidP="002F2EB1">
            <w:pPr>
              <w:ind w:left="-112"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4BA8FB9E" w14:textId="24DA1DEA" w:rsidR="002F2EB1" w:rsidRDefault="002F2EB1" w:rsidP="002F2EB1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CC9B44A" w14:textId="77777777" w:rsidR="002F2EB1" w:rsidRDefault="002F2EB1" w:rsidP="002F2EB1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A827BF9" w14:textId="77777777" w:rsidR="002F2EB1" w:rsidRPr="003B65FB" w:rsidRDefault="002F2EB1" w:rsidP="002F2EB1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51165732" w14:textId="1ADAAD3E" w:rsidR="002F2EB1" w:rsidRDefault="002F2EB1" w:rsidP="002F2EB1">
            <w:pPr>
              <w:ind w:left="221" w:hanging="26"/>
              <w:rPr>
                <w:rFonts w:asciiTheme="majorBidi" w:hAnsiTheme="majorBidi" w:cstheme="majorBidi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6F155C" w14:paraId="09A1637D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7044D86" w14:textId="21991FBA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236" w:type="dxa"/>
          </w:tcPr>
          <w:p w14:paraId="4B1EC1E8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2CE030" w14:textId="0D0DCF4A" w:rsidR="006F155C" w:rsidRPr="00871D2B" w:rsidRDefault="006F155C" w:rsidP="005571D2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</w:t>
            </w:r>
          </w:p>
        </w:tc>
      </w:tr>
      <w:tr w:rsidR="006F155C" w14:paraId="724EF649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0F7261EB" w14:textId="5B4EDC26" w:rsidR="006F155C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กิจการร่วมค้าเอ็มเซ็ท</w:t>
            </w:r>
          </w:p>
        </w:tc>
        <w:tc>
          <w:tcPr>
            <w:tcW w:w="236" w:type="dxa"/>
          </w:tcPr>
          <w:p w14:paraId="32232DFE" w14:textId="77777777" w:rsidR="006F155C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74CE54" w14:textId="77777777" w:rsidR="006F155C" w:rsidRDefault="006F155C" w:rsidP="005571D2">
            <w:pPr>
              <w:ind w:right="-18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กิจการร่วมค้า</w:t>
            </w:r>
          </w:p>
          <w:p w14:paraId="0AA836E7" w14:textId="02095E57" w:rsidR="007D2CB2" w:rsidRPr="00871D2B" w:rsidRDefault="007D2CB2" w:rsidP="005571D2">
            <w:pPr>
              <w:ind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</w:tr>
      <w:tr w:rsidR="002E3D84" w14:paraId="0490575C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4975F592" w14:textId="7142DD65" w:rsidR="002E3D84" w:rsidRPr="008345D6" w:rsidRDefault="002E3D84" w:rsidP="002E3D84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lastRenderedPageBreak/>
              <w:t>บริษัท แซม อินเวสเม้นท์ จำกัด</w:t>
            </w:r>
          </w:p>
        </w:tc>
        <w:tc>
          <w:tcPr>
            <w:tcW w:w="236" w:type="dxa"/>
          </w:tcPr>
          <w:p w14:paraId="4D5AD08F" w14:textId="77777777" w:rsidR="002E3D84" w:rsidRDefault="002E3D84" w:rsidP="002E3D8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D3450D9" w14:textId="77777777" w:rsidR="002E3D84" w:rsidRPr="003B65FB" w:rsidRDefault="002E3D84" w:rsidP="005571D2">
            <w:pPr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ผู้ถือหุ้นของบริษัท แซม วอเตอร์ ซัพพลาย จำกัด</w:t>
            </w:r>
          </w:p>
          <w:p w14:paraId="2FFFD4B8" w14:textId="4B0E67A1" w:rsidR="002E3D84" w:rsidRPr="008345D6" w:rsidRDefault="002E3D84" w:rsidP="002F2EB1">
            <w:pPr>
              <w:ind w:left="195" w:right="-18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 xml:space="preserve">- </w:t>
            </w:r>
            <w:r w:rsidRPr="008345D6">
              <w:rPr>
                <w:rFonts w:ascii="Angsana New" w:hAnsi="Angsana New" w:hint="cs"/>
                <w:sz w:val="28"/>
                <w:cs/>
              </w:rPr>
              <w:t>ผู้ถือหุ้นร่วมกัน</w:t>
            </w:r>
          </w:p>
        </w:tc>
      </w:tr>
      <w:tr w:rsidR="002E3D84" w14:paraId="03F554C1" w14:textId="77777777" w:rsidTr="006358BF">
        <w:trPr>
          <w:trHeight w:val="20"/>
        </w:trPr>
        <w:tc>
          <w:tcPr>
            <w:tcW w:w="4140" w:type="dxa"/>
            <w:shd w:val="clear" w:color="auto" w:fill="auto"/>
          </w:tcPr>
          <w:p w14:paraId="54AECAE5" w14:textId="02AA5A51" w:rsidR="002E3D84" w:rsidRPr="008345D6" w:rsidRDefault="002E3D84" w:rsidP="002E3D84">
            <w:pPr>
              <w:ind w:left="-112" w:right="-1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50AA9D37" w14:textId="77777777" w:rsidR="002E3D84" w:rsidRDefault="002E3D84" w:rsidP="002E3D8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5E2D1C" w14:textId="5C578C32" w:rsidR="002E3D84" w:rsidRPr="008345D6" w:rsidRDefault="002E3D84" w:rsidP="002F2EB1">
            <w:pPr>
              <w:ind w:left="285" w:right="-18" w:hanging="244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  <w:tr w:rsidR="001F78EF" w14:paraId="48EAFE0F" w14:textId="77777777" w:rsidTr="006358BF">
        <w:trPr>
          <w:trHeight w:val="20"/>
        </w:trPr>
        <w:tc>
          <w:tcPr>
            <w:tcW w:w="9090" w:type="dxa"/>
            <w:gridSpan w:val="3"/>
            <w:shd w:val="clear" w:color="auto" w:fill="auto"/>
          </w:tcPr>
          <w:p w14:paraId="200A3551" w14:textId="77777777" w:rsidR="0014046C" w:rsidRPr="002E397B" w:rsidRDefault="0014046C" w:rsidP="0014046C">
            <w:pPr>
              <w:pStyle w:val="ListParagraph"/>
              <w:numPr>
                <w:ilvl w:val="0"/>
                <w:numId w:val="41"/>
              </w:numPr>
              <w:ind w:right="-18"/>
              <w:rPr>
                <w:rFonts w:ascii="Angsana New" w:hAnsi="Angsana New"/>
                <w:i/>
                <w:iCs/>
                <w:sz w:val="28"/>
              </w:rPr>
            </w:pP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Pr="002E397B">
              <w:rPr>
                <w:rFonts w:ascii="Angsana New" w:hAnsi="Angsana New"/>
                <w:i/>
                <w:iCs/>
                <w:sz w:val="28"/>
              </w:rPr>
              <w:t xml:space="preserve">30 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มิถุนายน </w:t>
            </w:r>
            <w:r w:rsidRPr="002E397B">
              <w:rPr>
                <w:rFonts w:ascii="Angsana New" w:hAnsi="Angsana New"/>
                <w:i/>
                <w:iCs/>
                <w:sz w:val="28"/>
              </w:rPr>
              <w:t>2563</w:t>
            </w:r>
          </w:p>
          <w:p w14:paraId="0F98B0D5" w14:textId="77777777" w:rsidR="004D4C3A" w:rsidRPr="0014046C" w:rsidRDefault="004D4C3A" w:rsidP="004D4C3A">
            <w:pPr>
              <w:pStyle w:val="ListParagraph"/>
              <w:numPr>
                <w:ilvl w:val="0"/>
                <w:numId w:val="41"/>
              </w:numPr>
              <w:ind w:right="-18"/>
              <w:rPr>
                <w:rFonts w:ascii="Angsana New" w:hAnsi="Angsana New"/>
                <w:sz w:val="28"/>
                <w:lang w:val="en-GB"/>
              </w:rPr>
            </w:pP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กลุ่มบริษัทได้จดทะเบียนจัดตั้งบริษัทดังกล่าวเมื่อวันที่ </w:t>
            </w:r>
            <w:r w:rsidRPr="002E397B">
              <w:rPr>
                <w:rFonts w:ascii="Angsana New" w:hAnsi="Angsana New"/>
                <w:i/>
                <w:iCs/>
                <w:sz w:val="28"/>
              </w:rPr>
              <w:t>1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  <w:r w:rsidRPr="002E397B">
              <w:rPr>
                <w:rFonts w:ascii="Angsana New" w:hAnsi="Angsana New" w:hint="cs"/>
                <w:i/>
                <w:iCs/>
                <w:sz w:val="28"/>
              </w:rPr>
              <w:t xml:space="preserve"> 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พฤศจิกายน </w:t>
            </w:r>
            <w:r w:rsidRPr="002E397B">
              <w:rPr>
                <w:rFonts w:ascii="Angsana New" w:hAnsi="Angsana New" w:hint="cs"/>
                <w:i/>
                <w:iCs/>
                <w:sz w:val="28"/>
              </w:rPr>
              <w:t>256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</w:p>
          <w:p w14:paraId="62D2F9BF" w14:textId="77777777" w:rsidR="004D4C3A" w:rsidRPr="002E397B" w:rsidRDefault="004D4C3A" w:rsidP="004D4C3A">
            <w:pPr>
              <w:pStyle w:val="ListParagraph"/>
              <w:numPr>
                <w:ilvl w:val="0"/>
                <w:numId w:val="41"/>
              </w:numPr>
              <w:ind w:right="-18"/>
              <w:rPr>
                <w:rFonts w:ascii="Angsana New" w:hAnsi="Angsana New"/>
                <w:sz w:val="28"/>
                <w:lang w:val="en-GB"/>
              </w:rPr>
            </w:pP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>กลุ่มบริษัทได้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>มีการจำหน่าย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เงินลงทุนในบริษัทดังกล่าวเมื่อวันที่ </w:t>
            </w:r>
            <w:r>
              <w:rPr>
                <w:rFonts w:ascii="Angsana New" w:hAnsi="Angsana New"/>
                <w:i/>
                <w:iCs/>
                <w:sz w:val="28"/>
              </w:rPr>
              <w:t>15</w:t>
            </w:r>
            <w:r w:rsidRPr="002E397B">
              <w:rPr>
                <w:rFonts w:ascii="Angsana New" w:hAnsi="Angsana New" w:hint="cs"/>
                <w:i/>
                <w:iCs/>
                <w:sz w:val="28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>ธันวาคม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 </w:t>
            </w:r>
            <w:r w:rsidRPr="002E397B">
              <w:rPr>
                <w:rFonts w:ascii="Angsana New" w:hAnsi="Angsana New" w:hint="cs"/>
                <w:i/>
                <w:iCs/>
                <w:sz w:val="28"/>
              </w:rPr>
              <w:t>256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>3</w:t>
            </w:r>
          </w:p>
          <w:p w14:paraId="16555198" w14:textId="0D6E23EA" w:rsidR="004D4C3A" w:rsidRPr="002E397B" w:rsidRDefault="004D4C3A" w:rsidP="004D4C3A">
            <w:pPr>
              <w:pStyle w:val="ListParagraph"/>
              <w:numPr>
                <w:ilvl w:val="0"/>
                <w:numId w:val="41"/>
              </w:numPr>
              <w:ind w:right="-18"/>
              <w:rPr>
                <w:rFonts w:ascii="Angsana New" w:hAnsi="Angsana New"/>
                <w:sz w:val="28"/>
                <w:lang w:val="en-GB"/>
              </w:rPr>
            </w:pP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Pr="002E397B">
              <w:rPr>
                <w:rFonts w:ascii="Angsana New" w:hAnsi="Angsana New"/>
                <w:i/>
                <w:iCs/>
                <w:sz w:val="28"/>
              </w:rPr>
              <w:t xml:space="preserve">9 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มิถุนายน </w:t>
            </w:r>
            <w:r w:rsidRPr="002E397B">
              <w:rPr>
                <w:rFonts w:ascii="Angsana New" w:hAnsi="Angsana New"/>
                <w:i/>
                <w:iCs/>
                <w:sz w:val="28"/>
              </w:rPr>
              <w:t>2563</w:t>
            </w:r>
          </w:p>
          <w:p w14:paraId="66820453" w14:textId="15D42B16" w:rsidR="004D4C3A" w:rsidRPr="002E397B" w:rsidRDefault="004D4C3A" w:rsidP="004D4C3A">
            <w:pPr>
              <w:pStyle w:val="ListParagraph"/>
              <w:numPr>
                <w:ilvl w:val="0"/>
                <w:numId w:val="41"/>
              </w:numPr>
              <w:ind w:right="-18"/>
              <w:rPr>
                <w:rFonts w:ascii="Angsana New" w:hAnsi="Angsana New"/>
                <w:sz w:val="28"/>
                <w:lang w:val="en-GB"/>
              </w:rPr>
            </w:pP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>บริษัทได้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>มีการจำหน่าย</w:t>
            </w:r>
            <w:r w:rsidRPr="002E397B">
              <w:rPr>
                <w:rFonts w:ascii="Angsana New" w:hAnsi="Angsana New" w:hint="cs"/>
                <w:i/>
                <w:iCs/>
                <w:sz w:val="28"/>
                <w:cs/>
              </w:rPr>
              <w:t xml:space="preserve">เงินลงทุนในบริษัทดังกล่าวเมื่อวันที่ </w:t>
            </w:r>
            <w:r>
              <w:rPr>
                <w:rFonts w:ascii="Angsana New" w:hAnsi="Angsana New"/>
                <w:i/>
                <w:iCs/>
                <w:sz w:val="28"/>
              </w:rPr>
              <w:t xml:space="preserve">31 </w:t>
            </w:r>
            <w:r>
              <w:rPr>
                <w:rFonts w:ascii="Angsana New" w:hAnsi="Angsana New" w:hint="cs"/>
                <w:i/>
                <w:iCs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i/>
                <w:iCs/>
                <w:sz w:val="28"/>
              </w:rPr>
              <w:t>2564</w:t>
            </w:r>
          </w:p>
          <w:p w14:paraId="2518F13A" w14:textId="15098E44" w:rsidR="001F78EF" w:rsidRPr="008345D6" w:rsidRDefault="001F78EF" w:rsidP="0014046C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A77F323" w14:textId="77777777" w:rsidR="00D326CD" w:rsidRPr="006358BF" w:rsidRDefault="00D326CD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547E7D91" w14:textId="66B77FC5" w:rsidR="00F53166" w:rsidRPr="002D5555" w:rsidRDefault="009E4C64" w:rsidP="0032394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2D5555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2D5555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2D5555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2D5555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2D5555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2D5555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2D5555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2D5555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77777777" w:rsidR="00F53166" w:rsidRPr="002D5555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F53166" w:rsidRPr="002D5555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F53166" w:rsidRPr="002D5555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2D5555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2D5555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2D5555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F53166" w:rsidRPr="002D5555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70451EC3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721D7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4AD316F0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721D7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396B8C81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721D7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2A7CA3F4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721D77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0FF0" w:rsidRPr="002D5555" w14:paraId="612D609A" w14:textId="77777777" w:rsidTr="006358BF">
        <w:tc>
          <w:tcPr>
            <w:tcW w:w="4140" w:type="dxa"/>
          </w:tcPr>
          <w:p w14:paraId="3BBECB8B" w14:textId="29699CD4" w:rsidR="00F50FF0" w:rsidRPr="002D5555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</w:t>
            </w:r>
            <w:r w:rsidR="00F50FF0"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2D5555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2D5555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2D5555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2D5555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2D5555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2D5555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2D5555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571D2" w:rsidRPr="002D5555" w14:paraId="76B3DA28" w14:textId="77777777" w:rsidTr="006358BF">
        <w:tc>
          <w:tcPr>
            <w:tcW w:w="4140" w:type="dxa"/>
            <w:vAlign w:val="bottom"/>
          </w:tcPr>
          <w:p w14:paraId="03F93704" w14:textId="3D8FAB2A" w:rsidR="005571D2" w:rsidRPr="002D5555" w:rsidRDefault="005571D2" w:rsidP="005571D2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3B86B63E" w:rsidR="005571D2" w:rsidRPr="002D5555" w:rsidRDefault="005571D2" w:rsidP="005571D2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4DD28084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210DD7E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5AE2E576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</w:tr>
      <w:tr w:rsidR="005571D2" w:rsidRPr="002D5555" w14:paraId="7CAE609A" w14:textId="77777777" w:rsidTr="006358BF">
        <w:tc>
          <w:tcPr>
            <w:tcW w:w="4140" w:type="dxa"/>
          </w:tcPr>
          <w:p w14:paraId="371B39D9" w14:textId="6F8EE9BD" w:rsidR="005571D2" w:rsidRPr="002D5555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380DCB09" w:rsidR="005571D2" w:rsidRPr="002D5555" w:rsidRDefault="005571D2" w:rsidP="005571D2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54E0D4FF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80" w:type="dxa"/>
          </w:tcPr>
          <w:p w14:paraId="7FB389A0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6F30CF68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</w:t>
            </w:r>
          </w:p>
        </w:tc>
      </w:tr>
      <w:tr w:rsidR="005571D2" w:rsidRPr="002D5555" w14:paraId="749BACFE" w14:textId="77777777" w:rsidTr="006358BF">
        <w:tc>
          <w:tcPr>
            <w:tcW w:w="4140" w:type="dxa"/>
          </w:tcPr>
          <w:p w14:paraId="633D1612" w14:textId="791D1D87" w:rsidR="005571D2" w:rsidRPr="002D5555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C5AB75" w14:textId="0432D903" w:rsidR="005571D2" w:rsidRPr="002D5555" w:rsidRDefault="005571D2" w:rsidP="005571D2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6E06FE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D8BB85" w14:textId="512A03AD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6A95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69756" w14:textId="50582004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64AB2A5A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B0A208" w14:textId="7A765641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5571D2" w:rsidRPr="002D5555" w14:paraId="29040E4F" w14:textId="77777777" w:rsidTr="006358BF">
        <w:tc>
          <w:tcPr>
            <w:tcW w:w="4140" w:type="dxa"/>
            <w:vAlign w:val="bottom"/>
          </w:tcPr>
          <w:p w14:paraId="4409C4F1" w14:textId="7FBDF3BD" w:rsidR="005571D2" w:rsidRPr="002D5555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8E887E" w14:textId="5234414A" w:rsidR="005571D2" w:rsidRPr="002D5555" w:rsidRDefault="005571D2" w:rsidP="005571D2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4440EE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B7069" w14:textId="353CA27B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E86D4E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F999B5" w14:textId="49693122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AF50F37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6B20A0C" w14:textId="7232163B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71D2" w:rsidRPr="002D5555" w14:paraId="137CA101" w14:textId="77777777" w:rsidTr="006358BF">
        <w:tc>
          <w:tcPr>
            <w:tcW w:w="4140" w:type="dxa"/>
            <w:vAlign w:val="bottom"/>
          </w:tcPr>
          <w:p w14:paraId="5A61CE6E" w14:textId="472D6648" w:rsidR="005571D2" w:rsidRPr="002D5555" w:rsidRDefault="005571D2" w:rsidP="005571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9E7DCA" w14:textId="77777777" w:rsidR="005571D2" w:rsidRPr="002D5555" w:rsidRDefault="005571D2" w:rsidP="005571D2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2BBB8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0AA04" w14:textId="77777777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FFD593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8A91F" w14:textId="77777777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50806ED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35B4DD" w14:textId="77777777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71D2" w:rsidRPr="002D5555" w14:paraId="5248A42F" w14:textId="77777777" w:rsidTr="006358BF">
        <w:tc>
          <w:tcPr>
            <w:tcW w:w="4140" w:type="dxa"/>
            <w:vAlign w:val="bottom"/>
          </w:tcPr>
          <w:p w14:paraId="7151E4B5" w14:textId="78EDD2C7" w:rsidR="005571D2" w:rsidRPr="00C736C2" w:rsidRDefault="005571D2" w:rsidP="005571D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736C2">
              <w:rPr>
                <w:rFonts w:asciiTheme="majorBidi" w:hAnsiTheme="majorBidi" w:cstheme="majorBidi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FECFC" w14:textId="3B516477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6F37BDA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34138" w14:textId="5D7FB2B0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A49F842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5B9A4" w14:textId="4488E238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66FB53A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688343C" w14:textId="05F2D2CC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71D2" w:rsidRPr="002D5555" w14:paraId="26AC7564" w14:textId="77777777" w:rsidTr="006358BF">
        <w:tc>
          <w:tcPr>
            <w:tcW w:w="4140" w:type="dxa"/>
            <w:vAlign w:val="bottom"/>
          </w:tcPr>
          <w:p w14:paraId="3F5D51FA" w14:textId="03ECE920" w:rsidR="005571D2" w:rsidRPr="00C736C2" w:rsidRDefault="005571D2" w:rsidP="005571D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1EB590" w14:textId="03A33E0D" w:rsidR="005571D2" w:rsidRPr="00C364BF" w:rsidRDefault="00C364BF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7285C0A" w14:textId="77777777" w:rsidR="005571D2" w:rsidRPr="00C364BF" w:rsidRDefault="005571D2" w:rsidP="005571D2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5F8F86" w14:textId="598C0F4F" w:rsidR="005571D2" w:rsidRPr="00C364BF" w:rsidRDefault="00C364BF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711E1BF" w14:textId="77777777" w:rsidR="005571D2" w:rsidRPr="00C364BF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E1C9A" w14:textId="525B66F1" w:rsidR="005571D2" w:rsidRPr="00C364BF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4C6C0CF9" w14:textId="77777777" w:rsidR="005571D2" w:rsidRPr="00C364BF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3A7BCE" w14:textId="534197AD" w:rsidR="005571D2" w:rsidRPr="00C364BF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5571D2" w:rsidRPr="002D5555" w14:paraId="0AE868CB" w14:textId="77777777" w:rsidTr="006358BF">
        <w:tc>
          <w:tcPr>
            <w:tcW w:w="4140" w:type="dxa"/>
            <w:vAlign w:val="bottom"/>
          </w:tcPr>
          <w:p w14:paraId="30ACB755" w14:textId="0C540051" w:rsidR="005571D2" w:rsidRPr="002D5555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81E77" w14:textId="4652B017" w:rsidR="005571D2" w:rsidRPr="00C364BF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99C2FD" w14:textId="77777777" w:rsidR="005571D2" w:rsidRPr="00C364BF" w:rsidRDefault="005571D2" w:rsidP="005571D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F14E3C" w14:textId="41B84BC2" w:rsidR="005571D2" w:rsidRPr="00C364BF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B7C8C32" w14:textId="77777777" w:rsidR="005571D2" w:rsidRPr="00C364BF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D2414" w14:textId="17891B46" w:rsidR="005571D2" w:rsidRPr="00C364BF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7758D73" w14:textId="77777777" w:rsidR="005571D2" w:rsidRPr="00C364BF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8B00B3" w14:textId="2ED7E063" w:rsidR="005571D2" w:rsidRPr="00C364BF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5571D2" w:rsidRPr="002D5555" w14:paraId="04C1E49D" w14:textId="77777777" w:rsidTr="006358BF">
        <w:tc>
          <w:tcPr>
            <w:tcW w:w="4140" w:type="dxa"/>
            <w:vAlign w:val="bottom"/>
          </w:tcPr>
          <w:p w14:paraId="5491221E" w14:textId="369EE2AA" w:rsidR="005571D2" w:rsidRPr="002D5555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D6AF10" w14:textId="3E07F1AF" w:rsidR="005571D2" w:rsidRPr="00C364BF" w:rsidRDefault="00C364BF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D06F4AB" w14:textId="77777777" w:rsidR="005571D2" w:rsidRPr="00C364BF" w:rsidRDefault="005571D2" w:rsidP="005571D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527A0" w14:textId="51D7C3CD" w:rsidR="005571D2" w:rsidRPr="00C364BF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82E075A" w14:textId="77777777" w:rsidR="005571D2" w:rsidRPr="00C364BF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D0CEC" w14:textId="01E7F93E" w:rsidR="005571D2" w:rsidRPr="00C364BF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73456BB5" w14:textId="77777777" w:rsidR="005571D2" w:rsidRPr="00C364BF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4204E0" w14:textId="0102C0BC" w:rsidR="005571D2" w:rsidRPr="00C364BF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364B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71D2" w:rsidRPr="002D5555" w14:paraId="34995E27" w14:textId="77777777" w:rsidTr="006358BF">
        <w:tc>
          <w:tcPr>
            <w:tcW w:w="4140" w:type="dxa"/>
            <w:vAlign w:val="bottom"/>
          </w:tcPr>
          <w:p w14:paraId="0456F515" w14:textId="22E9A574" w:rsidR="005571D2" w:rsidRPr="002D5555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AFB6B" w14:textId="2643A757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471027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5588A" w14:textId="71C80EB8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7625D5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2D521" w14:textId="4673AA18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2739900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1EC805" w14:textId="3F711F3C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71D2" w:rsidRPr="002D5555" w14:paraId="64BAF311" w14:textId="77777777" w:rsidTr="006358BF">
        <w:tc>
          <w:tcPr>
            <w:tcW w:w="4140" w:type="dxa"/>
            <w:vAlign w:val="bottom"/>
          </w:tcPr>
          <w:p w14:paraId="6AA8367D" w14:textId="77777777" w:rsidR="005571D2" w:rsidRPr="002D5555" w:rsidRDefault="005571D2" w:rsidP="005571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555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5571D2" w:rsidRPr="002D5555" w:rsidRDefault="005571D2" w:rsidP="005571D2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814E077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571D2" w:rsidRPr="002D5555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795FAB45" w:rsidR="005571D2" w:rsidRPr="002D5555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 w:rsidR="001E7384"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1E7384">
              <w:rPr>
                <w:rFonts w:asciiTheme="majorBidi" w:hAnsiTheme="majorBidi" w:cstheme="majorBidi"/>
                <w:sz w:val="28"/>
              </w:rPr>
              <w:t>/</w:t>
            </w:r>
            <w:r w:rsidR="001E7384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105FEBA4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5571D2" w:rsidRPr="002D5555" w:rsidRDefault="005571D2" w:rsidP="005571D2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6A84E187" w:rsidR="005571D2" w:rsidRPr="002D5555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5571D2" w:rsidRPr="002D5555" w:rsidRDefault="005571D2" w:rsidP="005571D2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6BA5F88B" w:rsidR="005571D2" w:rsidRPr="002D5555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5571D2" w:rsidRPr="002D5555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5571D2" w:rsidRPr="002D5555" w14:paraId="390BB38A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0BE2AF27" w14:textId="77777777" w:rsidR="005571D2" w:rsidRDefault="005571D2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0111550" w14:textId="77777777" w:rsidR="008E3709" w:rsidRDefault="008E3709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381DEFBB" w14:textId="1A9DBAB9" w:rsidR="008E3709" w:rsidRDefault="008E3709" w:rsidP="005571D2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829A7E" w14:textId="77777777" w:rsidR="005571D2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06DD182" w14:textId="77777777" w:rsidR="005571D2" w:rsidRPr="002D5555" w:rsidRDefault="005571D2" w:rsidP="005571D2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B13EA" w14:textId="77777777" w:rsidR="005571D2" w:rsidRDefault="005571D2" w:rsidP="005571D2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407A784" w14:textId="77777777" w:rsidR="005571D2" w:rsidRPr="002D5555" w:rsidRDefault="005571D2" w:rsidP="005571D2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23814" w14:textId="77777777" w:rsidR="005571D2" w:rsidRDefault="005571D2" w:rsidP="005571D2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41E0D2D" w14:textId="77777777" w:rsidR="005571D2" w:rsidRPr="002D5555" w:rsidRDefault="005571D2" w:rsidP="005571D2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FEC587E" w14:textId="77777777" w:rsidR="005571D2" w:rsidRDefault="005571D2" w:rsidP="005571D2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025A076C" w14:textId="78EDCFA2" w:rsidR="00F53166" w:rsidRPr="002D5555" w:rsidRDefault="009E4C64" w:rsidP="00151AA2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4594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4594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62"/>
        <w:gridCol w:w="19"/>
        <w:gridCol w:w="1071"/>
        <w:gridCol w:w="9"/>
        <w:gridCol w:w="183"/>
        <w:gridCol w:w="1080"/>
        <w:gridCol w:w="180"/>
        <w:gridCol w:w="1080"/>
      </w:tblGrid>
      <w:tr w:rsidR="00F53166" w:rsidRPr="002D5555" w14:paraId="5D3D05D3" w14:textId="77777777" w:rsidTr="006358BF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1" w:type="dxa"/>
            <w:gridSpan w:val="5"/>
            <w:shd w:val="clear" w:color="auto" w:fill="auto"/>
          </w:tcPr>
          <w:p w14:paraId="6F7F107B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4224ED7C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2D5555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(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2D555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2D5555" w14:paraId="55ED69B6" w14:textId="77777777" w:rsidTr="006358BF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3" w:type="dxa"/>
            <w:shd w:val="clear" w:color="auto" w:fill="auto"/>
          </w:tcPr>
          <w:p w14:paraId="3941A625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2D5555" w14:paraId="336EF36A" w14:textId="77777777" w:rsidTr="006358BF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2DB483DF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2D5555" w14:paraId="293FE705" w14:textId="77777777" w:rsidTr="006358BF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2D5555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3F214773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54594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836CA9C" w14:textId="77777777" w:rsidR="00F53166" w:rsidRPr="002D5555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F3ECE" w14:textId="066E6E13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54594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140836A0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670E76E8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54594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2D5555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2EAC3E8A" w:rsidR="00F53166" w:rsidRPr="002D5555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256</w:t>
            </w:r>
            <w:r w:rsidR="0054594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6E7C32" w14:paraId="48B06BBA" w14:textId="77777777" w:rsidTr="006358BF">
        <w:tc>
          <w:tcPr>
            <w:tcW w:w="4226" w:type="dxa"/>
            <w:shd w:val="clear" w:color="auto" w:fill="auto"/>
            <w:vAlign w:val="bottom"/>
          </w:tcPr>
          <w:p w14:paraId="665E98A7" w14:textId="0CAA7A12" w:rsidR="00F53166" w:rsidRPr="006E7C32" w:rsidRDefault="009E4C64" w:rsidP="00860E1A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- </w:t>
            </w:r>
            <w:r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="003C1C7F" w:rsidRPr="006E7C32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 </w:t>
            </w:r>
            <w:r w:rsidR="003C1C7F"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3C1C7F" w:rsidRPr="006E7C32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="0009523E"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</w:t>
            </w:r>
            <w:r w:rsidR="003C1C7F"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3FBC2" w14:textId="77777777" w:rsidR="00F53166" w:rsidRPr="006E7C3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8113A09" w14:textId="77777777" w:rsidR="00F53166" w:rsidRPr="006E7C3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F15B3" w14:textId="77777777" w:rsidR="00F53166" w:rsidRPr="006E7C3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4EC7652" w14:textId="77777777" w:rsidR="00F53166" w:rsidRPr="006E7C3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DFD508" w14:textId="77777777" w:rsidR="00F53166" w:rsidRPr="006E7C32" w:rsidRDefault="00F53166" w:rsidP="003A49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935F1DB" w14:textId="77777777" w:rsidR="00F53166" w:rsidRPr="006E7C3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BA64" w14:textId="77777777" w:rsidR="00F53166" w:rsidRPr="006E7C32" w:rsidRDefault="00F53166" w:rsidP="00BA59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98214B" w:rsidRPr="002D5555" w14:paraId="55BA7FC3" w14:textId="77777777" w:rsidTr="006358BF">
        <w:tc>
          <w:tcPr>
            <w:tcW w:w="4226" w:type="dxa"/>
            <w:shd w:val="clear" w:color="auto" w:fill="auto"/>
            <w:vAlign w:val="bottom"/>
          </w:tcPr>
          <w:p w14:paraId="7400758A" w14:textId="0ABC5E55" w:rsidR="0098214B" w:rsidRPr="002D5555" w:rsidRDefault="0098214B" w:rsidP="0098214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24B47">
              <w:rPr>
                <w:rFonts w:asciiTheme="majorBidi" w:hAnsi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0AA1F99" w14:textId="7C19B620" w:rsidR="0098214B" w:rsidRPr="00F713CB" w:rsidRDefault="00BD5739" w:rsidP="0098214B">
            <w:pPr>
              <w:tabs>
                <w:tab w:val="decimal" w:pos="559"/>
              </w:tabs>
              <w:ind w:left="-108"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BD5739">
              <w:rPr>
                <w:rFonts w:asciiTheme="majorBidi" w:hAnsiTheme="majorBidi" w:cstheme="majorBidi" w:hint="eastAsia"/>
                <w:sz w:val="28"/>
              </w:rPr>
              <w:t>2,146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98B2326" w14:textId="77777777" w:rsidR="0098214B" w:rsidRPr="00F713CB" w:rsidRDefault="0098214B" w:rsidP="0098214B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D0383A" w14:textId="6EC7860E" w:rsidR="0098214B" w:rsidRPr="00F713CB" w:rsidRDefault="00445B0E" w:rsidP="0098214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1,544</w:t>
            </w:r>
          </w:p>
        </w:tc>
        <w:tc>
          <w:tcPr>
            <w:tcW w:w="183" w:type="dxa"/>
            <w:shd w:val="clear" w:color="auto" w:fill="auto"/>
          </w:tcPr>
          <w:p w14:paraId="2409F797" w14:textId="77777777" w:rsidR="0098214B" w:rsidRPr="00F713CB" w:rsidRDefault="0098214B" w:rsidP="0098214B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6C32A0" w14:textId="55AAFA6E" w:rsidR="0098214B" w:rsidRPr="00F713CB" w:rsidRDefault="00D16D50" w:rsidP="0098214B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DEE4A4" w14:textId="77777777" w:rsidR="0098214B" w:rsidRPr="00F713CB" w:rsidRDefault="0098214B" w:rsidP="0098214B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F62A1D" w14:textId="1B56294D" w:rsidR="0098214B" w:rsidRPr="00F713CB" w:rsidRDefault="00D16D50" w:rsidP="0098214B">
            <w:pPr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056B5" w:rsidRPr="003B65FB" w14:paraId="07C40FAB" w14:textId="77777777" w:rsidTr="006358BF">
        <w:tc>
          <w:tcPr>
            <w:tcW w:w="4226" w:type="dxa"/>
            <w:shd w:val="clear" w:color="auto" w:fill="auto"/>
            <w:vAlign w:val="bottom"/>
          </w:tcPr>
          <w:p w14:paraId="1361AEA0" w14:textId="0FD89A64" w:rsidR="00E056B5" w:rsidRPr="008345D6" w:rsidRDefault="00E056B5" w:rsidP="00A35C6E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326C2" w:rsidRPr="007326C2">
              <w:rPr>
                <w:rFonts w:ascii="Angsana New" w:hAnsi="Angsana New" w:hint="cs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2574FD4E" w14:textId="77777777" w:rsidR="00E056B5" w:rsidRPr="00F713CB" w:rsidRDefault="00E056B5" w:rsidP="00A30FCF">
            <w:pPr>
              <w:tabs>
                <w:tab w:val="decimal" w:pos="99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4265043" w14:textId="77777777" w:rsidR="00E056B5" w:rsidRPr="00F713CB" w:rsidRDefault="00E056B5" w:rsidP="00A35C6E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E1D34A" w14:textId="77777777" w:rsidR="00E056B5" w:rsidRPr="00F713CB" w:rsidRDefault="00E056B5" w:rsidP="00A30FCF">
            <w:pPr>
              <w:tabs>
                <w:tab w:val="decimal" w:pos="805"/>
                <w:tab w:val="left" w:pos="987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E737329" w14:textId="77777777" w:rsidR="00E056B5" w:rsidRPr="00F713CB" w:rsidRDefault="00E056B5" w:rsidP="00A35C6E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5A4FD" w14:textId="77777777" w:rsidR="00E056B5" w:rsidRPr="00F713CB" w:rsidRDefault="00E056B5" w:rsidP="00A35C6E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67677C" w14:textId="77777777" w:rsidR="00E056B5" w:rsidRPr="00F713CB" w:rsidRDefault="00E056B5" w:rsidP="00A35C6E">
            <w:pPr>
              <w:tabs>
                <w:tab w:val="decimal" w:pos="882"/>
              </w:tabs>
              <w:ind w:left="-126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F9D744" w14:textId="77777777" w:rsidR="00E056B5" w:rsidRPr="00F713CB" w:rsidRDefault="00E056B5" w:rsidP="00A35C6E">
            <w:pPr>
              <w:tabs>
                <w:tab w:val="decimal" w:pos="805"/>
                <w:tab w:val="left" w:pos="905"/>
              </w:tabs>
              <w:ind w:left="-18"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214B" w:rsidRPr="006E7C32" w14:paraId="1482FEDE" w14:textId="77777777" w:rsidTr="006358BF">
        <w:tc>
          <w:tcPr>
            <w:tcW w:w="4226" w:type="dxa"/>
            <w:shd w:val="clear" w:color="auto" w:fill="auto"/>
            <w:vAlign w:val="bottom"/>
          </w:tcPr>
          <w:p w14:paraId="64B7B960" w14:textId="01CBBB1F" w:rsidR="0098214B" w:rsidRPr="006E7C32" w:rsidRDefault="0098214B" w:rsidP="0098214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รวมลูกหนี้การค้า </w:t>
            </w:r>
            <w:r w:rsidR="001E738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="001E738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1E7384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="001E738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7125" w14:textId="66CC6E10" w:rsidR="0098214B" w:rsidRPr="006E7C32" w:rsidRDefault="00BD5739" w:rsidP="0098214B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D5739">
              <w:rPr>
                <w:rFonts w:asciiTheme="majorBidi" w:hAnsiTheme="majorBidi" w:cstheme="majorBidi" w:hint="eastAsia"/>
                <w:b/>
                <w:bCs/>
                <w:sz w:val="28"/>
              </w:rPr>
              <w:t>2,146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6C30544" w14:textId="77777777" w:rsidR="0098214B" w:rsidRPr="006E7C32" w:rsidRDefault="0098214B" w:rsidP="0098214B">
            <w:pPr>
              <w:tabs>
                <w:tab w:val="decimal" w:pos="882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4F91B" w14:textId="79BE8897" w:rsidR="0098214B" w:rsidRPr="006E7C32" w:rsidRDefault="00445B0E" w:rsidP="0098214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1,544</w:t>
            </w:r>
          </w:p>
        </w:tc>
        <w:tc>
          <w:tcPr>
            <w:tcW w:w="183" w:type="dxa"/>
            <w:shd w:val="clear" w:color="auto" w:fill="auto"/>
          </w:tcPr>
          <w:p w14:paraId="0F517030" w14:textId="77777777" w:rsidR="0098214B" w:rsidRPr="006E7C32" w:rsidRDefault="0098214B" w:rsidP="0098214B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6AE12" w14:textId="384F6BA5" w:rsidR="0098214B" w:rsidRPr="006E7C32" w:rsidRDefault="00D16D50" w:rsidP="0098214B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559C6B" w14:textId="77777777" w:rsidR="0098214B" w:rsidRPr="006E7C32" w:rsidRDefault="0098214B" w:rsidP="0098214B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2007A" w14:textId="537B328F" w:rsidR="0098214B" w:rsidRPr="006E7C32" w:rsidRDefault="00D16D50" w:rsidP="0098214B">
            <w:pPr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DC062A" w:rsidRPr="006E7C32" w14:paraId="2B3A03E7" w14:textId="77777777" w:rsidTr="006358BF">
        <w:tc>
          <w:tcPr>
            <w:tcW w:w="4226" w:type="dxa"/>
            <w:shd w:val="clear" w:color="auto" w:fill="auto"/>
            <w:vAlign w:val="bottom"/>
          </w:tcPr>
          <w:p w14:paraId="3CC93A5A" w14:textId="77777777" w:rsidR="00DC062A" w:rsidRPr="006E7C32" w:rsidRDefault="00DC062A" w:rsidP="0098214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D07367" w14:textId="77777777" w:rsidR="00DC062A" w:rsidRPr="00BD5739" w:rsidRDefault="00DC062A" w:rsidP="0098214B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DE7EEB0" w14:textId="77777777" w:rsidR="00DC062A" w:rsidRPr="006E7C32" w:rsidRDefault="00DC062A" w:rsidP="0098214B">
            <w:pPr>
              <w:tabs>
                <w:tab w:val="decimal" w:pos="882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BCBF95" w14:textId="77777777" w:rsidR="00DC062A" w:rsidRPr="006E7C32" w:rsidRDefault="00DC062A" w:rsidP="0098214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50EBBD3" w14:textId="77777777" w:rsidR="00DC062A" w:rsidRPr="006E7C32" w:rsidRDefault="00DC062A" w:rsidP="0098214B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4881DF" w14:textId="77777777" w:rsidR="00DC062A" w:rsidRPr="006E7C32" w:rsidRDefault="00DC062A" w:rsidP="0098214B">
            <w:pPr>
              <w:tabs>
                <w:tab w:val="decimal" w:pos="559"/>
              </w:tabs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AAF0EC" w14:textId="77777777" w:rsidR="00DC062A" w:rsidRPr="006E7C32" w:rsidRDefault="00DC062A" w:rsidP="0098214B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E96E52" w14:textId="77777777" w:rsidR="00DC062A" w:rsidRPr="006E7C32" w:rsidRDefault="00DC062A" w:rsidP="0098214B">
            <w:pPr>
              <w:ind w:left="-18"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53166" w:rsidRPr="006E7C32" w14:paraId="74BDB7E5" w14:textId="77777777" w:rsidTr="006358BF">
        <w:tc>
          <w:tcPr>
            <w:tcW w:w="4226" w:type="dxa"/>
            <w:shd w:val="clear" w:color="auto" w:fill="auto"/>
            <w:vAlign w:val="bottom"/>
          </w:tcPr>
          <w:p w14:paraId="191F9415" w14:textId="39663AFE" w:rsidR="00F53166" w:rsidRPr="006E7C32" w:rsidRDefault="009E4C64" w:rsidP="00BA590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="003C1C7F"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="003C1C7F" w:rsidRPr="006E7C32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="006F5322"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</w:t>
            </w:r>
            <w:r w:rsidR="003C1C7F"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F53166" w:rsidRPr="006E7C32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C0DA9BA" w14:textId="77777777" w:rsidR="00F53166" w:rsidRPr="006E7C32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287B89" w14:textId="77777777" w:rsidR="00F53166" w:rsidRPr="006E7C32" w:rsidRDefault="00F53166" w:rsidP="00C24B47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E1C584A" w14:textId="77777777" w:rsidR="00F53166" w:rsidRPr="006E7C32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F53166" w:rsidRPr="006E7C32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F53166" w:rsidRPr="006E7C32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F53166" w:rsidRPr="006E7C32" w:rsidRDefault="00F53166" w:rsidP="00C24B47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97E34" w:rsidRPr="00202E90" w14:paraId="3F20D69E" w14:textId="77777777" w:rsidTr="006358BF">
        <w:tc>
          <w:tcPr>
            <w:tcW w:w="4226" w:type="dxa"/>
            <w:shd w:val="clear" w:color="auto" w:fill="auto"/>
            <w:vAlign w:val="bottom"/>
          </w:tcPr>
          <w:p w14:paraId="5864E68E" w14:textId="77777777" w:rsidR="00D97E34" w:rsidRPr="002D5555" w:rsidRDefault="00D97E34" w:rsidP="00D97E3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34D115AF" w:rsidR="00D97E34" w:rsidRPr="00F713CB" w:rsidRDefault="00D97E34" w:rsidP="00D97E3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B2C3BEE" w14:textId="77777777" w:rsidR="00D97E34" w:rsidRPr="00F713CB" w:rsidRDefault="00D97E34" w:rsidP="00D97E3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6D21969" w14:textId="00475FE8" w:rsidR="00D97E34" w:rsidRPr="00F713CB" w:rsidRDefault="00D97E34" w:rsidP="00D97E3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D75F981" w14:textId="77777777" w:rsidR="00D97E34" w:rsidRPr="00F713CB" w:rsidRDefault="00D97E34" w:rsidP="00D97E3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54C3516D" w:rsidR="00D97E34" w:rsidRPr="00F713CB" w:rsidRDefault="00D97E34" w:rsidP="00D97E3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6,033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D97E34" w:rsidRPr="00F713CB" w:rsidRDefault="00D97E34" w:rsidP="00D97E34">
            <w:pPr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56EA1" w14:textId="534B67D1" w:rsidR="00D97E34" w:rsidRPr="00F713CB" w:rsidRDefault="00D97E34" w:rsidP="00D97E34">
            <w:pPr>
              <w:tabs>
                <w:tab w:val="decimal" w:pos="45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6,014</w:t>
            </w:r>
          </w:p>
        </w:tc>
      </w:tr>
      <w:tr w:rsidR="00D97E34" w:rsidRPr="00202E90" w14:paraId="41C7E80F" w14:textId="77777777" w:rsidTr="006358BF">
        <w:tc>
          <w:tcPr>
            <w:tcW w:w="4226" w:type="dxa"/>
            <w:shd w:val="clear" w:color="auto" w:fill="auto"/>
            <w:vAlign w:val="bottom"/>
          </w:tcPr>
          <w:p w14:paraId="41C82C3C" w14:textId="77777777" w:rsidR="00D97E34" w:rsidRPr="002D5555" w:rsidRDefault="00D97E34" w:rsidP="00D97E3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413061B2" w:rsidR="00D97E34" w:rsidRPr="00F713CB" w:rsidRDefault="00D97E34" w:rsidP="00D97E3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9013C57" w14:textId="77777777" w:rsidR="00D97E34" w:rsidRPr="00F713CB" w:rsidRDefault="00D97E34" w:rsidP="00D97E3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FDFF7AB" w14:textId="4D36E687" w:rsidR="00D97E34" w:rsidRPr="00F713CB" w:rsidRDefault="00D97E34" w:rsidP="00D97E3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2,200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0921DD6" w14:textId="77777777" w:rsidR="00D97E34" w:rsidRPr="00F713CB" w:rsidRDefault="00D97E34" w:rsidP="00D97E3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6417B7B5" w:rsidR="00D97E34" w:rsidRPr="00F713CB" w:rsidRDefault="00D97E34" w:rsidP="00D97E3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D97E34" w:rsidRPr="00F713CB" w:rsidRDefault="00D97E34" w:rsidP="00D97E3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BDEF73" w14:textId="0EDA933F" w:rsidR="00D97E34" w:rsidRPr="00F713CB" w:rsidRDefault="00D97E34" w:rsidP="00D97E34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2,200</w:t>
            </w:r>
          </w:p>
        </w:tc>
      </w:tr>
      <w:tr w:rsidR="00D97E34" w:rsidRPr="00202E90" w14:paraId="667557FE" w14:textId="77777777" w:rsidTr="006358BF">
        <w:tc>
          <w:tcPr>
            <w:tcW w:w="4226" w:type="dxa"/>
            <w:shd w:val="clear" w:color="auto" w:fill="auto"/>
            <w:vAlign w:val="bottom"/>
          </w:tcPr>
          <w:p w14:paraId="289E47DB" w14:textId="579C21EA" w:rsidR="00D97E34" w:rsidRPr="002D5555" w:rsidRDefault="004C20E8" w:rsidP="00D97E3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D97E34" w:rsidRPr="002D5555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01A5AA" w14:textId="38D5CDBD" w:rsidR="00D97E34" w:rsidRPr="00F713CB" w:rsidRDefault="00BD5739" w:rsidP="00D97E34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2832FE1" w14:textId="77777777" w:rsidR="00D97E34" w:rsidRPr="00F713CB" w:rsidRDefault="00D97E34" w:rsidP="00D97E3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8CE0C50" w14:textId="49A9FA43" w:rsidR="00D97E34" w:rsidRPr="00F713CB" w:rsidRDefault="00D97E34" w:rsidP="00D97E34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586E6C1" w14:textId="77777777" w:rsidR="00D97E34" w:rsidRPr="00F713CB" w:rsidRDefault="00D97E34" w:rsidP="00D97E3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93BE19" w14:textId="7CEF9748" w:rsidR="00D97E34" w:rsidRPr="00F713CB" w:rsidRDefault="00D97E34" w:rsidP="00D97E34">
            <w:pPr>
              <w:tabs>
                <w:tab w:val="decimal" w:pos="55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D9DEF3" w14:textId="77777777" w:rsidR="00D97E34" w:rsidRPr="00F713CB" w:rsidRDefault="00D97E34" w:rsidP="00D97E34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9F9063" w14:textId="724F94F3" w:rsidR="00D97E34" w:rsidRPr="00F713CB" w:rsidRDefault="00D97E34" w:rsidP="00D97E34">
            <w:pPr>
              <w:tabs>
                <w:tab w:val="decimal" w:pos="900"/>
              </w:tabs>
              <w:ind w:left="-18" w:right="18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202E90" w14:paraId="6698CD11" w14:textId="77777777" w:rsidTr="006358BF">
        <w:tc>
          <w:tcPr>
            <w:tcW w:w="4226" w:type="dxa"/>
            <w:shd w:val="clear" w:color="auto" w:fill="auto"/>
            <w:vAlign w:val="bottom"/>
          </w:tcPr>
          <w:p w14:paraId="01FED47E" w14:textId="2B8D2712" w:rsidR="00BD5739" w:rsidRPr="002D5555" w:rsidRDefault="004C20E8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A8638" w14:textId="6D29699B" w:rsidR="00BD5739" w:rsidRPr="00BD5739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color w:val="FF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26BDEC7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E26E5" w14:textId="0541A1E2" w:rsidR="00BD5739" w:rsidRPr="00F713CB" w:rsidRDefault="00BD5739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4371EA5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9F8FAA" w14:textId="41EC0B5B" w:rsidR="00BD5739" w:rsidRPr="00F713CB" w:rsidRDefault="00BD5739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15719A3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F7AD9" w14:textId="177C7B00" w:rsidR="00BD5739" w:rsidRPr="00F713CB" w:rsidRDefault="00BD5739" w:rsidP="00207197">
            <w:pPr>
              <w:tabs>
                <w:tab w:val="decimal" w:pos="900"/>
              </w:tabs>
              <w:ind w:left="-18" w:right="18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202E90" w14:paraId="15FD3F94" w14:textId="77777777" w:rsidTr="006358BF">
        <w:tc>
          <w:tcPr>
            <w:tcW w:w="4226" w:type="dxa"/>
            <w:shd w:val="clear" w:color="auto" w:fill="auto"/>
            <w:vAlign w:val="center"/>
          </w:tcPr>
          <w:p w14:paraId="4B726443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C095F" w14:textId="31F8E439" w:rsidR="00BD5739" w:rsidRPr="00F713CB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D6FC255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55826" w14:textId="18F2AAB8" w:rsidR="00BD5739" w:rsidRPr="00F713CB" w:rsidRDefault="00BD5739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2,200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823D41C" w14:textId="77777777" w:rsidR="00BD5739" w:rsidRPr="00F713CB" w:rsidRDefault="00BD5739" w:rsidP="00BD573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AC653" w14:textId="4DDAA8A0" w:rsidR="00BD5739" w:rsidRPr="00F713CB" w:rsidRDefault="00BD5739" w:rsidP="00BD573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6,085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56E56B6" w14:textId="77777777" w:rsidR="00BD5739" w:rsidRPr="00F713CB" w:rsidRDefault="00BD5739" w:rsidP="00BD573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9DA3B" w14:textId="72122FE7" w:rsidR="00BD5739" w:rsidRPr="00F713CB" w:rsidRDefault="00BD5739" w:rsidP="00BD573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8,214</w:t>
            </w:r>
          </w:p>
        </w:tc>
      </w:tr>
      <w:tr w:rsidR="00BD5739" w:rsidRPr="00202E90" w14:paraId="2020094C" w14:textId="77777777" w:rsidTr="006358BF">
        <w:tc>
          <w:tcPr>
            <w:tcW w:w="4226" w:type="dxa"/>
            <w:shd w:val="clear" w:color="auto" w:fill="auto"/>
            <w:vAlign w:val="center"/>
          </w:tcPr>
          <w:p w14:paraId="7A3AB1E9" w14:textId="238BB754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326C2" w:rsidRPr="007326C2">
              <w:rPr>
                <w:rFonts w:asciiTheme="majorBidi" w:hAnsiTheme="majorBidi" w:hint="cs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5DC03" w14:textId="18EE0096" w:rsidR="00BD5739" w:rsidRPr="00F713CB" w:rsidRDefault="00BD5739" w:rsidP="00BD5739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C72859A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6F9EE" w14:textId="6B462E51" w:rsidR="00BD5739" w:rsidRPr="00F713CB" w:rsidRDefault="00BD5739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8D8542A" w14:textId="77777777" w:rsidR="00BD5739" w:rsidRPr="00F713CB" w:rsidRDefault="00BD5739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02F52" w14:textId="70959135" w:rsidR="00BD5739" w:rsidRPr="00F713CB" w:rsidRDefault="00207197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835F51" w14:textId="77777777" w:rsidR="00BD5739" w:rsidRPr="00F713CB" w:rsidRDefault="00BD5739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FD354" w14:textId="47073830" w:rsidR="00BD5739" w:rsidRPr="00F713CB" w:rsidRDefault="00BD5739" w:rsidP="00BD5739">
            <w:pPr>
              <w:tabs>
                <w:tab w:val="decimal" w:pos="810"/>
                <w:tab w:val="decimal" w:pos="900"/>
              </w:tabs>
              <w:ind w:left="-18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6E7C32" w14:paraId="3DEA4717" w14:textId="77777777" w:rsidTr="006358BF">
        <w:tc>
          <w:tcPr>
            <w:tcW w:w="4226" w:type="dxa"/>
            <w:shd w:val="clear" w:color="auto" w:fill="auto"/>
            <w:vAlign w:val="center"/>
          </w:tcPr>
          <w:p w14:paraId="343F346E" w14:textId="35D0B98C" w:rsidR="00BD5739" w:rsidRPr="006E7C32" w:rsidRDefault="00BD5739" w:rsidP="00BD573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</w:t>
            </w:r>
            <w:r w:rsidRPr="006E7C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3572AB1C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F784C44" w14:textId="77777777" w:rsidR="00BD5739" w:rsidRPr="006E7C32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2361B" w14:textId="64F0AEF8" w:rsidR="00BD5739" w:rsidRPr="006E7C32" w:rsidRDefault="00BD5739" w:rsidP="00BD5739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2,200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AE3613C" w14:textId="77777777" w:rsidR="00BD5739" w:rsidRPr="006E7C32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6CAEA350" w:rsidR="00BD5739" w:rsidRPr="006E7C32" w:rsidRDefault="00BD5739" w:rsidP="00BD573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6,085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BD5739" w:rsidRPr="006E7C32" w:rsidRDefault="00BD5739" w:rsidP="00BD5739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3EC4940C" w:rsidR="00BD5739" w:rsidRPr="006E7C32" w:rsidRDefault="00BD5739" w:rsidP="00BD5739">
            <w:pPr>
              <w:tabs>
                <w:tab w:val="decimal" w:pos="90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8,214</w:t>
            </w:r>
          </w:p>
        </w:tc>
      </w:tr>
      <w:tr w:rsidR="00BD5739" w:rsidRPr="00202E90" w14:paraId="0C4D61FE" w14:textId="77777777" w:rsidTr="006358BF">
        <w:trPr>
          <w:trHeight w:val="132"/>
        </w:trPr>
        <w:tc>
          <w:tcPr>
            <w:tcW w:w="4226" w:type="dxa"/>
            <w:shd w:val="clear" w:color="auto" w:fill="auto"/>
            <w:vAlign w:val="center"/>
          </w:tcPr>
          <w:p w14:paraId="5438CDC7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32EA57" w14:textId="77777777" w:rsidR="00BD5739" w:rsidRPr="00F713CB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8024822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2E098" w14:textId="77777777" w:rsidR="00BD5739" w:rsidRPr="00F713CB" w:rsidRDefault="00BD5739" w:rsidP="00BD5739">
            <w:pPr>
              <w:tabs>
                <w:tab w:val="decimal" w:pos="92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568BD35C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52D13" w14:textId="77777777" w:rsidR="00BD5739" w:rsidRPr="00F713CB" w:rsidRDefault="00BD5739" w:rsidP="00BD5739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4E17C33" w14:textId="77777777" w:rsidR="00BD5739" w:rsidRPr="00F713CB" w:rsidRDefault="00BD5739" w:rsidP="00BD5739">
            <w:pPr>
              <w:tabs>
                <w:tab w:val="decimal" w:pos="882"/>
              </w:tabs>
              <w:ind w:left="-126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DBAE7" w14:textId="77777777" w:rsidR="00BD5739" w:rsidRPr="00F713CB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BD5739" w:rsidRPr="006E7C32" w14:paraId="596AB6A2" w14:textId="77777777" w:rsidTr="006358BF">
        <w:tc>
          <w:tcPr>
            <w:tcW w:w="4226" w:type="dxa"/>
            <w:shd w:val="clear" w:color="auto" w:fill="auto"/>
            <w:vAlign w:val="bottom"/>
          </w:tcPr>
          <w:p w14:paraId="4C7466D9" w14:textId="5C58EB15" w:rsidR="00BD5739" w:rsidRPr="006E7C32" w:rsidRDefault="00BD5739" w:rsidP="00BD5739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รายได้ค้างรับ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- 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 xml:space="preserve"> 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229553" w14:textId="7777777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C4B5D58" w14:textId="7777777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EB47F20" w14:textId="7777777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2C602B9" w14:textId="7777777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E78C4" w14:textId="7777777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536E722" w14:textId="7777777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DB45E9" w14:textId="7777777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D5739" w:rsidRPr="00202E90" w14:paraId="0B20D220" w14:textId="77777777" w:rsidTr="006358BF">
        <w:tc>
          <w:tcPr>
            <w:tcW w:w="4226" w:type="dxa"/>
            <w:shd w:val="clear" w:color="auto" w:fill="auto"/>
            <w:vAlign w:val="bottom"/>
          </w:tcPr>
          <w:p w14:paraId="2FEB9E5E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FDA3F" w14:textId="1991FF8E" w:rsidR="00BD5739" w:rsidRPr="00F713CB" w:rsidRDefault="00BD5739" w:rsidP="00BD5739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31DE341" w14:textId="77777777" w:rsidR="00BD5739" w:rsidRPr="00F713CB" w:rsidRDefault="00BD5739" w:rsidP="00BD5739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634DCBF" w14:textId="12843195" w:rsidR="00BD5739" w:rsidRPr="00F713CB" w:rsidRDefault="00BD5739" w:rsidP="00BD5739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42AB339" w14:textId="77777777" w:rsidR="00BD5739" w:rsidRPr="00F713CB" w:rsidRDefault="00BD5739" w:rsidP="00BD5739">
            <w:pPr>
              <w:tabs>
                <w:tab w:val="decimal" w:pos="950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A025E3" w14:textId="5E022556" w:rsidR="00BD5739" w:rsidRPr="00F713CB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337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8F1CCA" w14:textId="77777777" w:rsidR="00BD5739" w:rsidRPr="00F713CB" w:rsidRDefault="00BD5739" w:rsidP="00BD5739">
            <w:pPr>
              <w:tabs>
                <w:tab w:val="decimal" w:pos="95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CF87A" w14:textId="2FF00C60" w:rsidR="00BD5739" w:rsidRPr="00F713CB" w:rsidRDefault="00BD5739" w:rsidP="00BD5739">
            <w:pPr>
              <w:tabs>
                <w:tab w:val="decimal" w:pos="904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269</w:t>
            </w:r>
          </w:p>
        </w:tc>
      </w:tr>
      <w:tr w:rsidR="00BD5739" w:rsidRPr="00202E90" w14:paraId="44042C52" w14:textId="77777777" w:rsidTr="006358BF">
        <w:tc>
          <w:tcPr>
            <w:tcW w:w="4226" w:type="dxa"/>
            <w:shd w:val="clear" w:color="auto" w:fill="auto"/>
            <w:vAlign w:val="center"/>
          </w:tcPr>
          <w:p w14:paraId="66D46942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7E792" w14:textId="7901DA4D" w:rsidR="00BD5739" w:rsidRPr="00F713CB" w:rsidRDefault="00BD5739" w:rsidP="00BD5739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349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8B8B4A9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2DAC0B" w14:textId="746ED3B4" w:rsidR="00BD5739" w:rsidRPr="00F713CB" w:rsidRDefault="00BD5739" w:rsidP="00BD5739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148676D" w14:textId="77777777" w:rsidR="00BD5739" w:rsidRPr="00F713CB" w:rsidRDefault="00BD5739" w:rsidP="00BD5739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3DAC1" w14:textId="076187FB" w:rsidR="00BD5739" w:rsidRPr="00F713CB" w:rsidRDefault="00BD5739" w:rsidP="00BD5739">
            <w:pPr>
              <w:tabs>
                <w:tab w:val="decimal" w:pos="898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4EFBB0F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A19E73" w14:textId="27179AD0" w:rsidR="00BD5739" w:rsidRPr="00F713CB" w:rsidRDefault="00BD5739" w:rsidP="00BD5739">
            <w:pPr>
              <w:tabs>
                <w:tab w:val="decimal" w:pos="900"/>
              </w:tabs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251</w:t>
            </w:r>
          </w:p>
        </w:tc>
      </w:tr>
      <w:tr w:rsidR="00BD5739" w:rsidRPr="00202E90" w14:paraId="13419B03" w14:textId="77777777" w:rsidTr="006358BF">
        <w:tc>
          <w:tcPr>
            <w:tcW w:w="4226" w:type="dxa"/>
            <w:shd w:val="clear" w:color="auto" w:fill="auto"/>
            <w:vAlign w:val="center"/>
          </w:tcPr>
          <w:p w14:paraId="0760E597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9FA4" w14:textId="3C6DA651" w:rsidR="00BD5739" w:rsidRPr="00F713CB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349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0115F30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1A699" w14:textId="5ABC9188" w:rsidR="00BD5739" w:rsidRPr="00F713CB" w:rsidRDefault="00BD5739" w:rsidP="00BD5739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DBC631D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50FB" w14:textId="3789DE8F" w:rsidR="00BD5739" w:rsidRPr="00F713CB" w:rsidRDefault="00BD5739" w:rsidP="00BD5739">
            <w:pPr>
              <w:tabs>
                <w:tab w:val="decimal" w:pos="898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609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9666EB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3BA2A" w14:textId="4F9AF288" w:rsidR="00BD5739" w:rsidRPr="00F713CB" w:rsidRDefault="00BD5739" w:rsidP="00BD5739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520</w:t>
            </w:r>
          </w:p>
        </w:tc>
      </w:tr>
      <w:tr w:rsidR="00BD5739" w:rsidRPr="00202E90" w14:paraId="098F4B59" w14:textId="77777777" w:rsidTr="006358BF">
        <w:tc>
          <w:tcPr>
            <w:tcW w:w="4226" w:type="dxa"/>
            <w:shd w:val="clear" w:color="auto" w:fill="auto"/>
            <w:vAlign w:val="center"/>
          </w:tcPr>
          <w:p w14:paraId="3C5321E0" w14:textId="085BCD5D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326C2" w:rsidRPr="007326C2">
              <w:rPr>
                <w:rFonts w:asciiTheme="majorBidi" w:hAnsiTheme="majorBidi" w:hint="cs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73D0" w14:textId="66309A76" w:rsidR="00BD5739" w:rsidRPr="00F713CB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3FC8B84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8F99A" w14:textId="7326505A" w:rsidR="00BD5739" w:rsidRPr="00F713CB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(77)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60DAE74" w14:textId="77777777" w:rsidR="00BD5739" w:rsidRPr="00F713CB" w:rsidRDefault="00BD5739" w:rsidP="00BD5739">
            <w:pPr>
              <w:tabs>
                <w:tab w:val="decimal" w:pos="882"/>
                <w:tab w:val="decimal" w:pos="990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B5426" w14:textId="3F2BE70C" w:rsidR="00BD5739" w:rsidRPr="00F713CB" w:rsidRDefault="00BD5739" w:rsidP="00BD5739">
            <w:pPr>
              <w:tabs>
                <w:tab w:val="decimal" w:pos="559"/>
                <w:tab w:val="decimal" w:pos="898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9BB159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1F96E" w14:textId="655A030C" w:rsidR="00BD5739" w:rsidRPr="00F713CB" w:rsidRDefault="00BD5739" w:rsidP="00BD5739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6E7C32" w14:paraId="7F958739" w14:textId="77777777" w:rsidTr="006358BF">
        <w:tc>
          <w:tcPr>
            <w:tcW w:w="4226" w:type="dxa"/>
            <w:shd w:val="clear" w:color="auto" w:fill="auto"/>
            <w:vAlign w:val="bottom"/>
          </w:tcPr>
          <w:p w14:paraId="6BA1352A" w14:textId="377D8AB1" w:rsidR="00BD5739" w:rsidRPr="006E7C32" w:rsidRDefault="00BD5739" w:rsidP="00BD573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E7C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6E7C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5E85B" w14:textId="3DA8E7C7" w:rsidR="00BD5739" w:rsidRPr="006E7C32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272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7A1F791" w14:textId="77777777" w:rsidR="00BD5739" w:rsidRPr="006E7C32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DF57D" w14:textId="1FE57200" w:rsidR="00BD5739" w:rsidRPr="006E7C32" w:rsidRDefault="00BD5739" w:rsidP="00BD5739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251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959290F" w14:textId="77777777" w:rsidR="00BD5739" w:rsidRPr="006E7C32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BE4C53" w14:textId="30787E4C" w:rsidR="00BD5739" w:rsidRPr="006E7C32" w:rsidRDefault="00BD5739" w:rsidP="00BD5739">
            <w:pPr>
              <w:tabs>
                <w:tab w:val="decimal" w:pos="898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609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5386CD" w14:textId="77777777" w:rsidR="00BD5739" w:rsidRPr="006E7C32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EED07C" w14:textId="4933DBD8" w:rsidR="00BD5739" w:rsidRPr="006E7C32" w:rsidRDefault="00BD5739" w:rsidP="00BD5739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520</w:t>
            </w:r>
          </w:p>
        </w:tc>
      </w:tr>
      <w:tr w:rsidR="00BD5739" w:rsidRPr="00202E90" w14:paraId="424190CC" w14:textId="77777777" w:rsidTr="006358BF">
        <w:tc>
          <w:tcPr>
            <w:tcW w:w="4226" w:type="dxa"/>
            <w:shd w:val="clear" w:color="auto" w:fill="auto"/>
            <w:vAlign w:val="bottom"/>
          </w:tcPr>
          <w:p w14:paraId="039681FA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50CFE" w14:textId="77777777" w:rsidR="00BD5739" w:rsidRPr="00F713CB" w:rsidRDefault="00BD5739" w:rsidP="00BD5739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CD03674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5D33C" w14:textId="77777777" w:rsidR="00BD5739" w:rsidRPr="00F713CB" w:rsidRDefault="00BD5739" w:rsidP="00BD5739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12458F7F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EC7CB" w14:textId="77777777" w:rsidR="00BD5739" w:rsidRPr="00F713CB" w:rsidRDefault="00BD5739" w:rsidP="00BD5739">
            <w:pPr>
              <w:tabs>
                <w:tab w:val="decimal" w:pos="898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3636342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38A67" w14:textId="77777777" w:rsidR="00BD5739" w:rsidRPr="00F713CB" w:rsidRDefault="00BD5739" w:rsidP="00BD5739">
            <w:pPr>
              <w:tabs>
                <w:tab w:val="decimal" w:pos="994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D5739" w:rsidRPr="006E7C32" w14:paraId="2AE8E03A" w14:textId="77777777" w:rsidTr="006358BF">
        <w:tc>
          <w:tcPr>
            <w:tcW w:w="4226" w:type="dxa"/>
            <w:shd w:val="clear" w:color="auto" w:fill="auto"/>
            <w:vAlign w:val="bottom"/>
          </w:tcPr>
          <w:p w14:paraId="5FD4194D" w14:textId="5067C19B" w:rsidR="00BD5739" w:rsidRPr="006E7C32" w:rsidRDefault="00BD5739" w:rsidP="00BD573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E7C32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 xml:space="preserve">- </w:t>
            </w:r>
            <w:r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6E7C3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6E7C3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9871886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C7C029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BD1ED56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15A62" w:rsidRPr="002D5555" w14:paraId="38DF3336" w14:textId="77777777" w:rsidTr="006358BF">
        <w:tc>
          <w:tcPr>
            <w:tcW w:w="4226" w:type="dxa"/>
            <w:shd w:val="clear" w:color="auto" w:fill="auto"/>
            <w:vAlign w:val="bottom"/>
          </w:tcPr>
          <w:p w14:paraId="3C61CD59" w14:textId="77777777" w:rsidR="00C15A62" w:rsidRPr="002D5555" w:rsidRDefault="00C15A62" w:rsidP="00C15A62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2C62A874" w:rsidR="00C15A62" w:rsidRPr="00F713CB" w:rsidRDefault="00C15A62" w:rsidP="00C15A62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BDDEA17" w14:textId="77777777" w:rsidR="00C15A62" w:rsidRPr="00F713CB" w:rsidRDefault="00C15A62" w:rsidP="00C15A62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540E0E" w14:textId="36A0F2D7" w:rsidR="00C15A62" w:rsidRPr="00F713CB" w:rsidRDefault="00C15A62" w:rsidP="00C15A62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7CBE861" w14:textId="77777777" w:rsidR="00C15A62" w:rsidRPr="00F713CB" w:rsidRDefault="00C15A62" w:rsidP="00C15A62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0624A24A" w:rsidR="00C15A62" w:rsidRPr="00F713CB" w:rsidRDefault="00C15A62" w:rsidP="00C15A62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97,094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C15A62" w:rsidRPr="00F713CB" w:rsidRDefault="00C15A62" w:rsidP="00C15A62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D6E55" w14:textId="370C7621" w:rsidR="00C15A62" w:rsidRPr="00F713CB" w:rsidRDefault="00C15A62" w:rsidP="00C15A62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86,412</w:t>
            </w:r>
          </w:p>
        </w:tc>
      </w:tr>
      <w:tr w:rsidR="00BD5739" w:rsidRPr="002D5555" w14:paraId="5AF40184" w14:textId="77777777" w:rsidTr="006358BF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08B34759" w:rsidR="00BD5739" w:rsidRPr="00F713CB" w:rsidRDefault="00BD5739" w:rsidP="00BD573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1,21</w:t>
            </w:r>
            <w:r w:rsidR="00820D6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5803923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E45962" w14:textId="6DD0FF18" w:rsidR="00BD5739" w:rsidRPr="00F713CB" w:rsidRDefault="00BD5739" w:rsidP="00BD573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3" w:type="dxa"/>
            <w:shd w:val="clear" w:color="auto" w:fill="auto"/>
          </w:tcPr>
          <w:p w14:paraId="7F2612E7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2EE6C132" w:rsidR="00BD5739" w:rsidRPr="00F713CB" w:rsidRDefault="00BD5739" w:rsidP="00BD573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1,050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BD5739" w:rsidRPr="00F713CB" w:rsidRDefault="00BD5739" w:rsidP="00BD5739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78FDD" w14:textId="0692CAE5" w:rsidR="00BD5739" w:rsidRPr="00F713CB" w:rsidRDefault="00BD5739" w:rsidP="00BD5739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10,673</w:t>
            </w:r>
          </w:p>
        </w:tc>
      </w:tr>
      <w:tr w:rsidR="00BD5739" w:rsidRPr="002D5555" w14:paraId="5A3DD061" w14:textId="77777777" w:rsidTr="006358BF">
        <w:tc>
          <w:tcPr>
            <w:tcW w:w="4226" w:type="dxa"/>
            <w:shd w:val="clear" w:color="auto" w:fill="auto"/>
            <w:vAlign w:val="bottom"/>
          </w:tcPr>
          <w:p w14:paraId="5A42514B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71AD1" w14:textId="7BC0AB95" w:rsidR="00BD5739" w:rsidRPr="00F713CB" w:rsidRDefault="00BD5739" w:rsidP="00BD573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E4E85DF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40F67" w14:textId="1E33583A" w:rsidR="00BD5739" w:rsidRPr="00F713CB" w:rsidRDefault="00BD5739" w:rsidP="00BD573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C009A51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7858" w14:textId="24DAFCA9" w:rsidR="00BD5739" w:rsidRPr="00F713CB" w:rsidRDefault="00BD5739" w:rsidP="00BD5739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C72599" w14:textId="55BEA048" w:rsidR="00BD5739" w:rsidRPr="00F713CB" w:rsidRDefault="00BD5739" w:rsidP="00BD573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6EE9C" w14:textId="7433C99F" w:rsidR="00BD5739" w:rsidRPr="00F713CB" w:rsidRDefault="00BD5739" w:rsidP="00BD5739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2D5555" w14:paraId="1B870019" w14:textId="77777777" w:rsidTr="006358BF">
        <w:tc>
          <w:tcPr>
            <w:tcW w:w="4226" w:type="dxa"/>
            <w:shd w:val="clear" w:color="auto" w:fill="auto"/>
            <w:vAlign w:val="bottom"/>
          </w:tcPr>
          <w:p w14:paraId="58C5F934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7B94CA50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1,21</w:t>
            </w:r>
            <w:r w:rsidR="00820D6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416B0FC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2BCFE110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10,775</w:t>
            </w:r>
          </w:p>
        </w:tc>
        <w:tc>
          <w:tcPr>
            <w:tcW w:w="183" w:type="dxa"/>
            <w:shd w:val="clear" w:color="auto" w:fill="auto"/>
          </w:tcPr>
          <w:p w14:paraId="051EBC08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34F607AB" w:rsidR="00BD5739" w:rsidRPr="00F713CB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98,14</w:t>
            </w:r>
            <w:r w:rsidR="003303A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BD5739" w:rsidRPr="00F713CB" w:rsidRDefault="00BD5739" w:rsidP="00BD573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59C4FD96" w:rsidR="00BD5739" w:rsidRPr="00F713CB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97,085</w:t>
            </w:r>
          </w:p>
        </w:tc>
      </w:tr>
      <w:tr w:rsidR="00BD5739" w:rsidRPr="002D5555" w14:paraId="00B35EF1" w14:textId="77777777" w:rsidTr="006358BF">
        <w:tc>
          <w:tcPr>
            <w:tcW w:w="4226" w:type="dxa"/>
            <w:shd w:val="clear" w:color="auto" w:fill="auto"/>
            <w:vAlign w:val="center"/>
          </w:tcPr>
          <w:p w14:paraId="33DE7754" w14:textId="6E05EAD9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326C2" w:rsidRPr="007326C2">
              <w:rPr>
                <w:rFonts w:asciiTheme="majorBidi" w:hAnsiTheme="majorBidi" w:hint="cs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526B9497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C6EB220" w14:textId="77777777" w:rsidR="00BD5739" w:rsidRPr="00F713CB" w:rsidRDefault="00BD5739" w:rsidP="00BD5739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6C6D9D3E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(1,410)</w:t>
            </w:r>
          </w:p>
        </w:tc>
        <w:tc>
          <w:tcPr>
            <w:tcW w:w="183" w:type="dxa"/>
            <w:shd w:val="clear" w:color="auto" w:fill="auto"/>
          </w:tcPr>
          <w:p w14:paraId="142D48B9" w14:textId="77777777" w:rsidR="00BD5739" w:rsidRPr="00F713CB" w:rsidRDefault="00BD5739" w:rsidP="00BD5739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1C02CAE0" w:rsidR="00BD5739" w:rsidRPr="00F713CB" w:rsidRDefault="003303AF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(17,855</w:t>
            </w:r>
            <w:r w:rsidR="00BD5739" w:rsidRPr="00F713C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BD5739" w:rsidRPr="00F713CB" w:rsidRDefault="00BD5739" w:rsidP="00BD5739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639B65E3" w:rsidR="00BD5739" w:rsidRPr="00F713CB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(21,340)</w:t>
            </w:r>
          </w:p>
        </w:tc>
      </w:tr>
      <w:tr w:rsidR="00BD5739" w:rsidRPr="006E7C32" w14:paraId="1AD1F89D" w14:textId="77777777" w:rsidTr="006358BF">
        <w:tc>
          <w:tcPr>
            <w:tcW w:w="4226" w:type="dxa"/>
            <w:shd w:val="clear" w:color="auto" w:fill="auto"/>
            <w:vAlign w:val="bottom"/>
          </w:tcPr>
          <w:p w14:paraId="27BCBA5F" w14:textId="77777777" w:rsidR="00BD5739" w:rsidRPr="006E7C32" w:rsidRDefault="00BD5739" w:rsidP="00BD573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410C35AC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1,21</w:t>
            </w:r>
            <w:r w:rsidR="00820D6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4165889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6EECC9B8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9,365</w:t>
            </w:r>
          </w:p>
        </w:tc>
        <w:tc>
          <w:tcPr>
            <w:tcW w:w="183" w:type="dxa"/>
            <w:shd w:val="clear" w:color="auto" w:fill="auto"/>
          </w:tcPr>
          <w:p w14:paraId="012247C8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4ACCE2D4" w:rsidR="00BD5739" w:rsidRPr="006E7C32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80,289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BD5739" w:rsidRPr="006E7C32" w:rsidRDefault="00BD5739" w:rsidP="00BD573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3CD6D048" w:rsidR="00BD5739" w:rsidRPr="006E7C32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75,745</w:t>
            </w:r>
          </w:p>
        </w:tc>
      </w:tr>
      <w:tr w:rsidR="00BD5739" w:rsidRPr="002D5555" w14:paraId="72241D2F" w14:textId="77777777" w:rsidTr="006358BF">
        <w:tc>
          <w:tcPr>
            <w:tcW w:w="4226" w:type="dxa"/>
            <w:shd w:val="clear" w:color="auto" w:fill="auto"/>
            <w:vAlign w:val="bottom"/>
          </w:tcPr>
          <w:p w14:paraId="5EEAC298" w14:textId="497EA968" w:rsidR="00BD5739" w:rsidRPr="00AC7EC9" w:rsidRDefault="00BD5739" w:rsidP="00BD5739">
            <w:pPr>
              <w:spacing w:line="240" w:lineRule="exac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BD5739" w:rsidRPr="00AC7EC9" w:rsidRDefault="00BD5739" w:rsidP="00BD5739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6348AF1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BD5739" w:rsidRPr="00AC7EC9" w:rsidRDefault="00BD5739" w:rsidP="00BD5739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7E1D9252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BD5739" w:rsidRPr="00AC7EC9" w:rsidRDefault="00BD5739" w:rsidP="00BD5739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5739" w:rsidRPr="006E7C32" w14:paraId="6A9E4773" w14:textId="77777777" w:rsidTr="006358BF">
        <w:tc>
          <w:tcPr>
            <w:tcW w:w="4226" w:type="dxa"/>
            <w:shd w:val="clear" w:color="auto" w:fill="auto"/>
            <w:vAlign w:val="bottom"/>
          </w:tcPr>
          <w:p w14:paraId="6A7D7342" w14:textId="77777777" w:rsidR="00BD5739" w:rsidRPr="006E7C32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เจ้าหนี้การค้า - กิจการที่เกี่ยวข้องกัน </w:t>
            </w:r>
          </w:p>
          <w:p w14:paraId="0588D278" w14:textId="21C69137" w:rsidR="00BD5739" w:rsidRPr="006E7C32" w:rsidRDefault="00BD5739" w:rsidP="00BD5739">
            <w:pPr>
              <w:ind w:left="18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BD5739" w:rsidRPr="006E7C32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17C028FB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9C8CAA1" w14:textId="77777777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9EFBFC0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BD5739" w:rsidRPr="006E7C32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BD5739" w:rsidRPr="006E7C32" w:rsidRDefault="00BD5739" w:rsidP="00BD573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BD5739" w:rsidRPr="006E7C32" w:rsidRDefault="00BD5739" w:rsidP="00BD5739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D5739" w:rsidRPr="00205822" w14:paraId="7700E76E" w14:textId="77777777" w:rsidTr="006358BF">
        <w:tc>
          <w:tcPr>
            <w:tcW w:w="4226" w:type="dxa"/>
            <w:shd w:val="clear" w:color="auto" w:fill="auto"/>
            <w:vAlign w:val="center"/>
          </w:tcPr>
          <w:p w14:paraId="067E2A06" w14:textId="77777777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4D443C84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8,204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206202A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6825CBC1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8,260</w:t>
            </w:r>
          </w:p>
        </w:tc>
        <w:tc>
          <w:tcPr>
            <w:tcW w:w="183" w:type="dxa"/>
            <w:shd w:val="clear" w:color="auto" w:fill="auto"/>
          </w:tcPr>
          <w:p w14:paraId="3C8A857E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4C7C9994" w:rsidR="00BD5739" w:rsidRPr="00F713CB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BD5739" w:rsidRPr="00F713CB" w:rsidRDefault="00BD5739" w:rsidP="00BD573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BD5739" w:rsidRPr="00F713CB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6E7C32" w14:paraId="2DD66EFC" w14:textId="77777777" w:rsidTr="006358BF">
        <w:tc>
          <w:tcPr>
            <w:tcW w:w="4226" w:type="dxa"/>
            <w:shd w:val="clear" w:color="auto" w:fill="auto"/>
            <w:vAlign w:val="bottom"/>
          </w:tcPr>
          <w:p w14:paraId="3A1A7214" w14:textId="77777777" w:rsidR="00BD5739" w:rsidRPr="006E7C32" w:rsidRDefault="00BD5739" w:rsidP="00BD57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6EC8FED5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8,204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05B20969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52A52295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8,260</w:t>
            </w:r>
          </w:p>
        </w:tc>
        <w:tc>
          <w:tcPr>
            <w:tcW w:w="183" w:type="dxa"/>
            <w:shd w:val="clear" w:color="auto" w:fill="auto"/>
          </w:tcPr>
          <w:p w14:paraId="6C9ECDB7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6FF6D686" w:rsidR="00BD5739" w:rsidRPr="006E7C32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BD5739" w:rsidRPr="006E7C32" w:rsidRDefault="00BD5739" w:rsidP="00BD573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BD5739" w:rsidRPr="006E7C32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BD5739" w:rsidRPr="00202E90" w14:paraId="05DC0218" w14:textId="77777777" w:rsidTr="006358BF">
        <w:tc>
          <w:tcPr>
            <w:tcW w:w="4226" w:type="dxa"/>
            <w:shd w:val="clear" w:color="auto" w:fill="auto"/>
            <w:vAlign w:val="bottom"/>
          </w:tcPr>
          <w:p w14:paraId="176924FD" w14:textId="77777777" w:rsidR="00BD5739" w:rsidRPr="00AC7EC9" w:rsidRDefault="00BD5739" w:rsidP="00BD573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BD5739" w:rsidRPr="00AC7EC9" w:rsidRDefault="00BD5739" w:rsidP="00BD5739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636455E4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BD5739" w:rsidRPr="00AC7EC9" w:rsidRDefault="00BD5739" w:rsidP="00BD5739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5090789D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BD5739" w:rsidRPr="00AC7EC9" w:rsidRDefault="00BD5739" w:rsidP="00BD5739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5739" w:rsidRPr="006E7C32" w14:paraId="7C346E01" w14:textId="77777777" w:rsidTr="006358BF">
        <w:tc>
          <w:tcPr>
            <w:tcW w:w="4226" w:type="dxa"/>
            <w:shd w:val="clear" w:color="auto" w:fill="auto"/>
            <w:vAlign w:val="bottom"/>
          </w:tcPr>
          <w:p w14:paraId="4C1DDE8E" w14:textId="0C55383D" w:rsidR="00BD5739" w:rsidRPr="006E7C32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  <w:r w:rsidRPr="006E7C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CD822F" w14:textId="77777777" w:rsidR="00BD5739" w:rsidRPr="006E7C32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0916780B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5B6095" w14:textId="77777777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CF6D4EB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B079D7" w14:textId="77777777" w:rsidR="00BD5739" w:rsidRPr="006E7C32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E3F437" w14:textId="77777777" w:rsidR="00BD5739" w:rsidRPr="006E7C32" w:rsidRDefault="00BD5739" w:rsidP="00BD573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BFC9B0" w14:textId="77777777" w:rsidR="00BD5739" w:rsidRPr="006E7C32" w:rsidRDefault="00BD5739" w:rsidP="00BD573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D5739" w:rsidRPr="00202E90" w14:paraId="670460DC" w14:textId="77777777" w:rsidTr="006358BF">
        <w:tc>
          <w:tcPr>
            <w:tcW w:w="4226" w:type="dxa"/>
            <w:shd w:val="clear" w:color="auto" w:fill="auto"/>
            <w:vAlign w:val="bottom"/>
          </w:tcPr>
          <w:p w14:paraId="6B5AC7DC" w14:textId="77777777" w:rsidR="00BD5739" w:rsidRPr="002D5555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FF35B" w14:textId="431500EB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26CF7B8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176C12" w14:textId="2336582C" w:rsidR="00BD5739" w:rsidRPr="00F713CB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13,869</w:t>
            </w:r>
          </w:p>
        </w:tc>
        <w:tc>
          <w:tcPr>
            <w:tcW w:w="183" w:type="dxa"/>
            <w:shd w:val="clear" w:color="auto" w:fill="auto"/>
          </w:tcPr>
          <w:p w14:paraId="4DD7F606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EA9AA3" w14:textId="039F11F3" w:rsidR="00BD5739" w:rsidRPr="00F713CB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9,245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14BFE" w14:textId="77777777" w:rsidR="00BD5739" w:rsidRPr="00F713CB" w:rsidRDefault="00BD5739" w:rsidP="00BD5739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36C90" w14:textId="65963FE6" w:rsidR="00BD5739" w:rsidRPr="00F713CB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13,869</w:t>
            </w:r>
          </w:p>
        </w:tc>
      </w:tr>
      <w:tr w:rsidR="00BD5739" w:rsidRPr="009449A8" w14:paraId="4E4ED979" w14:textId="77777777" w:rsidTr="006358BF">
        <w:tc>
          <w:tcPr>
            <w:tcW w:w="4226" w:type="dxa"/>
            <w:shd w:val="clear" w:color="auto" w:fill="auto"/>
            <w:vAlign w:val="bottom"/>
          </w:tcPr>
          <w:p w14:paraId="4B9BBCD6" w14:textId="5391FFA1" w:rsidR="00BD5739" w:rsidRPr="002D5555" w:rsidRDefault="00BD5739" w:rsidP="00BD573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38B5" w14:textId="7AA3E12E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4,510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0943EDC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C663A" w14:textId="3CE2A0A6" w:rsidR="00BD5739" w:rsidRPr="00F713CB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183" w:type="dxa"/>
            <w:shd w:val="clear" w:color="auto" w:fill="auto"/>
          </w:tcPr>
          <w:p w14:paraId="322A6C8E" w14:textId="77777777" w:rsidR="00BD5739" w:rsidRPr="00F713CB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340E1" w14:textId="3D72D7C4" w:rsidR="00BD5739" w:rsidRPr="00F713CB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CC18B" w14:textId="77777777" w:rsidR="00BD5739" w:rsidRPr="00F713CB" w:rsidRDefault="00BD5739" w:rsidP="00BD573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9C81C" w14:textId="35678EDA" w:rsidR="00BD5739" w:rsidRPr="00F713CB" w:rsidRDefault="00BD5739" w:rsidP="00BD5739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6E7C32" w14:paraId="5C0F3B52" w14:textId="77777777" w:rsidTr="006358BF">
        <w:tc>
          <w:tcPr>
            <w:tcW w:w="4226" w:type="dxa"/>
            <w:shd w:val="clear" w:color="auto" w:fill="auto"/>
            <w:vAlign w:val="bottom"/>
          </w:tcPr>
          <w:p w14:paraId="222920BF" w14:textId="77777777" w:rsidR="00BD5739" w:rsidRPr="006E7C32" w:rsidRDefault="00BD5739" w:rsidP="00BD57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E55DC" w14:textId="550899F2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13,755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7DD0DF6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7C77F" w14:textId="65D576A3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17,869</w:t>
            </w:r>
          </w:p>
        </w:tc>
        <w:tc>
          <w:tcPr>
            <w:tcW w:w="183" w:type="dxa"/>
            <w:shd w:val="clear" w:color="auto" w:fill="auto"/>
          </w:tcPr>
          <w:p w14:paraId="065335F8" w14:textId="77777777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0F161" w14:textId="6E6835AF" w:rsidR="00BD5739" w:rsidRPr="006E7C32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9,245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7A62B" w14:textId="77777777" w:rsidR="00BD5739" w:rsidRPr="006E7C32" w:rsidRDefault="00BD5739" w:rsidP="00BD573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EBE41" w14:textId="6E173525" w:rsidR="00BD5739" w:rsidRPr="006E7C32" w:rsidRDefault="00BD5739" w:rsidP="00BD5739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13,869</w:t>
            </w:r>
          </w:p>
        </w:tc>
      </w:tr>
      <w:tr w:rsidR="00BD5739" w:rsidRPr="009449A8" w14:paraId="58ED618B" w14:textId="77777777" w:rsidTr="006358BF">
        <w:tc>
          <w:tcPr>
            <w:tcW w:w="4226" w:type="dxa"/>
            <w:shd w:val="clear" w:color="auto" w:fill="auto"/>
            <w:vAlign w:val="bottom"/>
          </w:tcPr>
          <w:p w14:paraId="129741B7" w14:textId="77777777" w:rsidR="00BD5739" w:rsidRPr="00AC7EC9" w:rsidRDefault="00BD5739" w:rsidP="00BD57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0BD68" w14:textId="77777777" w:rsidR="00BD5739" w:rsidRPr="00AC7EC9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02F13E7" w14:textId="77777777" w:rsidR="00BD5739" w:rsidRPr="00AC7EC9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B4595" w14:textId="77777777" w:rsidR="00BD5739" w:rsidRPr="00AC7EC9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4649359A" w14:textId="77777777" w:rsidR="00BD5739" w:rsidRPr="00AC7EC9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A31EF" w14:textId="77777777" w:rsidR="00BD5739" w:rsidRPr="00AC7EC9" w:rsidRDefault="00BD5739" w:rsidP="00BD5739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A6143" w14:textId="77777777" w:rsidR="00BD5739" w:rsidRPr="00AC7EC9" w:rsidRDefault="00BD5739" w:rsidP="00BD5739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20D19" w14:textId="77777777" w:rsidR="00BD5739" w:rsidRPr="00AC7EC9" w:rsidRDefault="00BD5739" w:rsidP="00BD5739">
            <w:pPr>
              <w:tabs>
                <w:tab w:val="decimal" w:pos="958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D5739" w:rsidRPr="006E7C32" w14:paraId="66442542" w14:textId="77777777" w:rsidTr="006358BF">
        <w:tc>
          <w:tcPr>
            <w:tcW w:w="4226" w:type="dxa"/>
            <w:shd w:val="clear" w:color="auto" w:fill="auto"/>
            <w:vAlign w:val="bottom"/>
          </w:tcPr>
          <w:p w14:paraId="119B71BF" w14:textId="70891AB3" w:rsidR="00BD5739" w:rsidRPr="006E7C32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ค่าใช้จ่ายค้างจ่าย </w:t>
            </w:r>
            <w:r w:rsidRPr="006E7C3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1BCF383C" w:rsidR="00BD5739" w:rsidRPr="006E7C32" w:rsidRDefault="00BD5739" w:rsidP="00BD5739">
            <w:pPr>
              <w:ind w:right="5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BD5739" w:rsidRPr="006E7C32" w:rsidRDefault="00BD5739" w:rsidP="00BD5739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1FBD5785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3DD33FDE" w14:textId="77777777" w:rsidR="00BD5739" w:rsidRPr="006E7C32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C45F1C0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BD5739" w:rsidRPr="006E7C32" w:rsidRDefault="00BD5739" w:rsidP="00BD5739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BD5739" w:rsidRPr="006E7C32" w:rsidRDefault="00BD5739" w:rsidP="00BD5739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BD5739" w:rsidRPr="006E7C32" w:rsidRDefault="00BD5739" w:rsidP="00BD573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D5739" w:rsidRPr="00063D03" w14:paraId="03B5851D" w14:textId="77777777" w:rsidTr="006358BF">
        <w:tc>
          <w:tcPr>
            <w:tcW w:w="4226" w:type="dxa"/>
            <w:shd w:val="clear" w:color="auto" w:fill="auto"/>
            <w:vAlign w:val="bottom"/>
          </w:tcPr>
          <w:p w14:paraId="521F4227" w14:textId="14DB96A7" w:rsidR="00BD5739" w:rsidRPr="00063D03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37E11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439AE68" w14:textId="6024E067" w:rsidR="00BD5739" w:rsidRPr="00F713CB" w:rsidRDefault="00BD5739" w:rsidP="00BD5739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3E49644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736550F1" w14:textId="0B22F345" w:rsidR="00BD5739" w:rsidRPr="00F713CB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0DF2E22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F97623" w14:textId="49EFE538" w:rsidR="00BD5739" w:rsidRPr="00F713CB" w:rsidRDefault="00BD5739" w:rsidP="00BD5739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607DC" w14:textId="77777777" w:rsidR="00BD5739" w:rsidRPr="00F713CB" w:rsidRDefault="00BD5739" w:rsidP="00BD5739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D87962" w14:textId="18C877F9" w:rsidR="00BD5739" w:rsidRPr="00F713CB" w:rsidRDefault="00BD5739" w:rsidP="00BD573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BD5739" w:rsidRPr="00063D03" w14:paraId="0AD1C31F" w14:textId="77777777" w:rsidTr="006358BF">
        <w:tc>
          <w:tcPr>
            <w:tcW w:w="4226" w:type="dxa"/>
            <w:shd w:val="clear" w:color="auto" w:fill="auto"/>
            <w:vAlign w:val="bottom"/>
          </w:tcPr>
          <w:p w14:paraId="788E4C87" w14:textId="77777777" w:rsidR="00BD5739" w:rsidRPr="00063D03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5A07F992" w:rsidR="00BD5739" w:rsidRPr="00F713CB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162" w:type="dxa"/>
            <w:shd w:val="clear" w:color="auto" w:fill="auto"/>
          </w:tcPr>
          <w:p w14:paraId="4F41B7BD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732AD6C" w14:textId="39D67082" w:rsidR="00BD5739" w:rsidRPr="00F713CB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183" w:type="dxa"/>
            <w:shd w:val="clear" w:color="auto" w:fill="auto"/>
          </w:tcPr>
          <w:p w14:paraId="5E33C0F4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13396AFD" w:rsidR="00BD5739" w:rsidRPr="00F713CB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BD5739" w:rsidRPr="00F713CB" w:rsidRDefault="00BD5739" w:rsidP="00BD5739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27E5BECC" w:rsidR="00BD5739" w:rsidRPr="00F713CB" w:rsidRDefault="00BD5739" w:rsidP="00BD573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063D03" w14:paraId="53CD2F7C" w14:textId="77777777" w:rsidTr="006358BF">
        <w:tc>
          <w:tcPr>
            <w:tcW w:w="4226" w:type="dxa"/>
            <w:shd w:val="clear" w:color="auto" w:fill="auto"/>
            <w:vAlign w:val="bottom"/>
          </w:tcPr>
          <w:p w14:paraId="24D5402A" w14:textId="1C31A49A" w:rsidR="00BD5739" w:rsidRPr="00063D03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37E11"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033C498D" w:rsidR="00BD5739" w:rsidRPr="00F713CB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418</w:t>
            </w:r>
          </w:p>
        </w:tc>
        <w:tc>
          <w:tcPr>
            <w:tcW w:w="162" w:type="dxa"/>
            <w:shd w:val="clear" w:color="auto" w:fill="auto"/>
          </w:tcPr>
          <w:p w14:paraId="62CB08EC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2222678" w14:textId="72A70CB5" w:rsidR="00BD5739" w:rsidRPr="00F713CB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83" w:type="dxa"/>
            <w:shd w:val="clear" w:color="auto" w:fill="auto"/>
          </w:tcPr>
          <w:p w14:paraId="132A902E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1CCA36FE" w:rsidR="00BD5739" w:rsidRPr="00F713CB" w:rsidRDefault="00BD5739" w:rsidP="00BD5739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BD5739" w:rsidRPr="00F713CB" w:rsidRDefault="00BD5739" w:rsidP="00BD5739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33D56F54" w:rsidR="00BD5739" w:rsidRPr="00F713CB" w:rsidRDefault="00BD5739" w:rsidP="00BD573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BD5739" w:rsidRPr="006E7C32" w14:paraId="44755E60" w14:textId="77777777" w:rsidTr="006358BF">
        <w:tc>
          <w:tcPr>
            <w:tcW w:w="4226" w:type="dxa"/>
            <w:shd w:val="clear" w:color="auto" w:fill="auto"/>
            <w:vAlign w:val="bottom"/>
          </w:tcPr>
          <w:p w14:paraId="2C37283F" w14:textId="77777777" w:rsidR="00BD5739" w:rsidRPr="006E7C32" w:rsidRDefault="00BD5739" w:rsidP="00BD5739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5F06F8B3" w:rsidR="00BD5739" w:rsidRPr="006E7C32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1,173</w:t>
            </w:r>
          </w:p>
        </w:tc>
        <w:tc>
          <w:tcPr>
            <w:tcW w:w="162" w:type="dxa"/>
            <w:shd w:val="clear" w:color="auto" w:fill="auto"/>
          </w:tcPr>
          <w:p w14:paraId="06E93435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36724512" w:rsidR="00BD5739" w:rsidRPr="006E7C32" w:rsidRDefault="00BD5739" w:rsidP="00BD5739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1,008</w:t>
            </w:r>
          </w:p>
        </w:tc>
        <w:tc>
          <w:tcPr>
            <w:tcW w:w="183" w:type="dxa"/>
            <w:shd w:val="clear" w:color="auto" w:fill="auto"/>
          </w:tcPr>
          <w:p w14:paraId="64E33219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5D054" w14:textId="3434942A" w:rsidR="00BD5739" w:rsidRPr="006E7C32" w:rsidRDefault="00BD5739" w:rsidP="00BD5739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BD5739" w:rsidRPr="006E7C32" w:rsidRDefault="00BD5739" w:rsidP="00BD5739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4D37F17E" w:rsidR="00BD5739" w:rsidRPr="006E7C32" w:rsidRDefault="00BD5739" w:rsidP="00BD5739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</w:tr>
      <w:tr w:rsidR="00BD5739" w:rsidRPr="003B65FB" w14:paraId="3307F52B" w14:textId="77777777" w:rsidTr="006358BF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4CC7B64C" w14:textId="77777777" w:rsidR="00BD5739" w:rsidRPr="00AC7EC9" w:rsidRDefault="00BD5739" w:rsidP="00BD5739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A9523C" w14:textId="77777777" w:rsidR="00BD5739" w:rsidRPr="00AC7EC9" w:rsidRDefault="00BD5739" w:rsidP="00BD5739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" w:type="dxa"/>
            <w:shd w:val="clear" w:color="auto" w:fill="auto"/>
          </w:tcPr>
          <w:p w14:paraId="0EC48C5C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2549609E" w14:textId="77777777" w:rsidR="00BD5739" w:rsidRPr="00AC7EC9" w:rsidRDefault="00BD5739" w:rsidP="00BD5739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0B0C53E9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72FBC232" w14:textId="77777777" w:rsidR="00BD5739" w:rsidRPr="00AC7EC9" w:rsidRDefault="00BD5739" w:rsidP="00BD5739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F55ECFA" w14:textId="77777777" w:rsidR="00BD5739" w:rsidRPr="00AC7EC9" w:rsidRDefault="00BD5739" w:rsidP="00BD5739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E71138D" w14:textId="77777777" w:rsidR="00BD5739" w:rsidRPr="00AC7EC9" w:rsidRDefault="00BD5739" w:rsidP="00BD5739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5739" w:rsidRPr="006E7C32" w14:paraId="002886EE" w14:textId="77777777" w:rsidTr="006358BF">
        <w:tc>
          <w:tcPr>
            <w:tcW w:w="4226" w:type="dxa"/>
            <w:shd w:val="clear" w:color="auto" w:fill="auto"/>
            <w:vAlign w:val="bottom"/>
          </w:tcPr>
          <w:p w14:paraId="65B2664F" w14:textId="77777777" w:rsidR="00BD5739" w:rsidRPr="006E7C32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422308BD" w:rsidR="00BD5739" w:rsidRPr="006E7C32" w:rsidRDefault="00BD5739" w:rsidP="00BD5739">
            <w:pPr>
              <w:ind w:left="92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21</w:t>
            </w: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BD5739" w:rsidRPr="006E7C32" w:rsidRDefault="00BD5739" w:rsidP="00BD5739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EEC2AE8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536E8D1" w14:textId="77777777" w:rsidR="00BD5739" w:rsidRPr="006E7C32" w:rsidRDefault="00BD5739" w:rsidP="00BD5739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268E47EF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BD5739" w:rsidRPr="006E7C32" w:rsidRDefault="00BD5739" w:rsidP="00BD573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BD5739" w:rsidRPr="006E7C32" w:rsidRDefault="00BD5739" w:rsidP="00BD573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BD5739" w:rsidRPr="006E7C32" w:rsidRDefault="00BD5739" w:rsidP="00BD5739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D5739" w:rsidRPr="003B7A6B" w14:paraId="481E34E6" w14:textId="77777777" w:rsidTr="006358BF">
        <w:tc>
          <w:tcPr>
            <w:tcW w:w="4226" w:type="dxa"/>
            <w:shd w:val="clear" w:color="auto" w:fill="auto"/>
            <w:vAlign w:val="bottom"/>
          </w:tcPr>
          <w:p w14:paraId="2DCD0D23" w14:textId="77777777" w:rsidR="00BD5739" w:rsidRPr="00063D03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6A669163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A19C8F3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A3EE1B4" w14:textId="3D02B263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19657E8D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320797F8" w:rsidR="00BD5739" w:rsidRPr="00F713CB" w:rsidRDefault="00BD5739" w:rsidP="00BD5739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11,094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BD5739" w:rsidRPr="00F713CB" w:rsidRDefault="00BD5739" w:rsidP="00BD5739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387831B1" w:rsidR="00BD5739" w:rsidRPr="00F713CB" w:rsidRDefault="00BD5739" w:rsidP="00BD573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12,096</w:t>
            </w:r>
          </w:p>
        </w:tc>
      </w:tr>
      <w:tr w:rsidR="00BD5739" w:rsidRPr="003B7A6B" w14:paraId="0AA325BF" w14:textId="77777777" w:rsidTr="006358BF">
        <w:tc>
          <w:tcPr>
            <w:tcW w:w="4226" w:type="dxa"/>
            <w:shd w:val="clear" w:color="auto" w:fill="auto"/>
            <w:vAlign w:val="bottom"/>
          </w:tcPr>
          <w:p w14:paraId="49E040C8" w14:textId="77777777" w:rsidR="00BD5739" w:rsidRPr="00063D03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2221B5" w14:textId="1F9874F7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577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773E98F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4D3CD65" w14:textId="413DB6B5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1,352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6C7B693D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8F72" w14:textId="088A3CB8" w:rsidR="00BD5739" w:rsidRPr="00F713CB" w:rsidRDefault="00BD5739" w:rsidP="00BD573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577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814949" w14:textId="0431BEC7" w:rsidR="00BD5739" w:rsidRPr="00F713CB" w:rsidRDefault="00BD5739" w:rsidP="00BD5739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566BC" w14:textId="721770A7" w:rsidR="00BD5739" w:rsidRPr="00F713CB" w:rsidRDefault="00BD5739" w:rsidP="00BD5739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D5739" w:rsidRPr="006E7C32" w14:paraId="64ABC1CF" w14:textId="77777777" w:rsidTr="006358BF">
        <w:tc>
          <w:tcPr>
            <w:tcW w:w="4226" w:type="dxa"/>
            <w:shd w:val="clear" w:color="auto" w:fill="auto"/>
            <w:vAlign w:val="bottom"/>
          </w:tcPr>
          <w:p w14:paraId="2FEBD5FF" w14:textId="77777777" w:rsidR="00BD5739" w:rsidRPr="006E7C32" w:rsidRDefault="00BD5739" w:rsidP="00BD5739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6798A4FF" w:rsidR="00BD5739" w:rsidRPr="006E7C32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577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6FE97EF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7C0641A7" w:rsidR="00BD5739" w:rsidRPr="006E7C32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1,352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01C8B86D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7BF112AE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11,671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BD5739" w:rsidRPr="006E7C32" w:rsidRDefault="00BD5739" w:rsidP="00BD573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0D7DEBD5" w:rsidR="00BD5739" w:rsidRPr="006E7C32" w:rsidRDefault="00BD5739" w:rsidP="00BD573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12,096</w:t>
            </w:r>
          </w:p>
        </w:tc>
      </w:tr>
      <w:tr w:rsidR="00BD5739" w:rsidRPr="003B65FB" w14:paraId="085AD762" w14:textId="77777777" w:rsidTr="006358BF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BD5739" w:rsidRPr="008345D6" w:rsidRDefault="00BD5739" w:rsidP="00BD5739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BD5739" w:rsidRPr="00F713CB" w:rsidRDefault="00BD5739" w:rsidP="00BD5739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2E7354FF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gridSpan w:val="3"/>
            <w:shd w:val="clear" w:color="auto" w:fill="auto"/>
          </w:tcPr>
          <w:p w14:paraId="19907AA1" w14:textId="77777777" w:rsidR="00BD5739" w:rsidRPr="00F713CB" w:rsidRDefault="00BD5739" w:rsidP="00BD5739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56BD2A9C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BD5739" w:rsidRPr="00F713CB" w:rsidRDefault="00BD5739" w:rsidP="00BD5739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BD5739" w:rsidRPr="00F713CB" w:rsidRDefault="00BD5739" w:rsidP="00BD5739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BD5739" w:rsidRPr="00F713CB" w:rsidRDefault="00BD5739" w:rsidP="00BD5739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D5739" w:rsidRPr="006E7C32" w14:paraId="19FF3F61" w14:textId="77777777" w:rsidTr="006358BF">
        <w:tc>
          <w:tcPr>
            <w:tcW w:w="4226" w:type="dxa"/>
            <w:shd w:val="clear" w:color="auto" w:fill="auto"/>
            <w:vAlign w:val="bottom"/>
          </w:tcPr>
          <w:p w14:paraId="5A04F7FC" w14:textId="77777777" w:rsidR="00BD5739" w:rsidRPr="006E7C32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BD5739" w:rsidRPr="006E7C32" w:rsidRDefault="00BD5739" w:rsidP="00BD5739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25466F03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1A1D907F" w14:textId="77777777" w:rsidR="00BD5739" w:rsidRPr="006E7C32" w:rsidRDefault="00BD5739" w:rsidP="00BD5739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2" w:type="dxa"/>
            <w:gridSpan w:val="2"/>
            <w:shd w:val="clear" w:color="auto" w:fill="auto"/>
          </w:tcPr>
          <w:p w14:paraId="7B3D19C5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BD5739" w:rsidRPr="006E7C32" w:rsidRDefault="00BD5739" w:rsidP="00BD573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D5739" w:rsidRPr="00063D03" w14:paraId="50655E6C" w14:textId="77777777" w:rsidTr="006358BF">
        <w:tc>
          <w:tcPr>
            <w:tcW w:w="4226" w:type="dxa"/>
            <w:shd w:val="clear" w:color="auto" w:fill="auto"/>
            <w:vAlign w:val="bottom"/>
          </w:tcPr>
          <w:p w14:paraId="702F20C3" w14:textId="77777777" w:rsidR="00BD5739" w:rsidRPr="00063D03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5C448237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9A15906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DE13503" w14:textId="212FE74F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03BB9B6C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55CD95D6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307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BD5739" w:rsidRPr="00F713CB" w:rsidRDefault="00BD5739" w:rsidP="00BD573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34ED8095" w:rsidR="00BD5739" w:rsidRPr="00F713CB" w:rsidRDefault="00BD5739" w:rsidP="00BD573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130</w:t>
            </w:r>
          </w:p>
        </w:tc>
      </w:tr>
      <w:tr w:rsidR="00BD5739" w:rsidRPr="00063D03" w14:paraId="6B408D9E" w14:textId="77777777" w:rsidTr="006358BF">
        <w:tc>
          <w:tcPr>
            <w:tcW w:w="4226" w:type="dxa"/>
            <w:shd w:val="clear" w:color="auto" w:fill="auto"/>
            <w:vAlign w:val="bottom"/>
          </w:tcPr>
          <w:p w14:paraId="5BE42D80" w14:textId="77777777" w:rsidR="00BD5739" w:rsidRPr="00063D03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63D03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2A080226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524DA16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1CF6AB6" w14:textId="5D44E9A5" w:rsidR="00BD5739" w:rsidRPr="00F713CB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1D3DB777" w14:textId="77777777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01CBD413" w:rsidR="00BD5739" w:rsidRPr="00F713CB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BD5739" w:rsidRPr="00F713CB" w:rsidRDefault="00BD5739" w:rsidP="00BD573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145363C5" w:rsidR="00BD5739" w:rsidRPr="00F713CB" w:rsidRDefault="00BD5739" w:rsidP="00BD5739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713CB">
              <w:rPr>
                <w:rFonts w:asciiTheme="majorBidi" w:hAnsiTheme="majorBidi" w:cstheme="majorBidi"/>
                <w:sz w:val="28"/>
              </w:rPr>
              <w:t>188</w:t>
            </w:r>
          </w:p>
        </w:tc>
      </w:tr>
      <w:tr w:rsidR="00BD5739" w:rsidRPr="006E7C32" w14:paraId="020615A8" w14:textId="77777777" w:rsidTr="006358BF">
        <w:tc>
          <w:tcPr>
            <w:tcW w:w="4226" w:type="dxa"/>
            <w:shd w:val="clear" w:color="auto" w:fill="auto"/>
            <w:vAlign w:val="bottom"/>
          </w:tcPr>
          <w:p w14:paraId="09F2FF44" w14:textId="77777777" w:rsidR="00BD5739" w:rsidRPr="006E7C32" w:rsidRDefault="00BD5739" w:rsidP="00BD5739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620BD251" w:rsidR="00BD5739" w:rsidRPr="006E7C32" w:rsidRDefault="00BD5739" w:rsidP="00BD5739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E9A6945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02BC890A" w:rsidR="00BD5739" w:rsidRPr="006E7C32" w:rsidRDefault="00BD5739" w:rsidP="00BD5739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188</w:t>
            </w:r>
          </w:p>
        </w:tc>
        <w:tc>
          <w:tcPr>
            <w:tcW w:w="192" w:type="dxa"/>
            <w:gridSpan w:val="2"/>
            <w:shd w:val="clear" w:color="auto" w:fill="auto"/>
          </w:tcPr>
          <w:p w14:paraId="7499B320" w14:textId="77777777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3DA685C6" w:rsidR="00BD5739" w:rsidRPr="006E7C32" w:rsidRDefault="00BD5739" w:rsidP="00BD5739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495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BD5739" w:rsidRPr="006E7C32" w:rsidRDefault="00BD5739" w:rsidP="00BD5739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230009ED" w:rsidR="00BD5739" w:rsidRPr="006E7C32" w:rsidRDefault="00BD5739" w:rsidP="00BD5739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E7C32">
              <w:rPr>
                <w:rFonts w:asciiTheme="majorBidi" w:hAnsiTheme="majorBidi" w:cstheme="majorBidi"/>
                <w:b/>
                <w:bCs/>
                <w:sz w:val="28"/>
              </w:rPr>
              <w:t>318</w:t>
            </w:r>
          </w:p>
        </w:tc>
      </w:tr>
    </w:tbl>
    <w:p w14:paraId="656C1157" w14:textId="77777777" w:rsidR="00B2226C" w:rsidRDefault="00B2226C" w:rsidP="00AC7EC9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5E56857" w14:textId="77777777" w:rsidR="00B2226C" w:rsidRDefault="00B2226C" w:rsidP="00AC7EC9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7DE218FC" w:rsidR="00F53166" w:rsidRPr="002D5555" w:rsidRDefault="009E4C64" w:rsidP="006358BF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เงินให้กู้ยืมระยะสั้นแก่</w:t>
      </w:r>
      <w:r w:rsidR="008518C1">
        <w:rPr>
          <w:rFonts w:asciiTheme="majorBidi" w:hAnsiTheme="majorBidi" w:cstheme="majorBidi" w:hint="cs"/>
          <w:b/>
          <w:bCs/>
          <w:sz w:val="28"/>
          <w:cs/>
        </w:rPr>
        <w:t>บุคคลหรือ</w:t>
      </w:r>
      <w:r w:rsidRPr="002D5555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>
        <w:rPr>
          <w:rFonts w:asciiTheme="majorBidi" w:hAnsiTheme="majorBidi" w:cstheme="majorBidi" w:hint="cs"/>
          <w:b/>
          <w:bCs/>
          <w:sz w:val="28"/>
          <w:cs/>
        </w:rPr>
        <w:t xml:space="preserve"> เงินให้กู้ยืมระย</w:t>
      </w:r>
      <w:r w:rsidR="00E02500">
        <w:rPr>
          <w:rFonts w:asciiTheme="majorBidi" w:hAnsiTheme="majorBidi" w:cstheme="majorBidi" w:hint="cs"/>
          <w:b/>
          <w:bCs/>
          <w:sz w:val="28"/>
          <w:cs/>
        </w:rPr>
        <w:t xml:space="preserve">าวแก่กิจการที่เกี่ยวข้องกัน </w:t>
      </w:r>
      <w:r w:rsidRPr="002D5555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และเงินกู้ยืมระยะสั้นจากบุคคลหรือกิจการที่เกี่ยวข้องกัน</w:t>
      </w:r>
    </w:p>
    <w:p w14:paraId="5A803713" w14:textId="66627654" w:rsidR="00F53166" w:rsidRPr="002D5555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ยอดคงเหลือของเงินให้กู้ยืมระยะสั้นแก่บุคคลหรือกิจการที่เกี่ยวข้องกัน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143D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D332B9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143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332B9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>รวมถึง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09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2D5555" w14:paraId="0CF4AAF2" w14:textId="77777777" w:rsidTr="006358BF">
        <w:trPr>
          <w:trHeight w:val="80"/>
        </w:trPr>
        <w:tc>
          <w:tcPr>
            <w:tcW w:w="2340" w:type="dxa"/>
            <w:vAlign w:val="bottom"/>
          </w:tcPr>
          <w:p w14:paraId="0A2944FB" w14:textId="77777777" w:rsidR="00D332B9" w:rsidRPr="002D5555" w:rsidRDefault="00D332B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2D5555" w:rsidRDefault="00D332B9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2D5555" w:rsidRDefault="00D332B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2D5555" w:rsidRDefault="00D332B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2D5555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F53166" w:rsidRPr="002D5555" w14:paraId="6F92C63C" w14:textId="77777777" w:rsidTr="006358BF">
        <w:trPr>
          <w:trHeight w:val="80"/>
        </w:trPr>
        <w:tc>
          <w:tcPr>
            <w:tcW w:w="2340" w:type="dxa"/>
            <w:vAlign w:val="bottom"/>
          </w:tcPr>
          <w:p w14:paraId="27AC5906" w14:textId="77777777" w:rsidR="00F53166" w:rsidRPr="002D5555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2D5555" w:rsidRDefault="00F53166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2D5555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2D5555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2D5555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81930" w:rsidRPr="002D5555" w14:paraId="0A4BEDD1" w14:textId="77777777" w:rsidTr="006358BF">
        <w:trPr>
          <w:trHeight w:val="80"/>
        </w:trPr>
        <w:tc>
          <w:tcPr>
            <w:tcW w:w="2340" w:type="dxa"/>
            <w:vMerge w:val="restart"/>
            <w:vAlign w:val="bottom"/>
          </w:tcPr>
          <w:p w14:paraId="702AE95C" w14:textId="7A32D261" w:rsidR="00F81930" w:rsidRPr="002D5555" w:rsidRDefault="00F81930" w:rsidP="006D2E7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39476B07" w14:textId="77777777" w:rsidR="00F81930" w:rsidRPr="002D5555" w:rsidRDefault="00F81930">
            <w:pPr>
              <w:ind w:left="117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03E1C815" w14:textId="3677D8CF" w:rsidR="00F81930" w:rsidRPr="002D5555" w:rsidRDefault="00F81930" w:rsidP="00A35C6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07C58D9F" w14:textId="77777777" w:rsidR="00F81930" w:rsidRPr="002D5555" w:rsidRDefault="00F81930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4826E400" w14:textId="0312E5CD" w:rsidR="00F81930" w:rsidRPr="002D5555" w:rsidRDefault="00F81930" w:rsidP="00A35C6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br/>
              <w:t>1</w:t>
            </w: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มกราคม </w:t>
            </w: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="00777D15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3C0EE17" w14:textId="5CBC8AD5" w:rsidR="00F81930" w:rsidRPr="002D5555" w:rsidRDefault="00F81930" w:rsidP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B7ADBAB" w14:textId="6E210568" w:rsidR="00F81930" w:rsidRPr="002D5555" w:rsidRDefault="00F81930" w:rsidP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9B9EDB" w14:textId="77777777" w:rsidR="00F81930" w:rsidRPr="002D5555" w:rsidRDefault="00F81930" w:rsidP="0056490B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bottom"/>
          </w:tcPr>
          <w:p w14:paraId="40D6C4E2" w14:textId="07069DDA" w:rsidR="00F81930" w:rsidRPr="002D5555" w:rsidRDefault="00F81930" w:rsidP="00A35C6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มีนาคม </w:t>
            </w:r>
            <w:r w:rsidRPr="002D5555">
              <w:rPr>
                <w:rFonts w:asciiTheme="majorBidi" w:hAnsiTheme="majorBidi" w:cstheme="majorBidi"/>
                <w:spacing w:val="-6"/>
                <w:szCs w:val="24"/>
              </w:rPr>
              <w:t>256</w:t>
            </w:r>
            <w:r w:rsidR="00777D15">
              <w:rPr>
                <w:rFonts w:asciiTheme="majorBidi" w:hAnsiTheme="majorBidi" w:cstheme="majorBidi"/>
                <w:spacing w:val="-6"/>
                <w:szCs w:val="24"/>
              </w:rPr>
              <w:t>4</w:t>
            </w:r>
          </w:p>
        </w:tc>
      </w:tr>
      <w:tr w:rsidR="00F81930" w:rsidRPr="002D5555" w14:paraId="5109A8A6" w14:textId="77777777" w:rsidTr="006358BF">
        <w:trPr>
          <w:trHeight w:val="197"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bottom"/>
          </w:tcPr>
          <w:p w14:paraId="62B91666" w14:textId="47491161" w:rsidR="00F81930" w:rsidRPr="002D5555" w:rsidRDefault="00F81930" w:rsidP="006D2E7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5E8942" w14:textId="77777777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376A8354" w14:textId="60885541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EEFB32" w14:textId="77777777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3810199B" w14:textId="7EE19B2D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169A01B" w14:textId="77777777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3DB5E4" w14:textId="77777777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75474F1" w14:textId="77777777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2145E" w14:textId="77777777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21E8E801" w14:textId="77777777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5EBAD8CA" w14:textId="153EC742" w:rsidR="00F81930" w:rsidRPr="002D5555" w:rsidRDefault="00F81930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</w:tr>
      <w:tr w:rsidR="00AB10EE" w:rsidRPr="002D5555" w14:paraId="38A93BDB" w14:textId="77777777" w:rsidTr="006358BF">
        <w:trPr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B51FC44" w14:textId="77777777" w:rsidR="00AB10EE" w:rsidRPr="002D5555" w:rsidRDefault="00AB10EE" w:rsidP="00AB10E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AB10EE" w:rsidRPr="002D5555" w:rsidRDefault="00AB10EE" w:rsidP="00AB10E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AB10EE" w:rsidRPr="002D5555" w:rsidRDefault="00AB10EE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AB10EE" w:rsidRPr="002D5555" w:rsidRDefault="00AB10EE" w:rsidP="00AB10E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5C4A6493" w:rsidR="00AB10EE" w:rsidRPr="002D5555" w:rsidRDefault="00AB10EE" w:rsidP="006E5064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AB10EE">
              <w:rPr>
                <w:rFonts w:asciiTheme="majorBidi" w:hAnsiTheme="majorBidi" w:cstheme="majorBidi" w:hint="eastAsia"/>
                <w:szCs w:val="24"/>
              </w:rPr>
              <w:t>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87046" w14:textId="77777777" w:rsidR="00AB10EE" w:rsidRPr="002D5555" w:rsidRDefault="00AB10EE" w:rsidP="00AB10E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7129CB" w14:textId="0FDDE54A" w:rsidR="00AB10EE" w:rsidRPr="002D5555" w:rsidRDefault="00F713CB" w:rsidP="00AB10EE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F4FEE" w14:textId="77777777" w:rsidR="00AB10EE" w:rsidRPr="002D5555" w:rsidRDefault="00AB10EE" w:rsidP="00AB10EE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12B317" w14:textId="52A48CCB" w:rsidR="00AB10EE" w:rsidRPr="002D5555" w:rsidRDefault="00F713CB" w:rsidP="00ED6462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AB10EE" w:rsidRPr="002D5555" w:rsidRDefault="00AB10EE" w:rsidP="00AB10EE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1C3CB3C0" w:rsidR="00AB10EE" w:rsidRPr="002D5555" w:rsidRDefault="00F713CB" w:rsidP="00AB10EE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65</w:t>
            </w:r>
          </w:p>
        </w:tc>
      </w:tr>
      <w:tr w:rsidR="00507334" w:rsidRPr="002D5555" w14:paraId="5E295B43" w14:textId="77777777" w:rsidTr="00AF5879">
        <w:trPr>
          <w:trHeight w:val="20"/>
        </w:trPr>
        <w:tc>
          <w:tcPr>
            <w:tcW w:w="2340" w:type="dxa"/>
          </w:tcPr>
          <w:p w14:paraId="08A46689" w14:textId="77777777" w:rsidR="00507334" w:rsidRPr="002D5555" w:rsidRDefault="00507334" w:rsidP="0050733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บริษัท ซิสเต็ม แอนด์ ซอฟท์แวร์ </w:t>
            </w:r>
          </w:p>
        </w:tc>
        <w:tc>
          <w:tcPr>
            <w:tcW w:w="90" w:type="dxa"/>
          </w:tcPr>
          <w:p w14:paraId="2A588897" w14:textId="77777777" w:rsidR="00507334" w:rsidRPr="002D5555" w:rsidRDefault="00507334" w:rsidP="0050733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644B60AF" w:rsidR="00507334" w:rsidRPr="002D5555" w:rsidRDefault="00507334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B5826E2" w14:textId="77777777" w:rsidR="00507334" w:rsidRPr="002D5555" w:rsidRDefault="00507334" w:rsidP="0050733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9BB85E" w14:textId="1FE66207" w:rsidR="00507334" w:rsidRPr="002D5555" w:rsidRDefault="00507334" w:rsidP="00507334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507334" w:rsidRPr="002D5555" w:rsidRDefault="00507334" w:rsidP="0050733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0F7F40D2" w:rsidR="00507334" w:rsidRPr="002D5555" w:rsidRDefault="00507334" w:rsidP="0050733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507334" w:rsidRPr="002D5555" w:rsidRDefault="00507334" w:rsidP="00507334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61AB9BA7" w:rsidR="00507334" w:rsidRPr="002D5555" w:rsidRDefault="00507334" w:rsidP="0050733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507334" w:rsidRPr="002D5555" w:rsidRDefault="00507334" w:rsidP="0050733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1EC40975" w:rsidR="00507334" w:rsidRPr="002D5555" w:rsidRDefault="00507334" w:rsidP="00507334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C6782" w:rsidRPr="002D5555" w14:paraId="343967CC" w14:textId="77777777" w:rsidTr="006358BF">
        <w:trPr>
          <w:trHeight w:val="20"/>
        </w:trPr>
        <w:tc>
          <w:tcPr>
            <w:tcW w:w="2340" w:type="dxa"/>
          </w:tcPr>
          <w:p w14:paraId="2D9134A9" w14:textId="1D2BAAFE" w:rsidR="00FC6782" w:rsidRPr="002D5555" w:rsidRDefault="00FC6782" w:rsidP="00FC678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8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1B47C2D3" w14:textId="77777777" w:rsidR="00FC6782" w:rsidRPr="002D5555" w:rsidRDefault="00FC6782" w:rsidP="00FC6782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27EA46F9" w14:textId="2D2D3A4F" w:rsidR="00FC6782" w:rsidRPr="002D5555" w:rsidRDefault="00FC6782" w:rsidP="00FC678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079EDBA1" w14:textId="77777777" w:rsidR="00FC6782" w:rsidRPr="002D5555" w:rsidRDefault="00FC6782" w:rsidP="00FC678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1A66FA" w14:textId="3B22B07B" w:rsidR="00FC6782" w:rsidRPr="002D5555" w:rsidRDefault="00FC6782" w:rsidP="00FC6782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D0036D">
              <w:rPr>
                <w:rFonts w:asciiTheme="majorBidi" w:hAnsiTheme="majorBidi" w:cstheme="majorBidi" w:hint="eastAsia"/>
                <w:szCs w:val="24"/>
              </w:rPr>
              <w:t>13,940</w:t>
            </w:r>
          </w:p>
        </w:tc>
        <w:tc>
          <w:tcPr>
            <w:tcW w:w="180" w:type="dxa"/>
            <w:tcBorders>
              <w:top w:val="nil"/>
            </w:tcBorders>
          </w:tcPr>
          <w:p w14:paraId="7749EFAC" w14:textId="77777777" w:rsidR="00FC6782" w:rsidRPr="002D5555" w:rsidRDefault="00FC6782" w:rsidP="00FC6782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5D1A2" w14:textId="3CD938F9" w:rsidR="00FC6782" w:rsidRPr="002D5555" w:rsidRDefault="00FC6782" w:rsidP="00FC6782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B2F132" w14:textId="77777777" w:rsidR="00FC6782" w:rsidRPr="002D5555" w:rsidRDefault="00FC6782" w:rsidP="00FC6782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665AD1" w14:textId="746B7D93" w:rsidR="00FC6782" w:rsidRPr="002D5555" w:rsidRDefault="00FC6782" w:rsidP="00FC6782">
            <w:pPr>
              <w:tabs>
                <w:tab w:val="decimal" w:pos="719"/>
              </w:tabs>
              <w:ind w:right="17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(840)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045E4F6A" w14:textId="77777777" w:rsidR="00FC6782" w:rsidRPr="002D5555" w:rsidRDefault="00FC6782" w:rsidP="00FC6782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D62D" w14:textId="5ABD576D" w:rsidR="00FC6782" w:rsidRPr="002D5555" w:rsidRDefault="00FC6782" w:rsidP="00FC6782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13,100</w:t>
            </w:r>
          </w:p>
        </w:tc>
      </w:tr>
      <w:tr w:rsidR="00D0036D" w:rsidRPr="002D5555" w14:paraId="7602BCE4" w14:textId="77777777" w:rsidTr="006358BF">
        <w:trPr>
          <w:trHeight w:val="20"/>
        </w:trPr>
        <w:tc>
          <w:tcPr>
            <w:tcW w:w="2340" w:type="dxa"/>
          </w:tcPr>
          <w:p w14:paraId="40D0AA70" w14:textId="5F528EB8" w:rsidR="00D0036D" w:rsidRPr="002D5555" w:rsidRDefault="00D0036D" w:rsidP="00D0036D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9233C4">
              <w:rPr>
                <w:rFonts w:asciiTheme="majorBidi" w:hAnsiTheme="majorBidi" w:cstheme="majorBidi" w:hint="cs"/>
                <w:szCs w:val="24"/>
                <w:cs/>
              </w:rPr>
              <w:t>บริษัท</w:t>
            </w:r>
            <w:r w:rsidRPr="009233C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233C4">
              <w:rPr>
                <w:rFonts w:asciiTheme="majorBidi" w:hAnsiTheme="majorBidi" w:cstheme="majorBidi" w:hint="cs"/>
                <w:szCs w:val="24"/>
                <w:cs/>
              </w:rPr>
              <w:t>ค้าไม้</w:t>
            </w:r>
            <w:r w:rsidRPr="009233C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233C4">
              <w:rPr>
                <w:rFonts w:asciiTheme="majorBidi" w:hAnsiTheme="majorBidi" w:cstheme="majorBidi" w:hint="cs"/>
                <w:szCs w:val="24"/>
                <w:cs/>
              </w:rPr>
              <w:t>วังวิเศษ</w:t>
            </w:r>
            <w:r w:rsidRPr="009233C4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233C4">
              <w:rPr>
                <w:rFonts w:asciiTheme="majorBidi" w:hAnsiTheme="majorBidi" w:cs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2027553E" w14:textId="77777777" w:rsidR="00D0036D" w:rsidRPr="002D5555" w:rsidRDefault="00D0036D" w:rsidP="00D0036D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</w:tcPr>
          <w:p w14:paraId="1FFDFB19" w14:textId="7D3A2239" w:rsidR="00D0036D" w:rsidRPr="002D5555" w:rsidRDefault="00D0036D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33C4">
              <w:rPr>
                <w:rFonts w:asciiTheme="majorBidi" w:hAnsiTheme="majorBidi" w:cstheme="majorBidi" w:hint="cs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D0036D" w:rsidRPr="002D5555" w:rsidRDefault="00D0036D" w:rsidP="00D0036D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BF0C0DF" w14:textId="683FB228" w:rsidR="00D0036D" w:rsidRPr="00D0036D" w:rsidRDefault="00D0036D" w:rsidP="006E5064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0036D">
              <w:rPr>
                <w:rFonts w:asciiTheme="majorBidi" w:hAnsiTheme="majorBidi" w:cstheme="majorBidi" w:hint="eastAsia"/>
                <w:szCs w:val="24"/>
              </w:rPr>
              <w:t>3,050</w:t>
            </w:r>
          </w:p>
        </w:tc>
        <w:tc>
          <w:tcPr>
            <w:tcW w:w="180" w:type="dxa"/>
            <w:tcBorders>
              <w:top w:val="nil"/>
            </w:tcBorders>
          </w:tcPr>
          <w:p w14:paraId="6E2412A3" w14:textId="77777777" w:rsidR="00D0036D" w:rsidRPr="002D5555" w:rsidRDefault="00D0036D" w:rsidP="00D0036D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EBD911" w14:textId="6BA2D9F9" w:rsidR="00D0036D" w:rsidRPr="002D5555" w:rsidRDefault="00F713CB" w:rsidP="00D0036D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D0036D" w:rsidRPr="002D5555" w:rsidRDefault="00D0036D" w:rsidP="00D0036D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908FC" w14:textId="6E6797E9" w:rsidR="00D0036D" w:rsidRPr="002D5555" w:rsidRDefault="00F713CB" w:rsidP="00ED6462">
            <w:pPr>
              <w:tabs>
                <w:tab w:val="decimal" w:pos="719"/>
              </w:tabs>
              <w:ind w:right="17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(3,050)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221A7A39" w14:textId="77777777" w:rsidR="00D0036D" w:rsidRPr="002D5555" w:rsidRDefault="00D0036D" w:rsidP="00D0036D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CFABE7" w14:textId="2FEF4DAD" w:rsidR="00D0036D" w:rsidRPr="002D5555" w:rsidRDefault="00F713CB" w:rsidP="00D0036D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</w:tr>
      <w:tr w:rsidR="00C40C0B" w:rsidRPr="002D5555" w14:paraId="0E4242F2" w14:textId="77777777" w:rsidTr="006358BF">
        <w:trPr>
          <w:trHeight w:val="20"/>
        </w:trPr>
        <w:tc>
          <w:tcPr>
            <w:tcW w:w="2340" w:type="dxa"/>
          </w:tcPr>
          <w:p w14:paraId="57F72D8A" w14:textId="77777777" w:rsidR="00C40C0B" w:rsidRPr="002D5555" w:rsidRDefault="00C40C0B" w:rsidP="00C40C0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C40C0B" w:rsidRPr="002D5555" w:rsidRDefault="00C40C0B" w:rsidP="00C40C0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C40C0B" w:rsidRPr="002D5555" w:rsidRDefault="00C40C0B" w:rsidP="00C40C0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C40C0B" w:rsidRPr="002D5555" w:rsidRDefault="00C40C0B" w:rsidP="00C40C0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046ABCAE" w:rsidR="00C40C0B" w:rsidRPr="002D5555" w:rsidRDefault="00C40C0B" w:rsidP="00C40C0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C40C0B">
              <w:rPr>
                <w:rFonts w:asciiTheme="majorBidi" w:hAnsiTheme="majorBidi" w:cstheme="majorBidi" w:hint="eastAsia"/>
                <w:szCs w:val="24"/>
              </w:rPr>
              <w:t>17,055</w:t>
            </w:r>
          </w:p>
        </w:tc>
        <w:tc>
          <w:tcPr>
            <w:tcW w:w="180" w:type="dxa"/>
          </w:tcPr>
          <w:p w14:paraId="15BA3315" w14:textId="77777777" w:rsidR="00C40C0B" w:rsidRPr="002D5555" w:rsidRDefault="00C40C0B" w:rsidP="00C40C0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FDC51" w14:textId="52DD23E3" w:rsidR="00C40C0B" w:rsidRPr="002D5555" w:rsidRDefault="00F713CB" w:rsidP="00F713CB">
            <w:pPr>
              <w:tabs>
                <w:tab w:val="decimal" w:pos="770"/>
              </w:tabs>
              <w:ind w:right="7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202AA75C" w14:textId="77777777" w:rsidR="00C40C0B" w:rsidRPr="002D5555" w:rsidRDefault="00C40C0B" w:rsidP="00E25C9B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1CF04" w14:textId="6DA88383" w:rsidR="00C40C0B" w:rsidRPr="002D5555" w:rsidRDefault="00F713CB" w:rsidP="00F713CB">
            <w:pPr>
              <w:tabs>
                <w:tab w:val="decimal" w:pos="539"/>
                <w:tab w:val="decimal" w:pos="770"/>
              </w:tabs>
              <w:ind w:right="7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(3,</w:t>
            </w:r>
            <w:r w:rsidR="00BD5739">
              <w:rPr>
                <w:rFonts w:asciiTheme="majorBidi" w:hAnsiTheme="majorBidi" w:cstheme="majorBidi"/>
                <w:szCs w:val="24"/>
              </w:rPr>
              <w:t>890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79342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7A49A7D7" w:rsidR="00C40C0B" w:rsidRPr="002D5555" w:rsidRDefault="00F713CB" w:rsidP="00C40C0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</w:t>
            </w:r>
            <w:r w:rsidR="00C82DE1">
              <w:rPr>
                <w:rFonts w:asciiTheme="majorBidi" w:hAnsiTheme="majorBidi" w:cstheme="majorBidi"/>
                <w:szCs w:val="24"/>
              </w:rPr>
              <w:t>165</w:t>
            </w:r>
          </w:p>
        </w:tc>
      </w:tr>
      <w:tr w:rsidR="00C40C0B" w:rsidRPr="002D5555" w14:paraId="1DD3742E" w14:textId="77777777" w:rsidTr="006358BF">
        <w:trPr>
          <w:trHeight w:val="80"/>
        </w:trPr>
        <w:tc>
          <w:tcPr>
            <w:tcW w:w="2340" w:type="dxa"/>
            <w:vAlign w:val="bottom"/>
          </w:tcPr>
          <w:p w14:paraId="7FD4AF6D" w14:textId="39769C8A" w:rsidR="00C40C0B" w:rsidRPr="002D5555" w:rsidRDefault="00C40C0B" w:rsidP="00C40C0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7326C2" w:rsidRPr="007326C2">
              <w:rPr>
                <w:rFonts w:asciiTheme="majorBidi" w:hAnsiTheme="majorBidi" w:hint="cs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C40C0B" w:rsidRPr="002D5555" w:rsidRDefault="00C40C0B" w:rsidP="00C40C0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C40C0B" w:rsidRPr="002D5555" w:rsidRDefault="00C40C0B" w:rsidP="00C40C0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C40C0B" w:rsidRPr="002D5555" w:rsidRDefault="00C40C0B" w:rsidP="00C40C0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CE5225" w14:textId="40E4AB00" w:rsidR="00C40C0B" w:rsidRPr="002D5555" w:rsidRDefault="00C40C0B" w:rsidP="00C40C0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C40C0B">
              <w:rPr>
                <w:rFonts w:asciiTheme="majorBidi" w:hAnsiTheme="majorBidi" w:cstheme="majorBidi" w:hint="eastAsia"/>
                <w:szCs w:val="24"/>
              </w:rPr>
              <w:t>(9,100)</w:t>
            </w:r>
          </w:p>
        </w:tc>
        <w:tc>
          <w:tcPr>
            <w:tcW w:w="180" w:type="dxa"/>
          </w:tcPr>
          <w:p w14:paraId="7DB604B1" w14:textId="77777777" w:rsidR="00C40C0B" w:rsidRPr="002D5555" w:rsidRDefault="00C40C0B" w:rsidP="00C40C0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27D7A43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C2E156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807A44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34476" w14:textId="77C8EC8F" w:rsidR="00C40C0B" w:rsidRPr="002D5555" w:rsidRDefault="00F713CB" w:rsidP="00C40C0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(9,100)</w:t>
            </w:r>
          </w:p>
        </w:tc>
      </w:tr>
      <w:tr w:rsidR="00C40C0B" w:rsidRPr="002D5555" w14:paraId="58E927F1" w14:textId="77777777" w:rsidTr="006358BF">
        <w:trPr>
          <w:trHeight w:val="20"/>
        </w:trPr>
        <w:tc>
          <w:tcPr>
            <w:tcW w:w="2340" w:type="dxa"/>
            <w:tcBorders>
              <w:bottom w:val="nil"/>
            </w:tcBorders>
            <w:vAlign w:val="bottom"/>
          </w:tcPr>
          <w:p w14:paraId="2EA7AC42" w14:textId="77777777" w:rsidR="00C40C0B" w:rsidRPr="002D5555" w:rsidRDefault="00C40C0B" w:rsidP="00C40C0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C40C0B" w:rsidRPr="002D5555" w:rsidRDefault="00C40C0B" w:rsidP="00C40C0B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C40C0B" w:rsidRPr="002D5555" w:rsidRDefault="00C40C0B" w:rsidP="00C40C0B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C40C0B" w:rsidRPr="002D5555" w:rsidRDefault="00C40C0B" w:rsidP="00C40C0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3086D0E9" w:rsidR="00C40C0B" w:rsidRPr="00C40C0B" w:rsidRDefault="00C40C0B" w:rsidP="00C40C0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40C0B">
              <w:rPr>
                <w:rFonts w:asciiTheme="majorBidi" w:hAnsiTheme="majorBidi" w:cstheme="majorBidi" w:hint="eastAsia"/>
                <w:b/>
                <w:bCs/>
                <w:szCs w:val="24"/>
              </w:rPr>
              <w:t>7,955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C40C0B" w:rsidRPr="00C40C0B" w:rsidRDefault="00C40C0B" w:rsidP="00C40C0B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FE6EC5B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17836EA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5FB8F6F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C40C0B" w:rsidRPr="002D5555" w:rsidRDefault="00C40C0B" w:rsidP="00C40C0B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0AD39A23" w:rsidR="00C40C0B" w:rsidRPr="002D5555" w:rsidRDefault="00F713CB" w:rsidP="00C40C0B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14,</w:t>
            </w:r>
            <w:r w:rsidR="00C82DE1">
              <w:rPr>
                <w:rFonts w:asciiTheme="majorBidi" w:hAnsiTheme="majorBidi" w:cstheme="majorBidi"/>
                <w:b/>
                <w:bCs/>
                <w:szCs w:val="24"/>
              </w:rPr>
              <w:t>065</w:t>
            </w:r>
          </w:p>
        </w:tc>
      </w:tr>
    </w:tbl>
    <w:p w14:paraId="10CA2B42" w14:textId="11670E11" w:rsidR="00F53166" w:rsidRPr="00D332B9" w:rsidRDefault="00F531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Theme="majorBidi" w:hAnsiTheme="majorBidi" w:cstheme="majorBidi"/>
          <w:spacing w:val="-4"/>
          <w:sz w:val="10"/>
          <w:szCs w:val="10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B10E88" w:rsidRPr="002D5555" w14:paraId="57A82798" w14:textId="77777777" w:rsidTr="006358BF">
        <w:trPr>
          <w:trHeight w:val="20"/>
        </w:trPr>
        <w:tc>
          <w:tcPr>
            <w:tcW w:w="2340" w:type="dxa"/>
            <w:vAlign w:val="bottom"/>
          </w:tcPr>
          <w:p w14:paraId="55F11FDA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65D180E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9734FD5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B10E88" w:rsidRPr="002D5555" w:rsidRDefault="00801454" w:rsidP="00801454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801454" w:rsidRPr="002D5555" w14:paraId="1A4CA563" w14:textId="77777777" w:rsidTr="006358BF">
        <w:trPr>
          <w:trHeight w:val="20"/>
        </w:trPr>
        <w:tc>
          <w:tcPr>
            <w:tcW w:w="2340" w:type="dxa"/>
            <w:vAlign w:val="bottom"/>
          </w:tcPr>
          <w:p w14:paraId="24C72B9B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7E0A956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2D61408" w14:textId="77777777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801454" w:rsidRPr="002D5555" w:rsidRDefault="0080145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67F3B" w:rsidRPr="002D5555" w14:paraId="2F2B383D" w14:textId="77777777" w:rsidTr="006358BF">
        <w:trPr>
          <w:trHeight w:val="20"/>
        </w:trPr>
        <w:tc>
          <w:tcPr>
            <w:tcW w:w="2340" w:type="dxa"/>
            <w:vMerge w:val="restart"/>
          </w:tcPr>
          <w:p w14:paraId="4A1A4690" w14:textId="1418B412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24086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  <w:r w:rsidRPr="00A24086">
              <w:rPr>
                <w:rFonts w:asciiTheme="majorBidi" w:hAnsiTheme="majorBidi" w:cstheme="majorBidi"/>
                <w:szCs w:val="24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</w:t>
            </w:r>
            <w:r w:rsidR="00AC4D20">
              <w:rPr>
                <w:rFonts w:asciiTheme="majorBidi" w:hAnsiTheme="majorBidi" w:cstheme="majorBidi" w:hint="cs"/>
                <w:szCs w:val="24"/>
                <w:cs/>
              </w:rPr>
              <w:t>ะ</w:t>
            </w:r>
          </w:p>
          <w:p w14:paraId="584A9812" w14:textId="29F88B3F" w:rsidR="00267F3B" w:rsidRPr="002D5555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23E2666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มกราคม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65F6E2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ในระหว่างงวด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2CCB82BF" w14:textId="3F7F3C59" w:rsidR="00267F3B" w:rsidRPr="002D5555" w:rsidRDefault="00267F3B" w:rsidP="004E732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267F3B" w:rsidRPr="002D5555" w14:paraId="4EE95CBF" w14:textId="77777777" w:rsidTr="006358BF">
        <w:trPr>
          <w:trHeight w:val="20"/>
        </w:trPr>
        <w:tc>
          <w:tcPr>
            <w:tcW w:w="2340" w:type="dxa"/>
            <w:vMerge/>
            <w:tcBorders>
              <w:bottom w:val="single" w:sz="4" w:space="0" w:color="auto"/>
            </w:tcBorders>
          </w:tcPr>
          <w:p w14:paraId="26B33999" w14:textId="06467C6B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7C12D97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267F3B" w:rsidRPr="002D5555" w:rsidRDefault="00267F3B" w:rsidP="004E7322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1E99003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5A325083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7F74EB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5D615E" w14:textId="77777777" w:rsidR="00267F3B" w:rsidRPr="002D5555" w:rsidRDefault="00267F3B" w:rsidP="004E732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267F3B" w:rsidRPr="002D5555" w:rsidRDefault="00267F3B" w:rsidP="004E732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44825" w:rsidRPr="002D5555" w14:paraId="268D3C5A" w14:textId="77777777" w:rsidTr="006358BF">
        <w:trPr>
          <w:trHeight w:val="180"/>
        </w:trPr>
        <w:tc>
          <w:tcPr>
            <w:tcW w:w="2340" w:type="dxa"/>
            <w:tcBorders>
              <w:top w:val="single" w:sz="4" w:space="0" w:color="auto"/>
            </w:tcBorders>
          </w:tcPr>
          <w:p w14:paraId="0BC8CECA" w14:textId="77777777" w:rsidR="00844825" w:rsidRPr="002D5555" w:rsidRDefault="00844825" w:rsidP="00844825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844825" w:rsidRPr="002D5555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77777777" w:rsidR="00844825" w:rsidRPr="002D5555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844825" w:rsidRPr="002D5555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FC2781" w14:textId="5946AE82" w:rsidR="00844825" w:rsidRPr="00B027E3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674,015</w:t>
            </w:r>
          </w:p>
        </w:tc>
        <w:tc>
          <w:tcPr>
            <w:tcW w:w="180" w:type="dxa"/>
          </w:tcPr>
          <w:p w14:paraId="1D99066B" w14:textId="77777777" w:rsidR="00844825" w:rsidRPr="00B027E3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058C2D1F" w:rsidR="00844825" w:rsidRPr="00B027E3" w:rsidRDefault="00B027E3" w:rsidP="00844825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B027E3">
              <w:rPr>
                <w:rFonts w:asciiTheme="majorBidi" w:hAnsiTheme="majorBidi" w:cstheme="majorBidi"/>
                <w:szCs w:val="24"/>
              </w:rPr>
              <w:t>,</w:t>
            </w:r>
            <w:r w:rsidRPr="00B027E3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60011D27" w:rsidR="00844825" w:rsidRPr="00B027E3" w:rsidRDefault="00B027E3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6358B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5F24B1C7" w:rsidR="00844825" w:rsidRPr="00B027E3" w:rsidRDefault="00B027E3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675,815</w:t>
            </w:r>
          </w:p>
        </w:tc>
      </w:tr>
      <w:tr w:rsidR="00844825" w:rsidRPr="002D5555" w14:paraId="1D8D45EF" w14:textId="77777777" w:rsidTr="006358BF">
        <w:trPr>
          <w:trHeight w:val="20"/>
        </w:trPr>
        <w:tc>
          <w:tcPr>
            <w:tcW w:w="2340" w:type="dxa"/>
          </w:tcPr>
          <w:p w14:paraId="0E0FAB5F" w14:textId="77777777" w:rsidR="00844825" w:rsidRPr="002D5555" w:rsidRDefault="00844825" w:rsidP="00844825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844825" w:rsidRPr="002D5555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77777777" w:rsidR="00844825" w:rsidRPr="002D5555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844825" w:rsidRPr="002D5555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75492E" w14:textId="5B863B2A" w:rsidR="00844825" w:rsidRPr="00B027E3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77,374</w:t>
            </w:r>
          </w:p>
        </w:tc>
        <w:tc>
          <w:tcPr>
            <w:tcW w:w="180" w:type="dxa"/>
          </w:tcPr>
          <w:p w14:paraId="5B11012F" w14:textId="77777777" w:rsidR="00844825" w:rsidRPr="00B027E3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7DC336DE" w:rsidR="00844825" w:rsidRPr="00B027E3" w:rsidRDefault="00B027E3" w:rsidP="006358BF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281A9" w14:textId="43A04266" w:rsidR="00844825" w:rsidRPr="00B027E3" w:rsidRDefault="00B027E3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  <w:lang w:val="en-GB"/>
              </w:rPr>
              <w:t>(7,300)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13F222CF" w:rsidR="00844825" w:rsidRPr="00B027E3" w:rsidRDefault="00B027E3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70,074</w:t>
            </w:r>
          </w:p>
        </w:tc>
      </w:tr>
      <w:tr w:rsidR="00844825" w:rsidRPr="002D5555" w14:paraId="56D8E1B1" w14:textId="77777777" w:rsidTr="006358BF">
        <w:trPr>
          <w:trHeight w:val="20"/>
        </w:trPr>
        <w:tc>
          <w:tcPr>
            <w:tcW w:w="2340" w:type="dxa"/>
          </w:tcPr>
          <w:p w14:paraId="4243CF97" w14:textId="77777777" w:rsidR="00844825" w:rsidRPr="002D5555" w:rsidRDefault="00844825" w:rsidP="00844825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844825" w:rsidRPr="002D5555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77777777" w:rsidR="00844825" w:rsidRPr="002D5555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844825" w:rsidRPr="002D5555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81D92E" w14:textId="13C99588" w:rsidR="00844825" w:rsidRPr="00B027E3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66,550</w:t>
            </w:r>
          </w:p>
        </w:tc>
        <w:tc>
          <w:tcPr>
            <w:tcW w:w="180" w:type="dxa"/>
          </w:tcPr>
          <w:p w14:paraId="69943D69" w14:textId="77777777" w:rsidR="00844825" w:rsidRPr="00B027E3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0170164C" w:rsidR="00844825" w:rsidRPr="00B027E3" w:rsidRDefault="00B027E3" w:rsidP="0084482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7</w:t>
            </w:r>
            <w:r w:rsidRPr="00B027E3">
              <w:rPr>
                <w:rFonts w:asciiTheme="majorBidi" w:eastAsia="Times New Roman" w:hAnsiTheme="majorBidi" w:cstheme="majorBidi"/>
                <w:szCs w:val="24"/>
                <w:lang w:val="en-GB"/>
              </w:rPr>
              <w:t>,</w:t>
            </w:r>
            <w:r w:rsidRPr="00B027E3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1FDC2" w14:textId="4BFE6201" w:rsidR="00844825" w:rsidRPr="00B027E3" w:rsidRDefault="00B027E3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  <w:lang w:val="en-GB"/>
              </w:rPr>
              <w:t>(18,800)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53FACC8B" w:rsidR="00844825" w:rsidRPr="00B027E3" w:rsidRDefault="00B027E3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55,250</w:t>
            </w:r>
          </w:p>
        </w:tc>
      </w:tr>
      <w:tr w:rsidR="00844825" w:rsidRPr="002D5555" w14:paraId="33441840" w14:textId="77777777" w:rsidTr="006358BF">
        <w:trPr>
          <w:trHeight w:val="20"/>
        </w:trPr>
        <w:tc>
          <w:tcPr>
            <w:tcW w:w="2340" w:type="dxa"/>
          </w:tcPr>
          <w:p w14:paraId="6D0711CA" w14:textId="77777777" w:rsidR="00844825" w:rsidRPr="002D5555" w:rsidRDefault="00844825" w:rsidP="00844825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เอ็ม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3AF142C6" w14:textId="77777777" w:rsidR="00844825" w:rsidRPr="002D5555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7777777" w:rsidR="00844825" w:rsidRPr="002D5555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844825" w:rsidRPr="002D5555" w:rsidRDefault="00844825" w:rsidP="0084482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0F2EA" w14:textId="65669CCC" w:rsidR="00844825" w:rsidRPr="00B027E3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55,771</w:t>
            </w:r>
          </w:p>
        </w:tc>
        <w:tc>
          <w:tcPr>
            <w:tcW w:w="180" w:type="dxa"/>
          </w:tcPr>
          <w:p w14:paraId="12F32960" w14:textId="77777777" w:rsidR="00844825" w:rsidRPr="00B027E3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6BFAB0C2" w:rsidR="00844825" w:rsidRPr="00B027E3" w:rsidRDefault="00B027E3" w:rsidP="00844825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2D3E76" w14:textId="78B4EFC9" w:rsidR="00844825" w:rsidRPr="00B027E3" w:rsidRDefault="00B027E3" w:rsidP="00844825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  <w:lang w:val="en-GB"/>
              </w:rPr>
              <w:t>(22,200)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844825" w:rsidRPr="00B027E3" w:rsidRDefault="00844825" w:rsidP="0084482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5455BCDF" w:rsidR="00844825" w:rsidRPr="00B027E3" w:rsidRDefault="00B027E3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33,571</w:t>
            </w:r>
          </w:p>
        </w:tc>
      </w:tr>
      <w:tr w:rsidR="00844825" w:rsidRPr="002D5555" w14:paraId="51B97B6D" w14:textId="77777777" w:rsidTr="006358BF">
        <w:trPr>
          <w:trHeight w:val="20"/>
        </w:trPr>
        <w:tc>
          <w:tcPr>
            <w:tcW w:w="2340" w:type="dxa"/>
          </w:tcPr>
          <w:p w14:paraId="35850C1D" w14:textId="77777777" w:rsidR="00844825" w:rsidRPr="002D5555" w:rsidRDefault="00844825" w:rsidP="00844825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465B5B37" w14:textId="77777777" w:rsidR="00844825" w:rsidRPr="002D5555" w:rsidRDefault="00844825" w:rsidP="00844825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77777777" w:rsidR="00844825" w:rsidRPr="002D5555" w:rsidRDefault="00844825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844825" w:rsidRPr="002D5555" w:rsidRDefault="00844825" w:rsidP="00844825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E1C6DC" w14:textId="3988FB67" w:rsidR="00844825" w:rsidRPr="00B027E3" w:rsidRDefault="00844825" w:rsidP="00844825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2,62</w:t>
            </w:r>
            <w:r w:rsidR="00C82DE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80" w:type="dxa"/>
          </w:tcPr>
          <w:p w14:paraId="5CF7733B" w14:textId="77777777" w:rsidR="00844825" w:rsidRPr="00B027E3" w:rsidRDefault="00844825" w:rsidP="0084482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5EFA5758" w:rsidR="00844825" w:rsidRPr="00B027E3" w:rsidRDefault="00B027E3" w:rsidP="00844825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844825" w:rsidRPr="00B027E3" w:rsidRDefault="00844825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EE452" w14:textId="07F9B334" w:rsidR="00844825" w:rsidRPr="00B027E3" w:rsidRDefault="00B027E3" w:rsidP="00844825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844825" w:rsidRPr="00B027E3" w:rsidRDefault="00844825" w:rsidP="0084482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540D8865" w:rsidR="00844825" w:rsidRPr="00B027E3" w:rsidRDefault="00B027E3" w:rsidP="00844825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2,62</w:t>
            </w:r>
            <w:r w:rsidR="000E214E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406DFA" w:rsidRPr="002D5555" w14:paraId="7EE650D2" w14:textId="77777777" w:rsidTr="00D6626F">
        <w:trPr>
          <w:trHeight w:val="20"/>
        </w:trPr>
        <w:tc>
          <w:tcPr>
            <w:tcW w:w="2340" w:type="dxa"/>
          </w:tcPr>
          <w:p w14:paraId="27A33BAC" w14:textId="77777777" w:rsidR="00406DFA" w:rsidRPr="002D5555" w:rsidRDefault="00406DFA" w:rsidP="00406DF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ซิสเต็ม แอนด์ ซอฟท์แวร์</w:t>
            </w:r>
          </w:p>
        </w:tc>
        <w:tc>
          <w:tcPr>
            <w:tcW w:w="90" w:type="dxa"/>
          </w:tcPr>
          <w:p w14:paraId="3E044A93" w14:textId="77777777" w:rsidR="00406DFA" w:rsidRPr="002D5555" w:rsidRDefault="00406DFA" w:rsidP="00406DFA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3E977EEA" w:rsidR="00406DFA" w:rsidRPr="002D5555" w:rsidRDefault="00406DFA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F7FAD21" w14:textId="77777777" w:rsidR="00406DFA" w:rsidRPr="002D5555" w:rsidRDefault="00406DFA" w:rsidP="00406DF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5CB7E" w14:textId="45F762D6" w:rsidR="00406DFA" w:rsidRPr="00B027E3" w:rsidRDefault="00406DFA" w:rsidP="00406DF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BBD1561" w14:textId="77777777" w:rsidR="00406DFA" w:rsidRPr="00B027E3" w:rsidRDefault="00406DFA" w:rsidP="00406DF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D49680" w14:textId="5F1F11B6" w:rsidR="00406DFA" w:rsidRPr="00B027E3" w:rsidRDefault="00406DFA" w:rsidP="00406DF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406DFA" w:rsidRPr="00B027E3" w:rsidRDefault="00406DFA" w:rsidP="00406DF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063DA" w14:textId="5C5C61C1" w:rsidR="00406DFA" w:rsidRPr="00B027E3" w:rsidRDefault="00406DFA" w:rsidP="00406DF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406DFA" w:rsidRPr="00B027E3" w:rsidRDefault="00406DFA" w:rsidP="00406DF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EB6819B" w14:textId="043E129A" w:rsidR="00406DFA" w:rsidRPr="00406DFA" w:rsidRDefault="00406DFA" w:rsidP="00406DFA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</w:tr>
      <w:tr w:rsidR="00FC6782" w:rsidRPr="002D5555" w14:paraId="4713DF9A" w14:textId="77777777" w:rsidTr="006358BF">
        <w:trPr>
          <w:trHeight w:val="20"/>
        </w:trPr>
        <w:tc>
          <w:tcPr>
            <w:tcW w:w="2340" w:type="dxa"/>
          </w:tcPr>
          <w:p w14:paraId="685882EE" w14:textId="77777777" w:rsidR="00FC6782" w:rsidRPr="002D5555" w:rsidRDefault="00FC6782" w:rsidP="00FC678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7867F1E3" w14:textId="77777777" w:rsidR="00FC6782" w:rsidRPr="002D5555" w:rsidRDefault="00FC6782" w:rsidP="00FC678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7683C98" w14:textId="0A74C947" w:rsidR="00FC6782" w:rsidRPr="002D5555" w:rsidRDefault="00FC6782" w:rsidP="00FC678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20FA6186" w14:textId="77777777" w:rsidR="00FC6782" w:rsidRPr="002D5555" w:rsidRDefault="00FC6782" w:rsidP="00FC678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BD7BB" w14:textId="3D5A560D" w:rsidR="00FC6782" w:rsidRPr="00B027E3" w:rsidRDefault="00FC6782" w:rsidP="00FC6782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9,940</w:t>
            </w:r>
          </w:p>
        </w:tc>
        <w:tc>
          <w:tcPr>
            <w:tcW w:w="180" w:type="dxa"/>
            <w:shd w:val="clear" w:color="auto" w:fill="auto"/>
          </w:tcPr>
          <w:p w14:paraId="286A78DC" w14:textId="77777777" w:rsidR="00FC6782" w:rsidRPr="00B027E3" w:rsidRDefault="00FC6782" w:rsidP="00FC678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B564C" w14:textId="4DA3FF79" w:rsidR="00FC6782" w:rsidRPr="00B027E3" w:rsidRDefault="00FC6782" w:rsidP="00FC6782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0E2CAE" w14:textId="77777777" w:rsidR="00FC6782" w:rsidRPr="00B027E3" w:rsidRDefault="00FC6782" w:rsidP="00FC678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27F27B" w14:textId="278C9B20" w:rsidR="00FC6782" w:rsidRPr="00B027E3" w:rsidRDefault="00FC6782" w:rsidP="00FC6782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06326">
              <w:rPr>
                <w:rFonts w:asciiTheme="majorBidi" w:hAnsiTheme="majorBidi" w:cstheme="majorBidi" w:hint="eastAsia"/>
                <w:szCs w:val="24"/>
              </w:rPr>
              <w:t>(840)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0F3D3" w14:textId="77777777" w:rsidR="00FC6782" w:rsidRPr="00B027E3" w:rsidRDefault="00FC6782" w:rsidP="00FC678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168A4B0" w14:textId="5827F01E" w:rsidR="00FC6782" w:rsidRPr="00B027E3" w:rsidRDefault="00FC6782" w:rsidP="00FC6782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 w:rsidRPr="00406DFA">
              <w:rPr>
                <w:rFonts w:asciiTheme="majorBidi" w:hAnsiTheme="majorBidi" w:cstheme="majorBidi" w:hint="eastAsia"/>
                <w:szCs w:val="24"/>
              </w:rPr>
              <w:t>9,100</w:t>
            </w:r>
          </w:p>
        </w:tc>
      </w:tr>
      <w:tr w:rsidR="00B31035" w:rsidRPr="002D5555" w14:paraId="0BB2D976" w14:textId="77777777" w:rsidTr="006358BF">
        <w:trPr>
          <w:trHeight w:val="20"/>
        </w:trPr>
        <w:tc>
          <w:tcPr>
            <w:tcW w:w="2340" w:type="dxa"/>
          </w:tcPr>
          <w:p w14:paraId="66800D2D" w14:textId="5F09EE47" w:rsidR="00B31035" w:rsidRPr="002D5555" w:rsidRDefault="00ED645C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ED645C">
              <w:rPr>
                <w:rFonts w:asciiTheme="majorBidi" w:hAnsiTheme="majorBidi" w:cstheme="majorBidi" w:hint="cs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59866A5D" w14:textId="77777777" w:rsidR="00B31035" w:rsidRPr="002D5555" w:rsidRDefault="00B31035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4AB44A9" w14:textId="3031105D" w:rsidR="00B31035" w:rsidRPr="002D5555" w:rsidRDefault="0082767F" w:rsidP="00F87904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2767F">
              <w:rPr>
                <w:rFonts w:asciiTheme="majorBidi" w:hAnsiTheme="majorBidi" w:cstheme="majorBidi" w:hint="cs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0975B6D4" w14:textId="77777777" w:rsidR="00B31035" w:rsidRPr="002D5555" w:rsidRDefault="00B3103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F395AC" w14:textId="4CF7FBB5" w:rsidR="00B31035" w:rsidRPr="00B027E3" w:rsidRDefault="00761724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3,050</w:t>
            </w:r>
          </w:p>
        </w:tc>
        <w:tc>
          <w:tcPr>
            <w:tcW w:w="180" w:type="dxa"/>
            <w:shd w:val="clear" w:color="auto" w:fill="auto"/>
          </w:tcPr>
          <w:p w14:paraId="32C192DE" w14:textId="77777777" w:rsidR="00B31035" w:rsidRPr="00B027E3" w:rsidRDefault="00B31035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C2F02" w14:textId="7AE318F5" w:rsidR="00B31035" w:rsidRPr="00B027E3" w:rsidRDefault="00B027E3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cs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  <w:cs/>
              </w:rPr>
              <w:t>10</w:t>
            </w:r>
            <w:r w:rsidRPr="00B027E3">
              <w:rPr>
                <w:rFonts w:asciiTheme="majorBidi" w:eastAsia="Times New Roman" w:hAnsiTheme="majorBidi" w:cstheme="majorBidi"/>
                <w:szCs w:val="24"/>
              </w:rPr>
              <w:t>,</w:t>
            </w:r>
            <w:r w:rsidRPr="00B027E3">
              <w:rPr>
                <w:rFonts w:asciiTheme="majorBidi" w:eastAsia="Times New Roman" w:hAnsiTheme="majorBidi" w:cstheme="majorBidi"/>
                <w:szCs w:val="24"/>
                <w:cs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1429D6" w14:textId="77777777" w:rsidR="00B31035" w:rsidRPr="00B027E3" w:rsidRDefault="00B3103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959C81" w14:textId="60E11540" w:rsidR="00B31035" w:rsidRPr="00B027E3" w:rsidRDefault="00B027E3" w:rsidP="00C56BD8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(3,050)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1EFAF" w14:textId="77777777" w:rsidR="00B31035" w:rsidRPr="00B027E3" w:rsidRDefault="00B31035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674D8ED" w14:textId="523F2028" w:rsidR="00B31035" w:rsidRPr="00B027E3" w:rsidRDefault="00B027E3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</w:rPr>
              <w:t>10,00</w:t>
            </w:r>
            <w:r w:rsidR="002E1199">
              <w:rPr>
                <w:rFonts w:asciiTheme="majorBidi" w:eastAsia="Times New Roman" w:hAnsiTheme="majorBidi" w:cstheme="majorBidi"/>
                <w:szCs w:val="24"/>
              </w:rPr>
              <w:t>0</w:t>
            </w:r>
          </w:p>
        </w:tc>
      </w:tr>
      <w:tr w:rsidR="00B10E88" w:rsidRPr="002D5555" w14:paraId="38E3D187" w14:textId="77777777" w:rsidTr="006358BF">
        <w:trPr>
          <w:trHeight w:val="20"/>
        </w:trPr>
        <w:tc>
          <w:tcPr>
            <w:tcW w:w="2340" w:type="dxa"/>
            <w:vAlign w:val="bottom"/>
          </w:tcPr>
          <w:p w14:paraId="12C7D312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67A8F284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0F457A9" w14:textId="77777777" w:rsidR="00B10E88" w:rsidRPr="002D5555" w:rsidRDefault="00B10E8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915D805" w14:textId="77777777" w:rsidR="00B10E88" w:rsidRPr="002D5555" w:rsidRDefault="00B10E8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775537" w14:textId="3BA1BB8B" w:rsidR="00B10E88" w:rsidRPr="00B027E3" w:rsidRDefault="00543CBB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889,32</w:t>
            </w:r>
            <w:r w:rsidR="00C82DE1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80" w:type="dxa"/>
          </w:tcPr>
          <w:p w14:paraId="24C21CA0" w14:textId="77777777" w:rsidR="00B10E88" w:rsidRPr="00B027E3" w:rsidRDefault="00B10E8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33F41" w14:textId="2C5BD3BF" w:rsidR="00B10E88" w:rsidRPr="00B027E3" w:rsidRDefault="00806326" w:rsidP="00B10E88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06326">
              <w:rPr>
                <w:rFonts w:asciiTheme="majorBidi" w:hAnsiTheme="majorBidi" w:cstheme="majorBidi" w:hint="eastAsia"/>
                <w:szCs w:val="24"/>
              </w:rPr>
              <w:t>19,300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C76297" w14:textId="77777777" w:rsidR="00B10E88" w:rsidRPr="00B027E3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75CEC" w14:textId="6A742E53" w:rsidR="00B10E88" w:rsidRPr="00B027E3" w:rsidRDefault="00806326" w:rsidP="00B027E3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06326">
              <w:rPr>
                <w:rFonts w:asciiTheme="majorBidi" w:hAnsiTheme="majorBidi" w:cstheme="majorBidi" w:hint="eastAsia"/>
                <w:szCs w:val="24"/>
              </w:rPr>
              <w:t>(52,190)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02F36" w14:textId="77777777" w:rsidR="00B10E88" w:rsidRPr="00B027E3" w:rsidRDefault="00B10E88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46BF94A" w14:textId="5CD14F40" w:rsidR="00B10E88" w:rsidRPr="00B027E3" w:rsidRDefault="00806326" w:rsidP="0038321D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806326">
              <w:rPr>
                <w:rFonts w:asciiTheme="majorBidi" w:hAnsiTheme="majorBidi" w:cstheme="majorBidi" w:hint="eastAsia"/>
                <w:szCs w:val="24"/>
              </w:rPr>
              <w:t>856,436</w:t>
            </w:r>
          </w:p>
        </w:tc>
      </w:tr>
      <w:tr w:rsidR="00B10E88" w:rsidRPr="002D5555" w14:paraId="19469FBD" w14:textId="77777777" w:rsidTr="006358BF">
        <w:trPr>
          <w:trHeight w:val="20"/>
        </w:trPr>
        <w:tc>
          <w:tcPr>
            <w:tcW w:w="2340" w:type="dxa"/>
            <w:vAlign w:val="bottom"/>
          </w:tcPr>
          <w:p w14:paraId="331B3EBF" w14:textId="1A828B0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7326C2" w:rsidRPr="007326C2">
              <w:rPr>
                <w:rFonts w:asciiTheme="majorBidi" w:hAnsiTheme="majorBidi" w:hint="cs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90" w:type="dxa"/>
          </w:tcPr>
          <w:p w14:paraId="7F3C4B8E" w14:textId="77777777" w:rsidR="00B10E88" w:rsidRPr="002D5555" w:rsidRDefault="00B10E8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6FE0342" w14:textId="77777777" w:rsidR="00B10E88" w:rsidRPr="002D5555" w:rsidRDefault="00B10E8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181A824" w14:textId="77777777" w:rsidR="00B10E88" w:rsidRPr="002D5555" w:rsidRDefault="00B10E88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35895" w14:textId="1BCBDF2D" w:rsidR="00B10E88" w:rsidRPr="00B027E3" w:rsidRDefault="00B0079A" w:rsidP="00AF13A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(9,100)</w:t>
            </w:r>
          </w:p>
        </w:tc>
        <w:tc>
          <w:tcPr>
            <w:tcW w:w="180" w:type="dxa"/>
          </w:tcPr>
          <w:p w14:paraId="44045ECA" w14:textId="77777777" w:rsidR="00B10E88" w:rsidRPr="00B027E3" w:rsidRDefault="00B10E8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21531C" w14:textId="77777777" w:rsidR="00B10E88" w:rsidRPr="00B027E3" w:rsidRDefault="00B10E88" w:rsidP="00B10E88">
            <w:pPr>
              <w:tabs>
                <w:tab w:val="decimal" w:pos="410"/>
              </w:tabs>
              <w:ind w:right="7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8E22A7F" w14:textId="77777777" w:rsidR="00B10E88" w:rsidRPr="00B027E3" w:rsidRDefault="00B10E8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3C128" w14:textId="77777777" w:rsidR="00B10E88" w:rsidRPr="00B027E3" w:rsidRDefault="00B10E88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006F" w14:textId="77777777" w:rsidR="00B10E88" w:rsidRPr="00B027E3" w:rsidRDefault="00B10E8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5BE076" w14:textId="57AEE8B6" w:rsidR="00B10E88" w:rsidRPr="00B027E3" w:rsidRDefault="00B027E3" w:rsidP="00B027E3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(9,100)</w:t>
            </w:r>
          </w:p>
        </w:tc>
      </w:tr>
      <w:tr w:rsidR="00B10E88" w:rsidRPr="002D5555" w14:paraId="2B70ED77" w14:textId="77777777" w:rsidTr="006358BF">
        <w:trPr>
          <w:trHeight w:val="20"/>
        </w:trPr>
        <w:tc>
          <w:tcPr>
            <w:tcW w:w="2340" w:type="dxa"/>
            <w:vAlign w:val="bottom"/>
          </w:tcPr>
          <w:p w14:paraId="2ABA426D" w14:textId="77777777" w:rsidR="00B10E88" w:rsidRPr="002D5555" w:rsidRDefault="00B10E8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5BF459B2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6D5614B" w14:textId="77777777" w:rsidR="00B10E88" w:rsidRPr="002D5555" w:rsidRDefault="00B10E8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2ABFBA5" w14:textId="77777777" w:rsidR="00B10E88" w:rsidRPr="002D5555" w:rsidRDefault="00B10E88">
            <w:pPr>
              <w:tabs>
                <w:tab w:val="decimal" w:pos="1080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EF1C2" w14:textId="24286043" w:rsidR="00B10E88" w:rsidRPr="00B027E3" w:rsidRDefault="00845920" w:rsidP="0038321D">
            <w:pPr>
              <w:tabs>
                <w:tab w:val="decimal" w:pos="812"/>
              </w:tabs>
              <w:ind w:right="8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027E3">
              <w:rPr>
                <w:rFonts w:asciiTheme="majorBidi" w:hAnsiTheme="majorBidi" w:cstheme="majorBidi"/>
                <w:b/>
                <w:bCs/>
                <w:szCs w:val="24"/>
              </w:rPr>
              <w:t>880,226</w:t>
            </w:r>
          </w:p>
        </w:tc>
        <w:tc>
          <w:tcPr>
            <w:tcW w:w="180" w:type="dxa"/>
          </w:tcPr>
          <w:p w14:paraId="13727FAD" w14:textId="77777777" w:rsidR="00B10E88" w:rsidRPr="00B027E3" w:rsidRDefault="00B10E8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097B56" w14:textId="77777777" w:rsidR="00B10E88" w:rsidRPr="00B027E3" w:rsidRDefault="00B10E88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2DC1653" w14:textId="77777777" w:rsidR="00B10E88" w:rsidRPr="00B027E3" w:rsidRDefault="00B10E8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38899" w14:textId="77777777" w:rsidR="00B10E88" w:rsidRPr="00B027E3" w:rsidRDefault="00B10E88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8D698D" w14:textId="77777777" w:rsidR="00B10E88" w:rsidRPr="00B027E3" w:rsidRDefault="00B10E8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EB771" w14:textId="3CDB3175" w:rsidR="00B10E88" w:rsidRPr="00B027E3" w:rsidRDefault="00806326" w:rsidP="0038321D">
            <w:pPr>
              <w:tabs>
                <w:tab w:val="decimal" w:pos="1168"/>
              </w:tabs>
              <w:ind w:right="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06326">
              <w:rPr>
                <w:rFonts w:asciiTheme="majorBidi" w:hAnsiTheme="majorBidi" w:cstheme="majorBidi" w:hint="eastAsia"/>
                <w:b/>
                <w:bCs/>
                <w:szCs w:val="24"/>
              </w:rPr>
              <w:t>847,336</w:t>
            </w:r>
          </w:p>
        </w:tc>
      </w:tr>
    </w:tbl>
    <w:p w14:paraId="5889B5FD" w14:textId="77777777" w:rsidR="006048BE" w:rsidRDefault="006048BE" w:rsidP="00E0250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38B1A89" w14:textId="77777777" w:rsidR="006048BE" w:rsidRDefault="006048BE" w:rsidP="00E0250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474000" w14:textId="77777777" w:rsidR="006048BE" w:rsidRDefault="006048BE" w:rsidP="00E0250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81DA564" w14:textId="77777777" w:rsidR="006048BE" w:rsidRDefault="006048BE" w:rsidP="00E0250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8F017F0" w14:textId="016EF0EF" w:rsidR="00E02500" w:rsidRDefault="00E02500" w:rsidP="00E0250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ให้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กู้ยืมระยะ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ยาวแก่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บุคคลหรือกิจการที่เกี่ยวข้องกัน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 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20"/>
        <w:gridCol w:w="90"/>
        <w:gridCol w:w="1080"/>
        <w:gridCol w:w="90"/>
        <w:gridCol w:w="990"/>
        <w:gridCol w:w="90"/>
        <w:gridCol w:w="900"/>
        <w:gridCol w:w="90"/>
        <w:gridCol w:w="1080"/>
      </w:tblGrid>
      <w:tr w:rsidR="00E02500" w:rsidRPr="002D5555" w14:paraId="3A89E12A" w14:textId="77777777" w:rsidTr="006358BF">
        <w:trPr>
          <w:trHeight w:val="20"/>
        </w:trPr>
        <w:tc>
          <w:tcPr>
            <w:tcW w:w="2970" w:type="dxa"/>
            <w:vAlign w:val="bottom"/>
          </w:tcPr>
          <w:p w14:paraId="79ADD5A9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4C89030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05A12A4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E02500" w:rsidRPr="002D5555" w14:paraId="7FD733D1" w14:textId="77777777" w:rsidTr="006358BF">
        <w:trPr>
          <w:trHeight w:val="20"/>
        </w:trPr>
        <w:tc>
          <w:tcPr>
            <w:tcW w:w="2970" w:type="dxa"/>
            <w:vAlign w:val="bottom"/>
          </w:tcPr>
          <w:p w14:paraId="568FDBF4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1D29C77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02500" w:rsidRPr="002D5555" w14:paraId="36BE5B36" w14:textId="77777777" w:rsidTr="006358BF">
        <w:trPr>
          <w:trHeight w:val="20"/>
        </w:trPr>
        <w:tc>
          <w:tcPr>
            <w:tcW w:w="2970" w:type="dxa"/>
            <w:vMerge w:val="restart"/>
          </w:tcPr>
          <w:p w14:paraId="7DEBE005" w14:textId="1A022FC2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24086">
              <w:rPr>
                <w:rFonts w:asciiTheme="majorBidi" w:hAnsiTheme="majorBidi" w:cstheme="majorBidi"/>
                <w:szCs w:val="24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ยาว</w:t>
            </w:r>
            <w:r w:rsidRPr="00A24086">
              <w:rPr>
                <w:rFonts w:asciiTheme="majorBidi" w:hAnsiTheme="majorBidi" w:cstheme="majorBidi"/>
                <w:szCs w:val="24"/>
                <w:cs/>
              </w:rPr>
              <w:t>แก่</w:t>
            </w:r>
            <w:r w:rsidRPr="00A24086">
              <w:rPr>
                <w:rFonts w:asciiTheme="majorBidi" w:hAnsiTheme="majorBidi" w:cstheme="majorBidi"/>
                <w:szCs w:val="24"/>
                <w:cs/>
              </w:rPr>
              <w:br/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93F52AC" w14:textId="37C1B3D3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  <w:p w14:paraId="2D535DA9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0F3B031B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มกราคม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7FC8003F" w14:textId="65F2D9A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E02500" w:rsidRPr="002D5555" w14:paraId="08E08074" w14:textId="77777777" w:rsidTr="006358BF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5B46ABA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B858C02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8434330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E02500" w:rsidRPr="00B027E3" w14:paraId="3D2F4F5D" w14:textId="77777777" w:rsidTr="006358BF">
        <w:trPr>
          <w:trHeight w:val="20"/>
        </w:trPr>
        <w:tc>
          <w:tcPr>
            <w:tcW w:w="2970" w:type="dxa"/>
          </w:tcPr>
          <w:p w14:paraId="182DB7A0" w14:textId="77777777" w:rsidR="00E02500" w:rsidRPr="002D5555" w:rsidRDefault="00E02500" w:rsidP="00884BA8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E02500" w:rsidRPr="002D5555" w:rsidRDefault="00E02500" w:rsidP="00884BA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0A290E8" w14:textId="77777777" w:rsidR="00E02500" w:rsidRPr="002D5555" w:rsidRDefault="00E02500" w:rsidP="00884BA8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79DF383" w14:textId="77777777" w:rsidR="00E02500" w:rsidRPr="002D5555" w:rsidRDefault="00E02500" w:rsidP="00884BA8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93E3A0" w14:textId="77777777" w:rsidR="00E02500" w:rsidRPr="00B027E3" w:rsidRDefault="00E02500" w:rsidP="00884BA8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1902E58" w14:textId="77777777" w:rsidR="00E02500" w:rsidRPr="00B027E3" w:rsidRDefault="00E02500" w:rsidP="00884BA8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77777777" w:rsidR="00E02500" w:rsidRPr="00B027E3" w:rsidRDefault="00E02500" w:rsidP="00884BA8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5</w:t>
            </w:r>
            <w:r w:rsidRPr="00B027E3">
              <w:rPr>
                <w:rFonts w:asciiTheme="majorBidi" w:eastAsia="Times New Roman" w:hAnsiTheme="majorBidi" w:cstheme="majorBidi"/>
                <w:szCs w:val="24"/>
                <w:lang w:val="en-GB"/>
              </w:rPr>
              <w:t>,</w:t>
            </w:r>
            <w:r w:rsidRPr="00B027E3"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  <w:t>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E02500" w:rsidRPr="00B027E3" w:rsidRDefault="00E02500" w:rsidP="00884BA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77777777" w:rsidR="00E02500" w:rsidRPr="00B027E3" w:rsidRDefault="00E02500" w:rsidP="00884BA8">
            <w:pPr>
              <w:tabs>
                <w:tab w:val="decimal" w:pos="7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B027E3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E02500" w:rsidRPr="00B027E3" w:rsidRDefault="00E02500" w:rsidP="00884BA8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280604E3" w:rsidR="00E02500" w:rsidRPr="00B027E3" w:rsidRDefault="00E02500" w:rsidP="00884BA8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Cs w:val="24"/>
              </w:rPr>
            </w:pPr>
            <w:r w:rsidRPr="00B027E3">
              <w:rPr>
                <w:rFonts w:asciiTheme="majorBidi" w:hAnsiTheme="majorBidi" w:cstheme="majorBidi"/>
                <w:szCs w:val="24"/>
              </w:rPr>
              <w:t>5,791</w:t>
            </w:r>
          </w:p>
        </w:tc>
      </w:tr>
      <w:tr w:rsidR="00E02500" w:rsidRPr="00B027E3" w14:paraId="2CA382CC" w14:textId="77777777" w:rsidTr="006358BF">
        <w:trPr>
          <w:trHeight w:val="20"/>
        </w:trPr>
        <w:tc>
          <w:tcPr>
            <w:tcW w:w="2970" w:type="dxa"/>
          </w:tcPr>
          <w:p w14:paraId="385668D7" w14:textId="77777777" w:rsidR="00E02500" w:rsidRPr="000B4171" w:rsidRDefault="00E02500" w:rsidP="00E02500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41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6600CB42" w14:textId="77777777" w:rsidR="00E02500" w:rsidRPr="000B4171" w:rsidRDefault="00E02500" w:rsidP="00E0250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78283EF" w14:textId="77777777" w:rsidR="00E02500" w:rsidRPr="000B4171" w:rsidRDefault="00E02500" w:rsidP="00E0250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50C434F" w14:textId="77777777" w:rsidR="00E02500" w:rsidRPr="000B4171" w:rsidRDefault="00E02500" w:rsidP="00E02500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F2595" w14:textId="47FFE02F" w:rsidR="00E02500" w:rsidRPr="000B4171" w:rsidRDefault="00E02500" w:rsidP="00E02500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417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</w:tcPr>
          <w:p w14:paraId="12D1B6F3" w14:textId="77777777" w:rsidR="00E02500" w:rsidRPr="000B4171" w:rsidRDefault="00E02500" w:rsidP="00E02500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6F48A1B9" w:rsidR="00E02500" w:rsidRPr="000B4171" w:rsidRDefault="00E02500" w:rsidP="00E02500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  <w:lang w:val="en-GB"/>
              </w:rPr>
            </w:pPr>
            <w:r w:rsidRPr="000B4171">
              <w:rPr>
                <w:rFonts w:asciiTheme="majorBidi" w:eastAsia="Times New Roman" w:hAnsiTheme="majorBidi" w:cstheme="majorBidi"/>
                <w:b/>
                <w:bCs/>
                <w:szCs w:val="24"/>
                <w:cs/>
                <w:lang w:val="en-GB"/>
              </w:rPr>
              <w:t>5</w:t>
            </w:r>
            <w:r w:rsidRPr="000B4171">
              <w:rPr>
                <w:rFonts w:asciiTheme="majorBidi" w:eastAsia="Times New Roman" w:hAnsiTheme="majorBidi" w:cstheme="majorBidi"/>
                <w:b/>
                <w:bCs/>
                <w:szCs w:val="24"/>
                <w:lang w:val="en-GB"/>
              </w:rPr>
              <w:t>,</w:t>
            </w:r>
            <w:r w:rsidRPr="000B4171">
              <w:rPr>
                <w:rFonts w:asciiTheme="majorBidi" w:eastAsia="Times New Roman" w:hAnsiTheme="majorBidi" w:cstheme="majorBidi"/>
                <w:b/>
                <w:bCs/>
                <w:szCs w:val="24"/>
                <w:cs/>
                <w:lang w:val="en-GB"/>
              </w:rPr>
              <w:t>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D6B27A" w14:textId="77777777" w:rsidR="00E02500" w:rsidRPr="000B4171" w:rsidRDefault="00E02500" w:rsidP="00E02500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89C139" w14:textId="50711C8F" w:rsidR="00E02500" w:rsidRPr="000B4171" w:rsidRDefault="00E02500" w:rsidP="00E02500">
            <w:pPr>
              <w:tabs>
                <w:tab w:val="decimal" w:pos="7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0B4171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66573" w14:textId="77777777" w:rsidR="00E02500" w:rsidRPr="000B4171" w:rsidRDefault="00E02500" w:rsidP="00E02500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52EBA07" w14:textId="1C5BD5C8" w:rsidR="00E02500" w:rsidRPr="000B4171" w:rsidRDefault="00E02500" w:rsidP="00E02500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4171">
              <w:rPr>
                <w:rFonts w:asciiTheme="majorBidi" w:hAnsiTheme="majorBidi" w:cstheme="majorBidi"/>
                <w:b/>
                <w:bCs/>
                <w:szCs w:val="24"/>
              </w:rPr>
              <w:t>5,791</w:t>
            </w:r>
          </w:p>
        </w:tc>
      </w:tr>
    </w:tbl>
    <w:p w14:paraId="34258A1E" w14:textId="1F3068E8" w:rsidR="00E02500" w:rsidRDefault="00E02500" w:rsidP="00E0250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3783FC5" w14:textId="1B1ACDAC" w:rsidR="00F53166" w:rsidRPr="002D5555" w:rsidRDefault="009E4C64" w:rsidP="002A7FAB">
      <w:pPr>
        <w:spacing w:before="120"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ยอดคงเหลือของเงินกู้ยืมระยะสั้นจากบุคคลหรือกิจการที่เกี่ยวข้องกัน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323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C56BD8"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A323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45"/>
        <w:gridCol w:w="86"/>
        <w:gridCol w:w="1081"/>
        <w:gridCol w:w="86"/>
        <w:gridCol w:w="972"/>
        <w:gridCol w:w="90"/>
        <w:gridCol w:w="900"/>
        <w:gridCol w:w="90"/>
        <w:gridCol w:w="1080"/>
      </w:tblGrid>
      <w:tr w:rsidR="008E1FB5" w:rsidRPr="00202E90" w14:paraId="7569C325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9FDE8A1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CD23F42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1947AF50" w14:textId="77777777" w:rsidR="008E1FB5" w:rsidRPr="002D5555" w:rsidRDefault="008E1FB5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vAlign w:val="bottom"/>
          </w:tcPr>
          <w:p w14:paraId="6E1D4EED" w14:textId="6714E6F0" w:rsidR="008E1FB5" w:rsidRPr="002D5555" w:rsidRDefault="008E1FB5" w:rsidP="008E1F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F53166" w:rsidRPr="00202E90" w14:paraId="52EB8810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74D326C0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29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2D5555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53166" w:rsidRPr="00202E90" w14:paraId="087870A9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FD53A21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90" w:type="dxa"/>
          </w:tcPr>
          <w:p w14:paraId="2FF92CA3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375D0B12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</w:tc>
        <w:tc>
          <w:tcPr>
            <w:tcW w:w="86" w:type="dxa"/>
          </w:tcPr>
          <w:p w14:paraId="1579FC3E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1823F69" w14:textId="2BB4EBB4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C2017A3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F53166" w:rsidRPr="002D5555" w:rsidRDefault="00F5316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FFD5B6E" w14:textId="56C33154" w:rsidR="00F53166" w:rsidRPr="002D5555" w:rsidRDefault="00F5316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53166" w:rsidRPr="00202E90" w14:paraId="51D54CAC" w14:textId="77777777" w:rsidTr="00801454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084C2DF3" w14:textId="77777777" w:rsidR="00F53166" w:rsidRPr="002D5555" w:rsidRDefault="009E4C64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หรือกิจการที่เกี่ยวข้องกัน </w:t>
            </w:r>
          </w:p>
        </w:tc>
        <w:tc>
          <w:tcPr>
            <w:tcW w:w="90" w:type="dxa"/>
          </w:tcPr>
          <w:p w14:paraId="4F24A910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1FD2CD1D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2112BDB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C099A7D" w14:textId="02605559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มกราคม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256</w:t>
            </w:r>
            <w:r w:rsidR="00DD7F8F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6" w:type="dxa"/>
          </w:tcPr>
          <w:p w14:paraId="2848D46B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4D0D46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9EC56A" w14:textId="77777777" w:rsidR="00F53166" w:rsidRPr="002D5555" w:rsidRDefault="009E4C64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F53166" w:rsidRPr="002D5555" w:rsidRDefault="00F53166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ACAFEE2" w14:textId="3891766B" w:rsidR="00F53166" w:rsidRPr="002D5555" w:rsidRDefault="009E4C6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 w:rsidR="00DD7F8F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0F66BB" w:rsidRPr="00202E90" w14:paraId="18B47479" w14:textId="77777777" w:rsidTr="0011667B">
        <w:trPr>
          <w:trHeight w:val="20"/>
        </w:trPr>
        <w:tc>
          <w:tcPr>
            <w:tcW w:w="2970" w:type="dxa"/>
            <w:tcBorders>
              <w:top w:val="single" w:sz="4" w:space="0" w:color="auto"/>
            </w:tcBorders>
          </w:tcPr>
          <w:p w14:paraId="06CCA427" w14:textId="16DD67BE" w:rsidR="000F66BB" w:rsidRPr="002D5555" w:rsidRDefault="000F66BB" w:rsidP="000F66BB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>กรรมการของบริษัทย่อย</w:t>
            </w:r>
            <w:r w:rsidR="00554AB1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="00554AB1" w:rsidRPr="00554AB1">
              <w:rPr>
                <w:rFonts w:asciiTheme="majorBidi" w:hAnsiTheme="majorBidi" w:cstheme="majorBidi"/>
                <w:spacing w:val="-6"/>
                <w:szCs w:val="24"/>
              </w:rPr>
              <w:t>(</w:t>
            </w:r>
            <w:r w:rsidR="00554AB1" w:rsidRPr="00554AB1">
              <w:rPr>
                <w:rFonts w:asciiTheme="majorBidi" w:hAnsiTheme="majorBidi" w:hint="cs"/>
                <w:spacing w:val="-6"/>
                <w:szCs w:val="24"/>
                <w:cs/>
              </w:rPr>
              <w:t>ดูหมายเหตุข้อ</w:t>
            </w:r>
            <w:r w:rsidR="00554AB1" w:rsidRPr="00554AB1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="00554AB1" w:rsidRPr="00554AB1">
              <w:rPr>
                <w:rFonts w:asciiTheme="majorBidi" w:hAnsiTheme="majorBidi" w:cstheme="majorBidi"/>
                <w:spacing w:val="-6"/>
                <w:szCs w:val="24"/>
              </w:rPr>
              <w:t>23)</w:t>
            </w:r>
          </w:p>
        </w:tc>
        <w:tc>
          <w:tcPr>
            <w:tcW w:w="90" w:type="dxa"/>
          </w:tcPr>
          <w:p w14:paraId="07B060FF" w14:textId="77777777" w:rsidR="000F66BB" w:rsidRPr="002D5555" w:rsidRDefault="000F66BB" w:rsidP="000F66B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36AE7B8A" w14:textId="77777777" w:rsidR="000F66BB" w:rsidRPr="002D5555" w:rsidRDefault="000F66BB" w:rsidP="000B4171">
            <w:pPr>
              <w:ind w:left="9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0F66BB" w:rsidRPr="002D5555" w:rsidRDefault="000F66BB" w:rsidP="000F66BB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0C180111" w:rsidR="000F66BB" w:rsidRPr="002D5555" w:rsidRDefault="001A36DD" w:rsidP="000F66BB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1A36DD">
              <w:rPr>
                <w:rFonts w:asciiTheme="majorBidi" w:hAnsiTheme="majorBidi" w:cstheme="majorBidi" w:hint="eastAsia"/>
                <w:szCs w:val="24"/>
              </w:rPr>
              <w:t>16,432</w:t>
            </w:r>
          </w:p>
        </w:tc>
        <w:tc>
          <w:tcPr>
            <w:tcW w:w="86" w:type="dxa"/>
          </w:tcPr>
          <w:p w14:paraId="4B8FAAF7" w14:textId="77777777" w:rsidR="000F66BB" w:rsidRPr="002D5555" w:rsidRDefault="000F66BB" w:rsidP="000F66BB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24905C4" w14:textId="64B40969" w:rsidR="000F66BB" w:rsidRPr="002D5555" w:rsidRDefault="00536CCF" w:rsidP="00684249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AB8908" w14:textId="77777777" w:rsidR="000F66BB" w:rsidRPr="002D5555" w:rsidRDefault="000F66BB" w:rsidP="000F66BB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126CABBB" w:rsidR="000F66BB" w:rsidRPr="002D5555" w:rsidRDefault="00536CCF" w:rsidP="007366B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6BE791E5" w14:textId="77777777" w:rsidR="000F66BB" w:rsidRPr="002D5555" w:rsidRDefault="000F66BB" w:rsidP="007366BD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061A6ED1" w:rsidR="000F66BB" w:rsidRPr="002D5555" w:rsidRDefault="00536CCF" w:rsidP="000F66BB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536CCF">
              <w:rPr>
                <w:rFonts w:asciiTheme="majorBidi" w:hAnsiTheme="majorBidi" w:cstheme="majorBidi" w:hint="eastAsia"/>
                <w:szCs w:val="24"/>
              </w:rPr>
              <w:t>16,432</w:t>
            </w:r>
          </w:p>
        </w:tc>
      </w:tr>
      <w:tr w:rsidR="00536CCF" w:rsidRPr="00202E90" w14:paraId="5E49361D" w14:textId="77777777" w:rsidTr="00FC6782">
        <w:trPr>
          <w:trHeight w:val="20"/>
        </w:trPr>
        <w:tc>
          <w:tcPr>
            <w:tcW w:w="2970" w:type="dxa"/>
          </w:tcPr>
          <w:p w14:paraId="1BE0038B" w14:textId="77777777" w:rsidR="00536CCF" w:rsidRDefault="00536CCF" w:rsidP="00536CC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pacing w:val="-6"/>
                <w:szCs w:val="24"/>
              </w:rPr>
            </w:pPr>
            <w:r w:rsidRPr="00090437">
              <w:rPr>
                <w:rFonts w:asciiTheme="majorBidi" w:hAnsiTheme="majorBidi" w:hint="cs"/>
                <w:spacing w:val="-6"/>
                <w:szCs w:val="24"/>
                <w:cs/>
              </w:rPr>
              <w:t>บริษัท</w:t>
            </w:r>
            <w:r w:rsidRPr="00090437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090437">
              <w:rPr>
                <w:rFonts w:asciiTheme="majorBidi" w:hAnsiTheme="majorBidi" w:hint="cs"/>
                <w:spacing w:val="-6"/>
                <w:szCs w:val="24"/>
                <w:cs/>
              </w:rPr>
              <w:t>การจัดการสิ่งแวดล้อมหาดใหญ่</w:t>
            </w:r>
            <w:r w:rsidRPr="00090437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090437">
              <w:rPr>
                <w:rFonts w:asciiTheme="majorBidi" w:hAnsiTheme="majorBidi" w:hint="cs"/>
                <w:spacing w:val="-6"/>
                <w:szCs w:val="24"/>
                <w:cs/>
              </w:rPr>
              <w:t>จำกัด</w:t>
            </w:r>
          </w:p>
          <w:p w14:paraId="20B95FBD" w14:textId="32D6FA16" w:rsidR="00536CCF" w:rsidRPr="002D5555" w:rsidRDefault="000942FA" w:rsidP="00536CC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Cs w:val="24"/>
              </w:rPr>
              <w:t xml:space="preserve">   </w:t>
            </w:r>
            <w:r w:rsidR="00536CCF">
              <w:rPr>
                <w:rFonts w:asciiTheme="majorBidi" w:hAnsiTheme="majorBidi" w:hint="cs"/>
                <w:spacing w:val="-6"/>
                <w:szCs w:val="24"/>
                <w:cs/>
              </w:rPr>
              <w:t xml:space="preserve">(ดูหมายเหตุข้อ </w:t>
            </w:r>
            <w:r w:rsidR="00536CCF">
              <w:rPr>
                <w:rFonts w:asciiTheme="majorBidi" w:hAnsiTheme="majorBidi"/>
                <w:spacing w:val="-6"/>
                <w:szCs w:val="24"/>
              </w:rPr>
              <w:t>23</w:t>
            </w:r>
            <w:r w:rsidR="00536CCF">
              <w:rPr>
                <w:rFonts w:asciiTheme="majorBidi" w:hAnsiTheme="majorBidi" w:hint="cs"/>
                <w:spacing w:val="-6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29A8C10" w14:textId="77777777" w:rsidR="00536CCF" w:rsidRPr="002D5555" w:rsidRDefault="00536CCF" w:rsidP="00536CC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</w:tcPr>
          <w:p w14:paraId="2C17992A" w14:textId="77777777" w:rsidR="00536CCF" w:rsidRDefault="00536CCF" w:rsidP="000B4171">
            <w:pPr>
              <w:ind w:left="92"/>
              <w:jc w:val="center"/>
              <w:rPr>
                <w:rFonts w:asciiTheme="majorBidi" w:hAnsiTheme="majorBidi"/>
                <w:szCs w:val="24"/>
              </w:rPr>
            </w:pPr>
            <w:r w:rsidRPr="00E9531E">
              <w:rPr>
                <w:rFonts w:asciiTheme="majorBidi" w:hAnsiTheme="majorBidi" w:hint="cs"/>
                <w:szCs w:val="24"/>
                <w:cs/>
              </w:rPr>
              <w:t>บริษัทที่เกี่ยวข้องกัน</w:t>
            </w:r>
          </w:p>
          <w:p w14:paraId="7DFBF057" w14:textId="0FE42A39" w:rsidR="00536CCF" w:rsidRPr="002D5555" w:rsidRDefault="00455BEC" w:rsidP="000B4171">
            <w:pPr>
              <w:ind w:left="9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hint="cs"/>
                <w:szCs w:val="24"/>
                <w:cs/>
              </w:rPr>
              <w:t>(มีผู้ถือหุ้นร่วมกัน)</w:t>
            </w:r>
          </w:p>
        </w:tc>
        <w:tc>
          <w:tcPr>
            <w:tcW w:w="86" w:type="dxa"/>
          </w:tcPr>
          <w:p w14:paraId="45403218" w14:textId="77777777" w:rsidR="00536CCF" w:rsidRPr="002D5555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ACE9045" w14:textId="18993EF4" w:rsidR="00536CCF" w:rsidRPr="002D5555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AE6D9E">
              <w:rPr>
                <w:rFonts w:asciiTheme="majorBidi" w:hAnsiTheme="majorBidi" w:cstheme="majorBidi" w:hint="eastAsia"/>
                <w:szCs w:val="24"/>
              </w:rPr>
              <w:t>19,794</w:t>
            </w:r>
          </w:p>
        </w:tc>
        <w:tc>
          <w:tcPr>
            <w:tcW w:w="86" w:type="dxa"/>
            <w:vAlign w:val="bottom"/>
          </w:tcPr>
          <w:p w14:paraId="718180D4" w14:textId="77777777" w:rsidR="00536CCF" w:rsidRPr="002D5555" w:rsidRDefault="00536CC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0383616" w14:textId="3F8DF890" w:rsidR="00536CCF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7FA137" w14:textId="77777777" w:rsidR="00536CCF" w:rsidRPr="002D5555" w:rsidRDefault="00536CCF" w:rsidP="00FC678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588FCC" w14:textId="6E04E24C" w:rsidR="00536CCF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E9176A1" w14:textId="77777777" w:rsidR="00536CCF" w:rsidRPr="002D5555" w:rsidRDefault="00536CCF" w:rsidP="00FC6782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4D80B915" w14:textId="34C03DF8" w:rsidR="00536CCF" w:rsidRDefault="00536CCF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AE6D9E">
              <w:rPr>
                <w:rFonts w:asciiTheme="majorBidi" w:hAnsiTheme="majorBidi" w:cstheme="majorBidi" w:hint="eastAsia"/>
                <w:szCs w:val="24"/>
              </w:rPr>
              <w:t>19,794</w:t>
            </w:r>
          </w:p>
        </w:tc>
      </w:tr>
      <w:tr w:rsidR="00536CCF" w:rsidRPr="00202E90" w14:paraId="4D686DDD" w14:textId="77777777" w:rsidTr="00FC6782">
        <w:trPr>
          <w:trHeight w:val="20"/>
        </w:trPr>
        <w:tc>
          <w:tcPr>
            <w:tcW w:w="2970" w:type="dxa"/>
          </w:tcPr>
          <w:p w14:paraId="2E2CF085" w14:textId="77777777" w:rsidR="00536CCF" w:rsidRDefault="00536CCF" w:rsidP="00536CC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ยูนิเวอร์แซล เวสต์ แมเนจเม้นท์ จำกัด</w:t>
            </w:r>
          </w:p>
          <w:p w14:paraId="0507EFEE" w14:textId="5CCD30F0" w:rsidR="00536CCF" w:rsidRPr="002D5555" w:rsidRDefault="000942FA" w:rsidP="00536CC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Cs w:val="24"/>
              </w:rPr>
              <w:t xml:space="preserve">   </w:t>
            </w:r>
            <w:r w:rsidR="00536CCF">
              <w:rPr>
                <w:rFonts w:asciiTheme="majorBidi" w:hAnsiTheme="majorBidi" w:hint="cs"/>
                <w:spacing w:val="-6"/>
                <w:szCs w:val="24"/>
                <w:cs/>
              </w:rPr>
              <w:t xml:space="preserve">(ดูหมายเหตุข้อ </w:t>
            </w:r>
            <w:r w:rsidR="00536CCF">
              <w:rPr>
                <w:rFonts w:asciiTheme="majorBidi" w:hAnsiTheme="majorBidi"/>
                <w:spacing w:val="-6"/>
                <w:szCs w:val="24"/>
              </w:rPr>
              <w:t>23</w:t>
            </w:r>
            <w:r w:rsidR="00536CCF">
              <w:rPr>
                <w:rFonts w:asciiTheme="majorBidi" w:hAnsiTheme="majorBidi" w:hint="cs"/>
                <w:spacing w:val="-6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F65D975" w14:textId="77777777" w:rsidR="00536CCF" w:rsidRPr="002D5555" w:rsidRDefault="00536CCF" w:rsidP="00536CCF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5" w:type="dxa"/>
            <w:vAlign w:val="bottom"/>
          </w:tcPr>
          <w:p w14:paraId="4B414ECB" w14:textId="77777777" w:rsidR="00536CCF" w:rsidRPr="002D5555" w:rsidRDefault="00536CCF" w:rsidP="00FC6782">
            <w:pPr>
              <w:ind w:left="9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68722257" w14:textId="77777777" w:rsidR="00536CCF" w:rsidRPr="002D5555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B4E00B2" w14:textId="69117B36" w:rsidR="00536CCF" w:rsidRPr="002D5555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A6AFB">
              <w:rPr>
                <w:rFonts w:asciiTheme="majorBidi" w:hAnsiTheme="majorBidi" w:cstheme="majorBidi" w:hint="eastAsia"/>
                <w:szCs w:val="24"/>
              </w:rPr>
              <w:t>29,007</w:t>
            </w:r>
          </w:p>
        </w:tc>
        <w:tc>
          <w:tcPr>
            <w:tcW w:w="86" w:type="dxa"/>
            <w:vAlign w:val="bottom"/>
          </w:tcPr>
          <w:p w14:paraId="2A57222C" w14:textId="77777777" w:rsidR="00536CCF" w:rsidRPr="002D5555" w:rsidRDefault="00536CC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98AEA28" w14:textId="64A43194" w:rsidR="00536CCF" w:rsidRPr="002D5555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A9EBA9" w14:textId="77777777" w:rsidR="00536CCF" w:rsidRPr="002D5555" w:rsidRDefault="00536CCF" w:rsidP="00FC678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63A3E" w14:textId="373CD1FC" w:rsidR="00536CCF" w:rsidRPr="002D5555" w:rsidRDefault="00536CCF" w:rsidP="00FC678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 (29,007)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027E06D" w14:textId="77777777" w:rsidR="00536CCF" w:rsidRPr="002D5555" w:rsidRDefault="00536CCF" w:rsidP="00FC6782">
            <w:pPr>
              <w:tabs>
                <w:tab w:val="decimal" w:pos="732"/>
              </w:tabs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26C57FB9" w14:textId="734C74AC" w:rsidR="00536CCF" w:rsidRPr="002D5555" w:rsidRDefault="00536CCF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126,007</w:t>
            </w:r>
          </w:p>
        </w:tc>
      </w:tr>
      <w:tr w:rsidR="00536CCF" w:rsidRPr="00202E90" w14:paraId="2C856D12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03AC3467" w14:textId="77777777" w:rsidR="00536CCF" w:rsidRPr="002D5555" w:rsidRDefault="00536CCF" w:rsidP="00536CCF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536CCF" w:rsidRPr="002D5555" w:rsidRDefault="00536CCF" w:rsidP="00536C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536CCF" w:rsidRPr="002D5555" w:rsidRDefault="00536CCF" w:rsidP="00536CC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536CCF" w:rsidRPr="002D5555" w:rsidRDefault="00536CCF" w:rsidP="00536CCF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01880351" w:rsidR="00536CCF" w:rsidRPr="000F66BB" w:rsidRDefault="00536CCF" w:rsidP="00536CCF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A3239">
              <w:rPr>
                <w:rFonts w:asciiTheme="majorBidi" w:hAnsiTheme="majorBidi" w:cstheme="majorBidi" w:hint="eastAsia"/>
                <w:b/>
                <w:bCs/>
                <w:szCs w:val="24"/>
              </w:rPr>
              <w:t>65,233</w:t>
            </w:r>
          </w:p>
        </w:tc>
        <w:tc>
          <w:tcPr>
            <w:tcW w:w="86" w:type="dxa"/>
          </w:tcPr>
          <w:p w14:paraId="5DD04D78" w14:textId="77777777" w:rsidR="00536CCF" w:rsidRPr="000F66BB" w:rsidRDefault="00536CCF" w:rsidP="00536CCF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7FB9B549" w:rsidR="00536CCF" w:rsidRPr="000F66BB" w:rsidRDefault="00536CCF" w:rsidP="00536CCF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126,007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536CCF" w:rsidRPr="000F66BB" w:rsidRDefault="00536CCF" w:rsidP="00536CCF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65C2909F" w:rsidR="00536CCF" w:rsidRPr="00536CCF" w:rsidRDefault="00536CCF" w:rsidP="00536CCF">
            <w:pPr>
              <w:tabs>
                <w:tab w:val="left" w:pos="651"/>
                <w:tab w:val="decimal" w:pos="881"/>
              </w:tabs>
              <w:ind w:righ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 </w:t>
            </w:r>
            <w:r w:rsidRPr="00536CCF">
              <w:rPr>
                <w:rFonts w:asciiTheme="majorBidi" w:hAnsiTheme="majorBidi" w:cstheme="majorBidi"/>
                <w:b/>
                <w:bCs/>
                <w:szCs w:val="24"/>
              </w:rPr>
              <w:t>(29,007)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536CCF" w:rsidRPr="000F66BB" w:rsidRDefault="00536CCF" w:rsidP="00536CCF">
            <w:pPr>
              <w:tabs>
                <w:tab w:val="decimal" w:pos="73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2FED4F4B" w:rsidR="00536CCF" w:rsidRPr="000F66BB" w:rsidRDefault="00536CCF" w:rsidP="00536C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162,233</w:t>
            </w:r>
          </w:p>
        </w:tc>
      </w:tr>
    </w:tbl>
    <w:p w14:paraId="5F6DDEEA" w14:textId="207D9DB2" w:rsidR="00F53166" w:rsidRDefault="00F531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620"/>
        <w:gridCol w:w="90"/>
        <w:gridCol w:w="1080"/>
        <w:gridCol w:w="90"/>
        <w:gridCol w:w="990"/>
        <w:gridCol w:w="90"/>
        <w:gridCol w:w="900"/>
        <w:gridCol w:w="90"/>
        <w:gridCol w:w="1080"/>
      </w:tblGrid>
      <w:tr w:rsidR="00F53166" w:rsidRPr="00202E90" w14:paraId="3626C697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41058B71" w14:textId="77777777" w:rsidR="00F53166" w:rsidRPr="002D5555" w:rsidRDefault="00F531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0B41F3D5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D1EDC3E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6C7F3A5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7A4CA50" w14:textId="77777777" w:rsidR="00F53166" w:rsidRPr="002D5555" w:rsidRDefault="009E4C64" w:rsidP="00801454">
            <w:pPr>
              <w:tabs>
                <w:tab w:val="left" w:pos="360"/>
                <w:tab w:val="left" w:pos="2160"/>
              </w:tabs>
              <w:spacing w:line="320" w:lineRule="exact"/>
              <w:ind w:left="-72"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หน่วย: พันบาท)</w:t>
            </w:r>
          </w:p>
        </w:tc>
      </w:tr>
      <w:tr w:rsidR="00F53166" w:rsidRPr="00202E90" w14:paraId="74A991AB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FF55401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F7F498B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5D8470A3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202E90" w14:paraId="3F4C9E4B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6F88983D" w14:textId="1CF568DE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 w:hint="cs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" w:type="dxa"/>
          </w:tcPr>
          <w:p w14:paraId="7669CDDC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B8C062C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ลักษณะ</w:t>
            </w:r>
          </w:p>
        </w:tc>
        <w:tc>
          <w:tcPr>
            <w:tcW w:w="90" w:type="dxa"/>
            <w:vAlign w:val="bottom"/>
          </w:tcPr>
          <w:p w14:paraId="569E1C2D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10E7D2" w14:textId="18181DA3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7B38DEE" w14:textId="3B38E1B1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 w:hint="cs"/>
                <w:szCs w:val="24"/>
                <w:cs/>
              </w:rPr>
            </w:pPr>
          </w:p>
        </w:tc>
      </w:tr>
      <w:tr w:rsidR="00F53166" w:rsidRPr="00202E90" w14:paraId="25734EC5" w14:textId="77777777" w:rsidTr="00801454">
        <w:trPr>
          <w:trHeight w:val="20"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2341EFDC" w14:textId="50DAA59B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6184ADE9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D6297E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4511BF39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190D01" w14:textId="033EF306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มกราคม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256</w:t>
            </w:r>
            <w:r w:rsidR="00332A7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vAlign w:val="bottom"/>
          </w:tcPr>
          <w:p w14:paraId="4840CF35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4FB60F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555A8" w14:textId="77777777" w:rsidR="00F53166" w:rsidRPr="002D5555" w:rsidRDefault="009E4C6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F53166" w:rsidRPr="002D5555" w:rsidRDefault="00F5316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7B76AFC" w14:textId="4569ECAC" w:rsidR="00F53166" w:rsidRPr="002D5555" w:rsidRDefault="009E4C64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31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 w:rsidR="00332A7D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F53166" w:rsidRPr="00202E90" w14:paraId="076D7C6A" w14:textId="77777777" w:rsidTr="00763DF0">
        <w:trPr>
          <w:trHeight w:val="64"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1066FF12" w14:textId="2F4B89CC" w:rsidR="00F53166" w:rsidRPr="00202E90" w:rsidRDefault="008B74AF" w:rsidP="00BE5C7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บริษัท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เอ็นเนอร์ยี่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ฟอร์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โซไซตี้</w:t>
            </w:r>
            <w:r w:rsidRPr="008B74A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8B74AF">
              <w:rPr>
                <w:rFonts w:asciiTheme="majorBidi" w:hAnsiTheme="majorBidi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49EE1A5B" w14:textId="77777777" w:rsidR="00F53166" w:rsidRPr="00202E90" w:rsidRDefault="00F53166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F53166" w:rsidRPr="002D5555" w:rsidRDefault="009E4C64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F53166" w:rsidRPr="002D5555" w:rsidRDefault="00F53166" w:rsidP="00BE5C7F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64E007E1" w:rsidR="00F53166" w:rsidRPr="0071546D" w:rsidRDefault="003230BB" w:rsidP="0071546D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75,875</w:t>
            </w:r>
          </w:p>
        </w:tc>
        <w:tc>
          <w:tcPr>
            <w:tcW w:w="90" w:type="dxa"/>
            <w:vAlign w:val="bottom"/>
          </w:tcPr>
          <w:p w14:paraId="3599F414" w14:textId="77777777" w:rsidR="00F53166" w:rsidRPr="0071546D" w:rsidRDefault="00F53166" w:rsidP="0071546D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2FE31447" w:rsidR="00F53166" w:rsidRPr="0071546D" w:rsidRDefault="00E072AD" w:rsidP="0071546D">
            <w:pPr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F53166" w:rsidRPr="0071546D" w:rsidRDefault="00F53166" w:rsidP="0071546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3F9DA031" w:rsidR="00F53166" w:rsidRPr="00C81DA0" w:rsidRDefault="00E072AD" w:rsidP="00C81DA0">
            <w:pPr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C81DA0">
              <w:rPr>
                <w:rFonts w:asciiTheme="majorBidi" w:hAnsiTheme="majorBidi" w:cstheme="majorBidi"/>
                <w:szCs w:val="24"/>
              </w:rPr>
              <w:t>(66,335)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F53166" w:rsidRPr="0071546D" w:rsidRDefault="00F53166" w:rsidP="0071546D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1B8BD4F6" w:rsidR="00F53166" w:rsidRPr="0071546D" w:rsidRDefault="00E072AD" w:rsidP="0071546D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12,040</w:t>
            </w:r>
          </w:p>
        </w:tc>
      </w:tr>
      <w:tr w:rsidR="001E4BF3" w:rsidRPr="00202E90" w14:paraId="530E1D46" w14:textId="77777777" w:rsidTr="00A35C6E">
        <w:trPr>
          <w:trHeight w:val="64"/>
        </w:trPr>
        <w:tc>
          <w:tcPr>
            <w:tcW w:w="2970" w:type="dxa"/>
            <w:vAlign w:val="bottom"/>
          </w:tcPr>
          <w:p w14:paraId="03D9DD43" w14:textId="3A0E503C" w:rsidR="001E4BF3" w:rsidRPr="008B74AF" w:rsidRDefault="001E4BF3" w:rsidP="001E4BF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/>
                <w:spacing w:val="-6"/>
                <w:szCs w:val="24"/>
                <w:cs/>
              </w:rPr>
            </w:pPr>
            <w:r w:rsidRPr="00626FBC">
              <w:rPr>
                <w:rFonts w:asciiTheme="majorBidi" w:hAnsiTheme="majorBidi" w:hint="cs"/>
                <w:spacing w:val="-6"/>
                <w:szCs w:val="24"/>
                <w:cs/>
              </w:rPr>
              <w:t>บริษัท</w:t>
            </w:r>
            <w:r w:rsidRPr="00626FBC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626FBC">
              <w:rPr>
                <w:rFonts w:asciiTheme="majorBidi" w:hAnsiTheme="majorBidi" w:hint="cs"/>
                <w:spacing w:val="-6"/>
                <w:szCs w:val="24"/>
                <w:cs/>
              </w:rPr>
              <w:t>เอ็นเนอร์ยี่</w:t>
            </w:r>
            <w:r w:rsidRPr="00626FBC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626FBC">
              <w:rPr>
                <w:rFonts w:asciiTheme="majorBidi" w:hAnsiTheme="majorBidi" w:hint="cs"/>
                <w:spacing w:val="-6"/>
                <w:szCs w:val="24"/>
                <w:cs/>
              </w:rPr>
              <w:t>รีโวลูชั่น</w:t>
            </w:r>
            <w:r w:rsidRPr="00626FBC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626FBC">
              <w:rPr>
                <w:rFonts w:asciiTheme="majorBidi" w:hAnsiTheme="majorBidi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580A156D" w14:textId="77777777" w:rsidR="001E4BF3" w:rsidRPr="00202E90" w:rsidRDefault="001E4BF3" w:rsidP="001E4BF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</w:tcPr>
          <w:p w14:paraId="15E4D862" w14:textId="7EC11E93" w:rsidR="001E4BF3" w:rsidRPr="007C3FB0" w:rsidRDefault="001E4BF3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/>
                <w:spacing w:val="-6"/>
                <w:szCs w:val="24"/>
                <w:cs/>
              </w:rPr>
            </w:pPr>
            <w:r w:rsidRPr="00E51324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1E4BF3" w:rsidRPr="002D5555" w:rsidRDefault="001E4BF3" w:rsidP="001E4BF3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16BD39" w14:textId="74D99269" w:rsidR="001E4BF3" w:rsidRPr="0071546D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55,300</w:t>
            </w:r>
          </w:p>
        </w:tc>
        <w:tc>
          <w:tcPr>
            <w:tcW w:w="90" w:type="dxa"/>
            <w:vAlign w:val="bottom"/>
          </w:tcPr>
          <w:p w14:paraId="70660347" w14:textId="77777777" w:rsidR="001E4BF3" w:rsidRPr="0071546D" w:rsidRDefault="001E4BF3" w:rsidP="001E4BF3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98B740" w14:textId="5AF91DCC" w:rsidR="001E4BF3" w:rsidRPr="0071546D" w:rsidRDefault="001E4BF3" w:rsidP="001E4BF3">
            <w:pPr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1E4BF3" w:rsidRPr="0071546D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0D36D" w14:textId="0679D828" w:rsidR="001E4BF3" w:rsidRPr="00C81DA0" w:rsidRDefault="001E4BF3" w:rsidP="001E4BF3">
            <w:pPr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C81DA0">
              <w:rPr>
                <w:rFonts w:asciiTheme="majorBidi" w:hAnsiTheme="majorBidi" w:cstheme="majorBidi"/>
                <w:szCs w:val="24"/>
              </w:rPr>
              <w:t>(17,950)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1E4BF3" w:rsidRPr="0071546D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6383D1A2" w14:textId="5B397755" w:rsidR="001E4BF3" w:rsidRPr="0071546D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37,350</w:t>
            </w:r>
          </w:p>
        </w:tc>
      </w:tr>
      <w:tr w:rsidR="001E4BF3" w:rsidRPr="00202E90" w14:paraId="54941BB3" w14:textId="77777777" w:rsidTr="00A35C6E">
        <w:trPr>
          <w:trHeight w:val="64"/>
        </w:trPr>
        <w:tc>
          <w:tcPr>
            <w:tcW w:w="2970" w:type="dxa"/>
            <w:vAlign w:val="bottom"/>
          </w:tcPr>
          <w:p w14:paraId="021DFA21" w14:textId="34DD4139" w:rsidR="001E4BF3" w:rsidRPr="008B74AF" w:rsidRDefault="001E4BF3" w:rsidP="001E4BF3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/>
                <w:spacing w:val="-6"/>
                <w:szCs w:val="24"/>
                <w:cs/>
              </w:rPr>
            </w:pPr>
            <w:r w:rsidRPr="00F8169F">
              <w:rPr>
                <w:rFonts w:asciiTheme="majorBidi" w:hAnsiTheme="majorBidi" w:hint="cs"/>
                <w:spacing w:val="-6"/>
                <w:szCs w:val="24"/>
                <w:cs/>
              </w:rPr>
              <w:t>บริษัท</w:t>
            </w:r>
            <w:r w:rsidRPr="00F8169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F8169F">
              <w:rPr>
                <w:rFonts w:asciiTheme="majorBidi" w:hAnsiTheme="majorBidi" w:hint="cs"/>
                <w:spacing w:val="-6"/>
                <w:szCs w:val="24"/>
                <w:cs/>
              </w:rPr>
              <w:t>อี</w:t>
            </w:r>
            <w:r w:rsidRPr="00F8169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F8169F">
              <w:rPr>
                <w:rFonts w:asciiTheme="majorBidi" w:hAnsiTheme="majorBidi" w:hint="cs"/>
                <w:spacing w:val="-6"/>
                <w:szCs w:val="24"/>
                <w:cs/>
              </w:rPr>
              <w:t>อาร์</w:t>
            </w:r>
            <w:r w:rsidRPr="00F8169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F8169F">
              <w:rPr>
                <w:rFonts w:asciiTheme="majorBidi" w:hAnsiTheme="majorBidi" w:hint="cs"/>
                <w:spacing w:val="-6"/>
                <w:szCs w:val="24"/>
                <w:cs/>
              </w:rPr>
              <w:t>วี</w:t>
            </w:r>
            <w:r w:rsidRPr="00F8169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F8169F">
              <w:rPr>
                <w:rFonts w:asciiTheme="majorBidi" w:hAnsiTheme="majorBidi" w:hint="cs"/>
                <w:spacing w:val="-6"/>
                <w:szCs w:val="24"/>
                <w:cs/>
              </w:rPr>
              <w:t>อินเตอร์เนชั่นแนล</w:t>
            </w:r>
            <w:r w:rsidRPr="00F8169F">
              <w:rPr>
                <w:rFonts w:asciiTheme="majorBidi" w:hAnsiTheme="majorBidi"/>
                <w:spacing w:val="-6"/>
                <w:szCs w:val="24"/>
                <w:cs/>
              </w:rPr>
              <w:t xml:space="preserve"> </w:t>
            </w:r>
            <w:r w:rsidRPr="00F8169F">
              <w:rPr>
                <w:rFonts w:asciiTheme="majorBidi" w:hAnsiTheme="majorBidi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53116CC0" w14:textId="77777777" w:rsidR="001E4BF3" w:rsidRPr="00202E90" w:rsidRDefault="001E4BF3" w:rsidP="001E4BF3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</w:tcPr>
          <w:p w14:paraId="5E85D466" w14:textId="23D96EA1" w:rsidR="001E4BF3" w:rsidRPr="007C3FB0" w:rsidRDefault="001E4BF3" w:rsidP="000B4171">
            <w:pPr>
              <w:spacing w:line="276" w:lineRule="auto"/>
              <w:ind w:left="-88" w:firstLine="180"/>
              <w:jc w:val="center"/>
              <w:rPr>
                <w:rFonts w:asciiTheme="majorBidi" w:hAnsiTheme="majorBidi"/>
                <w:spacing w:val="-6"/>
                <w:szCs w:val="24"/>
                <w:cs/>
              </w:rPr>
            </w:pPr>
            <w:r w:rsidRPr="00E51324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F3224F2" w14:textId="77777777" w:rsidR="001E4BF3" w:rsidRPr="002D5555" w:rsidRDefault="001E4BF3" w:rsidP="001E4BF3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C0343A" w14:textId="5DCCD9B8" w:rsidR="001E4BF3" w:rsidRPr="0071546D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6,000</w:t>
            </w:r>
          </w:p>
        </w:tc>
        <w:tc>
          <w:tcPr>
            <w:tcW w:w="90" w:type="dxa"/>
            <w:vAlign w:val="bottom"/>
          </w:tcPr>
          <w:p w14:paraId="55A06684" w14:textId="77777777" w:rsidR="001E4BF3" w:rsidRPr="0071546D" w:rsidRDefault="001E4BF3" w:rsidP="001E4BF3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89C0CE" w14:textId="21F90031" w:rsidR="001E4BF3" w:rsidRPr="0071546D" w:rsidRDefault="001E4BF3" w:rsidP="001E4BF3">
            <w:pPr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B65310" w14:textId="77777777" w:rsidR="001E4BF3" w:rsidRPr="0071546D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9D5771" w14:textId="0B662EE2" w:rsidR="001E4BF3" w:rsidRPr="0071546D" w:rsidRDefault="001E4BF3" w:rsidP="001E4BF3">
            <w:pPr>
              <w:spacing w:beforeLines="20" w:before="48" w:afterLines="20" w:after="48"/>
              <w:ind w:right="171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71546D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58306098" w14:textId="77777777" w:rsidR="001E4BF3" w:rsidRPr="0071546D" w:rsidRDefault="001E4BF3" w:rsidP="001E4BF3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52F67931" w14:textId="40C8487F" w:rsidR="001E4BF3" w:rsidRPr="0071546D" w:rsidRDefault="001E4BF3" w:rsidP="001E4BF3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6,000</w:t>
            </w:r>
          </w:p>
        </w:tc>
      </w:tr>
      <w:tr w:rsidR="00BE5C7F" w:rsidRPr="00202E90" w14:paraId="4757C5CA" w14:textId="77777777" w:rsidTr="00FC6782">
        <w:trPr>
          <w:trHeight w:val="639"/>
        </w:trPr>
        <w:tc>
          <w:tcPr>
            <w:tcW w:w="2970" w:type="dxa"/>
          </w:tcPr>
          <w:p w14:paraId="72F5E151" w14:textId="77777777" w:rsidR="00BE5C7F" w:rsidRDefault="00BE5C7F" w:rsidP="00BE5C7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ยูนิเวอร์แซล เวสต์ แมเนจเม้นท์ จำกัด</w:t>
            </w:r>
          </w:p>
          <w:p w14:paraId="33C899B0" w14:textId="584084FF" w:rsidR="00BE5C7F" w:rsidRPr="00F8169F" w:rsidRDefault="000942FA" w:rsidP="00BE5C7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/>
                <w:spacing w:val="-6"/>
                <w:szCs w:val="24"/>
                <w:cs/>
              </w:rPr>
            </w:pPr>
            <w:r>
              <w:rPr>
                <w:rFonts w:asciiTheme="majorBidi" w:hAnsiTheme="majorBidi"/>
                <w:spacing w:val="-6"/>
                <w:szCs w:val="24"/>
              </w:rPr>
              <w:t xml:space="preserve">   </w:t>
            </w:r>
            <w:r w:rsidR="00BE5C7F">
              <w:rPr>
                <w:rFonts w:asciiTheme="majorBidi" w:hAnsiTheme="majorBidi" w:hint="cs"/>
                <w:spacing w:val="-6"/>
                <w:szCs w:val="24"/>
                <w:cs/>
              </w:rPr>
              <w:t xml:space="preserve">(ดูหมายเหตุข้อ </w:t>
            </w:r>
            <w:r w:rsidR="00BE5C7F">
              <w:rPr>
                <w:rFonts w:asciiTheme="majorBidi" w:hAnsiTheme="majorBidi"/>
                <w:spacing w:val="-6"/>
                <w:szCs w:val="24"/>
              </w:rPr>
              <w:t>23</w:t>
            </w:r>
            <w:r w:rsidR="00BE5C7F">
              <w:rPr>
                <w:rFonts w:asciiTheme="majorBidi" w:hAnsiTheme="majorBidi" w:hint="cs"/>
                <w:spacing w:val="-6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1BCD2D3" w14:textId="77777777" w:rsidR="00BE5C7F" w:rsidRPr="00202E90" w:rsidRDefault="00BE5C7F" w:rsidP="00BE5C7F">
            <w:pPr>
              <w:spacing w:line="32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3F0B2FB" w14:textId="579AB28C" w:rsidR="00BE5C7F" w:rsidRPr="007C3FB0" w:rsidRDefault="00BE5C7F" w:rsidP="00FC6782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40F2837" w14:textId="77777777" w:rsidR="00BE5C7F" w:rsidRPr="002D5555" w:rsidRDefault="00BE5C7F" w:rsidP="00BE5C7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86A870" w14:textId="48954D30" w:rsidR="00BE5C7F" w:rsidRPr="0071546D" w:rsidRDefault="00BE5C7F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CF89E16" w14:textId="77777777" w:rsidR="00BE5C7F" w:rsidRPr="0071546D" w:rsidRDefault="00BE5C7F" w:rsidP="00FC678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5A42E" w14:textId="786261CC" w:rsidR="00BE5C7F" w:rsidRPr="0071546D" w:rsidRDefault="00BE5C7F" w:rsidP="00FC6782">
            <w:pPr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126,007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087205" w14:textId="77777777" w:rsidR="00BE5C7F" w:rsidRPr="0071546D" w:rsidRDefault="00BE5C7F" w:rsidP="00FC6782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0B0694" w14:textId="6A2137FD" w:rsidR="00BE5C7F" w:rsidRPr="0071546D" w:rsidRDefault="00BE5C7F" w:rsidP="00FC6782">
            <w:pPr>
              <w:spacing w:beforeLines="20" w:before="48" w:afterLines="20" w:after="48"/>
              <w:ind w:right="171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71546D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40830A9" w14:textId="77777777" w:rsidR="00BE5C7F" w:rsidRPr="0071546D" w:rsidRDefault="00BE5C7F" w:rsidP="00FC6782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693F9584" w14:textId="18647EAD" w:rsidR="00BE5C7F" w:rsidRPr="0071546D" w:rsidRDefault="0071546D" w:rsidP="00FC6782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71546D">
              <w:rPr>
                <w:rFonts w:asciiTheme="majorBidi" w:hAnsiTheme="majorBidi" w:cstheme="majorBidi"/>
                <w:szCs w:val="24"/>
              </w:rPr>
              <w:t>126,007</w:t>
            </w:r>
          </w:p>
        </w:tc>
      </w:tr>
      <w:tr w:rsidR="00BE5C7F" w:rsidRPr="00202E90" w14:paraId="2A314FAC" w14:textId="77777777" w:rsidTr="00801454">
        <w:trPr>
          <w:trHeight w:val="20"/>
        </w:trPr>
        <w:tc>
          <w:tcPr>
            <w:tcW w:w="2970" w:type="dxa"/>
            <w:vAlign w:val="bottom"/>
          </w:tcPr>
          <w:p w14:paraId="245B999B" w14:textId="77777777" w:rsidR="00BE5C7F" w:rsidRPr="002D5555" w:rsidRDefault="00BE5C7F" w:rsidP="00BE5C7F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pacing w:val="-6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BE5C7F" w:rsidRPr="002D5555" w:rsidRDefault="00BE5C7F" w:rsidP="00BE5C7F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BE5C7F" w:rsidRPr="002D5555" w:rsidRDefault="00BE5C7F" w:rsidP="00BE5C7F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BE5C7F" w:rsidRPr="002D5555" w:rsidRDefault="00BE5C7F" w:rsidP="00BE5C7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65C02839" w:rsidR="00BE5C7F" w:rsidRPr="0071546D" w:rsidRDefault="00BE5C7F" w:rsidP="0079482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46D">
              <w:rPr>
                <w:rFonts w:asciiTheme="majorBidi" w:hAnsiTheme="majorBidi" w:cstheme="majorBidi"/>
                <w:b/>
                <w:bCs/>
                <w:szCs w:val="24"/>
              </w:rPr>
              <w:t>137,175</w:t>
            </w:r>
          </w:p>
        </w:tc>
        <w:tc>
          <w:tcPr>
            <w:tcW w:w="90" w:type="dxa"/>
            <w:vAlign w:val="bottom"/>
          </w:tcPr>
          <w:p w14:paraId="770E4F5D" w14:textId="77777777" w:rsidR="00BE5C7F" w:rsidRPr="0071546D" w:rsidRDefault="00BE5C7F" w:rsidP="0071546D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0BD9B18A" w:rsidR="00BE5C7F" w:rsidRPr="0071546D" w:rsidRDefault="00BE5C7F" w:rsidP="0071546D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46D">
              <w:rPr>
                <w:rFonts w:asciiTheme="majorBidi" w:hAnsiTheme="majorBidi" w:cstheme="majorBidi"/>
                <w:b/>
                <w:bCs/>
                <w:szCs w:val="24"/>
              </w:rPr>
              <w:t>128,507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BE5C7F" w:rsidRPr="0071546D" w:rsidRDefault="00BE5C7F" w:rsidP="0071546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4459D26D" w:rsidR="00BE5C7F" w:rsidRPr="0071546D" w:rsidRDefault="00BE5C7F" w:rsidP="0071546D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  <w:r w:rsidRPr="0071546D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(</w:t>
            </w:r>
            <w:r w:rsidRPr="0071546D">
              <w:rPr>
                <w:rFonts w:asciiTheme="majorBidi" w:hAnsiTheme="majorBidi" w:cstheme="majorBidi"/>
                <w:b/>
                <w:bCs/>
                <w:szCs w:val="24"/>
              </w:rPr>
              <w:t>84</w:t>
            </w:r>
            <w:r w:rsidRPr="0071546D">
              <w:rPr>
                <w:rFonts w:asciiTheme="majorBidi" w:eastAsia="Times New Roman" w:hAnsiTheme="majorBidi" w:cstheme="majorBidi"/>
                <w:b/>
                <w:bCs/>
                <w:szCs w:val="24"/>
              </w:rPr>
              <w:t>,285)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BE5C7F" w:rsidRPr="0071546D" w:rsidRDefault="00BE5C7F" w:rsidP="0071546D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3A695D9F" w:rsidR="00BE5C7F" w:rsidRPr="0071546D" w:rsidRDefault="0071546D" w:rsidP="0079482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181,397</w:t>
            </w:r>
          </w:p>
        </w:tc>
      </w:tr>
    </w:tbl>
    <w:p w14:paraId="0F9BC2EB" w14:textId="77777777" w:rsidR="00EE2994" w:rsidRDefault="00EE299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6880BCCA" w14:textId="77777777" w:rsidR="00C81DA0" w:rsidRDefault="00C81DA0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5BB86AB" w14:textId="04E9923C" w:rsidR="00F53166" w:rsidRPr="00902AC6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902AC6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7A42D24A" w:rsidR="00F53166" w:rsidRPr="002D5555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ในระหว่างงวดสามเดือนสิ้นสุดวันที่ 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5DB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85DB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บริษัทและบริษัทย่อยมีค่าใช้จ่ายผลประโยชน์พนักงา</w:t>
      </w:r>
      <w:r w:rsidR="0048138B"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Pr="00902AC6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B84441" w14:paraId="421BD2F7" w14:textId="77777777" w:rsidTr="00C2050A">
        <w:tc>
          <w:tcPr>
            <w:tcW w:w="4140" w:type="dxa"/>
            <w:vAlign w:val="bottom"/>
          </w:tcPr>
          <w:p w14:paraId="06235BB8" w14:textId="77777777" w:rsidR="004A699C" w:rsidRPr="004D57BF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4D57BF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4D57BF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B84441" w14:paraId="08E0EFAC" w14:textId="77777777" w:rsidTr="00C2050A">
        <w:tc>
          <w:tcPr>
            <w:tcW w:w="4140" w:type="dxa"/>
            <w:vAlign w:val="bottom"/>
          </w:tcPr>
          <w:p w14:paraId="79067890" w14:textId="77777777" w:rsidR="00F53166" w:rsidRPr="004D57B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D57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F53166" w:rsidRPr="00B84441" w14:paraId="349A403D" w14:textId="77777777" w:rsidTr="00C2050A">
        <w:tc>
          <w:tcPr>
            <w:tcW w:w="4140" w:type="dxa"/>
            <w:vAlign w:val="bottom"/>
          </w:tcPr>
          <w:p w14:paraId="3F40A433" w14:textId="77777777" w:rsidR="00F53166" w:rsidRPr="004D57B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84441" w14:paraId="3D687550" w14:textId="77777777" w:rsidTr="00C2050A">
        <w:tc>
          <w:tcPr>
            <w:tcW w:w="4140" w:type="dxa"/>
            <w:vAlign w:val="bottom"/>
          </w:tcPr>
          <w:p w14:paraId="7D470512" w14:textId="77777777" w:rsidR="00F53166" w:rsidRPr="004D57BF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36D19C11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</w:t>
            </w:r>
            <w:r w:rsidR="005D5D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64361B67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</w:t>
            </w:r>
            <w:r w:rsidR="005D5D1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7120F9A8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</w:t>
            </w:r>
            <w:r w:rsidR="005D5D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4D57BF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133B367B" w:rsidR="00F53166" w:rsidRPr="004D57BF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</w:rPr>
              <w:t>256</w:t>
            </w:r>
            <w:r w:rsidR="005D5D1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D5D18" w:rsidRPr="00B84441" w14:paraId="1523EDE9" w14:textId="77777777" w:rsidTr="00C2050A">
        <w:trPr>
          <w:trHeight w:val="431"/>
        </w:trPr>
        <w:tc>
          <w:tcPr>
            <w:tcW w:w="4140" w:type="dxa"/>
            <w:shd w:val="clear" w:color="auto" w:fill="auto"/>
            <w:vAlign w:val="center"/>
          </w:tcPr>
          <w:p w14:paraId="75EF5203" w14:textId="77777777" w:rsidR="005D5D18" w:rsidRPr="004D57BF" w:rsidRDefault="005D5D18" w:rsidP="005D5D18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0081FE9E" w:rsidR="005D5D18" w:rsidRPr="0002165B" w:rsidRDefault="0002165B" w:rsidP="005D5D1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5,932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5D5D18" w:rsidRPr="0002165B" w:rsidRDefault="005D5D18" w:rsidP="005D5D18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3FEE3F0F" w:rsidR="005D5D18" w:rsidRPr="0002165B" w:rsidRDefault="005D5D18" w:rsidP="005D5D1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9,763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5D5D18" w:rsidRPr="0002165B" w:rsidRDefault="005D5D18" w:rsidP="005D5D18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305106BE" w:rsidR="005D5D18" w:rsidRPr="0002165B" w:rsidRDefault="0002165B" w:rsidP="005D5D18">
            <w:pPr>
              <w:tabs>
                <w:tab w:val="decimal" w:pos="989"/>
              </w:tabs>
              <w:ind w:right="183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02165B">
              <w:rPr>
                <w:rFonts w:asciiTheme="majorBidi" w:hAnsiTheme="majorBidi" w:cstheme="majorBidi"/>
                <w:sz w:val="28"/>
              </w:rPr>
              <w:t>,</w:t>
            </w:r>
            <w:r w:rsidRPr="0002165B">
              <w:rPr>
                <w:rFonts w:asciiTheme="majorBidi" w:hAnsiTheme="majorBidi" w:cstheme="majorBidi"/>
                <w:sz w:val="28"/>
                <w:cs/>
              </w:rPr>
              <w:t>262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5D5D18" w:rsidRPr="0002165B" w:rsidRDefault="005D5D18" w:rsidP="005D5D18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5375B1E8" w:rsidR="005D5D18" w:rsidRPr="0002165B" w:rsidRDefault="005D5D18" w:rsidP="005D5D18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3,472</w:t>
            </w:r>
          </w:p>
        </w:tc>
      </w:tr>
      <w:tr w:rsidR="005D5D18" w:rsidRPr="00B84441" w14:paraId="5ED01DBC" w14:textId="77777777" w:rsidTr="00C2050A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34F4C54C" w14:textId="77777777" w:rsidR="005D5D18" w:rsidRPr="004D57BF" w:rsidRDefault="005D5D18" w:rsidP="005D5D18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5B87D6A3" w:rsidR="005D5D18" w:rsidRPr="0002165B" w:rsidRDefault="0002165B" w:rsidP="005D5D1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1,564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5D5D18" w:rsidRPr="0002165B" w:rsidRDefault="005D5D18" w:rsidP="005D5D18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444F9AE4" w:rsidR="005D5D18" w:rsidRPr="0002165B" w:rsidRDefault="005D5D18" w:rsidP="005D5D1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1,473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5D5D18" w:rsidRPr="0002165B" w:rsidRDefault="005D5D18" w:rsidP="005D5D18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0536EAC7" w:rsidR="005D5D18" w:rsidRPr="0002165B" w:rsidRDefault="0002165B" w:rsidP="005D5D18">
            <w:pPr>
              <w:tabs>
                <w:tab w:val="decimal" w:pos="98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5D5D18" w:rsidRPr="0002165B" w:rsidRDefault="005D5D18" w:rsidP="005D5D18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095F397C" w:rsidR="005D5D18" w:rsidRPr="0002165B" w:rsidRDefault="005D5D18" w:rsidP="005D5D18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2165B">
              <w:rPr>
                <w:rFonts w:asciiTheme="majorBidi" w:hAnsiTheme="majorBidi" w:cstheme="majorBidi"/>
                <w:sz w:val="28"/>
              </w:rPr>
              <w:t>307</w:t>
            </w:r>
          </w:p>
        </w:tc>
      </w:tr>
      <w:tr w:rsidR="005D5D18" w:rsidRPr="00B84441" w14:paraId="2A6A909A" w14:textId="77777777" w:rsidTr="00C2050A">
        <w:tc>
          <w:tcPr>
            <w:tcW w:w="4140" w:type="dxa"/>
            <w:shd w:val="clear" w:color="auto" w:fill="auto"/>
            <w:vAlign w:val="center"/>
          </w:tcPr>
          <w:p w14:paraId="3AC18E73" w14:textId="77777777" w:rsidR="005D5D18" w:rsidRPr="004D57BF" w:rsidRDefault="005D5D18" w:rsidP="005D5D18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57B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2ABF41A9" w:rsidR="005D5D18" w:rsidRPr="0002165B" w:rsidRDefault="0002165B" w:rsidP="005D5D1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165B">
              <w:rPr>
                <w:rFonts w:asciiTheme="majorBidi" w:hAnsiTheme="majorBidi" w:cstheme="majorBidi"/>
                <w:b/>
                <w:bCs/>
                <w:sz w:val="28"/>
              </w:rPr>
              <w:t>7,496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5D5D18" w:rsidRPr="0002165B" w:rsidRDefault="005D5D18" w:rsidP="005D5D18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44779F1C" w:rsidR="005D5D18" w:rsidRPr="0002165B" w:rsidRDefault="005D5D18" w:rsidP="005D5D18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165B">
              <w:rPr>
                <w:rFonts w:asciiTheme="majorBidi" w:hAnsiTheme="majorBidi" w:cstheme="majorBidi"/>
                <w:b/>
                <w:bCs/>
                <w:sz w:val="28"/>
              </w:rPr>
              <w:t>11,236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5D5D18" w:rsidRPr="0002165B" w:rsidRDefault="005D5D18" w:rsidP="005D5D18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7A535AC1" w:rsidR="005D5D18" w:rsidRPr="0002165B" w:rsidRDefault="0002165B" w:rsidP="005D5D18">
            <w:pPr>
              <w:tabs>
                <w:tab w:val="decimal" w:pos="989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165B">
              <w:rPr>
                <w:rFonts w:asciiTheme="majorBidi" w:hAnsiTheme="majorBidi" w:cstheme="majorBidi"/>
                <w:b/>
                <w:bCs/>
                <w:sz w:val="28"/>
              </w:rPr>
              <w:t>2,571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5D5D18" w:rsidRPr="0002165B" w:rsidRDefault="005D5D18" w:rsidP="005D5D18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4C11F7D0" w:rsidR="005D5D18" w:rsidRPr="0002165B" w:rsidRDefault="005D5D18" w:rsidP="005D5D18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165B">
              <w:rPr>
                <w:rFonts w:asciiTheme="majorBidi" w:hAnsiTheme="majorBidi" w:cstheme="majorBidi"/>
                <w:b/>
                <w:bCs/>
                <w:sz w:val="28"/>
              </w:rPr>
              <w:t>3,779</w:t>
            </w:r>
          </w:p>
        </w:tc>
      </w:tr>
    </w:tbl>
    <w:p w14:paraId="6A9B72EF" w14:textId="271FCE51" w:rsidR="00F53166" w:rsidRPr="002D5555" w:rsidRDefault="009E4C64" w:rsidP="004A69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709772E4" w14:textId="66B5CC89" w:rsidR="00B63C1A" w:rsidRDefault="009E4C64" w:rsidP="00B63C1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บริษัทมีภาระการค้ำประกันกับกิจการที่เกี่ยวข้องกันตามที่กล่าวไว้ในหมายเหตุประกอบงบการเงิน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63C1A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83352E">
        <w:rPr>
          <w:rFonts w:asciiTheme="majorBidi" w:hAnsiTheme="majorBidi" w:cstheme="majorBidi"/>
          <w:color w:val="000000"/>
          <w:spacing w:val="-2"/>
          <w:sz w:val="28"/>
        </w:rPr>
        <w:t>30.2</w:t>
      </w:r>
      <w:r w:rsidR="00554AB1">
        <w:rPr>
          <w:rFonts w:asciiTheme="majorBidi" w:hAnsiTheme="majorBidi" w:cstheme="majorBidi"/>
          <w:color w:val="000000"/>
          <w:spacing w:val="-2"/>
          <w:sz w:val="28"/>
        </w:rPr>
        <w:t>.2</w:t>
      </w:r>
    </w:p>
    <w:p w14:paraId="560BB199" w14:textId="6D2702E5" w:rsidR="002403B3" w:rsidRPr="00FC1CA7" w:rsidRDefault="002403B3" w:rsidP="00151AA2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bookmarkStart w:id="0" w:name="_Hlk39673225"/>
      <w:r w:rsidRPr="00FC1CA7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  <w:r w:rsidRPr="00FC1CA7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2C82025E" w:rsidR="002403B3" w:rsidRPr="002403B3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มีนาคม 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275A14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D58E5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2403B3" w:rsidRPr="002403B3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BC1439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BC1439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65F34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Cs w:val="24"/>
              </w:rPr>
            </w:pPr>
            <w:r w:rsidRPr="00065F34">
              <w:rPr>
                <w:rFonts w:asciiTheme="majorBidi" w:hAnsiTheme="majorBidi" w:cstheme="majorBidi"/>
                <w:caps/>
                <w:szCs w:val="24"/>
                <w:cs/>
              </w:rPr>
              <w:t>(หน่วย: พันบาท)</w:t>
            </w:r>
          </w:p>
        </w:tc>
      </w:tr>
      <w:tr w:rsidR="002403B3" w:rsidRPr="00BC1439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BC1439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65F34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65F34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403B3" w:rsidRPr="00BC1439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BC1439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8109F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24428A6A" w14:textId="5F9F427C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</w:t>
            </w:r>
            <w:r w:rsidR="00DD58E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58D5AB85" w14:textId="054B22CC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</w:t>
            </w:r>
            <w:r w:rsidR="00DD58E5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C56AC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  <w:p w14:paraId="7305D22F" w14:textId="63621879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</w:t>
            </w:r>
            <w:r w:rsidR="00DD58E5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65F34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6EA9EBAE" w14:textId="6E92FAEE" w:rsidR="002403B3" w:rsidRPr="00065F34" w:rsidRDefault="002403B3" w:rsidP="00BA2D3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5F34">
              <w:rPr>
                <w:rFonts w:asciiTheme="majorBidi" w:hAnsiTheme="majorBidi" w:cstheme="majorBidi"/>
                <w:szCs w:val="24"/>
              </w:rPr>
              <w:t>256</w:t>
            </w:r>
            <w:r w:rsidR="00DD58E5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B26821" w:rsidRPr="00BC1439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B26821" w:rsidRPr="00BC1439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C143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12268E50" w:rsidR="00B26821" w:rsidRPr="00BC1439" w:rsidRDefault="005B42EC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</w:t>
            </w:r>
            <w:r w:rsidR="005917DA">
              <w:rPr>
                <w:rFonts w:asciiTheme="majorBidi" w:hAnsiTheme="majorBidi" w:cstheme="majorBidi"/>
                <w:szCs w:val="24"/>
              </w:rPr>
              <w:t>679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B26821" w:rsidRPr="00BC1439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5CEA14B7" w:rsidR="00B26821" w:rsidRPr="00BC1439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863358">
              <w:rPr>
                <w:rFonts w:asciiTheme="majorBidi" w:hAnsiTheme="majorBidi" w:cstheme="majorBidi" w:hint="eastAsia"/>
                <w:szCs w:val="24"/>
              </w:rPr>
              <w:t>3,163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B26821" w:rsidRPr="00BC1439" w:rsidRDefault="00B26821" w:rsidP="00B26821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0A3EB394" w:rsidR="00B26821" w:rsidRPr="00BC1439" w:rsidRDefault="005B42EC" w:rsidP="00B26821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B26821" w:rsidRPr="00BC1439" w:rsidRDefault="00B26821" w:rsidP="00B26821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2FA518F2" w:rsidR="00B26821" w:rsidRPr="00BC1439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26821">
              <w:rPr>
                <w:rFonts w:asciiTheme="majorBidi" w:hAnsiTheme="majorBidi" w:cstheme="majorBidi" w:hint="eastAsia"/>
                <w:szCs w:val="24"/>
              </w:rPr>
              <w:t>159</w:t>
            </w:r>
          </w:p>
        </w:tc>
      </w:tr>
      <w:tr w:rsidR="00B26821" w:rsidRPr="00BC1439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B26821" w:rsidRPr="00BC1439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C143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1F3E3B67" w:rsidR="00B26821" w:rsidRPr="00BC1439" w:rsidRDefault="005B42EC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151,</w:t>
            </w:r>
            <w:r w:rsidR="005917DA">
              <w:rPr>
                <w:rFonts w:asciiTheme="majorBidi" w:hAnsiTheme="majorBidi" w:cstheme="majorBidi"/>
                <w:szCs w:val="24"/>
              </w:rPr>
              <w:t>754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B26821" w:rsidRPr="00BC1439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6D626FFC" w:rsidR="00B26821" w:rsidRPr="00BC1439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863358">
              <w:rPr>
                <w:rFonts w:asciiTheme="majorBidi" w:hAnsiTheme="majorBidi" w:cstheme="majorBidi" w:hint="eastAsia"/>
                <w:szCs w:val="24"/>
              </w:rPr>
              <w:t>113,30</w:t>
            </w:r>
            <w:r w:rsidR="00275A14">
              <w:rPr>
                <w:rFonts w:asciiTheme="majorBidi" w:hAnsiTheme="majorBidi" w:cstheme="majorBidi" w:hint="eastAsia"/>
                <w:szCs w:val="24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B26821" w:rsidRPr="00BC1439" w:rsidRDefault="00B26821" w:rsidP="00B26821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379CE516" w:rsidR="00B26821" w:rsidRPr="00BC1439" w:rsidRDefault="005B42EC" w:rsidP="00B26821">
            <w:pPr>
              <w:tabs>
                <w:tab w:val="decimal" w:pos="10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B26821" w:rsidRPr="00BC1439" w:rsidRDefault="00B26821" w:rsidP="00B26821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35F98A77" w:rsidR="00B26821" w:rsidRPr="00BC1439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  <w:r w:rsidRPr="00B26821">
              <w:rPr>
                <w:rFonts w:asciiTheme="majorBidi" w:hAnsiTheme="majorBidi" w:cstheme="majorBidi" w:hint="eastAsia"/>
                <w:szCs w:val="24"/>
              </w:rPr>
              <w:t>40,69</w:t>
            </w:r>
            <w:r w:rsidR="00275A14">
              <w:rPr>
                <w:rFonts w:asciiTheme="majorBidi" w:hAnsiTheme="majorBidi" w:cstheme="majorBidi" w:hint="eastAsia"/>
                <w:szCs w:val="24"/>
              </w:rPr>
              <w:t>8</w:t>
            </w:r>
          </w:p>
        </w:tc>
      </w:tr>
      <w:tr w:rsidR="00B26821" w:rsidRPr="006E7C3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B26821" w:rsidRPr="006E7C32" w:rsidRDefault="00B26821" w:rsidP="006358B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7C3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27AA3FE6" w:rsidR="00B26821" w:rsidRPr="006E7C32" w:rsidRDefault="005B42EC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b/>
                <w:bCs/>
                <w:szCs w:val="24"/>
              </w:rPr>
              <w:t>153,433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B26821" w:rsidRPr="006E7C32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608A0661" w:rsidR="00B26821" w:rsidRPr="006E7C32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b/>
                <w:bCs/>
                <w:szCs w:val="24"/>
              </w:rPr>
              <w:t>116,47</w:t>
            </w:r>
            <w:r w:rsidR="00275A14">
              <w:rPr>
                <w:rFonts w:asciiTheme="majorBidi" w:hAnsiTheme="majorBidi" w:cstheme="majorBidi" w:hint="eastAsia"/>
                <w:b/>
                <w:bCs/>
                <w:szCs w:val="24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B26821" w:rsidRPr="006E7C32" w:rsidRDefault="00B26821" w:rsidP="00B26821">
            <w:pPr>
              <w:tabs>
                <w:tab w:val="decimal" w:pos="841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24E96C20" w:rsidR="00B26821" w:rsidRPr="006E7C32" w:rsidRDefault="005B42EC" w:rsidP="00B26821">
            <w:pPr>
              <w:tabs>
                <w:tab w:val="decimal" w:pos="1074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E7C32">
              <w:rPr>
                <w:rFonts w:asciiTheme="majorBidi" w:hAnsiTheme="majorBidi" w:cstheme="majorBidi"/>
                <w:b/>
                <w:bCs/>
                <w:szCs w:val="24"/>
              </w:rPr>
              <w:t>1,414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B26821" w:rsidRPr="006E7C32" w:rsidRDefault="00B26821" w:rsidP="00B26821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165761B2" w:rsidR="00B26821" w:rsidRPr="006E7C32" w:rsidRDefault="00B26821" w:rsidP="00B2682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b/>
                <w:bCs/>
                <w:szCs w:val="24"/>
              </w:rPr>
              <w:t>40,85</w:t>
            </w:r>
            <w:r w:rsidR="00275A14">
              <w:rPr>
                <w:rFonts w:asciiTheme="majorBidi" w:hAnsiTheme="majorBidi" w:cstheme="majorBidi" w:hint="eastAsia"/>
                <w:b/>
                <w:bCs/>
                <w:szCs w:val="24"/>
              </w:rPr>
              <w:t>7</w:t>
            </w:r>
          </w:p>
        </w:tc>
      </w:tr>
    </w:tbl>
    <w:p w14:paraId="7FDB75E9" w14:textId="77777777" w:rsidR="006C0ED6" w:rsidRPr="006C0ED6" w:rsidRDefault="006C0ED6" w:rsidP="00AE3FC6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16"/>
          <w:szCs w:val="16"/>
        </w:rPr>
      </w:pPr>
    </w:p>
    <w:p w14:paraId="7FC59A56" w14:textId="49BA0194" w:rsidR="00BC1439" w:rsidRDefault="00AA5409" w:rsidP="00AE3FC6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ณ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วันที่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มีนาคม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61A0B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และวันที่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ธันวาคม</w:t>
      </w:r>
      <w:r w:rsidRPr="00AA5409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61A0B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AA5409">
        <w:rPr>
          <w:rFonts w:asciiTheme="majorBidi" w:hAnsiTheme="majorBidi" w:hint="cs"/>
          <w:color w:val="000000" w:themeColor="text1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</w:t>
      </w:r>
      <w:r w:rsidRPr="000F66BB">
        <w:rPr>
          <w:rFonts w:asciiTheme="majorBidi" w:hAnsiTheme="majorBidi" w:hint="cs"/>
          <w:color w:val="000000" w:themeColor="text1"/>
          <w:spacing w:val="-2"/>
          <w:sz w:val="28"/>
          <w:cs/>
        </w:rPr>
        <w:t>อัตราดอกเบี้ยร้อย</w:t>
      </w:r>
      <w:r w:rsidRPr="005B42EC">
        <w:rPr>
          <w:rFonts w:asciiTheme="majorBidi" w:hAnsiTheme="majorBidi" w:hint="cs"/>
          <w:color w:val="000000" w:themeColor="text1"/>
          <w:spacing w:val="-2"/>
          <w:sz w:val="28"/>
          <w:cs/>
        </w:rPr>
        <w:t>ละ</w:t>
      </w:r>
      <w:r w:rsidRPr="005B42EC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="000F66BB" w:rsidRPr="005B42EC">
        <w:rPr>
          <w:rFonts w:asciiTheme="majorBidi" w:hAnsiTheme="majorBidi" w:cstheme="majorBidi" w:hint="eastAsia"/>
          <w:color w:val="000000" w:themeColor="text1"/>
          <w:spacing w:val="-2"/>
          <w:sz w:val="28"/>
        </w:rPr>
        <w:t>0.05 - 0.</w:t>
      </w:r>
      <w:r w:rsidR="005B42EC" w:rsidRPr="005B42EC">
        <w:rPr>
          <w:rFonts w:asciiTheme="majorBidi" w:hAnsiTheme="majorBidi" w:cstheme="majorBidi"/>
          <w:color w:val="000000" w:themeColor="text1"/>
          <w:spacing w:val="-2"/>
          <w:sz w:val="28"/>
        </w:rPr>
        <w:t>13</w:t>
      </w:r>
      <w:r w:rsidR="000F66BB" w:rsidRPr="005B42EC">
        <w:rPr>
          <w:rFonts w:asciiTheme="majorBidi" w:hAnsiTheme="majorBidi" w:cstheme="majorBidi" w:hint="eastAsia"/>
          <w:color w:val="000000" w:themeColor="text1"/>
          <w:spacing w:val="-2"/>
          <w:sz w:val="28"/>
        </w:rPr>
        <w:t xml:space="preserve"> </w:t>
      </w:r>
      <w:r w:rsidRPr="005B42EC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</w:t>
      </w:r>
      <w:r w:rsidRPr="005B42EC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="006F0C10" w:rsidRPr="005B42EC">
        <w:rPr>
          <w:rFonts w:ascii="Angsana New" w:hAnsi="Angsana New" w:hint="cs"/>
          <w:color w:val="000000" w:themeColor="text1"/>
          <w:spacing w:val="-2"/>
          <w:sz w:val="28"/>
        </w:rPr>
        <w:t>0.</w:t>
      </w:r>
      <w:r w:rsidR="006F0C10" w:rsidRPr="005B42EC">
        <w:rPr>
          <w:rFonts w:ascii="Angsana New" w:hAnsi="Angsana New"/>
          <w:color w:val="000000" w:themeColor="text1"/>
          <w:spacing w:val="-2"/>
          <w:sz w:val="28"/>
        </w:rPr>
        <w:t>05</w:t>
      </w:r>
      <w:r w:rsidR="006F0C10" w:rsidRPr="005B42EC">
        <w:rPr>
          <w:rFonts w:ascii="Angsana New" w:hAnsi="Angsana New" w:hint="cs"/>
          <w:color w:val="000000" w:themeColor="text1"/>
          <w:spacing w:val="-2"/>
          <w:sz w:val="28"/>
        </w:rPr>
        <w:t xml:space="preserve"> - 0.25</w:t>
      </w:r>
      <w:r w:rsidR="006F0C10" w:rsidRPr="005B42EC">
        <w:rPr>
          <w:rFonts w:ascii="Angsana New" w:hAnsi="Angsana New"/>
          <w:color w:val="000000" w:themeColor="text1"/>
          <w:spacing w:val="-2"/>
          <w:sz w:val="28"/>
        </w:rPr>
        <w:t xml:space="preserve"> </w:t>
      </w:r>
      <w:r w:rsidRPr="005B42EC">
        <w:rPr>
          <w:rFonts w:asciiTheme="majorBidi" w:hAnsiTheme="majorBidi" w:hint="cs"/>
          <w:color w:val="000000" w:themeColor="text1"/>
          <w:spacing w:val="-2"/>
          <w:sz w:val="28"/>
          <w:cs/>
        </w:rPr>
        <w:t>ต่อปี</w:t>
      </w:r>
      <w:r w:rsidRPr="005B42EC">
        <w:rPr>
          <w:rFonts w:asciiTheme="majorBidi" w:hAnsiTheme="majorBidi"/>
          <w:color w:val="000000" w:themeColor="text1"/>
          <w:spacing w:val="-2"/>
          <w:sz w:val="28"/>
          <w:cs/>
        </w:rPr>
        <w:t xml:space="preserve"> </w:t>
      </w:r>
      <w:r w:rsidRPr="005B42EC">
        <w:rPr>
          <w:rFonts w:asciiTheme="majorBidi" w:hAnsiTheme="majorBidi" w:hint="cs"/>
          <w:color w:val="000000" w:themeColor="text1"/>
          <w:spacing w:val="-2"/>
          <w:sz w:val="28"/>
          <w:cs/>
        </w:rPr>
        <w:t>ตามลำดับ</w:t>
      </w:r>
    </w:p>
    <w:p w14:paraId="7DA7DBD7" w14:textId="08F42AC8" w:rsidR="00744E49" w:rsidRDefault="00744E49" w:rsidP="00744E49">
      <w:pPr>
        <w:ind w:left="360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</w:p>
    <w:p w14:paraId="422367FB" w14:textId="77777777" w:rsidR="00744E49" w:rsidRDefault="00744E4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br w:type="page"/>
      </w:r>
    </w:p>
    <w:p w14:paraId="3D2E766D" w14:textId="0AD04B60" w:rsidR="005708BC" w:rsidRDefault="00AE1464" w:rsidP="004E492B">
      <w:pPr>
        <w:tabs>
          <w:tab w:val="left" w:pos="36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AA5409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เงินสดจ่ายเพื่อซื้ออุปกรณ์สำหรับ</w:t>
      </w:r>
      <w:r w:rsidR="00AA5409"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งวดสามเดือนสิ้นสุดวันที่ 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มีนาคม 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43B3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 </w:t>
      </w:r>
      <w:r w:rsidR="00AA5409"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สำหรับปีสิ้นสุดวันที่ 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AA540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ธันวาคม 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43B3C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</w:p>
    <w:p w14:paraId="60613A83" w14:textId="3A8FECBB" w:rsidR="002403B3" w:rsidRDefault="005708BC" w:rsidP="00F70DA9">
      <w:pPr>
        <w:tabs>
          <w:tab w:val="left" w:pos="90"/>
          <w:tab w:val="left" w:pos="360"/>
        </w:tabs>
        <w:spacing w:before="120"/>
        <w:ind w:left="36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</w:t>
      </w:r>
      <w:r w:rsidR="008451EE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</w:t>
      </w:r>
      <w:r w:rsidR="00AA5409" w:rsidRPr="00AA5409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รายละเอียดดังนี้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AA5409" w14:paraId="762E23CD" w14:textId="77777777" w:rsidTr="004E492B">
        <w:trPr>
          <w:cantSplit/>
          <w:trHeight w:val="108"/>
        </w:trPr>
        <w:tc>
          <w:tcPr>
            <w:tcW w:w="4230" w:type="dxa"/>
          </w:tcPr>
          <w:p w14:paraId="5657512C" w14:textId="77777777" w:rsidR="00AA5409" w:rsidRPr="00AA5409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2F684A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2F684A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2F684A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caps/>
                <w:szCs w:val="24"/>
                <w:cs/>
              </w:rPr>
              <w:t>(หน่วย: พันบาท)</w:t>
            </w:r>
          </w:p>
        </w:tc>
      </w:tr>
      <w:tr w:rsidR="00AA5409" w:rsidRPr="00AA5409" w14:paraId="331B5174" w14:textId="77777777" w:rsidTr="004E492B">
        <w:trPr>
          <w:cantSplit/>
          <w:trHeight w:val="108"/>
        </w:trPr>
        <w:tc>
          <w:tcPr>
            <w:tcW w:w="4230" w:type="dxa"/>
          </w:tcPr>
          <w:p w14:paraId="632068A1" w14:textId="77777777" w:rsidR="00AA5409" w:rsidRPr="00AA5409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2F684A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2F684A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2F684A" w:rsidRDefault="00AA5409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A5409" w:rsidRPr="00AA5409" w14:paraId="56DF460C" w14:textId="77777777" w:rsidTr="004E492B">
        <w:trPr>
          <w:cantSplit/>
        </w:trPr>
        <w:tc>
          <w:tcPr>
            <w:tcW w:w="4230" w:type="dxa"/>
          </w:tcPr>
          <w:p w14:paraId="3A10AA7B" w14:textId="77777777" w:rsidR="00AA5409" w:rsidRPr="00AA5409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68F445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516FCEC3" w14:textId="571D8969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="00D43B3C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5C13FE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สำหรับปีสิ้นสุดวันที่</w:t>
            </w:r>
          </w:p>
          <w:p w14:paraId="1877F382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  <w:p w14:paraId="4CC57BD9" w14:textId="1DB7CAD8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="00D43B3C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</w:tcPr>
          <w:p w14:paraId="4F2D0175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EADD43" w14:textId="77777777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</w:t>
            </w:r>
          </w:p>
          <w:p w14:paraId="1BCAD8BF" w14:textId="66801CD8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วันที่ </w:t>
            </w: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="00D43B3C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2F684A" w:rsidRDefault="00AA5409" w:rsidP="00E5449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65D618" w14:textId="77777777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  <w:cs/>
              </w:rPr>
              <w:t>สำหรับปีสิ้นสุดวันที่</w:t>
            </w:r>
          </w:p>
          <w:p w14:paraId="1AD34012" w14:textId="77777777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31</w:t>
            </w:r>
            <w:r w:rsidRPr="002F684A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  <w:p w14:paraId="4E7AC4DE" w14:textId="2542EEEC" w:rsidR="00AA5409" w:rsidRPr="002F684A" w:rsidRDefault="00AA5409" w:rsidP="00AA540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F684A">
              <w:rPr>
                <w:rFonts w:asciiTheme="majorBidi" w:hAnsiTheme="majorBidi" w:cstheme="majorBidi"/>
                <w:szCs w:val="24"/>
              </w:rPr>
              <w:t>256</w:t>
            </w:r>
            <w:r w:rsidR="00D43B3C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AA5409" w:rsidRPr="006E7C32" w14:paraId="2FBC3CDE" w14:textId="77777777" w:rsidTr="004E492B">
        <w:trPr>
          <w:cantSplit/>
        </w:trPr>
        <w:tc>
          <w:tcPr>
            <w:tcW w:w="4230" w:type="dxa"/>
          </w:tcPr>
          <w:p w14:paraId="4E8F2C8D" w14:textId="77777777" w:rsidR="00AA5409" w:rsidRPr="006E7C32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6E7C32">
              <w:rPr>
                <w:rFonts w:asciiTheme="majorBidi" w:eastAsia="MS Mincho" w:hAnsiTheme="majorBidi" w:cstheme="majorBidi"/>
                <w:szCs w:val="24"/>
                <w:cs/>
              </w:rPr>
              <w:t>เจ้าหนี้ค่าซื้ออุปกรณ์ยกมา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6E7C32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6E7C32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6E7C32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655BC43" w14:textId="77777777" w:rsidR="00AA5409" w:rsidRPr="006E7C32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6E7C32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C0C636C" w14:textId="77777777" w:rsidR="00AA5409" w:rsidRPr="006E7C32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24F1A9A" w14:textId="77777777" w:rsidR="00AA5409" w:rsidRPr="006E7C32" w:rsidRDefault="00AA5409" w:rsidP="00E54490">
            <w:pPr>
              <w:ind w:right="-225"/>
              <w:jc w:val="center"/>
              <w:rPr>
                <w:rFonts w:asciiTheme="majorBidi" w:eastAsia="MS Mincho" w:hAnsiTheme="majorBidi" w:cstheme="majorBidi"/>
                <w:szCs w:val="24"/>
              </w:rPr>
            </w:pPr>
          </w:p>
        </w:tc>
      </w:tr>
      <w:tr w:rsidR="00E172DC" w:rsidRPr="006E7C32" w14:paraId="490D9BAC" w14:textId="77777777" w:rsidTr="004E492B">
        <w:trPr>
          <w:cantSplit/>
        </w:trPr>
        <w:tc>
          <w:tcPr>
            <w:tcW w:w="4230" w:type="dxa"/>
          </w:tcPr>
          <w:p w14:paraId="6377EFF5" w14:textId="49C0CD55" w:rsidR="00E172DC" w:rsidRPr="006E7C32" w:rsidRDefault="00E172DC" w:rsidP="00E172DC">
            <w:pPr>
              <w:ind w:left="270" w:right="63" w:hanging="1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6E7C32">
              <w:rPr>
                <w:rFonts w:asciiTheme="majorBidi" w:eastAsia="MS Mincho" w:hAnsiTheme="majorBidi" w:cstheme="majorBidi" w:hint="cs"/>
                <w:szCs w:val="24"/>
                <w:cs/>
              </w:rPr>
              <w:t xml:space="preserve">  </w:t>
            </w:r>
            <w:r w:rsidRPr="006E7C32">
              <w:rPr>
                <w:rFonts w:asciiTheme="majorBidi" w:eastAsia="MS Mincho" w:hAnsiTheme="majorBidi" w:cstheme="majorBidi"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170" w:type="dxa"/>
            <w:vAlign w:val="bottom"/>
          </w:tcPr>
          <w:p w14:paraId="0B3D7CA6" w14:textId="56DFDA76" w:rsidR="00E172DC" w:rsidRPr="006E7C32" w:rsidRDefault="005B42EC" w:rsidP="00E172DC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30,773</w:t>
            </w:r>
          </w:p>
        </w:tc>
        <w:tc>
          <w:tcPr>
            <w:tcW w:w="90" w:type="dxa"/>
            <w:vAlign w:val="bottom"/>
          </w:tcPr>
          <w:p w14:paraId="50E39C55" w14:textId="77777777" w:rsidR="00E172DC" w:rsidRPr="006E7C32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6F15347" w14:textId="00E943BE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659</w:t>
            </w:r>
          </w:p>
        </w:tc>
        <w:tc>
          <w:tcPr>
            <w:tcW w:w="90" w:type="dxa"/>
          </w:tcPr>
          <w:p w14:paraId="3314A1F0" w14:textId="77777777" w:rsidR="00E172DC" w:rsidRPr="006E7C32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95312E" w14:textId="478FC822" w:rsidR="00E172DC" w:rsidRPr="006E7C32" w:rsidRDefault="005B42E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B8C8602" w14:textId="77777777" w:rsidR="00E172DC" w:rsidRPr="006E7C32" w:rsidRDefault="00E172DC" w:rsidP="00E172DC">
            <w:pPr>
              <w:ind w:left="-90" w:right="180"/>
              <w:jc w:val="right"/>
              <w:rPr>
                <w:rFonts w:asciiTheme="majorBidi" w:eastAsia="MS Mincho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8FDBB77" w14:textId="43D7BD16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</w:tr>
      <w:tr w:rsidR="00E172DC" w:rsidRPr="006E7C32" w14:paraId="3CB4EE03" w14:textId="77777777" w:rsidTr="004E492B">
        <w:trPr>
          <w:cantSplit/>
        </w:trPr>
        <w:tc>
          <w:tcPr>
            <w:tcW w:w="4230" w:type="dxa"/>
          </w:tcPr>
          <w:p w14:paraId="2A19EE5A" w14:textId="77777777" w:rsidR="00E172DC" w:rsidRPr="006E7C32" w:rsidRDefault="00E172DC" w:rsidP="00E172DC">
            <w:pPr>
              <w:ind w:left="85"/>
              <w:jc w:val="thaiDistribute"/>
              <w:rPr>
                <w:rFonts w:asciiTheme="majorBidi" w:eastAsia="MS Mincho" w:hAnsiTheme="majorBidi" w:cstheme="majorBidi"/>
                <w:szCs w:val="24"/>
                <w:u w:val="single"/>
              </w:rPr>
            </w:pPr>
            <w:r w:rsidRPr="006E7C32">
              <w:rPr>
                <w:rFonts w:asciiTheme="majorBidi" w:eastAsia="MS Mincho" w:hAnsiTheme="majorBidi" w:cstheme="majorBidi"/>
                <w:szCs w:val="24"/>
                <w:u w:val="single"/>
                <w:cs/>
              </w:rPr>
              <w:t>บวก</w:t>
            </w:r>
            <w:r w:rsidRPr="006E7C32">
              <w:rPr>
                <w:rFonts w:asciiTheme="majorBidi" w:eastAsia="MS Mincho" w:hAnsiTheme="majorBidi" w:cstheme="majorBidi"/>
                <w:szCs w:val="24"/>
                <w:cs/>
              </w:rPr>
              <w:tab/>
              <w:t xml:space="preserve">ซื้ออุปกรณ์ </w:t>
            </w:r>
          </w:p>
        </w:tc>
        <w:tc>
          <w:tcPr>
            <w:tcW w:w="1170" w:type="dxa"/>
            <w:vAlign w:val="bottom"/>
          </w:tcPr>
          <w:p w14:paraId="3FD9B681" w14:textId="06D0C933" w:rsidR="00E172DC" w:rsidRPr="006E7C32" w:rsidRDefault="005B42EC" w:rsidP="00E172DC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68,741</w:t>
            </w:r>
          </w:p>
        </w:tc>
        <w:tc>
          <w:tcPr>
            <w:tcW w:w="90" w:type="dxa"/>
            <w:vAlign w:val="bottom"/>
          </w:tcPr>
          <w:p w14:paraId="1E3B5B77" w14:textId="77777777" w:rsidR="00E172DC" w:rsidRPr="006E7C32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630AD95" w14:textId="0FD8775D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15,031</w:t>
            </w:r>
          </w:p>
        </w:tc>
        <w:tc>
          <w:tcPr>
            <w:tcW w:w="90" w:type="dxa"/>
          </w:tcPr>
          <w:p w14:paraId="748026A9" w14:textId="77777777" w:rsidR="00E172DC" w:rsidRPr="006E7C32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58130F" w14:textId="26A1578A" w:rsidR="00E172DC" w:rsidRPr="006E7C32" w:rsidRDefault="005B42EC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78</w:t>
            </w:r>
          </w:p>
        </w:tc>
        <w:tc>
          <w:tcPr>
            <w:tcW w:w="90" w:type="dxa"/>
          </w:tcPr>
          <w:p w14:paraId="14E0156C" w14:textId="77777777" w:rsidR="00E172DC" w:rsidRPr="006E7C32" w:rsidRDefault="00E172DC" w:rsidP="00E172D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3A28428" w14:textId="467DDE91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122</w:t>
            </w:r>
          </w:p>
        </w:tc>
      </w:tr>
      <w:tr w:rsidR="00E172DC" w:rsidRPr="006E7C32" w14:paraId="6CB2E41B" w14:textId="77777777" w:rsidTr="004E492B">
        <w:trPr>
          <w:cantSplit/>
        </w:trPr>
        <w:tc>
          <w:tcPr>
            <w:tcW w:w="4230" w:type="dxa"/>
          </w:tcPr>
          <w:p w14:paraId="407B3109" w14:textId="3297B195" w:rsidR="00E172DC" w:rsidRPr="006E7C32" w:rsidRDefault="00E172DC" w:rsidP="00E172DC">
            <w:pPr>
              <w:ind w:left="85" w:firstLine="63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6E7C32">
              <w:rPr>
                <w:rFonts w:asciiTheme="majorBidi" w:eastAsia="MS Mincho" w:hAnsiTheme="majorBidi" w:cstheme="majorBidi" w:hint="cs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170" w:type="dxa"/>
            <w:vAlign w:val="bottom"/>
          </w:tcPr>
          <w:p w14:paraId="5114FE29" w14:textId="12C357D6" w:rsidR="00E172DC" w:rsidRPr="006E7C32" w:rsidRDefault="005B42EC" w:rsidP="00E172DC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D674735" w14:textId="77777777" w:rsidR="00E172DC" w:rsidRPr="006E7C32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E238DB3" w14:textId="7E67EC1F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1,031</w:t>
            </w:r>
          </w:p>
        </w:tc>
        <w:tc>
          <w:tcPr>
            <w:tcW w:w="90" w:type="dxa"/>
          </w:tcPr>
          <w:p w14:paraId="64FFF6E0" w14:textId="77777777" w:rsidR="00E172DC" w:rsidRPr="006E7C32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AECA1D" w14:textId="16A80826" w:rsidR="00E172DC" w:rsidRPr="006E7C32" w:rsidRDefault="005B42EC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2E8C931A" w14:textId="77777777" w:rsidR="00E172DC" w:rsidRPr="006E7C32" w:rsidRDefault="00E172DC" w:rsidP="00E172D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1F41ABE" w14:textId="65D037E4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39</w:t>
            </w:r>
          </w:p>
        </w:tc>
      </w:tr>
      <w:tr w:rsidR="00E172DC" w:rsidRPr="006E7C32" w14:paraId="26F18E3C" w14:textId="77777777" w:rsidTr="004E492B">
        <w:trPr>
          <w:cantSplit/>
        </w:trPr>
        <w:tc>
          <w:tcPr>
            <w:tcW w:w="4230" w:type="dxa"/>
          </w:tcPr>
          <w:p w14:paraId="55D06A1F" w14:textId="327D114C" w:rsidR="00E172DC" w:rsidRPr="006E7C32" w:rsidRDefault="00E172DC" w:rsidP="00E172DC">
            <w:pPr>
              <w:ind w:left="85" w:firstLine="630"/>
              <w:jc w:val="thaiDistribute"/>
              <w:rPr>
                <w:rFonts w:asciiTheme="majorBidi" w:eastAsia="MS Mincho" w:hAnsiTheme="majorBidi" w:cstheme="majorBidi"/>
                <w:szCs w:val="24"/>
                <w:cs/>
              </w:rPr>
            </w:pPr>
            <w:r w:rsidRPr="006E7C32">
              <w:rPr>
                <w:rFonts w:asciiTheme="majorBidi" w:eastAsia="MS Mincho" w:hAnsiTheme="majorBidi" w:cstheme="majorBidi" w:hint="cs"/>
                <w:szCs w:val="24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vAlign w:val="bottom"/>
          </w:tcPr>
          <w:p w14:paraId="37840359" w14:textId="6B0D69F5" w:rsidR="00E172DC" w:rsidRPr="006E7C32" w:rsidRDefault="005B42EC" w:rsidP="00E172DC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E81503C" w14:textId="77777777" w:rsidR="00E172DC" w:rsidRPr="006E7C32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1F00503" w14:textId="73DA5596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30,549</w:t>
            </w:r>
          </w:p>
        </w:tc>
        <w:tc>
          <w:tcPr>
            <w:tcW w:w="90" w:type="dxa"/>
          </w:tcPr>
          <w:p w14:paraId="0FFCF732" w14:textId="77777777" w:rsidR="00E172DC" w:rsidRPr="006E7C32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A3E7FE" w14:textId="474D6A6D" w:rsidR="00E172DC" w:rsidRPr="006E7C32" w:rsidRDefault="005B42EC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0907E946" w14:textId="77777777" w:rsidR="00E172DC" w:rsidRPr="006E7C32" w:rsidRDefault="00E172DC" w:rsidP="00E172D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F8CC86C" w14:textId="7FFD1026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</w:tr>
      <w:tr w:rsidR="00E172DC" w:rsidRPr="006E7C32" w14:paraId="46952886" w14:textId="77777777" w:rsidTr="004E492B">
        <w:trPr>
          <w:cantSplit/>
        </w:trPr>
        <w:tc>
          <w:tcPr>
            <w:tcW w:w="4230" w:type="dxa"/>
          </w:tcPr>
          <w:p w14:paraId="041BD01F" w14:textId="77777777" w:rsidR="00E172DC" w:rsidRPr="006E7C32" w:rsidRDefault="00E172DC" w:rsidP="00E172DC">
            <w:pPr>
              <w:tabs>
                <w:tab w:val="left" w:pos="715"/>
              </w:tabs>
              <w:ind w:left="85"/>
              <w:jc w:val="thaiDistribute"/>
              <w:rPr>
                <w:rFonts w:asciiTheme="majorBidi" w:eastAsia="MS Mincho" w:hAnsiTheme="majorBidi" w:cstheme="majorBidi"/>
                <w:szCs w:val="24"/>
              </w:rPr>
            </w:pPr>
            <w:r w:rsidRPr="006E7C32">
              <w:rPr>
                <w:rFonts w:asciiTheme="majorBidi" w:eastAsia="MS Mincho" w:hAnsiTheme="majorBidi" w:cstheme="majorBidi"/>
                <w:szCs w:val="24"/>
                <w:u w:val="single"/>
                <w:cs/>
              </w:rPr>
              <w:t>หัก</w:t>
            </w:r>
            <w:r w:rsidRPr="006E7C32">
              <w:rPr>
                <w:rFonts w:asciiTheme="majorBidi" w:eastAsia="MS Mincho" w:hAnsiTheme="majorBidi" w:cstheme="majorBidi"/>
                <w:szCs w:val="24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170" w:type="dxa"/>
            <w:vAlign w:val="bottom"/>
          </w:tcPr>
          <w:p w14:paraId="3A0BDF5F" w14:textId="74471CAB" w:rsidR="00E172DC" w:rsidRPr="006E7C32" w:rsidRDefault="005B42EC" w:rsidP="00E172DC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(64,490)</w:t>
            </w:r>
          </w:p>
        </w:tc>
        <w:tc>
          <w:tcPr>
            <w:tcW w:w="90" w:type="dxa"/>
            <w:vAlign w:val="bottom"/>
          </w:tcPr>
          <w:p w14:paraId="74851C7F" w14:textId="77777777" w:rsidR="00E172DC" w:rsidRPr="006E7C32" w:rsidRDefault="00E172DC" w:rsidP="00E172DC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1A31DF0" w14:textId="1A124884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(16,497)</w:t>
            </w:r>
          </w:p>
        </w:tc>
        <w:tc>
          <w:tcPr>
            <w:tcW w:w="90" w:type="dxa"/>
          </w:tcPr>
          <w:p w14:paraId="59C045F2" w14:textId="77777777" w:rsidR="00E172DC" w:rsidRPr="006E7C32" w:rsidRDefault="00E172DC" w:rsidP="00E172DC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4832E0" w14:textId="0FF560C3" w:rsidR="00E172DC" w:rsidRPr="006E7C32" w:rsidRDefault="005B42EC" w:rsidP="00E172DC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(78)</w:t>
            </w:r>
          </w:p>
        </w:tc>
        <w:tc>
          <w:tcPr>
            <w:tcW w:w="90" w:type="dxa"/>
          </w:tcPr>
          <w:p w14:paraId="2CD48CAC" w14:textId="77777777" w:rsidR="00E172DC" w:rsidRPr="006E7C32" w:rsidRDefault="00E172DC" w:rsidP="00E172DC">
            <w:pPr>
              <w:ind w:left="-90" w:right="18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1257F65" w14:textId="2A617858" w:rsidR="00E172DC" w:rsidRPr="006E7C32" w:rsidRDefault="00E172DC" w:rsidP="00E172DC">
            <w:pPr>
              <w:ind w:right="18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szCs w:val="24"/>
              </w:rPr>
              <w:t>(161)</w:t>
            </w:r>
          </w:p>
        </w:tc>
      </w:tr>
      <w:tr w:rsidR="002B2EE2" w:rsidRPr="006E7C32" w14:paraId="39591A9E" w14:textId="77777777" w:rsidTr="004E492B">
        <w:trPr>
          <w:cantSplit/>
        </w:trPr>
        <w:tc>
          <w:tcPr>
            <w:tcW w:w="4230" w:type="dxa"/>
          </w:tcPr>
          <w:p w14:paraId="3FAF40B9" w14:textId="77777777" w:rsidR="002B2EE2" w:rsidRPr="00740421" w:rsidRDefault="002B2EE2" w:rsidP="002B2EE2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  <w:r w:rsidRPr="00740421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เจ้าหนี้ค่าซื้ออุปกรณ์ยกไป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2B2EE2" w:rsidRPr="00740421" w:rsidRDefault="002B2EE2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2B2EE2" w:rsidRPr="00740421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2B2EE2" w:rsidRPr="00740421" w:rsidRDefault="002B2EE2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2B2EE2" w:rsidRPr="00740421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2B2EE2" w:rsidRPr="00740421" w:rsidRDefault="002B2EE2" w:rsidP="002B2EE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2B2EE2" w:rsidRPr="00740421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2B2EE2" w:rsidRPr="00740421" w:rsidRDefault="002B2EE2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2B2EE2" w:rsidRPr="006E7C32" w14:paraId="5B615832" w14:textId="77777777" w:rsidTr="004E492B">
        <w:trPr>
          <w:cantSplit/>
        </w:trPr>
        <w:tc>
          <w:tcPr>
            <w:tcW w:w="4230" w:type="dxa"/>
          </w:tcPr>
          <w:p w14:paraId="2A5EE0E3" w14:textId="77777777" w:rsidR="002B2EE2" w:rsidRPr="00740421" w:rsidRDefault="002B2EE2" w:rsidP="002B2EE2">
            <w:pPr>
              <w:ind w:left="175" w:right="63"/>
              <w:jc w:val="thaiDistribute"/>
              <w:rPr>
                <w:rFonts w:asciiTheme="majorBidi" w:eastAsia="MS Mincho" w:hAnsiTheme="majorBidi" w:cstheme="majorBidi"/>
                <w:b/>
                <w:bCs/>
                <w:szCs w:val="24"/>
              </w:rPr>
            </w:pPr>
            <w:r w:rsidRPr="00740421">
              <w:rPr>
                <w:rFonts w:asciiTheme="majorBidi" w:eastAsia="MS Mincho" w:hAnsiTheme="majorBidi" w:cstheme="majorBidi"/>
                <w:b/>
                <w:bCs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4A552EBC" w:rsidR="002B2EE2" w:rsidRPr="00740421" w:rsidRDefault="005B42EC" w:rsidP="002B2EE2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0421">
              <w:rPr>
                <w:rFonts w:asciiTheme="majorBidi" w:hAnsiTheme="majorBidi" w:cstheme="majorBidi"/>
                <w:b/>
                <w:bCs/>
                <w:szCs w:val="24"/>
              </w:rPr>
              <w:t>35,024</w:t>
            </w:r>
          </w:p>
        </w:tc>
        <w:tc>
          <w:tcPr>
            <w:tcW w:w="90" w:type="dxa"/>
            <w:vAlign w:val="bottom"/>
          </w:tcPr>
          <w:p w14:paraId="5E86D84D" w14:textId="77777777" w:rsidR="002B2EE2" w:rsidRPr="00740421" w:rsidRDefault="002B2EE2" w:rsidP="002B2EE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0D36F6F3" w:rsidR="002B2EE2" w:rsidRPr="00740421" w:rsidRDefault="00D0639F" w:rsidP="00D0639F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40421">
              <w:rPr>
                <w:rFonts w:asciiTheme="majorBidi" w:hAnsiTheme="majorBidi" w:cstheme="majorBidi"/>
                <w:b/>
                <w:bCs/>
                <w:szCs w:val="24"/>
              </w:rPr>
              <w:t>30,773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2B2EE2" w:rsidRPr="00740421" w:rsidRDefault="002B2EE2" w:rsidP="002B2EE2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40EEC08F" w:rsidR="002B2EE2" w:rsidRPr="00740421" w:rsidRDefault="005B42EC" w:rsidP="002B2EE2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042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2B2EE2" w:rsidRPr="00740421" w:rsidRDefault="002B2EE2" w:rsidP="002B2EE2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3376C9C6" w:rsidR="002B2EE2" w:rsidRPr="00740421" w:rsidRDefault="00BC3840" w:rsidP="002B2EE2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4042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1F8B1635" w14:textId="2A7405A8" w:rsidR="0098674D" w:rsidRDefault="0098674D" w:rsidP="004A699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2471103" w14:textId="7F64950F" w:rsidR="002403B3" w:rsidRDefault="007D7054" w:rsidP="00782387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0D7B8A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รายการที่ไม่เกี่ยวข้องกับเงินสดสำหรับงวดสามเดือนสิ้นสุดวันที่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มีนาคม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AC1F7C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และ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สำหรับปีสิ้นสุดวันที่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ธันวาคม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AC1F7C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0D7B8A" w:rsidRPr="000D7B8A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0D7B8A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080"/>
        <w:gridCol w:w="90"/>
        <w:gridCol w:w="1260"/>
        <w:gridCol w:w="90"/>
        <w:gridCol w:w="1170"/>
      </w:tblGrid>
      <w:tr w:rsidR="000D7B8A" w:rsidRPr="004A7000" w14:paraId="33F58921" w14:textId="77777777" w:rsidTr="004E492B">
        <w:trPr>
          <w:cantSplit/>
        </w:trPr>
        <w:tc>
          <w:tcPr>
            <w:tcW w:w="4230" w:type="dxa"/>
          </w:tcPr>
          <w:p w14:paraId="24B538C4" w14:textId="77777777" w:rsidR="000D7B8A" w:rsidRPr="004A7000" w:rsidRDefault="000D7B8A" w:rsidP="00E54490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74F7398" w14:textId="77777777" w:rsidR="000D7B8A" w:rsidRPr="002F684A" w:rsidRDefault="000D7B8A" w:rsidP="00E54490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2F684A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2F684A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caps/>
                <w:szCs w:val="24"/>
                <w:cs/>
              </w:rPr>
              <w:t>(หน่วย: พันบาท)</w:t>
            </w:r>
          </w:p>
        </w:tc>
      </w:tr>
      <w:tr w:rsidR="000D7B8A" w:rsidRPr="004A7000" w14:paraId="42F2E7B0" w14:textId="77777777" w:rsidTr="004E492B">
        <w:trPr>
          <w:cantSplit/>
        </w:trPr>
        <w:tc>
          <w:tcPr>
            <w:tcW w:w="4230" w:type="dxa"/>
          </w:tcPr>
          <w:p w14:paraId="6D9A85A9" w14:textId="77777777" w:rsidR="000D7B8A" w:rsidRPr="004A7000" w:rsidRDefault="000D7B8A" w:rsidP="00E54490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2F684A" w:rsidRDefault="000D7B8A" w:rsidP="00E54490">
            <w:pPr>
              <w:tabs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2F684A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2F684A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53E2" w:rsidRPr="004A7000" w14:paraId="5F00FBCF" w14:textId="77777777" w:rsidTr="005B4635">
        <w:trPr>
          <w:cantSplit/>
        </w:trPr>
        <w:tc>
          <w:tcPr>
            <w:tcW w:w="4230" w:type="dxa"/>
          </w:tcPr>
          <w:p w14:paraId="7BAF1869" w14:textId="77777777" w:rsidR="000D7B8A" w:rsidRPr="004A7000" w:rsidRDefault="000D7B8A" w:rsidP="00E54490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486D4F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2F684A">
              <w:rPr>
                <w:rFonts w:ascii="Angsana New" w:hAnsi="Angsana New" w:hint="cs"/>
                <w:szCs w:val="24"/>
                <w:cs/>
              </w:rPr>
              <w:t>สามเดือนสิ้นสุด</w:t>
            </w:r>
          </w:p>
          <w:p w14:paraId="0096183D" w14:textId="355EF941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</w:t>
            </w:r>
            <w:r w:rsidR="0078479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19002B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สำหรับปีสิ้นสุดวันที่</w:t>
            </w:r>
          </w:p>
          <w:p w14:paraId="5D286160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712C89AC" w14:textId="1A4302E2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>256</w:t>
            </w:r>
            <w:r w:rsidR="0078479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</w:tcPr>
          <w:p w14:paraId="54AA779B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C09E0A" w14:textId="77777777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2F684A">
              <w:rPr>
                <w:rFonts w:ascii="Angsana New" w:hAnsi="Angsana New" w:hint="cs"/>
                <w:szCs w:val="24"/>
                <w:cs/>
              </w:rPr>
              <w:t>สามเดือนสิ้นสุด</w:t>
            </w:r>
          </w:p>
          <w:p w14:paraId="6F792F3B" w14:textId="7B146E24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</w:t>
            </w:r>
            <w:r w:rsidR="0078479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2F684A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81D91A" w14:textId="77777777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สำหรับปีสิ้นสุดวันที่</w:t>
            </w:r>
          </w:p>
          <w:p w14:paraId="73729BC6" w14:textId="77777777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31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315D2FD6" w14:textId="72DFCF1D" w:rsidR="000D7B8A" w:rsidRPr="002F684A" w:rsidRDefault="000D7B8A" w:rsidP="000D7B8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>256</w:t>
            </w:r>
            <w:r w:rsidR="00784792">
              <w:rPr>
                <w:rFonts w:ascii="Angsana New" w:hAnsi="Angsana New"/>
                <w:szCs w:val="24"/>
              </w:rPr>
              <w:t>3</w:t>
            </w:r>
          </w:p>
        </w:tc>
      </w:tr>
      <w:tr w:rsidR="000D7B8A" w:rsidRPr="004A7000" w14:paraId="07286DB7" w14:textId="77777777" w:rsidTr="005B4635">
        <w:trPr>
          <w:cantSplit/>
        </w:trPr>
        <w:tc>
          <w:tcPr>
            <w:tcW w:w="4230" w:type="dxa"/>
          </w:tcPr>
          <w:p w14:paraId="43C91096" w14:textId="30EE3FDD" w:rsidR="000D7B8A" w:rsidRPr="004A7000" w:rsidRDefault="000D7B8A" w:rsidP="000D7B8A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4A7000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4A7000" w:rsidRDefault="000D7B8A" w:rsidP="00E54490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4A7000" w:rsidRDefault="000D7B8A" w:rsidP="00E54490">
            <w:pPr>
              <w:tabs>
                <w:tab w:val="decimal" w:pos="798"/>
              </w:tabs>
              <w:ind w:right="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4A7000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3BB6568" w14:textId="77777777" w:rsidR="000D7B8A" w:rsidRPr="004A7000" w:rsidRDefault="000D7B8A" w:rsidP="00E54490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4A7000" w:rsidRDefault="000D7B8A" w:rsidP="00E54490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1D10C79" w14:textId="77777777" w:rsidR="000D7B8A" w:rsidRPr="004A7000" w:rsidRDefault="000D7B8A" w:rsidP="00E54490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170" w:type="dxa"/>
          </w:tcPr>
          <w:p w14:paraId="0BD861B1" w14:textId="77777777" w:rsidR="000D7B8A" w:rsidRPr="004A7000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B57BE" w:rsidRPr="004A7000" w14:paraId="7DC0D2C0" w14:textId="77777777" w:rsidTr="005B4635">
        <w:trPr>
          <w:cantSplit/>
        </w:trPr>
        <w:tc>
          <w:tcPr>
            <w:tcW w:w="4230" w:type="dxa"/>
          </w:tcPr>
          <w:p w14:paraId="3505B19D" w14:textId="5DB27422" w:rsidR="000B57BE" w:rsidRPr="004A7000" w:rsidRDefault="00C5732D" w:rsidP="000B57BE">
            <w:pPr>
              <w:ind w:left="85" w:right="108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>
              <w:rPr>
                <w:rFonts w:ascii="Angsana New" w:eastAsia="MS Mincho" w:hAnsi="Angsana New"/>
                <w:szCs w:val="24"/>
              </w:rPr>
              <w:t xml:space="preserve"> </w:t>
            </w:r>
            <w:r w:rsidR="000B57BE" w:rsidRPr="004A7000">
              <w:rPr>
                <w:rFonts w:ascii="Angsana New" w:eastAsia="MS Mincho" w:hAnsi="Angsana New" w:hint="cs"/>
                <w:szCs w:val="24"/>
                <w:cs/>
              </w:rPr>
              <w:t>(รวมส่วนของหนี้สินระยะยาวที่ถึงกำหนดชำระภายในหนึ่งปี)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52B143BD" w:rsidR="000B57BE" w:rsidRPr="004A7000" w:rsidRDefault="005B42EC" w:rsidP="000B57BE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226,080</w:t>
            </w:r>
          </w:p>
        </w:tc>
        <w:tc>
          <w:tcPr>
            <w:tcW w:w="90" w:type="dxa"/>
            <w:vAlign w:val="bottom"/>
          </w:tcPr>
          <w:p w14:paraId="41B61CF4" w14:textId="77777777" w:rsidR="000B57BE" w:rsidRPr="004A7000" w:rsidRDefault="000B57BE" w:rsidP="000B57BE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818C85" w14:textId="59AD9043" w:rsidR="000B57BE" w:rsidRPr="00C92D90" w:rsidRDefault="000B57BE" w:rsidP="000B57BE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 w:rsidRPr="00C92D90">
              <w:rPr>
                <w:rFonts w:ascii="Angsana New" w:hAnsi="Angsana New" w:hint="eastAsia"/>
                <w:szCs w:val="24"/>
              </w:rPr>
              <w:t>10,488</w:t>
            </w:r>
          </w:p>
        </w:tc>
        <w:tc>
          <w:tcPr>
            <w:tcW w:w="90" w:type="dxa"/>
          </w:tcPr>
          <w:p w14:paraId="3EF86F8E" w14:textId="77777777" w:rsidR="000B57BE" w:rsidRPr="004A7000" w:rsidRDefault="000B57BE" w:rsidP="000B57BE">
            <w:pPr>
              <w:tabs>
                <w:tab w:val="decimal" w:pos="810"/>
                <w:tab w:val="decimal" w:pos="841"/>
              </w:tabs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DC7EFE" w14:textId="36F4CE1C" w:rsidR="000B57BE" w:rsidRPr="004A7000" w:rsidRDefault="005B42EC" w:rsidP="00FF67FA">
            <w:pPr>
              <w:tabs>
                <w:tab w:val="decimal" w:pos="1165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5,157</w:t>
            </w:r>
          </w:p>
        </w:tc>
        <w:tc>
          <w:tcPr>
            <w:tcW w:w="90" w:type="dxa"/>
          </w:tcPr>
          <w:p w14:paraId="3500B00A" w14:textId="77777777" w:rsidR="000B57BE" w:rsidRPr="00050ABF" w:rsidRDefault="000B57BE" w:rsidP="000B57BE">
            <w:pPr>
              <w:tabs>
                <w:tab w:val="decimal" w:pos="810"/>
              </w:tabs>
              <w:ind w:left="-90"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66E3A55" w14:textId="4A67E7C4" w:rsidR="000B57BE" w:rsidRPr="004A7000" w:rsidRDefault="000B57BE" w:rsidP="00C5732D">
            <w:pPr>
              <w:tabs>
                <w:tab w:val="decimal" w:pos="1081"/>
              </w:tabs>
              <w:ind w:right="-30"/>
              <w:rPr>
                <w:rFonts w:ascii="Angsana New" w:hAnsi="Angsana New"/>
                <w:szCs w:val="24"/>
              </w:rPr>
            </w:pPr>
            <w:r w:rsidRPr="000B57BE">
              <w:rPr>
                <w:rFonts w:ascii="Angsana New" w:hAnsi="Angsana New" w:hint="eastAsia"/>
                <w:szCs w:val="24"/>
              </w:rPr>
              <w:t>9,619</w:t>
            </w:r>
          </w:p>
        </w:tc>
      </w:tr>
      <w:tr w:rsidR="000B57BE" w:rsidRPr="004A7000" w14:paraId="568AE10D" w14:textId="77777777" w:rsidTr="005B4635">
        <w:trPr>
          <w:cantSplit/>
        </w:trPr>
        <w:tc>
          <w:tcPr>
            <w:tcW w:w="4230" w:type="dxa"/>
          </w:tcPr>
          <w:p w14:paraId="095D4799" w14:textId="1CBEA4CA" w:rsidR="000B57BE" w:rsidRPr="004A7000" w:rsidRDefault="000B57BE" w:rsidP="000B57BE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 w:rsidRPr="004A7000">
              <w:rPr>
                <w:rFonts w:ascii="Angsana New" w:eastAsia="MS Mincho" w:hAnsi="Angsana New"/>
                <w:szCs w:val="24"/>
                <w:u w:val="single"/>
                <w:cs/>
              </w:rPr>
              <w:t>หัก</w:t>
            </w:r>
            <w:r w:rsidRPr="004A7000">
              <w:rPr>
                <w:rFonts w:ascii="Angsana New" w:eastAsia="MS Mincho" w:hAnsi="Angsana New"/>
                <w:szCs w:val="24"/>
                <w:cs/>
              </w:rPr>
              <w:tab/>
            </w:r>
            <w:r w:rsidRPr="004A7000">
              <w:rPr>
                <w:rFonts w:ascii="Angsana New" w:eastAsia="MS Mincho" w:hAnsi="Angsana New"/>
                <w:spacing w:val="-2"/>
                <w:szCs w:val="24"/>
                <w:cs/>
              </w:rPr>
              <w:t>เงินสดจ่าย</w:t>
            </w:r>
            <w:r w:rsidRPr="004A7000">
              <w:rPr>
                <w:rFonts w:ascii="Angsana New" w:eastAsia="MS Mincho" w:hAnsi="Angsana New"/>
                <w:spacing w:val="-4"/>
                <w:szCs w:val="24"/>
                <w:cs/>
              </w:rPr>
              <w:t>ระหว่าง</w:t>
            </w:r>
            <w:r>
              <w:rPr>
                <w:rFonts w:ascii="Angsana New" w:eastAsia="MS Mincho" w:hAnsi="Angsana New" w:hint="cs"/>
                <w:spacing w:val="-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5A907D11" w14:textId="73E8E5C8" w:rsidR="000B57BE" w:rsidRPr="004A7000" w:rsidRDefault="005B42EC" w:rsidP="00F4205E">
            <w:pPr>
              <w:tabs>
                <w:tab w:val="decimal" w:pos="986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(3,54</w:t>
            </w:r>
            <w:r w:rsidR="0017158F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0B57BE" w:rsidRPr="004A7000" w:rsidRDefault="000B57BE" w:rsidP="000B57BE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3A15CD5" w14:textId="6E31A649" w:rsidR="000B57BE" w:rsidRPr="00C92D90" w:rsidRDefault="000B57BE" w:rsidP="00F4205E">
            <w:pPr>
              <w:tabs>
                <w:tab w:val="decimal" w:pos="900"/>
              </w:tabs>
              <w:ind w:right="-30"/>
              <w:rPr>
                <w:rFonts w:ascii="Angsana New" w:hAnsi="Angsana New"/>
                <w:szCs w:val="24"/>
              </w:rPr>
            </w:pPr>
            <w:r w:rsidRPr="00C92D90">
              <w:rPr>
                <w:rFonts w:ascii="Angsana New" w:hAnsi="Angsana New" w:hint="eastAsia"/>
                <w:szCs w:val="24"/>
              </w:rPr>
              <w:t>(4,300)</w:t>
            </w:r>
          </w:p>
        </w:tc>
        <w:tc>
          <w:tcPr>
            <w:tcW w:w="90" w:type="dxa"/>
          </w:tcPr>
          <w:p w14:paraId="20732DEC" w14:textId="77777777" w:rsidR="000B57BE" w:rsidRPr="004A7000" w:rsidRDefault="000B57BE" w:rsidP="000B57BE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B588B4" w14:textId="1593B7D6" w:rsidR="000B57BE" w:rsidRPr="004A7000" w:rsidRDefault="005B42EC" w:rsidP="00F4205E">
            <w:pPr>
              <w:tabs>
                <w:tab w:val="decimal" w:pos="1075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(396)</w:t>
            </w:r>
          </w:p>
        </w:tc>
        <w:tc>
          <w:tcPr>
            <w:tcW w:w="90" w:type="dxa"/>
          </w:tcPr>
          <w:p w14:paraId="384A56A7" w14:textId="77777777" w:rsidR="000B57BE" w:rsidRPr="00050ABF" w:rsidRDefault="000B57BE" w:rsidP="000B57BE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6EB28DA" w14:textId="6D1559A3" w:rsidR="000B57BE" w:rsidRPr="004A7000" w:rsidRDefault="000B57BE" w:rsidP="00F4205E">
            <w:pPr>
              <w:tabs>
                <w:tab w:val="decimal" w:pos="987"/>
              </w:tabs>
              <w:ind w:right="-30"/>
              <w:rPr>
                <w:rFonts w:ascii="Angsana New" w:hAnsi="Angsana New"/>
                <w:szCs w:val="24"/>
              </w:rPr>
            </w:pPr>
            <w:r w:rsidRPr="000B57BE">
              <w:rPr>
                <w:rFonts w:ascii="Angsana New" w:hAnsi="Angsana New" w:hint="eastAsia"/>
                <w:szCs w:val="24"/>
              </w:rPr>
              <w:t>(4,462)</w:t>
            </w:r>
          </w:p>
        </w:tc>
      </w:tr>
      <w:tr w:rsidR="000B57BE" w:rsidRPr="004A7000" w14:paraId="6C426070" w14:textId="77777777" w:rsidTr="005E2FCC">
        <w:trPr>
          <w:cantSplit/>
        </w:trPr>
        <w:tc>
          <w:tcPr>
            <w:tcW w:w="4230" w:type="dxa"/>
          </w:tcPr>
          <w:p w14:paraId="0E7BC9FF" w14:textId="77777777" w:rsidR="000B57BE" w:rsidRDefault="000B57BE" w:rsidP="000B57BE">
            <w:pPr>
              <w:tabs>
                <w:tab w:val="left" w:pos="535"/>
              </w:tabs>
              <w:ind w:left="85"/>
              <w:jc w:val="thaiDistribute"/>
              <w:rPr>
                <w:rFonts w:ascii="Angsana New" w:eastAsia="MS Mincho" w:hAnsi="Angsana New"/>
                <w:szCs w:val="24"/>
              </w:rPr>
            </w:pPr>
            <w:r>
              <w:rPr>
                <w:rFonts w:ascii="Angsana New" w:eastAsia="MS Mincho" w:hAnsi="Angsana New"/>
                <w:szCs w:val="24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70EF3D8E" w14:textId="3D3224BA" w:rsidR="000B57BE" w:rsidRPr="004A7000" w:rsidRDefault="000B57BE" w:rsidP="000B57BE">
            <w:pPr>
              <w:tabs>
                <w:tab w:val="left" w:pos="535"/>
              </w:tabs>
              <w:ind w:left="358" w:hanging="180"/>
              <w:jc w:val="thaiDistribute"/>
              <w:rPr>
                <w:rFonts w:ascii="Angsana New" w:eastAsia="MS Mincho" w:hAnsi="Angsana New"/>
                <w:szCs w:val="24"/>
                <w:u w:val="single"/>
                <w:cs/>
              </w:rPr>
            </w:pPr>
            <w:r>
              <w:rPr>
                <w:rFonts w:ascii="Angsana New" w:eastAsia="MS Mincho" w:hAnsi="Angsana New"/>
                <w:szCs w:val="24"/>
                <w:cs/>
              </w:rPr>
              <w:t xml:space="preserve">ทางการเงิน ฉบับที่ </w:t>
            </w:r>
            <w:r w:rsidR="00C5732D">
              <w:rPr>
                <w:rFonts w:ascii="Angsana New" w:hAnsi="Angsana New"/>
                <w:sz w:val="26"/>
                <w:szCs w:val="26"/>
              </w:rPr>
              <w:t>16</w:t>
            </w:r>
            <w:r w:rsidRPr="00A6406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MS Mincho" w:hAnsi="Angsana New"/>
                <w:szCs w:val="24"/>
                <w:cs/>
              </w:rPr>
              <w:t>มาถือปฏิบัติครั้งแรก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197270" w14:textId="5F004D1B" w:rsidR="000B57BE" w:rsidRPr="002278DA" w:rsidRDefault="005B42EC" w:rsidP="005E2FCC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480448" w14:textId="77777777" w:rsidR="000B57BE" w:rsidRPr="004A7000" w:rsidRDefault="000B57BE" w:rsidP="005E2FCC">
            <w:pPr>
              <w:tabs>
                <w:tab w:val="decimal" w:pos="798"/>
              </w:tabs>
              <w:ind w:right="6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D936F1" w14:textId="03553B60" w:rsidR="000B57BE" w:rsidRPr="00C92D90" w:rsidRDefault="000B57BE" w:rsidP="005E2FCC">
            <w:pPr>
              <w:tabs>
                <w:tab w:val="decimal" w:pos="990"/>
              </w:tabs>
              <w:ind w:right="-30"/>
              <w:rPr>
                <w:rFonts w:ascii="Angsana New" w:hAnsi="Angsana New"/>
                <w:szCs w:val="24"/>
              </w:rPr>
            </w:pPr>
            <w:r w:rsidRPr="00C92D90">
              <w:rPr>
                <w:rFonts w:ascii="Angsana New" w:hAnsi="Angsana New" w:hint="eastAsia"/>
                <w:szCs w:val="24"/>
              </w:rPr>
              <w:t>219,892</w:t>
            </w:r>
          </w:p>
        </w:tc>
        <w:tc>
          <w:tcPr>
            <w:tcW w:w="90" w:type="dxa"/>
            <w:vAlign w:val="bottom"/>
          </w:tcPr>
          <w:p w14:paraId="151D8DE6" w14:textId="77777777" w:rsidR="000B57BE" w:rsidRPr="004A7000" w:rsidRDefault="000B57BE" w:rsidP="005E2FC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D97BEF" w14:textId="408B0475" w:rsidR="000B57BE" w:rsidRPr="002278DA" w:rsidRDefault="00272EA2" w:rsidP="00FF67FA">
            <w:pPr>
              <w:tabs>
                <w:tab w:val="decimal" w:pos="1165"/>
              </w:tabs>
              <w:ind w:right="-3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7744F53" w14:textId="77777777" w:rsidR="000B57BE" w:rsidRPr="00050ABF" w:rsidRDefault="000B57BE" w:rsidP="005E2FCC">
            <w:pPr>
              <w:ind w:right="6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13F246" w14:textId="43033D0E" w:rsidR="000B57BE" w:rsidRDefault="00272EA2" w:rsidP="005E2FCC">
            <w:pPr>
              <w:tabs>
                <w:tab w:val="decimal" w:pos="1081"/>
              </w:tabs>
              <w:ind w:right="-3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B2EE2" w:rsidRPr="006E7C32" w14:paraId="664C71E9" w14:textId="77777777" w:rsidTr="005B4635">
        <w:trPr>
          <w:cantSplit/>
        </w:trPr>
        <w:tc>
          <w:tcPr>
            <w:tcW w:w="4230" w:type="dxa"/>
          </w:tcPr>
          <w:p w14:paraId="28E88FDB" w14:textId="77777777" w:rsidR="002B2EE2" w:rsidRPr="006E7C32" w:rsidRDefault="002B2EE2" w:rsidP="002B2EE2">
            <w:pPr>
              <w:ind w:left="85" w:right="108"/>
              <w:jc w:val="thaiDistribute"/>
              <w:rPr>
                <w:rFonts w:ascii="Angsana New" w:eastAsia="MS Mincho" w:hAnsi="Angsana New"/>
                <w:b/>
                <w:bCs/>
                <w:szCs w:val="24"/>
              </w:rPr>
            </w:pPr>
            <w:r w:rsidRPr="006E7C32">
              <w:rPr>
                <w:rFonts w:ascii="Angsana New" w:eastAsia="MS Mincho" w:hAnsi="Angsana New" w:hint="cs"/>
                <w:b/>
                <w:bCs/>
                <w:szCs w:val="24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2B2EE2" w:rsidRPr="006E7C32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2B2EE2" w:rsidRPr="006E7C32" w:rsidRDefault="002B2EE2" w:rsidP="002B2EE2">
            <w:pPr>
              <w:tabs>
                <w:tab w:val="decimal" w:pos="798"/>
                <w:tab w:val="decimal" w:pos="106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77777777" w:rsidR="002B2EE2" w:rsidRPr="006E7C32" w:rsidRDefault="002B2EE2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2B2EE2" w:rsidRPr="006E7C32" w:rsidRDefault="002B2EE2" w:rsidP="002B2EE2">
            <w:pPr>
              <w:tabs>
                <w:tab w:val="decimal" w:pos="841"/>
                <w:tab w:val="decimal" w:pos="106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2B2EE2" w:rsidRPr="006E7C32" w:rsidRDefault="002B2EE2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2B2EE2" w:rsidRPr="006E7C32" w:rsidRDefault="002B2EE2" w:rsidP="002B2EE2">
            <w:pPr>
              <w:tabs>
                <w:tab w:val="decimal" w:pos="1060"/>
              </w:tabs>
              <w:ind w:left="-90" w:right="-3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77777777" w:rsidR="002B2EE2" w:rsidRPr="006E7C32" w:rsidRDefault="002B2EE2" w:rsidP="00EF3853">
            <w:pPr>
              <w:tabs>
                <w:tab w:val="decimal" w:pos="901"/>
                <w:tab w:val="decimal" w:pos="106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2B2EE2" w:rsidRPr="006E7C32" w14:paraId="323B5F6E" w14:textId="77777777" w:rsidTr="005B4635">
        <w:trPr>
          <w:cantSplit/>
        </w:trPr>
        <w:tc>
          <w:tcPr>
            <w:tcW w:w="4230" w:type="dxa"/>
          </w:tcPr>
          <w:p w14:paraId="24004857" w14:textId="2A20080E" w:rsidR="002B2EE2" w:rsidRPr="006E7C32" w:rsidRDefault="002B2EE2" w:rsidP="00785558">
            <w:pPr>
              <w:ind w:left="85" w:right="108" w:firstLine="90"/>
              <w:jc w:val="thaiDistribute"/>
              <w:rPr>
                <w:rFonts w:ascii="Angsana New" w:eastAsia="MS Mincho" w:hAnsi="Angsana New"/>
                <w:b/>
                <w:bCs/>
                <w:szCs w:val="24"/>
                <w:cs/>
              </w:rPr>
            </w:pPr>
            <w:r w:rsidRPr="006E7C32">
              <w:rPr>
                <w:rFonts w:ascii="Angsana New" w:eastAsia="MS Mincho" w:hAnsi="Angsana New" w:hint="cs"/>
                <w:b/>
                <w:bCs/>
                <w:szCs w:val="24"/>
                <w:cs/>
              </w:rPr>
              <w:t>(รวมส่วนของหนี้สินระยะยาวที่ถึงกำหนดชำระภายในหนึ่งปี)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26C922A4" w:rsidR="002B2EE2" w:rsidRPr="006E7C32" w:rsidRDefault="005B42EC" w:rsidP="002B2EE2">
            <w:pPr>
              <w:tabs>
                <w:tab w:val="decimal" w:pos="106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  <w:r w:rsidRPr="006E7C32">
              <w:rPr>
                <w:rFonts w:ascii="Angsana New" w:hAnsi="Angsana New"/>
                <w:b/>
                <w:bCs/>
                <w:szCs w:val="24"/>
              </w:rPr>
              <w:t>222,53</w:t>
            </w:r>
            <w:r w:rsidR="0017158F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90" w:type="dxa"/>
            <w:vAlign w:val="bottom"/>
          </w:tcPr>
          <w:p w14:paraId="79EBC4DD" w14:textId="77777777" w:rsidR="002B2EE2" w:rsidRPr="006E7C32" w:rsidRDefault="002B2EE2" w:rsidP="002B2EE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5837C88E" w:rsidR="002B2EE2" w:rsidRPr="006E7C32" w:rsidRDefault="00C45625" w:rsidP="00A64063">
            <w:pPr>
              <w:tabs>
                <w:tab w:val="decimal" w:pos="990"/>
              </w:tabs>
              <w:ind w:right="-30"/>
              <w:rPr>
                <w:rFonts w:ascii="Angsana New" w:hAnsi="Angsana New"/>
                <w:b/>
                <w:bCs/>
                <w:szCs w:val="24"/>
              </w:rPr>
            </w:pPr>
            <w:r w:rsidRPr="006E7C32">
              <w:rPr>
                <w:rFonts w:ascii="Angsana New" w:hAnsi="Angsana New" w:hint="eastAsia"/>
                <w:b/>
                <w:bCs/>
                <w:szCs w:val="24"/>
              </w:rPr>
              <w:t>226,080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2B2EE2" w:rsidRPr="006E7C32" w:rsidRDefault="002B2EE2" w:rsidP="002B2EE2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0BE839C9" w:rsidR="002B2EE2" w:rsidRPr="006E7C32" w:rsidRDefault="005B42EC" w:rsidP="00F4205E">
            <w:pPr>
              <w:tabs>
                <w:tab w:val="decimal" w:pos="1165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6E7C32">
              <w:rPr>
                <w:rFonts w:ascii="Angsana New" w:hAnsi="Angsana New"/>
                <w:b/>
                <w:bCs/>
                <w:szCs w:val="24"/>
              </w:rPr>
              <w:t>4,761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2B2EE2" w:rsidRPr="006E7C32" w:rsidRDefault="002B2EE2" w:rsidP="002B2EE2">
            <w:pPr>
              <w:ind w:left="-90" w:right="6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4BFFD889" w:rsidR="002B2EE2" w:rsidRPr="006E7C32" w:rsidRDefault="00437FE7" w:rsidP="00EF3853">
            <w:pPr>
              <w:tabs>
                <w:tab w:val="decimal" w:pos="1081"/>
              </w:tabs>
              <w:ind w:right="6"/>
              <w:rPr>
                <w:rFonts w:ascii="Angsana New" w:hAnsi="Angsana New"/>
                <w:b/>
                <w:bCs/>
                <w:szCs w:val="24"/>
              </w:rPr>
            </w:pPr>
            <w:r w:rsidRPr="006E7C32">
              <w:rPr>
                <w:rFonts w:ascii="Angsana New" w:hAnsi="Angsana New" w:hint="eastAsia"/>
                <w:b/>
                <w:bCs/>
                <w:sz w:val="22"/>
                <w:szCs w:val="22"/>
              </w:rPr>
              <w:t>5,157</w:t>
            </w:r>
          </w:p>
        </w:tc>
      </w:tr>
    </w:tbl>
    <w:p w14:paraId="61731222" w14:textId="105F85B1" w:rsidR="004C783F" w:rsidRDefault="004C783F" w:rsidP="00E0218D">
      <w:pPr>
        <w:tabs>
          <w:tab w:val="left" w:pos="360"/>
        </w:tabs>
        <w:spacing w:after="120"/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B989DF5" w14:textId="68F0A4DB" w:rsidR="00744E49" w:rsidRDefault="00744E49" w:rsidP="00E0218D">
      <w:pPr>
        <w:tabs>
          <w:tab w:val="left" w:pos="360"/>
        </w:tabs>
        <w:spacing w:after="120"/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2F15220" w14:textId="243F3AB3" w:rsidR="00744E49" w:rsidRDefault="00744E49" w:rsidP="00E0218D">
      <w:pPr>
        <w:tabs>
          <w:tab w:val="left" w:pos="360"/>
        </w:tabs>
        <w:spacing w:after="120"/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8BB98F4" w14:textId="77777777" w:rsidR="002C2B06" w:rsidRDefault="002C2B06" w:rsidP="00E0218D">
      <w:pPr>
        <w:tabs>
          <w:tab w:val="left" w:pos="360"/>
        </w:tabs>
        <w:spacing w:after="120"/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271A8BCC" w:rsidR="002403B3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806EA2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806EA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</w:t>
      </w:r>
      <w:r w:rsidR="00806EA2" w:rsidRPr="00806EA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เงิน</w:t>
      </w:r>
      <w:r w:rsidR="00806EA2" w:rsidRPr="00806EA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806EA2" w:rsidRPr="00806EA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งวดสามเดือนสิ้นสุดวันที่ </w:t>
      </w:r>
      <w:r w:rsidR="00806EA2" w:rsidRPr="00806EA2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806EA2" w:rsidRPr="00806EA2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มีนาคม </w:t>
      </w:r>
      <w:r w:rsidR="00806EA2" w:rsidRPr="00806EA2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2351A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806EA2" w:rsidRPr="00806EA2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20"/>
        <w:gridCol w:w="70"/>
        <w:gridCol w:w="637"/>
        <w:gridCol w:w="533"/>
        <w:gridCol w:w="90"/>
        <w:gridCol w:w="852"/>
        <w:gridCol w:w="228"/>
        <w:gridCol w:w="90"/>
        <w:gridCol w:w="1170"/>
        <w:gridCol w:w="90"/>
        <w:gridCol w:w="1170"/>
      </w:tblGrid>
      <w:tr w:rsidR="004353E2" w:rsidRPr="004A7000" w14:paraId="6AEB9EE9" w14:textId="77777777" w:rsidTr="00547D61">
        <w:trPr>
          <w:trHeight w:val="80"/>
        </w:trPr>
        <w:tc>
          <w:tcPr>
            <w:tcW w:w="3150" w:type="dxa"/>
          </w:tcPr>
          <w:p w14:paraId="0E621658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A7FFDD5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</w:tcPr>
          <w:p w14:paraId="77CD63D4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</w:tcPr>
          <w:p w14:paraId="0641E2E6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</w:tcPr>
          <w:p w14:paraId="2F38B099" w14:textId="77777777" w:rsidR="004353E2" w:rsidRPr="002F684A" w:rsidRDefault="004353E2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748" w:type="dxa"/>
            <w:gridSpan w:val="5"/>
            <w:vAlign w:val="center"/>
          </w:tcPr>
          <w:p w14:paraId="63FFE471" w14:textId="699C60C1" w:rsidR="004353E2" w:rsidRPr="002F684A" w:rsidRDefault="004353E2" w:rsidP="00001A39">
            <w:pPr>
              <w:ind w:right="4"/>
              <w:jc w:val="right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caps/>
                <w:szCs w:val="24"/>
                <w:cs/>
              </w:rPr>
              <w:t>(หน่วย: พันบาท)</w:t>
            </w:r>
          </w:p>
        </w:tc>
      </w:tr>
      <w:tr w:rsidR="004353E2" w:rsidRPr="004A7000" w14:paraId="5854C179" w14:textId="77777777" w:rsidTr="00547D61">
        <w:trPr>
          <w:trHeight w:val="80"/>
        </w:trPr>
        <w:tc>
          <w:tcPr>
            <w:tcW w:w="3150" w:type="dxa"/>
          </w:tcPr>
          <w:p w14:paraId="6C3C4501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6030" w:type="dxa"/>
            <w:gridSpan w:val="12"/>
          </w:tcPr>
          <w:p w14:paraId="5F303B03" w14:textId="2CDB97F4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353E2" w:rsidRPr="004A7000" w14:paraId="0D02A6B9" w14:textId="77777777" w:rsidTr="00547D61">
        <w:trPr>
          <w:trHeight w:val="80"/>
        </w:trPr>
        <w:tc>
          <w:tcPr>
            <w:tcW w:w="3150" w:type="dxa"/>
          </w:tcPr>
          <w:p w14:paraId="468F2190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076CA6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61F65F15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3E00641" w14:textId="25379FB3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70EDE3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45CBF76" w14:textId="0DD951BB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949BA0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29CF28" w14:textId="4EC18B01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BD228B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FD21B3" w14:textId="404427F1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4353E2" w:rsidRPr="004A7000" w14:paraId="3EA4B1E2" w14:textId="77777777" w:rsidTr="00547D61">
        <w:trPr>
          <w:trHeight w:val="80"/>
        </w:trPr>
        <w:tc>
          <w:tcPr>
            <w:tcW w:w="3150" w:type="dxa"/>
          </w:tcPr>
          <w:p w14:paraId="39C2C0C1" w14:textId="77777777" w:rsidR="004353E2" w:rsidRPr="004A7000" w:rsidRDefault="004353E2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6972C4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3635F998" w14:textId="6B09E387" w:rsidR="004353E2" w:rsidRPr="002F684A" w:rsidRDefault="004353E2" w:rsidP="007904D9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="007904D9" w:rsidRPr="002F684A">
              <w:rPr>
                <w:rFonts w:ascii="Angsana New" w:hAnsi="Angsana New"/>
                <w:szCs w:val="24"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</w:t>
            </w:r>
            <w:r w:rsidR="0012351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  <w:gridSpan w:val="2"/>
          </w:tcPr>
          <w:p w14:paraId="7FEEA0AB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FB50533" w14:textId="43AA864A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จากกิจกรรม</w:t>
            </w:r>
          </w:p>
          <w:p w14:paraId="6E954C38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B198034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099E040" w14:textId="65213ADD" w:rsidR="004353E2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="004353E2" w:rsidRPr="002F684A">
              <w:rPr>
                <w:rFonts w:ascii="Angsana New" w:hAnsi="Angsana New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7D60B92C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3CE445" w14:textId="01D9AF06" w:rsidR="004353E2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="004353E2" w:rsidRPr="002F684A">
              <w:rPr>
                <w:rFonts w:ascii="Angsana New" w:hAnsi="Angsana New"/>
                <w:szCs w:val="24"/>
                <w:cs/>
              </w:rPr>
              <w:t>อื่น</w:t>
            </w:r>
            <w:r w:rsidR="00C5732D">
              <w:rPr>
                <w:rFonts w:ascii="Angsana New" w:hAnsi="Angsana New"/>
                <w:szCs w:val="24"/>
              </w:rPr>
              <w:t xml:space="preserve"> </w:t>
            </w:r>
            <w:r w:rsidR="004353E2" w:rsidRPr="002F684A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90" w:type="dxa"/>
          </w:tcPr>
          <w:p w14:paraId="5EE1352B" w14:textId="77777777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0E0FFE" w14:textId="1FE2E7BE" w:rsidR="004353E2" w:rsidRPr="002F684A" w:rsidRDefault="004353E2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4142E700" w14:textId="16C6C959" w:rsidR="004353E2" w:rsidRPr="002F684A" w:rsidRDefault="004353E2" w:rsidP="007904D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 xml:space="preserve">31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7904D9" w:rsidRPr="002F684A">
              <w:rPr>
                <w:rFonts w:ascii="Angsana New" w:hAnsi="Angsana New"/>
                <w:szCs w:val="24"/>
              </w:rPr>
              <w:t xml:space="preserve"> </w:t>
            </w:r>
            <w:r w:rsidRPr="002F684A">
              <w:rPr>
                <w:rFonts w:ascii="Angsana New" w:hAnsi="Angsana New"/>
                <w:szCs w:val="24"/>
              </w:rPr>
              <w:t>256</w:t>
            </w:r>
            <w:r w:rsidR="0012351A">
              <w:rPr>
                <w:rFonts w:ascii="Angsana New" w:hAnsi="Angsana New"/>
                <w:szCs w:val="24"/>
              </w:rPr>
              <w:t>4</w:t>
            </w:r>
          </w:p>
        </w:tc>
      </w:tr>
      <w:tr w:rsidR="002B2EE2" w:rsidRPr="004A7000" w14:paraId="0234C680" w14:textId="77777777" w:rsidTr="0070296B">
        <w:trPr>
          <w:trHeight w:val="80"/>
        </w:trPr>
        <w:tc>
          <w:tcPr>
            <w:tcW w:w="3150" w:type="dxa"/>
          </w:tcPr>
          <w:p w14:paraId="4F48FE7F" w14:textId="0CF983CF" w:rsidR="002B2EE2" w:rsidRPr="00D844B9" w:rsidRDefault="00D844B9" w:rsidP="00151AA2">
            <w:pPr>
              <w:ind w:left="350" w:right="65" w:hanging="260"/>
              <w:rPr>
                <w:rFonts w:ascii="Angsana New" w:hAnsi="Angsana New"/>
                <w:szCs w:val="24"/>
                <w:cs/>
              </w:rPr>
            </w:pPr>
            <w:r w:rsidRPr="00D844B9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เงินเบิกเกินบัญชีธนาคารและ</w:t>
            </w:r>
            <w:r w:rsidR="002B2EE2" w:rsidRPr="00D844B9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D844B9">
              <w:rPr>
                <w:rFonts w:ascii="Angsana New" w:hAnsi="Angsana New"/>
                <w:szCs w:val="24"/>
              </w:rPr>
              <w:t xml:space="preserve"> (</w:t>
            </w:r>
            <w:r w:rsidRPr="00D844B9">
              <w:rPr>
                <w:rFonts w:ascii="Angsana New" w:hAnsi="Angsana New" w:hint="cs"/>
                <w:szCs w:val="24"/>
                <w:cs/>
              </w:rPr>
              <w:t>ดูหมายเหต</w:t>
            </w:r>
            <w:r w:rsidR="009576D7">
              <w:rPr>
                <w:rFonts w:ascii="Angsana New" w:hAnsi="Angsana New" w:hint="cs"/>
                <w:szCs w:val="24"/>
                <w:cs/>
              </w:rPr>
              <w:t>ุ</w:t>
            </w:r>
            <w:r w:rsidR="00C5732D">
              <w:rPr>
                <w:rFonts w:ascii="Angsana New" w:hAnsi="Angsana New"/>
                <w:szCs w:val="24"/>
              </w:rPr>
              <w:t xml:space="preserve"> </w:t>
            </w:r>
            <w:r w:rsidRPr="00D844B9">
              <w:rPr>
                <w:rFonts w:ascii="Angsana New" w:hAnsi="Angsana New" w:hint="cs"/>
                <w:szCs w:val="24"/>
                <w:cs/>
              </w:rPr>
              <w:t xml:space="preserve">ข้อ </w:t>
            </w:r>
            <w:r w:rsidRPr="00D844B9">
              <w:rPr>
                <w:rFonts w:ascii="Angsana New" w:hAnsi="Angsana New"/>
                <w:szCs w:val="24"/>
              </w:rPr>
              <w:t>2</w:t>
            </w:r>
            <w:r w:rsidR="007D7054">
              <w:rPr>
                <w:rFonts w:ascii="Angsana New" w:hAnsi="Angsana New"/>
                <w:szCs w:val="24"/>
              </w:rPr>
              <w:t>0</w:t>
            </w:r>
            <w:r w:rsidRPr="00D844B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3E582E58" w14:textId="62832565" w:rsidR="002B2EE2" w:rsidRPr="00D844B9" w:rsidRDefault="001F2FC7" w:rsidP="0070296B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1F2FC7">
              <w:rPr>
                <w:rFonts w:ascii="Angsana New" w:hAnsi="Angsana New" w:hint="eastAsia"/>
                <w:szCs w:val="24"/>
                <w:cs/>
              </w:rPr>
              <w:t>174</w:t>
            </w:r>
            <w:r w:rsidRPr="001F2FC7">
              <w:rPr>
                <w:rFonts w:ascii="Angsana New" w:hAnsi="Angsana New" w:hint="eastAsia"/>
                <w:szCs w:val="24"/>
              </w:rPr>
              <w:t>,</w:t>
            </w:r>
            <w:r w:rsidRPr="001F2FC7">
              <w:rPr>
                <w:rFonts w:ascii="Angsana New" w:hAnsi="Angsana New" w:hint="eastAsia"/>
                <w:szCs w:val="24"/>
                <w:cs/>
              </w:rPr>
              <w:t>046</w:t>
            </w:r>
          </w:p>
        </w:tc>
        <w:tc>
          <w:tcPr>
            <w:tcW w:w="90" w:type="dxa"/>
            <w:gridSpan w:val="2"/>
            <w:vAlign w:val="bottom"/>
          </w:tcPr>
          <w:p w14:paraId="2F8B8249" w14:textId="77777777" w:rsidR="002B2EE2" w:rsidRPr="004A7000" w:rsidRDefault="002B2EE2" w:rsidP="0070296B">
            <w:pPr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F6C880" w14:textId="5B87C234" w:rsidR="002B2EE2" w:rsidRPr="004A7000" w:rsidRDefault="005B42EC" w:rsidP="0070296B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(40,497)</w:t>
            </w:r>
          </w:p>
        </w:tc>
        <w:tc>
          <w:tcPr>
            <w:tcW w:w="90" w:type="dxa"/>
            <w:vAlign w:val="bottom"/>
          </w:tcPr>
          <w:p w14:paraId="3AAE80D1" w14:textId="77777777" w:rsidR="002B2EE2" w:rsidRPr="004A7000" w:rsidRDefault="002B2EE2" w:rsidP="0070296B">
            <w:pPr>
              <w:snapToGrid w:val="0"/>
              <w:ind w:right="18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76AADF" w14:textId="3F1D8F2F" w:rsidR="002B2EE2" w:rsidRPr="004A7000" w:rsidRDefault="005B42EC" w:rsidP="00FF67FA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879B115" w14:textId="77777777" w:rsidR="002B2EE2" w:rsidRPr="004A7000" w:rsidRDefault="002B2EE2" w:rsidP="00FF67FA">
            <w:pPr>
              <w:snapToGrid w:val="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85F4B8" w14:textId="33C98D72" w:rsidR="002B2EE2" w:rsidRPr="004A7000" w:rsidRDefault="005B42EC" w:rsidP="00FF67FA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0554D14" w14:textId="77777777" w:rsidR="002B2EE2" w:rsidRPr="004A7000" w:rsidRDefault="002B2EE2" w:rsidP="0070296B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0A0A2B" w14:textId="7ED48E4D" w:rsidR="002B2EE2" w:rsidRPr="004A7000" w:rsidRDefault="005B42EC" w:rsidP="0070296B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133,549</w:t>
            </w:r>
          </w:p>
        </w:tc>
      </w:tr>
      <w:tr w:rsidR="002B2EE2" w:rsidRPr="004A7000" w14:paraId="799A185A" w14:textId="77777777" w:rsidTr="00547D61">
        <w:trPr>
          <w:trHeight w:val="80"/>
        </w:trPr>
        <w:tc>
          <w:tcPr>
            <w:tcW w:w="3150" w:type="dxa"/>
          </w:tcPr>
          <w:p w14:paraId="3DAFDCCA" w14:textId="24846BBB" w:rsidR="002B2EE2" w:rsidRPr="00D844B9" w:rsidRDefault="002B2EE2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D844B9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D844B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44B9">
              <w:rPr>
                <w:rFonts w:ascii="Angsana New" w:hAnsi="Angsana New"/>
                <w:szCs w:val="24"/>
              </w:rPr>
              <w:t>(</w:t>
            </w:r>
            <w:r w:rsidRPr="00D844B9">
              <w:rPr>
                <w:rFonts w:ascii="Angsana New" w:hAnsi="Angsana New" w:hint="cs"/>
                <w:szCs w:val="24"/>
                <w:cs/>
              </w:rPr>
              <w:t>ดูหมายเหต</w:t>
            </w:r>
            <w:r w:rsidR="009576D7">
              <w:rPr>
                <w:rFonts w:ascii="Angsana New" w:hAnsi="Angsana New" w:hint="cs"/>
                <w:szCs w:val="24"/>
                <w:cs/>
              </w:rPr>
              <w:t>ุ</w:t>
            </w:r>
            <w:r w:rsidRPr="00D844B9">
              <w:rPr>
                <w:rFonts w:ascii="Angsana New" w:hAnsi="Angsana New" w:hint="cs"/>
                <w:szCs w:val="24"/>
                <w:cs/>
              </w:rPr>
              <w:t>ข้อ</w:t>
            </w:r>
            <w:r w:rsidR="00D844B9" w:rsidRPr="00D844B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844B9" w:rsidRPr="00D844B9">
              <w:rPr>
                <w:rFonts w:ascii="Angsana New" w:hAnsi="Angsana New"/>
                <w:szCs w:val="24"/>
              </w:rPr>
              <w:t>2</w:t>
            </w:r>
            <w:r w:rsidR="007D7054">
              <w:rPr>
                <w:rFonts w:ascii="Angsana New" w:hAnsi="Angsana New"/>
                <w:szCs w:val="24"/>
              </w:rPr>
              <w:t>3</w:t>
            </w:r>
            <w:r w:rsidRPr="00D844B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1EB60562" w14:textId="4F3CE132" w:rsidR="002B2EE2" w:rsidRPr="00D844B9" w:rsidRDefault="00FE7DB4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FE7DB4">
              <w:rPr>
                <w:rFonts w:ascii="Angsana New" w:hAnsi="Angsana New" w:hint="eastAsia"/>
                <w:szCs w:val="24"/>
                <w:cs/>
              </w:rPr>
              <w:t>65</w:t>
            </w:r>
            <w:r w:rsidRPr="00FE7DB4">
              <w:rPr>
                <w:rFonts w:ascii="Angsana New" w:hAnsi="Angsana New" w:hint="eastAsia"/>
                <w:szCs w:val="24"/>
              </w:rPr>
              <w:t>,</w:t>
            </w:r>
            <w:r w:rsidRPr="00FE7DB4">
              <w:rPr>
                <w:rFonts w:ascii="Angsana New" w:hAnsi="Angsana New" w:hint="eastAsia"/>
                <w:szCs w:val="24"/>
                <w:cs/>
              </w:rPr>
              <w:t>283</w:t>
            </w:r>
          </w:p>
        </w:tc>
        <w:tc>
          <w:tcPr>
            <w:tcW w:w="90" w:type="dxa"/>
            <w:gridSpan w:val="2"/>
          </w:tcPr>
          <w:p w14:paraId="4BF63DD4" w14:textId="77777777" w:rsidR="002B2EE2" w:rsidRPr="004A7000" w:rsidRDefault="002B2EE2" w:rsidP="002B2E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7F93C78" w14:textId="2EC38BF4" w:rsidR="002B2EE2" w:rsidRPr="004A7000" w:rsidRDefault="00F14098" w:rsidP="002B2EE2">
            <w:pPr>
              <w:tabs>
                <w:tab w:val="decimal" w:pos="830"/>
              </w:tabs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</w:t>
            </w:r>
            <w:r w:rsidR="005B42EC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6DD5A9FF" w14:textId="77777777" w:rsidR="002B2EE2" w:rsidRPr="004A7000" w:rsidRDefault="002B2EE2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F91A674" w14:textId="6C0ADAC2" w:rsidR="002B2EE2" w:rsidRPr="004A7000" w:rsidRDefault="005B42EC" w:rsidP="002B2EE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0BF937AE" w14:textId="77777777" w:rsidR="002B2EE2" w:rsidRPr="004A7000" w:rsidRDefault="002B2EE2" w:rsidP="002B2E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1AB8855" w14:textId="56442AF3" w:rsidR="002B2EE2" w:rsidRPr="004A7000" w:rsidRDefault="005B42EC" w:rsidP="00002FF6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75A2FD3" w14:textId="77777777" w:rsidR="002B2EE2" w:rsidRPr="004A7000" w:rsidRDefault="002B2EE2" w:rsidP="002B2E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C99F6B3" w14:textId="22C5A205" w:rsidR="002B2EE2" w:rsidRPr="004A7000" w:rsidRDefault="005B42EC" w:rsidP="00EF3853">
            <w:pPr>
              <w:tabs>
                <w:tab w:val="decimal" w:pos="985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F14098">
              <w:rPr>
                <w:rFonts w:ascii="Angsana New" w:hAnsi="Angsana New"/>
                <w:szCs w:val="24"/>
              </w:rPr>
              <w:t>62</w:t>
            </w:r>
            <w:r>
              <w:rPr>
                <w:rFonts w:ascii="Angsana New" w:hAnsi="Angsana New"/>
                <w:szCs w:val="24"/>
              </w:rPr>
              <w:t>,2</w:t>
            </w:r>
            <w:r w:rsidR="00F14098">
              <w:rPr>
                <w:rFonts w:ascii="Angsana New" w:hAnsi="Angsana New"/>
                <w:szCs w:val="24"/>
              </w:rPr>
              <w:t>83</w:t>
            </w:r>
          </w:p>
        </w:tc>
      </w:tr>
      <w:tr w:rsidR="004353E2" w:rsidRPr="004A7000" w14:paraId="04F5BD97" w14:textId="77777777" w:rsidTr="00547D61">
        <w:trPr>
          <w:trHeight w:val="80"/>
        </w:trPr>
        <w:tc>
          <w:tcPr>
            <w:tcW w:w="3150" w:type="dxa"/>
          </w:tcPr>
          <w:p w14:paraId="25327642" w14:textId="030E9F6F" w:rsidR="004353E2" w:rsidRPr="004A7000" w:rsidRDefault="004353E2" w:rsidP="004353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BEF8EEE" w14:textId="4AD5B1B1" w:rsidR="004353E2" w:rsidRPr="004A7000" w:rsidRDefault="004353E2" w:rsidP="007904D9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gridSpan w:val="2"/>
          </w:tcPr>
          <w:p w14:paraId="0A16F3B7" w14:textId="77777777" w:rsidR="004353E2" w:rsidRPr="004A7000" w:rsidRDefault="004353E2" w:rsidP="004353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04B08D7" w14:textId="52D680C5" w:rsidR="004353E2" w:rsidRPr="004A7000" w:rsidRDefault="004353E2" w:rsidP="004353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93C883F" w14:textId="77777777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99F0BC6" w14:textId="0E25550D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1A4980E" w14:textId="77777777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593ABCF" w14:textId="4C9DED47" w:rsidR="004353E2" w:rsidRPr="004A7000" w:rsidRDefault="004353E2" w:rsidP="004353E2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A1776CF" w14:textId="77777777" w:rsidR="004353E2" w:rsidRPr="004A7000" w:rsidRDefault="004353E2" w:rsidP="004353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D32E7DC" w14:textId="2F292FB1" w:rsidR="004353E2" w:rsidRPr="004A7000" w:rsidRDefault="004353E2" w:rsidP="004353E2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</w:tr>
    </w:tbl>
    <w:p w14:paraId="49872189" w14:textId="0A33FE69" w:rsidR="00E0218D" w:rsidRDefault="00E0218D">
      <w:pPr>
        <w:rPr>
          <w:rFonts w:hint="eastAsia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20"/>
        <w:gridCol w:w="70"/>
        <w:gridCol w:w="637"/>
        <w:gridCol w:w="533"/>
        <w:gridCol w:w="90"/>
        <w:gridCol w:w="852"/>
        <w:gridCol w:w="228"/>
        <w:gridCol w:w="90"/>
        <w:gridCol w:w="1170"/>
        <w:gridCol w:w="90"/>
        <w:gridCol w:w="1170"/>
      </w:tblGrid>
      <w:tr w:rsidR="007904D9" w:rsidRPr="004A7000" w14:paraId="3E2F6B9A" w14:textId="77777777" w:rsidTr="00547D61">
        <w:trPr>
          <w:trHeight w:val="80"/>
        </w:trPr>
        <w:tc>
          <w:tcPr>
            <w:tcW w:w="3150" w:type="dxa"/>
          </w:tcPr>
          <w:p w14:paraId="655C28F1" w14:textId="293DF906" w:rsidR="007904D9" w:rsidRPr="004A7000" w:rsidRDefault="00E0218D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080" w:type="dxa"/>
          </w:tcPr>
          <w:p w14:paraId="1B9B8696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2F684A" w:rsidRDefault="007904D9" w:rsidP="00E54490">
            <w:pPr>
              <w:jc w:val="right"/>
              <w:rPr>
                <w:rFonts w:ascii="Angsana New" w:hAnsi="Angsana New"/>
                <w:caps/>
                <w:szCs w:val="24"/>
                <w:cs/>
              </w:rPr>
            </w:pPr>
          </w:p>
        </w:tc>
        <w:tc>
          <w:tcPr>
            <w:tcW w:w="2748" w:type="dxa"/>
            <w:gridSpan w:val="5"/>
            <w:vAlign w:val="center"/>
          </w:tcPr>
          <w:p w14:paraId="35594EC3" w14:textId="77777777" w:rsidR="007904D9" w:rsidRPr="002F684A" w:rsidRDefault="007904D9" w:rsidP="00001A39">
            <w:pPr>
              <w:ind w:right="4"/>
              <w:jc w:val="right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caps/>
                <w:szCs w:val="24"/>
                <w:cs/>
              </w:rPr>
              <w:t>(หน่วย: พันบาท)</w:t>
            </w:r>
          </w:p>
        </w:tc>
      </w:tr>
      <w:tr w:rsidR="007904D9" w:rsidRPr="004A7000" w14:paraId="06EC6EE9" w14:textId="77777777" w:rsidTr="00547D61">
        <w:trPr>
          <w:trHeight w:val="80"/>
        </w:trPr>
        <w:tc>
          <w:tcPr>
            <w:tcW w:w="3150" w:type="dxa"/>
          </w:tcPr>
          <w:p w14:paraId="3C3FC7D7" w14:textId="77777777" w:rsidR="007904D9" w:rsidRPr="004A7000" w:rsidRDefault="007904D9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6030" w:type="dxa"/>
            <w:gridSpan w:val="12"/>
          </w:tcPr>
          <w:p w14:paraId="75E25539" w14:textId="0B529625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904D9" w:rsidRPr="004A7000" w14:paraId="4CBE34B9" w14:textId="77777777" w:rsidTr="00547D61">
        <w:trPr>
          <w:trHeight w:val="80"/>
        </w:trPr>
        <w:tc>
          <w:tcPr>
            <w:tcW w:w="3150" w:type="dxa"/>
          </w:tcPr>
          <w:p w14:paraId="37679638" w14:textId="77777777" w:rsidR="007904D9" w:rsidRPr="004A7000" w:rsidRDefault="007904D9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FAB751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7C575126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CD11DE2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744357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0482B16" w14:textId="5510CC02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A9B399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5BCECC" w14:textId="2A847E41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193643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436D21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904D9" w:rsidRPr="004A7000" w14:paraId="67CE0698" w14:textId="77777777" w:rsidTr="00547D61">
        <w:trPr>
          <w:trHeight w:val="80"/>
        </w:trPr>
        <w:tc>
          <w:tcPr>
            <w:tcW w:w="3150" w:type="dxa"/>
          </w:tcPr>
          <w:p w14:paraId="37F97DB8" w14:textId="77777777" w:rsidR="007904D9" w:rsidRPr="004A7000" w:rsidRDefault="007904D9" w:rsidP="00E54490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58C485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5D7829DC" w14:textId="0882D020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</w:rPr>
              <w:t>1</w:t>
            </w:r>
            <w:r w:rsidRPr="002F684A">
              <w:rPr>
                <w:rFonts w:ascii="Angsana New" w:hAnsi="Angsana New"/>
                <w:szCs w:val="24"/>
                <w:cs/>
              </w:rPr>
              <w:t xml:space="preserve">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Pr="002F684A">
              <w:rPr>
                <w:rFonts w:ascii="Angsana New" w:hAnsi="Angsana New"/>
                <w:szCs w:val="24"/>
              </w:rPr>
              <w:t xml:space="preserve"> 256</w:t>
            </w:r>
            <w:r w:rsidR="006F3315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  <w:gridSpan w:val="2"/>
          </w:tcPr>
          <w:p w14:paraId="65EACD63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BD64174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จากกิจกรรม</w:t>
            </w:r>
          </w:p>
          <w:p w14:paraId="6599EDF5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D4AC2B8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81CEA35" w14:textId="7B24FD27" w:rsidR="007904D9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Pr="002F684A">
              <w:rPr>
                <w:rFonts w:ascii="Angsana New" w:hAnsi="Angsana New"/>
                <w:szCs w:val="24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2851B32B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35023" w14:textId="5B42548B" w:rsidR="007904D9" w:rsidRPr="002F684A" w:rsidRDefault="00AF3202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2F684A">
              <w:rPr>
                <w:rFonts w:ascii="Angsana New" w:hAnsi="Angsana New"/>
                <w:szCs w:val="24"/>
              </w:rPr>
              <w:t xml:space="preserve">   </w:t>
            </w:r>
            <w:r w:rsidRPr="002F684A">
              <w:rPr>
                <w:rFonts w:ascii="Angsana New" w:hAnsi="Angsana New"/>
                <w:szCs w:val="24"/>
                <w:cs/>
              </w:rPr>
              <w:t>อื่น</w:t>
            </w:r>
            <w:r w:rsidR="00C5732D">
              <w:rPr>
                <w:rFonts w:ascii="Angsana New" w:hAnsi="Angsana New"/>
                <w:szCs w:val="24"/>
              </w:rPr>
              <w:t xml:space="preserve"> </w:t>
            </w:r>
            <w:r w:rsidRPr="002F684A">
              <w:rPr>
                <w:rFonts w:ascii="Angsana New" w:hAnsi="Angsana New"/>
                <w:szCs w:val="24"/>
                <w:cs/>
              </w:rPr>
              <w:t>ๆ</w:t>
            </w:r>
          </w:p>
        </w:tc>
        <w:tc>
          <w:tcPr>
            <w:tcW w:w="90" w:type="dxa"/>
          </w:tcPr>
          <w:p w14:paraId="54362E8C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496EA" w14:textId="77777777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2F684A">
              <w:rPr>
                <w:rFonts w:ascii="Angsana New" w:hAnsi="Angsana New"/>
                <w:szCs w:val="24"/>
                <w:cs/>
              </w:rPr>
              <w:t>ณ วันที่</w:t>
            </w:r>
          </w:p>
          <w:p w14:paraId="6E3E519E" w14:textId="7CE9DA56" w:rsidR="007904D9" w:rsidRPr="002F684A" w:rsidRDefault="007904D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F684A">
              <w:rPr>
                <w:rFonts w:ascii="Angsana New" w:hAnsi="Angsana New"/>
                <w:szCs w:val="24"/>
              </w:rPr>
              <w:t xml:space="preserve">31 </w:t>
            </w:r>
            <w:r w:rsidRPr="002F684A">
              <w:rPr>
                <w:rFonts w:ascii="Angsana New" w:hAnsi="Angsana New" w:hint="cs"/>
                <w:szCs w:val="24"/>
                <w:cs/>
              </w:rPr>
              <w:t>มีนาคม</w:t>
            </w:r>
            <w:r w:rsidRPr="002F684A">
              <w:rPr>
                <w:rFonts w:ascii="Angsana New" w:hAnsi="Angsana New"/>
                <w:szCs w:val="24"/>
              </w:rPr>
              <w:t xml:space="preserve"> 256</w:t>
            </w:r>
            <w:r w:rsidR="006F3315">
              <w:rPr>
                <w:rFonts w:ascii="Angsana New" w:hAnsi="Angsana New"/>
                <w:szCs w:val="24"/>
              </w:rPr>
              <w:t>4</w:t>
            </w:r>
          </w:p>
        </w:tc>
      </w:tr>
      <w:tr w:rsidR="002B2EE2" w:rsidRPr="004A7000" w14:paraId="3CE55460" w14:textId="77777777" w:rsidTr="0070296B">
        <w:trPr>
          <w:trHeight w:val="80"/>
        </w:trPr>
        <w:tc>
          <w:tcPr>
            <w:tcW w:w="3150" w:type="dxa"/>
          </w:tcPr>
          <w:p w14:paraId="65DFDA25" w14:textId="0DCCC5D7" w:rsidR="002B2EE2" w:rsidRPr="006C0F13" w:rsidRDefault="006C0F13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6C0F13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เงินเบิกเกินบัญชีธนาคารและ</w:t>
            </w:r>
            <w:r w:rsidR="002B2EE2" w:rsidRPr="006C0F13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น </w:t>
            </w:r>
            <w:r w:rsidRPr="006C0F13">
              <w:rPr>
                <w:rFonts w:ascii="Angsana New" w:hAnsi="Angsana New"/>
                <w:szCs w:val="24"/>
              </w:rPr>
              <w:t>(</w:t>
            </w:r>
            <w:r w:rsidRPr="006C0F13">
              <w:rPr>
                <w:rFonts w:ascii="Angsana New" w:hAnsi="Angsana New" w:hint="cs"/>
                <w:szCs w:val="24"/>
                <w:cs/>
              </w:rPr>
              <w:t>ดูหมายเหต</w:t>
            </w:r>
            <w:r w:rsidR="00ED540D">
              <w:rPr>
                <w:rFonts w:ascii="Angsana New" w:hAnsi="Angsana New" w:hint="cs"/>
                <w:szCs w:val="24"/>
                <w:cs/>
              </w:rPr>
              <w:t>ุ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ข้อ </w:t>
            </w:r>
            <w:r w:rsidRPr="006C0F13">
              <w:rPr>
                <w:rFonts w:ascii="Angsana New" w:hAnsi="Angsana New"/>
                <w:szCs w:val="24"/>
              </w:rPr>
              <w:t>2</w:t>
            </w:r>
            <w:r w:rsidR="00ED540D">
              <w:rPr>
                <w:rFonts w:ascii="Angsana New" w:hAnsi="Angsana New"/>
                <w:szCs w:val="24"/>
              </w:rPr>
              <w:t>0</w:t>
            </w:r>
            <w:r w:rsidRPr="006C0F1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57C0B0FB" w14:textId="50480A7B" w:rsidR="002B2EE2" w:rsidRPr="004A7000" w:rsidRDefault="002B2EE2" w:rsidP="0070296B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70,000</w:t>
            </w:r>
          </w:p>
        </w:tc>
        <w:tc>
          <w:tcPr>
            <w:tcW w:w="90" w:type="dxa"/>
            <w:gridSpan w:val="2"/>
            <w:vAlign w:val="bottom"/>
          </w:tcPr>
          <w:p w14:paraId="16526A79" w14:textId="77777777" w:rsidR="002B2EE2" w:rsidRPr="004A7000" w:rsidRDefault="002B2EE2" w:rsidP="0070296B">
            <w:pPr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CB5CE6" w14:textId="1C8001FF" w:rsidR="006F3315" w:rsidRPr="004A7000" w:rsidRDefault="005B42EC" w:rsidP="0070296B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4,049</w:t>
            </w:r>
          </w:p>
        </w:tc>
        <w:tc>
          <w:tcPr>
            <w:tcW w:w="90" w:type="dxa"/>
            <w:vAlign w:val="bottom"/>
          </w:tcPr>
          <w:p w14:paraId="7EB7E58D" w14:textId="77777777" w:rsidR="002B2EE2" w:rsidRPr="004A7000" w:rsidRDefault="002B2EE2" w:rsidP="0070296B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EE581E" w14:textId="261A0D16" w:rsidR="006F3315" w:rsidRPr="004A7000" w:rsidRDefault="005B42EC" w:rsidP="0070296B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5B76785" w14:textId="77777777" w:rsidR="002B2EE2" w:rsidRPr="004A7000" w:rsidRDefault="002B2EE2" w:rsidP="0070296B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0B0D18" w14:textId="16857D4D" w:rsidR="006F3315" w:rsidRPr="004A7000" w:rsidRDefault="005B42EC" w:rsidP="0070296B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B0218E7" w14:textId="77777777" w:rsidR="002B2EE2" w:rsidRPr="004A7000" w:rsidRDefault="002B2EE2" w:rsidP="0070296B">
            <w:pPr>
              <w:tabs>
                <w:tab w:val="decimal" w:pos="840"/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821ED4" w14:textId="4D8BEB3A" w:rsidR="006F3315" w:rsidRPr="004A7000" w:rsidRDefault="005B42EC" w:rsidP="0070296B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74,049</w:t>
            </w:r>
          </w:p>
        </w:tc>
      </w:tr>
      <w:tr w:rsidR="002B2EE2" w:rsidRPr="004A7000" w14:paraId="4FE87514" w14:textId="77777777" w:rsidTr="00547D61">
        <w:trPr>
          <w:trHeight w:val="80"/>
        </w:trPr>
        <w:tc>
          <w:tcPr>
            <w:tcW w:w="3150" w:type="dxa"/>
          </w:tcPr>
          <w:p w14:paraId="44E2CAE7" w14:textId="77EAFCC6" w:rsidR="002B2EE2" w:rsidRPr="006C0F13" w:rsidRDefault="002B2EE2" w:rsidP="002B2EE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6C0F13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C0F13">
              <w:rPr>
                <w:rFonts w:ascii="Angsana New" w:hAnsi="Angsana New"/>
                <w:szCs w:val="24"/>
              </w:rPr>
              <w:t>(</w:t>
            </w:r>
            <w:r w:rsidRPr="006C0F13">
              <w:rPr>
                <w:rFonts w:ascii="Angsana New" w:hAnsi="Angsana New" w:hint="cs"/>
                <w:szCs w:val="24"/>
                <w:cs/>
              </w:rPr>
              <w:t>ดูหมายเหต</w:t>
            </w:r>
            <w:r w:rsidR="00ED540D">
              <w:rPr>
                <w:rFonts w:ascii="Angsana New" w:hAnsi="Angsana New" w:hint="cs"/>
                <w:szCs w:val="24"/>
                <w:cs/>
              </w:rPr>
              <w:t>ุ</w:t>
            </w:r>
            <w:r w:rsidRPr="006C0F13">
              <w:rPr>
                <w:rFonts w:ascii="Angsana New" w:hAnsi="Angsana New" w:hint="cs"/>
                <w:szCs w:val="24"/>
                <w:cs/>
              </w:rPr>
              <w:t xml:space="preserve">ข้อ </w:t>
            </w:r>
            <w:r w:rsidR="006C0F13" w:rsidRPr="006C0F13">
              <w:rPr>
                <w:rFonts w:ascii="Angsana New" w:hAnsi="Angsana New"/>
                <w:szCs w:val="24"/>
              </w:rPr>
              <w:t>2</w:t>
            </w:r>
            <w:r w:rsidR="0020738F">
              <w:rPr>
                <w:rFonts w:ascii="Angsana New" w:hAnsi="Angsana New"/>
                <w:szCs w:val="24"/>
              </w:rPr>
              <w:t>3</w:t>
            </w:r>
            <w:r w:rsidRPr="006C0F1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4B8EEC90" w14:textId="44EE00BB" w:rsidR="002B2EE2" w:rsidRPr="004A7000" w:rsidRDefault="003451D5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 w:rsidRPr="003451D5">
              <w:rPr>
                <w:rFonts w:ascii="Angsana New" w:hAnsi="Angsana New" w:hint="eastAsia"/>
                <w:szCs w:val="24"/>
              </w:rPr>
              <w:t>137,175</w:t>
            </w:r>
          </w:p>
        </w:tc>
        <w:tc>
          <w:tcPr>
            <w:tcW w:w="90" w:type="dxa"/>
            <w:gridSpan w:val="2"/>
          </w:tcPr>
          <w:p w14:paraId="451638B0" w14:textId="77777777" w:rsidR="002B2EE2" w:rsidRPr="004A7000" w:rsidRDefault="002B2EE2" w:rsidP="002B2EE2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08992C1" w14:textId="2BC1DE65" w:rsidR="002B2EE2" w:rsidRPr="004A7000" w:rsidRDefault="005B42EC" w:rsidP="006E7C32">
            <w:pPr>
              <w:snapToGrid w:val="0"/>
              <w:ind w:right="18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44,222</w:t>
            </w:r>
          </w:p>
        </w:tc>
        <w:tc>
          <w:tcPr>
            <w:tcW w:w="90" w:type="dxa"/>
          </w:tcPr>
          <w:p w14:paraId="38CFAF49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2844DB4" w14:textId="5074DD55" w:rsidR="002B2EE2" w:rsidRPr="004A7000" w:rsidRDefault="005B42EC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78A5AA95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68E1F2D" w14:textId="1A24B9B5" w:rsidR="002B2EE2" w:rsidRPr="004A7000" w:rsidRDefault="005B42EC" w:rsidP="006E4EF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54EBD5E" w14:textId="77777777" w:rsidR="002B2EE2" w:rsidRPr="004A7000" w:rsidRDefault="002B2EE2" w:rsidP="002B2EE2">
            <w:pPr>
              <w:tabs>
                <w:tab w:val="decimal" w:pos="989"/>
              </w:tabs>
              <w:snapToGrid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8C38596" w14:textId="06AD7569" w:rsidR="002B2EE2" w:rsidRPr="004A7000" w:rsidRDefault="005B42EC" w:rsidP="00EF3853">
            <w:pPr>
              <w:tabs>
                <w:tab w:val="decimal" w:pos="805"/>
                <w:tab w:val="decimal" w:pos="895"/>
              </w:tabs>
              <w:snapToGrid w:val="0"/>
              <w:ind w:right="9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181,397</w:t>
            </w:r>
          </w:p>
        </w:tc>
      </w:tr>
      <w:bookmarkEnd w:id="0"/>
    </w:tbl>
    <w:p w14:paraId="746FFBA6" w14:textId="0715FCDB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7192003F" w14:textId="092074EA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3D31EA95" w14:textId="3F012B19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2ADF372C" w14:textId="50546BB3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51B48E43" w14:textId="16C2912F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414880AE" w14:textId="157D6D6D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07DBBCC0" w14:textId="13E4D68A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4D0715DE" w14:textId="23DEC628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3464C493" w14:textId="18D5FF4A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64AF8316" w14:textId="3C44CE97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36B64A67" w14:textId="77777777" w:rsidR="0020738F" w:rsidRDefault="0020738F" w:rsidP="0020738F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7C5A70F3" w14:textId="0CF02960" w:rsidR="00151816" w:rsidRPr="00151816" w:rsidRDefault="009E4C64" w:rsidP="00547D61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</w:t>
      </w:r>
      <w:r w:rsidR="00C0165A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2D5555">
        <w:rPr>
          <w:rFonts w:asciiTheme="majorBidi" w:hAnsiTheme="majorBidi" w:cstheme="majorBidi"/>
          <w:b/>
          <w:bCs/>
          <w:sz w:val="28"/>
          <w:cs/>
        </w:rPr>
        <w:t>และลูกหนี้หมุนเวียนอื่น</w:t>
      </w:r>
      <w:r w:rsidR="00854744"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67D8329F" w:rsidR="00F53166" w:rsidRPr="00C81DA0" w:rsidRDefault="009E4C64" w:rsidP="00E120C6">
      <w:pPr>
        <w:pStyle w:val="ListParagraph"/>
        <w:numPr>
          <w:ilvl w:val="1"/>
          <w:numId w:val="2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C81DA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Pr="00C81DA0">
        <w:rPr>
          <w:rFonts w:asciiTheme="majorBidi" w:hAnsiTheme="majorBidi" w:cstheme="majorBidi"/>
          <w:spacing w:val="-6"/>
          <w:sz w:val="28"/>
        </w:rPr>
        <w:t>31</w:t>
      </w:r>
      <w:r w:rsidRPr="00C81DA0">
        <w:rPr>
          <w:rFonts w:asciiTheme="majorBidi" w:hAnsiTheme="majorBidi" w:cstheme="majorBidi"/>
          <w:spacing w:val="-6"/>
          <w:sz w:val="28"/>
          <w:cs/>
        </w:rPr>
        <w:t xml:space="preserve"> มีนาคม </w:t>
      </w:r>
      <w:r w:rsidRPr="00C81DA0">
        <w:rPr>
          <w:rFonts w:asciiTheme="majorBidi" w:hAnsiTheme="majorBidi" w:cstheme="majorBidi"/>
          <w:spacing w:val="-6"/>
          <w:sz w:val="28"/>
        </w:rPr>
        <w:t>256</w:t>
      </w:r>
      <w:r w:rsidR="00EE5D57" w:rsidRPr="00C81DA0">
        <w:rPr>
          <w:rFonts w:asciiTheme="majorBidi" w:hAnsiTheme="majorBidi" w:cstheme="majorBidi"/>
          <w:spacing w:val="-6"/>
          <w:sz w:val="28"/>
        </w:rPr>
        <w:t>4</w:t>
      </w:r>
      <w:r w:rsidRPr="00C81DA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C81DA0">
        <w:rPr>
          <w:rFonts w:asciiTheme="majorBidi" w:hAnsiTheme="majorBidi" w:cstheme="majorBidi"/>
          <w:spacing w:val="-6"/>
          <w:sz w:val="28"/>
        </w:rPr>
        <w:t xml:space="preserve">31 </w:t>
      </w:r>
      <w:r w:rsidRPr="00C81DA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C81DA0">
        <w:rPr>
          <w:rFonts w:asciiTheme="majorBidi" w:hAnsiTheme="majorBidi" w:cstheme="majorBidi"/>
          <w:spacing w:val="-6"/>
          <w:sz w:val="28"/>
        </w:rPr>
        <w:t>256</w:t>
      </w:r>
      <w:r w:rsidR="00EE5D57" w:rsidRPr="00C81DA0">
        <w:rPr>
          <w:rFonts w:asciiTheme="majorBidi" w:hAnsiTheme="majorBidi" w:cstheme="majorBidi"/>
          <w:spacing w:val="-6"/>
          <w:sz w:val="28"/>
        </w:rPr>
        <w:t>3</w:t>
      </w:r>
      <w:r w:rsidRPr="00C81DA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2D5555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2D5555" w:rsidRDefault="009C6FF8" w:rsidP="009C6FF8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หน่วย: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53166" w:rsidRPr="002D5555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2D5555" w:rsidRDefault="009E4C64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2D5555" w:rsidRDefault="00F53166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2D5555" w:rsidRDefault="009E4C64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2D5555" w14:paraId="39214489" w14:textId="77777777" w:rsidTr="00547D61">
        <w:trPr>
          <w:tblHeader/>
        </w:trPr>
        <w:tc>
          <w:tcPr>
            <w:tcW w:w="4230" w:type="dxa"/>
          </w:tcPr>
          <w:p w14:paraId="6364809C" w14:textId="77777777" w:rsidR="00F53166" w:rsidRPr="002D5555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7DCB64A3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0ABC1F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E6500" w14:textId="77777777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2D5555" w14:paraId="6064DFDB" w14:textId="77777777" w:rsidTr="00547D61">
        <w:trPr>
          <w:tblHeader/>
        </w:trPr>
        <w:tc>
          <w:tcPr>
            <w:tcW w:w="4230" w:type="dxa"/>
          </w:tcPr>
          <w:p w14:paraId="488BA21A" w14:textId="77777777" w:rsidR="00F53166" w:rsidRPr="002D5555" w:rsidRDefault="00F53166" w:rsidP="00641EAF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5ECDA998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 w:rsidR="00EE5D5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6547B027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222185B4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 w:rsidR="00EE5D57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80" w:type="dxa"/>
          </w:tcPr>
          <w:p w14:paraId="63A44AA9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A5836" w14:textId="24512BEC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 w:rsidR="00EE5D57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43B6CAA5" w14:textId="77777777" w:rsidR="00F53166" w:rsidRPr="002D5555" w:rsidRDefault="00F53166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393411" w14:textId="28929F5A" w:rsidR="00F53166" w:rsidRPr="002D5555" w:rsidRDefault="009E4C64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256</w:t>
            </w:r>
            <w:r w:rsidR="00EE5D57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744E49" w:rsidRPr="002D5555" w14:paraId="405E6661" w14:textId="77777777" w:rsidTr="00547D61">
        <w:tc>
          <w:tcPr>
            <w:tcW w:w="4230" w:type="dxa"/>
          </w:tcPr>
          <w:p w14:paraId="32139534" w14:textId="7569CA5E" w:rsidR="00744E49" w:rsidRPr="002D5555" w:rsidRDefault="00744E49" w:rsidP="00547D6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ลูกหนี้การค้า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8D48F4" w14:textId="2A66B6A4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2,146 </w:t>
            </w:r>
          </w:p>
        </w:tc>
        <w:tc>
          <w:tcPr>
            <w:tcW w:w="90" w:type="dxa"/>
          </w:tcPr>
          <w:p w14:paraId="314B1702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160BF0" w14:textId="57F6CCC6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1,544</w:t>
            </w:r>
          </w:p>
        </w:tc>
        <w:tc>
          <w:tcPr>
            <w:tcW w:w="180" w:type="dxa"/>
          </w:tcPr>
          <w:p w14:paraId="19801FAE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0BB2" w14:textId="6B0A0A7C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681B50A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C0B91A" w14:textId="10E404FA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</w:tr>
      <w:tr w:rsidR="00744E49" w:rsidRPr="002D5555" w14:paraId="37FFADAF" w14:textId="77777777" w:rsidTr="00547D61">
        <w:tc>
          <w:tcPr>
            <w:tcW w:w="4230" w:type="dxa"/>
          </w:tcPr>
          <w:p w14:paraId="54F3EF33" w14:textId="768571C1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ลูกหนี้การค้า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B7697">
              <w:rPr>
                <w:rFonts w:asciiTheme="majorBidi" w:hAnsiTheme="majorBidi" w:cstheme="majorBidi"/>
                <w:szCs w:val="24"/>
              </w:rPr>
              <w:t>-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6B937FD2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48,010 </w:t>
            </w:r>
          </w:p>
        </w:tc>
        <w:tc>
          <w:tcPr>
            <w:tcW w:w="90" w:type="dxa"/>
          </w:tcPr>
          <w:p w14:paraId="59654BC1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449FBE83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170,192</w:t>
            </w:r>
          </w:p>
        </w:tc>
        <w:tc>
          <w:tcPr>
            <w:tcW w:w="180" w:type="dxa"/>
          </w:tcPr>
          <w:p w14:paraId="52B526D4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7B4129C2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32000A8" w14:textId="77777777" w:rsidR="00744E49" w:rsidRPr="002D5555" w:rsidRDefault="00744E49" w:rsidP="00744E49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A7A6CC" w14:textId="03916668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</w:tr>
      <w:tr w:rsidR="00744E49" w:rsidRPr="002D5555" w14:paraId="401DB500" w14:textId="77777777" w:rsidTr="00547D61">
        <w:tc>
          <w:tcPr>
            <w:tcW w:w="4230" w:type="dxa"/>
          </w:tcPr>
          <w:p w14:paraId="533A757D" w14:textId="7869F1D2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ลูกหนี้อื่น - กิจการที่เกี่ยวข้องกัน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ดูหมายเหตุข้อ</w:t>
            </w:r>
            <w:r>
              <w:rPr>
                <w:rFonts w:asciiTheme="majorBidi" w:hAnsiTheme="majorBidi" w:cstheme="majorBidi"/>
                <w:szCs w:val="24"/>
              </w:rPr>
              <w:t xml:space="preserve"> 4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42B47C1" w14:textId="2F6CD0BF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574 </w:t>
            </w:r>
          </w:p>
        </w:tc>
        <w:tc>
          <w:tcPr>
            <w:tcW w:w="90" w:type="dxa"/>
          </w:tcPr>
          <w:p w14:paraId="701ACD31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5A87EE83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2,200</w:t>
            </w:r>
          </w:p>
        </w:tc>
        <w:tc>
          <w:tcPr>
            <w:tcW w:w="180" w:type="dxa"/>
          </w:tcPr>
          <w:p w14:paraId="1DAA3989" w14:textId="77777777" w:rsidR="00744E49" w:rsidRPr="002D5555" w:rsidRDefault="00744E49" w:rsidP="00744E4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0CA53683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6,085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744E49" w:rsidRPr="002D5555" w:rsidRDefault="00744E49" w:rsidP="00744E4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8FC2B95" w14:textId="67F7C1A5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8,214 </w:t>
            </w:r>
          </w:p>
        </w:tc>
      </w:tr>
      <w:tr w:rsidR="00744E49" w:rsidRPr="002D5555" w14:paraId="30E54D4E" w14:textId="77777777" w:rsidTr="00547D61">
        <w:tc>
          <w:tcPr>
            <w:tcW w:w="4230" w:type="dxa"/>
          </w:tcPr>
          <w:p w14:paraId="119C9865" w14:textId="136EF71C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="003B7697">
              <w:rPr>
                <w:rFonts w:asciiTheme="majorBidi" w:hAnsiTheme="majorBidi" w:cstheme="majorBidi"/>
                <w:szCs w:val="24"/>
              </w:rPr>
              <w:t>-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6307A8A5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381,788 </w:t>
            </w:r>
          </w:p>
        </w:tc>
        <w:tc>
          <w:tcPr>
            <w:tcW w:w="90" w:type="dxa"/>
          </w:tcPr>
          <w:p w14:paraId="19244D31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4AD24CAA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149,356</w:t>
            </w:r>
          </w:p>
        </w:tc>
        <w:tc>
          <w:tcPr>
            <w:tcW w:w="180" w:type="dxa"/>
          </w:tcPr>
          <w:p w14:paraId="644F1F94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2321A5DC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50,145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39A7A2C" w14:textId="18B49727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88,789 </w:t>
            </w:r>
          </w:p>
        </w:tc>
      </w:tr>
      <w:tr w:rsidR="00744E49" w:rsidRPr="002D5555" w14:paraId="798DED39" w14:textId="77777777" w:rsidTr="00547D61">
        <w:tc>
          <w:tcPr>
            <w:tcW w:w="4230" w:type="dxa"/>
          </w:tcPr>
          <w:p w14:paraId="7D0EABB1" w14:textId="230A9D5A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รายได้ค้างรับ - กิจการที่เกี่ยวข้องกัน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271F007" w14:textId="4FF2682F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349 </w:t>
            </w:r>
          </w:p>
        </w:tc>
        <w:tc>
          <w:tcPr>
            <w:tcW w:w="90" w:type="dxa"/>
          </w:tcPr>
          <w:p w14:paraId="115D8599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7F53F4" w14:textId="5FD4B8A5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328</w:t>
            </w:r>
          </w:p>
        </w:tc>
        <w:tc>
          <w:tcPr>
            <w:tcW w:w="180" w:type="dxa"/>
          </w:tcPr>
          <w:p w14:paraId="0084921B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21AC064" w14:textId="4345A765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609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5DE10E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5238FC6" w14:textId="183626A9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520 </w:t>
            </w:r>
          </w:p>
        </w:tc>
      </w:tr>
      <w:tr w:rsidR="00744E49" w:rsidRPr="002D5555" w14:paraId="619E0467" w14:textId="77777777" w:rsidTr="00547D61">
        <w:tc>
          <w:tcPr>
            <w:tcW w:w="4230" w:type="dxa"/>
          </w:tcPr>
          <w:p w14:paraId="14128765" w14:textId="694357AA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="003B7697">
              <w:rPr>
                <w:rFonts w:asciiTheme="majorBidi" w:hAnsiTheme="majorBidi" w:cstheme="majorBidi"/>
                <w:szCs w:val="24"/>
              </w:rPr>
              <w:t>-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3A54938F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10,325 </w:t>
            </w:r>
          </w:p>
        </w:tc>
        <w:tc>
          <w:tcPr>
            <w:tcW w:w="90" w:type="dxa"/>
          </w:tcPr>
          <w:p w14:paraId="35062C13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21A18534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7,689</w:t>
            </w:r>
          </w:p>
        </w:tc>
        <w:tc>
          <w:tcPr>
            <w:tcW w:w="180" w:type="dxa"/>
          </w:tcPr>
          <w:p w14:paraId="6538E8BC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1710E2E8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292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3205488" w14:textId="774594B6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-   </w:t>
            </w:r>
          </w:p>
        </w:tc>
      </w:tr>
      <w:tr w:rsidR="00744E49" w:rsidRPr="002D5555" w14:paraId="539D6409" w14:textId="77777777" w:rsidTr="00547D61">
        <w:tc>
          <w:tcPr>
            <w:tcW w:w="4230" w:type="dxa"/>
          </w:tcPr>
          <w:p w14:paraId="21331FF8" w14:textId="57870A05" w:rsidR="00744E49" w:rsidRPr="002D5555" w:rsidRDefault="00744E49" w:rsidP="00744E49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ดอกเบี้ยค้างรับ - กิจการที่เกี่ยวข้องกัน </w:t>
            </w: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EA3F9A6" w14:textId="75A75D9B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1,215 </w:t>
            </w:r>
          </w:p>
        </w:tc>
        <w:tc>
          <w:tcPr>
            <w:tcW w:w="90" w:type="dxa"/>
          </w:tcPr>
          <w:p w14:paraId="3B069F14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5FB30A44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10,775</w:t>
            </w:r>
          </w:p>
        </w:tc>
        <w:tc>
          <w:tcPr>
            <w:tcW w:w="180" w:type="dxa"/>
          </w:tcPr>
          <w:p w14:paraId="6531487E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6C7E1503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98,144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2F8DCBB" w14:textId="5FF5E0B6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97,085 </w:t>
            </w:r>
          </w:p>
        </w:tc>
      </w:tr>
      <w:tr w:rsidR="00744E49" w:rsidRPr="002D5555" w14:paraId="2BA7D6E9" w14:textId="77777777" w:rsidTr="00547D61">
        <w:tc>
          <w:tcPr>
            <w:tcW w:w="4230" w:type="dxa"/>
          </w:tcPr>
          <w:p w14:paraId="464A096A" w14:textId="729845EB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ด</w:t>
            </w:r>
            <w:r w:rsidRPr="002C6110">
              <w:rPr>
                <w:rFonts w:asciiTheme="majorBidi" w:hAnsiTheme="majorBidi" w:cstheme="majorBidi" w:hint="cs"/>
                <w:szCs w:val="24"/>
                <w:cs/>
              </w:rPr>
              <w:t>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29755BAB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1,197 </w:t>
            </w:r>
          </w:p>
        </w:tc>
        <w:tc>
          <w:tcPr>
            <w:tcW w:w="90" w:type="dxa"/>
          </w:tcPr>
          <w:p w14:paraId="49ED7159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223022" w14:textId="729DB5AE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238</w:t>
            </w:r>
          </w:p>
        </w:tc>
        <w:tc>
          <w:tcPr>
            <w:tcW w:w="180" w:type="dxa"/>
          </w:tcPr>
          <w:p w14:paraId="7B9D6928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53AF956C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1,197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15714A" w14:textId="76BA8EDD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237 </w:t>
            </w:r>
          </w:p>
        </w:tc>
      </w:tr>
      <w:tr w:rsidR="00744E49" w:rsidRPr="002D5555" w14:paraId="74341DC8" w14:textId="77777777" w:rsidTr="00547D61">
        <w:tc>
          <w:tcPr>
            <w:tcW w:w="4230" w:type="dxa"/>
          </w:tcPr>
          <w:p w14:paraId="7D808BA5" w14:textId="56BF3BFC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41F413E1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40,858 </w:t>
            </w:r>
          </w:p>
        </w:tc>
        <w:tc>
          <w:tcPr>
            <w:tcW w:w="90" w:type="dxa"/>
          </w:tcPr>
          <w:p w14:paraId="1361D890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3C471BAC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8,522</w:t>
            </w:r>
          </w:p>
        </w:tc>
        <w:tc>
          <w:tcPr>
            <w:tcW w:w="180" w:type="dxa"/>
          </w:tcPr>
          <w:p w14:paraId="63ECFDF2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28DA8640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1,949</w:t>
            </w:r>
          </w:p>
        </w:tc>
        <w:tc>
          <w:tcPr>
            <w:tcW w:w="90" w:type="dxa"/>
            <w:vAlign w:val="bottom"/>
          </w:tcPr>
          <w:p w14:paraId="22E9FEFD" w14:textId="77777777" w:rsidR="00744E49" w:rsidRPr="002D5555" w:rsidRDefault="00744E49" w:rsidP="00744E49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35574E8" w14:textId="3842358E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-   </w:t>
            </w:r>
          </w:p>
        </w:tc>
      </w:tr>
      <w:tr w:rsidR="00744E49" w:rsidRPr="002D5555" w14:paraId="59731BA1" w14:textId="77777777" w:rsidTr="00547D61">
        <w:tc>
          <w:tcPr>
            <w:tcW w:w="4230" w:type="dxa"/>
          </w:tcPr>
          <w:p w14:paraId="1D720809" w14:textId="5BD358A9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0BEA3B31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4,033 </w:t>
            </w:r>
          </w:p>
        </w:tc>
        <w:tc>
          <w:tcPr>
            <w:tcW w:w="90" w:type="dxa"/>
          </w:tcPr>
          <w:p w14:paraId="15F5D167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2B00BC33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33,773</w:t>
            </w:r>
          </w:p>
        </w:tc>
        <w:tc>
          <w:tcPr>
            <w:tcW w:w="180" w:type="dxa"/>
          </w:tcPr>
          <w:p w14:paraId="6C98C48F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1B163EB2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921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744E49" w:rsidRPr="002D5555" w:rsidRDefault="00744E49" w:rsidP="00744E49">
            <w:pPr>
              <w:tabs>
                <w:tab w:val="decimal" w:pos="100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B9B96E9" w14:textId="1E830CE9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1,563 </w:t>
            </w:r>
          </w:p>
        </w:tc>
      </w:tr>
      <w:tr w:rsidR="00744E49" w:rsidRPr="002D5555" w14:paraId="37AC36D4" w14:textId="77777777" w:rsidTr="00547D61">
        <w:tc>
          <w:tcPr>
            <w:tcW w:w="4230" w:type="dxa"/>
          </w:tcPr>
          <w:p w14:paraId="383B47AF" w14:textId="55FD2D53" w:rsidR="00744E49" w:rsidRPr="002D5555" w:rsidRDefault="00744E49" w:rsidP="00744E4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ภาษีเงินได้ถูกหัก ณ ที่จ่ายรอเรียกคืน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F99A6E3" w14:textId="3911209C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2,529 </w:t>
            </w:r>
          </w:p>
        </w:tc>
        <w:tc>
          <w:tcPr>
            <w:tcW w:w="90" w:type="dxa"/>
          </w:tcPr>
          <w:p w14:paraId="6114D114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B6014D" w14:textId="098464AB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4,463</w:t>
            </w:r>
          </w:p>
        </w:tc>
        <w:tc>
          <w:tcPr>
            <w:tcW w:w="180" w:type="dxa"/>
          </w:tcPr>
          <w:p w14:paraId="1EA110C5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9B958E6" w14:textId="3B6B9684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2,529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F539D1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53CAD576" w14:textId="39581D7B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2,529 </w:t>
            </w:r>
          </w:p>
        </w:tc>
      </w:tr>
      <w:tr w:rsidR="00744E49" w:rsidRPr="002D5555" w14:paraId="665B7958" w14:textId="77777777" w:rsidTr="00547D61">
        <w:tc>
          <w:tcPr>
            <w:tcW w:w="4230" w:type="dxa"/>
          </w:tcPr>
          <w:p w14:paraId="2C7F4077" w14:textId="6CC0B280" w:rsidR="00744E49" w:rsidRPr="002D5555" w:rsidRDefault="00744E49" w:rsidP="00744E4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0C1C5475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8,297 </w:t>
            </w:r>
          </w:p>
        </w:tc>
        <w:tc>
          <w:tcPr>
            <w:tcW w:w="90" w:type="dxa"/>
          </w:tcPr>
          <w:p w14:paraId="06AB143E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7A62132D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9,086</w:t>
            </w:r>
          </w:p>
        </w:tc>
        <w:tc>
          <w:tcPr>
            <w:tcW w:w="180" w:type="dxa"/>
          </w:tcPr>
          <w:p w14:paraId="43491B7B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2FC38551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4,366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2A75313" w14:textId="502A9A56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4,148 </w:t>
            </w:r>
          </w:p>
        </w:tc>
      </w:tr>
      <w:tr w:rsidR="00744E49" w:rsidRPr="002D5555" w14:paraId="7DECD93C" w14:textId="77777777" w:rsidTr="00547D61">
        <w:tc>
          <w:tcPr>
            <w:tcW w:w="4230" w:type="dxa"/>
            <w:vAlign w:val="bottom"/>
          </w:tcPr>
          <w:p w14:paraId="3F5B1428" w14:textId="378CC12D" w:rsidR="00744E49" w:rsidRPr="002D5555" w:rsidRDefault="00744E49" w:rsidP="00744E49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170" w:type="dxa"/>
            <w:shd w:val="clear" w:color="auto" w:fill="auto"/>
          </w:tcPr>
          <w:p w14:paraId="3421177C" w14:textId="0BD29F1B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108,360 </w:t>
            </w:r>
          </w:p>
        </w:tc>
        <w:tc>
          <w:tcPr>
            <w:tcW w:w="90" w:type="dxa"/>
          </w:tcPr>
          <w:p w14:paraId="42D3B307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08176B9A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35,423</w:t>
            </w:r>
          </w:p>
        </w:tc>
        <w:tc>
          <w:tcPr>
            <w:tcW w:w="180" w:type="dxa"/>
          </w:tcPr>
          <w:p w14:paraId="4A6AD2C8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7ADE3B14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55F3C14" w14:textId="0F661845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-   </w:t>
            </w:r>
          </w:p>
        </w:tc>
      </w:tr>
      <w:tr w:rsidR="00744E49" w:rsidRPr="002D5555" w14:paraId="103BE776" w14:textId="77777777" w:rsidTr="00547D61">
        <w:tc>
          <w:tcPr>
            <w:tcW w:w="4230" w:type="dxa"/>
            <w:vAlign w:val="bottom"/>
          </w:tcPr>
          <w:p w14:paraId="4565EC73" w14:textId="2DDBABBF" w:rsidR="00744E49" w:rsidRPr="002D5555" w:rsidRDefault="00744E49" w:rsidP="00744E4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57A780E7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33,733 </w:t>
            </w:r>
          </w:p>
        </w:tc>
        <w:tc>
          <w:tcPr>
            <w:tcW w:w="90" w:type="dxa"/>
          </w:tcPr>
          <w:p w14:paraId="1EF78BE9" w14:textId="77777777" w:rsidR="00744E49" w:rsidRPr="002D5555" w:rsidRDefault="00744E49" w:rsidP="00744E4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3FD7711B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31,180</w:t>
            </w:r>
          </w:p>
        </w:tc>
        <w:tc>
          <w:tcPr>
            <w:tcW w:w="180" w:type="dxa"/>
          </w:tcPr>
          <w:p w14:paraId="18EA9311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07A835EA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28,357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7D4409C" w14:textId="4041391D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29,299 </w:t>
            </w:r>
          </w:p>
        </w:tc>
      </w:tr>
      <w:tr w:rsidR="00744E49" w:rsidRPr="002D5555" w14:paraId="30274B16" w14:textId="77777777" w:rsidTr="00547D61">
        <w:tc>
          <w:tcPr>
            <w:tcW w:w="4230" w:type="dxa"/>
            <w:vAlign w:val="bottom"/>
          </w:tcPr>
          <w:p w14:paraId="6B473369" w14:textId="5F589467" w:rsidR="00744E49" w:rsidRPr="002D5555" w:rsidRDefault="00744E49" w:rsidP="00744E4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54FF53D8" w:rsidR="00744E49" w:rsidRPr="00744E49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</w:rPr>
              <w:t xml:space="preserve"> 22,814 </w:t>
            </w:r>
          </w:p>
        </w:tc>
        <w:tc>
          <w:tcPr>
            <w:tcW w:w="90" w:type="dxa"/>
          </w:tcPr>
          <w:p w14:paraId="04536F65" w14:textId="77777777" w:rsidR="00744E49" w:rsidRPr="00FC4AF6" w:rsidRDefault="00744E49" w:rsidP="00744E49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54C5E5BA" w:rsidR="00744E49" w:rsidRPr="00FC4AF6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E3062">
              <w:rPr>
                <w:rFonts w:asciiTheme="majorBidi" w:hAnsiTheme="majorBidi" w:cstheme="majorBidi" w:hint="eastAsia"/>
                <w:szCs w:val="24"/>
              </w:rPr>
              <w:t>32,264</w:t>
            </w:r>
          </w:p>
        </w:tc>
        <w:tc>
          <w:tcPr>
            <w:tcW w:w="180" w:type="dxa"/>
          </w:tcPr>
          <w:p w14:paraId="71AB3246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50960E47" w:rsidR="00744E49" w:rsidRPr="002D5555" w:rsidRDefault="00744E49" w:rsidP="00744E49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744E49" w:rsidRPr="002D5555" w:rsidRDefault="00744E49" w:rsidP="00744E49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05997" w14:textId="2804116F" w:rsidR="00744E49" w:rsidRPr="002D5555" w:rsidRDefault="00744E49" w:rsidP="00744E49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23D25">
              <w:rPr>
                <w:rFonts w:asciiTheme="majorBidi" w:hAnsiTheme="majorBidi" w:cstheme="majorBidi" w:hint="eastAsia"/>
                <w:szCs w:val="24"/>
              </w:rPr>
              <w:t xml:space="preserve"> 1,200 </w:t>
            </w:r>
          </w:p>
        </w:tc>
      </w:tr>
      <w:tr w:rsidR="008D5643" w:rsidRPr="002D5555" w14:paraId="2F7D9B3E" w14:textId="77777777" w:rsidTr="00547D61">
        <w:tc>
          <w:tcPr>
            <w:tcW w:w="4230" w:type="dxa"/>
            <w:vAlign w:val="bottom"/>
          </w:tcPr>
          <w:p w14:paraId="1F83FCC9" w14:textId="5805CBFD" w:rsidR="008D5643" w:rsidRPr="002D5555" w:rsidRDefault="00547D61" w:rsidP="00547D6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</w:t>
            </w:r>
            <w:r w:rsidR="008D5643">
              <w:rPr>
                <w:rFonts w:asciiTheme="majorBidi" w:hAnsiTheme="majorBidi" w:cstheme="majorBidi" w:hint="cs"/>
                <w:szCs w:val="24"/>
                <w:cs/>
              </w:rPr>
              <w:t>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650B88EF" w:rsidR="008D5643" w:rsidRPr="00744E49" w:rsidRDefault="00EB561C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B561C">
              <w:rPr>
                <w:rFonts w:asciiTheme="majorBidi" w:hAnsiTheme="majorBidi" w:cstheme="majorBidi" w:hint="eastAsia"/>
                <w:szCs w:val="24"/>
              </w:rPr>
              <w:t>666,228</w:t>
            </w:r>
          </w:p>
        </w:tc>
        <w:tc>
          <w:tcPr>
            <w:tcW w:w="90" w:type="dxa"/>
          </w:tcPr>
          <w:p w14:paraId="4D515F16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243202E5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F6ED8">
              <w:rPr>
                <w:rFonts w:asciiTheme="majorBidi" w:hAnsiTheme="majorBidi" w:cstheme="majorBidi" w:hint="eastAsia"/>
                <w:szCs w:val="24"/>
              </w:rPr>
              <w:t>497,033</w:t>
            </w:r>
          </w:p>
        </w:tc>
        <w:tc>
          <w:tcPr>
            <w:tcW w:w="180" w:type="dxa"/>
          </w:tcPr>
          <w:p w14:paraId="266A105A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4A935762" w:rsidR="008D5643" w:rsidRPr="002D5555" w:rsidRDefault="00EB4846" w:rsidP="008D564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194,594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B84ECD" w14:textId="11827D5A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D5643">
              <w:rPr>
                <w:rFonts w:asciiTheme="majorBidi" w:hAnsiTheme="majorBidi" w:cstheme="majorBidi" w:hint="eastAsia"/>
                <w:szCs w:val="24"/>
              </w:rPr>
              <w:t xml:space="preserve"> 233,584 </w:t>
            </w:r>
          </w:p>
        </w:tc>
      </w:tr>
      <w:tr w:rsidR="008D5643" w:rsidRPr="002D5555" w14:paraId="123C8B75" w14:textId="77777777" w:rsidTr="00547D61">
        <w:tc>
          <w:tcPr>
            <w:tcW w:w="4230" w:type="dxa"/>
            <w:vAlign w:val="center"/>
          </w:tcPr>
          <w:p w14:paraId="23857ED6" w14:textId="6FB059C6" w:rsidR="008D5643" w:rsidRPr="002D5555" w:rsidRDefault="008D5643" w:rsidP="006C3727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C3727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6C3727" w:rsidRPr="006C3727">
              <w:rPr>
                <w:rFonts w:asciiTheme="majorBidi" w:hAnsiTheme="majorBidi" w:hint="cs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71819804" w14:textId="7343451F" w:rsidR="008D5643" w:rsidRPr="00744E49" w:rsidRDefault="00F45FBD" w:rsidP="008D5643">
            <w:pPr>
              <w:tabs>
                <w:tab w:val="decimal" w:pos="1010"/>
              </w:tabs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  <w:szCs w:val="24"/>
              </w:rPr>
              <w:t>(</w:t>
            </w:r>
            <w:r w:rsidR="00EB561C">
              <w:rPr>
                <w:rFonts w:asciiTheme="majorBidi" w:hAnsiTheme="majorBidi" w:cstheme="majorBidi"/>
                <w:szCs w:val="24"/>
              </w:rPr>
              <w:t>7,713</w:t>
            </w:r>
            <w:r w:rsidRPr="00744E4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5B5EAB93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DD8C04" w14:textId="4EC6674C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F6ED8">
              <w:rPr>
                <w:rFonts w:asciiTheme="majorBidi" w:hAnsiTheme="majorBidi" w:cstheme="majorBidi" w:hint="eastAsia"/>
                <w:szCs w:val="24"/>
              </w:rPr>
              <w:t>(10,213)</w:t>
            </w:r>
          </w:p>
        </w:tc>
        <w:tc>
          <w:tcPr>
            <w:tcW w:w="180" w:type="dxa"/>
          </w:tcPr>
          <w:p w14:paraId="73A2C048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0FC9D5EE" w:rsidR="008D5643" w:rsidRPr="002D5555" w:rsidRDefault="00EB4846" w:rsidP="008D564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(17,85</w:t>
            </w:r>
            <w:r w:rsidR="000E214E">
              <w:rPr>
                <w:rFonts w:asciiTheme="majorBidi" w:hAnsiTheme="majorBidi" w:cstheme="majorBidi"/>
                <w:szCs w:val="24"/>
              </w:rPr>
              <w:t>5</w:t>
            </w:r>
            <w:r w:rsidRPr="00EB4846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8D5643" w:rsidRPr="002D5555" w:rsidRDefault="008D5643" w:rsidP="008D5643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DB9150B" w14:textId="3017D749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D5643">
              <w:rPr>
                <w:rFonts w:asciiTheme="majorBidi" w:hAnsiTheme="majorBidi" w:cstheme="majorBidi" w:hint="eastAsia"/>
                <w:szCs w:val="24"/>
              </w:rPr>
              <w:t xml:space="preserve"> (21,340)</w:t>
            </w:r>
          </w:p>
        </w:tc>
      </w:tr>
      <w:tr w:rsidR="008D5643" w:rsidRPr="002D5555" w14:paraId="48F8F732" w14:textId="77777777" w:rsidTr="00547D61">
        <w:tc>
          <w:tcPr>
            <w:tcW w:w="4230" w:type="dxa"/>
            <w:vAlign w:val="bottom"/>
          </w:tcPr>
          <w:p w14:paraId="2F07F7E0" w14:textId="7824F794" w:rsidR="008D5643" w:rsidRPr="002D5555" w:rsidRDefault="008D5643" w:rsidP="008D564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24222F" w14:textId="77777777" w:rsidR="008D5643" w:rsidRPr="00744E49" w:rsidRDefault="008D5643" w:rsidP="008D5643">
            <w:pPr>
              <w:tabs>
                <w:tab w:val="decimal" w:pos="10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8C87D92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59E564" w14:textId="5590EBF9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322AC4DE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9FA98A" w14:textId="33B9A073" w:rsidR="008D5643" w:rsidRPr="002D5555" w:rsidRDefault="008D5643" w:rsidP="008D564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BD8923D" w14:textId="734D3251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D5643" w:rsidRPr="002D5555" w14:paraId="0A5245D8" w14:textId="77777777" w:rsidTr="00547D61">
        <w:tc>
          <w:tcPr>
            <w:tcW w:w="4230" w:type="dxa"/>
            <w:vAlign w:val="bottom"/>
          </w:tcPr>
          <w:p w14:paraId="79CED54A" w14:textId="2BDB6FE0" w:rsidR="008D5643" w:rsidRPr="002D5555" w:rsidRDefault="008D5643" w:rsidP="008D5643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 xml:space="preserve">       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EA70FC" w14:textId="10C8970D" w:rsidR="008D5643" w:rsidRPr="00744E49" w:rsidRDefault="00F45FBD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44E49">
              <w:rPr>
                <w:rFonts w:asciiTheme="majorBidi" w:hAnsiTheme="majorBidi" w:cstheme="majorBidi"/>
                <w:szCs w:val="24"/>
              </w:rPr>
              <w:t>(17</w:t>
            </w:r>
            <w:r w:rsidR="00EB561C">
              <w:rPr>
                <w:rFonts w:asciiTheme="majorBidi" w:hAnsiTheme="majorBidi" w:cstheme="majorBidi"/>
                <w:szCs w:val="24"/>
              </w:rPr>
              <w:t>,901</w:t>
            </w:r>
            <w:r w:rsidRPr="00744E4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7321CEEA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16693" w14:textId="371A08FA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EF6ED8">
              <w:rPr>
                <w:rFonts w:asciiTheme="majorBidi" w:hAnsiTheme="majorBidi" w:cstheme="majorBidi" w:hint="eastAsia"/>
                <w:szCs w:val="24"/>
              </w:rPr>
              <w:t>(19,835)</w:t>
            </w:r>
          </w:p>
        </w:tc>
        <w:tc>
          <w:tcPr>
            <w:tcW w:w="180" w:type="dxa"/>
          </w:tcPr>
          <w:p w14:paraId="6A563D35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4B639B" w14:textId="7C593EE6" w:rsidR="008D5643" w:rsidRPr="002D5555" w:rsidRDefault="00EB4846" w:rsidP="008D564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szCs w:val="24"/>
              </w:rPr>
              <w:t>(2,380)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B0611E" w14:textId="3F677504" w:rsidR="008D5643" w:rsidRPr="002D5555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8D5643">
              <w:rPr>
                <w:rFonts w:asciiTheme="majorBidi" w:hAnsiTheme="majorBidi" w:cstheme="majorBidi" w:hint="eastAsia"/>
                <w:szCs w:val="24"/>
              </w:rPr>
              <w:t>(2,380)</w:t>
            </w:r>
          </w:p>
        </w:tc>
      </w:tr>
      <w:tr w:rsidR="008D5643" w:rsidRPr="002D5555" w14:paraId="4A0A54D1" w14:textId="77777777" w:rsidTr="00547D61">
        <w:tc>
          <w:tcPr>
            <w:tcW w:w="4230" w:type="dxa"/>
          </w:tcPr>
          <w:p w14:paraId="0F006976" w14:textId="3739508C" w:rsidR="008D5643" w:rsidRPr="002D5555" w:rsidRDefault="008D5643" w:rsidP="008D5643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ลูกหนี้การค้าและลูกหนี้หมุนเวียนอื่น </w:t>
            </w:r>
            <w:r w:rsidRPr="002D5555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86EE2" w14:textId="32D0901A" w:rsidR="008D5643" w:rsidRPr="002D5555" w:rsidRDefault="00F45FBD" w:rsidP="008D5643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45FBD">
              <w:rPr>
                <w:rFonts w:asciiTheme="majorBidi" w:hAnsiTheme="majorBidi" w:cstheme="majorBidi" w:hint="eastAsia"/>
                <w:b/>
                <w:bCs/>
                <w:szCs w:val="24"/>
              </w:rPr>
              <w:t>640,61</w:t>
            </w:r>
            <w:r w:rsidR="00EB561C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90" w:type="dxa"/>
          </w:tcPr>
          <w:p w14:paraId="5F1B6497" w14:textId="77777777" w:rsidR="008D5643" w:rsidRPr="002D5555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95EC5" w14:textId="68D90F3A" w:rsidR="008D5643" w:rsidRPr="00EF6ED8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F6ED8">
              <w:rPr>
                <w:rFonts w:asciiTheme="majorBidi" w:hAnsiTheme="majorBidi" w:cstheme="majorBidi" w:hint="eastAsia"/>
                <w:b/>
                <w:bCs/>
                <w:szCs w:val="24"/>
              </w:rPr>
              <w:t>466,985</w:t>
            </w:r>
          </w:p>
        </w:tc>
        <w:tc>
          <w:tcPr>
            <w:tcW w:w="180" w:type="dxa"/>
          </w:tcPr>
          <w:p w14:paraId="5DA8F2E2" w14:textId="77777777" w:rsidR="008D5643" w:rsidRPr="00EF6ED8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5B064" w14:textId="7ABD20B4" w:rsidR="008D5643" w:rsidRPr="00EE5D57" w:rsidRDefault="00EB4846" w:rsidP="008D5643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B4846">
              <w:rPr>
                <w:rFonts w:asciiTheme="majorBidi" w:hAnsiTheme="majorBidi" w:cstheme="majorBidi" w:hint="eastAsia"/>
                <w:b/>
                <w:bCs/>
                <w:szCs w:val="24"/>
              </w:rPr>
              <w:t>174,35</w:t>
            </w:r>
            <w:r w:rsidR="000E214E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101728" w14:textId="77777777" w:rsidR="008D5643" w:rsidRPr="00EE5D57" w:rsidRDefault="008D5643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19318B" w14:textId="64F5F867" w:rsidR="008D5643" w:rsidRPr="008D5643" w:rsidRDefault="008D5643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D5643">
              <w:rPr>
                <w:rFonts w:asciiTheme="majorBidi" w:hAnsiTheme="majorBidi" w:cstheme="majorBidi" w:hint="eastAsia"/>
                <w:b/>
                <w:bCs/>
                <w:szCs w:val="24"/>
              </w:rPr>
              <w:t>209,864</w:t>
            </w:r>
          </w:p>
        </w:tc>
      </w:tr>
      <w:tr w:rsidR="006949A6" w:rsidRPr="002D5555" w14:paraId="496EBDD5" w14:textId="77777777" w:rsidTr="00547D61">
        <w:tc>
          <w:tcPr>
            <w:tcW w:w="4230" w:type="dxa"/>
          </w:tcPr>
          <w:p w14:paraId="05E794CB" w14:textId="77777777" w:rsidR="006949A6" w:rsidRPr="002D5555" w:rsidRDefault="006949A6" w:rsidP="008D5643">
            <w:pPr>
              <w:tabs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043DFED" w14:textId="77777777" w:rsidR="006949A6" w:rsidRPr="002D5555" w:rsidRDefault="006949A6" w:rsidP="008D5643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6F25911" w14:textId="77777777" w:rsidR="006949A6" w:rsidRPr="002D5555" w:rsidRDefault="006949A6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A4FD66F" w14:textId="77777777" w:rsidR="006949A6" w:rsidRPr="00EF6ED8" w:rsidRDefault="006949A6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</w:tcPr>
          <w:p w14:paraId="63E26ACA" w14:textId="77777777" w:rsidR="006949A6" w:rsidRPr="00EF6ED8" w:rsidRDefault="006949A6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27BB00" w14:textId="77777777" w:rsidR="006949A6" w:rsidRPr="00EE5D57" w:rsidRDefault="006949A6" w:rsidP="008D5643">
            <w:pPr>
              <w:tabs>
                <w:tab w:val="decimal" w:pos="1004"/>
              </w:tabs>
              <w:ind w:right="8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3DACE5" w14:textId="77777777" w:rsidR="006949A6" w:rsidRPr="00EE5D57" w:rsidRDefault="006949A6" w:rsidP="008D564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1E8204" w14:textId="3BEBAF95" w:rsidR="006949A6" w:rsidRPr="008D5643" w:rsidRDefault="006949A6" w:rsidP="008D564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14D4914F" w14:textId="77777777" w:rsidR="00E10C42" w:rsidRDefault="00E10C42" w:rsidP="00E10C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</w:p>
    <w:p w14:paraId="12BCB062" w14:textId="77777777" w:rsidR="00E10C42" w:rsidRDefault="00E10C42" w:rsidP="00E10C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</w:p>
    <w:p w14:paraId="57FC013F" w14:textId="3448D304" w:rsidR="00E10C42" w:rsidRDefault="00E10C42" w:rsidP="00E10C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</w:p>
    <w:p w14:paraId="68D4089B" w14:textId="295B1F71" w:rsidR="00E10C42" w:rsidRDefault="00E10C42" w:rsidP="00E10C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</w:p>
    <w:p w14:paraId="27D1F291" w14:textId="3C536736" w:rsidR="00E10C42" w:rsidRDefault="00E10C42" w:rsidP="00E10C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</w:p>
    <w:p w14:paraId="66AB67D8" w14:textId="77777777" w:rsidR="00E10C42" w:rsidRDefault="00E10C42" w:rsidP="00E10C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</w:p>
    <w:p w14:paraId="0CAD6C1C" w14:textId="6BC74DAE" w:rsidR="00F53166" w:rsidRPr="00B7094C" w:rsidRDefault="009E4C64" w:rsidP="00B7094C">
      <w:pPr>
        <w:pStyle w:val="ListParagraph"/>
        <w:numPr>
          <w:ilvl w:val="1"/>
          <w:numId w:val="2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7094C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Pr="00B7094C">
        <w:rPr>
          <w:rFonts w:asciiTheme="majorBidi" w:hAnsiTheme="majorBidi" w:cstheme="majorBidi"/>
          <w:spacing w:val="-6"/>
          <w:sz w:val="28"/>
        </w:rPr>
        <w:t>31</w:t>
      </w:r>
      <w:r w:rsidRPr="00B7094C">
        <w:rPr>
          <w:rFonts w:asciiTheme="majorBidi" w:hAnsiTheme="majorBidi" w:cstheme="majorBidi"/>
          <w:spacing w:val="-6"/>
          <w:sz w:val="28"/>
          <w:cs/>
        </w:rPr>
        <w:t xml:space="preserve"> มีนาคม </w:t>
      </w:r>
      <w:r w:rsidRPr="00B7094C">
        <w:rPr>
          <w:rFonts w:asciiTheme="majorBidi" w:hAnsiTheme="majorBidi" w:cstheme="majorBidi"/>
          <w:spacing w:val="-6"/>
          <w:sz w:val="28"/>
        </w:rPr>
        <w:t>256</w:t>
      </w:r>
      <w:r w:rsidR="004416FF" w:rsidRPr="00B7094C">
        <w:rPr>
          <w:rFonts w:asciiTheme="majorBidi" w:hAnsiTheme="majorBidi" w:cstheme="majorBidi"/>
          <w:spacing w:val="-6"/>
          <w:sz w:val="28"/>
        </w:rPr>
        <w:t>4</w:t>
      </w:r>
      <w:r w:rsidRPr="00B7094C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7094C">
        <w:rPr>
          <w:rFonts w:asciiTheme="majorBidi" w:hAnsiTheme="majorBidi" w:cstheme="majorBidi"/>
          <w:spacing w:val="-6"/>
          <w:sz w:val="28"/>
        </w:rPr>
        <w:t xml:space="preserve">31 </w:t>
      </w:r>
      <w:r w:rsidRPr="00B7094C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7094C">
        <w:rPr>
          <w:rFonts w:asciiTheme="majorBidi" w:hAnsiTheme="majorBidi" w:cstheme="majorBidi"/>
          <w:spacing w:val="-6"/>
          <w:sz w:val="28"/>
        </w:rPr>
        <w:t>256</w:t>
      </w:r>
      <w:r w:rsidR="004416FF" w:rsidRPr="00B7094C">
        <w:rPr>
          <w:rFonts w:asciiTheme="majorBidi" w:hAnsiTheme="majorBidi" w:cstheme="majorBidi"/>
          <w:spacing w:val="-6"/>
          <w:sz w:val="28"/>
        </w:rPr>
        <w:t>3</w:t>
      </w:r>
      <w:r w:rsidRPr="00B7094C">
        <w:rPr>
          <w:rFonts w:asciiTheme="majorBidi" w:hAnsiTheme="majorBidi" w:cstheme="majorBidi"/>
          <w:spacing w:val="-6"/>
          <w:sz w:val="28"/>
        </w:rPr>
        <w:t xml:space="preserve"> </w:t>
      </w:r>
      <w:r w:rsidRPr="00B7094C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202E9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202E9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202E9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202E9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202E9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(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202E9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53166" w:rsidRPr="00202E9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202E9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202E9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F53166" w:rsidRPr="00202E9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202E9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F53166" w:rsidRPr="00202E9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51D7AEC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</w:t>
            </w:r>
            <w:r w:rsidR="0061776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66D32839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51F91336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</w:t>
            </w:r>
            <w:r w:rsidR="0061776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80" w:type="dxa"/>
          </w:tcPr>
          <w:p w14:paraId="7789EB60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79E31480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</w:t>
            </w:r>
            <w:r w:rsidR="0061776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4D0ECF97" w14:textId="77777777" w:rsidR="00F53166" w:rsidRPr="00202E9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01483A51" w:rsidR="00F53166" w:rsidRPr="00202E9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>256</w:t>
            </w:r>
            <w:r w:rsidR="00617764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A21572" w:rsidRPr="00202E90" w14:paraId="075C3280" w14:textId="77777777" w:rsidTr="00547D61">
        <w:trPr>
          <w:trHeight w:val="20"/>
        </w:trPr>
        <w:tc>
          <w:tcPr>
            <w:tcW w:w="4320" w:type="dxa"/>
          </w:tcPr>
          <w:p w14:paraId="7EE37BB5" w14:textId="77777777" w:rsidR="00A21572" w:rsidRPr="00202E90" w:rsidRDefault="00A21572" w:rsidP="00A21572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636C24BF" w:rsidR="00A21572" w:rsidRPr="00202E90" w:rsidRDefault="00661557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661557">
              <w:rPr>
                <w:rFonts w:asciiTheme="majorBidi" w:hAnsiTheme="majorBidi" w:hint="eastAsia"/>
                <w:szCs w:val="24"/>
                <w:cs/>
              </w:rPr>
              <w:t>29</w:t>
            </w:r>
            <w:r w:rsidRPr="00661557">
              <w:rPr>
                <w:rFonts w:asciiTheme="majorBidi" w:hAnsiTheme="majorBidi" w:hint="eastAsia"/>
                <w:szCs w:val="24"/>
              </w:rPr>
              <w:t>,</w:t>
            </w:r>
            <w:r w:rsidRPr="00661557">
              <w:rPr>
                <w:rFonts w:asciiTheme="majorBidi" w:hAnsiTheme="majorBidi" w:hint="eastAsia"/>
                <w:szCs w:val="24"/>
                <w:cs/>
              </w:rPr>
              <w:t>749</w:t>
            </w:r>
          </w:p>
        </w:tc>
        <w:tc>
          <w:tcPr>
            <w:tcW w:w="90" w:type="dxa"/>
          </w:tcPr>
          <w:p w14:paraId="37F6B4BC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2E4234F1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D503BA">
              <w:rPr>
                <w:rFonts w:asciiTheme="majorBidi" w:hAnsiTheme="majorBidi" w:cstheme="majorBidi" w:hint="eastAsia"/>
                <w:szCs w:val="24"/>
              </w:rPr>
              <w:t>143,298</w:t>
            </w:r>
          </w:p>
        </w:tc>
        <w:tc>
          <w:tcPr>
            <w:tcW w:w="180" w:type="dxa"/>
          </w:tcPr>
          <w:p w14:paraId="6A35F5B5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5639FECD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1055853A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21572" w:rsidRPr="00202E90" w14:paraId="5B7413E9" w14:textId="77777777" w:rsidTr="00547D61">
        <w:trPr>
          <w:trHeight w:val="20"/>
        </w:trPr>
        <w:tc>
          <w:tcPr>
            <w:tcW w:w="4320" w:type="dxa"/>
          </w:tcPr>
          <w:p w14:paraId="70C70548" w14:textId="77777777" w:rsidR="00A21572" w:rsidRPr="00202E90" w:rsidRDefault="00A21572" w:rsidP="00A21572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052A718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</w:tcPr>
          <w:p w14:paraId="378261BF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A21572" w:rsidRPr="00202E90" w14:paraId="1361C087" w14:textId="77777777" w:rsidTr="00547D61">
        <w:trPr>
          <w:trHeight w:val="20"/>
        </w:trPr>
        <w:tc>
          <w:tcPr>
            <w:tcW w:w="4320" w:type="dxa"/>
          </w:tcPr>
          <w:p w14:paraId="443E1552" w14:textId="77777777" w:rsidR="00A21572" w:rsidRPr="00202E9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ab/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ไม่เกิน </w:t>
            </w:r>
            <w:r w:rsidRPr="00202E90">
              <w:rPr>
                <w:rFonts w:asciiTheme="majorBidi" w:hAnsiTheme="majorBidi" w:cstheme="majorBidi"/>
                <w:szCs w:val="24"/>
              </w:rPr>
              <w:t>3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 เดือน</w:t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58E90155" w:rsidR="00A21572" w:rsidRPr="00202E90" w:rsidRDefault="00661557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661557">
              <w:rPr>
                <w:rFonts w:asciiTheme="majorBidi" w:hAnsiTheme="majorBidi" w:cstheme="majorBidi" w:hint="eastAsia"/>
                <w:szCs w:val="24"/>
              </w:rPr>
              <w:t>11,162</w:t>
            </w:r>
          </w:p>
        </w:tc>
        <w:tc>
          <w:tcPr>
            <w:tcW w:w="90" w:type="dxa"/>
          </w:tcPr>
          <w:p w14:paraId="646FF8F6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3EB7BF75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D503BA">
              <w:rPr>
                <w:rFonts w:asciiTheme="majorBidi" w:hAnsiTheme="majorBidi" w:cstheme="majorBidi" w:hint="eastAsia"/>
                <w:szCs w:val="24"/>
              </w:rPr>
              <w:t>16,144</w:t>
            </w:r>
          </w:p>
        </w:tc>
        <w:tc>
          <w:tcPr>
            <w:tcW w:w="180" w:type="dxa"/>
          </w:tcPr>
          <w:p w14:paraId="2F46D11F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7B396BFE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6BB2C3" w14:textId="50B0C68C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21572" w:rsidRPr="00202E90" w14:paraId="04F9CCE1" w14:textId="77777777" w:rsidTr="00547D61">
        <w:trPr>
          <w:trHeight w:val="20"/>
        </w:trPr>
        <w:tc>
          <w:tcPr>
            <w:tcW w:w="4320" w:type="dxa"/>
          </w:tcPr>
          <w:p w14:paraId="4E8A4057" w14:textId="77777777" w:rsidR="00A21572" w:rsidRPr="00202E9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ab/>
              <w:t xml:space="preserve">3 - 6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526C96C4" w:rsidR="00A21572" w:rsidRPr="00B32CB9" w:rsidRDefault="00661557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</w:tcPr>
          <w:p w14:paraId="33A812B9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5F22B0B3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D503BA">
              <w:rPr>
                <w:rFonts w:asciiTheme="majorBidi" w:hAnsiTheme="majorBidi" w:cstheme="majorBidi" w:hint="eastAsia"/>
                <w:szCs w:val="24"/>
              </w:rPr>
              <w:t>8,485</w:t>
            </w:r>
          </w:p>
        </w:tc>
        <w:tc>
          <w:tcPr>
            <w:tcW w:w="180" w:type="dxa"/>
          </w:tcPr>
          <w:p w14:paraId="56138402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64F0E416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8987E4" w14:textId="28BDC9E5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21572" w:rsidRPr="00202E90" w14:paraId="108E8D22" w14:textId="77777777" w:rsidTr="00547D61">
        <w:trPr>
          <w:trHeight w:val="243"/>
        </w:trPr>
        <w:tc>
          <w:tcPr>
            <w:tcW w:w="4320" w:type="dxa"/>
          </w:tcPr>
          <w:p w14:paraId="7C395087" w14:textId="77777777" w:rsidR="00A21572" w:rsidRPr="00202E9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02E90">
              <w:rPr>
                <w:rFonts w:asciiTheme="majorBidi" w:hAnsiTheme="majorBidi" w:cstheme="majorBidi"/>
                <w:szCs w:val="24"/>
                <w:cs/>
              </w:rPr>
              <w:tab/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6 - 12 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5EA98231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A21572">
              <w:rPr>
                <w:rFonts w:asciiTheme="majorBidi" w:hAnsiTheme="majorBidi" w:cstheme="majorBidi" w:hint="eastAsia"/>
                <w:szCs w:val="24"/>
              </w:rPr>
              <w:t>8,476</w:t>
            </w:r>
          </w:p>
        </w:tc>
        <w:tc>
          <w:tcPr>
            <w:tcW w:w="90" w:type="dxa"/>
          </w:tcPr>
          <w:p w14:paraId="71324CF8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7C76895B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D503BA">
              <w:rPr>
                <w:rFonts w:asciiTheme="majorBidi" w:hAnsiTheme="majorBidi" w:cstheme="majorBidi" w:hint="eastAsia"/>
                <w:szCs w:val="24"/>
              </w:rPr>
              <w:t>3,809</w:t>
            </w:r>
          </w:p>
        </w:tc>
        <w:tc>
          <w:tcPr>
            <w:tcW w:w="180" w:type="dxa"/>
          </w:tcPr>
          <w:p w14:paraId="617571CF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086B00BA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40F64" w14:textId="13F71249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21572" w:rsidRPr="00202E90" w14:paraId="08482F96" w14:textId="77777777" w:rsidTr="00547D61">
        <w:trPr>
          <w:trHeight w:val="20"/>
        </w:trPr>
        <w:tc>
          <w:tcPr>
            <w:tcW w:w="4320" w:type="dxa"/>
          </w:tcPr>
          <w:p w14:paraId="7F1BCCF4" w14:textId="77777777" w:rsidR="00A21572" w:rsidRPr="00202E90" w:rsidRDefault="00A21572" w:rsidP="00A21572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02E90">
              <w:rPr>
                <w:rFonts w:asciiTheme="majorBidi" w:hAnsiTheme="majorBidi" w:cstheme="majorBidi"/>
                <w:szCs w:val="24"/>
              </w:rPr>
              <w:tab/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>มากกว่า</w:t>
            </w:r>
            <w:r w:rsidRPr="00202E90">
              <w:rPr>
                <w:rFonts w:asciiTheme="majorBidi" w:hAnsiTheme="majorBidi" w:cstheme="majorBidi"/>
                <w:szCs w:val="24"/>
              </w:rPr>
              <w:t xml:space="preserve"> 12</w:t>
            </w:r>
            <w:r w:rsidRPr="00202E90">
              <w:rPr>
                <w:rFonts w:asciiTheme="majorBidi" w:hAnsiTheme="majorBidi" w:cstheme="majorBidi"/>
                <w:szCs w:val="24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D74D8B" w14:textId="54E849B1" w:rsidR="00A21572" w:rsidRPr="00202E90" w:rsidRDefault="00661557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766</w:t>
            </w:r>
          </w:p>
        </w:tc>
        <w:tc>
          <w:tcPr>
            <w:tcW w:w="90" w:type="dxa"/>
          </w:tcPr>
          <w:p w14:paraId="6BCB62FD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0400EA" w14:textId="5CA53338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Cs w:val="24"/>
              </w:rPr>
            </w:pPr>
            <w:r w:rsidRPr="00D503BA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  <w:tc>
          <w:tcPr>
            <w:tcW w:w="180" w:type="dxa"/>
          </w:tcPr>
          <w:p w14:paraId="7F78DFC3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8553" w14:textId="0C07A628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B4C62C" w14:textId="77777777" w:rsidR="00A21572" w:rsidRPr="00202E90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1C316B" w14:textId="088547ED" w:rsidR="00A21572" w:rsidRPr="00202E90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21572" w:rsidRPr="006E7C32" w14:paraId="5AEFB673" w14:textId="77777777" w:rsidTr="00547D61">
        <w:trPr>
          <w:trHeight w:val="20"/>
        </w:trPr>
        <w:tc>
          <w:tcPr>
            <w:tcW w:w="4320" w:type="dxa"/>
          </w:tcPr>
          <w:p w14:paraId="212A2598" w14:textId="77777777" w:rsidR="00A21572" w:rsidRPr="006E7C32" w:rsidRDefault="00A21572" w:rsidP="00A21572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E7C3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6615E57F" w:rsidR="00A21572" w:rsidRPr="006E7C32" w:rsidRDefault="00661557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50</w:t>
            </w:r>
            <w:r w:rsidR="00A21572" w:rsidRPr="006E7C32">
              <w:rPr>
                <w:rFonts w:asciiTheme="majorBidi" w:hAnsiTheme="majorBidi" w:cstheme="majorBidi" w:hint="eastAsia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156</w:t>
            </w:r>
          </w:p>
        </w:tc>
        <w:tc>
          <w:tcPr>
            <w:tcW w:w="90" w:type="dxa"/>
          </w:tcPr>
          <w:p w14:paraId="3EB5B443" w14:textId="77777777" w:rsidR="00A21572" w:rsidRPr="006E7C32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3FFC6CC4" w:rsidR="00A21572" w:rsidRPr="006E7C32" w:rsidRDefault="00A21572" w:rsidP="00A21572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E7C32">
              <w:rPr>
                <w:rFonts w:asciiTheme="majorBidi" w:hAnsiTheme="majorBidi" w:cstheme="majorBidi" w:hint="eastAsia"/>
                <w:b/>
                <w:bCs/>
                <w:szCs w:val="24"/>
              </w:rPr>
              <w:t>171,736</w:t>
            </w:r>
          </w:p>
        </w:tc>
        <w:tc>
          <w:tcPr>
            <w:tcW w:w="180" w:type="dxa"/>
          </w:tcPr>
          <w:p w14:paraId="3849B6AC" w14:textId="77777777" w:rsidR="00A21572" w:rsidRPr="006E7C32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6964E" w14:textId="1C7E040E" w:rsidR="00A21572" w:rsidRPr="006E7C32" w:rsidRDefault="00A21572" w:rsidP="00A21572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E7C3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A21572" w:rsidRPr="006E7C32" w:rsidRDefault="00A21572" w:rsidP="00A21572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2D735" w14:textId="77777777" w:rsidR="00A21572" w:rsidRPr="006E7C32" w:rsidRDefault="00A21572" w:rsidP="00A21572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E7C3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790BC927" w14:textId="330AFEB3" w:rsidR="00530E9E" w:rsidRDefault="00530E9E" w:rsidP="00547D61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</w:t>
      </w:r>
      <w:r w:rsidR="00C0165A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2D5555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  <w:r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430D234" w14:textId="77777777" w:rsidR="00530E9E" w:rsidRPr="002D5555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530E9E" w:rsidRPr="006E7C32" w14:paraId="0D063B6B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6E7C32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6E7C32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6E7C32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6E7C32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30E9E" w:rsidRPr="006E7C32" w14:paraId="200DAEF8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6E7C32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6E7C32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6E7C32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6E7C32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30E9E" w:rsidRPr="006E7C32" w14:paraId="6CD2241A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6E7C32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B7C5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31</w:t>
            </w:r>
            <w:r w:rsidRPr="006E7C32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E8DE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C607E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E7C3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EA56D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D36C4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31</w:t>
            </w:r>
            <w:r w:rsidRPr="006E7C32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D3E5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D81A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E7C3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530E9E" w:rsidRPr="006E7C32" w14:paraId="73D24B46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6E7C32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FF654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9E3DB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7459E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677F2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592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D6E4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9D58C" w14:textId="77777777" w:rsidR="00530E9E" w:rsidRPr="006E7C32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C0165A" w:rsidRPr="006E7C32" w14:paraId="68FB37D7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9EC074" w14:textId="33F062E3" w:rsidR="00C0165A" w:rsidRPr="006E7C32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9FE15" w14:textId="69639375" w:rsidR="00C0165A" w:rsidRPr="00C0165A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C0165A">
              <w:rPr>
                <w:rFonts w:asciiTheme="majorBidi" w:hAnsiTheme="majorBidi" w:cstheme="majorBidi"/>
                <w:szCs w:val="24"/>
              </w:rPr>
              <w:t xml:space="preserve"> 23,165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A51A3C" w14:textId="77777777" w:rsidR="00C0165A" w:rsidRPr="006E7C32" w:rsidRDefault="00C0165A" w:rsidP="00C0165A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C48E2" w14:textId="77777777" w:rsidR="00C0165A" w:rsidRPr="006E7C32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17,055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B5052E" w14:textId="77777777" w:rsidR="00C0165A" w:rsidRPr="006E7C32" w:rsidRDefault="00C0165A" w:rsidP="00C0165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491F2" w14:textId="1D0AC6BA" w:rsidR="00C0165A" w:rsidRPr="006E7C32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856,436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AFE1C2" w14:textId="77777777" w:rsidR="00C0165A" w:rsidRPr="006E7C32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49815" w14:textId="251465DE" w:rsidR="00C0165A" w:rsidRPr="006E7C32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889,32</w:t>
            </w:r>
            <w:r w:rsidR="00F11075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C0165A" w:rsidRPr="006E7C32" w14:paraId="0476F8DA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39BF218B" w:rsidR="00C0165A" w:rsidRPr="006E7C32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6C3727" w:rsidRPr="006C3727">
              <w:rPr>
                <w:rFonts w:asciiTheme="majorBidi" w:hAnsiTheme="majorBidi" w:hint="cs"/>
                <w:b w:val="0"/>
                <w:bCs w:val="0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EC38C" w14:textId="6908ABC6" w:rsidR="00C0165A" w:rsidRPr="00C0165A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C0165A">
              <w:rPr>
                <w:rFonts w:asciiTheme="majorBidi" w:hAnsiTheme="majorBidi" w:cstheme="majorBidi"/>
                <w:szCs w:val="24"/>
              </w:rPr>
              <w:t xml:space="preserve"> (9,100)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0A1F6" w14:textId="77777777" w:rsidR="00C0165A" w:rsidRPr="006E7C32" w:rsidRDefault="00C0165A" w:rsidP="00C0165A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21482" w14:textId="77777777" w:rsidR="00C0165A" w:rsidRPr="006E7C32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(9,100)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39BDA2" w14:textId="77777777" w:rsidR="00C0165A" w:rsidRPr="006E7C32" w:rsidRDefault="00C0165A" w:rsidP="00C0165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CB3CF" w14:textId="70ABCCA9" w:rsidR="00C0165A" w:rsidRPr="006E7C32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(9,100)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FB02BC" w14:textId="77777777" w:rsidR="00C0165A" w:rsidRPr="006E7C32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4CDC6" w14:textId="77777777" w:rsidR="00C0165A" w:rsidRPr="006E7C32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(9,100)</w:t>
            </w:r>
          </w:p>
        </w:tc>
      </w:tr>
      <w:tr w:rsidR="00C0165A" w:rsidRPr="00310407" w14:paraId="55E0994F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77777777" w:rsidR="00C0165A" w:rsidRPr="00310407" w:rsidRDefault="00C0165A" w:rsidP="00C0165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31040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9A5931" w14:textId="40F136FE" w:rsidR="00C0165A" w:rsidRPr="00023847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23847">
              <w:rPr>
                <w:rFonts w:asciiTheme="majorBidi" w:hAnsiTheme="majorBidi" w:cstheme="majorBidi"/>
                <w:b/>
                <w:bCs/>
                <w:szCs w:val="24"/>
              </w:rPr>
              <w:t xml:space="preserve"> 14,065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C5D6F" w14:textId="77777777" w:rsidR="00C0165A" w:rsidRPr="00310407" w:rsidRDefault="00C0165A" w:rsidP="00C016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91A61" w14:textId="77777777" w:rsidR="00C0165A" w:rsidRPr="00310407" w:rsidRDefault="00C0165A" w:rsidP="00C0165A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7,955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F5D7C7" w14:textId="77777777" w:rsidR="00C0165A" w:rsidRPr="00310407" w:rsidRDefault="00C0165A" w:rsidP="00C0165A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63AD49" w14:textId="4CF515C8" w:rsidR="00C0165A" w:rsidRPr="00310407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847,336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B81A4" w14:textId="77777777" w:rsidR="00C0165A" w:rsidRPr="00310407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94C4B" w14:textId="77777777" w:rsidR="00C0165A" w:rsidRPr="00310407" w:rsidRDefault="00C0165A" w:rsidP="00C0165A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880,226</w:t>
            </w:r>
          </w:p>
        </w:tc>
      </w:tr>
      <w:tr w:rsidR="00530E9E" w:rsidRPr="006E7C32" w14:paraId="404212F4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77777777" w:rsidR="00530E9E" w:rsidRPr="006E7C32" w:rsidRDefault="00530E9E" w:rsidP="00A11E99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530E9E" w:rsidRPr="006E7C32" w:rsidRDefault="00530E9E" w:rsidP="00A11E99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530E9E" w:rsidRPr="006E7C32" w:rsidRDefault="00530E9E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530E9E" w:rsidRPr="006E7C32" w:rsidRDefault="00530E9E" w:rsidP="00A11E99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530E9E" w:rsidRPr="006E7C32" w:rsidRDefault="00530E9E" w:rsidP="00A11E99">
            <w:pPr>
              <w:tabs>
                <w:tab w:val="decimal" w:pos="84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530E9E" w:rsidRPr="006E7C32" w:rsidRDefault="00530E9E" w:rsidP="00A11E99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530E9E" w:rsidRPr="006E7C32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530E9E" w:rsidRPr="006E7C32" w:rsidRDefault="00530E9E" w:rsidP="00A11E99">
            <w:pPr>
              <w:tabs>
                <w:tab w:val="decimal" w:pos="900"/>
              </w:tabs>
              <w:ind w:right="90"/>
              <w:rPr>
                <w:rFonts w:asciiTheme="majorBidi" w:hAnsiTheme="majorBidi" w:cstheme="majorBidi"/>
                <w:szCs w:val="24"/>
              </w:rPr>
            </w:pPr>
          </w:p>
        </w:tc>
      </w:tr>
      <w:tr w:rsidR="009E54FF" w:rsidRPr="006E7C32" w14:paraId="698A3D2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77777777" w:rsidR="009E54FF" w:rsidRPr="006E7C32" w:rsidRDefault="009E54FF" w:rsidP="009E54F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51C47" w14:textId="50F98A66" w:rsidR="009E54FF" w:rsidRPr="006E7C32" w:rsidRDefault="009E54FF" w:rsidP="00F223E8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  <w:cs/>
              </w:rPr>
              <w:t>25</w:t>
            </w:r>
            <w:r w:rsidRPr="006E7C32">
              <w:rPr>
                <w:rFonts w:asciiTheme="majorBidi" w:hAnsiTheme="majorBidi" w:cstheme="majorBidi"/>
                <w:szCs w:val="24"/>
              </w:rPr>
              <w:t>,</w:t>
            </w:r>
            <w:r w:rsidRPr="006E7C32">
              <w:rPr>
                <w:rFonts w:asciiTheme="majorBidi" w:hAnsiTheme="majorBidi" w:cstheme="majorBidi"/>
                <w:szCs w:val="24"/>
                <w:cs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7ACAAE" w14:textId="77777777" w:rsidR="009E54FF" w:rsidRPr="006E7C32" w:rsidRDefault="009E54FF" w:rsidP="009E54FF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E247D" w14:textId="77777777" w:rsidR="009E54FF" w:rsidRPr="006E7C32" w:rsidRDefault="009E54FF" w:rsidP="009E54FF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25,000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8AC0DA" w14:textId="77777777" w:rsidR="009E54FF" w:rsidRPr="006E7C32" w:rsidRDefault="009E54FF" w:rsidP="009E54FF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5452F" w14:textId="4E06050F" w:rsidR="009E54FF" w:rsidRPr="006E7C32" w:rsidRDefault="009E54FF" w:rsidP="009E54FF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  <w:cs/>
              </w:rPr>
              <w:t>25</w:t>
            </w:r>
            <w:r w:rsidRPr="006E7C32">
              <w:rPr>
                <w:rFonts w:asciiTheme="majorBidi" w:hAnsiTheme="majorBidi" w:cstheme="majorBidi"/>
                <w:szCs w:val="24"/>
              </w:rPr>
              <w:t>,</w:t>
            </w:r>
            <w:r w:rsidRPr="006E7C32">
              <w:rPr>
                <w:rFonts w:asciiTheme="majorBidi" w:hAnsiTheme="majorBidi" w:cstheme="majorBidi"/>
                <w:szCs w:val="24"/>
                <w:cs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0BFBB0" w14:textId="77777777" w:rsidR="009E54FF" w:rsidRPr="006E7C32" w:rsidRDefault="009E54FF" w:rsidP="009E54FF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339B8" w14:textId="77777777" w:rsidR="009E54FF" w:rsidRPr="006E7C32" w:rsidRDefault="009E54FF" w:rsidP="009E54FF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25,000</w:t>
            </w:r>
          </w:p>
        </w:tc>
      </w:tr>
      <w:tr w:rsidR="009E54FF" w:rsidRPr="006E7C32" w14:paraId="76531D81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9E54FF" w:rsidRPr="006E7C32" w:rsidRDefault="009E54FF" w:rsidP="009E54F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FBFE4" w14:textId="432F641B" w:rsidR="009E54FF" w:rsidRPr="006E7C32" w:rsidRDefault="009E54FF" w:rsidP="00F223E8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53,000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16A5D" w14:textId="77777777" w:rsidR="009E54FF" w:rsidRPr="006E7C32" w:rsidRDefault="009E54FF" w:rsidP="009E54FF">
            <w:pPr>
              <w:tabs>
                <w:tab w:val="decimal" w:pos="108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A5823" w14:textId="77777777" w:rsidR="009E54FF" w:rsidRPr="006E7C32" w:rsidRDefault="009E54FF" w:rsidP="009E54FF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42,550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541534" w14:textId="77777777" w:rsidR="009E54FF" w:rsidRPr="006E7C32" w:rsidRDefault="009E54FF" w:rsidP="009E54FF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E213E" w14:textId="57FCFEF8" w:rsidR="009E54FF" w:rsidRPr="006E7C32" w:rsidRDefault="009E54FF" w:rsidP="009E54FF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53,000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E0797" w14:textId="77777777" w:rsidR="009E54FF" w:rsidRPr="006E7C32" w:rsidRDefault="009E54FF" w:rsidP="009E54FF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5EAF2" w14:textId="77777777" w:rsidR="009E54FF" w:rsidRPr="006E7C32" w:rsidRDefault="009E54FF" w:rsidP="009E54FF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42,550</w:t>
            </w:r>
          </w:p>
        </w:tc>
      </w:tr>
      <w:tr w:rsidR="009E54FF" w:rsidRPr="00310407" w14:paraId="27BBBA54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25383E11" w:rsidR="009E54FF" w:rsidRPr="00310407" w:rsidRDefault="009E54FF" w:rsidP="009E54FF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</w:t>
            </w:r>
            <w:r w:rsidR="00BD2FE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>แก่บุคคล</w:t>
            </w:r>
            <w:r w:rsidR="00073F18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กิจการที่ไม่เกี่ยวข้องกัน </w:t>
            </w:r>
            <w:r w:rsidR="00BD2FED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488FB1" w14:textId="004FBF68" w:rsidR="009E54FF" w:rsidRPr="00310407" w:rsidRDefault="009E54FF" w:rsidP="00F223E8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78,000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BD3C5C" w14:textId="77777777" w:rsidR="009E54FF" w:rsidRPr="00310407" w:rsidRDefault="009E54FF" w:rsidP="009E54FF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C18510" w14:textId="77777777" w:rsidR="009E54FF" w:rsidRPr="00310407" w:rsidRDefault="009E54FF" w:rsidP="009E54FF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67,550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1AA986" w14:textId="77777777" w:rsidR="009E54FF" w:rsidRPr="00310407" w:rsidRDefault="009E54FF" w:rsidP="009E54FF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67D68" w14:textId="1FCE46DD" w:rsidR="009E54FF" w:rsidRPr="00310407" w:rsidRDefault="009E54FF" w:rsidP="009E54FF">
            <w:pPr>
              <w:tabs>
                <w:tab w:val="decimal" w:pos="631"/>
              </w:tabs>
              <w:spacing w:before="20" w:after="20"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78,000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5BED9" w14:textId="77777777" w:rsidR="009E54FF" w:rsidRPr="00310407" w:rsidRDefault="009E54FF" w:rsidP="009E54FF">
            <w:pPr>
              <w:tabs>
                <w:tab w:val="decimal" w:pos="631"/>
              </w:tabs>
              <w:spacing w:before="20" w:after="20" w:line="24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749EC" w14:textId="77777777" w:rsidR="009E54FF" w:rsidRPr="00310407" w:rsidRDefault="009E54FF" w:rsidP="009E54FF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67,550</w:t>
            </w:r>
          </w:p>
        </w:tc>
      </w:tr>
      <w:tr w:rsidR="00C94EE0" w:rsidRPr="006E7C32" w14:paraId="1C8FBA31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7076F0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C94EE0" w:rsidRPr="006E7C32" w14:paraId="16708C27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077790" w14:textId="3DED50D3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2BE0F" w14:textId="43B8C642" w:rsidR="00C94EE0" w:rsidRPr="00BD2FED" w:rsidRDefault="00C94EE0" w:rsidP="00F223E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D2FE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C20AC2" w14:textId="77777777" w:rsidR="00C94EE0" w:rsidRPr="00BD2FED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238EFE" w14:textId="33B01021" w:rsidR="00C94EE0" w:rsidRPr="00BD2FED" w:rsidRDefault="00C94EE0" w:rsidP="00C94EE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BD2FE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3169EF" w14:textId="77777777" w:rsidR="00C94EE0" w:rsidRPr="00BD2FED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D07D" w14:textId="21D5FE18" w:rsidR="00C94EE0" w:rsidRPr="00BD2FED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D2FE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5,791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01D02" w14:textId="77777777" w:rsidR="00C94EE0" w:rsidRPr="00BD2FED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E5A826" w14:textId="435F6160" w:rsidR="00C94EE0" w:rsidRPr="00BD2FED" w:rsidRDefault="00C94EE0" w:rsidP="00C94EE0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D2FE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FF2B70" w:rsidRPr="00310407" w14:paraId="7EC51A5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FF2B70" w:rsidRPr="00310407" w:rsidRDefault="00FF2B70" w:rsidP="00FF2B7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เงินให้กู้ยืมระยะยาวแก่กิจการที่เกี่ยวข้องกัน </w:t>
            </w:r>
            <w:r w:rsidR="00BD2FE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0F6B0CF0" w:rsidR="00FF2B70" w:rsidRPr="00310407" w:rsidRDefault="00FF2B70" w:rsidP="00F223E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FF2B70" w:rsidRPr="00310407" w:rsidRDefault="00FF2B70" w:rsidP="00FF2B7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208" w14:textId="70C85076" w:rsidR="00FF2B70" w:rsidRPr="00310407" w:rsidRDefault="00FF2B70" w:rsidP="00FF2B7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FF2B70" w:rsidRPr="00310407" w:rsidRDefault="00FF2B70" w:rsidP="00FF2B7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11CB6D5D" w:rsidR="00FF2B70" w:rsidRPr="00310407" w:rsidRDefault="00FF2B70" w:rsidP="00FF2B7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</w:rPr>
              <w:t>5,791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FF2B70" w:rsidRPr="00310407" w:rsidRDefault="00FF2B70" w:rsidP="00FF2B7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AFBA8" w14:textId="12257152" w:rsidR="00FF2B70" w:rsidRPr="00310407" w:rsidRDefault="00FF2B70" w:rsidP="00FF2B70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94EE0" w:rsidRPr="006E7C32" w14:paraId="20C0A29A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324BA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4CAB6" w14:textId="77777777" w:rsidR="00C94EE0" w:rsidRPr="006E7C32" w:rsidRDefault="00C94EE0" w:rsidP="00F223E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18B79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607568" w14:textId="77777777" w:rsidR="00C94EE0" w:rsidRPr="006E7C32" w:rsidRDefault="00C94EE0" w:rsidP="00C94EE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84BF18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3CAEC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C72FC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C410AD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C94EE0" w:rsidRPr="006E7C32" w14:paraId="4E9717EE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BFE84D" w14:textId="4E9A6039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bookmarkStart w:id="1" w:name="_Hlk70905859"/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B134" w14:textId="17012479" w:rsidR="00C94EE0" w:rsidRPr="006E7C32" w:rsidRDefault="00C94EE0" w:rsidP="00F223E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7E12EC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A8CB50" w14:textId="379F2604" w:rsidR="00C94EE0" w:rsidRPr="006E7C32" w:rsidRDefault="00C94EE0" w:rsidP="00C94EE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7,000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8CA543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D614" w14:textId="14EECF19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4,000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9D95D5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89DAAF" w14:textId="1A132847" w:rsidR="00C94EE0" w:rsidRPr="006E7C32" w:rsidRDefault="00C94EE0" w:rsidP="00C94EE0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7,000</w:t>
            </w:r>
          </w:p>
        </w:tc>
      </w:tr>
      <w:tr w:rsidR="00C94EE0" w:rsidRPr="006E7C32" w14:paraId="426F1E1D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0BD023" w14:textId="136A4FB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100026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 xml:space="preserve"> ส่วนที่ครบกำหนดรับชำระภายในหนึ่งปี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CA110" w14:textId="142BAE48" w:rsidR="00C94EE0" w:rsidRPr="006E7C32" w:rsidRDefault="00C94EE0" w:rsidP="00F223E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(4,000)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BAE30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65D4D" w14:textId="6F824A48" w:rsidR="00C94EE0" w:rsidRPr="006E7C32" w:rsidRDefault="00C94EE0" w:rsidP="00F223E8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E7C32">
              <w:rPr>
                <w:rFonts w:asciiTheme="majorBidi" w:hAnsiTheme="majorBidi" w:cstheme="majorBidi"/>
                <w:szCs w:val="24"/>
              </w:rPr>
              <w:t>(7,000)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6222C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9CB9A" w14:textId="42CA0905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(4,000)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48FB6" w14:textId="77777777" w:rsidR="00C94EE0" w:rsidRPr="006E7C32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A1EDF" w14:textId="6BFCE7E2" w:rsidR="00C94EE0" w:rsidRPr="006E7C32" w:rsidRDefault="00C94EE0" w:rsidP="00C94EE0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E7C3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(7,000)</w:t>
            </w:r>
          </w:p>
        </w:tc>
      </w:tr>
      <w:tr w:rsidR="00C94EE0" w:rsidRPr="00310407" w14:paraId="544603C8" w14:textId="77777777" w:rsidTr="00547D61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84BE81" w14:textId="40623CC5" w:rsidR="00C94EE0" w:rsidRPr="00310407" w:rsidRDefault="00C94EE0" w:rsidP="00C94EE0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เงินให้กู้ยืมระยะยาวแก่กิจการที่ไม่เกี่ยวข้องกัน </w:t>
            </w:r>
            <w:r w:rsidR="00BD2FE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1040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D22F2" w14:textId="2BB40236" w:rsidR="00C94EE0" w:rsidRPr="00310407" w:rsidRDefault="00C94EE0" w:rsidP="00F223E8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826DB7" w14:textId="77777777" w:rsidR="00C94EE0" w:rsidRPr="00310407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7CA1E" w14:textId="74689C65" w:rsidR="00C94EE0" w:rsidRPr="00310407" w:rsidRDefault="00C94EE0" w:rsidP="00C94EE0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1040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1A310" w14:textId="77777777" w:rsidR="00C94EE0" w:rsidRPr="00310407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695F34" w14:textId="17E28CD9" w:rsidR="00C94EE0" w:rsidRPr="00310407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5FED1" w14:textId="77777777" w:rsidR="00C94EE0" w:rsidRPr="00310407" w:rsidRDefault="00C94EE0" w:rsidP="00C94EE0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D8937" w14:textId="694223AA" w:rsidR="00C94EE0" w:rsidRPr="00310407" w:rsidRDefault="00C94EE0" w:rsidP="00C94EE0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04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bookmarkEnd w:id="1"/>
    <w:p w14:paraId="46D83E56" w14:textId="4EFF225E" w:rsidR="006949A6" w:rsidRDefault="00530E9E" w:rsidP="005B4635">
      <w:pPr>
        <w:tabs>
          <w:tab w:val="left" w:pos="927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บริษัทมีเงินให้กู้ยืมแก่กิจการที่ไม่เกี่ยวข้องกันจำนวน </w:t>
      </w:r>
      <w:r w:rsidR="00CA0B9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ซึ่งเป็นเงินที่บริษัทได้ให้กู้ยืมแก่บริษัท มิตรประสงค์กรีนเพาเวอร์ จำกัด โดยจะได้รับชำระคืนเงินกู้ดังกล่าวเป็นรายเดือนในอัตราเดือนละ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 เงินกู้ยืมดังกล่าวไม่มีการคิดดอกเบี้ย</w:t>
      </w:r>
    </w:p>
    <w:p w14:paraId="1F840103" w14:textId="77777777" w:rsidR="009134BB" w:rsidRPr="00871D2B" w:rsidRDefault="009134BB" w:rsidP="00547D61">
      <w:pPr>
        <w:pStyle w:val="ListParagraph"/>
        <w:numPr>
          <w:ilvl w:val="0"/>
          <w:numId w:val="21"/>
        </w:numPr>
        <w:tabs>
          <w:tab w:val="left" w:pos="360"/>
        </w:tabs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871D2B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p w14:paraId="2627837E" w14:textId="77777777" w:rsidR="009134BB" w:rsidRDefault="009134BB" w:rsidP="00547D6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รายการเปลี่ยนแปลงของ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บัญชีเงินลงทุนชั่วคราวในตราสารทุน </w:t>
      </w:r>
      <w:r w:rsidRPr="00871D2B">
        <w:rPr>
          <w:rFonts w:asciiTheme="majorBidi" w:hAnsiTheme="majorBidi" w:cstheme="majorBidi"/>
          <w:sz w:val="28"/>
          <w:cs/>
          <w:lang w:val="en-GB"/>
        </w:rPr>
        <w:t>สำหรับงวด</w:t>
      </w:r>
      <w:r>
        <w:rPr>
          <w:rFonts w:asciiTheme="majorBidi" w:hAnsiTheme="majorBidi" w:cstheme="majorBidi" w:hint="cs"/>
          <w:sz w:val="28"/>
          <w:cs/>
          <w:lang w:val="en-GB"/>
        </w:rPr>
        <w:t>เสาม</w:t>
      </w:r>
      <w:r w:rsidRPr="00871D2B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Pr="00871D2B">
        <w:rPr>
          <w:rFonts w:asciiTheme="majorBidi" w:hAnsiTheme="majorBidi" w:cstheme="majorBidi"/>
          <w:sz w:val="28"/>
          <w:lang w:val="en-GB"/>
        </w:rPr>
        <w:t xml:space="preserve"> </w:t>
      </w:r>
      <w:r>
        <w:rPr>
          <w:rFonts w:asciiTheme="majorBidi" w:hAnsiTheme="majorBidi" w:cstheme="majorBidi"/>
          <w:sz w:val="28"/>
        </w:rPr>
        <w:t>31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>มีนาคม</w:t>
      </w:r>
      <w:r w:rsidRPr="00871D2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71D2B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0"/>
        <w:gridCol w:w="270"/>
        <w:gridCol w:w="1620"/>
      </w:tblGrid>
      <w:tr w:rsidR="009134BB" w14:paraId="788537B4" w14:textId="77777777" w:rsidTr="005B4635">
        <w:tc>
          <w:tcPr>
            <w:tcW w:w="4140" w:type="dxa"/>
          </w:tcPr>
          <w:p w14:paraId="54EC437A" w14:textId="77777777" w:rsidR="009134BB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06E57CD6" w14:textId="77777777" w:rsidR="009134BB" w:rsidRPr="00871D2B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CF2C53B" w14:textId="77777777" w:rsidR="009134BB" w:rsidRPr="00871D2B" w:rsidRDefault="009134BB" w:rsidP="00A11E99">
            <w:pPr>
              <w:tabs>
                <w:tab w:val="left" w:pos="720"/>
                <w:tab w:val="left" w:pos="3384"/>
              </w:tabs>
              <w:ind w:right="4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หน่วย: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134BB" w14:paraId="66395EB5" w14:textId="77777777" w:rsidTr="005B4635">
        <w:tc>
          <w:tcPr>
            <w:tcW w:w="4140" w:type="dxa"/>
          </w:tcPr>
          <w:p w14:paraId="29B6FB57" w14:textId="77777777" w:rsidR="009134BB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6BD4F153" w14:textId="77777777" w:rsidR="009134BB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33AEA3F" w14:textId="77777777" w:rsidR="009134BB" w:rsidRPr="00871D2B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งบการเงินรวมและ</w:t>
            </w:r>
          </w:p>
        </w:tc>
      </w:tr>
      <w:tr w:rsidR="009134BB" w14:paraId="3E04B11C" w14:textId="77777777" w:rsidTr="005B4635">
        <w:tc>
          <w:tcPr>
            <w:tcW w:w="4140" w:type="dxa"/>
          </w:tcPr>
          <w:p w14:paraId="41F32E34" w14:textId="77777777" w:rsidR="009134BB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94062AC" w14:textId="77777777" w:rsidR="009134BB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26163BE6" w14:textId="77777777" w:rsidR="009134BB" w:rsidRPr="00871D2B" w:rsidRDefault="009134BB" w:rsidP="00A11E99">
            <w:pPr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134BB" w14:paraId="728EA278" w14:textId="77777777" w:rsidTr="005B4635">
        <w:tc>
          <w:tcPr>
            <w:tcW w:w="4140" w:type="dxa"/>
          </w:tcPr>
          <w:p w14:paraId="550B4EBF" w14:textId="77777777" w:rsidR="009134BB" w:rsidRDefault="009134BB" w:rsidP="00A11E99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DD8CB7B" w14:textId="77777777" w:rsidR="009134BB" w:rsidRPr="00871D2B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102FC35" w14:textId="77777777" w:rsidR="009134BB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6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065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08065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264E2" w14:textId="77777777" w:rsidR="009134BB" w:rsidRPr="00871D2B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34EDAB" w14:textId="77777777" w:rsidR="009134BB" w:rsidRPr="00871D2B" w:rsidRDefault="009134BB" w:rsidP="00A11E9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1D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  <w:r w:rsidRPr="00871D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134BB" w14:paraId="3229FF6D" w14:textId="77777777" w:rsidTr="005B4635">
        <w:tc>
          <w:tcPr>
            <w:tcW w:w="4140" w:type="dxa"/>
          </w:tcPr>
          <w:p w14:paraId="64FBBE6B" w14:textId="77777777" w:rsidR="009134BB" w:rsidRPr="00871D2B" w:rsidRDefault="009134BB" w:rsidP="00A11E99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260" w:type="dxa"/>
          </w:tcPr>
          <w:p w14:paraId="28C4ED35" w14:textId="77777777" w:rsidR="009134BB" w:rsidRDefault="009134BB" w:rsidP="00A11E99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5CCD808" w14:textId="18C9E89D" w:rsidR="009134BB" w:rsidRDefault="00D32FE8" w:rsidP="00A11E99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6,247</w:t>
            </w:r>
          </w:p>
        </w:tc>
        <w:tc>
          <w:tcPr>
            <w:tcW w:w="270" w:type="dxa"/>
          </w:tcPr>
          <w:p w14:paraId="3E887336" w14:textId="77777777" w:rsidR="009134BB" w:rsidRDefault="009134BB" w:rsidP="00A11E99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B8C353" w14:textId="77777777" w:rsidR="009134BB" w:rsidRPr="00081419" w:rsidRDefault="009134BB" w:rsidP="00A11E99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1419">
              <w:rPr>
                <w:rFonts w:asciiTheme="majorBidi" w:hAnsiTheme="majorBidi" w:cstheme="majorBidi" w:hint="eastAsia"/>
                <w:sz w:val="28"/>
                <w:szCs w:val="28"/>
              </w:rPr>
              <w:t>7,371</w:t>
            </w:r>
          </w:p>
        </w:tc>
      </w:tr>
      <w:tr w:rsidR="009134BB" w14:paraId="128BCB78" w14:textId="77777777" w:rsidTr="005B4635">
        <w:tc>
          <w:tcPr>
            <w:tcW w:w="4140" w:type="dxa"/>
          </w:tcPr>
          <w:p w14:paraId="4924A6C4" w14:textId="77777777" w:rsidR="009134BB" w:rsidRDefault="009134BB" w:rsidP="00A11E99">
            <w:pPr>
              <w:pStyle w:val="Header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กำไร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871D2B">
              <w:rPr>
                <w:rFonts w:asciiTheme="majorBidi" w:hAnsiTheme="majorBidi" w:cstheme="majorBidi"/>
                <w:sz w:val="28"/>
                <w:cs/>
                <w:lang w:val="en-GB"/>
              </w:rPr>
              <w:t>จากการเปลี่ยนแปลงมูลค่า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1E1E8EB0" w14:textId="77777777" w:rsidR="009134BB" w:rsidRDefault="009134BB" w:rsidP="00A11E99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54B57B" w14:textId="4A4D3942" w:rsidR="009134BB" w:rsidRDefault="00D32FE8" w:rsidP="00A11E99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1,416</w:t>
            </w:r>
          </w:p>
        </w:tc>
        <w:tc>
          <w:tcPr>
            <w:tcW w:w="270" w:type="dxa"/>
          </w:tcPr>
          <w:p w14:paraId="6DC2E45B" w14:textId="77777777" w:rsidR="009134BB" w:rsidRDefault="009134BB" w:rsidP="00A11E99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BF6B7F" w14:textId="77777777" w:rsidR="009134BB" w:rsidRPr="00081419" w:rsidRDefault="009134BB" w:rsidP="00A11E99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1419">
              <w:rPr>
                <w:rFonts w:asciiTheme="majorBidi" w:hAnsiTheme="majorBidi" w:cstheme="majorBidi" w:hint="eastAsia"/>
                <w:sz w:val="28"/>
                <w:szCs w:val="28"/>
              </w:rPr>
              <w:t>(1,124)</w:t>
            </w:r>
          </w:p>
        </w:tc>
      </w:tr>
      <w:tr w:rsidR="009134BB" w14:paraId="5181F627" w14:textId="77777777" w:rsidTr="005B4635">
        <w:tc>
          <w:tcPr>
            <w:tcW w:w="4140" w:type="dxa"/>
          </w:tcPr>
          <w:p w14:paraId="18097664" w14:textId="77777777" w:rsidR="009134BB" w:rsidRPr="00871D2B" w:rsidRDefault="009134BB" w:rsidP="00A11E99">
            <w:pPr>
              <w:pStyle w:val="Header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871D2B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260" w:type="dxa"/>
          </w:tcPr>
          <w:p w14:paraId="3E0F8BDB" w14:textId="77777777" w:rsidR="009134BB" w:rsidRDefault="009134BB" w:rsidP="00A11E99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52CDE" w14:textId="1D581ED5" w:rsidR="009134BB" w:rsidRPr="00D32FE8" w:rsidRDefault="00D32FE8" w:rsidP="00A11E99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F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7,663</w:t>
            </w:r>
          </w:p>
        </w:tc>
        <w:tc>
          <w:tcPr>
            <w:tcW w:w="270" w:type="dxa"/>
          </w:tcPr>
          <w:p w14:paraId="2B473876" w14:textId="77777777" w:rsidR="009134BB" w:rsidRPr="00D32FE8" w:rsidRDefault="009134BB" w:rsidP="00A11E99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4DCB6D" w14:textId="77777777" w:rsidR="009134BB" w:rsidRPr="00D32FE8" w:rsidRDefault="009134BB" w:rsidP="00A11E99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2FE8">
              <w:rPr>
                <w:rFonts w:asciiTheme="majorBidi" w:hAnsiTheme="majorBidi" w:cstheme="majorBidi" w:hint="eastAsia"/>
                <w:b/>
                <w:bCs/>
                <w:sz w:val="28"/>
                <w:szCs w:val="28"/>
              </w:rPr>
              <w:t>6,247</w:t>
            </w:r>
          </w:p>
        </w:tc>
      </w:tr>
    </w:tbl>
    <w:p w14:paraId="5CE83D4A" w14:textId="77777777" w:rsidR="00D742B1" w:rsidRPr="00674470" w:rsidRDefault="00D742B1" w:rsidP="00547D61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/>
          <w:b/>
          <w:bCs/>
          <w:sz w:val="28"/>
        </w:rPr>
      </w:pPr>
      <w:r w:rsidRPr="00674470">
        <w:rPr>
          <w:rFonts w:asciiTheme="majorBidi" w:hAnsiTheme="majorBidi" w:hint="cs"/>
          <w:b/>
          <w:bCs/>
          <w:sz w:val="28"/>
          <w:cs/>
        </w:rPr>
        <w:t>เ</w:t>
      </w:r>
      <w:r w:rsidRPr="00674470">
        <w:rPr>
          <w:rFonts w:asciiTheme="majorBidi" w:hAnsiTheme="majorBidi"/>
          <w:b/>
          <w:bCs/>
          <w:sz w:val="28"/>
          <w:cs/>
        </w:rPr>
        <w:t>งินฝากธนาคารที่มีภาระค้ำประกัน</w:t>
      </w:r>
      <w:r w:rsidRPr="00674470">
        <w:rPr>
          <w:rFonts w:asciiTheme="majorBidi" w:hAnsiTheme="majorBidi"/>
          <w:b/>
          <w:bCs/>
          <w:sz w:val="28"/>
        </w:rPr>
        <w:t xml:space="preserve"> </w:t>
      </w:r>
    </w:p>
    <w:p w14:paraId="0A3DAB73" w14:textId="4962D8D4" w:rsidR="006949A6" w:rsidRDefault="00D742B1" w:rsidP="00547D61">
      <w:pPr>
        <w:pStyle w:val="ListParagraph"/>
        <w:tabs>
          <w:tab w:val="left" w:pos="360"/>
        </w:tabs>
        <w:spacing w:before="120" w:line="240" w:lineRule="atLeast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มีนาคม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2564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2563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กลุ่มบริษัทมีเงินฝากธนาคาร</w:t>
      </w:r>
      <w:r w:rsidR="00BB15BF">
        <w:rPr>
          <w:rFonts w:asciiTheme="majorBidi" w:hAnsiTheme="majorBidi" w:hint="cs"/>
          <w:color w:val="000000"/>
          <w:spacing w:val="-2"/>
          <w:sz w:val="28"/>
          <w:cs/>
        </w:rPr>
        <w:t>มี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ภาระค้ำประกันในงบการเงินรวมจำนวน</w:t>
      </w:r>
      <w:r w:rsidR="00C93D0F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="00023847">
        <w:rPr>
          <w:rFonts w:asciiTheme="majorBidi" w:hAnsiTheme="majorBidi"/>
          <w:color w:val="000000"/>
          <w:spacing w:val="-2"/>
          <w:sz w:val="28"/>
        </w:rPr>
        <w:t>72.60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C21475">
        <w:rPr>
          <w:rFonts w:asciiTheme="majorBidi" w:hAnsiTheme="majorBidi" w:hint="eastAsia"/>
          <w:color w:val="000000"/>
          <w:spacing w:val="-2"/>
          <w:sz w:val="28"/>
        </w:rPr>
        <w:t>72.93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ในอัตราดอกเบี้ยร้อย</w:t>
      </w:r>
      <w:r w:rsidRPr="00C93D0F">
        <w:rPr>
          <w:rFonts w:asciiTheme="majorBidi" w:hAnsiTheme="majorBidi" w:hint="cs"/>
          <w:color w:val="000000"/>
          <w:spacing w:val="-2"/>
          <w:sz w:val="28"/>
          <w:cs/>
        </w:rPr>
        <w:t>ละ</w:t>
      </w:r>
      <w:r w:rsidRPr="00C93D0F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C93D0F">
        <w:rPr>
          <w:rFonts w:asciiTheme="majorBidi" w:hAnsiTheme="majorBidi"/>
          <w:color w:val="000000"/>
          <w:spacing w:val="-2"/>
          <w:sz w:val="28"/>
        </w:rPr>
        <w:t>0.0</w:t>
      </w:r>
      <w:r w:rsidR="00C93D0F" w:rsidRPr="00C93D0F">
        <w:rPr>
          <w:rFonts w:asciiTheme="majorBidi" w:hAnsiTheme="majorBidi"/>
          <w:color w:val="000000"/>
          <w:spacing w:val="-2"/>
          <w:sz w:val="28"/>
        </w:rPr>
        <w:t>5</w:t>
      </w:r>
      <w:r w:rsidRPr="00C93D0F">
        <w:rPr>
          <w:rFonts w:asciiTheme="majorBidi" w:hAnsiTheme="majorBidi"/>
          <w:color w:val="000000"/>
          <w:spacing w:val="-2"/>
          <w:sz w:val="28"/>
        </w:rPr>
        <w:t xml:space="preserve"> - 0.38</w:t>
      </w:r>
      <w:r w:rsidRPr="0045039E">
        <w:rPr>
          <w:rFonts w:asciiTheme="majorBidi" w:hAnsiTheme="majorBidi"/>
          <w:color w:val="000000"/>
          <w:spacing w:val="-2"/>
          <w:sz w:val="28"/>
        </w:rPr>
        <w:t xml:space="preserve"> </w:t>
      </w:r>
      <w:r w:rsidRPr="0045039E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45039E">
        <w:rPr>
          <w:rFonts w:asciiTheme="majorBidi" w:hAnsiTheme="majorBidi"/>
          <w:color w:val="000000"/>
          <w:spacing w:val="-2"/>
          <w:sz w:val="28"/>
        </w:rPr>
        <w:t xml:space="preserve">0.06 - 0.38 </w:t>
      </w:r>
      <w:r w:rsidRPr="0045039E">
        <w:rPr>
          <w:rFonts w:asciiTheme="majorBidi" w:hAnsiTheme="majorBidi" w:hint="cs"/>
          <w:color w:val="000000"/>
          <w:spacing w:val="-2"/>
          <w:sz w:val="28"/>
          <w:cs/>
        </w:rPr>
        <w:t>ต่อปี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เป็นเงินฝากประจำธนาคารของบริษัทย่อยบางแห่งที่ได้นำไปเป็นหลักทรัพย์ค้ำประกันวงเงินสินเชื่อและหนังสือค้ำประกันที่ได้รับจากธนาคารที่จะครบกำหนดภายใน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BB15BF">
        <w:rPr>
          <w:rFonts w:asciiTheme="majorBidi" w:hAnsiTheme="majorBidi"/>
          <w:color w:val="000000"/>
          <w:spacing w:val="-2"/>
          <w:sz w:val="28"/>
        </w:rPr>
        <w:t>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ปี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(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งบการเงินเฉพาะกิจการ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: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ไม่มี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>)</w:t>
      </w:r>
    </w:p>
    <w:p w14:paraId="6866B43F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471DCE58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D81F0AA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CFA9CC5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155D2ACE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323FD044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52599B8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1E86F998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3B21F637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20EF6616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1B2C261F" w14:textId="77777777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07BF3BB9" w14:textId="2B28D869" w:rsidR="00023847" w:rsidRDefault="00023847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</w:p>
    <w:p w14:paraId="5902F70E" w14:textId="77777777" w:rsidR="0047776F" w:rsidRPr="00020F3B" w:rsidRDefault="0047776F" w:rsidP="00310407">
      <w:pPr>
        <w:pStyle w:val="ListParagraph"/>
        <w:tabs>
          <w:tab w:val="left" w:pos="360"/>
        </w:tabs>
        <w:spacing w:before="120" w:line="240" w:lineRule="atLeast"/>
        <w:ind w:left="450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</w:p>
    <w:p w14:paraId="24381EA8" w14:textId="77777777" w:rsidR="001210C6" w:rsidRPr="00E4769E" w:rsidRDefault="001210C6" w:rsidP="005B4635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E4769E">
        <w:rPr>
          <w:rFonts w:asciiTheme="majorBidi" w:hAnsiTheme="majorBidi" w:cstheme="majorBidi"/>
          <w:b/>
          <w:bCs/>
          <w:sz w:val="28"/>
          <w:cs/>
        </w:rPr>
        <w:lastRenderedPageBreak/>
        <w:t>เงินมัดจำเพื่อตรวจสอบธุรกิจก่อนซื้อกิจการ</w:t>
      </w:r>
      <w:r w:rsidRPr="00E4769E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7FCD6FE" w14:textId="77777777" w:rsidR="001210C6" w:rsidRPr="007C40C0" w:rsidRDefault="001210C6" w:rsidP="001210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900"/>
        <w:gridCol w:w="90"/>
        <w:gridCol w:w="900"/>
        <w:gridCol w:w="90"/>
        <w:gridCol w:w="990"/>
        <w:gridCol w:w="90"/>
        <w:gridCol w:w="990"/>
      </w:tblGrid>
      <w:tr w:rsidR="001210C6" w:rsidRPr="007C40C0" w14:paraId="1F0E99A9" w14:textId="77777777" w:rsidTr="00A850F7">
        <w:trPr>
          <w:trHeight w:val="243"/>
        </w:trPr>
        <w:tc>
          <w:tcPr>
            <w:tcW w:w="1440" w:type="dxa"/>
            <w:vAlign w:val="bottom"/>
          </w:tcPr>
          <w:p w14:paraId="59D09E72" w14:textId="77777777" w:rsidR="001210C6" w:rsidRPr="007C40C0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35B62E4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ED98BF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D09C202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64B2C6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42B2CEB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672F27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88C7B3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6622ABF" w14:textId="77777777" w:rsidR="001210C6" w:rsidRPr="007C40C0" w:rsidRDefault="001210C6" w:rsidP="00A11E99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C40C0">
              <w:rPr>
                <w:rFonts w:asciiTheme="majorBidi" w:hAnsiTheme="majorBidi" w:cstheme="majorBidi"/>
                <w:sz w:val="28"/>
              </w:rPr>
              <w:t>: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210C6" w:rsidRPr="007C40C0" w14:paraId="1BFD40BF" w14:textId="77777777" w:rsidTr="00A850F7">
        <w:trPr>
          <w:trHeight w:val="243"/>
        </w:trPr>
        <w:tc>
          <w:tcPr>
            <w:tcW w:w="1440" w:type="dxa"/>
            <w:vAlign w:val="bottom"/>
          </w:tcPr>
          <w:p w14:paraId="0E29ABAF" w14:textId="77777777" w:rsidR="001210C6" w:rsidRPr="007C40C0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FAC1065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6FDD8E5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37699BD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F4CB9E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5342BB6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7D7DD19C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DF4E79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7D25B17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210C6" w:rsidRPr="007C40C0" w14:paraId="1172744F" w14:textId="77777777" w:rsidTr="00A850F7">
        <w:trPr>
          <w:trHeight w:val="70"/>
        </w:trPr>
        <w:tc>
          <w:tcPr>
            <w:tcW w:w="1440" w:type="dxa"/>
            <w:vAlign w:val="bottom"/>
          </w:tcPr>
          <w:p w14:paraId="5DA9AC7D" w14:textId="77777777" w:rsidR="001210C6" w:rsidRPr="007C40C0" w:rsidRDefault="001210C6" w:rsidP="00A11E99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14B0DBA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75A7C00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7553E742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DBD852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30699AE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428485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5E2DA20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D6E88C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1A4246B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5E362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3FC0D728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AE7FB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210C6" w:rsidRPr="00202E90" w14:paraId="7614E027" w14:textId="77777777" w:rsidTr="00A850F7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4B24B" w14:textId="77777777" w:rsidR="001210C6" w:rsidRPr="007C40C0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698DEE8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1AC4744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0936E581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0F4BA0" w14:textId="77777777" w:rsidR="001210C6" w:rsidRPr="007C40C0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7D4F0B8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23BA82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38B6C3C6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8165C2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</w:tcPr>
          <w:p w14:paraId="3D29B3B8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0776F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55528BC7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C942CF" w14:textId="77777777" w:rsidR="001210C6" w:rsidRPr="007C40C0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D32FE8" w:rsidRPr="003B65FB" w14:paraId="03856BBE" w14:textId="77777777" w:rsidTr="008724AF">
        <w:tc>
          <w:tcPr>
            <w:tcW w:w="1440" w:type="dxa"/>
            <w:vMerge w:val="restart"/>
          </w:tcPr>
          <w:p w14:paraId="19E83A05" w14:textId="77777777" w:rsidR="00D32FE8" w:rsidRPr="00EE25C4" w:rsidRDefault="00D32FE8" w:rsidP="00D32FE8">
            <w:pPr>
              <w:ind w:left="160" w:right="-108" w:hanging="160"/>
              <w:rPr>
                <w:rFonts w:ascii="Angsana New" w:hAnsi="Angsana New"/>
                <w:szCs w:val="24"/>
                <w:cs/>
                <w:lang w:val="en-GB"/>
              </w:rPr>
            </w:pPr>
            <w:r w:rsidRPr="00EE25C4">
              <w:rPr>
                <w:rFonts w:ascii="Angsana New" w:hAnsi="Angsana New" w:hint="cs"/>
                <w:szCs w:val="24"/>
                <w:cs/>
              </w:rPr>
              <w:t xml:space="preserve">บริษัท เซเว่น ยูทิลิตี้ส์ แอนด์ พาวเวอร์ 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EE25C4">
              <w:rPr>
                <w:rFonts w:ascii="Angsana New" w:hAnsi="Angsana New" w:hint="cs"/>
                <w:szCs w:val="24"/>
                <w:cs/>
              </w:rPr>
              <w:t>จำกัด (มหาชน)</w:t>
            </w:r>
            <w:r w:rsidRPr="00EE25C4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EE25C4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D06A369" w14:textId="77777777" w:rsidR="00D32FE8" w:rsidRPr="00EE25C4" w:rsidRDefault="00D32FE8" w:rsidP="00D32FE8">
            <w:pPr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2B7EBEF" w14:textId="5BA58379" w:rsidR="00D32FE8" w:rsidRPr="00EE25C4" w:rsidRDefault="00D32FE8" w:rsidP="00D32FE8">
            <w:pPr>
              <w:ind w:left="89" w:right="-180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 w:hint="cs"/>
                <w:szCs w:val="24"/>
                <w:cs/>
              </w:rPr>
              <w:t xml:space="preserve">บริษัท เวิลด์ ออเนอร์ </w:t>
            </w:r>
            <w:r w:rsidRPr="00EE25C4">
              <w:rPr>
                <w:rFonts w:ascii="Angsana New" w:hAnsi="Angsana New" w:hint="cs"/>
                <w:szCs w:val="24"/>
                <w:cs/>
              </w:rPr>
              <w:br/>
            </w:r>
            <w:r w:rsidR="0047776F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EE25C4">
              <w:rPr>
                <w:rFonts w:ascii="Angsana New" w:hAnsi="Angsana New" w:hint="cs"/>
                <w:szCs w:val="24"/>
                <w:cs/>
              </w:rPr>
              <w:t>เทรดดิ้ง จำกัด</w:t>
            </w:r>
          </w:p>
        </w:tc>
        <w:tc>
          <w:tcPr>
            <w:tcW w:w="90" w:type="dxa"/>
          </w:tcPr>
          <w:p w14:paraId="64E2DBCE" w14:textId="77777777" w:rsidR="00D32FE8" w:rsidRPr="00EE25C4" w:rsidRDefault="00D32FE8" w:rsidP="00D32FE8">
            <w:pPr>
              <w:ind w:right="-18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E175F94" w14:textId="77777777" w:rsidR="00D32FE8" w:rsidRPr="00EE25C4" w:rsidRDefault="00D32FE8" w:rsidP="00D32FE8">
            <w:pPr>
              <w:ind w:left="183" w:right="-180" w:hanging="183"/>
              <w:rPr>
                <w:rFonts w:ascii="Angsana New" w:hAnsi="Angsana New"/>
                <w:szCs w:val="24"/>
                <w:cs/>
              </w:rPr>
            </w:pPr>
            <w:r w:rsidRPr="00EE25C4">
              <w:rPr>
                <w:rFonts w:ascii="Angsana New" w:hAnsi="Angsana New" w:hint="cs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11BA9745" w14:textId="77777777" w:rsidR="00D32FE8" w:rsidRPr="00EE25C4" w:rsidRDefault="00D32FE8" w:rsidP="00D32FE8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49F820" w14:textId="23909B94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6C0B719" w14:textId="77777777" w:rsidR="00D32FE8" w:rsidRPr="00EE25C4" w:rsidRDefault="00D32FE8" w:rsidP="008724AF">
            <w:pPr>
              <w:tabs>
                <w:tab w:val="decimal" w:pos="79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3CFAE6" w14:textId="77777777" w:rsidR="00D32FE8" w:rsidRPr="00EE25C4" w:rsidRDefault="00D32FE8" w:rsidP="008724AF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072019A" w14:textId="77777777" w:rsidR="00D32FE8" w:rsidRPr="00EE25C4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445B1" w14:textId="51BE364E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 w:hint="cs"/>
                <w:szCs w:val="24"/>
              </w:rPr>
              <w:t xml:space="preserve"> </w:t>
            </w:r>
            <w:r w:rsidRPr="00EE25C4">
              <w:rPr>
                <w:rFonts w:ascii="Angsana New" w:hAnsi="Angsana New"/>
                <w:szCs w:val="24"/>
              </w:rPr>
              <w:t>243,293</w:t>
            </w:r>
          </w:p>
        </w:tc>
        <w:tc>
          <w:tcPr>
            <w:tcW w:w="90" w:type="dxa"/>
            <w:vAlign w:val="bottom"/>
          </w:tcPr>
          <w:p w14:paraId="3EE25B7C" w14:textId="77777777" w:rsidR="00D32FE8" w:rsidRPr="00EE25C4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DC8921" w14:textId="77777777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 w:hint="cs"/>
                <w:szCs w:val="24"/>
              </w:rPr>
              <w:t xml:space="preserve"> </w:t>
            </w:r>
            <w:r w:rsidRPr="00EE25C4">
              <w:rPr>
                <w:rFonts w:ascii="Angsana New" w:hAnsi="Angsana New"/>
                <w:szCs w:val="24"/>
              </w:rPr>
              <w:t>243,293</w:t>
            </w:r>
          </w:p>
        </w:tc>
      </w:tr>
      <w:tr w:rsidR="00D32FE8" w:rsidRPr="003B65FB" w14:paraId="74C081D2" w14:textId="77777777" w:rsidTr="008724AF">
        <w:tc>
          <w:tcPr>
            <w:tcW w:w="1440" w:type="dxa"/>
            <w:vMerge/>
            <w:vAlign w:val="bottom"/>
          </w:tcPr>
          <w:p w14:paraId="308306B4" w14:textId="77777777" w:rsidR="00D32FE8" w:rsidRPr="00EE25C4" w:rsidRDefault="00D32FE8" w:rsidP="00D32FE8">
            <w:pPr>
              <w:ind w:left="160" w:right="-108" w:hanging="16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DA50773" w14:textId="77777777" w:rsidR="00D32FE8" w:rsidRPr="00EE25C4" w:rsidRDefault="00D32FE8" w:rsidP="00D32FE8">
            <w:pPr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F1B9B5F" w14:textId="3E5761A5" w:rsidR="00D32FE8" w:rsidRPr="00EE25C4" w:rsidRDefault="00D32FE8" w:rsidP="0047776F">
            <w:pPr>
              <w:ind w:left="179" w:right="-180" w:hanging="90"/>
              <w:rPr>
                <w:rFonts w:ascii="Angsana New" w:hAnsi="Angsana New"/>
                <w:szCs w:val="24"/>
                <w:cs/>
              </w:rPr>
            </w:pPr>
            <w:r w:rsidRPr="00EE25C4">
              <w:rPr>
                <w:rFonts w:ascii="Angsana New" w:hAnsi="Angsana New" w:hint="cs"/>
                <w:szCs w:val="24"/>
                <w:cs/>
              </w:rPr>
              <w:t>บริษัท บางกอก เดค</w:t>
            </w:r>
            <w:r w:rsidRPr="00EE25C4">
              <w:rPr>
                <w:rFonts w:ascii="Angsana New" w:hAnsi="Angsana New" w:hint="cs"/>
                <w:szCs w:val="24"/>
              </w:rPr>
              <w:t>-</w:t>
            </w:r>
            <w:r w:rsidRPr="00EE25C4">
              <w:rPr>
                <w:rFonts w:ascii="Angsana New" w:hAnsi="Angsana New" w:hint="cs"/>
                <w:szCs w:val="24"/>
                <w:cs/>
              </w:rPr>
              <w:t xml:space="preserve">คอน </w:t>
            </w:r>
            <w:r w:rsidR="0047776F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EE25C4">
              <w:rPr>
                <w:rFonts w:ascii="Angsana New" w:hAnsi="Angsana New" w:hint="cs"/>
                <w:szCs w:val="24"/>
                <w:cs/>
              </w:rPr>
              <w:t>จำกัด (มหาชน)</w:t>
            </w:r>
          </w:p>
        </w:tc>
        <w:tc>
          <w:tcPr>
            <w:tcW w:w="90" w:type="dxa"/>
          </w:tcPr>
          <w:p w14:paraId="5124681F" w14:textId="77777777" w:rsidR="00D32FE8" w:rsidRPr="00EE25C4" w:rsidRDefault="00D32FE8" w:rsidP="00D32FE8">
            <w:pPr>
              <w:ind w:right="-18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CBB5A94" w14:textId="77777777" w:rsidR="00D32FE8" w:rsidRPr="00EE25C4" w:rsidRDefault="00D32FE8" w:rsidP="00D32FE8">
            <w:pPr>
              <w:ind w:left="183" w:right="-180" w:hanging="183"/>
              <w:rPr>
                <w:rFonts w:ascii="Angsana New" w:hAnsi="Angsana New"/>
                <w:szCs w:val="24"/>
                <w:cs/>
              </w:rPr>
            </w:pPr>
            <w:r w:rsidRPr="00EE25C4">
              <w:rPr>
                <w:rFonts w:ascii="Angsana New" w:hAnsi="Angsana New" w:hint="cs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3A8EE07E" w14:textId="77777777" w:rsidR="00D32FE8" w:rsidRPr="00EE25C4" w:rsidRDefault="00D32FE8" w:rsidP="00D32FE8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471E03" w14:textId="7DAD3196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 w:hint="cs"/>
                <w:szCs w:val="24"/>
              </w:rPr>
              <w:t>15,000</w:t>
            </w:r>
          </w:p>
        </w:tc>
        <w:tc>
          <w:tcPr>
            <w:tcW w:w="90" w:type="dxa"/>
            <w:vAlign w:val="bottom"/>
          </w:tcPr>
          <w:p w14:paraId="41572392" w14:textId="77777777" w:rsidR="00D32FE8" w:rsidRPr="00EE25C4" w:rsidRDefault="00D32FE8" w:rsidP="008724AF">
            <w:pPr>
              <w:tabs>
                <w:tab w:val="decimal" w:pos="79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FC60A5" w14:textId="77777777" w:rsidR="00D32FE8" w:rsidRPr="00EE25C4" w:rsidRDefault="00D32FE8" w:rsidP="008724AF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 w:hint="cs"/>
                <w:szCs w:val="24"/>
              </w:rPr>
              <w:t>15,000</w:t>
            </w:r>
          </w:p>
        </w:tc>
        <w:tc>
          <w:tcPr>
            <w:tcW w:w="90" w:type="dxa"/>
            <w:vAlign w:val="bottom"/>
          </w:tcPr>
          <w:p w14:paraId="5B147427" w14:textId="77777777" w:rsidR="00D32FE8" w:rsidRPr="00EE25C4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8F0AF" w14:textId="09361F56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 w:hint="cs"/>
                <w:szCs w:val="24"/>
              </w:rPr>
              <w:t xml:space="preserve"> 15,000 </w:t>
            </w:r>
          </w:p>
        </w:tc>
        <w:tc>
          <w:tcPr>
            <w:tcW w:w="90" w:type="dxa"/>
            <w:vAlign w:val="bottom"/>
          </w:tcPr>
          <w:p w14:paraId="63F62E5B" w14:textId="77777777" w:rsidR="00D32FE8" w:rsidRPr="00EE25C4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5D4F84" w14:textId="77777777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EE25C4">
              <w:rPr>
                <w:rFonts w:ascii="Angsana New" w:hAnsi="Angsana New" w:hint="cs"/>
                <w:szCs w:val="24"/>
              </w:rPr>
              <w:t xml:space="preserve"> 15,000 </w:t>
            </w:r>
          </w:p>
        </w:tc>
      </w:tr>
      <w:tr w:rsidR="00D32FE8" w:rsidRPr="003B65FB" w14:paraId="20F60DC2" w14:textId="77777777" w:rsidTr="008724AF">
        <w:tc>
          <w:tcPr>
            <w:tcW w:w="1440" w:type="dxa"/>
            <w:vMerge/>
            <w:vAlign w:val="bottom"/>
          </w:tcPr>
          <w:p w14:paraId="7D548B37" w14:textId="77777777" w:rsidR="00D32FE8" w:rsidRPr="00EE25C4" w:rsidRDefault="00D32FE8" w:rsidP="00D32FE8">
            <w:pPr>
              <w:ind w:left="160" w:right="-108" w:hanging="160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F6DC2A7" w14:textId="77777777" w:rsidR="00D32FE8" w:rsidRPr="00EE25C4" w:rsidRDefault="00D32FE8" w:rsidP="00D32FE8">
            <w:pPr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0D15C4F" w14:textId="09D8C162" w:rsidR="00D32FE8" w:rsidRPr="00EE25C4" w:rsidRDefault="00D32FE8" w:rsidP="0047776F">
            <w:pPr>
              <w:ind w:left="179" w:right="-180" w:hanging="90"/>
              <w:rPr>
                <w:rFonts w:ascii="Angsana New" w:hAnsi="Angsana New"/>
                <w:szCs w:val="24"/>
                <w:cs/>
              </w:rPr>
            </w:pPr>
            <w:r w:rsidRPr="00D32FE8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D32FE8">
              <w:rPr>
                <w:rFonts w:ascii="Angsana New" w:hAnsi="Angsana New"/>
                <w:szCs w:val="24"/>
                <w:cs/>
              </w:rPr>
              <w:t xml:space="preserve"> </w:t>
            </w:r>
            <w:r w:rsidRPr="00D32FE8">
              <w:rPr>
                <w:rFonts w:ascii="Angsana New" w:hAnsi="Angsana New" w:hint="cs"/>
                <w:szCs w:val="24"/>
                <w:cs/>
              </w:rPr>
              <w:t>ซินาเปค</w:t>
            </w:r>
            <w:r w:rsidRPr="00D32FE8">
              <w:rPr>
                <w:rFonts w:ascii="Angsana New" w:hAnsi="Angsana New"/>
                <w:szCs w:val="24"/>
                <w:cs/>
              </w:rPr>
              <w:t xml:space="preserve"> </w:t>
            </w:r>
            <w:r w:rsidRPr="00D32FE8">
              <w:rPr>
                <w:rFonts w:ascii="Angsana New" w:hAnsi="Angsana New" w:hint="cs"/>
                <w:szCs w:val="24"/>
                <w:cs/>
              </w:rPr>
              <w:t>คอมพานี</w:t>
            </w:r>
            <w:r w:rsidRPr="00D32FE8">
              <w:rPr>
                <w:rFonts w:ascii="Angsana New" w:hAnsi="Angsana New"/>
                <w:szCs w:val="24"/>
                <w:cs/>
              </w:rPr>
              <w:t xml:space="preserve"> </w:t>
            </w:r>
            <w:r w:rsidRPr="00D32FE8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1ACEFBCC" w14:textId="77777777" w:rsidR="00D32FE8" w:rsidRPr="00EE25C4" w:rsidRDefault="00D32FE8" w:rsidP="00D32FE8">
            <w:pPr>
              <w:ind w:right="-18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19E8453" w14:textId="046453C9" w:rsidR="00D32FE8" w:rsidRPr="00EE25C4" w:rsidRDefault="00D32FE8" w:rsidP="00D32FE8">
            <w:pPr>
              <w:ind w:left="183" w:right="-180" w:hanging="183"/>
              <w:rPr>
                <w:rFonts w:ascii="Angsana New" w:hAnsi="Angsana New"/>
                <w:szCs w:val="24"/>
                <w:cs/>
              </w:rPr>
            </w:pPr>
            <w:r w:rsidRPr="00EE25C4">
              <w:rPr>
                <w:rFonts w:ascii="Angsana New" w:hAnsi="Angsana New" w:hint="cs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09471502" w14:textId="77777777" w:rsidR="00D32FE8" w:rsidRPr="00EE25C4" w:rsidRDefault="00D32FE8" w:rsidP="00D32FE8">
            <w:pPr>
              <w:tabs>
                <w:tab w:val="decimal" w:pos="792"/>
              </w:tabs>
              <w:ind w:right="-18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DB1B1" w14:textId="0D1B96C7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100,000</w:t>
            </w:r>
          </w:p>
        </w:tc>
        <w:tc>
          <w:tcPr>
            <w:tcW w:w="90" w:type="dxa"/>
            <w:vAlign w:val="bottom"/>
          </w:tcPr>
          <w:p w14:paraId="4D967D1C" w14:textId="77777777" w:rsidR="00D32FE8" w:rsidRPr="00EE25C4" w:rsidRDefault="00D32FE8" w:rsidP="008724AF">
            <w:pPr>
              <w:tabs>
                <w:tab w:val="decimal" w:pos="79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4A82A6" w14:textId="17EEE9C3" w:rsidR="00D32FE8" w:rsidRPr="00EE25C4" w:rsidRDefault="00D32FE8" w:rsidP="008724AF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282EE39" w14:textId="77777777" w:rsidR="00D32FE8" w:rsidRPr="00EE25C4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9EB55" w14:textId="42EFBEF5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100,000</w:t>
            </w:r>
          </w:p>
        </w:tc>
        <w:tc>
          <w:tcPr>
            <w:tcW w:w="90" w:type="dxa"/>
            <w:vAlign w:val="bottom"/>
          </w:tcPr>
          <w:p w14:paraId="15C5E191" w14:textId="77777777" w:rsidR="00D32FE8" w:rsidRPr="00EE25C4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6B284D" w14:textId="438AA9F8" w:rsidR="00D32FE8" w:rsidRPr="00EE25C4" w:rsidRDefault="00D32FE8" w:rsidP="008724AF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D32FE8" w:rsidRPr="007C40C0" w14:paraId="1425C820" w14:textId="77777777" w:rsidTr="008724AF">
        <w:tc>
          <w:tcPr>
            <w:tcW w:w="1440" w:type="dxa"/>
            <w:vAlign w:val="bottom"/>
          </w:tcPr>
          <w:p w14:paraId="184153B2" w14:textId="77777777" w:rsidR="00D32FE8" w:rsidRPr="007C40C0" w:rsidRDefault="00D32FE8" w:rsidP="005B4635">
            <w:pPr>
              <w:ind w:left="180" w:right="-108" w:hanging="180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D3497A0" w14:textId="77777777" w:rsidR="00D32FE8" w:rsidRPr="007C40C0" w:rsidRDefault="00D32FE8" w:rsidP="00D32FE8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A9A54D" w14:textId="77777777" w:rsidR="00D32FE8" w:rsidRPr="007C40C0" w:rsidRDefault="00D32FE8" w:rsidP="0047776F">
            <w:pPr>
              <w:ind w:left="179" w:right="-180" w:hanging="90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</w:tcPr>
          <w:p w14:paraId="58373C16" w14:textId="77777777" w:rsidR="00D32FE8" w:rsidRPr="007C40C0" w:rsidRDefault="00D32FE8" w:rsidP="00D32FE8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A08EBE9" w14:textId="77777777" w:rsidR="00D32FE8" w:rsidRPr="007C40C0" w:rsidRDefault="00D32FE8" w:rsidP="00D32FE8">
            <w:pPr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34F3445" w14:textId="77777777" w:rsidR="00D32FE8" w:rsidRPr="007C40C0" w:rsidRDefault="00D32FE8" w:rsidP="00D32FE8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500C0" w14:textId="54A2A596" w:rsidR="00D32FE8" w:rsidRPr="00A15609" w:rsidRDefault="00D32FE8" w:rsidP="008724AF">
            <w:pPr>
              <w:tabs>
                <w:tab w:val="decimal" w:pos="807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 w:rsidRPr="003B34CC">
              <w:rPr>
                <w:rFonts w:ascii="Angsana New" w:hAnsi="Angsana New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5F4A9CBD" w14:textId="77777777" w:rsidR="00D32FE8" w:rsidRPr="007C40C0" w:rsidRDefault="00D32FE8" w:rsidP="008724A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BFA71" w14:textId="77777777" w:rsidR="00D32FE8" w:rsidRPr="007C40C0" w:rsidRDefault="00D32FE8" w:rsidP="008724AF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B34CC">
              <w:rPr>
                <w:rFonts w:ascii="Angsana New" w:hAnsi="Angsana New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65739D96" w14:textId="77777777" w:rsidR="00D32FE8" w:rsidRPr="007C40C0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169D9" w14:textId="1321821C" w:rsidR="00D32FE8" w:rsidRPr="007C40C0" w:rsidRDefault="00D32FE8" w:rsidP="008724AF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F661F4" w14:textId="77777777" w:rsidR="00D32FE8" w:rsidRPr="007C40C0" w:rsidRDefault="00D32FE8" w:rsidP="008724AF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18A95A" w14:textId="77777777" w:rsidR="00D32FE8" w:rsidRPr="007C40C0" w:rsidRDefault="00D32FE8" w:rsidP="008724AF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32FE8" w:rsidRPr="007C40C0" w14:paraId="66323B66" w14:textId="77777777" w:rsidTr="00A850F7">
        <w:tc>
          <w:tcPr>
            <w:tcW w:w="3330" w:type="dxa"/>
            <w:gridSpan w:val="3"/>
          </w:tcPr>
          <w:p w14:paraId="087B32CB" w14:textId="77777777" w:rsidR="00D32FE8" w:rsidRPr="007C40C0" w:rsidRDefault="00D32FE8" w:rsidP="00D32FE8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9584DF0" w14:textId="77777777" w:rsidR="00D32FE8" w:rsidRPr="007C40C0" w:rsidRDefault="00D32FE8" w:rsidP="00D32FE8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B2F93B" w14:textId="77777777" w:rsidR="00D32FE8" w:rsidRPr="007C40C0" w:rsidRDefault="00D32FE8" w:rsidP="00D32FE8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102ED1" w14:textId="77777777" w:rsidR="00D32FE8" w:rsidRPr="007C40C0" w:rsidRDefault="00D32FE8" w:rsidP="00D32FE8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E0CE5D" w14:textId="10737BE0" w:rsidR="00D32FE8" w:rsidRPr="002C0436" w:rsidRDefault="00D32FE8" w:rsidP="00D32FE8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360,793</w:t>
            </w:r>
          </w:p>
        </w:tc>
        <w:tc>
          <w:tcPr>
            <w:tcW w:w="90" w:type="dxa"/>
          </w:tcPr>
          <w:p w14:paraId="62596F5E" w14:textId="77777777" w:rsidR="00D32FE8" w:rsidRPr="007C40C0" w:rsidRDefault="00D32FE8" w:rsidP="00D32FE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126216" w14:textId="77777777" w:rsidR="00D32FE8" w:rsidRPr="007C40C0" w:rsidRDefault="00D32FE8" w:rsidP="00D32FE8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9E2865">
              <w:rPr>
                <w:rFonts w:asciiTheme="majorBidi" w:hAnsiTheme="majorBidi" w:cstheme="majorBidi" w:hint="eastAsia"/>
                <w:szCs w:val="24"/>
              </w:rPr>
              <w:t>260,793</w:t>
            </w:r>
          </w:p>
        </w:tc>
        <w:tc>
          <w:tcPr>
            <w:tcW w:w="90" w:type="dxa"/>
          </w:tcPr>
          <w:p w14:paraId="08499FEA" w14:textId="77777777" w:rsidR="00D32FE8" w:rsidRPr="007C40C0" w:rsidRDefault="00D32FE8" w:rsidP="00D32FE8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889726" w14:textId="04E5F0AA" w:rsidR="00D32FE8" w:rsidRPr="007C40C0" w:rsidRDefault="00D32FE8" w:rsidP="00D32FE8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358,293</w:t>
            </w:r>
          </w:p>
        </w:tc>
        <w:tc>
          <w:tcPr>
            <w:tcW w:w="90" w:type="dxa"/>
          </w:tcPr>
          <w:p w14:paraId="121B36B1" w14:textId="77777777" w:rsidR="00D32FE8" w:rsidRPr="007C40C0" w:rsidRDefault="00D32FE8" w:rsidP="00D32FE8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0DEC62" w14:textId="77777777" w:rsidR="00D32FE8" w:rsidRPr="007C40C0" w:rsidRDefault="00D32FE8" w:rsidP="00D32FE8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BD6239">
              <w:rPr>
                <w:rFonts w:asciiTheme="majorBidi" w:hAnsiTheme="majorBidi" w:cstheme="majorBidi" w:hint="eastAsia"/>
                <w:szCs w:val="24"/>
              </w:rPr>
              <w:t>258,293</w:t>
            </w:r>
          </w:p>
        </w:tc>
      </w:tr>
      <w:tr w:rsidR="00D32FE8" w:rsidRPr="007C40C0" w14:paraId="728CF2AB" w14:textId="77777777" w:rsidTr="00A850F7">
        <w:tc>
          <w:tcPr>
            <w:tcW w:w="4950" w:type="dxa"/>
            <w:gridSpan w:val="5"/>
          </w:tcPr>
          <w:p w14:paraId="301DA30E" w14:textId="12DB2849" w:rsidR="00D32FE8" w:rsidRPr="007C40C0" w:rsidRDefault="00D32FE8" w:rsidP="00D32FE8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7C05123F" w14:textId="77777777" w:rsidR="00D32FE8" w:rsidRPr="007C40C0" w:rsidRDefault="00D32FE8" w:rsidP="00D32FE8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99E3A2" w14:textId="4B2CFB10" w:rsidR="00D32FE8" w:rsidRPr="002C0436" w:rsidRDefault="00A850F7" w:rsidP="00D32FE8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(17,500)</w:t>
            </w:r>
          </w:p>
        </w:tc>
        <w:tc>
          <w:tcPr>
            <w:tcW w:w="90" w:type="dxa"/>
          </w:tcPr>
          <w:p w14:paraId="4FBEBBA8" w14:textId="77777777" w:rsidR="00D32FE8" w:rsidRPr="007C40C0" w:rsidRDefault="00D32FE8" w:rsidP="00D32FE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31F4E5" w14:textId="77777777" w:rsidR="00D32FE8" w:rsidRPr="007C40C0" w:rsidRDefault="00D32FE8" w:rsidP="00D32FE8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790C77">
              <w:rPr>
                <w:rFonts w:asciiTheme="majorBidi" w:hAnsiTheme="majorBidi" w:cstheme="majorBidi" w:hint="eastAsia"/>
                <w:szCs w:val="24"/>
              </w:rPr>
              <w:t>(17,500)</w:t>
            </w:r>
          </w:p>
        </w:tc>
        <w:tc>
          <w:tcPr>
            <w:tcW w:w="90" w:type="dxa"/>
          </w:tcPr>
          <w:p w14:paraId="0E8CDF5E" w14:textId="77777777" w:rsidR="00D32FE8" w:rsidRPr="007C40C0" w:rsidRDefault="00D32FE8" w:rsidP="00D32FE8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1DB62" w14:textId="69056EAB" w:rsidR="00D32FE8" w:rsidRPr="007C40C0" w:rsidRDefault="00D32FE8" w:rsidP="00D32FE8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(15,000)</w:t>
            </w:r>
          </w:p>
        </w:tc>
        <w:tc>
          <w:tcPr>
            <w:tcW w:w="90" w:type="dxa"/>
          </w:tcPr>
          <w:p w14:paraId="3E2A2E52" w14:textId="77777777" w:rsidR="00D32FE8" w:rsidRPr="007C40C0" w:rsidRDefault="00D32FE8" w:rsidP="00D32FE8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3FD2F5" w14:textId="77777777" w:rsidR="00D32FE8" w:rsidRPr="007C40C0" w:rsidRDefault="00D32FE8" w:rsidP="00D32FE8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6F7B94">
              <w:rPr>
                <w:rFonts w:asciiTheme="majorBidi" w:hAnsiTheme="majorBidi" w:cstheme="majorBidi" w:hint="eastAsia"/>
                <w:szCs w:val="24"/>
              </w:rPr>
              <w:t>(15,000)</w:t>
            </w:r>
          </w:p>
        </w:tc>
      </w:tr>
      <w:tr w:rsidR="00D32FE8" w:rsidRPr="007C40C0" w14:paraId="526557A8" w14:textId="77777777" w:rsidTr="00A850F7">
        <w:tc>
          <w:tcPr>
            <w:tcW w:w="4950" w:type="dxa"/>
            <w:gridSpan w:val="5"/>
          </w:tcPr>
          <w:p w14:paraId="24467918" w14:textId="77777777" w:rsidR="00D32FE8" w:rsidRPr="007C40C0" w:rsidRDefault="00D32FE8" w:rsidP="00D32FE8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7C40C0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3EA041A5" w14:textId="77777777" w:rsidR="00D32FE8" w:rsidRPr="007C40C0" w:rsidRDefault="00D32FE8" w:rsidP="00D32FE8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32C10" w14:textId="17210503" w:rsidR="00D32FE8" w:rsidRPr="00A850F7" w:rsidRDefault="00A850F7" w:rsidP="00D32FE8">
            <w:pPr>
              <w:tabs>
                <w:tab w:val="decimal" w:pos="806"/>
              </w:tabs>
              <w:ind w:right="7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850F7">
              <w:rPr>
                <w:rFonts w:ascii="Angsana New" w:hAnsi="Angsana New"/>
                <w:b/>
                <w:bCs/>
                <w:szCs w:val="24"/>
              </w:rPr>
              <w:t>343,293</w:t>
            </w:r>
          </w:p>
        </w:tc>
        <w:tc>
          <w:tcPr>
            <w:tcW w:w="90" w:type="dxa"/>
          </w:tcPr>
          <w:p w14:paraId="05BE227B" w14:textId="77777777" w:rsidR="00D32FE8" w:rsidRPr="00A850F7" w:rsidRDefault="00D32FE8" w:rsidP="00D32FE8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D72CB" w14:textId="77777777" w:rsidR="00D32FE8" w:rsidRPr="00A850F7" w:rsidRDefault="00D32FE8" w:rsidP="00D32FE8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850F7">
              <w:rPr>
                <w:rFonts w:asciiTheme="majorBidi" w:hAnsiTheme="majorBidi" w:cstheme="majorBidi" w:hint="eastAsia"/>
                <w:b/>
                <w:bCs/>
                <w:szCs w:val="24"/>
              </w:rPr>
              <w:t>243,293</w:t>
            </w:r>
          </w:p>
        </w:tc>
        <w:tc>
          <w:tcPr>
            <w:tcW w:w="90" w:type="dxa"/>
          </w:tcPr>
          <w:p w14:paraId="5269B2BB" w14:textId="77777777" w:rsidR="00D32FE8" w:rsidRPr="00A850F7" w:rsidRDefault="00D32FE8" w:rsidP="00D32FE8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A99BC" w14:textId="71E5C857" w:rsidR="00D32FE8" w:rsidRPr="00A850F7" w:rsidRDefault="00A850F7" w:rsidP="00D32FE8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343,293</w:t>
            </w:r>
          </w:p>
        </w:tc>
        <w:tc>
          <w:tcPr>
            <w:tcW w:w="90" w:type="dxa"/>
          </w:tcPr>
          <w:p w14:paraId="17E8870F" w14:textId="77777777" w:rsidR="00D32FE8" w:rsidRPr="00A850F7" w:rsidRDefault="00D32FE8" w:rsidP="00D32FE8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92020C" w14:textId="77777777" w:rsidR="00D32FE8" w:rsidRPr="00A850F7" w:rsidRDefault="00D32FE8" w:rsidP="00D32FE8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850F7">
              <w:rPr>
                <w:rFonts w:asciiTheme="majorBidi" w:hAnsiTheme="majorBidi" w:cstheme="majorBidi" w:hint="eastAsia"/>
                <w:b/>
                <w:bCs/>
                <w:szCs w:val="24"/>
              </w:rPr>
              <w:t>243,293</w:t>
            </w:r>
          </w:p>
        </w:tc>
      </w:tr>
    </w:tbl>
    <w:p w14:paraId="4D031B9B" w14:textId="77777777" w:rsidR="00CF59A1" w:rsidRPr="00CF59A1" w:rsidRDefault="00CF59A1" w:rsidP="00F02367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16"/>
          <w:szCs w:val="16"/>
        </w:rPr>
      </w:pPr>
    </w:p>
    <w:p w14:paraId="6D235899" w14:textId="384F15C6" w:rsidR="00F02367" w:rsidRPr="007C40C0" w:rsidRDefault="00F02367" w:rsidP="00CF59A1">
      <w:pPr>
        <w:spacing w:before="120" w:after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มีนาคม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และวันที่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2563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บริษัทย่อยแห่งหนึ่งมีเงินมัดจำระยะยาวเพื่อศึกษาโครงการเกี่ยวกับสิทธิในการเช่าที่ดินแห่งหนึ่ง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จำนวน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350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มีนาคม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บริษัทมีเงินมัดจำระยะสั้นเพื่อศึกษาโครงการวัคซีนเพื่อการป้องกันเชื้อไวรัสโคโรน่า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2019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กับบริษัทแห่งหนึ่ง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จำนวน</w:t>
      </w:r>
      <w:r w:rsidRPr="00A850F7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A850F7">
        <w:rPr>
          <w:rFonts w:asciiTheme="majorBidi" w:hAnsiTheme="majorBidi" w:cstheme="majorBidi"/>
          <w:color w:val="000000"/>
          <w:spacing w:val="-2"/>
          <w:sz w:val="28"/>
        </w:rPr>
        <w:t xml:space="preserve">40 </w:t>
      </w:r>
      <w:r w:rsidRPr="00A850F7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</w:p>
    <w:p w14:paraId="09249463" w14:textId="7A5D6CC9" w:rsidR="001210C6" w:rsidRPr="007C40C0" w:rsidRDefault="001210C6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รายการเปลี่ยนแปลงของบัญชีเงินมัดจำเพื่อตรวจสอบธุรกิจก่อนการซื้อกิจการ ณ 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47776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1210C6" w:rsidRPr="004C7C12" w14:paraId="3C75CD5B" w14:textId="77777777" w:rsidTr="00A11E99">
        <w:tc>
          <w:tcPr>
            <w:tcW w:w="4680" w:type="dxa"/>
          </w:tcPr>
          <w:p w14:paraId="5B5D3D7B" w14:textId="77777777" w:rsidR="001210C6" w:rsidRPr="004C7C12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30C7545" w14:textId="77777777" w:rsidR="001210C6" w:rsidRPr="004C7C12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90" w:type="dxa"/>
          </w:tcPr>
          <w:p w14:paraId="2FFBACE3" w14:textId="77777777" w:rsidR="001210C6" w:rsidRPr="004C7C12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244B9E" w14:textId="77777777" w:rsidR="001210C6" w:rsidRPr="004C7C12" w:rsidRDefault="001210C6" w:rsidP="00A11E99">
            <w:pPr>
              <w:ind w:right="-4"/>
              <w:jc w:val="right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4C7C12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C7C12">
              <w:rPr>
                <w:rFonts w:asciiTheme="majorBidi" w:hAnsiTheme="majorBidi" w:cstheme="majorBidi"/>
                <w:szCs w:val="24"/>
              </w:rPr>
              <w:t>:</w:t>
            </w:r>
            <w:r w:rsidRPr="004C7C12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1210C6" w:rsidRPr="004C7C12" w14:paraId="6C621B97" w14:textId="77777777" w:rsidTr="00A11E99">
        <w:tc>
          <w:tcPr>
            <w:tcW w:w="4680" w:type="dxa"/>
          </w:tcPr>
          <w:p w14:paraId="0E53F78D" w14:textId="77777777" w:rsidR="001210C6" w:rsidRPr="004C7C12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4C8762" w14:textId="77777777" w:rsidR="001210C6" w:rsidRPr="004C7C12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Cs w:val="24"/>
              </w:rPr>
            </w:pPr>
            <w:r w:rsidRPr="004C7C12">
              <w:rPr>
                <w:rFonts w:asciiTheme="majorBidi" w:hAnsiTheme="majorBidi" w:cstheme="majorBidi"/>
                <w:spacing w:val="-2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F2860F" w14:textId="77777777" w:rsidR="001210C6" w:rsidRPr="004C7C12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0D9D8D" w14:textId="77777777" w:rsidR="001210C6" w:rsidRPr="004C7C12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4C7C12">
              <w:rPr>
                <w:rFonts w:asciiTheme="majorBidi" w:hAnsiTheme="majorBidi" w:cstheme="majorBidi"/>
                <w:spacing w:val="-2"/>
                <w:szCs w:val="24"/>
                <w:cs/>
              </w:rPr>
              <w:t>งบการเงินเฉพาะกิจการ</w:t>
            </w:r>
          </w:p>
        </w:tc>
      </w:tr>
      <w:tr w:rsidR="001210C6" w:rsidRPr="004C7C12" w14:paraId="229C44BA" w14:textId="77777777" w:rsidTr="00A11E99">
        <w:tc>
          <w:tcPr>
            <w:tcW w:w="4680" w:type="dxa"/>
          </w:tcPr>
          <w:p w14:paraId="0AC94E7E" w14:textId="77777777" w:rsidR="001210C6" w:rsidRPr="004C7C12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4FB22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C7C1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70B32C81" w14:textId="77777777" w:rsidR="001210C6" w:rsidRPr="004C7C12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F32F2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C7C1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6123EE9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04580C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C7C1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62B2914F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7D7271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C7C1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210C6" w:rsidRPr="004C7C12" w14:paraId="601B8CF3" w14:textId="77777777" w:rsidTr="00A11E99">
        <w:tc>
          <w:tcPr>
            <w:tcW w:w="4680" w:type="dxa"/>
          </w:tcPr>
          <w:p w14:paraId="600547CB" w14:textId="77777777" w:rsidR="001210C6" w:rsidRPr="004C7C12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27BD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2C215434" w14:textId="77777777" w:rsidR="001210C6" w:rsidRPr="004C7C12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20DD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6E018D2F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92282E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1E1C39F7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E8769F" w14:textId="77777777" w:rsidR="001210C6" w:rsidRPr="004C7C12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1210C6" w:rsidRPr="004C7C12" w14:paraId="79074F80" w14:textId="77777777" w:rsidTr="00A11E99">
        <w:tc>
          <w:tcPr>
            <w:tcW w:w="4680" w:type="dxa"/>
          </w:tcPr>
          <w:p w14:paraId="1BFB224B" w14:textId="3C27D6BD" w:rsidR="001210C6" w:rsidRPr="004C7C12" w:rsidRDefault="001210C6" w:rsidP="005B4635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C7C12">
              <w:rPr>
                <w:rFonts w:asciiTheme="majorBidi" w:hAnsiTheme="majorBidi" w:cstheme="majorBidi"/>
                <w:szCs w:val="24"/>
                <w:cs/>
              </w:rPr>
              <w:t>ยอดคงเหลือต้นงวด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F4CD3" w14:textId="6647B279" w:rsidR="001210C6" w:rsidRPr="004C7C12" w:rsidRDefault="00A850F7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593,293</w:t>
            </w:r>
          </w:p>
        </w:tc>
        <w:tc>
          <w:tcPr>
            <w:tcW w:w="90" w:type="dxa"/>
          </w:tcPr>
          <w:p w14:paraId="3F12E942" w14:textId="77777777" w:rsidR="001210C6" w:rsidRPr="004C7C12" w:rsidRDefault="001210C6" w:rsidP="00A11E99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B6211" w14:textId="77777777" w:rsidR="001210C6" w:rsidRPr="004C7C12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75,000</w:t>
            </w:r>
          </w:p>
        </w:tc>
        <w:tc>
          <w:tcPr>
            <w:tcW w:w="90" w:type="dxa"/>
          </w:tcPr>
          <w:p w14:paraId="253DFEE5" w14:textId="77777777" w:rsidR="001210C6" w:rsidRPr="004C7C12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684D10" w14:textId="61F867A8" w:rsidR="001210C6" w:rsidRPr="004C7C12" w:rsidRDefault="00A850F7" w:rsidP="00A11E9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243,293</w:t>
            </w:r>
          </w:p>
        </w:tc>
        <w:tc>
          <w:tcPr>
            <w:tcW w:w="90" w:type="dxa"/>
          </w:tcPr>
          <w:p w14:paraId="7A614FA7" w14:textId="77777777" w:rsidR="001210C6" w:rsidRPr="004C7C12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39A8A4" w14:textId="77777777" w:rsidR="001210C6" w:rsidRPr="004C7C12" w:rsidRDefault="001210C6" w:rsidP="00A11E9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75,000</w:t>
            </w:r>
          </w:p>
        </w:tc>
      </w:tr>
      <w:tr w:rsidR="001210C6" w:rsidRPr="004C7C12" w14:paraId="11BD15AF" w14:textId="77777777" w:rsidTr="00A11E99">
        <w:tc>
          <w:tcPr>
            <w:tcW w:w="4680" w:type="dxa"/>
          </w:tcPr>
          <w:p w14:paraId="2881DCFC" w14:textId="6AA66213" w:rsidR="001210C6" w:rsidRPr="004C7C12" w:rsidRDefault="001210C6" w:rsidP="005B4635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C7C12">
              <w:rPr>
                <w:rFonts w:asciiTheme="majorBidi" w:hAnsiTheme="majorBidi" w:cstheme="majorBidi"/>
                <w:szCs w:val="24"/>
                <w:cs/>
              </w:rPr>
              <w:t>เพิ่มขึ้นระหว่าง</w:t>
            </w:r>
            <w:r w:rsidR="008B72FA" w:rsidRPr="004C7C12">
              <w:rPr>
                <w:rFonts w:asciiTheme="majorBidi" w:hAnsiTheme="majorBidi" w:cstheme="majorBidi"/>
                <w:szCs w:val="24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1907874A" w14:textId="771F0094" w:rsidR="001210C6" w:rsidRPr="004C7C12" w:rsidRDefault="00A850F7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140,000</w:t>
            </w:r>
          </w:p>
        </w:tc>
        <w:tc>
          <w:tcPr>
            <w:tcW w:w="90" w:type="dxa"/>
          </w:tcPr>
          <w:p w14:paraId="50DDF042" w14:textId="77777777" w:rsidR="001210C6" w:rsidRPr="004C7C12" w:rsidRDefault="001210C6" w:rsidP="00A11E9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56EDAA" w14:textId="77777777" w:rsidR="001210C6" w:rsidRPr="004C7C12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765,000</w:t>
            </w:r>
          </w:p>
        </w:tc>
        <w:tc>
          <w:tcPr>
            <w:tcW w:w="90" w:type="dxa"/>
          </w:tcPr>
          <w:p w14:paraId="3AE87CDB" w14:textId="77777777" w:rsidR="001210C6" w:rsidRPr="004C7C12" w:rsidRDefault="001210C6" w:rsidP="00A11E99">
            <w:pPr>
              <w:ind w:right="9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40ABF32" w14:textId="56344AB5" w:rsidR="001210C6" w:rsidRPr="004C7C12" w:rsidRDefault="00A850F7" w:rsidP="00A11E9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>
              <w:rPr>
                <w:rFonts w:asciiTheme="majorBidi" w:eastAsia="Times New Roman" w:hAnsiTheme="majorBidi" w:cstheme="majorBidi"/>
                <w:szCs w:val="24"/>
              </w:rPr>
              <w:t>140,000</w:t>
            </w:r>
          </w:p>
        </w:tc>
        <w:tc>
          <w:tcPr>
            <w:tcW w:w="90" w:type="dxa"/>
          </w:tcPr>
          <w:p w14:paraId="2B558847" w14:textId="77777777" w:rsidR="001210C6" w:rsidRPr="004C7C12" w:rsidRDefault="001210C6" w:rsidP="00A11E99">
            <w:pPr>
              <w:ind w:right="9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B59DE98" w14:textId="77777777" w:rsidR="001210C6" w:rsidRPr="004C7C12" w:rsidRDefault="001210C6" w:rsidP="00A11E9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415,000</w:t>
            </w:r>
          </w:p>
        </w:tc>
      </w:tr>
      <w:tr w:rsidR="001210C6" w:rsidRPr="004C7C12" w14:paraId="6336D4AF" w14:textId="77777777" w:rsidTr="00A11E99">
        <w:tc>
          <w:tcPr>
            <w:tcW w:w="4680" w:type="dxa"/>
          </w:tcPr>
          <w:p w14:paraId="1DF59159" w14:textId="3BD519CD" w:rsidR="001210C6" w:rsidRPr="004C7C12" w:rsidRDefault="001210C6" w:rsidP="005B4635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C7C12">
              <w:rPr>
                <w:rFonts w:asciiTheme="majorBidi" w:hAnsiTheme="majorBidi" w:hint="cs"/>
                <w:szCs w:val="24"/>
                <w:cs/>
              </w:rPr>
              <w:t>ลดลงระหว่าง</w:t>
            </w:r>
            <w:r w:rsidR="008B72FA" w:rsidRPr="004C7C12">
              <w:rPr>
                <w:rFonts w:asciiTheme="majorBidi" w:hAnsiTheme="majorBidi" w:cstheme="majorBidi"/>
                <w:szCs w:val="24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5D4B4" w14:textId="7B662785" w:rsidR="001210C6" w:rsidRPr="004C7C12" w:rsidRDefault="00A850F7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564DE145" w14:textId="77777777" w:rsidR="001210C6" w:rsidRPr="004C7C12" w:rsidRDefault="001210C6" w:rsidP="00A11E9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C7F2DB" w14:textId="77777777" w:rsidR="001210C6" w:rsidRPr="004C7C12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(231,707)</w:t>
            </w:r>
          </w:p>
        </w:tc>
        <w:tc>
          <w:tcPr>
            <w:tcW w:w="90" w:type="dxa"/>
          </w:tcPr>
          <w:p w14:paraId="05BC666C" w14:textId="77777777" w:rsidR="001210C6" w:rsidRPr="004C7C12" w:rsidRDefault="001210C6" w:rsidP="00A11E99">
            <w:pPr>
              <w:ind w:right="9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B1ECD1" w14:textId="2F22E33D" w:rsidR="001210C6" w:rsidRPr="0047776F" w:rsidRDefault="00A850F7" w:rsidP="00A11E9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47776F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FD6CE83" w14:textId="77777777" w:rsidR="001210C6" w:rsidRPr="004C7C12" w:rsidRDefault="001210C6" w:rsidP="00A11E99">
            <w:pPr>
              <w:ind w:right="9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EBD6776" w14:textId="77777777" w:rsidR="001210C6" w:rsidRPr="004C7C12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(231,707)</w:t>
            </w:r>
          </w:p>
        </w:tc>
      </w:tr>
      <w:tr w:rsidR="001210C6" w:rsidRPr="004C7C12" w14:paraId="50B91F3C" w14:textId="77777777" w:rsidTr="00A11E99">
        <w:tc>
          <w:tcPr>
            <w:tcW w:w="4680" w:type="dxa"/>
          </w:tcPr>
          <w:p w14:paraId="498A2DF7" w14:textId="1D599A03" w:rsidR="001210C6" w:rsidRPr="004C7C12" w:rsidRDefault="001210C6" w:rsidP="005B4635">
            <w:pPr>
              <w:ind w:right="-18"/>
              <w:jc w:val="thaiDistribute"/>
              <w:rPr>
                <w:rFonts w:asciiTheme="majorBidi" w:hAnsiTheme="majorBidi"/>
                <w:szCs w:val="24"/>
                <w:cs/>
              </w:rPr>
            </w:pPr>
            <w:r w:rsidRPr="004C7C12">
              <w:rPr>
                <w:rFonts w:hint="cs"/>
                <w:szCs w:val="24"/>
                <w:cs/>
              </w:rPr>
              <w:t>ตั้งค่าเผื่อการลดลงของมูลค่าเงินมัดจำระหว่าง</w:t>
            </w:r>
            <w:r w:rsidR="008B72FA" w:rsidRPr="004C7C12">
              <w:rPr>
                <w:rFonts w:asciiTheme="majorBidi" w:hAnsiTheme="majorBidi" w:cstheme="majorBidi"/>
                <w:szCs w:val="24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24840" w14:textId="19071FF7" w:rsidR="001210C6" w:rsidRPr="004C7C12" w:rsidRDefault="00A850F7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96AB231" w14:textId="77777777" w:rsidR="001210C6" w:rsidRPr="004C7C12" w:rsidRDefault="001210C6" w:rsidP="00A11E9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42CDB4" w14:textId="77777777" w:rsidR="001210C6" w:rsidRPr="004C7C12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(15,000)</w:t>
            </w:r>
          </w:p>
        </w:tc>
        <w:tc>
          <w:tcPr>
            <w:tcW w:w="90" w:type="dxa"/>
          </w:tcPr>
          <w:p w14:paraId="16DA4C4F" w14:textId="77777777" w:rsidR="001210C6" w:rsidRPr="004C7C12" w:rsidRDefault="001210C6" w:rsidP="00A11E99">
            <w:pPr>
              <w:ind w:right="9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AE24FA" w14:textId="68745AB2" w:rsidR="001210C6" w:rsidRPr="0047776F" w:rsidRDefault="00A850F7" w:rsidP="00A11E9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Cs w:val="24"/>
              </w:rPr>
            </w:pPr>
            <w:r w:rsidRPr="0047776F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6CD6016" w14:textId="77777777" w:rsidR="001210C6" w:rsidRPr="004C7C12" w:rsidRDefault="001210C6" w:rsidP="00A11E99">
            <w:pPr>
              <w:ind w:right="9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FEC20F4" w14:textId="77777777" w:rsidR="001210C6" w:rsidRPr="004C7C12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szCs w:val="24"/>
              </w:rPr>
              <w:t>(15,000)</w:t>
            </w:r>
          </w:p>
        </w:tc>
      </w:tr>
      <w:tr w:rsidR="001210C6" w:rsidRPr="004C7C12" w14:paraId="0BF449A7" w14:textId="77777777" w:rsidTr="00A11E99">
        <w:tc>
          <w:tcPr>
            <w:tcW w:w="4680" w:type="dxa"/>
          </w:tcPr>
          <w:p w14:paraId="3F22FF6C" w14:textId="47674F58" w:rsidR="001210C6" w:rsidRPr="004C7C12" w:rsidRDefault="001210C6" w:rsidP="005B463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C7C12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ยอดคงเหลือปลายงวด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AC1D" w14:textId="13F1441F" w:rsidR="001210C6" w:rsidRPr="004C7C12" w:rsidRDefault="00A850F7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733,293</w:t>
            </w:r>
          </w:p>
        </w:tc>
        <w:tc>
          <w:tcPr>
            <w:tcW w:w="90" w:type="dxa"/>
          </w:tcPr>
          <w:p w14:paraId="6DB09678" w14:textId="77777777" w:rsidR="001210C6" w:rsidRPr="004C7C12" w:rsidRDefault="001210C6" w:rsidP="00A11E9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73CE" w14:textId="77777777" w:rsidR="001210C6" w:rsidRPr="004C7C12" w:rsidRDefault="001210C6" w:rsidP="00A11E9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b/>
                <w:bCs/>
                <w:szCs w:val="24"/>
              </w:rPr>
              <w:t>593,293</w:t>
            </w:r>
          </w:p>
        </w:tc>
        <w:tc>
          <w:tcPr>
            <w:tcW w:w="90" w:type="dxa"/>
          </w:tcPr>
          <w:p w14:paraId="762C6333" w14:textId="77777777" w:rsidR="001210C6" w:rsidRPr="004C7C12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92AA" w14:textId="39821D88" w:rsidR="001210C6" w:rsidRPr="004C7C12" w:rsidRDefault="00A850F7" w:rsidP="00A11E9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4"/>
                <w:lang w:val="en-GB"/>
              </w:rPr>
              <w:t>383,293</w:t>
            </w:r>
          </w:p>
        </w:tc>
        <w:tc>
          <w:tcPr>
            <w:tcW w:w="90" w:type="dxa"/>
          </w:tcPr>
          <w:p w14:paraId="6B955667" w14:textId="77777777" w:rsidR="001210C6" w:rsidRPr="004C7C12" w:rsidRDefault="001210C6" w:rsidP="00A11E9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2094AB" w14:textId="77777777" w:rsidR="001210C6" w:rsidRPr="004C7C12" w:rsidRDefault="001210C6" w:rsidP="00A11E99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C7C12">
              <w:rPr>
                <w:rFonts w:asciiTheme="majorBidi" w:hAnsiTheme="majorBidi" w:cstheme="majorBidi" w:hint="eastAsia"/>
                <w:b/>
                <w:bCs/>
                <w:szCs w:val="24"/>
              </w:rPr>
              <w:t>243,293</w:t>
            </w:r>
          </w:p>
        </w:tc>
      </w:tr>
    </w:tbl>
    <w:p w14:paraId="408567D4" w14:textId="77777777" w:rsidR="00023847" w:rsidRDefault="00023847" w:rsidP="00023847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42A32E11" w14:textId="582C8827" w:rsidR="00C96992" w:rsidRPr="00545363" w:rsidRDefault="00C96992" w:rsidP="005B4635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545363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  <w:r w:rsidRPr="00545363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92B0BFC" w14:textId="06D9D998" w:rsidR="00C96992" w:rsidRPr="002D5555" w:rsidRDefault="00C96992" w:rsidP="00310407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2D5555" w14:paraId="287BFB6A" w14:textId="77777777" w:rsidTr="00A11E99">
        <w:trPr>
          <w:trHeight w:val="77"/>
        </w:trPr>
        <w:tc>
          <w:tcPr>
            <w:tcW w:w="9090" w:type="dxa"/>
            <w:gridSpan w:val="13"/>
            <w:vAlign w:val="bottom"/>
          </w:tcPr>
          <w:p w14:paraId="537772CD" w14:textId="77777777" w:rsidR="00C96992" w:rsidRPr="002D5555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C96992" w:rsidRPr="002D5555" w14:paraId="72876394" w14:textId="77777777" w:rsidTr="00A11E99">
        <w:tc>
          <w:tcPr>
            <w:tcW w:w="2520" w:type="dxa"/>
            <w:vAlign w:val="bottom"/>
          </w:tcPr>
          <w:p w14:paraId="3768DC49" w14:textId="77777777" w:rsidR="00C96992" w:rsidRPr="002D5555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CD7C0FF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96992" w:rsidRPr="002D5555" w14:paraId="6FBCF87D" w14:textId="77777777" w:rsidTr="00A11E99">
        <w:tc>
          <w:tcPr>
            <w:tcW w:w="2520" w:type="dxa"/>
            <w:vAlign w:val="bottom"/>
          </w:tcPr>
          <w:p w14:paraId="4F042830" w14:textId="77777777" w:rsidR="00C96992" w:rsidRPr="002D5555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D86AA5A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8D22E" w14:textId="77777777" w:rsidR="00C96992" w:rsidRPr="002D5555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2D5555">
              <w:rPr>
                <w:rFonts w:asciiTheme="majorBidi" w:hAnsiTheme="majorBidi" w:cstheme="majorBidi" w:hint="cs"/>
                <w:szCs w:val="24"/>
                <w:cs/>
              </w:rPr>
              <w:t>ร้อยละ</w:t>
            </w:r>
            <w:r w:rsidRPr="002D555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E40E18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</w:tr>
      <w:tr w:rsidR="00C96992" w:rsidRPr="002D5555" w14:paraId="539BBD42" w14:textId="77777777" w:rsidTr="00A11E99">
        <w:tc>
          <w:tcPr>
            <w:tcW w:w="2520" w:type="dxa"/>
            <w:vAlign w:val="bottom"/>
          </w:tcPr>
          <w:p w14:paraId="3F95BD5C" w14:textId="77777777" w:rsidR="00C96992" w:rsidRPr="002D5555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E8E4644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2A825B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70D7CD60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EEC06E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 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F590CCF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4D3AA9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0BD060F4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243859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0C9281A8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84BCE8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5E4FF6EE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C102F8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C96992" w:rsidRPr="002D5555" w14:paraId="51270866" w14:textId="77777777" w:rsidTr="00A11E99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18B86CAA" w14:textId="77777777" w:rsidR="00C96992" w:rsidRPr="002D5555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90" w:type="dxa"/>
          </w:tcPr>
          <w:p w14:paraId="762D6782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E8D771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6D9DF592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E2D4FA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90" w:type="dxa"/>
          </w:tcPr>
          <w:p w14:paraId="1C116D3D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987EA5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6C3F76B3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B9AD68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90" w:type="dxa"/>
          </w:tcPr>
          <w:p w14:paraId="433E5CB4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772AC6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58B0CF69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11D50D" w14:textId="77777777" w:rsidR="00C96992" w:rsidRPr="002D5555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</w:tr>
      <w:tr w:rsidR="00C96992" w:rsidRPr="002D5555" w14:paraId="41D9C016" w14:textId="77777777" w:rsidTr="00A11E99">
        <w:tc>
          <w:tcPr>
            <w:tcW w:w="2520" w:type="dxa"/>
          </w:tcPr>
          <w:p w14:paraId="6179FF21" w14:textId="77777777" w:rsidR="00C96992" w:rsidRPr="002D5555" w:rsidRDefault="00C96992" w:rsidP="00A11E99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C96992" w:rsidRPr="002D5555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5E3AD6" w14:textId="553DC069" w:rsidR="00C96992" w:rsidRPr="002D5555" w:rsidRDefault="005B42EC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D541CD" w14:textId="77777777" w:rsidR="00C96992" w:rsidRPr="002D5555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90C39">
              <w:rPr>
                <w:rFonts w:asciiTheme="majorBidi" w:hAnsiTheme="majorBidi" w:cstheme="majorBidi" w:hint="eastAsia"/>
                <w:szCs w:val="24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1DBA3F" w14:textId="0C770058" w:rsidR="00C96992" w:rsidRPr="002D5555" w:rsidRDefault="005B42EC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41BF8E" w14:textId="77777777" w:rsidR="00C96992" w:rsidRPr="002D5555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BF05EA">
              <w:rPr>
                <w:rFonts w:asciiTheme="majorBidi" w:hAnsiTheme="majorBidi" w:cstheme="majorBidi" w:hint="eastAsia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984BF4" w14:textId="1C0ECB85" w:rsidR="00C96992" w:rsidRPr="002D5555" w:rsidRDefault="005B42EC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550,000</w:t>
            </w:r>
          </w:p>
        </w:tc>
        <w:tc>
          <w:tcPr>
            <w:tcW w:w="90" w:type="dxa"/>
          </w:tcPr>
          <w:p w14:paraId="2CA6A390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FDD8F93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A600E">
              <w:rPr>
                <w:rFonts w:asciiTheme="majorBidi" w:hAnsiTheme="majorBidi" w:cstheme="majorBidi" w:hint="eastAsia"/>
                <w:szCs w:val="24"/>
              </w:rPr>
              <w:t>550,000</w:t>
            </w:r>
          </w:p>
        </w:tc>
      </w:tr>
      <w:tr w:rsidR="00C96992" w:rsidRPr="002D5555" w14:paraId="79AE5106" w14:textId="77777777" w:rsidTr="00A11E99">
        <w:trPr>
          <w:trHeight w:val="234"/>
        </w:trPr>
        <w:tc>
          <w:tcPr>
            <w:tcW w:w="2520" w:type="dxa"/>
          </w:tcPr>
          <w:p w14:paraId="59AAE2FC" w14:textId="77777777" w:rsidR="00C96992" w:rsidRPr="002D5555" w:rsidRDefault="00C96992" w:rsidP="00A11E99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90" w:type="dxa"/>
          </w:tcPr>
          <w:p w14:paraId="0BD2B2F8" w14:textId="77777777" w:rsidR="00C96992" w:rsidRPr="002D5555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5D796CF1" w:rsidR="00C96992" w:rsidRPr="002D5555" w:rsidRDefault="005B42EC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074D390F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92AC92" w14:textId="77777777" w:rsidR="00C96992" w:rsidRPr="002D5555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90C39">
              <w:rPr>
                <w:rFonts w:asciiTheme="majorBidi" w:hAnsiTheme="majorBidi" w:cstheme="majorBidi" w:hint="eastAsia"/>
                <w:szCs w:val="24"/>
              </w:rPr>
              <w:t>250,000</w:t>
            </w:r>
          </w:p>
        </w:tc>
        <w:tc>
          <w:tcPr>
            <w:tcW w:w="90" w:type="dxa"/>
            <w:shd w:val="clear" w:color="auto" w:fill="auto"/>
          </w:tcPr>
          <w:p w14:paraId="6DF338C0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55E45F29" w:rsidR="00C96992" w:rsidRPr="002D5555" w:rsidRDefault="005B42EC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0E17E0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B6CAF0" w14:textId="77777777" w:rsidR="00C96992" w:rsidRPr="002D5555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BF05EA">
              <w:rPr>
                <w:rFonts w:asciiTheme="majorBidi" w:hAnsiTheme="majorBidi" w:cstheme="majorBidi" w:hint="eastAsia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7941581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2D3FEEDA" w:rsidR="00C96992" w:rsidRPr="002D5555" w:rsidRDefault="005B42EC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249,999</w:t>
            </w:r>
          </w:p>
        </w:tc>
        <w:tc>
          <w:tcPr>
            <w:tcW w:w="90" w:type="dxa"/>
          </w:tcPr>
          <w:p w14:paraId="5FB6CF72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34142DA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A600E">
              <w:rPr>
                <w:rFonts w:asciiTheme="majorBidi" w:hAnsiTheme="majorBidi" w:cstheme="majorBidi" w:hint="eastAsia"/>
                <w:szCs w:val="24"/>
              </w:rPr>
              <w:t>249,999</w:t>
            </w:r>
          </w:p>
        </w:tc>
      </w:tr>
      <w:tr w:rsidR="00C96992" w:rsidRPr="002D5555" w14:paraId="278AE329" w14:textId="77777777" w:rsidTr="00A11E99">
        <w:trPr>
          <w:trHeight w:val="234"/>
        </w:trPr>
        <w:tc>
          <w:tcPr>
            <w:tcW w:w="2520" w:type="dxa"/>
          </w:tcPr>
          <w:p w14:paraId="2F675D5A" w14:textId="77777777" w:rsidR="00C96992" w:rsidRPr="002D5555" w:rsidRDefault="00C96992" w:rsidP="00A11E99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C96992" w:rsidRPr="002D5555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45C55292" w:rsidR="00C96992" w:rsidRPr="002D5555" w:rsidRDefault="005B42EC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C96992" w:rsidRPr="002D5555" w:rsidRDefault="00C96992" w:rsidP="00A11E9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DC323D" w14:textId="77777777" w:rsidR="00C96992" w:rsidRPr="002D5555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90C39">
              <w:rPr>
                <w:rFonts w:asciiTheme="majorBidi" w:hAnsiTheme="majorBidi" w:cstheme="majorBidi" w:hint="eastAsia"/>
                <w:szCs w:val="24"/>
              </w:rPr>
              <w:t>109,500</w:t>
            </w:r>
          </w:p>
        </w:tc>
        <w:tc>
          <w:tcPr>
            <w:tcW w:w="90" w:type="dxa"/>
            <w:shd w:val="clear" w:color="auto" w:fill="auto"/>
          </w:tcPr>
          <w:p w14:paraId="467FFEF0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03A8A199" w:rsidR="00C96992" w:rsidRPr="002D5555" w:rsidRDefault="005B42EC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C96992" w:rsidRPr="002D5555" w:rsidRDefault="00C96992" w:rsidP="00A11E9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92547C" w14:textId="77777777" w:rsidR="00C96992" w:rsidRPr="002D5555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BF05EA">
              <w:rPr>
                <w:rFonts w:asciiTheme="majorBidi" w:hAnsiTheme="majorBidi" w:cstheme="majorBidi" w:hint="eastAsia"/>
                <w:szCs w:val="24"/>
              </w:rPr>
              <w:t>51.00</w:t>
            </w:r>
          </w:p>
        </w:tc>
        <w:tc>
          <w:tcPr>
            <w:tcW w:w="90" w:type="dxa"/>
            <w:shd w:val="clear" w:color="auto" w:fill="auto"/>
          </w:tcPr>
          <w:p w14:paraId="0EBFF07E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320B6484" w:rsidR="00C96992" w:rsidRPr="002D5555" w:rsidRDefault="005B42EC" w:rsidP="00A11E9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81,744</w:t>
            </w:r>
          </w:p>
        </w:tc>
        <w:tc>
          <w:tcPr>
            <w:tcW w:w="90" w:type="dxa"/>
            <w:vAlign w:val="bottom"/>
          </w:tcPr>
          <w:p w14:paraId="7E6B9B99" w14:textId="77777777" w:rsidR="00C96992" w:rsidRPr="002D5555" w:rsidRDefault="00C96992" w:rsidP="00A11E9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013D4BA0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A600E">
              <w:rPr>
                <w:rFonts w:asciiTheme="majorBidi" w:hAnsiTheme="majorBidi" w:cstheme="majorBidi" w:hint="eastAsia"/>
                <w:szCs w:val="24"/>
              </w:rPr>
              <w:t>81,744</w:t>
            </w:r>
          </w:p>
        </w:tc>
      </w:tr>
      <w:tr w:rsidR="00C96992" w:rsidRPr="002D5555" w14:paraId="5AC6AA09" w14:textId="77777777" w:rsidTr="00A11E99">
        <w:trPr>
          <w:trHeight w:val="234"/>
        </w:trPr>
        <w:tc>
          <w:tcPr>
            <w:tcW w:w="2520" w:type="dxa"/>
          </w:tcPr>
          <w:p w14:paraId="163971EB" w14:textId="77777777" w:rsidR="00C96992" w:rsidRPr="002D5555" w:rsidRDefault="00C96992" w:rsidP="00A11E99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C96992" w:rsidRPr="002D5555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4DAE6C1F" w:rsidR="00C96992" w:rsidRPr="002D5555" w:rsidRDefault="005B42EC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77777777" w:rsidR="00C96992" w:rsidRPr="002D5555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90C39">
              <w:rPr>
                <w:rFonts w:asciiTheme="majorBidi" w:hAnsiTheme="majorBidi" w:cstheme="majorBidi" w:hint="eastAsia"/>
                <w:szCs w:val="24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1EA0ACCF" w:rsidR="00C96992" w:rsidRPr="002D5555" w:rsidRDefault="005B42EC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77777777" w:rsidR="00C96992" w:rsidRPr="002D5555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BF05EA">
              <w:rPr>
                <w:rFonts w:asciiTheme="majorBidi" w:hAnsiTheme="majorBidi" w:cstheme="majorBidi" w:hint="eastAsia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EC7A7" w14:textId="00B2DB43" w:rsidR="00C96992" w:rsidRPr="002D5555" w:rsidRDefault="005B42EC" w:rsidP="00A11E9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90" w:type="dxa"/>
          </w:tcPr>
          <w:p w14:paraId="66DE46DB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8511CB1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A600E">
              <w:rPr>
                <w:rFonts w:asciiTheme="majorBidi" w:hAnsiTheme="majorBidi" w:cstheme="majorBidi" w:hint="eastAsia"/>
                <w:szCs w:val="24"/>
              </w:rPr>
              <w:t>50,000</w:t>
            </w:r>
          </w:p>
        </w:tc>
      </w:tr>
      <w:tr w:rsidR="00C96992" w:rsidRPr="002D5555" w14:paraId="42587247" w14:textId="77777777" w:rsidTr="00A11E99">
        <w:tc>
          <w:tcPr>
            <w:tcW w:w="2520" w:type="dxa"/>
          </w:tcPr>
          <w:p w14:paraId="1275FF4D" w14:textId="77777777" w:rsidR="00C96992" w:rsidRPr="002D5555" w:rsidRDefault="00C96992" w:rsidP="00A11E99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เอ็ม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โซลูชั่น จำกัด</w:t>
            </w:r>
          </w:p>
        </w:tc>
        <w:tc>
          <w:tcPr>
            <w:tcW w:w="90" w:type="dxa"/>
          </w:tcPr>
          <w:p w14:paraId="53CFF341" w14:textId="77777777" w:rsidR="00C96992" w:rsidRPr="002D5555" w:rsidRDefault="00C96992" w:rsidP="00A11E9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B3ECFC" w14:textId="39DADEC2" w:rsidR="00C96992" w:rsidRPr="002D5555" w:rsidRDefault="005B42EC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709780B8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3218BD" w14:textId="77777777" w:rsidR="00C96992" w:rsidRPr="002D5555" w:rsidRDefault="00C96992" w:rsidP="00A11E9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990C39">
              <w:rPr>
                <w:rFonts w:asciiTheme="majorBidi" w:hAnsiTheme="majorBidi" w:cstheme="majorBidi" w:hint="eastAsia"/>
                <w:szCs w:val="24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3FEBFB47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13ACEE" w14:textId="5806F7F7" w:rsidR="00C96992" w:rsidRPr="002D5555" w:rsidRDefault="005B42EC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DE1402" w14:textId="77777777" w:rsidR="00C96992" w:rsidRPr="002D5555" w:rsidRDefault="00C96992" w:rsidP="00A11E9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EB259A3" w14:textId="77777777" w:rsidR="00C96992" w:rsidRPr="002D5555" w:rsidRDefault="00C96992" w:rsidP="00A11E99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BF05EA">
              <w:rPr>
                <w:rFonts w:asciiTheme="majorBidi" w:hAnsiTheme="majorBidi" w:cstheme="majorBidi" w:hint="eastAsia"/>
                <w:szCs w:val="24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B256B93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CCA6F" w14:textId="772FF9FB" w:rsidR="00C96992" w:rsidRPr="002D5555" w:rsidRDefault="005B42EC" w:rsidP="00A11E9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13,327</w:t>
            </w:r>
          </w:p>
        </w:tc>
        <w:tc>
          <w:tcPr>
            <w:tcW w:w="90" w:type="dxa"/>
          </w:tcPr>
          <w:p w14:paraId="3B0ECAAF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182648E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A600E">
              <w:rPr>
                <w:rFonts w:asciiTheme="majorBidi" w:hAnsiTheme="majorBidi" w:cstheme="majorBidi" w:hint="eastAsia"/>
                <w:szCs w:val="24"/>
              </w:rPr>
              <w:t>13,327</w:t>
            </w:r>
          </w:p>
        </w:tc>
      </w:tr>
      <w:tr w:rsidR="00C96992" w:rsidRPr="002D5555" w14:paraId="70A2EF44" w14:textId="77777777" w:rsidTr="00A11E99">
        <w:trPr>
          <w:trHeight w:val="234"/>
        </w:trPr>
        <w:tc>
          <w:tcPr>
            <w:tcW w:w="2520" w:type="dxa"/>
          </w:tcPr>
          <w:p w14:paraId="5624EDB3" w14:textId="77777777" w:rsidR="00C96992" w:rsidRPr="002D5555" w:rsidRDefault="00C96992" w:rsidP="00A11E99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</w:tcPr>
          <w:p w14:paraId="61BFD90C" w14:textId="77777777" w:rsidR="00C96992" w:rsidRPr="002D5555" w:rsidRDefault="00C96992" w:rsidP="00A11E9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C96992" w:rsidRPr="002D5555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787B230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C96992" w:rsidRPr="002D5555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2188967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167E277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FB03128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AA5AB" w14:textId="4A3A79AB" w:rsidR="00C96992" w:rsidRPr="002D5555" w:rsidRDefault="005B42EC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945,070</w:t>
            </w:r>
          </w:p>
        </w:tc>
        <w:tc>
          <w:tcPr>
            <w:tcW w:w="90" w:type="dxa"/>
          </w:tcPr>
          <w:p w14:paraId="61927EAA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A600E">
              <w:rPr>
                <w:rFonts w:asciiTheme="majorBidi" w:hAnsiTheme="majorBidi" w:cstheme="majorBidi" w:hint="eastAsia"/>
                <w:szCs w:val="24"/>
              </w:rPr>
              <w:t>945,070</w:t>
            </w:r>
          </w:p>
        </w:tc>
      </w:tr>
      <w:tr w:rsidR="00C96992" w:rsidRPr="002D5555" w14:paraId="3833D885" w14:textId="77777777" w:rsidTr="00A11E99">
        <w:tc>
          <w:tcPr>
            <w:tcW w:w="2520" w:type="dxa"/>
          </w:tcPr>
          <w:p w14:paraId="35C1E7BC" w14:textId="7CA53FEC" w:rsidR="00C96992" w:rsidRPr="002D5555" w:rsidRDefault="00C96992" w:rsidP="00A11E99">
            <w:pPr>
              <w:ind w:left="342" w:right="-36" w:hanging="342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AE3DDA7" w14:textId="77777777" w:rsidR="00C96992" w:rsidRPr="002D5555" w:rsidRDefault="00C96992" w:rsidP="00A11E9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C96992" w:rsidRPr="002D5555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6D2CEF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C96992" w:rsidRPr="002D5555" w:rsidRDefault="00C96992" w:rsidP="00A11E9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983591D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75F8B3F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4D8F02E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2F30B" w14:textId="0FDBE999" w:rsidR="00C96992" w:rsidRPr="002D5555" w:rsidRDefault="005B42EC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(211,910)</w:t>
            </w:r>
          </w:p>
        </w:tc>
        <w:tc>
          <w:tcPr>
            <w:tcW w:w="90" w:type="dxa"/>
          </w:tcPr>
          <w:p w14:paraId="27B2E123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2A600E">
              <w:rPr>
                <w:rFonts w:asciiTheme="majorBidi" w:hAnsiTheme="majorBidi" w:cstheme="majorBidi" w:hint="eastAsia"/>
                <w:szCs w:val="24"/>
              </w:rPr>
              <w:t>(211,910)</w:t>
            </w:r>
          </w:p>
        </w:tc>
      </w:tr>
      <w:tr w:rsidR="00C96992" w:rsidRPr="002D5555" w14:paraId="6CECA454" w14:textId="77777777" w:rsidTr="00A11E99">
        <w:trPr>
          <w:trHeight w:val="234"/>
        </w:trPr>
        <w:tc>
          <w:tcPr>
            <w:tcW w:w="2520" w:type="dxa"/>
          </w:tcPr>
          <w:p w14:paraId="380644F4" w14:textId="77777777" w:rsidR="00C96992" w:rsidRPr="002D5555" w:rsidRDefault="00C96992" w:rsidP="00A11E9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5555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C96992" w:rsidRPr="002D5555" w:rsidRDefault="00C96992" w:rsidP="00A11E9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C96992" w:rsidRPr="002D5555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477C95B" w14:textId="77777777" w:rsidR="00C96992" w:rsidRPr="002D5555" w:rsidRDefault="00C96992" w:rsidP="00A11E9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C96992" w:rsidRPr="002D5555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F03740D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02B03C5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DEE86A1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FD3A3" w14:textId="76691A88" w:rsidR="00C96992" w:rsidRPr="002D5555" w:rsidRDefault="005B42EC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733,160</w:t>
            </w:r>
          </w:p>
        </w:tc>
        <w:tc>
          <w:tcPr>
            <w:tcW w:w="90" w:type="dxa"/>
          </w:tcPr>
          <w:p w14:paraId="6E56E582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77777777" w:rsidR="00C96992" w:rsidRPr="00171A0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71A05">
              <w:rPr>
                <w:rFonts w:asciiTheme="majorBidi" w:hAnsiTheme="majorBidi" w:cstheme="majorBidi" w:hint="eastAsia"/>
                <w:b/>
                <w:bCs/>
                <w:szCs w:val="24"/>
              </w:rPr>
              <w:t>733,160</w:t>
            </w:r>
          </w:p>
        </w:tc>
      </w:tr>
      <w:tr w:rsidR="00C96992" w:rsidRPr="002D5555" w14:paraId="4FD91BCF" w14:textId="77777777" w:rsidTr="00A11E99">
        <w:trPr>
          <w:trHeight w:val="234"/>
        </w:trPr>
        <w:tc>
          <w:tcPr>
            <w:tcW w:w="2520" w:type="dxa"/>
          </w:tcPr>
          <w:p w14:paraId="4D691AC2" w14:textId="77777777" w:rsidR="00C96992" w:rsidRPr="002D5555" w:rsidRDefault="00C96992" w:rsidP="00A11E9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54346236" w14:textId="77777777" w:rsidR="00C96992" w:rsidRPr="002D5555" w:rsidRDefault="00C96992" w:rsidP="00A11E9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A8945F" w14:textId="77777777" w:rsidR="00C96992" w:rsidRPr="002D5555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650E9C8" w14:textId="77777777" w:rsidR="00C96992" w:rsidRPr="002D5555" w:rsidRDefault="00C96992" w:rsidP="00A11E9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5A5CE" w14:textId="77777777" w:rsidR="00C96992" w:rsidRPr="002D5555" w:rsidRDefault="00C96992" w:rsidP="00A11E9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45684F6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7A2E4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F70D047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3309F" w14:textId="77777777" w:rsidR="00C96992" w:rsidRPr="002D5555" w:rsidRDefault="00C96992" w:rsidP="00A11E9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6D9D3547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11C5C0" w14:textId="77777777" w:rsidR="00C96992" w:rsidRPr="002D5555" w:rsidRDefault="00C96992" w:rsidP="00A11E9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BDC3264" w14:textId="77777777" w:rsidR="00C96992" w:rsidRPr="002D5555" w:rsidRDefault="00C96992" w:rsidP="00A11E9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985DF6C" w14:textId="77777777" w:rsidR="00C96992" w:rsidRPr="002D5555" w:rsidRDefault="00C96992" w:rsidP="00A11E99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32BFF0BC" w14:textId="77777777" w:rsidR="00D07FE2" w:rsidRDefault="00D07FE2" w:rsidP="00D07FE2">
      <w:pPr>
        <w:pStyle w:val="ListParagraph"/>
        <w:tabs>
          <w:tab w:val="left" w:pos="360"/>
        </w:tabs>
        <w:spacing w:before="120" w:line="240" w:lineRule="atLeast"/>
        <w:ind w:left="450"/>
        <w:rPr>
          <w:rFonts w:asciiTheme="majorBidi" w:hAnsiTheme="majorBidi" w:cstheme="majorBidi"/>
          <w:b/>
          <w:bCs/>
          <w:sz w:val="28"/>
          <w:lang w:val="en-GB"/>
        </w:rPr>
        <w:sectPr w:rsidR="00D07FE2" w:rsidSect="005D4390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09" w:left="1440" w:header="864" w:footer="576" w:gutter="0"/>
          <w:pgNumType w:start="11"/>
          <w:cols w:space="720"/>
          <w:docGrid w:linePitch="326"/>
        </w:sectPr>
      </w:pPr>
    </w:p>
    <w:p w14:paraId="38A96B3C" w14:textId="77777777" w:rsidR="00D07FE2" w:rsidRPr="00F8093D" w:rsidRDefault="00D07FE2" w:rsidP="005B4635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F8093D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</w:t>
      </w:r>
      <w:r w:rsidRPr="009F29B3">
        <w:rPr>
          <w:rFonts w:asciiTheme="majorBidi" w:hAnsiTheme="majorBidi" w:cstheme="majorBidi"/>
          <w:b/>
          <w:bCs/>
          <w:sz w:val="28"/>
          <w:cs/>
        </w:rPr>
        <w:t>บริษัทร่วม</w:t>
      </w:r>
    </w:p>
    <w:p w14:paraId="5683B104" w14:textId="534BA969" w:rsidR="00D07FE2" w:rsidRPr="002D5555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3" w:name="_Hlk70878118"/>
      <w:r>
        <w:rPr>
          <w:rFonts w:asciiTheme="majorBidi" w:hAnsiTheme="majorBidi" w:cstheme="majorBidi"/>
          <w:color w:val="000000"/>
          <w:spacing w:val="-2"/>
          <w:sz w:val="28"/>
        </w:rPr>
        <w:t>12.1</w:t>
      </w:r>
      <w:r w:rsidR="005B463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bookmarkEnd w:id="3"/>
    <w:tbl>
      <w:tblPr>
        <w:tblW w:w="4848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5"/>
        <w:gridCol w:w="2457"/>
        <w:gridCol w:w="940"/>
        <w:gridCol w:w="93"/>
        <w:gridCol w:w="899"/>
        <w:gridCol w:w="182"/>
        <w:gridCol w:w="901"/>
        <w:gridCol w:w="181"/>
        <w:gridCol w:w="898"/>
        <w:gridCol w:w="181"/>
        <w:gridCol w:w="893"/>
        <w:gridCol w:w="181"/>
        <w:gridCol w:w="901"/>
        <w:gridCol w:w="181"/>
        <w:gridCol w:w="481"/>
        <w:gridCol w:w="35"/>
        <w:gridCol w:w="472"/>
        <w:gridCol w:w="181"/>
        <w:gridCol w:w="118"/>
        <w:gridCol w:w="20"/>
        <w:gridCol w:w="760"/>
        <w:gridCol w:w="181"/>
        <w:gridCol w:w="898"/>
      </w:tblGrid>
      <w:tr w:rsidR="005B4635" w:rsidRPr="00D21B12" w14:paraId="4C78DCBD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152AC697" w14:textId="77777777" w:rsidR="00D07FE2" w:rsidRPr="00D21B12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2511440E" w14:textId="77777777" w:rsidR="00D07FE2" w:rsidRPr="00D21B12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226CA594" w14:textId="77777777" w:rsidR="00D07FE2" w:rsidRPr="00D21B12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3D18E619" w14:textId="77777777" w:rsidR="00D07FE2" w:rsidRPr="00D21B12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7F4023EC" w14:textId="77777777" w:rsidR="00D07FE2" w:rsidRPr="00D21B12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AAF0294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12" w:type="pct"/>
          </w:tcPr>
          <w:p w14:paraId="0702CCB3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79" w:type="pct"/>
            <w:gridSpan w:val="6"/>
          </w:tcPr>
          <w:p w14:paraId="117395D8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64" w:type="pct"/>
          </w:tcPr>
          <w:p w14:paraId="5F5B79A3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4" w:type="pct"/>
            <w:gridSpan w:val="2"/>
          </w:tcPr>
          <w:p w14:paraId="53563DDA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39" w:type="pct"/>
            <w:gridSpan w:val="3"/>
            <w:vAlign w:val="bottom"/>
          </w:tcPr>
          <w:p w14:paraId="59EBF73E" w14:textId="77777777" w:rsidR="00D07FE2" w:rsidRPr="00D21B12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D21B12" w14:paraId="1ADBC9CC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53B928FC" w14:textId="77777777" w:rsidR="00310407" w:rsidRPr="00D21B12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01661BB9" w14:textId="77777777" w:rsidR="00310407" w:rsidRPr="00D21B12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 w:val="restart"/>
          </w:tcPr>
          <w:p w14:paraId="45424952" w14:textId="77777777" w:rsidR="00310407" w:rsidRPr="00D21B12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B03A2B6" w14:textId="77777777" w:rsidR="00310407" w:rsidRPr="00D21B12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7585EFD7" w14:textId="77777777" w:rsidR="00310407" w:rsidRPr="00D21B12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3" w:type="pct"/>
          </w:tcPr>
          <w:p w14:paraId="2E4EEF23" w14:textId="77777777" w:rsidR="00310407" w:rsidRPr="00D21B12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216" w:type="pct"/>
            <w:gridSpan w:val="15"/>
          </w:tcPr>
          <w:p w14:paraId="10C619E3" w14:textId="77777777" w:rsidR="00310407" w:rsidRPr="00D21B12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D21B12" w14:paraId="2B4B8E19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7CD950A7" w14:textId="77777777" w:rsidR="00D07FE2" w:rsidRPr="00D21B12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37F803B1" w14:textId="77777777" w:rsidR="00D07FE2" w:rsidRPr="00D21B12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</w:tcPr>
          <w:p w14:paraId="40B25BDE" w14:textId="77777777" w:rsidR="00D07FE2" w:rsidRPr="00D21B12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57B20D4" w14:textId="77777777" w:rsidR="00D07FE2" w:rsidRPr="00D21B12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8" w:type="pct"/>
            <w:gridSpan w:val="3"/>
            <w:vAlign w:val="bottom"/>
          </w:tcPr>
          <w:p w14:paraId="2FA71BF0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3" w:type="pct"/>
          </w:tcPr>
          <w:p w14:paraId="38E7A57F" w14:textId="77777777" w:rsidR="00D07FE2" w:rsidRPr="00D21B12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85" w:type="pct"/>
            <w:gridSpan w:val="3"/>
            <w:vAlign w:val="bottom"/>
          </w:tcPr>
          <w:p w14:paraId="29C4D4C7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3" w:type="pct"/>
          </w:tcPr>
          <w:p w14:paraId="7F238F63" w14:textId="77777777" w:rsidR="00D07FE2" w:rsidRPr="00D21B12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19" w:type="pct"/>
            <w:gridSpan w:val="5"/>
            <w:vAlign w:val="bottom"/>
          </w:tcPr>
          <w:p w14:paraId="1240B28B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3" w:type="pct"/>
          </w:tcPr>
          <w:p w14:paraId="570E2F6C" w14:textId="77777777" w:rsidR="00D07FE2" w:rsidRPr="00D21B12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87" w:type="pct"/>
            <w:gridSpan w:val="5"/>
          </w:tcPr>
          <w:p w14:paraId="563E3386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D21B12" w14:paraId="7462D9A8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0C971693" w14:textId="77777777" w:rsidR="00D07FE2" w:rsidRPr="00D21B12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</w:tcPr>
          <w:p w14:paraId="1B49AF71" w14:textId="77777777" w:rsidR="00D07FE2" w:rsidRPr="00D21B12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6" w:type="pct"/>
          </w:tcPr>
          <w:p w14:paraId="74DC31B4" w14:textId="77777777" w:rsidR="00D07FE2" w:rsidRPr="00D21B12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2" w:type="pct"/>
          </w:tcPr>
          <w:p w14:paraId="3E6BB450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4F12685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63" w:type="pct"/>
          </w:tcPr>
          <w:p w14:paraId="725FA4C4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A40D4FC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0437A30A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57661CA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63" w:type="pct"/>
          </w:tcPr>
          <w:p w14:paraId="09927434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0" w:type="pct"/>
            <w:vAlign w:val="bottom"/>
          </w:tcPr>
          <w:p w14:paraId="52809EFE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2B6067A4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C74D19A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63" w:type="pct"/>
          </w:tcPr>
          <w:p w14:paraId="1899BE50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35998B3D" w14:textId="0F7E5C4C" w:rsidR="00D07FE2" w:rsidRPr="00D21B12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3" w:type="pct"/>
          </w:tcPr>
          <w:p w14:paraId="5E7F7C79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6649CCA3" w14:textId="3A6ED012" w:rsidR="00D07FE2" w:rsidRPr="00D21B12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63" w:type="pct"/>
          </w:tcPr>
          <w:p w14:paraId="383C7B2E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34E781E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5B4635" w:rsidRPr="00D21B12" w14:paraId="3D73C24F" w14:textId="77777777" w:rsidTr="005B4635">
        <w:trPr>
          <w:trHeight w:val="144"/>
        </w:trPr>
        <w:tc>
          <w:tcPr>
            <w:tcW w:w="821" w:type="pct"/>
            <w:vAlign w:val="bottom"/>
          </w:tcPr>
          <w:p w14:paraId="0F44FC2C" w14:textId="77777777" w:rsidR="00D07FE2" w:rsidRPr="00D21B12" w:rsidRDefault="00D07FE2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853" w:type="pct"/>
          </w:tcPr>
          <w:p w14:paraId="648ACB05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26" w:type="pct"/>
          </w:tcPr>
          <w:p w14:paraId="3B9B7102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2" w:type="pct"/>
          </w:tcPr>
          <w:p w14:paraId="554B2CAC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FFD9F3F" w14:textId="77777777" w:rsidR="00D07FE2" w:rsidRPr="00D21B12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7FD308C7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5E04B2C7" w14:textId="77777777" w:rsidR="00D07FE2" w:rsidRPr="00D21B12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754B5920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66A722D9" w14:textId="77777777" w:rsidR="00D07FE2" w:rsidRPr="00D21B12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34F0D359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E8C21E" w14:textId="77777777" w:rsidR="00D07FE2" w:rsidRPr="00D21B12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1D6BC900" w14:textId="77777777" w:rsidR="00D07FE2" w:rsidRPr="00D21B12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B0ABF25" w14:textId="77777777" w:rsidR="00D07FE2" w:rsidRPr="00D21B12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7653C67B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06F246F0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63" w:type="pct"/>
          </w:tcPr>
          <w:p w14:paraId="1798082F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3E7E9FE2" w14:textId="77777777" w:rsidR="00D07FE2" w:rsidRPr="00D21B12" w:rsidRDefault="00D07FE2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3" w:type="pct"/>
          </w:tcPr>
          <w:p w14:paraId="1AC86C68" w14:textId="77777777" w:rsidR="00D07FE2" w:rsidRPr="00D21B12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15F39A51" w14:textId="77777777" w:rsidR="00D07FE2" w:rsidRPr="00D21B12" w:rsidRDefault="00D07FE2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5B4635" w:rsidRPr="00D21B12" w14:paraId="5E2C57F4" w14:textId="77777777" w:rsidTr="0052765F">
        <w:trPr>
          <w:trHeight w:val="144"/>
        </w:trPr>
        <w:tc>
          <w:tcPr>
            <w:tcW w:w="821" w:type="pct"/>
            <w:vMerge w:val="restart"/>
          </w:tcPr>
          <w:p w14:paraId="1CF222F9" w14:textId="77777777" w:rsidR="00D07FE2" w:rsidRPr="00D21B12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ยูนิเวอร์แซล เวสต์ </w:t>
            </w:r>
          </w:p>
          <w:p w14:paraId="10346EDF" w14:textId="77777777" w:rsidR="00D07FE2" w:rsidRPr="00D21B12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แมเนจเม้นท์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468E0E45" w14:textId="77777777" w:rsidR="00D07FE2" w:rsidRPr="00D21B12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การบำบัดและกำจัดของเสียที่เป็นอันตรายรวมถึงการขนย้าย</w:t>
            </w:r>
          </w:p>
        </w:tc>
        <w:tc>
          <w:tcPr>
            <w:tcW w:w="326" w:type="pct"/>
            <w:vMerge w:val="restart"/>
            <w:vAlign w:val="center"/>
          </w:tcPr>
          <w:p w14:paraId="52C63BD1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19F19719" w14:textId="77777777" w:rsidR="00D07FE2" w:rsidRPr="00D21B12" w:rsidRDefault="00D07FE2" w:rsidP="00310407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643E4936" w14:textId="3BEC1128" w:rsidR="00D07FE2" w:rsidRPr="00D21B12" w:rsidRDefault="00B41326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48B801F" w14:textId="77777777" w:rsidR="00D07FE2" w:rsidRPr="00D21B12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36BF077E" w14:textId="77777777" w:rsidR="00D07FE2" w:rsidRPr="00D21B12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30</w:t>
            </w:r>
          </w:p>
        </w:tc>
        <w:tc>
          <w:tcPr>
            <w:tcW w:w="63" w:type="pct"/>
          </w:tcPr>
          <w:p w14:paraId="598F4BA2" w14:textId="77777777" w:rsidR="00D07FE2" w:rsidRPr="00D21B12" w:rsidRDefault="00D07FE2" w:rsidP="00DD47A5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69555E0A" w14:textId="3B046F91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B059DD2" w14:textId="77777777" w:rsidR="00D07FE2" w:rsidRPr="00D21B12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71844240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3" w:type="pct"/>
            <w:vAlign w:val="bottom"/>
          </w:tcPr>
          <w:p w14:paraId="79EE7D98" w14:textId="77777777" w:rsidR="00D07FE2" w:rsidRPr="00D21B12" w:rsidRDefault="00D07FE2" w:rsidP="0052765F">
            <w:pPr>
              <w:tabs>
                <w:tab w:val="decimal" w:pos="567"/>
              </w:tabs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4D55233C" w14:textId="4B464C05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63587BE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5EA560C8" w14:textId="77777777" w:rsidR="00D07FE2" w:rsidRPr="00D21B12" w:rsidRDefault="00D07FE2" w:rsidP="0052765F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3" w:type="pct"/>
            <w:vAlign w:val="bottom"/>
          </w:tcPr>
          <w:p w14:paraId="097ED3EB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vAlign w:val="bottom"/>
          </w:tcPr>
          <w:p w14:paraId="61948A21" w14:textId="0475B616" w:rsidR="00D07FE2" w:rsidRPr="00D21B12" w:rsidRDefault="002C7318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1A83F0D4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52BAAA83" w14:textId="77777777" w:rsidR="00D07FE2" w:rsidRPr="00D21B12" w:rsidRDefault="00D07FE2" w:rsidP="0052765F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144,806</w:t>
            </w:r>
          </w:p>
        </w:tc>
      </w:tr>
      <w:tr w:rsidR="005B4635" w:rsidRPr="00D21B12" w14:paraId="37A04110" w14:textId="77777777" w:rsidTr="0052765F">
        <w:trPr>
          <w:trHeight w:val="144"/>
        </w:trPr>
        <w:tc>
          <w:tcPr>
            <w:tcW w:w="821" w:type="pct"/>
            <w:vMerge/>
          </w:tcPr>
          <w:p w14:paraId="663708D9" w14:textId="77777777" w:rsidR="00D07FE2" w:rsidRPr="00D21B12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853" w:type="pct"/>
            <w:vMerge/>
          </w:tcPr>
          <w:p w14:paraId="685B6B89" w14:textId="77777777" w:rsidR="00D07FE2" w:rsidRPr="00D21B12" w:rsidRDefault="00D07FE2" w:rsidP="00310407">
            <w:pPr>
              <w:tabs>
                <w:tab w:val="decimal" w:pos="486"/>
              </w:tabs>
              <w:ind w:left="306" w:right="-68" w:hanging="2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  <w:vAlign w:val="center"/>
          </w:tcPr>
          <w:p w14:paraId="16394688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2E538821" w14:textId="77777777" w:rsidR="00D07FE2" w:rsidRPr="00D21B12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559A20B8" w14:textId="77777777" w:rsidR="00D07FE2" w:rsidRPr="00D21B12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4E61EAB" w14:textId="77777777" w:rsidR="00D07FE2" w:rsidRPr="00D21B12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5B334835" w14:textId="77777777" w:rsidR="00D07FE2" w:rsidRPr="00D21B12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965FB09" w14:textId="77777777" w:rsidR="00D07FE2" w:rsidRPr="00D21B12" w:rsidRDefault="00D07FE2" w:rsidP="0031040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385C63AF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4B68FB21" w14:textId="77777777" w:rsidR="00D07FE2" w:rsidRPr="00D21B12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/>
            <w:vAlign w:val="bottom"/>
          </w:tcPr>
          <w:p w14:paraId="1576F091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0EF79A69" w14:textId="77777777" w:rsidR="00D07FE2" w:rsidRPr="00D21B12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4BEB564E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E5AD5F7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vAlign w:val="bottom"/>
          </w:tcPr>
          <w:p w14:paraId="1DCF203A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E140D17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vAlign w:val="bottom"/>
          </w:tcPr>
          <w:p w14:paraId="5246F1CA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06B6A256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shd w:val="clear" w:color="auto" w:fill="auto"/>
            <w:vAlign w:val="bottom"/>
          </w:tcPr>
          <w:p w14:paraId="277E6974" w14:textId="77777777" w:rsidR="00D07FE2" w:rsidRPr="00D21B12" w:rsidRDefault="00D07FE2" w:rsidP="00310407">
            <w:pPr>
              <w:ind w:left="-200" w:right="100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5B4635" w:rsidRPr="00D21B12" w14:paraId="55B23A21" w14:textId="77777777" w:rsidTr="0052765F">
        <w:trPr>
          <w:trHeight w:val="405"/>
        </w:trPr>
        <w:tc>
          <w:tcPr>
            <w:tcW w:w="821" w:type="pct"/>
          </w:tcPr>
          <w:p w14:paraId="19ECC5F3" w14:textId="77777777" w:rsidR="007D66DB" w:rsidRPr="00D21B12" w:rsidRDefault="007D66DB" w:rsidP="007D66DB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853" w:type="pct"/>
          </w:tcPr>
          <w:p w14:paraId="2B72CB87" w14:textId="77777777" w:rsidR="007D66DB" w:rsidRPr="00D21B12" w:rsidRDefault="007D66DB" w:rsidP="007D66DB">
            <w:pPr>
              <w:ind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26" w:type="pct"/>
            <w:vAlign w:val="center"/>
          </w:tcPr>
          <w:p w14:paraId="6DF6C21F" w14:textId="77777777" w:rsidR="007D66DB" w:rsidRPr="00D21B12" w:rsidRDefault="007D66DB" w:rsidP="007D66DB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2E82156D" w14:textId="77777777" w:rsidR="007D66DB" w:rsidRPr="00D21B12" w:rsidRDefault="007D66DB" w:rsidP="007D66DB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F7CBB4E" w14:textId="1BA26D0D" w:rsidR="007D66DB" w:rsidRPr="00D21B12" w:rsidRDefault="007D66DB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3" w:type="pct"/>
            <w:vAlign w:val="bottom"/>
          </w:tcPr>
          <w:p w14:paraId="7F2A8ED3" w14:textId="77777777" w:rsidR="007D66DB" w:rsidRPr="00D21B12" w:rsidRDefault="007D66DB" w:rsidP="0052765F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1EB63FA6" w14:textId="6A00F031" w:rsidR="007D66DB" w:rsidRPr="00D21B12" w:rsidRDefault="007D66DB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3" w:type="pct"/>
            <w:vAlign w:val="bottom"/>
          </w:tcPr>
          <w:p w14:paraId="50B474AF" w14:textId="77777777" w:rsidR="007D66DB" w:rsidRPr="00D21B12" w:rsidRDefault="007D66DB" w:rsidP="007D66DB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35ED2BF3" w14:textId="3A9E260A" w:rsidR="007D66DB" w:rsidRPr="00D21B12" w:rsidRDefault="007D66DB" w:rsidP="007D66DB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66BBE2F7" w14:textId="77777777" w:rsidR="007D66DB" w:rsidRPr="00D21B12" w:rsidRDefault="007D66DB" w:rsidP="007D66DB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0FF07D4" w14:textId="77777777" w:rsidR="007D66DB" w:rsidRPr="00D21B12" w:rsidRDefault="007D66DB" w:rsidP="007D66DB">
            <w:pPr>
              <w:tabs>
                <w:tab w:val="decimal" w:pos="674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62DC31A5" w14:textId="77777777" w:rsidR="007D66DB" w:rsidRPr="00D21B12" w:rsidRDefault="007D66DB" w:rsidP="007D66DB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34697AC8" w14:textId="55EF0426" w:rsidR="007D66DB" w:rsidRPr="00D21B12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4D981D74" w14:textId="77777777" w:rsidR="007D66DB" w:rsidRPr="00D21B12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5FAEB9F7" w14:textId="77777777" w:rsidR="007D66DB" w:rsidRPr="00D21B12" w:rsidRDefault="007D66DB" w:rsidP="007D66DB">
            <w:pPr>
              <w:ind w:right="1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4D2115DE" w14:textId="77777777" w:rsidR="007D66DB" w:rsidRPr="00D21B12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0950B706" w14:textId="698B42D3" w:rsidR="007D66DB" w:rsidRPr="00D21B12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20,341</w:t>
            </w:r>
          </w:p>
        </w:tc>
        <w:tc>
          <w:tcPr>
            <w:tcW w:w="63" w:type="pct"/>
            <w:vAlign w:val="bottom"/>
          </w:tcPr>
          <w:p w14:paraId="788A1EB1" w14:textId="77777777" w:rsidR="007D66DB" w:rsidRPr="00D21B12" w:rsidRDefault="007D66DB" w:rsidP="007D66DB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5C8715F" w14:textId="77777777" w:rsidR="007D66DB" w:rsidRPr="00D21B12" w:rsidRDefault="007D66DB" w:rsidP="007D66DB">
            <w:pPr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20,222</w:t>
            </w:r>
          </w:p>
        </w:tc>
      </w:tr>
      <w:tr w:rsidR="005B4635" w:rsidRPr="00D21B12" w14:paraId="45681D6B" w14:textId="77777777" w:rsidTr="0052765F">
        <w:trPr>
          <w:trHeight w:val="414"/>
        </w:trPr>
        <w:tc>
          <w:tcPr>
            <w:tcW w:w="821" w:type="pct"/>
          </w:tcPr>
          <w:p w14:paraId="316CDE0E" w14:textId="77777777" w:rsidR="00D07FE2" w:rsidRPr="00D21B12" w:rsidRDefault="00D07FE2" w:rsidP="00310407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D07FE2" w:rsidRPr="00D21B12" w:rsidRDefault="00D07FE2" w:rsidP="00310407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853" w:type="pct"/>
          </w:tcPr>
          <w:p w14:paraId="741379FF" w14:textId="77777777" w:rsidR="00D07FE2" w:rsidRPr="00D21B12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ให้บริการและจำหน่ายอุปกรณ์ต่างๆที่เกี่ยวข้องกับเกมส์วีอาร์</w:t>
            </w:r>
          </w:p>
        </w:tc>
        <w:tc>
          <w:tcPr>
            <w:tcW w:w="326" w:type="pct"/>
            <w:vAlign w:val="center"/>
          </w:tcPr>
          <w:p w14:paraId="2A3C215A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5FD83AF5" w14:textId="77777777" w:rsidR="00D07FE2" w:rsidRPr="00D21B12" w:rsidRDefault="00D07FE2" w:rsidP="00310407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55AAADD" w14:textId="369311F5" w:rsidR="00D07FE2" w:rsidRPr="00D21B12" w:rsidRDefault="00B41326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63" w:type="pct"/>
            <w:vAlign w:val="bottom"/>
          </w:tcPr>
          <w:p w14:paraId="02599C4F" w14:textId="77777777" w:rsidR="00D07FE2" w:rsidRPr="00D21B12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42CE22C5" w14:textId="72D341CD" w:rsidR="00D07FE2" w:rsidRPr="00D21B12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63" w:type="pct"/>
          </w:tcPr>
          <w:p w14:paraId="7918AF84" w14:textId="77777777" w:rsidR="00D07FE2" w:rsidRPr="00D21B12" w:rsidRDefault="00D07FE2" w:rsidP="00DD47A5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3124487" w14:textId="70782A87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2EDBC656" w14:textId="77777777" w:rsidR="00D07FE2" w:rsidRPr="00D21B12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0549C2C" w14:textId="77777777" w:rsidR="00D07FE2" w:rsidRPr="00D21B12" w:rsidRDefault="00D07FE2" w:rsidP="0052765F">
            <w:pPr>
              <w:tabs>
                <w:tab w:val="decimal" w:pos="720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08F8100A" w14:textId="77777777" w:rsidR="00D07FE2" w:rsidRPr="00D21B12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2F8C111F" w14:textId="3D225C6D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2B79A2A9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74620369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3" w:type="pct"/>
            <w:vAlign w:val="bottom"/>
          </w:tcPr>
          <w:p w14:paraId="6F29C110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2FE06EA3" w14:textId="1AC5D8F3" w:rsidR="00D07FE2" w:rsidRPr="00D21B12" w:rsidRDefault="00B4132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50012560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703BCA0" w14:textId="77777777" w:rsidR="00D07FE2" w:rsidRPr="00D21B12" w:rsidRDefault="00D07FE2" w:rsidP="0052765F">
            <w:pPr>
              <w:tabs>
                <w:tab w:val="decimal" w:pos="803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B4635" w:rsidRPr="00D21B12" w14:paraId="7E9425A3" w14:textId="77777777" w:rsidTr="0052765F">
        <w:trPr>
          <w:trHeight w:val="144"/>
        </w:trPr>
        <w:tc>
          <w:tcPr>
            <w:tcW w:w="821" w:type="pct"/>
            <w:vMerge w:val="restart"/>
          </w:tcPr>
          <w:p w14:paraId="463D5CCD" w14:textId="77777777" w:rsidR="00D07FE2" w:rsidRPr="00D21B12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3B1DF087" w14:textId="77777777" w:rsidR="00D07FE2" w:rsidRPr="00D21B12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แม่ลาน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6126E41A" w14:textId="77777777" w:rsidR="00B7789B" w:rsidRDefault="00D07FE2" w:rsidP="00B7789B">
            <w:pPr>
              <w:ind w:right="-68"/>
              <w:rPr>
                <w:rFonts w:asciiTheme="majorBidi" w:hAnsiTheme="majorBidi" w:cstheme="majorBidi"/>
                <w:szCs w:val="24"/>
              </w:rPr>
            </w:pPr>
            <w:r w:rsidRPr="00D21B12">
              <w:rPr>
                <w:rFonts w:asciiTheme="majorBidi" w:hAnsiTheme="majorBidi" w:cstheme="majorBidi"/>
                <w:szCs w:val="24"/>
                <w:cs/>
              </w:rPr>
              <w:t>ประกอบกิจการสร้างโรงงาน</w:t>
            </w:r>
            <w:r w:rsidR="00B7789B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06A12C89" w14:textId="0D21B4EF" w:rsidR="00D07FE2" w:rsidRPr="00D21B12" w:rsidRDefault="00D07FE2" w:rsidP="00B7789B">
            <w:pPr>
              <w:ind w:left="240" w:right="-68" w:hanging="9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26" w:type="pct"/>
            <w:vMerge w:val="restart"/>
            <w:vAlign w:val="center"/>
          </w:tcPr>
          <w:p w14:paraId="70362DCD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69880DDA" w14:textId="77777777" w:rsidR="00D07FE2" w:rsidRPr="00D21B12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2388521E" w14:textId="2DDE1021" w:rsidR="00D07FE2" w:rsidRPr="00D21B12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3FC30E48" w14:textId="77777777" w:rsidR="00D07FE2" w:rsidRPr="00D21B12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3907C1A4" w14:textId="75247CE8" w:rsidR="00D07FE2" w:rsidRPr="00D21B12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</w:tcPr>
          <w:p w14:paraId="799C701D" w14:textId="77777777" w:rsidR="00D07FE2" w:rsidRPr="00D21B12" w:rsidRDefault="00D07FE2" w:rsidP="00272EA2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018609F1" w14:textId="4D046545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E380A57" w14:textId="77777777" w:rsidR="00D07FE2" w:rsidRPr="00D21B12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16F17065" w14:textId="77777777" w:rsidR="00D07FE2" w:rsidRPr="00D21B12" w:rsidRDefault="00D07FE2" w:rsidP="0052765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54,100</w:t>
            </w:r>
          </w:p>
        </w:tc>
        <w:tc>
          <w:tcPr>
            <w:tcW w:w="63" w:type="pct"/>
            <w:vAlign w:val="bottom"/>
          </w:tcPr>
          <w:p w14:paraId="477187EE" w14:textId="77777777" w:rsidR="00D07FE2" w:rsidRPr="00D21B12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69787E40" w14:textId="6A409A63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E905C07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13275F46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687EB507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vAlign w:val="bottom"/>
          </w:tcPr>
          <w:p w14:paraId="5FF3BB03" w14:textId="192CFC21" w:rsidR="00D07FE2" w:rsidRPr="00D21B12" w:rsidRDefault="00B4132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245A4A64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36E4B22C" w14:textId="77777777" w:rsidR="00D07FE2" w:rsidRPr="00D21B12" w:rsidRDefault="00D07FE2" w:rsidP="0052765F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(348)</w:t>
            </w:r>
          </w:p>
        </w:tc>
      </w:tr>
      <w:tr w:rsidR="005B4635" w:rsidRPr="00D21B12" w14:paraId="40F934C2" w14:textId="77777777" w:rsidTr="0052765F">
        <w:trPr>
          <w:trHeight w:val="144"/>
        </w:trPr>
        <w:tc>
          <w:tcPr>
            <w:tcW w:w="821" w:type="pct"/>
            <w:vMerge/>
          </w:tcPr>
          <w:p w14:paraId="1474CE63" w14:textId="77777777" w:rsidR="00D07FE2" w:rsidRPr="00D21B12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853" w:type="pct"/>
            <w:vMerge/>
          </w:tcPr>
          <w:p w14:paraId="601E5C4B" w14:textId="77777777" w:rsidR="00D07FE2" w:rsidRPr="00D21B12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26" w:type="pct"/>
            <w:vMerge/>
            <w:vAlign w:val="center"/>
          </w:tcPr>
          <w:p w14:paraId="07C78928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0CE58A31" w14:textId="77777777" w:rsidR="00D07FE2" w:rsidRPr="00D21B12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5CF3384A" w14:textId="77777777" w:rsidR="00D07FE2" w:rsidRPr="00D21B12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9C35B73" w14:textId="77777777" w:rsidR="00D07FE2" w:rsidRPr="00D21B12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5698528C" w14:textId="77777777" w:rsidR="00D07FE2" w:rsidRPr="00D21B12" w:rsidRDefault="00D07FE2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2CA3A3CC" w14:textId="77777777" w:rsidR="00D07FE2" w:rsidRPr="00D21B12" w:rsidRDefault="00D07FE2" w:rsidP="00310407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1CCF81E8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FB76EFB" w14:textId="77777777" w:rsidR="00D07FE2" w:rsidRPr="00D21B12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ab/>
            </w:r>
          </w:p>
        </w:tc>
        <w:tc>
          <w:tcPr>
            <w:tcW w:w="310" w:type="pct"/>
            <w:vMerge/>
            <w:vAlign w:val="bottom"/>
          </w:tcPr>
          <w:p w14:paraId="1B297AE3" w14:textId="77777777" w:rsidR="00D07FE2" w:rsidRPr="00D21B12" w:rsidRDefault="00D07FE2" w:rsidP="0052765F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15C18EE" w14:textId="77777777" w:rsidR="00D07FE2" w:rsidRPr="00D21B12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vAlign w:val="bottom"/>
          </w:tcPr>
          <w:p w14:paraId="65351A5B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4141023B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vAlign w:val="bottom"/>
          </w:tcPr>
          <w:p w14:paraId="75FF5DDC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0C0A540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vAlign w:val="bottom"/>
          </w:tcPr>
          <w:p w14:paraId="59906A7B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451CF8C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2193DFB0" w14:textId="77777777" w:rsidR="00D07FE2" w:rsidRPr="00D21B12" w:rsidRDefault="00D07FE2" w:rsidP="0052765F">
            <w:pPr>
              <w:tabs>
                <w:tab w:val="decimal" w:pos="803"/>
              </w:tabs>
              <w:ind w:left="-200"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B4635" w:rsidRPr="00D21B12" w14:paraId="0C6B95F0" w14:textId="77777777" w:rsidTr="0052765F">
        <w:trPr>
          <w:trHeight w:val="144"/>
        </w:trPr>
        <w:tc>
          <w:tcPr>
            <w:tcW w:w="821" w:type="pct"/>
            <w:vMerge w:val="restart"/>
          </w:tcPr>
          <w:p w14:paraId="3369DDCE" w14:textId="77777777" w:rsidR="00D07FE2" w:rsidRPr="00D21B12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ประชารัฐชีว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มวล</w:t>
            </w:r>
          </w:p>
          <w:p w14:paraId="7F6EEDD1" w14:textId="77777777" w:rsidR="00D07FE2" w:rsidRPr="00D21B12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บัน</w:t>
            </w:r>
            <w:r w:rsidRPr="00D21B12">
              <w:rPr>
                <w:rStyle w:val="spellingerror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นังส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ตา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D21B12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853" w:type="pct"/>
            <w:vMerge w:val="restart"/>
          </w:tcPr>
          <w:p w14:paraId="349185E1" w14:textId="77777777" w:rsidR="00B7789B" w:rsidRDefault="00D07FE2" w:rsidP="00310407">
            <w:pPr>
              <w:ind w:left="180" w:right="-68" w:hanging="1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szCs w:val="24"/>
                <w:cs/>
              </w:rPr>
              <w:t xml:space="preserve"> ประกอบกิจการสร้าง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โรงงาน </w:t>
            </w:r>
          </w:p>
          <w:p w14:paraId="5DA65DCA" w14:textId="20CD7F7F" w:rsidR="00D07FE2" w:rsidRPr="00D21B12" w:rsidRDefault="00D07FE2" w:rsidP="00B7789B">
            <w:pPr>
              <w:ind w:left="330" w:right="-68" w:hanging="180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ผลิตไฟฟ้า</w:t>
            </w:r>
          </w:p>
        </w:tc>
        <w:tc>
          <w:tcPr>
            <w:tcW w:w="326" w:type="pct"/>
            <w:vMerge w:val="restart"/>
            <w:vAlign w:val="center"/>
          </w:tcPr>
          <w:p w14:paraId="5268F9C1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2" w:type="pct"/>
          </w:tcPr>
          <w:p w14:paraId="2042461E" w14:textId="77777777" w:rsidR="00D07FE2" w:rsidRPr="00D21B12" w:rsidRDefault="00D07FE2" w:rsidP="00310407">
            <w:pPr>
              <w:tabs>
                <w:tab w:val="decimal" w:pos="626"/>
              </w:tabs>
              <w:ind w:left="-25"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2988C10B" w14:textId="2E482327" w:rsidR="00D07FE2" w:rsidRPr="00D21B12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7E629C28" w14:textId="77777777" w:rsidR="00D07FE2" w:rsidRPr="00D21B12" w:rsidRDefault="00D07FE2" w:rsidP="0052765F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280DB094" w14:textId="7EF1204E" w:rsidR="00D07FE2" w:rsidRPr="00D21B12" w:rsidRDefault="00310407" w:rsidP="0052765F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</w:tcPr>
          <w:p w14:paraId="303BF5F5" w14:textId="77777777" w:rsidR="00D07FE2" w:rsidRPr="00D21B12" w:rsidRDefault="00D07FE2" w:rsidP="00272EA2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075789D4" w14:textId="3CADD505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44F4AFB" w14:textId="77777777" w:rsidR="00D07FE2" w:rsidRPr="00D21B12" w:rsidRDefault="00D07FE2" w:rsidP="0052765F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 w:val="restart"/>
            <w:vAlign w:val="bottom"/>
          </w:tcPr>
          <w:p w14:paraId="30FC452B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72,530</w:t>
            </w:r>
          </w:p>
        </w:tc>
        <w:tc>
          <w:tcPr>
            <w:tcW w:w="63" w:type="pct"/>
            <w:vAlign w:val="bottom"/>
          </w:tcPr>
          <w:p w14:paraId="58F64F1F" w14:textId="77777777" w:rsidR="00D07FE2" w:rsidRPr="00D21B12" w:rsidRDefault="00D07FE2" w:rsidP="0052765F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 w:val="restart"/>
            <w:vAlign w:val="bottom"/>
          </w:tcPr>
          <w:p w14:paraId="7C46438E" w14:textId="4B6FAB2B" w:rsidR="00D07FE2" w:rsidRPr="00D21B12" w:rsidRDefault="00701D0A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2E9AA2FC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 w:val="restart"/>
            <w:vAlign w:val="bottom"/>
          </w:tcPr>
          <w:p w14:paraId="7D6B75E2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1E96653A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0AB61AF2" w14:textId="6DD13B80" w:rsidR="00D07FE2" w:rsidRPr="00D21B12" w:rsidRDefault="00B41326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07346439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 w:val="restart"/>
            <w:vAlign w:val="bottom"/>
          </w:tcPr>
          <w:p w14:paraId="7FF59BEB" w14:textId="77777777" w:rsidR="00D07FE2" w:rsidRPr="00D21B12" w:rsidRDefault="00D07FE2" w:rsidP="0052765F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(714)</w:t>
            </w:r>
          </w:p>
        </w:tc>
      </w:tr>
      <w:tr w:rsidR="005B4635" w:rsidRPr="00D21B12" w14:paraId="42E498C7" w14:textId="77777777" w:rsidTr="005B4635">
        <w:trPr>
          <w:trHeight w:val="144"/>
        </w:trPr>
        <w:tc>
          <w:tcPr>
            <w:tcW w:w="821" w:type="pct"/>
            <w:vMerge/>
          </w:tcPr>
          <w:p w14:paraId="1663CC91" w14:textId="77777777" w:rsidR="00D07FE2" w:rsidRPr="00D21B12" w:rsidRDefault="00D07FE2" w:rsidP="00310407">
            <w:pPr>
              <w:ind w:right="-486" w:firstLine="1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3" w:type="pct"/>
            <w:vMerge/>
            <w:vAlign w:val="bottom"/>
          </w:tcPr>
          <w:p w14:paraId="0DAB88E2" w14:textId="77777777" w:rsidR="00D07FE2" w:rsidRPr="00D21B12" w:rsidRDefault="00D07FE2" w:rsidP="00310407">
            <w:pPr>
              <w:ind w:left="180" w:right="-68" w:firstLine="6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Merge/>
          </w:tcPr>
          <w:p w14:paraId="08AEEE0B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39EEC85B" w14:textId="77777777" w:rsidR="00D07FE2" w:rsidRPr="00D21B12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</w:tcPr>
          <w:p w14:paraId="188912EB" w14:textId="77777777" w:rsidR="00D07FE2" w:rsidRPr="00D21B12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DA77C43" w14:textId="77777777" w:rsidR="00D07FE2" w:rsidRPr="00D21B12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</w:tcPr>
          <w:p w14:paraId="7D570DB2" w14:textId="77777777" w:rsidR="00D07FE2" w:rsidRPr="00D21B12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0FB5736F" w14:textId="77777777" w:rsidR="00D07FE2" w:rsidRPr="00D21B12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vAlign w:val="bottom"/>
          </w:tcPr>
          <w:p w14:paraId="3F1A0FEA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5E14C63" w14:textId="77777777" w:rsidR="00D07FE2" w:rsidRPr="00D21B12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Merge/>
            <w:vAlign w:val="bottom"/>
          </w:tcPr>
          <w:p w14:paraId="0F3C5DA4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19E110BB" w14:textId="77777777" w:rsidR="00D07FE2" w:rsidRPr="00D21B12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vAlign w:val="bottom"/>
          </w:tcPr>
          <w:p w14:paraId="6A4B9997" w14:textId="77777777" w:rsidR="00D07FE2" w:rsidRPr="00D21B12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15036E1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2D564DB3" w14:textId="77777777" w:rsidR="00D07FE2" w:rsidRPr="00D21B12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62EF9E86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1DA153FF" w14:textId="77777777" w:rsidR="00D07FE2" w:rsidRPr="00D21B12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12024E5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43510" w14:textId="77777777" w:rsidR="00D07FE2" w:rsidRPr="00D21B12" w:rsidRDefault="00D07FE2" w:rsidP="00310407">
            <w:pPr>
              <w:pBdr>
                <w:bottom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B4635" w:rsidRPr="00D21B12" w14:paraId="55CF7A59" w14:textId="77777777" w:rsidTr="005B4635">
        <w:trPr>
          <w:trHeight w:val="144"/>
        </w:trPr>
        <w:tc>
          <w:tcPr>
            <w:tcW w:w="821" w:type="pct"/>
          </w:tcPr>
          <w:p w14:paraId="56C5EEB2" w14:textId="77777777" w:rsidR="00D07FE2" w:rsidRPr="00D21B12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853" w:type="pct"/>
            <w:vAlign w:val="bottom"/>
          </w:tcPr>
          <w:p w14:paraId="02630BCB" w14:textId="77777777" w:rsidR="00D07FE2" w:rsidRPr="00D21B12" w:rsidRDefault="00D07FE2" w:rsidP="0031040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2CC81827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3536CDC" w14:textId="77777777" w:rsidR="00D07FE2" w:rsidRPr="00D21B12" w:rsidRDefault="00D07FE2" w:rsidP="00310407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</w:tcPr>
          <w:p w14:paraId="0283F27E" w14:textId="77777777" w:rsidR="00D07FE2" w:rsidRPr="00D21B12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1AFA7297" w14:textId="77777777" w:rsidR="00D07FE2" w:rsidRPr="00D21B12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150AC1C8" w14:textId="77777777" w:rsidR="00D07FE2" w:rsidRPr="00D21B12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58B8E59B" w14:textId="77777777" w:rsidR="00D07FE2" w:rsidRPr="00D21B12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484D3DE1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64BC105" w14:textId="77777777" w:rsidR="00D07FE2" w:rsidRPr="00D21B12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3338C651" w14:textId="77777777" w:rsidR="00D07FE2" w:rsidRPr="00D21B12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41CE1AD" w14:textId="77777777" w:rsidR="00D07FE2" w:rsidRPr="00D21B12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vAlign w:val="bottom"/>
          </w:tcPr>
          <w:p w14:paraId="030A71EF" w14:textId="27BF8BB6" w:rsidR="00D07FE2" w:rsidRPr="00D21B12" w:rsidRDefault="00701D0A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  <w:tc>
          <w:tcPr>
            <w:tcW w:w="63" w:type="pct"/>
            <w:vAlign w:val="bottom"/>
          </w:tcPr>
          <w:p w14:paraId="42C18742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158,500</w:t>
            </w:r>
          </w:p>
        </w:tc>
        <w:tc>
          <w:tcPr>
            <w:tcW w:w="63" w:type="pct"/>
            <w:vAlign w:val="bottom"/>
          </w:tcPr>
          <w:p w14:paraId="58AD24FC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5FBDFFE2" w:rsidR="00D07FE2" w:rsidRPr="00D21B12" w:rsidRDefault="0014433B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20,341</w:t>
            </w:r>
          </w:p>
        </w:tc>
        <w:tc>
          <w:tcPr>
            <w:tcW w:w="63" w:type="pct"/>
            <w:vAlign w:val="bottom"/>
          </w:tcPr>
          <w:p w14:paraId="50322A8C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163,966</w:t>
            </w:r>
          </w:p>
        </w:tc>
      </w:tr>
      <w:tr w:rsidR="005B4635" w:rsidRPr="00D21B12" w14:paraId="23CDA4FB" w14:textId="77777777" w:rsidTr="005B4635">
        <w:trPr>
          <w:trHeight w:val="144"/>
        </w:trPr>
        <w:tc>
          <w:tcPr>
            <w:tcW w:w="821" w:type="pct"/>
          </w:tcPr>
          <w:p w14:paraId="1395944F" w14:textId="6A9244E8" w:rsidR="00D07FE2" w:rsidRPr="00D21B12" w:rsidRDefault="00D07FE2" w:rsidP="00310407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3" w:type="pct"/>
            <w:vAlign w:val="bottom"/>
          </w:tcPr>
          <w:p w14:paraId="6C67445B" w14:textId="77777777" w:rsidR="00D07FE2" w:rsidRPr="00D21B12" w:rsidRDefault="00D07FE2" w:rsidP="00310407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</w:tcPr>
          <w:p w14:paraId="50B656F6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7E32F79A" w14:textId="77777777" w:rsidR="00D07FE2" w:rsidRPr="00D21B12" w:rsidRDefault="00D07FE2" w:rsidP="00310407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12" w:type="pct"/>
          </w:tcPr>
          <w:p w14:paraId="0451BFCB" w14:textId="77777777" w:rsidR="00D07FE2" w:rsidRPr="00D21B12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3" w:type="pct"/>
          </w:tcPr>
          <w:p w14:paraId="4F377123" w14:textId="77777777" w:rsidR="00D07FE2" w:rsidRPr="00D21B12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1CFC33DE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3" w:type="pct"/>
          </w:tcPr>
          <w:p w14:paraId="125E918F" w14:textId="77777777" w:rsidR="00D07FE2" w:rsidRPr="00D21B12" w:rsidRDefault="00D07FE2" w:rsidP="00310407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5102E07B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766ABE19" w14:textId="77777777" w:rsidR="00D07FE2" w:rsidRPr="00D21B12" w:rsidRDefault="00D07FE2" w:rsidP="00310407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80BC91A" w14:textId="77777777" w:rsidR="00D07FE2" w:rsidRPr="00D21B12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3" w:type="pct"/>
            <w:vAlign w:val="bottom"/>
          </w:tcPr>
          <w:p w14:paraId="772EECBE" w14:textId="77777777" w:rsidR="00D07FE2" w:rsidRPr="00D21B12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13" w:type="pct"/>
            <w:vAlign w:val="bottom"/>
          </w:tcPr>
          <w:p w14:paraId="5E3D306E" w14:textId="35846695" w:rsidR="00D07FE2" w:rsidRPr="00D21B12" w:rsidRDefault="00701D0A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3" w:type="pct"/>
            <w:vAlign w:val="bottom"/>
          </w:tcPr>
          <w:p w14:paraId="6C77CC17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4ADD9048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3" w:type="pct"/>
            <w:vAlign w:val="bottom"/>
          </w:tcPr>
          <w:p w14:paraId="30F4F2CC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40135161" w14:textId="170E6DD3" w:rsidR="00D07FE2" w:rsidRPr="00D21B12" w:rsidRDefault="0014433B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3" w:type="pct"/>
            <w:vAlign w:val="bottom"/>
          </w:tcPr>
          <w:p w14:paraId="4025C4D7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3FD3457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B4635" w:rsidRPr="00D21B12" w14:paraId="2F0DFF7E" w14:textId="77777777" w:rsidTr="005B4635">
        <w:trPr>
          <w:trHeight w:val="144"/>
        </w:trPr>
        <w:tc>
          <w:tcPr>
            <w:tcW w:w="821" w:type="pct"/>
          </w:tcPr>
          <w:p w14:paraId="233EED94" w14:textId="77777777" w:rsidR="00D07FE2" w:rsidRPr="00D21B12" w:rsidRDefault="00D07FE2" w:rsidP="00310407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853" w:type="pct"/>
          </w:tcPr>
          <w:p w14:paraId="402D09AD" w14:textId="77777777" w:rsidR="00D07FE2" w:rsidRPr="00D21B12" w:rsidRDefault="00D07FE2" w:rsidP="00310407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6" w:type="pct"/>
            <w:vAlign w:val="bottom"/>
          </w:tcPr>
          <w:p w14:paraId="1AD9138F" w14:textId="77777777" w:rsidR="00D07FE2" w:rsidRPr="00D21B12" w:rsidRDefault="00D07FE2" w:rsidP="00310407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2" w:type="pct"/>
          </w:tcPr>
          <w:p w14:paraId="14D00308" w14:textId="77777777" w:rsidR="00D07FE2" w:rsidRPr="00D21B12" w:rsidRDefault="00D07FE2" w:rsidP="00310407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0B111896" w14:textId="77777777" w:rsidR="00D07FE2" w:rsidRPr="00D21B12" w:rsidRDefault="00D07FE2" w:rsidP="00310407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9E8DB54" w14:textId="77777777" w:rsidR="00D07FE2" w:rsidRPr="00D21B12" w:rsidRDefault="00D07FE2" w:rsidP="0031040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  <w:vAlign w:val="bottom"/>
          </w:tcPr>
          <w:p w14:paraId="6532FF21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</w:tcPr>
          <w:p w14:paraId="7072781E" w14:textId="77777777" w:rsidR="00D07FE2" w:rsidRPr="00D21B12" w:rsidRDefault="00D07FE2" w:rsidP="00310407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2" w:type="pct"/>
            <w:vAlign w:val="bottom"/>
          </w:tcPr>
          <w:p w14:paraId="7276FCA6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59C75FEB" w14:textId="77777777" w:rsidR="00D07FE2" w:rsidRPr="00D21B12" w:rsidRDefault="00D07FE2" w:rsidP="00310407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0B79EB3" w14:textId="77777777" w:rsidR="00D07FE2" w:rsidRPr="00D21B12" w:rsidRDefault="00D07FE2" w:rsidP="00310407">
            <w:pPr>
              <w:tabs>
                <w:tab w:val="decimal" w:pos="720"/>
              </w:tabs>
              <w:ind w:left="-200"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3" w:type="pct"/>
            <w:vAlign w:val="bottom"/>
          </w:tcPr>
          <w:p w14:paraId="2F501B2F" w14:textId="77777777" w:rsidR="00D07FE2" w:rsidRPr="00D21B12" w:rsidRDefault="00D07FE2" w:rsidP="00310407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F2FB1F7" w14:textId="150C092C" w:rsidR="00D07FE2" w:rsidRPr="00D21B12" w:rsidRDefault="00701D0A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  <w:tc>
          <w:tcPr>
            <w:tcW w:w="63" w:type="pct"/>
            <w:vAlign w:val="bottom"/>
          </w:tcPr>
          <w:p w14:paraId="53CB2D0B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348BD072" w14:textId="77777777" w:rsidR="00D07FE2" w:rsidRPr="00D21B12" w:rsidRDefault="00D07FE2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155,000</w:t>
            </w:r>
          </w:p>
        </w:tc>
        <w:tc>
          <w:tcPr>
            <w:tcW w:w="63" w:type="pct"/>
            <w:vAlign w:val="bottom"/>
          </w:tcPr>
          <w:p w14:paraId="72C869E5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2" w:type="pct"/>
            <w:gridSpan w:val="3"/>
            <w:vAlign w:val="bottom"/>
          </w:tcPr>
          <w:p w14:paraId="0D937725" w14:textId="3B050965" w:rsidR="00D07FE2" w:rsidRPr="00D21B12" w:rsidRDefault="00701D0A" w:rsidP="003104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20,341</w:t>
            </w:r>
          </w:p>
        </w:tc>
        <w:tc>
          <w:tcPr>
            <w:tcW w:w="63" w:type="pct"/>
            <w:vAlign w:val="bottom"/>
          </w:tcPr>
          <w:p w14:paraId="6D4E9124" w14:textId="77777777" w:rsidR="00D07FE2" w:rsidRPr="00D21B12" w:rsidRDefault="00D07FE2" w:rsidP="0031040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A2315F3" w14:textId="77777777" w:rsidR="00D07FE2" w:rsidRPr="00D21B12" w:rsidRDefault="00D07FE2" w:rsidP="00310407">
            <w:pPr>
              <w:pBdr>
                <w:top w:val="single" w:sz="4" w:space="1" w:color="auto"/>
                <w:bottom w:val="double" w:sz="4" w:space="1" w:color="auto"/>
              </w:pBdr>
              <w:ind w:left="-200"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163,966</w:t>
            </w:r>
          </w:p>
        </w:tc>
      </w:tr>
    </w:tbl>
    <w:p w14:paraId="47E9023C" w14:textId="77777777" w:rsidR="00D07FE2" w:rsidRDefault="00D07FE2" w:rsidP="00D07FE2">
      <w:pPr>
        <w:pStyle w:val="ListParagraph"/>
        <w:tabs>
          <w:tab w:val="left" w:pos="360"/>
        </w:tabs>
        <w:spacing w:before="120" w:line="240" w:lineRule="atLeast"/>
        <w:ind w:left="450"/>
        <w:rPr>
          <w:rFonts w:asciiTheme="majorBidi" w:hAnsiTheme="majorBidi" w:cstheme="majorBidi"/>
          <w:b/>
          <w:bCs/>
          <w:sz w:val="28"/>
          <w:lang w:val="en-GB"/>
        </w:rPr>
        <w:sectPr w:rsidR="00D07FE2" w:rsidSect="005D4390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720" w:header="864" w:footer="432" w:gutter="0"/>
          <w:pgNumType w:start="27"/>
          <w:cols w:space="720"/>
          <w:docGrid w:linePitch="326"/>
        </w:sectPr>
      </w:pPr>
    </w:p>
    <w:tbl>
      <w:tblPr>
        <w:tblW w:w="4764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5"/>
        <w:gridCol w:w="1336"/>
        <w:gridCol w:w="900"/>
        <w:gridCol w:w="89"/>
        <w:gridCol w:w="900"/>
        <w:gridCol w:w="91"/>
        <w:gridCol w:w="809"/>
        <w:gridCol w:w="91"/>
        <w:gridCol w:w="809"/>
        <w:gridCol w:w="91"/>
        <w:gridCol w:w="809"/>
        <w:gridCol w:w="91"/>
        <w:gridCol w:w="807"/>
        <w:gridCol w:w="93"/>
        <w:gridCol w:w="809"/>
      </w:tblGrid>
      <w:tr w:rsidR="005B4635" w:rsidRPr="00D21B12" w14:paraId="3F1E27D1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41593E82" w14:textId="77777777" w:rsidR="00A030EC" w:rsidRPr="00D21B12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17BFC783" w14:textId="77777777" w:rsidR="00A030EC" w:rsidRPr="00D21B12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</w:tcPr>
          <w:p w14:paraId="3355AE9A" w14:textId="77777777" w:rsidR="00A030EC" w:rsidRPr="00D21B12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91824C1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2E470603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75BE6B57" w14:textId="77777777" w:rsidR="00A030EC" w:rsidRPr="00D21B12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445" w:type="pct"/>
          </w:tcPr>
          <w:p w14:paraId="2528E909" w14:textId="77777777" w:rsidR="00A030EC" w:rsidRPr="00D21B12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485" w:type="pct"/>
            <w:gridSpan w:val="6"/>
          </w:tcPr>
          <w:p w14:paraId="2D80BEA2" w14:textId="77777777" w:rsidR="00A030EC" w:rsidRPr="00D21B12" w:rsidRDefault="00A030EC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D21B12" w14:paraId="29E1C219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02EA4409" w14:textId="77777777" w:rsidR="00A030EC" w:rsidRPr="00D21B12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7040CF34" w14:textId="77777777" w:rsidR="00A030EC" w:rsidRPr="00D21B12" w:rsidRDefault="00A030EC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  <w:vMerge w:val="restart"/>
          </w:tcPr>
          <w:p w14:paraId="0159F81B" w14:textId="77777777" w:rsidR="00A030EC" w:rsidRPr="00D21B12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38FD1BD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6F6E26C3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50" w:type="pct"/>
          </w:tcPr>
          <w:p w14:paraId="6FD1E9D1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30" w:type="pct"/>
            <w:gridSpan w:val="7"/>
            <w:vAlign w:val="bottom"/>
          </w:tcPr>
          <w:p w14:paraId="6303F52E" w14:textId="77777777" w:rsidR="00A030EC" w:rsidRPr="00D21B12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B4635" w:rsidRPr="00D21B12" w14:paraId="5D9E9F27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54E0117F" w14:textId="77777777" w:rsidR="00A030EC" w:rsidRPr="00D21B12" w:rsidRDefault="00A030EC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330C1BDD" w14:textId="77777777" w:rsidR="00A030EC" w:rsidRPr="00D21B12" w:rsidRDefault="00A030EC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  <w:vMerge/>
          </w:tcPr>
          <w:p w14:paraId="7295C83F" w14:textId="77777777" w:rsidR="00A030EC" w:rsidRPr="00D21B12" w:rsidRDefault="00A030EC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730065B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90" w:type="pct"/>
            <w:gridSpan w:val="3"/>
            <w:vAlign w:val="bottom"/>
          </w:tcPr>
          <w:p w14:paraId="0870B970" w14:textId="77777777" w:rsidR="00A030EC" w:rsidRPr="00D21B12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50" w:type="pct"/>
          </w:tcPr>
          <w:p w14:paraId="6786B236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40" w:type="pct"/>
            <w:gridSpan w:val="3"/>
            <w:vAlign w:val="bottom"/>
          </w:tcPr>
          <w:p w14:paraId="356FA81F" w14:textId="77777777" w:rsidR="00A030EC" w:rsidRPr="00D21B12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50" w:type="pct"/>
          </w:tcPr>
          <w:p w14:paraId="17917353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40" w:type="pct"/>
            <w:gridSpan w:val="3"/>
            <w:vAlign w:val="bottom"/>
          </w:tcPr>
          <w:p w14:paraId="4201E442" w14:textId="77777777" w:rsidR="00A030EC" w:rsidRPr="00D21B12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</w:tr>
      <w:tr w:rsidR="005B4635" w:rsidRPr="00D21B12" w14:paraId="5E6A294B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294C7994" w14:textId="77777777" w:rsidR="00A030EC" w:rsidRPr="00D21B12" w:rsidRDefault="00A030EC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35" w:type="pct"/>
          </w:tcPr>
          <w:p w14:paraId="75E0F782" w14:textId="77777777" w:rsidR="00A030EC" w:rsidRPr="00D21B12" w:rsidRDefault="00A030EC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</w:tcPr>
          <w:p w14:paraId="528420C6" w14:textId="77777777" w:rsidR="00A030EC" w:rsidRPr="00D21B12" w:rsidRDefault="00A030EC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49" w:type="pct"/>
          </w:tcPr>
          <w:p w14:paraId="31EA3129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006CB496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50" w:type="pct"/>
          </w:tcPr>
          <w:p w14:paraId="655884EE" w14:textId="77777777" w:rsidR="00A030EC" w:rsidRPr="00D21B12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0FF07F46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50" w:type="pct"/>
          </w:tcPr>
          <w:p w14:paraId="184F5315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36331E60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50" w:type="pct"/>
          </w:tcPr>
          <w:p w14:paraId="6221293B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45" w:type="pct"/>
            <w:vAlign w:val="bottom"/>
          </w:tcPr>
          <w:p w14:paraId="2D37ACE7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50" w:type="pct"/>
          </w:tcPr>
          <w:p w14:paraId="4BF0E60B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73B622D0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51" w:type="pct"/>
          </w:tcPr>
          <w:p w14:paraId="2D627834" w14:textId="77777777" w:rsidR="00A030EC" w:rsidRPr="00D21B12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35AA396F" w14:textId="77777777" w:rsidR="00A030EC" w:rsidRPr="00D21B12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5B4635" w:rsidRPr="00D21B12" w14:paraId="16544581" w14:textId="77777777" w:rsidTr="005B4635">
        <w:trPr>
          <w:trHeight w:val="144"/>
        </w:trPr>
        <w:tc>
          <w:tcPr>
            <w:tcW w:w="751" w:type="pct"/>
            <w:vAlign w:val="bottom"/>
          </w:tcPr>
          <w:p w14:paraId="29BF1783" w14:textId="77777777" w:rsidR="00A030EC" w:rsidRPr="00D21B12" w:rsidRDefault="00A030EC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735" w:type="pct"/>
          </w:tcPr>
          <w:p w14:paraId="22F5BA55" w14:textId="77777777" w:rsidR="00A030EC" w:rsidRPr="00D21B12" w:rsidRDefault="00A030EC" w:rsidP="00A11E99">
            <w:pPr>
              <w:pBdr>
                <w:bottom w:val="single" w:sz="4" w:space="1" w:color="auto"/>
              </w:pBdr>
              <w:ind w:left="198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495" w:type="pct"/>
          </w:tcPr>
          <w:p w14:paraId="47FA1C21" w14:textId="77777777" w:rsidR="00A030EC" w:rsidRPr="00D21B12" w:rsidRDefault="00A030EC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49" w:type="pct"/>
          </w:tcPr>
          <w:p w14:paraId="6116023E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2460DFB7" w14:textId="77777777" w:rsidR="00A030EC" w:rsidRPr="00D21B12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0" w:type="pct"/>
          </w:tcPr>
          <w:p w14:paraId="33732521" w14:textId="77777777" w:rsidR="00A030EC" w:rsidRPr="00D21B12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63643EEC" w14:textId="77777777" w:rsidR="00A030EC" w:rsidRPr="00D21B12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50" w:type="pct"/>
          </w:tcPr>
          <w:p w14:paraId="17CEDF12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76506843" w14:textId="77777777" w:rsidR="00A030EC" w:rsidRPr="00D21B12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0" w:type="pct"/>
          </w:tcPr>
          <w:p w14:paraId="05BCD16C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37BAD21C" w14:textId="77777777" w:rsidR="00A030EC" w:rsidRPr="00D21B12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50" w:type="pct"/>
          </w:tcPr>
          <w:p w14:paraId="151B46A7" w14:textId="77777777" w:rsidR="00A030EC" w:rsidRPr="00D21B12" w:rsidRDefault="00A030EC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52723D46" w14:textId="77777777" w:rsidR="00A030EC" w:rsidRPr="00D21B12" w:rsidRDefault="00A030EC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51" w:type="pct"/>
          </w:tcPr>
          <w:p w14:paraId="03A580A6" w14:textId="77777777" w:rsidR="00A030EC" w:rsidRPr="00D21B12" w:rsidRDefault="00A030EC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7F450817" w14:textId="77777777" w:rsidR="00A030EC" w:rsidRPr="00D21B12" w:rsidRDefault="00A030EC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5B4635" w:rsidRPr="00D21B12" w14:paraId="150644F6" w14:textId="77777777" w:rsidTr="002F7C55">
        <w:trPr>
          <w:trHeight w:val="234"/>
        </w:trPr>
        <w:tc>
          <w:tcPr>
            <w:tcW w:w="751" w:type="pct"/>
          </w:tcPr>
          <w:p w14:paraId="2AEBED19" w14:textId="77777777" w:rsidR="00D21B12" w:rsidRPr="00D21B12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ค้าไม้ </w:t>
            </w:r>
          </w:p>
          <w:p w14:paraId="53514860" w14:textId="73DE1C2D" w:rsidR="00A030EC" w:rsidRPr="00D21B12" w:rsidRDefault="00A030EC" w:rsidP="00D21B12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วังวิเศษ จำกัด</w:t>
            </w:r>
          </w:p>
        </w:tc>
        <w:tc>
          <w:tcPr>
            <w:tcW w:w="735" w:type="pct"/>
          </w:tcPr>
          <w:p w14:paraId="70527C50" w14:textId="77777777" w:rsidR="00A030EC" w:rsidRPr="00D21B12" w:rsidRDefault="00A030EC" w:rsidP="00272EA2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495" w:type="pct"/>
            <w:vAlign w:val="bottom"/>
          </w:tcPr>
          <w:p w14:paraId="2778096B" w14:textId="0EC83137" w:rsidR="00A030EC" w:rsidRPr="00D21B12" w:rsidRDefault="00A030EC" w:rsidP="002F7C5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49" w:type="pct"/>
            <w:vAlign w:val="bottom"/>
          </w:tcPr>
          <w:p w14:paraId="430E0731" w14:textId="77777777" w:rsidR="00A030EC" w:rsidRPr="00D21B12" w:rsidRDefault="00A030EC" w:rsidP="002F7C55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0C36BAEC" w14:textId="797DEEC4" w:rsidR="00A030EC" w:rsidRPr="00D21B12" w:rsidRDefault="00701D0A" w:rsidP="002F7C55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50" w:type="pct"/>
            <w:vAlign w:val="bottom"/>
          </w:tcPr>
          <w:p w14:paraId="2AAD943A" w14:textId="77777777" w:rsidR="00A030EC" w:rsidRPr="00D21B12" w:rsidRDefault="00A030EC" w:rsidP="002F7C55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601C3A27" w14:textId="77777777" w:rsidR="00A030EC" w:rsidRPr="00D21B12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50" w:type="pct"/>
            <w:vAlign w:val="bottom"/>
          </w:tcPr>
          <w:p w14:paraId="35EFD624" w14:textId="77777777" w:rsidR="00A030EC" w:rsidRPr="00D21B12" w:rsidRDefault="00A030EC" w:rsidP="00A11E99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4CF6F31A" w14:textId="6477A355" w:rsidR="00A030EC" w:rsidRPr="00D21B12" w:rsidRDefault="00701D0A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0" w:type="pct"/>
            <w:vAlign w:val="bottom"/>
          </w:tcPr>
          <w:p w14:paraId="38D905FC" w14:textId="77777777" w:rsidR="00A030EC" w:rsidRPr="00D21B12" w:rsidRDefault="00A030EC" w:rsidP="002F7C5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78C770B5" w14:textId="77777777" w:rsidR="00A030EC" w:rsidRPr="00D21B12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10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0" w:type="pct"/>
            <w:vAlign w:val="bottom"/>
          </w:tcPr>
          <w:p w14:paraId="163BB9A1" w14:textId="77777777" w:rsidR="00A030EC" w:rsidRPr="00D21B12" w:rsidRDefault="00A030EC" w:rsidP="002F7C5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0C4D224B" w14:textId="606F2A41" w:rsidR="00A030EC" w:rsidRPr="00D21B12" w:rsidRDefault="00701D0A" w:rsidP="002F7C5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51" w:type="pct"/>
            <w:vAlign w:val="bottom"/>
          </w:tcPr>
          <w:p w14:paraId="062951B2" w14:textId="77777777" w:rsidR="00A030EC" w:rsidRPr="00D21B12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7A2FC0D9" w14:textId="77777777" w:rsidR="00A030EC" w:rsidRPr="00D21B12" w:rsidRDefault="00A030EC" w:rsidP="002F7C55">
            <w:pPr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</w:tr>
      <w:tr w:rsidR="005B4635" w:rsidRPr="00D21B12" w14:paraId="3465DD78" w14:textId="77777777" w:rsidTr="002F7C55">
        <w:trPr>
          <w:trHeight w:val="144"/>
        </w:trPr>
        <w:tc>
          <w:tcPr>
            <w:tcW w:w="751" w:type="pct"/>
          </w:tcPr>
          <w:p w14:paraId="2C905C39" w14:textId="77777777" w:rsidR="00A030EC" w:rsidRPr="00D21B12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ซิสเต็ม แอนด์ </w:t>
            </w:r>
          </w:p>
          <w:p w14:paraId="1AC9BEBD" w14:textId="77777777" w:rsidR="00D21B12" w:rsidRPr="00D21B12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ซอฟท์แวร์ </w:t>
            </w:r>
          </w:p>
          <w:p w14:paraId="392EBBCB" w14:textId="37F3B093" w:rsidR="00A030EC" w:rsidRPr="00D21B12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เซอร์วิสเซส</w:t>
            </w:r>
          </w:p>
          <w:p w14:paraId="50E7205B" w14:textId="77777777" w:rsidR="00A030EC" w:rsidRPr="00D21B12" w:rsidRDefault="00A030EC" w:rsidP="007D66DB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735" w:type="pct"/>
            <w:vAlign w:val="bottom"/>
          </w:tcPr>
          <w:p w14:paraId="557B50AD" w14:textId="77777777" w:rsidR="00272EA2" w:rsidRDefault="00D21B12" w:rsidP="00272EA2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</w:t>
            </w:r>
          </w:p>
          <w:p w14:paraId="4DD11315" w14:textId="63E4A42D" w:rsidR="00A030EC" w:rsidRPr="00D21B12" w:rsidRDefault="00D21B12" w:rsidP="00272EA2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ต่าง</w:t>
            </w:r>
            <w:r w:rsidR="00DF3355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ๆที่เกี่ยวข้องกับเกมส์วีอาร์</w:t>
            </w:r>
          </w:p>
        </w:tc>
        <w:tc>
          <w:tcPr>
            <w:tcW w:w="495" w:type="pct"/>
            <w:vAlign w:val="bottom"/>
          </w:tcPr>
          <w:p w14:paraId="70EBDBC8" w14:textId="0EFAC476" w:rsidR="00A030EC" w:rsidRPr="00D21B12" w:rsidRDefault="00A030EC" w:rsidP="002F7C55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49" w:type="pct"/>
            <w:vAlign w:val="bottom"/>
          </w:tcPr>
          <w:p w14:paraId="235B7188" w14:textId="77777777" w:rsidR="00A030EC" w:rsidRPr="00D21B12" w:rsidRDefault="00A030EC" w:rsidP="002F7C55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061F3B36" w14:textId="6A29C718" w:rsidR="00701D0A" w:rsidRPr="00D21B12" w:rsidRDefault="00701D0A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50" w:type="pct"/>
            <w:vAlign w:val="bottom"/>
          </w:tcPr>
          <w:p w14:paraId="772F410F" w14:textId="77777777" w:rsidR="00A030EC" w:rsidRPr="00D21B12" w:rsidRDefault="00A030EC" w:rsidP="002F7C55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274959A0" w14:textId="224DCFA8" w:rsidR="00A030EC" w:rsidRPr="00D21B12" w:rsidRDefault="00A030EC" w:rsidP="002F7C55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35</w:t>
            </w:r>
          </w:p>
        </w:tc>
        <w:tc>
          <w:tcPr>
            <w:tcW w:w="50" w:type="pct"/>
          </w:tcPr>
          <w:p w14:paraId="440020DF" w14:textId="77777777" w:rsidR="00A030EC" w:rsidRPr="00D21B12" w:rsidRDefault="00A030EC" w:rsidP="00A11E99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53F9EB5E" w14:textId="2C071251" w:rsidR="00A030EC" w:rsidRPr="00D21B12" w:rsidRDefault="00701D0A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0" w:type="pct"/>
            <w:vAlign w:val="bottom"/>
          </w:tcPr>
          <w:p w14:paraId="35C7659E" w14:textId="77777777" w:rsidR="00A030EC" w:rsidRPr="00D21B12" w:rsidRDefault="00A030EC" w:rsidP="002F7C55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3D922A87" w14:textId="77777777" w:rsidR="00A030EC" w:rsidRPr="00D21B12" w:rsidRDefault="00A030EC" w:rsidP="002F7C55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0" w:type="pct"/>
            <w:vAlign w:val="bottom"/>
          </w:tcPr>
          <w:p w14:paraId="2B764580" w14:textId="77777777" w:rsidR="00A030EC" w:rsidRPr="00D21B12" w:rsidRDefault="00A030EC" w:rsidP="002F7C55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73550BC6" w14:textId="6C3F940F" w:rsidR="00A030EC" w:rsidRPr="00D21B12" w:rsidRDefault="00701D0A" w:rsidP="002F7C55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51" w:type="pct"/>
            <w:vAlign w:val="bottom"/>
          </w:tcPr>
          <w:p w14:paraId="20B1A7B0" w14:textId="77777777" w:rsidR="00A030EC" w:rsidRPr="00D21B12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5A7ACF0C" w14:textId="77777777" w:rsidR="00A030EC" w:rsidRPr="00D21B12" w:rsidRDefault="00A030EC" w:rsidP="002F7C55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</w:tr>
      <w:tr w:rsidR="005B4635" w:rsidRPr="00D21B12" w14:paraId="2C06A986" w14:textId="77777777" w:rsidTr="005B4635">
        <w:trPr>
          <w:trHeight w:val="144"/>
        </w:trPr>
        <w:tc>
          <w:tcPr>
            <w:tcW w:w="751" w:type="pct"/>
          </w:tcPr>
          <w:p w14:paraId="42EE23D4" w14:textId="77777777" w:rsidR="00A030EC" w:rsidRPr="00D21B12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735" w:type="pct"/>
            <w:vAlign w:val="bottom"/>
          </w:tcPr>
          <w:p w14:paraId="44E150AF" w14:textId="77777777" w:rsidR="00A030EC" w:rsidRPr="00D21B12" w:rsidRDefault="00A030EC" w:rsidP="00A11E9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</w:tcPr>
          <w:p w14:paraId="12E12D28" w14:textId="77777777" w:rsidR="00A030EC" w:rsidRPr="00D21B12" w:rsidRDefault="00A030EC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638E1A5E" w14:textId="77777777" w:rsidR="00A030EC" w:rsidRPr="00D21B12" w:rsidRDefault="00A030EC" w:rsidP="00A11E99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</w:tcPr>
          <w:p w14:paraId="5D9662E3" w14:textId="77777777" w:rsidR="00A030EC" w:rsidRPr="00D21B12" w:rsidRDefault="00A030EC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6D5C7707" w14:textId="77777777" w:rsidR="00A030EC" w:rsidRPr="00D21B12" w:rsidRDefault="00A030EC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0F4F3C36" w14:textId="77777777" w:rsidR="00A030EC" w:rsidRPr="00D21B12" w:rsidRDefault="00A030EC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6DC5900C" w14:textId="77777777" w:rsidR="00A030EC" w:rsidRPr="00D21B12" w:rsidRDefault="00A030EC" w:rsidP="00A11E9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4F34118C" w14:textId="77777777" w:rsidR="00A030EC" w:rsidRPr="00D21B12" w:rsidRDefault="00A030EC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1B9204FF" w14:textId="77777777" w:rsidR="00A030EC" w:rsidRPr="00D21B12" w:rsidRDefault="00A030EC" w:rsidP="00A11E9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4BD67C02" w14:textId="77777777" w:rsidR="00A030EC" w:rsidRPr="00D21B12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7E603C9A" w14:textId="77777777" w:rsidR="00A030EC" w:rsidRPr="00D21B12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4" w:type="pct"/>
            <w:vAlign w:val="bottom"/>
          </w:tcPr>
          <w:p w14:paraId="4D01E504" w14:textId="6CA3B653" w:rsidR="00A030EC" w:rsidRPr="00D21B12" w:rsidRDefault="00701D0A" w:rsidP="00A11E99">
            <w:pPr>
              <w:pBdr>
                <w:top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  <w:tc>
          <w:tcPr>
            <w:tcW w:w="51" w:type="pct"/>
          </w:tcPr>
          <w:p w14:paraId="5CBBBB12" w14:textId="77777777" w:rsidR="00A030EC" w:rsidRPr="00D21B12" w:rsidRDefault="00A030EC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29047B9B" w14:textId="77777777" w:rsidR="00A030EC" w:rsidRPr="00D21B12" w:rsidRDefault="00A030EC" w:rsidP="00A11E99">
            <w:pPr>
              <w:pBdr>
                <w:top w:val="sing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23,500</w:t>
            </w:r>
          </w:p>
        </w:tc>
      </w:tr>
      <w:tr w:rsidR="005B4635" w:rsidRPr="00D21B12" w14:paraId="5154D52F" w14:textId="77777777" w:rsidTr="005B4635">
        <w:trPr>
          <w:trHeight w:val="144"/>
        </w:trPr>
        <w:tc>
          <w:tcPr>
            <w:tcW w:w="751" w:type="pct"/>
          </w:tcPr>
          <w:p w14:paraId="16A246B5" w14:textId="086A6202" w:rsidR="00A030EC" w:rsidRPr="00D21B12" w:rsidRDefault="00A030EC" w:rsidP="00A11E99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1B1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</w:p>
        </w:tc>
        <w:tc>
          <w:tcPr>
            <w:tcW w:w="735" w:type="pct"/>
            <w:vAlign w:val="bottom"/>
          </w:tcPr>
          <w:p w14:paraId="6A7F5D1A" w14:textId="77777777" w:rsidR="00A030EC" w:rsidRPr="00D21B12" w:rsidRDefault="00A030EC" w:rsidP="00A11E99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5" w:type="pct"/>
          </w:tcPr>
          <w:p w14:paraId="332395FF" w14:textId="77777777" w:rsidR="00A030EC" w:rsidRPr="00D21B12" w:rsidRDefault="00A030EC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773E3286" w14:textId="77777777" w:rsidR="00A030EC" w:rsidRPr="00D21B12" w:rsidRDefault="00A030EC" w:rsidP="00A11E99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495" w:type="pct"/>
          </w:tcPr>
          <w:p w14:paraId="2825252F" w14:textId="77777777" w:rsidR="00A030EC" w:rsidRPr="00D21B12" w:rsidRDefault="00A030EC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" w:type="pct"/>
          </w:tcPr>
          <w:p w14:paraId="34104222" w14:textId="77777777" w:rsidR="00A030EC" w:rsidRPr="00D21B12" w:rsidRDefault="00A030EC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6EC5E5D2" w14:textId="77777777" w:rsidR="00A030EC" w:rsidRPr="00D21B12" w:rsidRDefault="00A030EC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0" w:type="pct"/>
          </w:tcPr>
          <w:p w14:paraId="390E9077" w14:textId="77777777" w:rsidR="00A030EC" w:rsidRPr="00D21B12" w:rsidRDefault="00A030EC" w:rsidP="00A11E99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7EC903B6" w14:textId="77777777" w:rsidR="00A030EC" w:rsidRPr="00D21B12" w:rsidRDefault="00A030EC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00A05F32" w14:textId="77777777" w:rsidR="00A030EC" w:rsidRPr="00D21B12" w:rsidRDefault="00A030EC" w:rsidP="00A11E99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2370C13B" w14:textId="77777777" w:rsidR="00A030EC" w:rsidRPr="00D21B12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50" w:type="pct"/>
          </w:tcPr>
          <w:p w14:paraId="37B1B386" w14:textId="77777777" w:rsidR="00A030EC" w:rsidRPr="00D21B12" w:rsidRDefault="00A030EC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444" w:type="pct"/>
            <w:vAlign w:val="bottom"/>
          </w:tcPr>
          <w:p w14:paraId="3740FEC6" w14:textId="3D0974A1" w:rsidR="00A030EC" w:rsidRPr="00D21B12" w:rsidRDefault="00701D0A" w:rsidP="00A11E99">
            <w:pP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51" w:type="pct"/>
          </w:tcPr>
          <w:p w14:paraId="537AC10E" w14:textId="77777777" w:rsidR="00A030EC" w:rsidRPr="00D21B12" w:rsidRDefault="00A030EC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274D08BC" w14:textId="77777777" w:rsidR="00A030EC" w:rsidRPr="00D21B12" w:rsidRDefault="00A030EC" w:rsidP="00A11E9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</w:tr>
      <w:tr w:rsidR="005B4635" w:rsidRPr="00D21B12" w14:paraId="1E16E213" w14:textId="77777777" w:rsidTr="005B4635">
        <w:trPr>
          <w:trHeight w:val="144"/>
        </w:trPr>
        <w:tc>
          <w:tcPr>
            <w:tcW w:w="1486" w:type="pct"/>
            <w:gridSpan w:val="2"/>
          </w:tcPr>
          <w:p w14:paraId="4ED89FC3" w14:textId="7D42FFAA" w:rsidR="007D66DB" w:rsidRPr="00D21B12" w:rsidRDefault="007D66DB" w:rsidP="007D66DB">
            <w:pPr>
              <w:tabs>
                <w:tab w:val="decimal" w:pos="486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495" w:type="pct"/>
            <w:vAlign w:val="bottom"/>
          </w:tcPr>
          <w:p w14:paraId="6775E6C3" w14:textId="77777777" w:rsidR="007D66DB" w:rsidRPr="00D21B12" w:rsidRDefault="007D66DB" w:rsidP="00A11E9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9" w:type="pct"/>
          </w:tcPr>
          <w:p w14:paraId="3122A866" w14:textId="77777777" w:rsidR="007D66DB" w:rsidRPr="00D21B12" w:rsidRDefault="007D66DB" w:rsidP="00A11E9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95" w:type="pct"/>
            <w:vAlign w:val="bottom"/>
          </w:tcPr>
          <w:p w14:paraId="19A31791" w14:textId="77777777" w:rsidR="007D66DB" w:rsidRPr="00D21B12" w:rsidRDefault="007D66DB" w:rsidP="00A11E99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20CBC63B" w14:textId="77777777" w:rsidR="007D66DB" w:rsidRPr="00D21B12" w:rsidRDefault="007D66DB" w:rsidP="00A11E9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448093E2" w14:textId="77777777" w:rsidR="007D66DB" w:rsidRPr="00D21B12" w:rsidRDefault="007D66DB" w:rsidP="00A11E99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13B625C3" w14:textId="77777777" w:rsidR="007D66DB" w:rsidRPr="00D21B12" w:rsidRDefault="007D66DB" w:rsidP="00A11E9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  <w:vAlign w:val="bottom"/>
          </w:tcPr>
          <w:p w14:paraId="4DD36974" w14:textId="77777777" w:rsidR="007D66DB" w:rsidRPr="00D21B12" w:rsidRDefault="007D66DB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0" w:type="pct"/>
            <w:vAlign w:val="bottom"/>
          </w:tcPr>
          <w:p w14:paraId="42816926" w14:textId="77777777" w:rsidR="007D66DB" w:rsidRPr="00D21B12" w:rsidRDefault="007D66DB" w:rsidP="00A11E9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45" w:type="pct"/>
          </w:tcPr>
          <w:p w14:paraId="79ABA0C1" w14:textId="77777777" w:rsidR="007D66DB" w:rsidRPr="00D21B12" w:rsidRDefault="007D66DB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0" w:type="pct"/>
          </w:tcPr>
          <w:p w14:paraId="48431708" w14:textId="77777777" w:rsidR="007D66DB" w:rsidRPr="00D21B12" w:rsidRDefault="007D66DB" w:rsidP="00A11E99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44" w:type="pct"/>
            <w:shd w:val="clear" w:color="auto" w:fill="auto"/>
            <w:vAlign w:val="bottom"/>
          </w:tcPr>
          <w:p w14:paraId="50D75EC1" w14:textId="0955DBE2" w:rsidR="007D66DB" w:rsidRPr="00D21B12" w:rsidRDefault="007D66DB" w:rsidP="00A11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  <w:tc>
          <w:tcPr>
            <w:tcW w:w="51" w:type="pct"/>
          </w:tcPr>
          <w:p w14:paraId="715AEB93" w14:textId="77777777" w:rsidR="007D66DB" w:rsidRPr="00D21B12" w:rsidRDefault="007D66DB" w:rsidP="00A11E9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480C61F5" w14:textId="77777777" w:rsidR="007D66DB" w:rsidRPr="00D21B12" w:rsidRDefault="007D66DB" w:rsidP="00A11E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1B1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20,000</w:t>
            </w:r>
          </w:p>
        </w:tc>
      </w:tr>
    </w:tbl>
    <w:p w14:paraId="757192B9" w14:textId="68B1510C" w:rsidR="00701D0A" w:rsidRPr="00026097" w:rsidRDefault="00701D0A" w:rsidP="005B4635">
      <w:pPr>
        <w:tabs>
          <w:tab w:val="left" w:pos="180"/>
          <w:tab w:val="left" w:pos="450"/>
        </w:tabs>
        <w:spacing w:before="2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026097">
        <w:rPr>
          <w:rFonts w:asciiTheme="majorBidi" w:hAnsiTheme="majorBidi" w:cstheme="majorBidi"/>
          <w:color w:val="000000"/>
          <w:spacing w:val="-2"/>
          <w:sz w:val="28"/>
        </w:rPr>
        <w:t xml:space="preserve">12.2 </w:t>
      </w:r>
      <w:r w:rsidRPr="00026097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การขายเงินลงทุนในบริษัทร่วม</w:t>
      </w:r>
    </w:p>
    <w:p w14:paraId="6A178AD9" w14:textId="5579C9C4" w:rsidR="00701D0A" w:rsidRDefault="00026097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เมื่อวันที่ </w:t>
      </w:r>
      <w:r w:rsidR="00F515E2">
        <w:rPr>
          <w:rFonts w:asciiTheme="majorBidi" w:hAnsiTheme="majorBidi"/>
          <w:color w:val="000000"/>
          <w:spacing w:val="-2"/>
          <w:sz w:val="28"/>
        </w:rPr>
        <w:t>10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มีนาคม </w:t>
      </w:r>
      <w:r w:rsidR="00F515E2">
        <w:rPr>
          <w:rFonts w:asciiTheme="majorBidi" w:hAnsiTheme="majorBidi"/>
          <w:color w:val="000000"/>
          <w:spacing w:val="-2"/>
          <w:sz w:val="28"/>
        </w:rPr>
        <w:t>2564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ที่ประชุมคณะกรรมการบริษัท</w:t>
      </w:r>
      <w:r w:rsidR="00DF3355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ครั้งที่ </w:t>
      </w:r>
      <w:r w:rsidRPr="00D21B12">
        <w:rPr>
          <w:rFonts w:asciiTheme="majorBidi" w:hAnsiTheme="majorBidi"/>
          <w:color w:val="000000"/>
          <w:spacing w:val="-2"/>
          <w:sz w:val="28"/>
        </w:rPr>
        <w:t>3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>/</w:t>
      </w:r>
      <w:r w:rsidRPr="00D21B12">
        <w:rPr>
          <w:rFonts w:asciiTheme="majorBidi" w:hAnsiTheme="majorBidi"/>
          <w:color w:val="000000"/>
          <w:spacing w:val="-2"/>
          <w:sz w:val="28"/>
        </w:rPr>
        <w:t>2564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ของ บริษัท เซเว่น ยูทิลิตี้ส์ แอนด์ พาวเวอร์ จำกัด (มหาชน) (“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7UP”)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>ได้มีมติอนุมัติให้ขายหุ้นสามัญของ บริษัท ยูนิเวอร์แซล เวสต์ แมเนจเม้นท์ จำกัด (“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UWM”)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>ซึ่งเป็นบริษัทที่ บริษัท เฟอร์รั่ม เอ็นเนอร์ยี่ จำกัด (“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FER-EN”)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Pr="00D21B12">
        <w:rPr>
          <w:rFonts w:asciiTheme="majorBidi" w:hAnsiTheme="majorBidi"/>
          <w:color w:val="000000"/>
          <w:spacing w:val="-2"/>
          <w:sz w:val="28"/>
        </w:rPr>
        <w:t>30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>.</w:t>
      </w:r>
      <w:r w:rsidRPr="00D21B12">
        <w:rPr>
          <w:rFonts w:asciiTheme="majorBidi" w:hAnsiTheme="majorBidi"/>
          <w:color w:val="000000"/>
          <w:spacing w:val="-2"/>
          <w:sz w:val="28"/>
        </w:rPr>
        <w:t>00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โดย 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FER-EN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>เป็นบริษัทที่ บริษัท เฟอร์รั่ม แคปปิตอล จำกัด (“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FER-CAP”)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ถือหุ้นอยู่ในสัดส่วนร้อยละ </w:t>
      </w:r>
      <w:r w:rsidR="00F515E2">
        <w:rPr>
          <w:rFonts w:asciiTheme="majorBidi" w:hAnsiTheme="majorBidi"/>
          <w:color w:val="000000"/>
          <w:spacing w:val="-2"/>
          <w:sz w:val="28"/>
        </w:rPr>
        <w:t>99.99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และ 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FER-CAP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เป็นบริษัทที่ 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7UP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>ถือหุ้นอยู่ในสัดส่วน</w:t>
      </w:r>
      <w:r w:rsidR="00636E39">
        <w:rPr>
          <w:rFonts w:asciiTheme="majorBidi" w:hAnsiTheme="majorBidi"/>
          <w:color w:val="000000"/>
          <w:spacing w:val="-2"/>
          <w:sz w:val="28"/>
        </w:rPr>
        <w:t xml:space="preserve"> 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ร้อยละ </w:t>
      </w:r>
      <w:r w:rsidRPr="00D21B12">
        <w:rPr>
          <w:rFonts w:asciiTheme="majorBidi" w:hAnsiTheme="majorBidi"/>
          <w:color w:val="000000"/>
          <w:spacing w:val="-2"/>
          <w:sz w:val="28"/>
        </w:rPr>
        <w:t>99.99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โดยขายหุ้นสามัญของ </w:t>
      </w:r>
      <w:r w:rsidRPr="00D21B12">
        <w:rPr>
          <w:rFonts w:asciiTheme="majorBidi" w:hAnsiTheme="majorBidi"/>
          <w:color w:val="000000"/>
          <w:spacing w:val="-2"/>
          <w:sz w:val="28"/>
        </w:rPr>
        <w:t xml:space="preserve">UWM 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ในสัดส่วนร้อยละ </w:t>
      </w:r>
      <w:r w:rsidR="00F515E2">
        <w:rPr>
          <w:rFonts w:asciiTheme="majorBidi" w:hAnsiTheme="majorBidi"/>
          <w:color w:val="000000"/>
          <w:spacing w:val="-2"/>
          <w:sz w:val="28"/>
        </w:rPr>
        <w:t>30.00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ของทุนจดทะเบียน หรือจำนวน </w:t>
      </w:r>
      <w:r w:rsidRPr="00D21B12">
        <w:rPr>
          <w:rFonts w:asciiTheme="majorBidi" w:hAnsiTheme="majorBidi"/>
          <w:color w:val="000000"/>
          <w:spacing w:val="-2"/>
          <w:sz w:val="28"/>
        </w:rPr>
        <w:t>1,350,000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หุ้น ในมูลค่า </w:t>
      </w:r>
      <w:r w:rsidRPr="00D21B12">
        <w:rPr>
          <w:rFonts w:asciiTheme="majorBidi" w:hAnsiTheme="majorBidi"/>
          <w:color w:val="000000"/>
          <w:spacing w:val="-2"/>
          <w:sz w:val="28"/>
        </w:rPr>
        <w:t>270</w:t>
      </w:r>
      <w:r w:rsidRPr="00D21B12">
        <w:rPr>
          <w:rFonts w:asciiTheme="majorBidi" w:hAnsiTheme="majorBidi"/>
          <w:color w:val="000000"/>
          <w:spacing w:val="-2"/>
          <w:sz w:val="28"/>
          <w:cs/>
        </w:rPr>
        <w:t xml:space="preserve"> ล้านบาท ให้แก่บุคคลภายนอก</w:t>
      </w:r>
      <w:r w:rsidR="005522AD">
        <w:rPr>
          <w:rFonts w:asciiTheme="majorBidi" w:hAnsiTheme="majorBidi" w:hint="cs"/>
          <w:color w:val="000000"/>
          <w:spacing w:val="-2"/>
          <w:sz w:val="28"/>
          <w:cs/>
        </w:rPr>
        <w:t xml:space="preserve">เมื่อวันที่ </w:t>
      </w:r>
      <w:r w:rsidR="005522AD">
        <w:rPr>
          <w:rFonts w:asciiTheme="majorBidi" w:hAnsiTheme="majorBidi"/>
          <w:color w:val="000000"/>
          <w:spacing w:val="-2"/>
          <w:sz w:val="28"/>
        </w:rPr>
        <w:t xml:space="preserve">31 </w:t>
      </w:r>
      <w:r w:rsidR="005522AD">
        <w:rPr>
          <w:rFonts w:asciiTheme="majorBidi" w:hAnsiTheme="majorBidi" w:hint="cs"/>
          <w:color w:val="000000"/>
          <w:spacing w:val="-2"/>
          <w:sz w:val="28"/>
          <w:cs/>
        </w:rPr>
        <w:t xml:space="preserve">มีนาคม </w:t>
      </w:r>
      <w:r w:rsidR="005522AD">
        <w:rPr>
          <w:rFonts w:asciiTheme="majorBidi" w:hAnsiTheme="majorBidi"/>
          <w:color w:val="000000"/>
          <w:spacing w:val="-2"/>
          <w:sz w:val="28"/>
        </w:rPr>
        <w:t>2564</w:t>
      </w:r>
    </w:p>
    <w:p w14:paraId="784A1428" w14:textId="4CF43FBC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13DFD37" w14:textId="522812BA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 w:hint="cs"/>
          <w:color w:val="000000"/>
          <w:spacing w:val="-2"/>
          <w:sz w:val="28"/>
          <w:cs/>
        </w:rPr>
      </w:pPr>
    </w:p>
    <w:p w14:paraId="66634B0D" w14:textId="0A4317A1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4AEE302A" w14:textId="2EBA8956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4533660F" w14:textId="5FDF21AB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0E1B7D42" w14:textId="4FA1022D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6EDD50D6" w14:textId="3B730F70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48241287" w14:textId="44B6E4C5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37732E9C" w14:textId="77777777" w:rsidR="00197B8E" w:rsidRDefault="00197B8E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15C6933F" w14:textId="4F7188F8" w:rsidR="00B61366" w:rsidRDefault="00B61366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1A0723A" w14:textId="77777777" w:rsidR="00F9312A" w:rsidRPr="00D21B12" w:rsidRDefault="00F9312A" w:rsidP="00D21B12">
      <w:pPr>
        <w:spacing w:before="120" w:after="12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6EE62B93" w14:textId="16C2E106" w:rsidR="00641F25" w:rsidRDefault="00641F25" w:rsidP="005B4635">
      <w:pPr>
        <w:pStyle w:val="ListParagraph"/>
        <w:numPr>
          <w:ilvl w:val="0"/>
          <w:numId w:val="21"/>
        </w:numPr>
        <w:tabs>
          <w:tab w:val="left" w:pos="90"/>
          <w:tab w:val="left" w:pos="630"/>
        </w:tabs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871D2B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ลงทุนในการร่วมค้า</w:t>
      </w:r>
    </w:p>
    <w:p w14:paraId="0F22A8DB" w14:textId="1C34A0EB" w:rsidR="00641F25" w:rsidRPr="00B7094C" w:rsidRDefault="00641F25" w:rsidP="00B7094C">
      <w:pPr>
        <w:pStyle w:val="ListParagraph"/>
        <w:numPr>
          <w:ilvl w:val="1"/>
          <w:numId w:val="2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7094C">
        <w:rPr>
          <w:rFonts w:asciiTheme="majorBidi" w:hAnsiTheme="majorBidi" w:cstheme="majorBidi"/>
          <w:spacing w:val="-6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Pr="00B7094C">
        <w:rPr>
          <w:rFonts w:asciiTheme="majorBidi" w:hAnsiTheme="majorBidi" w:cstheme="majorBidi"/>
          <w:spacing w:val="-6"/>
          <w:sz w:val="28"/>
        </w:rPr>
        <w:t xml:space="preserve"> </w:t>
      </w:r>
      <w:r w:rsidRPr="00B7094C">
        <w:rPr>
          <w:rFonts w:asciiTheme="majorBidi" w:hAnsiTheme="majorBidi" w:cstheme="majorBidi"/>
          <w:spacing w:val="-6"/>
          <w:sz w:val="28"/>
          <w:cs/>
        </w:rPr>
        <w:t>มีรายละเอียดดังต่อไปนี้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3"/>
        <w:gridCol w:w="987"/>
        <w:gridCol w:w="90"/>
        <w:gridCol w:w="99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990"/>
      </w:tblGrid>
      <w:tr w:rsidR="00641F25" w:rsidRPr="00F515E2" w14:paraId="3A13916F" w14:textId="77777777" w:rsidTr="00066700">
        <w:tc>
          <w:tcPr>
            <w:tcW w:w="2070" w:type="dxa"/>
          </w:tcPr>
          <w:p w14:paraId="3FB4962D" w14:textId="77777777" w:rsidR="00641F25" w:rsidRPr="00F515E2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</w:tcPr>
          <w:p w14:paraId="0DF2142B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1AFC649B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FAC3D83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0B50F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14EF04ED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CB0F8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3DEEC4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nil"/>
            </w:tcBorders>
            <w:vAlign w:val="bottom"/>
          </w:tcPr>
          <w:p w14:paraId="10FD926C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AE6FC11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3A611947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</w:t>
            </w: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F515E2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641F25" w:rsidRPr="00F515E2" w14:paraId="13E2137D" w14:textId="77777777" w:rsidTr="00066700">
        <w:tc>
          <w:tcPr>
            <w:tcW w:w="2070" w:type="dxa"/>
            <w:tcBorders>
              <w:bottom w:val="nil"/>
            </w:tcBorders>
          </w:tcPr>
          <w:p w14:paraId="1BBF2498" w14:textId="77777777" w:rsidR="00641F25" w:rsidRPr="00F515E2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</w:tcPr>
          <w:p w14:paraId="0EEBA9D2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01DEA586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580BD0D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E17E7B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BE0E99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D42DC39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9074BFA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37FA846C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0B6EB78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47411F8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41F25" w:rsidRPr="00F515E2" w14:paraId="6C43D597" w14:textId="77777777" w:rsidTr="00066700">
        <w:tc>
          <w:tcPr>
            <w:tcW w:w="2070" w:type="dxa"/>
            <w:tcBorders>
              <w:bottom w:val="nil"/>
            </w:tcBorders>
            <w:vAlign w:val="bottom"/>
          </w:tcPr>
          <w:p w14:paraId="63126552" w14:textId="77777777" w:rsidR="00641F25" w:rsidRPr="00F515E2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bottom w:val="nil"/>
            </w:tcBorders>
            <w:vAlign w:val="bottom"/>
          </w:tcPr>
          <w:p w14:paraId="53C5DC7F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A8C894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E23CACE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E281009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F515E2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FC02E2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</w:t>
            </w: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F515E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C077B3B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6C2F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28B63A8A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71F09673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9D35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641F25" w:rsidRPr="00F515E2" w14:paraId="71160C62" w14:textId="77777777" w:rsidTr="00066700">
        <w:trPr>
          <w:trHeight w:val="188"/>
        </w:trPr>
        <w:tc>
          <w:tcPr>
            <w:tcW w:w="2070" w:type="dxa"/>
            <w:tcBorders>
              <w:top w:val="nil"/>
              <w:bottom w:val="nil"/>
            </w:tcBorders>
          </w:tcPr>
          <w:p w14:paraId="0165EBCF" w14:textId="77777777" w:rsidR="00641F25" w:rsidRPr="00F515E2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" w:type="dxa"/>
            <w:tcBorders>
              <w:top w:val="nil"/>
            </w:tcBorders>
          </w:tcPr>
          <w:p w14:paraId="3E1411AE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2F723DE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E27D0EA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88695F8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3439C3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98D28A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5D1FD22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3E8C4B7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13CF5F46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6BC27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CECCEBA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C39601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115E7584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CEF190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641F25" w:rsidRPr="00F515E2" w14:paraId="56869566" w14:textId="77777777" w:rsidTr="00066700">
        <w:trPr>
          <w:trHeight w:val="188"/>
        </w:trPr>
        <w:tc>
          <w:tcPr>
            <w:tcW w:w="2070" w:type="dxa"/>
            <w:tcBorders>
              <w:bottom w:val="single" w:sz="4" w:space="0" w:color="auto"/>
            </w:tcBorders>
          </w:tcPr>
          <w:p w14:paraId="75E5FB2B" w14:textId="77777777" w:rsidR="00641F25" w:rsidRPr="00F515E2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93" w:type="dxa"/>
          </w:tcPr>
          <w:p w14:paraId="12E18C4C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1CFF3D5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0" w:type="dxa"/>
          </w:tcPr>
          <w:p w14:paraId="51CA235F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BBCA0E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09434D10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00759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1456C570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E126F0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5B9FA971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342F3E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90" w:type="dxa"/>
          </w:tcPr>
          <w:p w14:paraId="4805132C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D5AED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90" w:type="dxa"/>
          </w:tcPr>
          <w:p w14:paraId="4C55E4B4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3A67C" w14:textId="77777777" w:rsidR="00641F25" w:rsidRPr="00F515E2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</w:tr>
      <w:tr w:rsidR="00EC508C" w:rsidRPr="00F515E2" w14:paraId="7C807C49" w14:textId="77777777" w:rsidTr="00AD7D1A">
        <w:tc>
          <w:tcPr>
            <w:tcW w:w="2070" w:type="dxa"/>
          </w:tcPr>
          <w:p w14:paraId="041E464C" w14:textId="77777777" w:rsidR="00EC508C" w:rsidRPr="00F515E2" w:rsidRDefault="00EC508C" w:rsidP="00EC508C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F515E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93" w:type="dxa"/>
          </w:tcPr>
          <w:p w14:paraId="187B75BA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5360292D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</w:t>
            </w:r>
          </w:p>
          <w:p w14:paraId="2B187D90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624" w:right="1" w:firstLine="624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ชำระบัญชี</w:t>
            </w:r>
          </w:p>
        </w:tc>
        <w:tc>
          <w:tcPr>
            <w:tcW w:w="90" w:type="dxa"/>
          </w:tcPr>
          <w:p w14:paraId="6595CB76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B5904" w14:textId="5985033E" w:rsidR="00EC508C" w:rsidRPr="0037588A" w:rsidRDefault="00EC508C" w:rsidP="00AD7D1A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90" w:type="dxa"/>
            <w:vAlign w:val="bottom"/>
          </w:tcPr>
          <w:p w14:paraId="4E82BE8D" w14:textId="77777777" w:rsidR="00EC508C" w:rsidRPr="0037588A" w:rsidRDefault="00EC508C" w:rsidP="00AD7D1A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07BC" w14:textId="5EDA59B5" w:rsidR="00EC508C" w:rsidRPr="0037588A" w:rsidRDefault="00EC508C" w:rsidP="00AD7D1A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90" w:type="dxa"/>
            <w:vAlign w:val="bottom"/>
          </w:tcPr>
          <w:p w14:paraId="6F9668F9" w14:textId="77777777" w:rsidR="00EC508C" w:rsidRPr="0037588A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84602B4" w14:textId="79B05C14" w:rsidR="00EC508C" w:rsidRPr="00F515E2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30E2A31C" w14:textId="77777777" w:rsidR="00EC508C" w:rsidRPr="0037588A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983C6C" w14:textId="7DC9579C" w:rsidR="00EC508C" w:rsidRPr="00F515E2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852A724" w14:textId="77777777" w:rsidR="00EC508C" w:rsidRPr="0037588A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5E2FADB" w14:textId="3032EEB0" w:rsidR="00EC508C" w:rsidRPr="0037588A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9,000</w:t>
            </w:r>
          </w:p>
        </w:tc>
        <w:tc>
          <w:tcPr>
            <w:tcW w:w="90" w:type="dxa"/>
            <w:vAlign w:val="bottom"/>
          </w:tcPr>
          <w:p w14:paraId="0FBE5C48" w14:textId="77777777" w:rsidR="00EC508C" w:rsidRPr="0037588A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E6FCE4" w14:textId="2CFBA8E2" w:rsidR="00EC508C" w:rsidRPr="0037588A" w:rsidRDefault="00EC508C" w:rsidP="001C5F71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EC508C" w:rsidRPr="00F515E2" w14:paraId="57F0CB77" w14:textId="77777777" w:rsidTr="00066700">
        <w:trPr>
          <w:trHeight w:val="306"/>
        </w:trPr>
        <w:tc>
          <w:tcPr>
            <w:tcW w:w="2070" w:type="dxa"/>
            <w:tcBorders>
              <w:bottom w:val="nil"/>
            </w:tcBorders>
          </w:tcPr>
          <w:p w14:paraId="682CE4F8" w14:textId="743EA583" w:rsidR="00EC508C" w:rsidRPr="00F515E2" w:rsidRDefault="00EC508C" w:rsidP="00EC508C">
            <w:pPr>
              <w:ind w:left="540" w:hanging="54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515E2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F515E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515E2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93" w:type="dxa"/>
            <w:tcBorders>
              <w:bottom w:val="nil"/>
            </w:tcBorders>
          </w:tcPr>
          <w:p w14:paraId="1D58E007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5972F87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0736B8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3CB013D" w14:textId="77777777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DFB7D8A" w14:textId="77777777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0C050E" w14:textId="77777777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C2AAF8B" w14:textId="77777777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9D4FF3" w14:textId="4D8AC2DD" w:rsidR="00EC508C" w:rsidRPr="00F515E2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7588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10D8B2" w14:textId="77777777" w:rsidR="00EC508C" w:rsidRPr="00F515E2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60013" w14:textId="5F626D2D" w:rsidR="00EC508C" w:rsidRPr="00F515E2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37588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54DC9D2" w14:textId="77777777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444CDD" w14:textId="5E034FD5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(9,000)</w:t>
            </w:r>
          </w:p>
        </w:tc>
        <w:tc>
          <w:tcPr>
            <w:tcW w:w="90" w:type="dxa"/>
            <w:tcBorders>
              <w:bottom w:val="nil"/>
            </w:tcBorders>
          </w:tcPr>
          <w:p w14:paraId="3B459061" w14:textId="77777777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C0A7C3" w14:textId="401A7B37" w:rsidR="00EC508C" w:rsidRPr="0037588A" w:rsidRDefault="00EC508C" w:rsidP="0037588A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EC508C" w:rsidRPr="00F515E2" w14:paraId="062F0415" w14:textId="77777777" w:rsidTr="00066700">
        <w:tc>
          <w:tcPr>
            <w:tcW w:w="2070" w:type="dxa"/>
            <w:tcBorders>
              <w:bottom w:val="nil"/>
            </w:tcBorders>
          </w:tcPr>
          <w:p w14:paraId="4BBA7629" w14:textId="77777777" w:rsidR="00EC508C" w:rsidRPr="00F515E2" w:rsidRDefault="00EC508C" w:rsidP="00EC508C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F515E2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93" w:type="dxa"/>
            <w:tcBorders>
              <w:bottom w:val="nil"/>
            </w:tcBorders>
          </w:tcPr>
          <w:p w14:paraId="4B53EC3E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D9AEF32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D747D9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EC453F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F294DA3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E94588D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162079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87031" w14:textId="52F5C8D7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515E2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4B24BE0C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9BBFAE" w14:textId="3A26D478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515E2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01155094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0F37E" w14:textId="7EB1DCCD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F515E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A49E550" w14:textId="77777777" w:rsidR="00EC508C" w:rsidRPr="00F515E2" w:rsidRDefault="00EC508C" w:rsidP="00EC508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F30C7" w14:textId="0870A32E" w:rsidR="00EC508C" w:rsidRPr="00F515E2" w:rsidRDefault="00EC508C" w:rsidP="00EC508C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515E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54BC5F89" w14:textId="2A0E19AF" w:rsidR="00641F25" w:rsidRDefault="00641F25" w:rsidP="00641F2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lang w:val="en-GB"/>
        </w:rPr>
      </w:pP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7606A3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และปัจจุบันอยู่ระหว่างการชำระบัญชี</w:t>
      </w:r>
      <w:r w:rsidRPr="00871D2B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</w:p>
    <w:p w14:paraId="1E3F8217" w14:textId="5F8E8757" w:rsidR="00B7094C" w:rsidRPr="00B7094C" w:rsidRDefault="00B7094C" w:rsidP="009D510B">
      <w:pPr>
        <w:pStyle w:val="ListParagraph"/>
        <w:numPr>
          <w:ilvl w:val="1"/>
          <w:numId w:val="21"/>
        </w:numPr>
        <w:spacing w:before="120" w:line="240" w:lineRule="atLeast"/>
        <w:ind w:left="360" w:hanging="360"/>
        <w:jc w:val="thaiDistribute"/>
        <w:rPr>
          <w:rFonts w:asciiTheme="majorBidi" w:hAnsiTheme="majorBidi" w:cstheme="majorBidi"/>
          <w:spacing w:val="-6"/>
          <w:sz w:val="28"/>
        </w:rPr>
      </w:pPr>
      <w:r w:rsidRPr="00B7094C">
        <w:rPr>
          <w:rFonts w:ascii="Angsana New" w:hAnsi="Angsana New"/>
          <w:sz w:val="28"/>
          <w:cs/>
          <w:lang w:eastAsia="en-GB"/>
        </w:rPr>
        <w:t xml:space="preserve">กิจการร่วมค้าเอ็มเซ็ท </w:t>
      </w:r>
      <w:r w:rsidRPr="00B7094C">
        <w:rPr>
          <w:rFonts w:ascii="Angsana New" w:hAnsi="Angsana New"/>
          <w:sz w:val="28"/>
          <w:lang w:eastAsia="en-GB"/>
        </w:rPr>
        <w:t xml:space="preserve">(“MSET Joint Venture”) </w:t>
      </w:r>
      <w:r w:rsidRPr="00B7094C">
        <w:rPr>
          <w:rFonts w:ascii="Angsana New" w:hAnsi="Angsana New"/>
          <w:sz w:val="28"/>
          <w:cs/>
          <w:lang w:eastAsia="en-GB"/>
        </w:rPr>
        <w:t xml:space="preserve">เป็นการดำเนินงานร่วมกัน </w:t>
      </w:r>
      <w:r w:rsidRPr="00B7094C">
        <w:rPr>
          <w:rFonts w:ascii="Angsana New" w:hAnsi="Angsana New"/>
          <w:sz w:val="28"/>
          <w:lang w:eastAsia="en-GB"/>
        </w:rPr>
        <w:t xml:space="preserve">(Joint Operation) </w:t>
      </w:r>
      <w:r w:rsidRPr="00B7094C">
        <w:rPr>
          <w:rFonts w:ascii="Angsana New" w:hAnsi="Angsana New"/>
          <w:sz w:val="28"/>
          <w:cs/>
          <w:lang w:eastAsia="en-GB"/>
        </w:rPr>
        <w:t xml:space="preserve">จากการทำสัญญา เมื่อวันที่ </w:t>
      </w:r>
      <w:r w:rsidRPr="00B7094C">
        <w:rPr>
          <w:rFonts w:ascii="Angsana New" w:hAnsi="Angsana New"/>
          <w:sz w:val="28"/>
          <w:lang w:eastAsia="en-GB"/>
        </w:rPr>
        <w:t xml:space="preserve">1 </w:t>
      </w:r>
      <w:r w:rsidRPr="00B7094C">
        <w:rPr>
          <w:rFonts w:ascii="Angsana New" w:hAnsi="Angsana New"/>
          <w:sz w:val="28"/>
          <w:cs/>
          <w:lang w:eastAsia="en-GB"/>
        </w:rPr>
        <w:t xml:space="preserve">ธันวาคม </w:t>
      </w:r>
      <w:r w:rsidRPr="00B7094C">
        <w:rPr>
          <w:rFonts w:ascii="Angsana New" w:hAnsi="Angsana New"/>
          <w:sz w:val="28"/>
          <w:lang w:eastAsia="en-GB"/>
        </w:rPr>
        <w:t xml:space="preserve">2563 </w:t>
      </w:r>
      <w:r w:rsidRPr="00B7094C">
        <w:rPr>
          <w:rFonts w:ascii="Angsana New" w:hAnsi="Angsana New"/>
          <w:sz w:val="28"/>
          <w:cs/>
          <w:lang w:eastAsia="en-GB"/>
        </w:rPr>
        <w:t xml:space="preserve">โดยมีวัตถุประสงค์เพื่อดำเนินการเข้าร่วมเสนอราคาและรับงานโครงการ งานก่อสร้าง งานปรับปรุง และติดตั้งทดแทนระบบวิทยุสื่อสารดิจิตอล บนทางหลวงพิเศษหมายเลข </w:t>
      </w:r>
      <w:r w:rsidRPr="00B7094C">
        <w:rPr>
          <w:rFonts w:ascii="Angsana New" w:hAnsi="Angsana New"/>
          <w:sz w:val="28"/>
          <w:lang w:eastAsia="en-GB"/>
        </w:rPr>
        <w:t xml:space="preserve">7 </w:t>
      </w:r>
      <w:r w:rsidRPr="00B7094C">
        <w:rPr>
          <w:rFonts w:ascii="Angsana New" w:hAnsi="Angsana New"/>
          <w:sz w:val="28"/>
          <w:cs/>
          <w:lang w:eastAsia="en-GB"/>
        </w:rPr>
        <w:t xml:space="preserve">และหมายเลข </w:t>
      </w:r>
      <w:r w:rsidRPr="00B7094C">
        <w:rPr>
          <w:rFonts w:ascii="Angsana New" w:hAnsi="Angsana New"/>
          <w:sz w:val="28"/>
          <w:lang w:eastAsia="en-GB"/>
        </w:rPr>
        <w:t xml:space="preserve">9 </w:t>
      </w:r>
      <w:r w:rsidRPr="00B7094C">
        <w:rPr>
          <w:rFonts w:ascii="Angsana New" w:hAnsi="Angsana New"/>
          <w:sz w:val="28"/>
          <w:cs/>
          <w:lang w:eastAsia="en-GB"/>
        </w:rPr>
        <w:t xml:space="preserve">ด้วยวิธีประกวดราคาอิเล็กทรอนิกส์ </w:t>
      </w:r>
      <w:r w:rsidR="002C66CB">
        <w:rPr>
          <w:rFonts w:ascii="Angsana New" w:hAnsi="Angsana New"/>
          <w:sz w:val="28"/>
          <w:lang w:eastAsia="en-GB"/>
        </w:rPr>
        <w:t xml:space="preserve">   </w:t>
      </w:r>
      <w:r w:rsidRPr="00B7094C">
        <w:rPr>
          <w:rFonts w:ascii="Angsana New" w:hAnsi="Angsana New"/>
          <w:sz w:val="28"/>
          <w:cs/>
          <w:lang w:eastAsia="en-GB"/>
        </w:rPr>
        <w:t>(</w:t>
      </w:r>
      <w:r w:rsidRPr="00B7094C">
        <w:rPr>
          <w:rFonts w:ascii="Angsana New" w:hAnsi="Angsana New"/>
          <w:sz w:val="28"/>
          <w:lang w:eastAsia="en-GB"/>
        </w:rPr>
        <w:t xml:space="preserve">e-bidding) </w:t>
      </w:r>
      <w:r w:rsidRPr="00B7094C">
        <w:rPr>
          <w:rFonts w:ascii="Angsana New" w:hAnsi="Angsana New"/>
          <w:sz w:val="28"/>
          <w:cs/>
          <w:lang w:eastAsia="en-GB"/>
        </w:rPr>
        <w:t>โดยผู้ร่วมดำเนินงานของกิจการร่วมค้าเอ็มเซ็ท ได้แก่ บริษัท เอ็ม โซลูชั่น จำกัด ซึ่งเป็นบริษัทย่อยของบริษัท และผู้ร่วมดำเนินงานอีกรายคือ บริษัท เซ็ท กรุ๊ป โซลูชั่น จำกัด</w:t>
      </w:r>
    </w:p>
    <w:p w14:paraId="3DFB92D6" w14:textId="381EBFED" w:rsidR="00B7094C" w:rsidRPr="00B7094C" w:rsidRDefault="00B7094C" w:rsidP="009D510B">
      <w:pPr>
        <w:pStyle w:val="ListParagraph"/>
        <w:spacing w:before="120" w:line="240" w:lineRule="atLeast"/>
        <w:ind w:left="360"/>
        <w:jc w:val="thaiDistribute"/>
        <w:rPr>
          <w:rFonts w:asciiTheme="majorBidi" w:hAnsiTheme="majorBidi" w:cstheme="majorBidi"/>
          <w:spacing w:val="-6"/>
          <w:sz w:val="28"/>
        </w:rPr>
      </w:pPr>
      <w:r w:rsidRPr="00B7094C">
        <w:rPr>
          <w:rFonts w:ascii="Angsana New" w:hAnsi="Angsana New"/>
          <w:sz w:val="28"/>
          <w:cs/>
          <w:lang w:eastAsia="en-GB"/>
        </w:rPr>
        <w:t>ทั้งนี้ผู้ร่วมดำเนินงานของกิจการร่วมค้าเอ็มเซ็ทได้แบ่งส่วนร่วมในความรับผิดชอบที่เกิดขึ้นหรือที่เกี่ยวข้องกับการลงทุน ดังนี้</w:t>
      </w:r>
    </w:p>
    <w:tbl>
      <w:tblPr>
        <w:tblW w:w="0" w:type="auto"/>
        <w:tblInd w:w="1075" w:type="dxa"/>
        <w:tblLook w:val="04A0" w:firstRow="1" w:lastRow="0" w:firstColumn="1" w:lastColumn="0" w:noHBand="0" w:noVBand="1"/>
      </w:tblPr>
      <w:tblGrid>
        <w:gridCol w:w="2610"/>
        <w:gridCol w:w="270"/>
        <w:gridCol w:w="5040"/>
      </w:tblGrid>
      <w:tr w:rsidR="00B7094C" w14:paraId="20FA66EC" w14:textId="77777777" w:rsidTr="00B7094C"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6FCBF9A1" w14:textId="77777777" w:rsidR="00B7094C" w:rsidRDefault="00B7094C">
            <w:pPr>
              <w:jc w:val="center"/>
              <w:rPr>
                <w:rFonts w:ascii="Angsana New" w:hAnsi="Angsana New"/>
                <w:b/>
                <w:bCs/>
                <w:sz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eastAsia="en-GB"/>
              </w:rPr>
              <w:t>ผู้ร่วมดำเนินงานของ</w:t>
            </w:r>
          </w:p>
          <w:p w14:paraId="774A5672" w14:textId="0A83727E" w:rsidR="00B7094C" w:rsidRDefault="00B7094C">
            <w:pPr>
              <w:jc w:val="center"/>
              <w:rPr>
                <w:rFonts w:ascii="Angsana New" w:hAnsi="Angsana New"/>
                <w:b/>
                <w:bCs/>
                <w:sz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eastAsia="en-GB"/>
              </w:rPr>
              <w:t>กิจการร่วมค้าเอ็มเซ็ท</w:t>
            </w:r>
          </w:p>
        </w:tc>
        <w:tc>
          <w:tcPr>
            <w:tcW w:w="270" w:type="dxa"/>
          </w:tcPr>
          <w:p w14:paraId="235CB095" w14:textId="77777777" w:rsidR="00B7094C" w:rsidRDefault="00B7094C">
            <w:pPr>
              <w:jc w:val="center"/>
              <w:rPr>
                <w:rFonts w:ascii="Angsana New" w:hAnsi="Angsana New"/>
                <w:b/>
                <w:bCs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bottom w:val="single" w:sz="4" w:space="0" w:color="auto"/>
            </w:tcBorders>
            <w:hideMark/>
          </w:tcPr>
          <w:p w14:paraId="2AE32E92" w14:textId="77777777" w:rsidR="00B7094C" w:rsidRDefault="00B7094C">
            <w:pPr>
              <w:jc w:val="center"/>
              <w:rPr>
                <w:rFonts w:ascii="Angsana New" w:hAnsi="Angsana New"/>
                <w:b/>
                <w:bCs/>
                <w:sz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eastAsia="en-GB"/>
              </w:rPr>
              <w:t>ส่วนร่วมในความรับผิดชอบที่เกิดขึ้น</w:t>
            </w:r>
          </w:p>
          <w:p w14:paraId="79E3532A" w14:textId="6D3BD18E" w:rsidR="00B7094C" w:rsidRDefault="00B7094C">
            <w:pPr>
              <w:jc w:val="center"/>
              <w:rPr>
                <w:rFonts w:ascii="Angsana New" w:hAnsi="Angsana New"/>
                <w:b/>
                <w:bCs/>
                <w:sz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  <w:lang w:eastAsia="en-GB"/>
              </w:rPr>
              <w:t>หรือที่เกี่ยวข้องกับการลงทุน</w:t>
            </w:r>
          </w:p>
        </w:tc>
      </w:tr>
      <w:tr w:rsidR="00B7094C" w14:paraId="761DD291" w14:textId="77777777" w:rsidTr="00B7094C">
        <w:tc>
          <w:tcPr>
            <w:tcW w:w="2610" w:type="dxa"/>
            <w:tcBorders>
              <w:top w:val="single" w:sz="4" w:space="0" w:color="auto"/>
            </w:tcBorders>
            <w:hideMark/>
          </w:tcPr>
          <w:p w14:paraId="414B3E88" w14:textId="77777777" w:rsidR="00B7094C" w:rsidRDefault="00B7094C">
            <w:pPr>
              <w:rPr>
                <w:rFonts w:ascii="Angsana New" w:hAnsi="Angsana New"/>
                <w:sz w:val="28"/>
                <w:lang w:eastAsia="en-GB"/>
              </w:rPr>
            </w:pPr>
            <w:r>
              <w:rPr>
                <w:rFonts w:ascii="Angsana New" w:hAnsi="Angsana New"/>
                <w:sz w:val="28"/>
                <w:cs/>
                <w:lang w:eastAsia="en-GB"/>
              </w:rPr>
              <w:t>บริษัท เอ็ม โซลูชั่น จำกัด</w:t>
            </w:r>
          </w:p>
        </w:tc>
        <w:tc>
          <w:tcPr>
            <w:tcW w:w="270" w:type="dxa"/>
          </w:tcPr>
          <w:p w14:paraId="2BA386B9" w14:textId="77777777" w:rsidR="00B7094C" w:rsidRDefault="00B7094C">
            <w:pPr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  <w:hideMark/>
          </w:tcPr>
          <w:p w14:paraId="7EAAB63A" w14:textId="35EEF7C1" w:rsidR="00B7094C" w:rsidRDefault="00B7094C">
            <w:pPr>
              <w:rPr>
                <w:rFonts w:ascii="Angsana New" w:hAnsi="Angsana New"/>
                <w:sz w:val="28"/>
                <w:lang w:eastAsia="en-GB"/>
              </w:rPr>
            </w:pPr>
            <w:r>
              <w:rPr>
                <w:rFonts w:ascii="Angsana New" w:hAnsi="Angsana New"/>
                <w:sz w:val="28"/>
                <w:cs/>
                <w:lang w:eastAsia="en-GB"/>
              </w:rPr>
              <w:t xml:space="preserve">ลงทุนในสัดส่วนร้อยละ </w:t>
            </w:r>
            <w:r>
              <w:rPr>
                <w:rFonts w:ascii="Angsana New" w:hAnsi="Angsana New"/>
                <w:sz w:val="28"/>
                <w:lang w:eastAsia="en-GB"/>
              </w:rPr>
              <w:t xml:space="preserve">100 </w:t>
            </w:r>
          </w:p>
        </w:tc>
      </w:tr>
      <w:tr w:rsidR="00B7094C" w14:paraId="0CCA0ABB" w14:textId="77777777" w:rsidTr="00B7094C">
        <w:tc>
          <w:tcPr>
            <w:tcW w:w="2610" w:type="dxa"/>
            <w:hideMark/>
          </w:tcPr>
          <w:p w14:paraId="7123FC7C" w14:textId="77777777" w:rsidR="00B7094C" w:rsidRDefault="00B7094C">
            <w:pPr>
              <w:rPr>
                <w:rFonts w:ascii="Angsana New" w:hAnsi="Angsana New"/>
                <w:sz w:val="28"/>
                <w:cs/>
                <w:lang w:eastAsia="en-GB"/>
              </w:rPr>
            </w:pPr>
            <w:r>
              <w:rPr>
                <w:rFonts w:ascii="Angsana New" w:hAnsi="Angsana New"/>
                <w:sz w:val="28"/>
                <w:cs/>
                <w:lang w:eastAsia="en-GB"/>
              </w:rPr>
              <w:t>บริษัท เซ็ท กรุ๊ป โซลูชั่น จำกัด</w:t>
            </w:r>
          </w:p>
        </w:tc>
        <w:tc>
          <w:tcPr>
            <w:tcW w:w="270" w:type="dxa"/>
          </w:tcPr>
          <w:p w14:paraId="74A2CA08" w14:textId="77777777" w:rsidR="00B7094C" w:rsidRDefault="00B7094C">
            <w:pPr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5040" w:type="dxa"/>
            <w:hideMark/>
          </w:tcPr>
          <w:p w14:paraId="0C9A0BF9" w14:textId="3B74385B" w:rsidR="00B7094C" w:rsidRDefault="00B7094C">
            <w:pPr>
              <w:rPr>
                <w:rFonts w:ascii="Angsana New" w:hAnsi="Angsana New"/>
                <w:sz w:val="28"/>
                <w:lang w:eastAsia="en-GB"/>
              </w:rPr>
            </w:pPr>
            <w:r>
              <w:rPr>
                <w:rFonts w:ascii="Angsana New" w:hAnsi="Angsana New"/>
                <w:sz w:val="28"/>
                <w:cs/>
                <w:lang w:eastAsia="en-GB"/>
              </w:rPr>
              <w:t xml:space="preserve">มีหน้าที่รับผิดชอบงานติดตั้งเชื่อมต่อระบบ </w:t>
            </w:r>
            <w:r>
              <w:rPr>
                <w:rFonts w:ascii="Angsana New" w:hAnsi="Angsana New"/>
                <w:sz w:val="28"/>
                <w:lang w:eastAsia="en-GB"/>
              </w:rPr>
              <w:t xml:space="preserve">ATMS </w:t>
            </w:r>
            <w:r>
              <w:rPr>
                <w:rFonts w:ascii="Angsana New" w:hAnsi="Angsana New"/>
                <w:sz w:val="28"/>
                <w:cs/>
                <w:lang w:eastAsia="en-GB"/>
              </w:rPr>
              <w:t xml:space="preserve">กับระบบวิทยุ </w:t>
            </w:r>
          </w:p>
        </w:tc>
      </w:tr>
    </w:tbl>
    <w:p w14:paraId="2C875228" w14:textId="77777777" w:rsidR="00B7094C" w:rsidRPr="00B7094C" w:rsidRDefault="00B7094C" w:rsidP="007E259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lang w:eastAsia="en-GB"/>
        </w:rPr>
      </w:pPr>
      <w:r w:rsidRPr="00B7094C">
        <w:rPr>
          <w:rFonts w:ascii="Angsana New" w:hAnsi="Angsana New"/>
          <w:sz w:val="28"/>
          <w:cs/>
          <w:lang w:eastAsia="en-GB"/>
        </w:rPr>
        <w:t xml:space="preserve">ผู้ร่วมดำเนินงานตกลงให้ </w:t>
      </w:r>
      <w:r w:rsidRPr="00EE4AF8">
        <w:rPr>
          <w:rFonts w:ascii="Angsana New" w:hAnsi="Angsana New"/>
          <w:spacing w:val="-4"/>
          <w:sz w:val="28"/>
          <w:cs/>
          <w:lang w:eastAsia="en-GB"/>
        </w:rPr>
        <w:t>บริษัท เอ็ม โซลูชั่น จำกัด เป็นผู้รับผิดชอบในด้านการทำบัญชีและการเงินของกิจการร่วมค้าเอ็มเซ็ท</w:t>
      </w:r>
      <w:r w:rsidRPr="00B7094C">
        <w:rPr>
          <w:rFonts w:ascii="Angsana New" w:hAnsi="Angsana New"/>
          <w:sz w:val="28"/>
          <w:cs/>
          <w:lang w:eastAsia="en-GB"/>
        </w:rPr>
        <w:t xml:space="preserve"> และเป็นผู้เข้ายื่นข้อเสนอกับหน่วยงานของรัฐ และรับผิดชอบในการออกหนังสือค้ำประกันซอง หนังสือค้ำประกันสัญญา และหนังสือค้ำประกันการเบิกเงินล่วงหน้าโดยใช้วงเงิน และ/หรือ หลักทรัพย์ ของ บริษัท เอ็ม โซลูชั่น จำกัด </w:t>
      </w:r>
    </w:p>
    <w:p w14:paraId="47265B32" w14:textId="77777777" w:rsidR="00B7094C" w:rsidRDefault="00B7094C" w:rsidP="007E259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lang w:eastAsia="en-GB"/>
        </w:rPr>
      </w:pPr>
      <w:r w:rsidRPr="00B7094C">
        <w:rPr>
          <w:rFonts w:ascii="Angsana New" w:hAnsi="Angsana New"/>
          <w:sz w:val="28"/>
          <w:cs/>
          <w:lang w:eastAsia="en-GB"/>
        </w:rPr>
        <w:t>กรณีที่เกิดความเสียหายกับกิจการร่วมค้าเอ็มเซ็ท ทาง บริษัท เอ็ม โซลูชั่น จำกัด ตกลงรับผิดชอบความเสียหายทั้งหมดแต่เพียงผู้เดียว เว้นแต่ในกรณีที่เป็นความเสียหายที่เกิดขึ้นจากงานในส่วนที่ บริษัท เซ็ท กรุ๊ป โซลูชั่น จำกัด มีหน้าที่รับผิดชอบ</w:t>
      </w:r>
    </w:p>
    <w:p w14:paraId="5E426702" w14:textId="77777777" w:rsidR="00C81DA0" w:rsidRDefault="00C81DA0" w:rsidP="009D510B">
      <w:pPr>
        <w:pStyle w:val="ListParagraph"/>
        <w:spacing w:before="120"/>
        <w:ind w:left="446"/>
        <w:jc w:val="thaiDistribute"/>
        <w:rPr>
          <w:rFonts w:ascii="Angsana New" w:hAnsi="Angsana New"/>
          <w:sz w:val="28"/>
          <w:lang w:eastAsia="en-GB"/>
        </w:rPr>
      </w:pPr>
    </w:p>
    <w:p w14:paraId="3476A0ED" w14:textId="58CFF6BB" w:rsidR="00C81DA0" w:rsidRDefault="00C81DA0" w:rsidP="009D510B">
      <w:pPr>
        <w:pStyle w:val="ListParagraph"/>
        <w:spacing w:before="120"/>
        <w:ind w:left="446"/>
        <w:jc w:val="thaiDistribute"/>
        <w:rPr>
          <w:rFonts w:ascii="Angsana New" w:hAnsi="Angsana New"/>
          <w:sz w:val="28"/>
          <w:lang w:eastAsia="en-GB"/>
        </w:rPr>
      </w:pPr>
    </w:p>
    <w:p w14:paraId="3D393887" w14:textId="77777777" w:rsidR="00197B8E" w:rsidRDefault="00197B8E" w:rsidP="009D510B">
      <w:pPr>
        <w:pStyle w:val="ListParagraph"/>
        <w:spacing w:before="120"/>
        <w:ind w:left="446"/>
        <w:jc w:val="thaiDistribute"/>
        <w:rPr>
          <w:rFonts w:ascii="Angsana New" w:hAnsi="Angsana New"/>
          <w:sz w:val="28"/>
          <w:lang w:eastAsia="en-GB"/>
        </w:rPr>
      </w:pPr>
    </w:p>
    <w:p w14:paraId="68EEF66A" w14:textId="77777777" w:rsidR="00087405" w:rsidRPr="002D5555" w:rsidRDefault="00087405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lastRenderedPageBreak/>
        <w:t>อสังหาริมทรัพย์เพื่อการลงทุน</w:t>
      </w:r>
      <w:r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2703519" w14:textId="77777777" w:rsidR="00087405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รายการเปลี่ยนแปลงของอสังหาริมทรัพย์เพื่อการลงทุนสรุปได้ดังนี้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087405" w:rsidRPr="003B65FB" w14:paraId="2FA2D320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5B1CBD6" w14:textId="77777777" w:rsidR="00087405" w:rsidRPr="008345D6" w:rsidRDefault="00087405" w:rsidP="00A11E99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0E59CB8" w14:textId="77777777" w:rsidR="00087405" w:rsidRPr="003B65FB" w:rsidRDefault="00087405" w:rsidP="00A11E99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BA1FB9" w14:textId="77777777" w:rsidR="00087405" w:rsidRPr="003B65FB" w:rsidRDefault="00087405" w:rsidP="00A11E99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65FF716" w14:textId="77777777" w:rsidR="00087405" w:rsidRPr="003B65FB" w:rsidRDefault="00087405" w:rsidP="00A11E99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A9702FF" w14:textId="77777777" w:rsidR="00087405" w:rsidRPr="003B65FB" w:rsidRDefault="00087405" w:rsidP="00A11E99">
            <w:pPr>
              <w:ind w:left="420" w:firstLine="9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5AE227" w14:textId="77777777" w:rsidR="00087405" w:rsidRPr="008345D6" w:rsidRDefault="00087405" w:rsidP="00A11E99">
            <w:pPr>
              <w:ind w:left="420" w:firstLine="980"/>
              <w:jc w:val="right"/>
              <w:rPr>
                <w:rFonts w:ascii="Angsana New" w:hAnsi="Angsana New"/>
                <w:sz w:val="28"/>
                <w:cs/>
              </w:rPr>
            </w:pPr>
            <w:r w:rsidRPr="003B65FB">
              <w:rPr>
                <w:rFonts w:ascii="Angsana New" w:hAnsi="Angsana New" w:hint="cs"/>
                <w:sz w:val="28"/>
                <w:lang w:val="en-GB"/>
              </w:rPr>
              <w:t>(</w:t>
            </w:r>
            <w:r w:rsidRPr="008345D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B65FB">
              <w:rPr>
                <w:rFonts w:ascii="Angsana New" w:hAnsi="Angsana New" w:hint="cs"/>
                <w:sz w:val="28"/>
              </w:rPr>
              <w:t>:</w:t>
            </w:r>
            <w:r w:rsidRPr="008345D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087405" w:rsidRPr="003B65FB" w14:paraId="1B74CDB5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48A4E44" w14:textId="77777777" w:rsidR="00087405" w:rsidRPr="003B65FB" w:rsidRDefault="00087405" w:rsidP="00A11E99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18E93FCD" w14:textId="77777777" w:rsidR="00087405" w:rsidRPr="003B65FB" w:rsidRDefault="00087405" w:rsidP="00A11E9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415EAF" w14:textId="77777777" w:rsidR="00087405" w:rsidRPr="003B65FB" w:rsidRDefault="00087405" w:rsidP="00A11E9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1DA36CB" w14:textId="77777777" w:rsidR="00087405" w:rsidRPr="003B65FB" w:rsidRDefault="00087405" w:rsidP="00A11E9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87405" w:rsidRPr="003B65FB" w14:paraId="4F79B290" w14:textId="77777777" w:rsidTr="0053641F">
        <w:trPr>
          <w:trHeight w:val="20"/>
        </w:trPr>
        <w:tc>
          <w:tcPr>
            <w:tcW w:w="3510" w:type="dxa"/>
          </w:tcPr>
          <w:p w14:paraId="6B0468ED" w14:textId="77777777" w:rsidR="00087405" w:rsidRPr="008345D6" w:rsidRDefault="00087405" w:rsidP="00A11E99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3393" w14:textId="77777777" w:rsidR="00087405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</w:p>
          <w:p w14:paraId="0AD96267" w14:textId="77777777" w:rsidR="00087405" w:rsidRPr="003B65FB" w:rsidRDefault="00087405" w:rsidP="00A11E9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A0AE48" w14:textId="77777777" w:rsidR="00087405" w:rsidRPr="003B65FB" w:rsidRDefault="00087405" w:rsidP="00A11E9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815" w14:textId="77777777" w:rsidR="00087405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7B644FF" w14:textId="77777777" w:rsidR="00087405" w:rsidRPr="003B65FB" w:rsidRDefault="00087405" w:rsidP="00A11E9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14:paraId="6681BC88" w14:textId="77777777" w:rsidR="00087405" w:rsidRPr="003B65FB" w:rsidRDefault="00087405" w:rsidP="00A11E9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A9BB4" w14:textId="77777777" w:rsidR="00087405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</w:p>
          <w:p w14:paraId="6FA40A40" w14:textId="77777777" w:rsidR="00087405" w:rsidRPr="00E4063F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032A2C7E" w14:textId="77777777" w:rsidR="00087405" w:rsidRPr="003B65FB" w:rsidRDefault="00087405" w:rsidP="00A11E99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99F57" w14:textId="77777777" w:rsidR="00087405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02E9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A627D9D" w14:textId="77777777" w:rsidR="00087405" w:rsidRPr="003B65FB" w:rsidRDefault="00087405" w:rsidP="00A11E99">
            <w:pPr>
              <w:jc w:val="center"/>
              <w:rPr>
                <w:rFonts w:ascii="Angsana New" w:hAnsi="Angsana New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087405" w:rsidRPr="003B65FB" w14:paraId="7A15CBE6" w14:textId="77777777" w:rsidTr="0053641F">
        <w:trPr>
          <w:trHeight w:val="20"/>
        </w:trPr>
        <w:tc>
          <w:tcPr>
            <w:tcW w:w="3510" w:type="dxa"/>
          </w:tcPr>
          <w:p w14:paraId="0AC4144C" w14:textId="25D2E594" w:rsidR="00087405" w:rsidRPr="008345D6" w:rsidRDefault="00087405" w:rsidP="00A11E99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มูลค่าสุทธิตามบัญชีต้น</w:t>
            </w:r>
            <w:r w:rsidR="00D70E0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4B5877" w14:textId="14D9B7AD" w:rsidR="00087405" w:rsidRPr="00CA4550" w:rsidRDefault="00304B9F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288D9131" w14:textId="77777777" w:rsidR="00087405" w:rsidRPr="00CA4550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7D4F9" w14:textId="77777777" w:rsidR="00087405" w:rsidRPr="003B65FB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5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823BEE" w14:textId="77777777" w:rsidR="00087405" w:rsidRPr="003B65FB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4213BF" w14:textId="58237F7E" w:rsidR="00087405" w:rsidRPr="00304B9F" w:rsidRDefault="00304B9F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B9F">
              <w:rPr>
                <w:rFonts w:ascii="Angsana New" w:hAnsi="Angsana New" w:hint="cs"/>
                <w:sz w:val="28"/>
                <w:szCs w:val="28"/>
              </w:rPr>
              <w:t>209,800</w:t>
            </w:r>
          </w:p>
        </w:tc>
        <w:tc>
          <w:tcPr>
            <w:tcW w:w="180" w:type="dxa"/>
          </w:tcPr>
          <w:p w14:paraId="45FC4AA5" w14:textId="77777777" w:rsidR="00087405" w:rsidRPr="003B65FB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C887FC" w14:textId="77777777" w:rsidR="00087405" w:rsidRPr="003B65FB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5FB">
              <w:rPr>
                <w:rFonts w:ascii="Angsana New" w:hAnsi="Angsana New" w:hint="cs"/>
                <w:sz w:val="28"/>
                <w:szCs w:val="28"/>
              </w:rPr>
              <w:t>204,680</w:t>
            </w:r>
          </w:p>
        </w:tc>
      </w:tr>
      <w:tr w:rsidR="00087405" w:rsidRPr="003B65FB" w14:paraId="6ED8EAF8" w14:textId="77777777" w:rsidTr="0053641F">
        <w:tc>
          <w:tcPr>
            <w:tcW w:w="3510" w:type="dxa"/>
            <w:vAlign w:val="bottom"/>
          </w:tcPr>
          <w:p w14:paraId="313C326A" w14:textId="77777777" w:rsidR="00087405" w:rsidRPr="003B65FB" w:rsidRDefault="00087405" w:rsidP="00A11E99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345D6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</w:t>
            </w:r>
          </w:p>
        </w:tc>
        <w:tc>
          <w:tcPr>
            <w:tcW w:w="1260" w:type="dxa"/>
          </w:tcPr>
          <w:p w14:paraId="6D66C9B9" w14:textId="3D4EA9B1" w:rsidR="00087405" w:rsidRPr="00CA4550" w:rsidRDefault="00201927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55A769" w14:textId="77777777" w:rsidR="00087405" w:rsidRPr="00CA4550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041B85" w14:textId="77777777" w:rsidR="00087405" w:rsidRPr="003B65FB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55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095E1" w14:textId="77777777" w:rsidR="00087405" w:rsidRPr="003B65FB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A2CD67" w14:textId="1EA336AE" w:rsidR="00087405" w:rsidRPr="003B65FB" w:rsidRDefault="00201927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AEBB36" w14:textId="77777777" w:rsidR="00087405" w:rsidRPr="003B65FB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0FBCE" w14:textId="77777777" w:rsidR="00087405" w:rsidRPr="003B65FB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5,120</w:t>
            </w:r>
          </w:p>
        </w:tc>
      </w:tr>
      <w:tr w:rsidR="00087405" w:rsidRPr="003B65FB" w14:paraId="12ABAAEA" w14:textId="77777777" w:rsidTr="0053641F">
        <w:tc>
          <w:tcPr>
            <w:tcW w:w="3510" w:type="dxa"/>
            <w:vAlign w:val="bottom"/>
          </w:tcPr>
          <w:p w14:paraId="12BB23D5" w14:textId="77777777" w:rsidR="00087405" w:rsidRPr="008345D6" w:rsidRDefault="00087405" w:rsidP="00A11E99">
            <w:pPr>
              <w:pStyle w:val="BodyText2"/>
              <w:spacing w:after="0" w:line="240" w:lineRule="auto"/>
              <w:ind w:left="263" w:right="-4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szCs w:val="28"/>
                <w:cs/>
              </w:rPr>
              <w:t>จัดประเภทมายังอสังหาริมทรัพย์เพื่อการลงทุน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305A600C" w14:textId="0DD0CF09" w:rsidR="00087405" w:rsidRPr="00304B9F" w:rsidRDefault="00201927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2372A5" w14:textId="77777777" w:rsidR="00087405" w:rsidRPr="003B65FB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F1E5F3" w14:textId="77777777" w:rsidR="00087405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4550">
              <w:rPr>
                <w:rFonts w:ascii="Angsana New" w:hAnsi="Angsana New"/>
                <w:sz w:val="28"/>
                <w:szCs w:val="28"/>
              </w:rPr>
              <w:t>113,965</w:t>
            </w:r>
          </w:p>
        </w:tc>
        <w:tc>
          <w:tcPr>
            <w:tcW w:w="180" w:type="dxa"/>
            <w:vAlign w:val="bottom"/>
          </w:tcPr>
          <w:p w14:paraId="230F9C75" w14:textId="77777777" w:rsidR="00087405" w:rsidRPr="003B65FB" w:rsidRDefault="00087405" w:rsidP="00A11E99">
            <w:pPr>
              <w:pStyle w:val="BodyText2"/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1EDAD" w14:textId="767583B4" w:rsidR="00087405" w:rsidRPr="003B65FB" w:rsidRDefault="00201927" w:rsidP="00304B9F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37D006" w14:textId="77777777" w:rsidR="00087405" w:rsidRPr="003B65FB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346FA3" w14:textId="77777777" w:rsidR="00087405" w:rsidRPr="003B65FB" w:rsidRDefault="00087405" w:rsidP="002C66CB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405" w:rsidRPr="003B65FB" w14:paraId="7AA9947A" w14:textId="77777777" w:rsidTr="0053641F">
        <w:tc>
          <w:tcPr>
            <w:tcW w:w="3510" w:type="dxa"/>
            <w:vAlign w:val="bottom"/>
          </w:tcPr>
          <w:p w14:paraId="5EC89FA8" w14:textId="62467296" w:rsidR="00087405" w:rsidRPr="009F1BBA" w:rsidRDefault="00087405" w:rsidP="00A11E99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45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="00D70E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A1E944" w14:textId="55B53096" w:rsidR="00087405" w:rsidRPr="00201927" w:rsidRDefault="00201927" w:rsidP="00304B9F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927">
              <w:rPr>
                <w:rFonts w:ascii="Angsana New" w:hAnsi="Angsana New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4B7EAB7F" w14:textId="77777777" w:rsidR="00087405" w:rsidRPr="00201927" w:rsidRDefault="00087405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860027" w14:textId="77777777" w:rsidR="00087405" w:rsidRPr="00201927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927">
              <w:rPr>
                <w:rFonts w:ascii="Angsana New" w:hAnsi="Angsana New" w:hint="cs"/>
                <w:b/>
                <w:bCs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10C0A9EB" w14:textId="77777777" w:rsidR="00087405" w:rsidRPr="00201927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565E" w14:textId="7AAA11B0" w:rsidR="00087405" w:rsidRPr="00201927" w:rsidRDefault="00201927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927">
              <w:rPr>
                <w:rFonts w:ascii="Angsana New" w:hAnsi="Angsana New" w:hint="cs"/>
                <w:b/>
                <w:bCs/>
                <w:sz w:val="28"/>
                <w:szCs w:val="28"/>
              </w:rPr>
              <w:t>209,800</w:t>
            </w:r>
          </w:p>
        </w:tc>
        <w:tc>
          <w:tcPr>
            <w:tcW w:w="180" w:type="dxa"/>
          </w:tcPr>
          <w:p w14:paraId="14551E41" w14:textId="77777777" w:rsidR="00087405" w:rsidRPr="00201927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66FBE" w14:textId="77777777" w:rsidR="00087405" w:rsidRPr="00201927" w:rsidRDefault="00087405" w:rsidP="002C66CB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1927">
              <w:rPr>
                <w:rFonts w:ascii="Angsana New" w:hAnsi="Angsana New" w:hint="cs"/>
                <w:b/>
                <w:bCs/>
                <w:sz w:val="28"/>
                <w:szCs w:val="28"/>
              </w:rPr>
              <w:t>209,800</w:t>
            </w:r>
          </w:p>
        </w:tc>
      </w:tr>
    </w:tbl>
    <w:p w14:paraId="56B1FEF6" w14:textId="77777777" w:rsidR="00087405" w:rsidRPr="009C5A5E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8"/>
          <w:szCs w:val="8"/>
        </w:rPr>
      </w:pPr>
    </w:p>
    <w:p w14:paraId="058EF9EA" w14:textId="6E878847" w:rsidR="00087405" w:rsidRPr="002D5555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บริษัทมีพื้นที่อาคารสำนักงานให้เช่า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5916319D" w14:textId="301E93B8" w:rsidR="00087405" w:rsidRDefault="00087405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 </w:t>
      </w:r>
      <w:r w:rsidR="002C66CB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อัตราเงินเฟ้อ อัตราการเช่าพื้นที่ และอัตราการเติบโตระยะยาวของค่าเช่า</w:t>
      </w:r>
    </w:p>
    <w:p w14:paraId="66A7E891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291EE59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371A6D8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A1A967D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90C3A6F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52AAC70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125FEAF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9A849AE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81F6456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7592610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2160017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10E48BF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C09B1C8" w14:textId="77777777" w:rsidR="00C81DA0" w:rsidRDefault="00C81DA0" w:rsidP="0008740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470C9CFB" w14:textId="164D4A45" w:rsidR="0038576C" w:rsidRPr="002D5555" w:rsidRDefault="0038576C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2D5555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  <w:r w:rsidRPr="002D555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9EF3621" w14:textId="77777777" w:rsidR="0038576C" w:rsidRPr="002D5555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F515E2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F515E2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F515E2">
              <w:rPr>
                <w:rFonts w:asciiTheme="majorBidi" w:hAnsiTheme="majorBidi" w:cstheme="majorBidi"/>
                <w:szCs w:val="24"/>
              </w:rPr>
              <w:t>: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38576C" w:rsidRPr="00F515E2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38576C" w:rsidRPr="00F515E2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77777777" w:rsidR="0038576C" w:rsidRPr="00F515E2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77777777" w:rsidR="0038576C" w:rsidRPr="00F515E2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38576C" w:rsidRPr="00F515E2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77777777" w:rsidR="0038576C" w:rsidRPr="00F515E2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35E53E26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7F7384B6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7777777" w:rsidR="0038576C" w:rsidRPr="00F515E2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</w:tcPr>
          <w:p w14:paraId="4714A6AE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38576C" w:rsidRPr="00F515E2" w14:paraId="3BE282EE" w14:textId="77777777" w:rsidTr="00A11E99">
        <w:trPr>
          <w:trHeight w:val="20"/>
        </w:trPr>
        <w:tc>
          <w:tcPr>
            <w:tcW w:w="4230" w:type="dxa"/>
          </w:tcPr>
          <w:p w14:paraId="0576548B" w14:textId="14F10C99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1E97EF9B" w:rsidR="0038576C" w:rsidRPr="00F515E2" w:rsidRDefault="009A37CA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748,088</w:t>
            </w:r>
          </w:p>
        </w:tc>
        <w:tc>
          <w:tcPr>
            <w:tcW w:w="90" w:type="dxa"/>
          </w:tcPr>
          <w:p w14:paraId="42E8BA89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737,787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4A4FDE51" w:rsidR="0038576C" w:rsidRPr="00F515E2" w:rsidRDefault="009A37CA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175,743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206,487</w:t>
            </w:r>
          </w:p>
        </w:tc>
      </w:tr>
      <w:tr w:rsidR="0038576C" w:rsidRPr="00F515E2" w14:paraId="47357B92" w14:textId="77777777" w:rsidTr="00F13587">
        <w:trPr>
          <w:trHeight w:val="20"/>
        </w:trPr>
        <w:tc>
          <w:tcPr>
            <w:tcW w:w="4230" w:type="dxa"/>
          </w:tcPr>
          <w:p w14:paraId="7BC5B6BB" w14:textId="594DD112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รายการปรับปรุงจากการนำมาตรฐานการรายงานทางการเงิน</w:t>
            </w:r>
            <w:r w:rsidRPr="00F515E2">
              <w:rPr>
                <w:rFonts w:asciiTheme="majorBidi" w:hAnsiTheme="majorBidi" w:cstheme="majorBidi"/>
                <w:cs/>
              </w:rPr>
              <w:br/>
              <w:t xml:space="preserve">ฉบับที่ </w:t>
            </w:r>
            <w:r w:rsidR="00EA33AF">
              <w:rPr>
                <w:rFonts w:asciiTheme="majorBidi" w:hAnsiTheme="majorBidi" w:cstheme="majorBidi"/>
              </w:rPr>
              <w:t>16</w:t>
            </w:r>
            <w:r w:rsidRPr="00F515E2">
              <w:rPr>
                <w:rFonts w:asciiTheme="majorBidi" w:hAnsiTheme="majorBidi" w:cstheme="majorBidi"/>
                <w:cs/>
              </w:rPr>
              <w:t xml:space="preserve"> มาใช้ ณ วันที่ </w:t>
            </w:r>
            <w:r w:rsidR="00EA33AF">
              <w:rPr>
                <w:rFonts w:asciiTheme="majorBidi" w:hAnsiTheme="majorBidi" w:cstheme="majorBidi"/>
              </w:rPr>
              <w:t>1</w:t>
            </w:r>
            <w:r w:rsidRPr="00F515E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3222B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00EB4" w14:textId="25B9622E" w:rsidR="0038576C" w:rsidRPr="00F515E2" w:rsidRDefault="00A11E99" w:rsidP="00F1358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C410972" w14:textId="77777777" w:rsidR="0038576C" w:rsidRPr="00F515E2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145691" w14:textId="77777777" w:rsidR="0038576C" w:rsidRPr="00F515E2" w:rsidRDefault="0038576C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  <w:cs/>
              </w:rPr>
              <w:t>(11</w:t>
            </w:r>
            <w:r w:rsidRPr="00F515E2">
              <w:rPr>
                <w:rFonts w:asciiTheme="majorBidi" w:hAnsiTheme="majorBidi" w:cstheme="majorBidi"/>
              </w:rPr>
              <w:t>,</w:t>
            </w:r>
            <w:r w:rsidRPr="00F515E2">
              <w:rPr>
                <w:rFonts w:asciiTheme="majorBidi" w:hAnsiTheme="majorBidi" w:cstheme="majorBidi"/>
                <w:cs/>
              </w:rPr>
              <w:t>963)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49F821" w14:textId="77777777" w:rsidR="0038576C" w:rsidRPr="00F515E2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0E2B3" w14:textId="53F83B07" w:rsidR="0038576C" w:rsidRPr="00F515E2" w:rsidRDefault="00A11E99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C5EFA1" w14:textId="77777777" w:rsidR="0038576C" w:rsidRPr="00F515E2" w:rsidRDefault="0038576C" w:rsidP="00F1358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86BE0B" w14:textId="77777777" w:rsidR="0038576C" w:rsidRPr="00F515E2" w:rsidRDefault="0038576C" w:rsidP="00F1358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(10,463)</w:t>
            </w:r>
          </w:p>
        </w:tc>
      </w:tr>
      <w:tr w:rsidR="0038576C" w:rsidRPr="00F515E2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7910207A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72918383" w:rsidR="0038576C" w:rsidRPr="00F515E2" w:rsidRDefault="00A11E99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1,76</w:t>
            </w:r>
            <w:r w:rsidR="008264D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1E531D0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54,576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520DC5DF" w:rsidR="0038576C" w:rsidRPr="00F515E2" w:rsidRDefault="004A6817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19,372</w:t>
            </w:r>
          </w:p>
        </w:tc>
      </w:tr>
      <w:tr w:rsidR="0038576C" w:rsidRPr="00F515E2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77777777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45D59FF3" w:rsidR="0038576C" w:rsidRPr="00F515E2" w:rsidRDefault="00A11E99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3,520</w:t>
            </w:r>
          </w:p>
        </w:tc>
        <w:tc>
          <w:tcPr>
            <w:tcW w:w="90" w:type="dxa"/>
          </w:tcPr>
          <w:p w14:paraId="365B4FE7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12,189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756CDCE4" w:rsidR="0038576C" w:rsidRPr="00F515E2" w:rsidRDefault="004A6817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263</w:t>
            </w:r>
          </w:p>
        </w:tc>
      </w:tr>
      <w:tr w:rsidR="0038576C" w:rsidRPr="00F515E2" w14:paraId="3802E512" w14:textId="77777777" w:rsidTr="00A11E99">
        <w:trPr>
          <w:trHeight w:val="20"/>
        </w:trPr>
        <w:tc>
          <w:tcPr>
            <w:tcW w:w="4230" w:type="dxa"/>
          </w:tcPr>
          <w:p w14:paraId="6C45B66F" w14:textId="77777777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74C459" w14:textId="2F9E9690" w:rsidR="0038576C" w:rsidRPr="00F515E2" w:rsidRDefault="00E538AD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63,459</w:t>
            </w:r>
          </w:p>
        </w:tc>
        <w:tc>
          <w:tcPr>
            <w:tcW w:w="90" w:type="dxa"/>
          </w:tcPr>
          <w:p w14:paraId="1F9D6645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693A08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101,084</w:t>
            </w:r>
          </w:p>
        </w:tc>
        <w:tc>
          <w:tcPr>
            <w:tcW w:w="90" w:type="dxa"/>
            <w:shd w:val="clear" w:color="auto" w:fill="auto"/>
          </w:tcPr>
          <w:p w14:paraId="03E4445D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71F5636" w14:textId="6C6311B5" w:rsidR="0038576C" w:rsidRPr="00F515E2" w:rsidRDefault="004A6817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3B38D3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FFBD02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</w:tr>
      <w:tr w:rsidR="0038576C" w:rsidRPr="00F515E2" w14:paraId="47210312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621ABA3B" w14:textId="22609B09" w:rsidR="0038576C" w:rsidRPr="00F515E2" w:rsidRDefault="0038576C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515E2">
              <w:rPr>
                <w:rFonts w:asciiTheme="majorBidi" w:hAnsiTheme="majorBidi" w:cstheme="majorBidi"/>
                <w:cs/>
              </w:rPr>
              <w:t xml:space="preserve">     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74958" w14:textId="7D558147" w:rsidR="0038576C" w:rsidRPr="00F515E2" w:rsidRDefault="000D6788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(195)</w:t>
            </w:r>
          </w:p>
        </w:tc>
        <w:tc>
          <w:tcPr>
            <w:tcW w:w="90" w:type="dxa"/>
          </w:tcPr>
          <w:p w14:paraId="33757BA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48DFB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(87,547)</w:t>
            </w:r>
          </w:p>
        </w:tc>
        <w:tc>
          <w:tcPr>
            <w:tcW w:w="90" w:type="dxa"/>
            <w:shd w:val="clear" w:color="auto" w:fill="auto"/>
          </w:tcPr>
          <w:p w14:paraId="58979C64" w14:textId="77777777" w:rsidR="0038576C" w:rsidRPr="00F515E2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5789BC" w14:textId="66E4051D" w:rsidR="0038576C" w:rsidRPr="00F515E2" w:rsidRDefault="004A6817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(12)</w:t>
            </w:r>
          </w:p>
        </w:tc>
        <w:tc>
          <w:tcPr>
            <w:tcW w:w="90" w:type="dxa"/>
            <w:shd w:val="clear" w:color="auto" w:fill="auto"/>
          </w:tcPr>
          <w:p w14:paraId="784BD03A" w14:textId="77777777" w:rsidR="0038576C" w:rsidRPr="00F515E2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804699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(33,578)</w:t>
            </w:r>
          </w:p>
        </w:tc>
      </w:tr>
      <w:tr w:rsidR="0038576C" w:rsidRPr="00F515E2" w14:paraId="68B8CAEF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587F98D0" w14:textId="77777777" w:rsidR="0038576C" w:rsidRPr="00F515E2" w:rsidRDefault="0038576C" w:rsidP="00A11E99">
            <w:pPr>
              <w:pStyle w:val="BodyText2"/>
              <w:spacing w:after="0" w:line="240" w:lineRule="auto"/>
              <w:ind w:left="452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ขายธุรกิจ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2F6604A5" w:rsidR="0038576C" w:rsidRPr="00F515E2" w:rsidRDefault="00A11E99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B411E74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(522)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4E18DC" w14:textId="77777777" w:rsidR="0038576C" w:rsidRPr="00F515E2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1C97FF" w14:textId="77CCFFD6" w:rsidR="0038576C" w:rsidRPr="00F515E2" w:rsidRDefault="00A11E9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FFF6F0" w14:textId="77777777" w:rsidR="0038576C" w:rsidRPr="00F515E2" w:rsidRDefault="0038576C" w:rsidP="00A11E99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4534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</w:tr>
      <w:tr w:rsidR="0038576C" w:rsidRPr="00F515E2" w14:paraId="5E7D0365" w14:textId="77777777" w:rsidTr="00A11E99">
        <w:trPr>
          <w:trHeight w:val="20"/>
        </w:trPr>
        <w:tc>
          <w:tcPr>
            <w:tcW w:w="4230" w:type="dxa"/>
          </w:tcPr>
          <w:p w14:paraId="144E1402" w14:textId="0398F850" w:rsidR="0038576C" w:rsidRPr="00F515E2" w:rsidRDefault="0038576C" w:rsidP="00A11E99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25AC2" w14:textId="1AA12282" w:rsidR="0038576C" w:rsidRPr="00F515E2" w:rsidRDefault="00A11E99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(14,408)</w:t>
            </w:r>
          </w:p>
        </w:tc>
        <w:tc>
          <w:tcPr>
            <w:tcW w:w="90" w:type="dxa"/>
          </w:tcPr>
          <w:p w14:paraId="624089A2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CFECA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(57,050)</w:t>
            </w:r>
          </w:p>
        </w:tc>
        <w:tc>
          <w:tcPr>
            <w:tcW w:w="90" w:type="dxa"/>
            <w:shd w:val="clear" w:color="auto" w:fill="auto"/>
          </w:tcPr>
          <w:p w14:paraId="7EF77DA5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79C2337" w14:textId="376D29F9" w:rsidR="0038576C" w:rsidRPr="00F515E2" w:rsidRDefault="004A6817" w:rsidP="0002384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(1,27</w:t>
            </w:r>
            <w:r w:rsidR="00023847">
              <w:rPr>
                <w:rFonts w:asciiTheme="majorBidi" w:hAnsiTheme="majorBidi" w:cstheme="majorBidi"/>
              </w:rPr>
              <w:t>1</w:t>
            </w:r>
            <w:r w:rsidRPr="00F515E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FFF3FC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53FDFE3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(6,338)</w:t>
            </w:r>
          </w:p>
        </w:tc>
      </w:tr>
      <w:tr w:rsidR="0038576C" w:rsidRPr="00F515E2" w14:paraId="49EF1304" w14:textId="77777777" w:rsidTr="00A11E99">
        <w:trPr>
          <w:trHeight w:val="20"/>
        </w:trPr>
        <w:tc>
          <w:tcPr>
            <w:tcW w:w="4230" w:type="dxa"/>
          </w:tcPr>
          <w:p w14:paraId="7CF82429" w14:textId="77777777" w:rsidR="0038576C" w:rsidRPr="00F515E2" w:rsidRDefault="0038576C" w:rsidP="00A11E99">
            <w:pPr>
              <w:pStyle w:val="BodyText2"/>
              <w:spacing w:after="0" w:line="240" w:lineRule="auto"/>
              <w:ind w:left="445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903D5E" w14:textId="0460D038" w:rsidR="0038576C" w:rsidRPr="00F515E2" w:rsidRDefault="000D6788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(650)</w:t>
            </w:r>
          </w:p>
        </w:tc>
        <w:tc>
          <w:tcPr>
            <w:tcW w:w="90" w:type="dxa"/>
          </w:tcPr>
          <w:p w14:paraId="768F1E6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D6A45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(466)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481AEF5" w14:textId="25A19041" w:rsidR="0038576C" w:rsidRPr="00F515E2" w:rsidRDefault="004A6817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0C7BECA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</w:rPr>
            </w:pPr>
            <w:r w:rsidRPr="00F515E2">
              <w:rPr>
                <w:rFonts w:asciiTheme="majorBidi" w:hAnsiTheme="majorBidi" w:cstheme="majorBidi"/>
              </w:rPr>
              <w:t>-</w:t>
            </w:r>
          </w:p>
        </w:tc>
      </w:tr>
      <w:tr w:rsidR="0038576C" w:rsidRPr="00F515E2" w14:paraId="0947277A" w14:textId="77777777" w:rsidTr="00A11E99">
        <w:trPr>
          <w:trHeight w:val="20"/>
        </w:trPr>
        <w:tc>
          <w:tcPr>
            <w:tcW w:w="4230" w:type="dxa"/>
          </w:tcPr>
          <w:p w14:paraId="694887A4" w14:textId="702E6B56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F515E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89AF6" w14:textId="0A2C5B86" w:rsidR="0038576C" w:rsidRPr="008264DC" w:rsidRDefault="00E538AD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264DC">
              <w:rPr>
                <w:rFonts w:asciiTheme="majorBidi" w:hAnsiTheme="majorBidi" w:cstheme="majorBidi"/>
                <w:b/>
                <w:bCs/>
              </w:rPr>
              <w:t>801,57</w:t>
            </w:r>
            <w:r w:rsidR="008264DC" w:rsidRPr="008264DC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90" w:type="dxa"/>
          </w:tcPr>
          <w:p w14:paraId="79AD96EC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3C77C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15E2">
              <w:rPr>
                <w:rFonts w:asciiTheme="majorBidi" w:hAnsiTheme="majorBidi" w:cstheme="majorBidi"/>
                <w:b/>
                <w:bCs/>
              </w:rPr>
              <w:t>748,088</w:t>
            </w:r>
          </w:p>
        </w:tc>
        <w:tc>
          <w:tcPr>
            <w:tcW w:w="90" w:type="dxa"/>
            <w:shd w:val="clear" w:color="auto" w:fill="auto"/>
          </w:tcPr>
          <w:p w14:paraId="41889B5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B3FE7" w14:textId="1F45E247" w:rsidR="0038576C" w:rsidRPr="00F515E2" w:rsidRDefault="004A6817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15E2">
              <w:rPr>
                <w:rFonts w:asciiTheme="majorBidi" w:hAnsiTheme="majorBidi" w:cstheme="majorBidi"/>
                <w:b/>
                <w:bCs/>
              </w:rPr>
              <w:t>174,53</w:t>
            </w:r>
            <w:r w:rsidR="0002384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A8F53B7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B624F" w14:textId="77777777" w:rsidR="0038576C" w:rsidRPr="00F515E2" w:rsidRDefault="0038576C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15E2">
              <w:rPr>
                <w:rFonts w:asciiTheme="majorBidi" w:hAnsiTheme="majorBidi" w:cstheme="majorBidi"/>
                <w:b/>
                <w:bCs/>
              </w:rPr>
              <w:t>175,743</w:t>
            </w:r>
          </w:p>
        </w:tc>
      </w:tr>
    </w:tbl>
    <w:p w14:paraId="77126064" w14:textId="5E12EADC" w:rsidR="0038576C" w:rsidRDefault="0038576C" w:rsidP="0038576C">
      <w:pPr>
        <w:spacing w:before="120" w:after="120"/>
        <w:ind w:left="360"/>
        <w:jc w:val="both"/>
        <w:rPr>
          <w:rFonts w:asciiTheme="majorBidi" w:hAnsiTheme="majorBidi" w:cstheme="majorBidi"/>
          <w:color w:val="000000"/>
          <w:spacing w:val="-2"/>
          <w:sz w:val="28"/>
        </w:rPr>
      </w:pP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มีนาคม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2564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และวันที่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31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ธันวาคม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>
        <w:rPr>
          <w:rFonts w:asciiTheme="majorBidi" w:hAnsiTheme="majorBidi"/>
          <w:color w:val="000000"/>
          <w:spacing w:val="-2"/>
          <w:sz w:val="28"/>
        </w:rPr>
        <w:t>2563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บริษัทและบริษัทย่อยได้นำที่ดินพร้อมสิ่งปลูกสร้างและเครื่องจักรมูลค่าสุทธิตามบัญชีจำนวนประมาณ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044A46">
        <w:rPr>
          <w:rFonts w:asciiTheme="majorBidi" w:hAnsiTheme="majorBidi"/>
          <w:color w:val="000000"/>
          <w:spacing w:val="-2"/>
          <w:sz w:val="28"/>
        </w:rPr>
        <w:t xml:space="preserve">311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9754FA">
        <w:rPr>
          <w:rFonts w:asciiTheme="majorBidi" w:hAnsiTheme="majorBidi" w:hint="eastAsia"/>
          <w:color w:val="000000"/>
          <w:spacing w:val="-2"/>
          <w:sz w:val="28"/>
        </w:rPr>
        <w:t xml:space="preserve">314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โดยเป็นส่วนของงบการเงินเฉพาะกิจการจำนวน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044A46">
        <w:rPr>
          <w:rFonts w:asciiTheme="majorBidi" w:hAnsiTheme="majorBidi"/>
          <w:color w:val="000000"/>
          <w:spacing w:val="-2"/>
          <w:sz w:val="28"/>
        </w:rPr>
        <w:t>172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3C42AE">
        <w:rPr>
          <w:rFonts w:asciiTheme="majorBidi" w:hAnsiTheme="majorBidi" w:hint="eastAsia"/>
          <w:color w:val="000000"/>
          <w:spacing w:val="-2"/>
          <w:sz w:val="28"/>
        </w:rPr>
        <w:t xml:space="preserve">173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ตามลำดับ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1E55BA">
        <w:rPr>
          <w:rFonts w:asciiTheme="majorBidi" w:hAnsiTheme="majorBidi" w:hint="cs"/>
          <w:color w:val="000000"/>
          <w:spacing w:val="-2"/>
          <w:sz w:val="28"/>
          <w:cs/>
        </w:rPr>
        <w:t>เป็นหลักประกันวงเงินสินเชื่อเงินกู้ยืมระยะยาวที่ได้รับจากธนาคาร</w:t>
      </w:r>
      <w:r w:rsidRPr="001E55BA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C270DD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C270D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ดูหมายเหตุ </w:t>
      </w:r>
      <w:r w:rsidRPr="00C270DD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6A080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270DD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30CFA9B1" w14:textId="77777777" w:rsidR="001473B6" w:rsidRDefault="001473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4B32491" w14:textId="608D890D" w:rsidR="0038576C" w:rsidRPr="000671A5" w:rsidRDefault="0038576C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0671A5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378E9A47" w14:textId="294EDBC5" w:rsidR="0038576C" w:rsidRPr="007C40C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รายการเปลี่ยนแปลงของบัญชี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สินทรัพย์สิทธิการใช้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มีนาคม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2564 </w:t>
      </w:r>
      <w:r w:rsidR="006B2BA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6B2BA0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2BA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6B2BA0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สรุป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2"/>
        <w:gridCol w:w="1085"/>
        <w:gridCol w:w="90"/>
        <w:gridCol w:w="1086"/>
        <w:gridCol w:w="90"/>
        <w:gridCol w:w="994"/>
        <w:gridCol w:w="90"/>
        <w:gridCol w:w="1043"/>
      </w:tblGrid>
      <w:tr w:rsidR="0038576C" w:rsidRPr="00F515E2" w14:paraId="2915B4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4C17A32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3D79B94A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682686FE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</w:rPr>
              <w:t xml:space="preserve">                (หน่วย</w:t>
            </w:r>
            <w:r w:rsidRPr="00F515E2">
              <w:rPr>
                <w:rFonts w:asciiTheme="majorBidi" w:hAnsiTheme="majorBidi" w:cstheme="majorBidi"/>
                <w:szCs w:val="24"/>
              </w:rPr>
              <w:t>: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38576C" w:rsidRPr="00F515E2" w14:paraId="322A2165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0BAD131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38576C" w:rsidRPr="00F515E2" w14:paraId="335EAC98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54FEDB2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365E7C83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3DADDB38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483A4E1F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  <w:p w14:paraId="7ED39EE5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3" w:type="dxa"/>
          </w:tcPr>
          <w:p w14:paraId="1783B90C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38576C" w:rsidRPr="00F515E2" w14:paraId="289CAC3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21015A4" w14:textId="77777777" w:rsidR="0038576C" w:rsidRPr="00F515E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E1B06EC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  <w:vMerge/>
          </w:tcPr>
          <w:p w14:paraId="7DE57D79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" w:type="dxa"/>
          </w:tcPr>
          <w:p w14:paraId="1C59C77E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46E006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0" w:type="dxa"/>
            <w:vMerge/>
          </w:tcPr>
          <w:p w14:paraId="290D2950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8F6A173" w14:textId="77777777" w:rsidR="0038576C" w:rsidRPr="00F515E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38576C" w:rsidRPr="00F515E2" w14:paraId="6AE9CC36" w14:textId="77777777" w:rsidTr="0053641F">
        <w:trPr>
          <w:trHeight w:val="17"/>
        </w:trPr>
        <w:tc>
          <w:tcPr>
            <w:tcW w:w="4612" w:type="dxa"/>
          </w:tcPr>
          <w:p w14:paraId="1D889CEB" w14:textId="6FA3BA38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hAnsiTheme="majorBidi" w:cstheme="majorBidi"/>
                <w:cs/>
              </w:rPr>
              <w:t>ราคาตามบัญชีต้นงวด</w:t>
            </w:r>
            <w:r w:rsidRPr="00F515E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217,885</w:t>
            </w:r>
          </w:p>
        </w:tc>
        <w:tc>
          <w:tcPr>
            <w:tcW w:w="90" w:type="dxa"/>
            <w:vAlign w:val="center"/>
          </w:tcPr>
          <w:p w14:paraId="0A3B17ED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vAlign w:val="center"/>
          </w:tcPr>
          <w:p w14:paraId="18119C18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769DF2A6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72B168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4,470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38576C" w:rsidRPr="00F515E2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8576C" w:rsidRPr="00F515E2" w14:paraId="5D7608A9" w14:textId="77777777" w:rsidTr="0053641F">
        <w:trPr>
          <w:trHeight w:val="17"/>
        </w:trPr>
        <w:tc>
          <w:tcPr>
            <w:tcW w:w="4612" w:type="dxa"/>
          </w:tcPr>
          <w:p w14:paraId="264C1C38" w14:textId="77777777" w:rsidR="0038576C" w:rsidRPr="00F515E2" w:rsidRDefault="0038576C" w:rsidP="00A11E99">
            <w:pPr>
              <w:pStyle w:val="Head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F515E2"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  <w:t>รายการปรับปรุงจากการนำมาตรฐานการรายงานทางการเงิน</w:t>
            </w:r>
          </w:p>
          <w:p w14:paraId="50E359B3" w14:textId="77777777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lang w:val="en-GB"/>
              </w:rPr>
              <w:t xml:space="preserve">   </w:t>
            </w: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ฉบับที่ </w:t>
            </w:r>
            <w:r w:rsidRPr="00F515E2">
              <w:rPr>
                <w:rFonts w:asciiTheme="majorBidi" w:eastAsia="Arial Unicode MS" w:hAnsiTheme="majorBidi" w:cstheme="majorBidi"/>
                <w:lang w:val="en-GB"/>
              </w:rPr>
              <w:t>16</w:t>
            </w:r>
            <w:r w:rsidRPr="00F515E2">
              <w:rPr>
                <w:rFonts w:asciiTheme="majorBidi" w:eastAsia="Arial Unicode MS" w:hAnsiTheme="majorBidi" w:cstheme="majorBidi"/>
              </w:rPr>
              <w:t xml:space="preserve"> </w:t>
            </w: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มาใช้ ณ วันที่ </w:t>
            </w:r>
            <w:r w:rsidRPr="00F515E2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Pr="00F515E2">
              <w:rPr>
                <w:rFonts w:asciiTheme="majorBidi" w:eastAsia="Arial Unicode MS" w:hAnsiTheme="majorBidi" w:cstheme="majorBidi"/>
              </w:rPr>
              <w:t xml:space="preserve"> </w:t>
            </w: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มกราคม </w:t>
            </w:r>
            <w:r w:rsidRPr="00F515E2">
              <w:rPr>
                <w:rFonts w:asciiTheme="majorBidi" w:eastAsia="Arial Unicode MS" w:hAnsiTheme="majorBidi" w:cstheme="majorBidi"/>
                <w:lang w:val="en-GB"/>
              </w:rPr>
              <w:t>2563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F4FB33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D559ED5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vAlign w:val="center"/>
          </w:tcPr>
          <w:p w14:paraId="78BB19E8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DDD2E4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F0472D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0E754BA" w14:textId="77777777" w:rsidR="0038576C" w:rsidRPr="00F515E2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5AA3312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38576C" w:rsidRPr="00F515E2" w14:paraId="4CFDE526" w14:textId="77777777" w:rsidTr="0053641F">
        <w:trPr>
          <w:trHeight w:val="17"/>
        </w:trPr>
        <w:tc>
          <w:tcPr>
            <w:tcW w:w="4612" w:type="dxa"/>
          </w:tcPr>
          <w:p w14:paraId="14373468" w14:textId="77777777" w:rsidR="0038576C" w:rsidRPr="00F515E2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E23AAC" w14:textId="77F81555" w:rsidR="0038576C" w:rsidRPr="00F515E2" w:rsidRDefault="00701D0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5F1978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</w:tcPr>
          <w:p w14:paraId="704DDA1F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202,269</w:t>
            </w:r>
          </w:p>
        </w:tc>
        <w:tc>
          <w:tcPr>
            <w:tcW w:w="90" w:type="dxa"/>
            <w:vAlign w:val="center"/>
          </w:tcPr>
          <w:p w14:paraId="75B5C22E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8E766B4" w14:textId="1D5B5044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5BFB4E" w14:textId="77777777" w:rsidR="0038576C" w:rsidRPr="00F515E2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23C4B91A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8576C" w:rsidRPr="00F515E2" w14:paraId="5202C28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34CC051" w14:textId="77777777" w:rsidR="0038576C" w:rsidRPr="00F515E2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7AB146" w14:textId="03574E6D" w:rsidR="0038576C" w:rsidRPr="00F515E2" w:rsidRDefault="00701D0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7EFC01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</w:tcPr>
          <w:p w14:paraId="73A82CE8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8,182</w:t>
            </w:r>
          </w:p>
        </w:tc>
        <w:tc>
          <w:tcPr>
            <w:tcW w:w="90" w:type="dxa"/>
            <w:vAlign w:val="center"/>
          </w:tcPr>
          <w:p w14:paraId="15CFAD3B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center"/>
          </w:tcPr>
          <w:p w14:paraId="5B35681B" w14:textId="5322F035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E7AC13" w14:textId="77777777" w:rsidR="0038576C" w:rsidRPr="00F515E2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14C12DB2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8576C" w:rsidRPr="00F515E2" w14:paraId="6255550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EECBB95" w14:textId="77777777" w:rsidR="0038576C" w:rsidRPr="00F515E2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E53278" w14:textId="32D11127" w:rsidR="0038576C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75CE22A5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00141A4B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1,854</w:t>
            </w:r>
          </w:p>
        </w:tc>
        <w:tc>
          <w:tcPr>
            <w:tcW w:w="90" w:type="dxa"/>
            <w:vAlign w:val="center"/>
          </w:tcPr>
          <w:p w14:paraId="1E415696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BA379D5" w14:textId="7E66013C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85B07A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78D018D3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8576C" w:rsidRPr="00F515E2" w14:paraId="353C50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EACE468" w14:textId="77777777" w:rsidR="0038576C" w:rsidRPr="00F515E2" w:rsidRDefault="0038576C" w:rsidP="00A11E99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>ยานพาหนะ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C36051" w14:textId="5AF0D36A" w:rsidR="0038576C" w:rsidRPr="00F515E2" w:rsidRDefault="00701D0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752EB0D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73103394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11,963</w:t>
            </w:r>
          </w:p>
        </w:tc>
        <w:tc>
          <w:tcPr>
            <w:tcW w:w="90" w:type="dxa"/>
            <w:vAlign w:val="center"/>
          </w:tcPr>
          <w:p w14:paraId="4F979725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058E5351" w14:textId="2A4A4ECA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1EFAFB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7F8F3DA1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10,463</w:t>
            </w:r>
          </w:p>
        </w:tc>
      </w:tr>
      <w:tr w:rsidR="00023847" w:rsidRPr="00F515E2" w14:paraId="08DBB5D2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8E001D9" w14:textId="3E953910" w:rsidR="00023847" w:rsidRPr="00F515E2" w:rsidRDefault="00023847" w:rsidP="006F65FE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6F65FE">
              <w:rPr>
                <w:rFonts w:asciiTheme="majorBidi" w:hAnsiTheme="majorBidi" w:cstheme="majorBidi" w:hint="cs"/>
                <w:u w:val="single"/>
                <w:cs/>
              </w:rPr>
              <w:t>เพิ่ม</w:t>
            </w:r>
            <w:r w:rsidR="006F65FE" w:rsidRPr="006F65FE">
              <w:rPr>
                <w:rFonts w:asciiTheme="majorBidi" w:hAnsiTheme="majorBidi" w:cstheme="majorBidi"/>
              </w:rPr>
              <w:t xml:space="preserve">   </w:t>
            </w: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3A70E" w14:textId="5C2B66B6" w:rsidR="00023847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57</w:t>
            </w:r>
          </w:p>
        </w:tc>
        <w:tc>
          <w:tcPr>
            <w:tcW w:w="90" w:type="dxa"/>
            <w:vAlign w:val="center"/>
          </w:tcPr>
          <w:p w14:paraId="5B1CAEBF" w14:textId="77777777" w:rsidR="00023847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</w:tcPr>
          <w:p w14:paraId="7668B1B2" w14:textId="198BD26C" w:rsidR="00023847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975F17A" w14:textId="77777777" w:rsidR="00023847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CBD99E2" w14:textId="24143721" w:rsidR="00023847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23847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278DE01E" w14:textId="3693A1D0" w:rsidR="00023847" w:rsidRPr="00F515E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38576C" w:rsidRPr="00F515E2" w14:paraId="4085EE76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5E9715A" w14:textId="2C72A312" w:rsidR="0038576C" w:rsidRPr="00F515E2" w:rsidRDefault="0038576C" w:rsidP="0036153F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36153F">
              <w:rPr>
                <w:rFonts w:asciiTheme="majorBidi" w:hAnsiTheme="majorBidi" w:cstheme="majorBidi"/>
                <w:u w:val="single"/>
                <w:cs/>
              </w:rPr>
              <w:t>หั</w:t>
            </w:r>
            <w:r w:rsidR="0036153F" w:rsidRPr="0036153F">
              <w:rPr>
                <w:rFonts w:asciiTheme="majorBidi" w:hAnsiTheme="majorBidi" w:cstheme="majorBidi" w:hint="cs"/>
                <w:u w:val="single"/>
                <w:cs/>
              </w:rPr>
              <w:t>ก</w:t>
            </w:r>
            <w:r w:rsidR="0036153F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F515E2">
              <w:rPr>
                <w:rFonts w:asciiTheme="majorBidi" w:hAnsiTheme="majorBidi" w:cstheme="majorBidi"/>
                <w:cs/>
              </w:rPr>
              <w:t>ตัดจำหน่ายและจำหน่ายระหว่างงวด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E79A3" w14:textId="63EB5D20" w:rsidR="0038576C" w:rsidRPr="00F515E2" w:rsidRDefault="00701D0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6097DE2F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(2,917)</w:t>
            </w:r>
          </w:p>
        </w:tc>
        <w:tc>
          <w:tcPr>
            <w:tcW w:w="90" w:type="dxa"/>
            <w:vAlign w:val="center"/>
          </w:tcPr>
          <w:p w14:paraId="3D33A118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00B7DE67" w14:textId="7FBD55C0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3D07E32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(2,917)</w:t>
            </w:r>
          </w:p>
        </w:tc>
      </w:tr>
      <w:tr w:rsidR="0038576C" w:rsidRPr="00F515E2" w14:paraId="48DE419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D1A0017" w14:textId="77777777" w:rsidR="0038576C" w:rsidRPr="00F515E2" w:rsidRDefault="0038576C" w:rsidP="00F515E2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>โอน</w:t>
            </w:r>
            <w:r w:rsidRPr="00F515E2">
              <w:rPr>
                <w:rFonts w:asciiTheme="majorBidi" w:hAnsiTheme="majorBidi" w:cstheme="majorBidi"/>
                <w:cs/>
              </w:rPr>
              <w:t>ออก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26500" w14:textId="576089BD" w:rsidR="0038576C" w:rsidRPr="00F515E2" w:rsidRDefault="00701D0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3A69612E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77C1F3AE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(263)</w:t>
            </w:r>
          </w:p>
        </w:tc>
        <w:tc>
          <w:tcPr>
            <w:tcW w:w="90" w:type="dxa"/>
            <w:vAlign w:val="center"/>
          </w:tcPr>
          <w:p w14:paraId="66AE4F79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82BB923" w14:textId="1D8F93B3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8567BF6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(263)</w:t>
            </w:r>
          </w:p>
        </w:tc>
      </w:tr>
      <w:tr w:rsidR="0038576C" w:rsidRPr="00F515E2" w14:paraId="36D4CED1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186302B" w14:textId="3B80ED4E" w:rsidR="0038576C" w:rsidRPr="00F515E2" w:rsidRDefault="0038576C" w:rsidP="00F515E2">
            <w:pPr>
              <w:pStyle w:val="BodyText2"/>
              <w:spacing w:after="0" w:line="240" w:lineRule="auto"/>
              <w:ind w:left="628" w:right="-48"/>
              <w:rPr>
                <w:rFonts w:asciiTheme="majorBidi" w:hAnsiTheme="majorBidi" w:cstheme="majorBidi"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cs/>
                <w:lang w:val="en-GB"/>
              </w:rPr>
              <w:t>ค่าเสื่อมราคา</w:t>
            </w:r>
            <w:r w:rsidRPr="00F515E2">
              <w:rPr>
                <w:rFonts w:asciiTheme="majorBidi" w:eastAsia="Arial Unicode MS" w:hAnsiTheme="majorBidi" w:cstheme="majorBidi"/>
                <w:cs/>
              </w:rPr>
              <w:t>สำหรับงวด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F2A8F3" w14:textId="24539E20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(5,694)</w:t>
            </w:r>
          </w:p>
        </w:tc>
        <w:tc>
          <w:tcPr>
            <w:tcW w:w="90" w:type="dxa"/>
            <w:vAlign w:val="center"/>
          </w:tcPr>
          <w:p w14:paraId="6F486F7B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48E9AF87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F515E2">
              <w:rPr>
                <w:rFonts w:asciiTheme="majorBidi" w:eastAsia="Times New Roman" w:hAnsiTheme="majorBidi" w:cstheme="majorBidi"/>
                <w:szCs w:val="24"/>
                <w:lang w:val="en-GB"/>
              </w:rPr>
              <w:t>3,203</w:t>
            </w:r>
            <w:r w:rsidRPr="00F515E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47FFB2F9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781C7A2" w14:textId="066538AF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(492)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D46F24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87106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15E2">
              <w:rPr>
                <w:rFonts w:asciiTheme="majorBidi" w:hAnsiTheme="majorBidi" w:cstheme="majorBidi"/>
                <w:szCs w:val="24"/>
              </w:rPr>
              <w:t>(2,813)</w:t>
            </w:r>
          </w:p>
        </w:tc>
      </w:tr>
      <w:tr w:rsidR="0038576C" w:rsidRPr="00F515E2" w14:paraId="5A539387" w14:textId="77777777" w:rsidTr="0053641F">
        <w:trPr>
          <w:trHeight w:val="17"/>
        </w:trPr>
        <w:tc>
          <w:tcPr>
            <w:tcW w:w="4612" w:type="dxa"/>
          </w:tcPr>
          <w:p w14:paraId="1D0F0763" w14:textId="669C9670" w:rsidR="0038576C" w:rsidRPr="00F515E2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F515E2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val="en-GB" w:eastAsia="th-TH"/>
              </w:rPr>
              <w:t>ราคาตามบัญช</w:t>
            </w:r>
            <w:r w:rsidR="0072317B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val="en-GB" w:eastAsia="th-TH"/>
              </w:rPr>
              <w:t>ี</w:t>
            </w:r>
            <w:r w:rsidRPr="00F515E2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val="en-GB" w:eastAsia="th-TH"/>
              </w:rPr>
              <w:t>ปลายงวด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B242C" w14:textId="24B60B2F" w:rsidR="0038576C" w:rsidRPr="00F515E2" w:rsidRDefault="00AD47AF" w:rsidP="00A11E99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15E2">
              <w:rPr>
                <w:rFonts w:asciiTheme="majorBidi" w:hAnsiTheme="majorBidi" w:cstheme="majorBidi"/>
                <w:b/>
                <w:bCs/>
              </w:rPr>
              <w:t>212,248</w:t>
            </w:r>
          </w:p>
        </w:tc>
        <w:tc>
          <w:tcPr>
            <w:tcW w:w="90" w:type="dxa"/>
          </w:tcPr>
          <w:p w14:paraId="2EC7A991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0E3A3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-108" w:right="9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515E2">
              <w:rPr>
                <w:rFonts w:asciiTheme="majorBidi" w:hAnsiTheme="majorBidi" w:cstheme="majorBidi"/>
                <w:b/>
                <w:bCs/>
              </w:rPr>
              <w:t>217,885</w:t>
            </w:r>
          </w:p>
        </w:tc>
        <w:tc>
          <w:tcPr>
            <w:tcW w:w="90" w:type="dxa"/>
          </w:tcPr>
          <w:p w14:paraId="4EE9B463" w14:textId="77777777" w:rsidR="0038576C" w:rsidRPr="00F515E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6BA2170" w14:textId="405A092E" w:rsidR="0038576C" w:rsidRPr="00F515E2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515E2">
              <w:rPr>
                <w:rFonts w:asciiTheme="majorBidi" w:hAnsiTheme="majorBidi" w:cstheme="majorBidi"/>
                <w:b/>
                <w:bCs/>
                <w:szCs w:val="24"/>
              </w:rPr>
              <w:t>3,978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A1BFF8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E77B8" w14:textId="77777777" w:rsidR="0038576C" w:rsidRPr="00F515E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515E2">
              <w:rPr>
                <w:rFonts w:asciiTheme="majorBidi" w:hAnsiTheme="majorBidi" w:cstheme="majorBidi"/>
                <w:b/>
                <w:bCs/>
                <w:szCs w:val="24"/>
              </w:rPr>
              <w:t>4,470</w:t>
            </w:r>
          </w:p>
        </w:tc>
      </w:tr>
    </w:tbl>
    <w:p w14:paraId="534F7909" w14:textId="6B6C37D5" w:rsidR="0038576C" w:rsidRPr="007C40C0" w:rsidRDefault="0038576C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7C40C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E323B0" w14:textId="77777777" w:rsidR="0038576C" w:rsidRPr="007C40C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รายการเปลี่ยนแปลงของสิทธิการเช่า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1080"/>
      </w:tblGrid>
      <w:tr w:rsidR="0038576C" w:rsidRPr="00247C89" w14:paraId="12933B7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247C89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247C89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247C89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247C89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47C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38576C" w:rsidRPr="00247C89" w14:paraId="5EABCEF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247C89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247C89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247C89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247C89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6C" w:rsidRPr="00247C89" w14:paraId="1BB714A6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247C89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77777777" w:rsidR="0038576C" w:rsidRPr="00247C89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77777777" w:rsidR="0038576C" w:rsidRPr="00247C89" w:rsidRDefault="0038576C" w:rsidP="00A11E99">
            <w:pPr>
              <w:ind w:lef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8576C" w:rsidRPr="00247C89" w14:paraId="613B480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247C89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77777777" w:rsidR="0038576C" w:rsidRPr="00247C89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77777777" w:rsidR="0038576C" w:rsidRPr="00247C89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77777777" w:rsidR="0038576C" w:rsidRPr="00247C89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8576C" w:rsidRPr="00247C89" w14:paraId="4DAAE64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2AFB52C3" w:rsidR="0038576C" w:rsidRPr="00247C89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52858258" w:rsidR="0038576C" w:rsidRPr="00247C89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38576C" w:rsidRPr="00247C89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77777777" w:rsidR="0038576C" w:rsidRPr="00247C89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151">
              <w:rPr>
                <w:rFonts w:asciiTheme="majorBidi" w:hAnsiTheme="majorBidi" w:cstheme="majorBidi" w:hint="eastAsia"/>
                <w:sz w:val="26"/>
                <w:szCs w:val="26"/>
              </w:rPr>
              <w:t>62,653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38576C" w:rsidRPr="00247C89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591EF04B" w:rsidR="0038576C" w:rsidRPr="00247C89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38576C" w:rsidRPr="00247C89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7777777" w:rsidR="0038576C" w:rsidRPr="00247C89" w:rsidRDefault="0038576C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38576C" w:rsidRPr="00247C89" w14:paraId="52E66320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5067D7" w14:textId="77777777" w:rsidR="0038576C" w:rsidRPr="00247C89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b w:val="0"/>
                <w:bCs w:val="0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723C" w14:textId="66E63C2A" w:rsidR="0038576C" w:rsidRPr="00247C89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1414" w14:textId="77777777" w:rsidR="0038576C" w:rsidRPr="00247C89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A2A85" w14:textId="77777777" w:rsidR="0038576C" w:rsidRPr="00247C89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151">
              <w:rPr>
                <w:rFonts w:asciiTheme="majorBidi" w:hAnsiTheme="majorBidi" w:cstheme="majorBidi" w:hint="eastAsia"/>
                <w:sz w:val="26"/>
                <w:szCs w:val="26"/>
              </w:rPr>
              <w:t>7,954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FDEF56" w14:textId="77777777" w:rsidR="0038576C" w:rsidRPr="00247C89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36080" w14:textId="12F54B22" w:rsidR="0038576C" w:rsidRPr="00247C89" w:rsidRDefault="00AD47AF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29F96C" w14:textId="77777777" w:rsidR="0038576C" w:rsidRPr="00247C89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285DE" w14:textId="77777777" w:rsidR="0038576C" w:rsidRPr="00247C89" w:rsidRDefault="0038576C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576C" w:rsidRPr="00247C89" w14:paraId="1B49324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11D23C06" w:rsidR="0038576C" w:rsidRPr="00247C89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6153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E26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47C89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7D455CED" w:rsidR="0038576C" w:rsidRPr="00247C89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(680)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38576C" w:rsidRPr="00247C89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77777777" w:rsidR="0038576C" w:rsidRPr="00247C89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151">
              <w:rPr>
                <w:rFonts w:asciiTheme="majorBidi" w:hAnsiTheme="majorBidi" w:cstheme="majorBidi" w:hint="eastAsia"/>
                <w:sz w:val="26"/>
                <w:szCs w:val="26"/>
              </w:rPr>
              <w:t>(2,303)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38576C" w:rsidRPr="00247C89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675021AE" w:rsidR="0038576C" w:rsidRPr="00247C89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38576C" w:rsidRPr="00247C89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D3D66" w14:textId="77777777" w:rsidR="0038576C" w:rsidRPr="00247C89" w:rsidRDefault="0038576C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</w:tr>
      <w:tr w:rsidR="0038576C" w:rsidRPr="00247C89" w14:paraId="38329ACB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07D742DE" w:rsidR="0038576C" w:rsidRPr="00247C89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7C8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31D00161" w:rsidR="0038576C" w:rsidRPr="00247C89" w:rsidRDefault="00AD47A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67,624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38576C" w:rsidRPr="00247C89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77777777" w:rsidR="0038576C" w:rsidRPr="00167151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7151">
              <w:rPr>
                <w:rFonts w:asciiTheme="majorBidi" w:hAnsiTheme="majorBidi" w:cstheme="majorBidi" w:hint="eastAsia"/>
                <w:b/>
                <w:bCs/>
                <w:sz w:val="26"/>
                <w:szCs w:val="26"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38576C" w:rsidRPr="00247C89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0828F13F" w:rsidR="0038576C" w:rsidRPr="00247C89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38576C" w:rsidRPr="00247C89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77777777" w:rsidR="0038576C" w:rsidRPr="00247C89" w:rsidRDefault="0038576C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7C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64657BC" w14:textId="77777777" w:rsidR="001473B6" w:rsidRDefault="001473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D13AC7" w14:textId="29ADA958" w:rsidR="0038576C" w:rsidRPr="007C40C0" w:rsidRDefault="0038576C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</w:t>
      </w:r>
      <w:r>
        <w:rPr>
          <w:rFonts w:asciiTheme="majorBidi" w:hAnsiTheme="majorBidi" w:cstheme="majorBidi" w:hint="cs"/>
          <w:b/>
          <w:bCs/>
          <w:sz w:val="28"/>
          <w:cs/>
        </w:rPr>
        <w:t>น</w:t>
      </w:r>
    </w:p>
    <w:p w14:paraId="63C8ACBF" w14:textId="77777777" w:rsidR="0038576C" w:rsidRPr="007C40C0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4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170"/>
      </w:tblGrid>
      <w:tr w:rsidR="0038576C" w:rsidRPr="007C40C0" w14:paraId="6A44504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7C40C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7C40C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7C40C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7C40C0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C40C0">
              <w:rPr>
                <w:rFonts w:asciiTheme="majorBidi" w:hAnsiTheme="majorBidi" w:cstheme="majorBidi"/>
                <w:sz w:val="28"/>
              </w:rPr>
              <w:t>: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7C40C0" w14:paraId="4A812643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7C40C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7C40C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7C40C0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7C40C0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7C40C0" w14:paraId="30DDB61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7C40C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77777777" w:rsidR="0038576C" w:rsidRPr="007C40C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77777777" w:rsidR="0038576C" w:rsidRPr="007C40C0" w:rsidRDefault="0038576C" w:rsidP="00A11E99">
            <w:pPr>
              <w:ind w:lef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7C40C0" w14:paraId="35334A3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7C40C0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77777777" w:rsidR="0038576C" w:rsidRPr="007C40C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77777777" w:rsidR="0038576C" w:rsidRPr="007C40C0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77777777" w:rsidR="0038576C" w:rsidRPr="007C40C0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38576C" w:rsidRPr="007C40C0" w14:paraId="0D3CA2CF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38576C" w:rsidRPr="007C40C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2CE8CB8C" w:rsidR="0038576C" w:rsidRPr="00612460" w:rsidRDefault="00363868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38576C" w:rsidRPr="007C40C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19C9AEC7" w:rsidR="0038576C" w:rsidRPr="007C40C0" w:rsidRDefault="00363868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251,562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38576C" w:rsidRPr="007C40C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3D77F7B2" w:rsidR="0038576C" w:rsidRPr="00612460" w:rsidRDefault="00363868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612460" w:rsidRPr="00612460">
              <w:rPr>
                <w:rFonts w:asciiTheme="majorBidi" w:hAnsiTheme="majorBidi" w:cstheme="majorBidi" w:hint="eastAsia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38576C" w:rsidRPr="007C40C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598581EC" w:rsidR="0038576C" w:rsidRPr="007C40C0" w:rsidRDefault="00AA019F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38576C" w:rsidRPr="007B680F">
              <w:rPr>
                <w:rFonts w:asciiTheme="majorBidi" w:hAnsiTheme="majorBidi" w:cstheme="majorBidi" w:hint="eastAsia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444</w:t>
            </w:r>
          </w:p>
        </w:tc>
      </w:tr>
      <w:tr w:rsidR="0038576C" w:rsidRPr="007C40C0" w14:paraId="028D5C5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77777777" w:rsidR="0038576C" w:rsidRPr="007C40C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2A3EA371" w:rsidR="0038576C" w:rsidRPr="007C40C0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38576C" w:rsidRPr="007C40C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77777777" w:rsidR="0038576C" w:rsidRPr="007C40C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C4018">
              <w:rPr>
                <w:rFonts w:asciiTheme="majorBidi" w:hAnsiTheme="majorBidi" w:cstheme="majorBidi" w:hint="eastAsia"/>
                <w:sz w:val="28"/>
              </w:rPr>
              <w:t>1,031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38576C" w:rsidRPr="007C40C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32F7441A" w:rsidR="0038576C" w:rsidRPr="007C40C0" w:rsidRDefault="00AD47AF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38576C" w:rsidRPr="007C40C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66A9D0" w14:textId="7C80FF57" w:rsidR="0038576C" w:rsidRPr="007C40C0" w:rsidRDefault="00AA019F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  <w:tr w:rsidR="0038576C" w:rsidRPr="007C40C0" w14:paraId="0696003C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0C961968" w:rsidR="0038576C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36153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E268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85FC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81F76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85FC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667AC7E7" w:rsidR="0038576C" w:rsidRPr="007C40C0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38576C" w:rsidRPr="007C40C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77777777" w:rsidR="0038576C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A2497">
              <w:rPr>
                <w:rFonts w:asciiTheme="majorBidi" w:hAnsiTheme="majorBidi" w:cstheme="majorBidi" w:hint="eastAsia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A2497">
              <w:rPr>
                <w:rFonts w:asciiTheme="majorBidi" w:hAnsiTheme="majorBidi" w:cstheme="majorBidi" w:hint="eastAsia"/>
                <w:sz w:val="28"/>
              </w:rPr>
              <w:t>327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38576C" w:rsidRPr="007C40C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48718FF2" w:rsidR="0038576C" w:rsidRDefault="00AD47AF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38576C" w:rsidRPr="007C40C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33AE53EC" w:rsidR="0038576C" w:rsidRPr="007C40C0" w:rsidRDefault="00F515E2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7C40C0" w14:paraId="6590DB2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93C32E" w14:textId="77777777" w:rsidR="0038576C" w:rsidRDefault="0038576C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9D32" w14:textId="0F53E800" w:rsidR="0038576C" w:rsidRPr="007C40C0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46B5" w14:textId="77777777" w:rsidR="0038576C" w:rsidRPr="007C40C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426F" w14:textId="77777777" w:rsidR="0038576C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244409" w14:textId="77777777" w:rsidR="0038576C" w:rsidRPr="007C40C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2F173" w14:textId="47AC121A" w:rsidR="0038576C" w:rsidRDefault="00AD47AF" w:rsidP="00A11E99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59D00" w14:textId="77777777" w:rsidR="0038576C" w:rsidRPr="007C40C0" w:rsidRDefault="0038576C" w:rsidP="00A11E99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64C2C5" w14:textId="41D64972" w:rsidR="0038576C" w:rsidRPr="007C40C0" w:rsidRDefault="00F515E2" w:rsidP="00A11E99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7C40C0" w14:paraId="616CB7E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7777777" w:rsidR="0038576C" w:rsidRPr="007C40C0" w:rsidRDefault="0038576C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4BC98FCE" w:rsidR="0038576C" w:rsidRPr="007C40C0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96B31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96B31">
              <w:rPr>
                <w:rFonts w:asciiTheme="majorBidi" w:hAnsiTheme="majorBidi" w:cstheme="majorBidi"/>
                <w:sz w:val="28"/>
              </w:rPr>
              <w:t>915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38576C" w:rsidRPr="007C40C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77777777" w:rsidR="0038576C" w:rsidRPr="007C40C0" w:rsidRDefault="0038576C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AF22E7">
              <w:rPr>
                <w:rFonts w:ascii="Angsana New" w:hAnsi="Angsana New"/>
                <w:sz w:val="28"/>
              </w:rPr>
              <w:t>(31,66</w:t>
            </w:r>
            <w:r>
              <w:rPr>
                <w:rFonts w:ascii="Angsana New" w:hAnsi="Angsana New"/>
                <w:sz w:val="28"/>
              </w:rPr>
              <w:t>4</w:t>
            </w:r>
            <w:r w:rsidRPr="00AF22E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38576C" w:rsidRPr="007C40C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523CBF16" w:rsidR="0038576C" w:rsidRPr="007C40C0" w:rsidRDefault="00AD47AF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(22</w:t>
            </w:r>
            <w:r w:rsidR="00363868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38576C" w:rsidRPr="007C40C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13CDB300" w:rsidR="0038576C" w:rsidRPr="007C40C0" w:rsidRDefault="0038576C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AA019F">
              <w:rPr>
                <w:rFonts w:asciiTheme="majorBidi" w:hAnsiTheme="majorBidi" w:cstheme="majorBidi"/>
                <w:sz w:val="28"/>
              </w:rPr>
              <w:t>919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96B31" w:rsidRPr="007C40C0" w14:paraId="50690A61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9EC103" w14:textId="499881AD" w:rsidR="00796B31" w:rsidRPr="007C40C0" w:rsidRDefault="00796B31" w:rsidP="00A11E99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4B4A" w14:textId="12D8FE07" w:rsidR="00796B31" w:rsidRDefault="00796B3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7F607" w14:textId="77777777" w:rsidR="00796B31" w:rsidRPr="007C40C0" w:rsidRDefault="00796B31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64176" w14:textId="29960280" w:rsidR="00796B31" w:rsidRPr="00AF22E7" w:rsidRDefault="00796B31" w:rsidP="00A11E99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0A1A52" w14:textId="77777777" w:rsidR="00796B31" w:rsidRPr="007C40C0" w:rsidRDefault="00796B31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7616" w14:textId="7AEAA590" w:rsidR="00796B31" w:rsidRDefault="00796B31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DEE99B" w14:textId="77777777" w:rsidR="00796B31" w:rsidRPr="007C40C0" w:rsidRDefault="00796B31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B4C151" w14:textId="16DE86F1" w:rsidR="00796B31" w:rsidRDefault="00796B31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7C40C0" w14:paraId="491ED8C5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38576C" w:rsidRPr="007C40C0" w:rsidRDefault="0038576C" w:rsidP="00A11E99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3C62B79C" w:rsidR="0038576C" w:rsidRPr="007C40C0" w:rsidRDefault="00363868" w:rsidP="00A11E99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201,657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38576C" w:rsidRPr="007C40C0" w:rsidRDefault="0038576C" w:rsidP="00A11E99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77777777" w:rsidR="0038576C" w:rsidRPr="007C40C0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A11CA">
              <w:rPr>
                <w:rFonts w:ascii="Angsana New" w:hAnsi="Angsana New"/>
                <w:b/>
                <w:bCs/>
                <w:sz w:val="28"/>
              </w:rPr>
              <w:t>207,58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38576C" w:rsidRPr="007C40C0" w:rsidRDefault="0038576C" w:rsidP="00A11E99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065512EB" w:rsidR="0038576C" w:rsidRPr="007C40C0" w:rsidRDefault="00363868" w:rsidP="00A11E9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2,33</w:t>
            </w:r>
            <w:r w:rsidR="00810254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38576C" w:rsidRPr="007C40C0" w:rsidRDefault="0038576C" w:rsidP="00A11E99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71075AE7" w:rsidR="0038576C" w:rsidRPr="007C40C0" w:rsidRDefault="00AA019F" w:rsidP="00A11E99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8576C" w:rsidRPr="00CF72F1">
              <w:rPr>
                <w:rFonts w:asciiTheme="majorBidi" w:hAnsiTheme="majorBidi" w:cstheme="majorBidi" w:hint="eastAsia"/>
                <w:b/>
                <w:bCs/>
                <w:sz w:val="28"/>
              </w:rPr>
              <w:t>,56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</w:tbl>
    <w:p w14:paraId="286FDA2E" w14:textId="30B67D39" w:rsidR="003216AA" w:rsidRPr="002D5555" w:rsidRDefault="003216AA" w:rsidP="003216AA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6611EBE7" w14:textId="5F752349" w:rsidR="003216AA" w:rsidRPr="002D5555" w:rsidRDefault="003216AA" w:rsidP="003216AA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903F8">
        <w:rPr>
          <w:rFonts w:asciiTheme="majorBidi" w:hAnsiTheme="majorBidi" w:hint="cs"/>
          <w:color w:val="000000"/>
          <w:spacing w:val="-2"/>
          <w:sz w:val="28"/>
          <w:cs/>
        </w:rPr>
        <w:t>สินทรัพย์ทางการเงินไม่หมุนเวียนอื่น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ใน ณ วันที่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D5555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810"/>
        <w:gridCol w:w="90"/>
        <w:gridCol w:w="900"/>
      </w:tblGrid>
      <w:tr w:rsidR="003216AA" w:rsidRPr="002D5555" w14:paraId="131BADD7" w14:textId="77777777" w:rsidTr="007606A3">
        <w:trPr>
          <w:trHeight w:val="270"/>
        </w:trPr>
        <w:tc>
          <w:tcPr>
            <w:tcW w:w="3060" w:type="dxa"/>
            <w:vAlign w:val="bottom"/>
          </w:tcPr>
          <w:p w14:paraId="5893EAE9" w14:textId="77777777" w:rsidR="003216AA" w:rsidRPr="002D5555" w:rsidRDefault="003216AA" w:rsidP="00A11E9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3DA7DF5C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30A9C8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1EE43EF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CB0FF6A" w14:textId="77777777" w:rsidR="003216AA" w:rsidRPr="002D5555" w:rsidRDefault="003216AA" w:rsidP="00A11E99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D436C4F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E9EF4A1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3216AA" w:rsidRPr="002D5555" w14:paraId="072282A9" w14:textId="77777777" w:rsidTr="00A11E99">
        <w:trPr>
          <w:trHeight w:val="270"/>
        </w:trPr>
        <w:tc>
          <w:tcPr>
            <w:tcW w:w="3060" w:type="dxa"/>
            <w:vAlign w:val="bottom"/>
          </w:tcPr>
          <w:p w14:paraId="27E8D36B" w14:textId="77777777" w:rsidR="003216AA" w:rsidRPr="002D5555" w:rsidRDefault="003216AA" w:rsidP="00A11E9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038032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0" w:type="dxa"/>
            <w:gridSpan w:val="11"/>
            <w:tcBorders>
              <w:bottom w:val="single" w:sz="4" w:space="0" w:color="auto"/>
            </w:tcBorders>
            <w:vAlign w:val="bottom"/>
          </w:tcPr>
          <w:p w14:paraId="6359CD36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3216AA" w:rsidRPr="002D5555" w14:paraId="5F6560B4" w14:textId="77777777" w:rsidTr="007606A3">
        <w:trPr>
          <w:trHeight w:val="207"/>
        </w:trPr>
        <w:tc>
          <w:tcPr>
            <w:tcW w:w="3060" w:type="dxa"/>
            <w:vAlign w:val="bottom"/>
          </w:tcPr>
          <w:p w14:paraId="51FB5267" w14:textId="77777777" w:rsidR="003216AA" w:rsidRPr="002D5555" w:rsidRDefault="003216AA" w:rsidP="00A11E9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1951E6C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CE961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2A520768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2DA1A" w14:textId="77777777" w:rsidR="003216AA" w:rsidRPr="002D5555" w:rsidRDefault="003216AA" w:rsidP="00A11E99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สัดส่วนเงินลงทุน(ร้อยละ)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A5EF90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4322B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</w:tc>
      </w:tr>
      <w:tr w:rsidR="003216AA" w:rsidRPr="002D5555" w14:paraId="6695A26A" w14:textId="77777777" w:rsidTr="007606A3">
        <w:tc>
          <w:tcPr>
            <w:tcW w:w="3060" w:type="dxa"/>
            <w:vAlign w:val="bottom"/>
          </w:tcPr>
          <w:p w14:paraId="4F3BC55D" w14:textId="77777777" w:rsidR="003216AA" w:rsidRPr="002D5555" w:rsidRDefault="003216AA" w:rsidP="00A11E99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430F50CF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9BEEBD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22A4D3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19F62A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D0575FC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8C1E62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768DA3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247F9B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9402B88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D2F286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AECABC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A44FC9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3216AA" w:rsidRPr="002D5555" w14:paraId="6390D882" w14:textId="77777777" w:rsidTr="007606A3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1584B8E4" w14:textId="77777777" w:rsidR="003216AA" w:rsidRPr="002D5555" w:rsidRDefault="003216AA" w:rsidP="00A11E99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90" w:type="dxa"/>
          </w:tcPr>
          <w:p w14:paraId="1FB5CA63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21FD5A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5F0120D0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54B177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90" w:type="dxa"/>
          </w:tcPr>
          <w:p w14:paraId="5128FD45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890E25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20F05F42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833B32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90" w:type="dxa"/>
          </w:tcPr>
          <w:p w14:paraId="0582CD4D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60AB82D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64484879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1137A7" w14:textId="77777777" w:rsidR="003216AA" w:rsidRPr="002D5555" w:rsidRDefault="003216AA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</w:tr>
      <w:tr w:rsidR="007606A3" w:rsidRPr="002D5555" w14:paraId="372FFC45" w14:textId="77777777" w:rsidTr="007606A3">
        <w:tc>
          <w:tcPr>
            <w:tcW w:w="3060" w:type="dxa"/>
          </w:tcPr>
          <w:p w14:paraId="46CEE112" w14:textId="77777777" w:rsidR="007606A3" w:rsidRPr="002D5555" w:rsidRDefault="007606A3" w:rsidP="007606A3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099D5452" w14:textId="77777777" w:rsidR="007606A3" w:rsidRPr="002D5555" w:rsidRDefault="007606A3" w:rsidP="007606A3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B88D07" w14:textId="6BFD8ADA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255C3">
              <w:rPr>
                <w:rFonts w:asciiTheme="majorBidi" w:hAnsiTheme="majorBidi" w:cstheme="majorBidi" w:hint="eastAsia"/>
                <w:szCs w:val="24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0A072B13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00C302C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255C3">
              <w:rPr>
                <w:rFonts w:asciiTheme="majorBidi" w:hAnsiTheme="majorBidi" w:cstheme="majorBidi" w:hint="eastAsia"/>
                <w:szCs w:val="24"/>
              </w:rPr>
              <w:t>688,400</w:t>
            </w:r>
          </w:p>
        </w:tc>
        <w:tc>
          <w:tcPr>
            <w:tcW w:w="90" w:type="dxa"/>
          </w:tcPr>
          <w:p w14:paraId="7EA0F1A1" w14:textId="77777777" w:rsidR="007606A3" w:rsidRPr="002D5555" w:rsidRDefault="007606A3" w:rsidP="007606A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F62B208" w14:textId="1609CC54" w:rsidR="007606A3" w:rsidRPr="002D5555" w:rsidRDefault="007606A3" w:rsidP="007606A3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0F74">
              <w:rPr>
                <w:rFonts w:asciiTheme="majorBidi" w:hAnsiTheme="majorBidi" w:cstheme="majorBidi" w:hint="eastAsia"/>
                <w:szCs w:val="24"/>
              </w:rPr>
              <w:t>1.22</w:t>
            </w:r>
          </w:p>
        </w:tc>
        <w:tc>
          <w:tcPr>
            <w:tcW w:w="90" w:type="dxa"/>
          </w:tcPr>
          <w:p w14:paraId="0854E98D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907773" w14:textId="77777777" w:rsidR="007606A3" w:rsidRPr="00630F74" w:rsidRDefault="007606A3" w:rsidP="007606A3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0F74">
              <w:rPr>
                <w:rFonts w:asciiTheme="majorBidi" w:hAnsiTheme="majorBidi" w:cstheme="majorBidi" w:hint="eastAsia"/>
                <w:szCs w:val="24"/>
              </w:rPr>
              <w:t>1.22</w:t>
            </w:r>
          </w:p>
        </w:tc>
        <w:tc>
          <w:tcPr>
            <w:tcW w:w="90" w:type="dxa"/>
          </w:tcPr>
          <w:p w14:paraId="0D435D95" w14:textId="77777777" w:rsidR="007606A3" w:rsidRPr="002D5555" w:rsidRDefault="007606A3" w:rsidP="007606A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C69D8B2" w14:textId="0194AB97" w:rsidR="007606A3" w:rsidRPr="002D5555" w:rsidRDefault="007606A3" w:rsidP="007606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6B0CFB">
              <w:rPr>
                <w:rFonts w:asciiTheme="majorBidi" w:hAnsiTheme="majorBidi" w:cstheme="majorBidi" w:hint="eastAsia"/>
                <w:szCs w:val="24"/>
              </w:rPr>
              <w:t>56,53</w:t>
            </w:r>
            <w:r w:rsidR="00884BA8">
              <w:rPr>
                <w:rFonts w:asciiTheme="majorBidi" w:hAnsiTheme="majorBidi" w:cstheme="majorBidi" w:hint="eastAsia"/>
                <w:szCs w:val="24"/>
              </w:rPr>
              <w:t>8</w:t>
            </w:r>
          </w:p>
        </w:tc>
        <w:tc>
          <w:tcPr>
            <w:tcW w:w="90" w:type="dxa"/>
          </w:tcPr>
          <w:p w14:paraId="33AB0E04" w14:textId="77777777" w:rsidR="007606A3" w:rsidRPr="002D5555" w:rsidRDefault="007606A3" w:rsidP="007606A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444571EA" w14:textId="49B44590" w:rsidR="007606A3" w:rsidRPr="002D5555" w:rsidRDefault="007606A3" w:rsidP="007606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B0CFB">
              <w:rPr>
                <w:rFonts w:asciiTheme="majorBidi" w:hAnsiTheme="majorBidi" w:cstheme="majorBidi" w:hint="eastAsia"/>
                <w:szCs w:val="24"/>
              </w:rPr>
              <w:t>56,53</w:t>
            </w:r>
            <w:r w:rsidR="00884BA8">
              <w:rPr>
                <w:rFonts w:asciiTheme="majorBidi" w:hAnsiTheme="majorBidi" w:cstheme="majorBidi" w:hint="eastAsia"/>
                <w:szCs w:val="24"/>
              </w:rPr>
              <w:t>8</w:t>
            </w:r>
          </w:p>
        </w:tc>
      </w:tr>
      <w:tr w:rsidR="007606A3" w:rsidRPr="002D5555" w14:paraId="2207DDE0" w14:textId="77777777" w:rsidTr="007606A3">
        <w:tc>
          <w:tcPr>
            <w:tcW w:w="3060" w:type="dxa"/>
          </w:tcPr>
          <w:p w14:paraId="3855A121" w14:textId="77777777" w:rsidR="007606A3" w:rsidRPr="002D5555" w:rsidRDefault="007606A3" w:rsidP="007606A3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446573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44657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46573">
              <w:rPr>
                <w:rFonts w:asciiTheme="majorBidi" w:hAnsiTheme="majorBidi" w:hint="cs"/>
                <w:szCs w:val="24"/>
                <w:cs/>
              </w:rPr>
              <w:t>โกลด์</w:t>
            </w:r>
            <w:r w:rsidRPr="0044657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46573">
              <w:rPr>
                <w:rFonts w:asciiTheme="majorBidi" w:hAnsiTheme="majorBidi" w:hint="cs"/>
                <w:szCs w:val="24"/>
                <w:cs/>
              </w:rPr>
              <w:t>ชอร์ส</w:t>
            </w:r>
            <w:r w:rsidRPr="0044657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46573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4813533E" w14:textId="77777777" w:rsidR="007606A3" w:rsidRPr="002D5555" w:rsidRDefault="007606A3" w:rsidP="007606A3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6D4CB7" w14:textId="2D373FC6" w:rsidR="007606A3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255C3">
              <w:rPr>
                <w:rFonts w:asciiTheme="majorBidi" w:hAnsiTheme="majorBidi" w:cstheme="majorBidi" w:hint="eastAsia"/>
                <w:szCs w:val="24"/>
              </w:rPr>
              <w:t>637,994</w:t>
            </w:r>
          </w:p>
        </w:tc>
        <w:tc>
          <w:tcPr>
            <w:tcW w:w="90" w:type="dxa"/>
            <w:shd w:val="clear" w:color="auto" w:fill="auto"/>
          </w:tcPr>
          <w:p w14:paraId="0424BE22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9ED3EE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255C3">
              <w:rPr>
                <w:rFonts w:asciiTheme="majorBidi" w:hAnsiTheme="majorBidi" w:cstheme="majorBidi" w:hint="eastAsia"/>
                <w:szCs w:val="24"/>
              </w:rPr>
              <w:t>637,994</w:t>
            </w:r>
          </w:p>
        </w:tc>
        <w:tc>
          <w:tcPr>
            <w:tcW w:w="90" w:type="dxa"/>
          </w:tcPr>
          <w:p w14:paraId="38350011" w14:textId="77777777" w:rsidR="007606A3" w:rsidRPr="002D5555" w:rsidRDefault="007606A3" w:rsidP="007606A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4506543" w14:textId="738AFBAA" w:rsidR="007606A3" w:rsidRDefault="007606A3" w:rsidP="007606A3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0F74">
              <w:rPr>
                <w:rFonts w:asciiTheme="majorBidi" w:hAnsiTheme="majorBidi" w:cstheme="majorBidi" w:hint="eastAsia"/>
                <w:szCs w:val="24"/>
              </w:rPr>
              <w:t>10.00</w:t>
            </w:r>
          </w:p>
        </w:tc>
        <w:tc>
          <w:tcPr>
            <w:tcW w:w="90" w:type="dxa"/>
          </w:tcPr>
          <w:p w14:paraId="7B49BA6A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681771B" w14:textId="77777777" w:rsidR="007606A3" w:rsidRPr="00630F74" w:rsidRDefault="007606A3" w:rsidP="007606A3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0F74">
              <w:rPr>
                <w:rFonts w:asciiTheme="majorBidi" w:hAnsiTheme="majorBidi" w:cstheme="majorBidi" w:hint="eastAsia"/>
                <w:szCs w:val="24"/>
              </w:rPr>
              <w:t>10.00</w:t>
            </w:r>
          </w:p>
        </w:tc>
        <w:tc>
          <w:tcPr>
            <w:tcW w:w="90" w:type="dxa"/>
          </w:tcPr>
          <w:p w14:paraId="3FC337BA" w14:textId="77777777" w:rsidR="007606A3" w:rsidRPr="002D5555" w:rsidRDefault="007606A3" w:rsidP="007606A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3DAA25" w14:textId="40D3C4EC" w:rsidR="007606A3" w:rsidRDefault="007606A3" w:rsidP="007606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6B0CFB">
              <w:rPr>
                <w:rFonts w:asciiTheme="majorBidi" w:hAnsiTheme="majorBidi" w:cstheme="majorBidi" w:hint="eastAsia"/>
                <w:szCs w:val="24"/>
              </w:rPr>
              <w:t>115,854</w:t>
            </w:r>
          </w:p>
        </w:tc>
        <w:tc>
          <w:tcPr>
            <w:tcW w:w="90" w:type="dxa"/>
          </w:tcPr>
          <w:p w14:paraId="3BB52389" w14:textId="77777777" w:rsidR="007606A3" w:rsidRPr="002D5555" w:rsidRDefault="007606A3" w:rsidP="007606A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F210D4C" w14:textId="77777777" w:rsidR="007606A3" w:rsidRPr="002D5555" w:rsidRDefault="007606A3" w:rsidP="007606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B0CFB">
              <w:rPr>
                <w:rFonts w:asciiTheme="majorBidi" w:hAnsiTheme="majorBidi" w:cstheme="majorBidi" w:hint="eastAsia"/>
                <w:szCs w:val="24"/>
              </w:rPr>
              <w:t>115,854</w:t>
            </w:r>
          </w:p>
        </w:tc>
      </w:tr>
      <w:tr w:rsidR="007606A3" w:rsidRPr="00202E90" w14:paraId="2066513B" w14:textId="77777777" w:rsidTr="007606A3">
        <w:tc>
          <w:tcPr>
            <w:tcW w:w="3060" w:type="dxa"/>
          </w:tcPr>
          <w:p w14:paraId="36D6D2F0" w14:textId="49F2F91A" w:rsidR="007606A3" w:rsidRPr="002D5555" w:rsidRDefault="0009037F" w:rsidP="007606A3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6A671AF3" w14:textId="77777777" w:rsidR="007606A3" w:rsidRPr="002D5555" w:rsidRDefault="007606A3" w:rsidP="007606A3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81CD59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EAF867A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EC6EA8A" w14:textId="77777777" w:rsidR="007606A3" w:rsidRPr="002D5555" w:rsidRDefault="007606A3" w:rsidP="007606A3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020590C" w14:textId="77777777" w:rsidR="007606A3" w:rsidRPr="002D5555" w:rsidRDefault="007606A3" w:rsidP="007606A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04DB93" w14:textId="77777777" w:rsidR="007606A3" w:rsidRPr="002D5555" w:rsidRDefault="007606A3" w:rsidP="007606A3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9689BC6" w14:textId="77777777" w:rsidR="007606A3" w:rsidRPr="002D5555" w:rsidRDefault="007606A3" w:rsidP="007606A3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D2CEF72" w14:textId="77777777" w:rsidR="007606A3" w:rsidRPr="002D5555" w:rsidRDefault="007606A3" w:rsidP="007606A3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FEAAD45" w14:textId="77777777" w:rsidR="007606A3" w:rsidRPr="002D5555" w:rsidRDefault="007606A3" w:rsidP="007606A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62D7F" w14:textId="4B8B481A" w:rsidR="007606A3" w:rsidRPr="00643875" w:rsidRDefault="007606A3" w:rsidP="007606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91CD7">
              <w:rPr>
                <w:rFonts w:asciiTheme="majorBidi" w:hAnsiTheme="majorBidi" w:cstheme="majorBidi" w:hint="eastAsia"/>
                <w:b/>
                <w:bCs/>
                <w:szCs w:val="24"/>
              </w:rPr>
              <w:t>172,39</w:t>
            </w:r>
            <w:r w:rsidR="00884BA8">
              <w:rPr>
                <w:rFonts w:asciiTheme="majorBidi" w:hAnsiTheme="majorBidi" w:cstheme="majorBidi" w:hint="eastAsia"/>
                <w:b/>
                <w:bCs/>
                <w:szCs w:val="24"/>
              </w:rPr>
              <w:t>2</w:t>
            </w:r>
          </w:p>
        </w:tc>
        <w:tc>
          <w:tcPr>
            <w:tcW w:w="90" w:type="dxa"/>
          </w:tcPr>
          <w:p w14:paraId="2D0C3DAD" w14:textId="77777777" w:rsidR="007606A3" w:rsidRPr="002D5555" w:rsidRDefault="007606A3" w:rsidP="007606A3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A6D5D6" w14:textId="016143FE" w:rsidR="007606A3" w:rsidRPr="00891CD7" w:rsidRDefault="007606A3" w:rsidP="007606A3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91CD7">
              <w:rPr>
                <w:rFonts w:asciiTheme="majorBidi" w:hAnsiTheme="majorBidi" w:cstheme="majorBidi" w:hint="eastAsia"/>
                <w:b/>
                <w:bCs/>
                <w:szCs w:val="24"/>
              </w:rPr>
              <w:t>172,39</w:t>
            </w:r>
            <w:r w:rsidR="00884BA8">
              <w:rPr>
                <w:rFonts w:asciiTheme="majorBidi" w:hAnsiTheme="majorBidi" w:cstheme="majorBidi" w:hint="eastAsia"/>
                <w:b/>
                <w:bCs/>
                <w:szCs w:val="24"/>
              </w:rPr>
              <w:t>2</w:t>
            </w:r>
          </w:p>
        </w:tc>
      </w:tr>
    </w:tbl>
    <w:p w14:paraId="6D25ADA0" w14:textId="77777777" w:rsidR="00022DE0" w:rsidRDefault="00022DE0" w:rsidP="00022DE0">
      <w:pPr>
        <w:pStyle w:val="ListParagraph"/>
        <w:spacing w:before="240" w:line="240" w:lineRule="atLeast"/>
        <w:ind w:left="450"/>
        <w:rPr>
          <w:rFonts w:asciiTheme="majorBidi" w:hAnsiTheme="majorBidi" w:cstheme="majorBidi"/>
          <w:b/>
          <w:bCs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810"/>
        <w:gridCol w:w="90"/>
        <w:gridCol w:w="900"/>
      </w:tblGrid>
      <w:tr w:rsidR="00022DE0" w:rsidRPr="002D5555" w14:paraId="0F40DD44" w14:textId="77777777" w:rsidTr="00BF53C8">
        <w:trPr>
          <w:trHeight w:val="270"/>
        </w:trPr>
        <w:tc>
          <w:tcPr>
            <w:tcW w:w="3060" w:type="dxa"/>
            <w:vAlign w:val="bottom"/>
          </w:tcPr>
          <w:p w14:paraId="53A79305" w14:textId="77777777" w:rsidR="00022DE0" w:rsidRPr="002D5555" w:rsidRDefault="00022DE0" w:rsidP="00BF53C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EBFFC90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649053F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A5AE8B3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C9DF850" w14:textId="77777777" w:rsidR="00022DE0" w:rsidRPr="002D5555" w:rsidRDefault="00022DE0" w:rsidP="00BF53C8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4BF45F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3EABC25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</w:rPr>
              <w:t>(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D555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D555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022DE0" w:rsidRPr="002D5555" w14:paraId="61DF787C" w14:textId="77777777" w:rsidTr="00BF53C8">
        <w:trPr>
          <w:trHeight w:val="270"/>
        </w:trPr>
        <w:tc>
          <w:tcPr>
            <w:tcW w:w="3060" w:type="dxa"/>
            <w:vAlign w:val="bottom"/>
          </w:tcPr>
          <w:p w14:paraId="46753D10" w14:textId="77777777" w:rsidR="00022DE0" w:rsidRPr="002D5555" w:rsidRDefault="00022DE0" w:rsidP="00BF53C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AB473F8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40" w:type="dxa"/>
            <w:gridSpan w:val="11"/>
            <w:tcBorders>
              <w:bottom w:val="single" w:sz="4" w:space="0" w:color="auto"/>
            </w:tcBorders>
            <w:vAlign w:val="bottom"/>
          </w:tcPr>
          <w:p w14:paraId="17D1ACD0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9325C1">
              <w:rPr>
                <w:rFonts w:asciiTheme="majorBidi" w:hAnsiTheme="majorBidi" w:hint="cs"/>
                <w:szCs w:val="24"/>
                <w:cs/>
              </w:rPr>
              <w:t>งบการเงินเฉพาะกิจการ</w:t>
            </w:r>
          </w:p>
        </w:tc>
      </w:tr>
      <w:tr w:rsidR="00022DE0" w:rsidRPr="002D5555" w14:paraId="3A0B13A1" w14:textId="77777777" w:rsidTr="00BF53C8">
        <w:trPr>
          <w:trHeight w:val="207"/>
        </w:trPr>
        <w:tc>
          <w:tcPr>
            <w:tcW w:w="3060" w:type="dxa"/>
            <w:vAlign w:val="bottom"/>
          </w:tcPr>
          <w:p w14:paraId="551E0D7B" w14:textId="77777777" w:rsidR="00022DE0" w:rsidRPr="002D5555" w:rsidRDefault="00022DE0" w:rsidP="00BF53C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CF7F8C1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EF27B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687947F3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A2B5E" w14:textId="77777777" w:rsidR="00022DE0" w:rsidRPr="002D5555" w:rsidRDefault="00022DE0" w:rsidP="00BF53C8">
            <w:pPr>
              <w:ind w:left="-3" w:right="-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สัดส่วนเงินลงทุน(ร้อยละ)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EE72D0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78236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มูลค่า</w:t>
            </w:r>
          </w:p>
        </w:tc>
      </w:tr>
      <w:tr w:rsidR="00022DE0" w:rsidRPr="002D5555" w14:paraId="6E99615E" w14:textId="77777777" w:rsidTr="00BF53C8">
        <w:tc>
          <w:tcPr>
            <w:tcW w:w="3060" w:type="dxa"/>
            <w:vAlign w:val="bottom"/>
          </w:tcPr>
          <w:p w14:paraId="55FCE24D" w14:textId="77777777" w:rsidR="00022DE0" w:rsidRPr="002D5555" w:rsidRDefault="00022DE0" w:rsidP="00BF53C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61828381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FBDC67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4354E0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1C0013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63BA58E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4B0B75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035D4C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1F05A0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04279CE0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B9F75E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53C19E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37969B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2D5555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022DE0" w:rsidRPr="002D5555" w14:paraId="16A24250" w14:textId="77777777" w:rsidTr="00BF53C8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0D3941AC" w14:textId="77777777" w:rsidR="00022DE0" w:rsidRPr="002D5555" w:rsidRDefault="00022DE0" w:rsidP="00BF53C8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90" w:type="dxa"/>
          </w:tcPr>
          <w:p w14:paraId="689913F6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9FB236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3084A666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F0564B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90" w:type="dxa"/>
          </w:tcPr>
          <w:p w14:paraId="7E2B60C5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2C6A90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0001000A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6B3E6C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90" w:type="dxa"/>
          </w:tcPr>
          <w:p w14:paraId="4A469751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127DD37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</w:p>
        </w:tc>
        <w:tc>
          <w:tcPr>
            <w:tcW w:w="90" w:type="dxa"/>
          </w:tcPr>
          <w:p w14:paraId="415E31D7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AADB0C" w14:textId="77777777" w:rsidR="00022DE0" w:rsidRPr="002D5555" w:rsidRDefault="00022DE0" w:rsidP="00BF53C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 w:rsidRPr="002D5555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</w:tr>
      <w:tr w:rsidR="00022DE0" w:rsidRPr="002D5555" w14:paraId="7133552D" w14:textId="77777777" w:rsidTr="00BF53C8">
        <w:tc>
          <w:tcPr>
            <w:tcW w:w="3060" w:type="dxa"/>
          </w:tcPr>
          <w:p w14:paraId="69D6C091" w14:textId="77777777" w:rsidR="00022DE0" w:rsidRPr="002D5555" w:rsidRDefault="00022DE0" w:rsidP="00BF53C8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446573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44657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46573">
              <w:rPr>
                <w:rFonts w:asciiTheme="majorBidi" w:hAnsiTheme="majorBidi" w:hint="cs"/>
                <w:szCs w:val="24"/>
                <w:cs/>
              </w:rPr>
              <w:t>โกลด์</w:t>
            </w:r>
            <w:r w:rsidRPr="0044657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46573">
              <w:rPr>
                <w:rFonts w:asciiTheme="majorBidi" w:hAnsiTheme="majorBidi" w:hint="cs"/>
                <w:szCs w:val="24"/>
                <w:cs/>
              </w:rPr>
              <w:t>ชอร์ส</w:t>
            </w:r>
            <w:r w:rsidRPr="00446573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446573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6EA65BC8" w14:textId="77777777" w:rsidR="00022DE0" w:rsidRPr="002D5555" w:rsidRDefault="00022DE0" w:rsidP="00BF53C8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1BF114" w14:textId="77777777" w:rsidR="00022DE0" w:rsidRDefault="00022DE0" w:rsidP="00BF53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255C3">
              <w:rPr>
                <w:rFonts w:asciiTheme="majorBidi" w:hAnsiTheme="majorBidi" w:cstheme="majorBidi" w:hint="eastAsia"/>
                <w:szCs w:val="24"/>
              </w:rPr>
              <w:t>637,99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FC7BFB" w14:textId="77777777" w:rsidR="00022DE0" w:rsidRPr="002D5555" w:rsidRDefault="00022DE0" w:rsidP="00BF53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A2D45CC" w14:textId="77777777" w:rsidR="00022DE0" w:rsidRPr="002D5555" w:rsidRDefault="00022DE0" w:rsidP="00BF53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255C3">
              <w:rPr>
                <w:rFonts w:asciiTheme="majorBidi" w:hAnsiTheme="majorBidi" w:cstheme="majorBidi" w:hint="eastAsia"/>
                <w:szCs w:val="24"/>
              </w:rPr>
              <w:t>637,99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90" w:type="dxa"/>
          </w:tcPr>
          <w:p w14:paraId="05DB4F19" w14:textId="77777777" w:rsidR="00022DE0" w:rsidRPr="002D5555" w:rsidRDefault="00022DE0" w:rsidP="00BF53C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761719" w14:textId="77777777" w:rsidR="00022DE0" w:rsidRDefault="00022DE0" w:rsidP="00BF53C8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0F74">
              <w:rPr>
                <w:rFonts w:asciiTheme="majorBidi" w:hAnsiTheme="majorBidi" w:cstheme="majorBidi" w:hint="eastAsia"/>
                <w:szCs w:val="24"/>
              </w:rPr>
              <w:t>10.00</w:t>
            </w:r>
          </w:p>
        </w:tc>
        <w:tc>
          <w:tcPr>
            <w:tcW w:w="90" w:type="dxa"/>
          </w:tcPr>
          <w:p w14:paraId="5260E995" w14:textId="77777777" w:rsidR="00022DE0" w:rsidRPr="002D5555" w:rsidRDefault="00022DE0" w:rsidP="00BF53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EDC840" w14:textId="77777777" w:rsidR="00022DE0" w:rsidRPr="00630F74" w:rsidRDefault="00022DE0" w:rsidP="00BF53C8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630F74">
              <w:rPr>
                <w:rFonts w:asciiTheme="majorBidi" w:hAnsiTheme="majorBidi" w:cstheme="majorBidi" w:hint="eastAsia"/>
                <w:szCs w:val="24"/>
              </w:rPr>
              <w:t>10.00</w:t>
            </w:r>
          </w:p>
        </w:tc>
        <w:tc>
          <w:tcPr>
            <w:tcW w:w="90" w:type="dxa"/>
          </w:tcPr>
          <w:p w14:paraId="3F283842" w14:textId="77777777" w:rsidR="00022DE0" w:rsidRPr="002D5555" w:rsidRDefault="00022DE0" w:rsidP="00BF53C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03234E" w14:textId="77777777" w:rsidR="00022DE0" w:rsidRDefault="00022DE0" w:rsidP="00BF53C8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</w:rPr>
            </w:pPr>
            <w:r w:rsidRPr="006B0CFB">
              <w:rPr>
                <w:rFonts w:asciiTheme="majorBidi" w:hAnsiTheme="majorBidi" w:cstheme="majorBidi" w:hint="eastAsia"/>
                <w:szCs w:val="24"/>
              </w:rPr>
              <w:t>115,854</w:t>
            </w:r>
          </w:p>
        </w:tc>
        <w:tc>
          <w:tcPr>
            <w:tcW w:w="90" w:type="dxa"/>
          </w:tcPr>
          <w:p w14:paraId="646E2D51" w14:textId="77777777" w:rsidR="00022DE0" w:rsidRPr="002D5555" w:rsidRDefault="00022DE0" w:rsidP="00BF53C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1CD6F4A" w14:textId="77777777" w:rsidR="00022DE0" w:rsidRPr="002D5555" w:rsidRDefault="00022DE0" w:rsidP="00BF53C8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B0CFB">
              <w:rPr>
                <w:rFonts w:asciiTheme="majorBidi" w:hAnsiTheme="majorBidi" w:cstheme="majorBidi" w:hint="eastAsia"/>
                <w:szCs w:val="24"/>
              </w:rPr>
              <w:t>115,854</w:t>
            </w:r>
          </w:p>
        </w:tc>
      </w:tr>
      <w:tr w:rsidR="00022DE0" w:rsidRPr="00891CD7" w14:paraId="63F86076" w14:textId="77777777" w:rsidTr="00BF53C8">
        <w:tc>
          <w:tcPr>
            <w:tcW w:w="3060" w:type="dxa"/>
          </w:tcPr>
          <w:p w14:paraId="5957A3BF" w14:textId="4ADB7A41" w:rsidR="00022DE0" w:rsidRPr="002D5555" w:rsidRDefault="0009037F" w:rsidP="00BF53C8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1231AEBB" w14:textId="77777777" w:rsidR="00022DE0" w:rsidRPr="002D5555" w:rsidRDefault="00022DE0" w:rsidP="00BF53C8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08F555" w14:textId="77777777" w:rsidR="00022DE0" w:rsidRPr="002D5555" w:rsidRDefault="00022DE0" w:rsidP="00BF53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DB87699" w14:textId="77777777" w:rsidR="00022DE0" w:rsidRPr="002D5555" w:rsidRDefault="00022DE0" w:rsidP="00BF53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AAB8AE" w14:textId="77777777" w:rsidR="00022DE0" w:rsidRPr="002D5555" w:rsidRDefault="00022DE0" w:rsidP="00BF53C8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87BB0AC" w14:textId="77777777" w:rsidR="00022DE0" w:rsidRPr="002D5555" w:rsidRDefault="00022DE0" w:rsidP="00BF53C8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357893" w14:textId="77777777" w:rsidR="00022DE0" w:rsidRPr="002D5555" w:rsidRDefault="00022DE0" w:rsidP="00BF53C8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A5F5AD1" w14:textId="77777777" w:rsidR="00022DE0" w:rsidRPr="002D5555" w:rsidRDefault="00022DE0" w:rsidP="00BF53C8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2C05B4" w14:textId="77777777" w:rsidR="00022DE0" w:rsidRPr="002D5555" w:rsidRDefault="00022DE0" w:rsidP="00BF53C8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EE394F2" w14:textId="77777777" w:rsidR="00022DE0" w:rsidRPr="002D5555" w:rsidRDefault="00022DE0" w:rsidP="00BF53C8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5D77C" w14:textId="77777777" w:rsidR="00022DE0" w:rsidRPr="00643875" w:rsidRDefault="00022DE0" w:rsidP="00BF53C8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A7FA6">
              <w:rPr>
                <w:rFonts w:asciiTheme="majorBidi" w:hAnsiTheme="majorBidi" w:cstheme="majorBidi" w:hint="eastAsia"/>
                <w:b/>
                <w:bCs/>
                <w:szCs w:val="24"/>
              </w:rPr>
              <w:t>115,854</w:t>
            </w:r>
          </w:p>
        </w:tc>
        <w:tc>
          <w:tcPr>
            <w:tcW w:w="90" w:type="dxa"/>
          </w:tcPr>
          <w:p w14:paraId="05B8AC82" w14:textId="77777777" w:rsidR="00022DE0" w:rsidRPr="002D5555" w:rsidRDefault="00022DE0" w:rsidP="00BF53C8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BE9F77" w14:textId="77777777" w:rsidR="00022DE0" w:rsidRPr="00891CD7" w:rsidRDefault="00022DE0" w:rsidP="00BF53C8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A7FA6">
              <w:rPr>
                <w:rFonts w:asciiTheme="majorBidi" w:hAnsiTheme="majorBidi" w:cstheme="majorBidi" w:hint="eastAsia"/>
                <w:b/>
                <w:bCs/>
                <w:szCs w:val="24"/>
              </w:rPr>
              <w:t>115,854</w:t>
            </w:r>
          </w:p>
        </w:tc>
      </w:tr>
    </w:tbl>
    <w:p w14:paraId="7D5AAE18" w14:textId="77777777" w:rsidR="00A97585" w:rsidRDefault="00A97585" w:rsidP="00A97585">
      <w:pPr>
        <w:pStyle w:val="ListParagraph"/>
        <w:spacing w:before="240" w:line="240" w:lineRule="atLeast"/>
        <w:ind w:left="446"/>
        <w:rPr>
          <w:rFonts w:asciiTheme="majorBidi" w:hAnsiTheme="majorBidi" w:cstheme="majorBidi"/>
          <w:b/>
          <w:bCs/>
          <w:sz w:val="28"/>
        </w:rPr>
      </w:pPr>
    </w:p>
    <w:p w14:paraId="36BDFD1C" w14:textId="4DB394A7" w:rsidR="00F53166" w:rsidRPr="000B00AF" w:rsidRDefault="009E4C64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0B00AF">
        <w:rPr>
          <w:rFonts w:asciiTheme="majorBidi" w:hAnsiTheme="majorBidi" w:cstheme="majorBidi"/>
          <w:b/>
          <w:bCs/>
          <w:sz w:val="28"/>
          <w:cs/>
        </w:rPr>
        <w:lastRenderedPageBreak/>
        <w:t>เงินเบิกเกินบัญชีธนาคาร</w:t>
      </w:r>
      <w:r w:rsidR="00AC700E" w:rsidRPr="000B00AF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0B00AF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และเงินกู้ยืมระยะสั้นจากสถาบันการเงิน</w:t>
      </w:r>
      <w:r w:rsidRPr="000B00A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46CB1BFF" w:rsidR="00F53166" w:rsidRPr="007C40C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90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90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F263B8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936ABF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936ABF">
              <w:rPr>
                <w:rFonts w:asciiTheme="majorBidi" w:hAnsiTheme="majorBidi" w:cstheme="majorBidi"/>
                <w:sz w:val="28"/>
              </w:rPr>
              <w:t>: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7C40C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936AB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7C40C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6AB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7C40C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936ABF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4C56AB90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</w:t>
            </w:r>
            <w:r w:rsidR="00EB6E6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28B7D629" w14:textId="77777777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143102F9" w:rsidR="00871CEC" w:rsidRPr="00936ABF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</w:t>
            </w:r>
            <w:r w:rsidR="00EB6E6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704F2528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</w:t>
            </w:r>
            <w:r w:rsidR="00EB6E6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643B5451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78A3035A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</w:t>
            </w:r>
            <w:r w:rsidR="00EB6E6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2" w:type="dxa"/>
          </w:tcPr>
          <w:p w14:paraId="768D0B10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2D87F19D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</w:t>
            </w:r>
            <w:r w:rsidR="00EB6E6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7F0330E0" w14:textId="77777777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49121EC3" w:rsidR="00871CEC" w:rsidRPr="00936ABF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256</w:t>
            </w:r>
            <w:r w:rsidR="00EB6E6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438AB" w:rsidRPr="007C40C0" w14:paraId="465196CF" w14:textId="77777777" w:rsidTr="00936ABF">
        <w:tc>
          <w:tcPr>
            <w:tcW w:w="2340" w:type="dxa"/>
          </w:tcPr>
          <w:p w14:paraId="45ADFAC8" w14:textId="11D92BCC" w:rsidR="007438AB" w:rsidRPr="00936ABF" w:rsidRDefault="00EF57E4" w:rsidP="007438A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671241" w14:textId="3D48AC08" w:rsidR="007438AB" w:rsidRPr="00936ABF" w:rsidRDefault="00EF57E4" w:rsidP="007438A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193D2F50" w14:textId="77777777" w:rsidR="007438AB" w:rsidRPr="00936ABF" w:rsidRDefault="007438AB" w:rsidP="007438A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7B0F07" w14:textId="6CB4DD64" w:rsidR="007438AB" w:rsidRPr="00936ABF" w:rsidRDefault="00EF57E4" w:rsidP="007438A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390E544E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D4C27DD" w14:textId="1D9229C1" w:rsidR="007438AB" w:rsidRPr="00936ABF" w:rsidRDefault="00EF57E4" w:rsidP="007438AB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4,049</w:t>
            </w:r>
          </w:p>
        </w:tc>
        <w:tc>
          <w:tcPr>
            <w:tcW w:w="72" w:type="dxa"/>
          </w:tcPr>
          <w:p w14:paraId="0A51758D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36578CD" w14:textId="4A8E9A3F" w:rsidR="007438AB" w:rsidRPr="00936ABF" w:rsidRDefault="000B00AF" w:rsidP="007438AB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6592C95E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19F9F31" w14:textId="2AB39E3F" w:rsidR="007438AB" w:rsidRPr="00936ABF" w:rsidRDefault="00EF57E4" w:rsidP="007438AB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4,049</w:t>
            </w:r>
          </w:p>
        </w:tc>
        <w:tc>
          <w:tcPr>
            <w:tcW w:w="90" w:type="dxa"/>
          </w:tcPr>
          <w:p w14:paraId="072CA93B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3C421B" w14:textId="2E241730" w:rsidR="007438AB" w:rsidRPr="00936ABF" w:rsidRDefault="00EF57E4" w:rsidP="007438AB">
            <w:pPr>
              <w:tabs>
                <w:tab w:val="decimal" w:pos="56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F57E4" w:rsidRPr="007C40C0" w14:paraId="7DFAEF16" w14:textId="77777777" w:rsidTr="00EF57E4">
        <w:tc>
          <w:tcPr>
            <w:tcW w:w="2340" w:type="dxa"/>
          </w:tcPr>
          <w:p w14:paraId="570FC8F8" w14:textId="0055445E" w:rsidR="00EF57E4" w:rsidRPr="00936ABF" w:rsidRDefault="00EF57E4" w:rsidP="00EF57E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1A29706E" w:rsidR="00EF57E4" w:rsidRPr="00936ABF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4.70</w:t>
            </w:r>
            <w:r w:rsidR="00A62549">
              <w:rPr>
                <w:rFonts w:asciiTheme="majorBidi" w:hAnsiTheme="majorBidi" w:cstheme="majorBidi"/>
                <w:sz w:val="28"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</w:rPr>
              <w:t xml:space="preserve"> 6.</w:t>
            </w:r>
            <w:r w:rsidR="00AC700E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72" w:type="dxa"/>
          </w:tcPr>
          <w:p w14:paraId="1C7C0F32" w14:textId="77777777" w:rsidR="00EF57E4" w:rsidRPr="00936ABF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5D04F584" w:rsidR="00EF57E4" w:rsidRPr="00936ABF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5AB8">
              <w:rPr>
                <w:rFonts w:asciiTheme="majorBidi" w:hAnsiTheme="majorBidi" w:cstheme="majorBidi" w:hint="eastAsia"/>
                <w:sz w:val="28"/>
              </w:rPr>
              <w:t>4.70 - 6.03</w:t>
            </w:r>
          </w:p>
        </w:tc>
        <w:tc>
          <w:tcPr>
            <w:tcW w:w="72" w:type="dxa"/>
          </w:tcPr>
          <w:p w14:paraId="10E225B1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2A05F90D" w:rsidR="00EF57E4" w:rsidRPr="00936ABF" w:rsidRDefault="00EF57E4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129,500</w:t>
            </w:r>
          </w:p>
        </w:tc>
        <w:tc>
          <w:tcPr>
            <w:tcW w:w="72" w:type="dxa"/>
          </w:tcPr>
          <w:p w14:paraId="719C5B14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4DCD5398" w:rsidR="00EF57E4" w:rsidRPr="00936ABF" w:rsidRDefault="00EF57E4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38AB">
              <w:rPr>
                <w:rFonts w:asciiTheme="majorBidi" w:hAnsiTheme="majorBidi" w:cstheme="majorBidi" w:hint="eastAsia"/>
                <w:sz w:val="28"/>
              </w:rPr>
              <w:t>129,500</w:t>
            </w:r>
          </w:p>
        </w:tc>
        <w:tc>
          <w:tcPr>
            <w:tcW w:w="72" w:type="dxa"/>
          </w:tcPr>
          <w:p w14:paraId="3D068847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7699A63B" w:rsidR="00EF57E4" w:rsidRPr="00936ABF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</w:tcPr>
          <w:p w14:paraId="13C24AEC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5BB9C9BB" w:rsidR="00EF57E4" w:rsidRPr="00936ABF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36ABF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EF57E4" w:rsidRPr="007C40C0" w14:paraId="7947FAE8" w14:textId="77777777" w:rsidTr="00A35C6E">
        <w:tc>
          <w:tcPr>
            <w:tcW w:w="2340" w:type="dxa"/>
            <w:vAlign w:val="bottom"/>
          </w:tcPr>
          <w:p w14:paraId="457F55F6" w14:textId="017CECA5" w:rsidR="00EF57E4" w:rsidRPr="008345D6" w:rsidRDefault="00EF57E4" w:rsidP="00EF57E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8345D6">
              <w:rPr>
                <w:rFonts w:ascii="Angsana New" w:hAnsi="Angsana New" w:hint="cs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1189D2" w14:textId="64C89B21" w:rsidR="00EF57E4" w:rsidRPr="00936ABF" w:rsidRDefault="00022DE0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58E113C1" w14:textId="77777777" w:rsidR="00EF57E4" w:rsidRPr="00936ABF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BFC47B" w14:textId="308F2406" w:rsidR="00EF57E4" w:rsidRPr="00165AB8" w:rsidRDefault="00EF57E4" w:rsidP="00EF57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65AB8">
              <w:rPr>
                <w:rFonts w:asciiTheme="majorBidi" w:hAnsiTheme="majorBidi" w:cstheme="majorBidi" w:hint="eastAsia"/>
                <w:sz w:val="28"/>
              </w:rPr>
              <w:t>4.25 - 5.38</w:t>
            </w:r>
          </w:p>
        </w:tc>
        <w:tc>
          <w:tcPr>
            <w:tcW w:w="72" w:type="dxa"/>
          </w:tcPr>
          <w:p w14:paraId="50E175B4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46D5E1E" w14:textId="42301ECC" w:rsidR="00EF57E4" w:rsidRPr="00936ABF" w:rsidRDefault="00EF57E4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22C09C09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22ED7EA" w14:textId="7E65C8DA" w:rsidR="00EF57E4" w:rsidRPr="007438AB" w:rsidRDefault="00EF57E4" w:rsidP="00EF57E4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38AB">
              <w:rPr>
                <w:rFonts w:asciiTheme="majorBidi" w:hAnsiTheme="majorBidi" w:cstheme="majorBidi" w:hint="eastAsia"/>
                <w:sz w:val="28"/>
              </w:rPr>
              <w:t>44,546</w:t>
            </w:r>
          </w:p>
        </w:tc>
        <w:tc>
          <w:tcPr>
            <w:tcW w:w="72" w:type="dxa"/>
          </w:tcPr>
          <w:p w14:paraId="6A1E1342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D5B05B" w14:textId="399A45D5" w:rsidR="00EF57E4" w:rsidRPr="00936ABF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6DB63AF" w14:textId="77777777" w:rsidR="00EF57E4" w:rsidRPr="00936ABF" w:rsidRDefault="00EF57E4" w:rsidP="00EF57E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BF523" w14:textId="21D75443" w:rsidR="00EF57E4" w:rsidRDefault="00EF57E4" w:rsidP="00EF57E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438AB" w:rsidRPr="007C40C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7438AB" w:rsidRPr="00936ABF" w:rsidRDefault="007438AB" w:rsidP="007438A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B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7438AB" w:rsidRPr="00936ABF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7438AB" w:rsidRPr="00936ABF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7438AB" w:rsidRPr="00936ABF" w:rsidRDefault="007438AB" w:rsidP="007438A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511E816A" w:rsidR="007438AB" w:rsidRPr="00936ABF" w:rsidRDefault="00EF57E4" w:rsidP="007438AB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133,549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73E7E99D" w:rsidR="007438AB" w:rsidRPr="007438AB" w:rsidRDefault="007438AB" w:rsidP="007438AB">
            <w:pP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438AB">
              <w:rPr>
                <w:rFonts w:asciiTheme="majorBidi" w:hAnsiTheme="majorBidi" w:cstheme="majorBidi" w:hint="eastAsia"/>
                <w:b/>
                <w:bCs/>
                <w:sz w:val="28"/>
              </w:rPr>
              <w:t>174,046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6BE776E9" w:rsidR="007438AB" w:rsidRPr="00936ABF" w:rsidRDefault="00EF57E4" w:rsidP="007438A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74,049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7438AB" w:rsidRPr="00936ABF" w:rsidRDefault="007438AB" w:rsidP="007438A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7777777" w:rsidR="007438AB" w:rsidRPr="00936ABF" w:rsidRDefault="007438AB" w:rsidP="007438AB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36ABF">
              <w:rPr>
                <w:rFonts w:asciiTheme="majorBidi" w:hAnsiTheme="majorBidi" w:cstheme="majorBidi"/>
                <w:b/>
                <w:bCs/>
                <w:sz w:val="28"/>
              </w:rPr>
              <w:t>70,000</w:t>
            </w:r>
          </w:p>
        </w:tc>
      </w:tr>
    </w:tbl>
    <w:p w14:paraId="7C8689E8" w14:textId="5CFBB394" w:rsidR="00F53166" w:rsidRPr="00C81DA0" w:rsidRDefault="009E4C64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81DA0">
        <w:rPr>
          <w:rFonts w:asciiTheme="majorBidi" w:hAnsiTheme="majorBidi" w:cstheme="majorBidi"/>
          <w:b/>
          <w:bCs/>
          <w:sz w:val="28"/>
          <w:cs/>
        </w:rPr>
        <w:t>เจ้าหนี้การค้า</w:t>
      </w:r>
      <w:r w:rsidR="00AC700E" w:rsidRPr="00C81DA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C81DA0">
        <w:rPr>
          <w:rFonts w:asciiTheme="majorBidi" w:hAnsiTheme="majorBidi" w:cstheme="majorBidi"/>
          <w:b/>
          <w:bCs/>
          <w:sz w:val="28"/>
          <w:cs/>
        </w:rPr>
        <w:t>และเจ้าหนี้หมุนเวียนอื่น</w:t>
      </w:r>
      <w:r w:rsidRPr="00C81DA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0EF5372A" w:rsidR="00F53166" w:rsidRPr="007C40C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81DA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C81DA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81DA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05DD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05D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7C40C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7C40C0" w:rsidRDefault="00871CEC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7C40C0" w:rsidRDefault="00871CEC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7C40C0" w:rsidRDefault="00871CEC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7C40C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hint="cs"/>
                <w:szCs w:val="24"/>
                <w:cs/>
              </w:rPr>
              <w:t>หน่วย</w:t>
            </w:r>
            <w:r w:rsidRPr="007C40C0">
              <w:rPr>
                <w:rFonts w:asciiTheme="majorBidi" w:hAnsiTheme="majorBidi"/>
                <w:szCs w:val="24"/>
                <w:cs/>
              </w:rPr>
              <w:t xml:space="preserve">: </w:t>
            </w:r>
            <w:r w:rsidRPr="007C40C0">
              <w:rPr>
                <w:rFonts w:asciiTheme="majorBidi" w:hAnsiTheme="majorBidi" w:hint="cs"/>
                <w:szCs w:val="24"/>
                <w:cs/>
              </w:rPr>
              <w:t>พันบาท</w:t>
            </w:r>
            <w:r w:rsidRPr="007C40C0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F53166" w:rsidRPr="007C40C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7C40C0" w:rsidRDefault="00F53166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53166" w:rsidRPr="007C40C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7C40C0" w:rsidRDefault="00F53166">
            <w:pPr>
              <w:ind w:right="-18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F53166" w:rsidRPr="007C40C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7C40C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14E087B8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 w:rsidR="00E005D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8" w:type="dxa"/>
          </w:tcPr>
          <w:p w14:paraId="2D55FF58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57C81DC8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 w:rsidR="00E005D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8" w:type="dxa"/>
          </w:tcPr>
          <w:p w14:paraId="01C55674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247B451E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 w:rsidR="00E005D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8" w:type="dxa"/>
          </w:tcPr>
          <w:p w14:paraId="0894CA93" w14:textId="77777777" w:rsidR="00F53166" w:rsidRPr="007C40C0" w:rsidRDefault="00F53166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2174B50C" w:rsidR="00F53166" w:rsidRPr="007C40C0" w:rsidRDefault="009E4C64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 w:rsidR="00E005DD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9F166D" w:rsidRPr="007C40C0" w14:paraId="4A0924B2" w14:textId="77777777" w:rsidTr="00A35C6E">
        <w:trPr>
          <w:trHeight w:val="323"/>
        </w:trPr>
        <w:tc>
          <w:tcPr>
            <w:tcW w:w="4644" w:type="dxa"/>
          </w:tcPr>
          <w:p w14:paraId="4C4F24F1" w14:textId="023B227A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F05B0E">
              <w:rPr>
                <w:rFonts w:asciiTheme="majorBidi" w:hAnsiTheme="majorBidi" w:cstheme="majorBidi"/>
                <w:szCs w:val="24"/>
              </w:rPr>
              <w:t>4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17AA43DA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8,204</w:t>
            </w:r>
          </w:p>
        </w:tc>
        <w:tc>
          <w:tcPr>
            <w:tcW w:w="88" w:type="dxa"/>
          </w:tcPr>
          <w:p w14:paraId="36597325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48BFF496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8,260</w:t>
            </w:r>
          </w:p>
        </w:tc>
        <w:tc>
          <w:tcPr>
            <w:tcW w:w="88" w:type="dxa"/>
          </w:tcPr>
          <w:p w14:paraId="15BC6BCD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4609D7E5" w:rsidR="009F166D" w:rsidRPr="007C40C0" w:rsidRDefault="005A1246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</w:tcPr>
          <w:p w14:paraId="624BEFFC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A5644B2" w14:textId="680EEADE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-</w:t>
            </w:r>
          </w:p>
        </w:tc>
      </w:tr>
      <w:tr w:rsidR="009F166D" w:rsidRPr="007C40C0" w14:paraId="561E3113" w14:textId="77777777" w:rsidTr="00A35C6E">
        <w:trPr>
          <w:trHeight w:val="309"/>
        </w:trPr>
        <w:tc>
          <w:tcPr>
            <w:tcW w:w="4644" w:type="dxa"/>
          </w:tcPr>
          <w:p w14:paraId="038EB26E" w14:textId="4C796310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864B8">
              <w:rPr>
                <w:rFonts w:asciiTheme="majorBidi" w:hAnsiTheme="majorBidi" w:cstheme="majorBidi"/>
                <w:szCs w:val="24"/>
              </w:rPr>
              <w:t>-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6C0F143A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32,384</w:t>
            </w:r>
          </w:p>
        </w:tc>
        <w:tc>
          <w:tcPr>
            <w:tcW w:w="88" w:type="dxa"/>
          </w:tcPr>
          <w:p w14:paraId="4FA18E52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17B1C183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51,740</w:t>
            </w:r>
          </w:p>
        </w:tc>
        <w:tc>
          <w:tcPr>
            <w:tcW w:w="88" w:type="dxa"/>
          </w:tcPr>
          <w:p w14:paraId="08C8600D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02AC45E2" w:rsidR="009F166D" w:rsidRPr="007C40C0" w:rsidRDefault="005A1246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dxa"/>
          </w:tcPr>
          <w:p w14:paraId="2D1A9F5B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40C43C36" w14:textId="2255CFDB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-</w:t>
            </w:r>
          </w:p>
        </w:tc>
      </w:tr>
      <w:tr w:rsidR="009F166D" w:rsidRPr="007C40C0" w14:paraId="67D16106" w14:textId="77777777" w:rsidTr="00871CEC">
        <w:trPr>
          <w:trHeight w:val="323"/>
        </w:trPr>
        <w:tc>
          <w:tcPr>
            <w:tcW w:w="4644" w:type="dxa"/>
          </w:tcPr>
          <w:p w14:paraId="4BC2362B" w14:textId="3EC3E3BD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F05B0E">
              <w:rPr>
                <w:rFonts w:asciiTheme="majorBidi" w:hAnsiTheme="majorBidi" w:cstheme="majorBidi"/>
                <w:szCs w:val="24"/>
              </w:rPr>
              <w:t>4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4B7ECB4D" w14:textId="56E6D594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13,755</w:t>
            </w:r>
          </w:p>
        </w:tc>
        <w:tc>
          <w:tcPr>
            <w:tcW w:w="88" w:type="dxa"/>
          </w:tcPr>
          <w:p w14:paraId="0F06DA64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8B3644E" w14:textId="1651B52C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17,869</w:t>
            </w:r>
          </w:p>
        </w:tc>
        <w:tc>
          <w:tcPr>
            <w:tcW w:w="88" w:type="dxa"/>
          </w:tcPr>
          <w:p w14:paraId="288397BB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9D34C46" w14:textId="68541D0C" w:rsidR="009F166D" w:rsidRPr="007C40C0" w:rsidRDefault="005A1246" w:rsidP="009F166D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9,245</w:t>
            </w:r>
          </w:p>
        </w:tc>
        <w:tc>
          <w:tcPr>
            <w:tcW w:w="88" w:type="dxa"/>
          </w:tcPr>
          <w:p w14:paraId="2A933E9F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63281A9D" w14:textId="009E53DF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13,869</w:t>
            </w:r>
          </w:p>
        </w:tc>
      </w:tr>
      <w:tr w:rsidR="009F166D" w:rsidRPr="007C40C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39473827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864B8">
              <w:rPr>
                <w:rFonts w:asciiTheme="majorBidi" w:hAnsiTheme="majorBidi" w:cstheme="majorBidi"/>
                <w:szCs w:val="24"/>
              </w:rPr>
              <w:t>-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369819E9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31,377</w:t>
            </w:r>
          </w:p>
        </w:tc>
        <w:tc>
          <w:tcPr>
            <w:tcW w:w="88" w:type="dxa"/>
          </w:tcPr>
          <w:p w14:paraId="52521638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3258790C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44,254</w:t>
            </w:r>
          </w:p>
        </w:tc>
        <w:tc>
          <w:tcPr>
            <w:tcW w:w="88" w:type="dxa"/>
          </w:tcPr>
          <w:p w14:paraId="1D9A30C2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06F82EA4" w:rsidR="009F166D" w:rsidRPr="007C40C0" w:rsidRDefault="005A1246" w:rsidP="009F166D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2,307</w:t>
            </w:r>
          </w:p>
        </w:tc>
        <w:tc>
          <w:tcPr>
            <w:tcW w:w="88" w:type="dxa"/>
          </w:tcPr>
          <w:p w14:paraId="464C859D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5DD8CDFD" w14:textId="1F43E596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1,106</w:t>
            </w:r>
          </w:p>
        </w:tc>
      </w:tr>
      <w:tr w:rsidR="009F166D" w:rsidRPr="007C40C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354F610A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F05B0E">
              <w:rPr>
                <w:rFonts w:asciiTheme="majorBidi" w:hAnsiTheme="majorBidi" w:cstheme="majorBidi"/>
                <w:szCs w:val="24"/>
              </w:rPr>
              <w:t>4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312B977E" w14:textId="10244F0B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1,173</w:t>
            </w:r>
          </w:p>
        </w:tc>
        <w:tc>
          <w:tcPr>
            <w:tcW w:w="88" w:type="dxa"/>
          </w:tcPr>
          <w:p w14:paraId="7EA92F26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3C581F61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1,008</w:t>
            </w:r>
          </w:p>
        </w:tc>
        <w:tc>
          <w:tcPr>
            <w:tcW w:w="88" w:type="dxa"/>
          </w:tcPr>
          <w:p w14:paraId="4F17A2B3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0485B8CE" w:rsidR="009F166D" w:rsidRPr="007C40C0" w:rsidRDefault="005A1246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88" w:type="dxa"/>
          </w:tcPr>
          <w:p w14:paraId="14E2BD67" w14:textId="77777777" w:rsidR="009F166D" w:rsidRPr="007C40C0" w:rsidRDefault="009F166D" w:rsidP="009F166D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4D545AFB" w14:textId="3A00DF7F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32</w:t>
            </w:r>
          </w:p>
        </w:tc>
      </w:tr>
      <w:tr w:rsidR="009F166D" w:rsidRPr="007C40C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099B6207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864B8">
              <w:rPr>
                <w:rFonts w:asciiTheme="majorBidi" w:hAnsiTheme="majorBidi" w:cstheme="majorBidi"/>
                <w:szCs w:val="24"/>
              </w:rPr>
              <w:t>-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68690591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46,230</w:t>
            </w:r>
          </w:p>
        </w:tc>
        <w:tc>
          <w:tcPr>
            <w:tcW w:w="88" w:type="dxa"/>
          </w:tcPr>
          <w:p w14:paraId="12C15540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16AB34B9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43,759</w:t>
            </w:r>
          </w:p>
        </w:tc>
        <w:tc>
          <w:tcPr>
            <w:tcW w:w="88" w:type="dxa"/>
          </w:tcPr>
          <w:p w14:paraId="3A6D51B2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1D7DBB6D" w:rsidR="009F166D" w:rsidRPr="007C40C0" w:rsidRDefault="005A1246" w:rsidP="009F166D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2,916</w:t>
            </w:r>
          </w:p>
        </w:tc>
        <w:tc>
          <w:tcPr>
            <w:tcW w:w="88" w:type="dxa"/>
          </w:tcPr>
          <w:p w14:paraId="155E7336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5E76B04C" w14:textId="3EBEDC2D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3,058</w:t>
            </w:r>
          </w:p>
        </w:tc>
      </w:tr>
      <w:tr w:rsidR="009F166D" w:rsidRPr="007C40C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3265F65C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ดอกเบี้ยค้างจ่าย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F05B0E">
              <w:rPr>
                <w:rFonts w:asciiTheme="majorBidi" w:hAnsiTheme="majorBidi" w:cstheme="majorBidi"/>
                <w:szCs w:val="24"/>
              </w:rPr>
              <w:t>4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3CA4298" w14:textId="16E3F649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577</w:t>
            </w:r>
          </w:p>
        </w:tc>
        <w:tc>
          <w:tcPr>
            <w:tcW w:w="88" w:type="dxa"/>
          </w:tcPr>
          <w:p w14:paraId="24F8BC5E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7990DA02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1,352</w:t>
            </w:r>
          </w:p>
        </w:tc>
        <w:tc>
          <w:tcPr>
            <w:tcW w:w="88" w:type="dxa"/>
          </w:tcPr>
          <w:p w14:paraId="4430F8BC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41D34A40" w:rsidR="009F166D" w:rsidRPr="007C40C0" w:rsidRDefault="005A1246" w:rsidP="009F166D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11,671</w:t>
            </w:r>
          </w:p>
        </w:tc>
        <w:tc>
          <w:tcPr>
            <w:tcW w:w="88" w:type="dxa"/>
          </w:tcPr>
          <w:p w14:paraId="7EC10BEC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62A88D40" w14:textId="2BCC42CF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12,096</w:t>
            </w:r>
          </w:p>
        </w:tc>
      </w:tr>
      <w:tr w:rsidR="009F166D" w:rsidRPr="007C40C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ดอกเบี้ยค้างจ่าย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5A2F67B3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1,859</w:t>
            </w:r>
          </w:p>
        </w:tc>
        <w:tc>
          <w:tcPr>
            <w:tcW w:w="88" w:type="dxa"/>
          </w:tcPr>
          <w:p w14:paraId="225CF7DB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6E6B0B4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2,172</w:t>
            </w:r>
          </w:p>
        </w:tc>
        <w:tc>
          <w:tcPr>
            <w:tcW w:w="88" w:type="dxa"/>
          </w:tcPr>
          <w:p w14:paraId="45A2D459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61D46213" w:rsidR="009F166D" w:rsidRPr="007C40C0" w:rsidRDefault="005A1246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dxa"/>
          </w:tcPr>
          <w:p w14:paraId="183407EF" w14:textId="77777777" w:rsidR="009F166D" w:rsidRPr="007C40C0" w:rsidRDefault="009F166D" w:rsidP="009F166D">
            <w:pPr>
              <w:tabs>
                <w:tab w:val="decimal" w:pos="630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</w:tcPr>
          <w:p w14:paraId="6681920C" w14:textId="6627805F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 xml:space="preserve"> 2,029</w:t>
            </w:r>
          </w:p>
        </w:tc>
      </w:tr>
      <w:tr w:rsidR="009F166D" w:rsidRPr="007C40C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07D6EBC0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szCs w:val="24"/>
              </w:rPr>
              <w:t>19,296</w:t>
            </w:r>
          </w:p>
        </w:tc>
        <w:tc>
          <w:tcPr>
            <w:tcW w:w="88" w:type="dxa"/>
          </w:tcPr>
          <w:p w14:paraId="428C096D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5FB929E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D4857">
              <w:rPr>
                <w:rFonts w:asciiTheme="majorBidi" w:hAnsiTheme="majorBidi" w:cstheme="majorBidi" w:hint="eastAsia"/>
                <w:szCs w:val="24"/>
              </w:rPr>
              <w:t>25,144</w:t>
            </w:r>
          </w:p>
        </w:tc>
        <w:tc>
          <w:tcPr>
            <w:tcW w:w="88" w:type="dxa"/>
          </w:tcPr>
          <w:p w14:paraId="3915FC4B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2F383B2A" w:rsidR="009F166D" w:rsidRPr="007C40C0" w:rsidRDefault="005A1246" w:rsidP="009F166D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1,02</w:t>
            </w:r>
            <w:r w:rsidR="00C01B0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8" w:type="dxa"/>
          </w:tcPr>
          <w:p w14:paraId="6756BC3C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58FD9DC1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szCs w:val="24"/>
                <w:lang w:val="en-GB"/>
              </w:rPr>
              <w:t>1,077</w:t>
            </w:r>
          </w:p>
        </w:tc>
      </w:tr>
      <w:tr w:rsidR="009F166D" w:rsidRPr="007C40C0" w14:paraId="733B3F64" w14:textId="77777777" w:rsidTr="00871CEC">
        <w:trPr>
          <w:trHeight w:val="323"/>
        </w:trPr>
        <w:tc>
          <w:tcPr>
            <w:tcW w:w="4644" w:type="dxa"/>
          </w:tcPr>
          <w:p w14:paraId="3E8712D7" w14:textId="091266D0" w:rsidR="009F166D" w:rsidRPr="007C40C0" w:rsidRDefault="009F166D" w:rsidP="009F166D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รวมเจ้าหนี้การค้าและเจ้าหนี้</w:t>
            </w:r>
            <w:r w:rsidR="00C864B8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หมุนเวียน</w:t>
            </w: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4C594DA6" w:rsidR="009F166D" w:rsidRPr="007C40C0" w:rsidRDefault="005A1246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b/>
                <w:bCs/>
                <w:szCs w:val="24"/>
              </w:rPr>
              <w:t>154,855</w:t>
            </w:r>
          </w:p>
        </w:tc>
        <w:tc>
          <w:tcPr>
            <w:tcW w:w="88" w:type="dxa"/>
          </w:tcPr>
          <w:p w14:paraId="4B8EB1BC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7A61E884" w:rsidR="009F166D" w:rsidRPr="00D00B8C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00B8C">
              <w:rPr>
                <w:rFonts w:asciiTheme="majorBidi" w:hAnsiTheme="majorBidi" w:cstheme="majorBidi" w:hint="eastAsia"/>
                <w:b/>
                <w:bCs/>
                <w:szCs w:val="24"/>
              </w:rPr>
              <w:t>195,558</w:t>
            </w:r>
          </w:p>
        </w:tc>
        <w:tc>
          <w:tcPr>
            <w:tcW w:w="88" w:type="dxa"/>
          </w:tcPr>
          <w:p w14:paraId="41C9869C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7AE8D868" w:rsidR="009F166D" w:rsidRPr="007C40C0" w:rsidRDefault="005A1246" w:rsidP="009F166D">
            <w:pPr>
              <w:tabs>
                <w:tab w:val="decimal" w:pos="882"/>
              </w:tabs>
              <w:ind w:right="17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A1246">
              <w:rPr>
                <w:rFonts w:asciiTheme="majorBidi" w:hAnsiTheme="majorBidi" w:cstheme="majorBidi" w:hint="eastAsia"/>
                <w:b/>
                <w:bCs/>
                <w:szCs w:val="24"/>
              </w:rPr>
              <w:t>27,182</w:t>
            </w:r>
          </w:p>
        </w:tc>
        <w:tc>
          <w:tcPr>
            <w:tcW w:w="88" w:type="dxa"/>
          </w:tcPr>
          <w:p w14:paraId="3AD9D1FC" w14:textId="77777777" w:rsidR="009F166D" w:rsidRPr="007C40C0" w:rsidRDefault="009F166D" w:rsidP="009F166D">
            <w:pPr>
              <w:tabs>
                <w:tab w:val="decimal" w:pos="882"/>
              </w:tabs>
              <w:ind w:right="17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6AC7E245" w:rsidR="009F166D" w:rsidRPr="009F166D" w:rsidRDefault="009F166D" w:rsidP="009F166D">
            <w:pPr>
              <w:tabs>
                <w:tab w:val="decimal" w:pos="546"/>
              </w:tabs>
              <w:ind w:right="170"/>
              <w:jc w:val="right"/>
              <w:rPr>
                <w:rFonts w:asciiTheme="majorBidi" w:eastAsia="Times New Roman" w:hAnsiTheme="majorBidi" w:cstheme="majorBidi"/>
                <w:b/>
                <w:bCs/>
                <w:szCs w:val="24"/>
                <w:lang w:val="en-GB"/>
              </w:rPr>
            </w:pPr>
            <w:r w:rsidRPr="009F166D">
              <w:rPr>
                <w:rFonts w:asciiTheme="majorBidi" w:eastAsia="Times New Roman" w:hAnsiTheme="majorBidi" w:cstheme="majorBidi" w:hint="eastAsia"/>
                <w:b/>
                <w:bCs/>
                <w:szCs w:val="24"/>
                <w:lang w:val="en-GB"/>
              </w:rPr>
              <w:t>33,267</w:t>
            </w:r>
          </w:p>
        </w:tc>
      </w:tr>
    </w:tbl>
    <w:p w14:paraId="3E00F6A7" w14:textId="4A0E8AF7" w:rsidR="00CB393A" w:rsidRDefault="00CB39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3C1AC189" w14:textId="77777777" w:rsidR="00CB393A" w:rsidRDefault="00CB39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A3F2FC0" w14:textId="2AF60B43" w:rsidR="00F53166" w:rsidRPr="00C81DA0" w:rsidRDefault="003357E6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81DA0">
        <w:rPr>
          <w:rFonts w:asciiTheme="majorBidi" w:hAnsiTheme="majorBidi" w:cstheme="majorBidi" w:hint="cs"/>
          <w:b/>
          <w:bCs/>
          <w:sz w:val="28"/>
          <w:cs/>
        </w:rPr>
        <w:lastRenderedPageBreak/>
        <w:t>เ</w:t>
      </w:r>
      <w:r w:rsidR="009E4C64" w:rsidRPr="00C81DA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  <w:r w:rsidR="005B4801" w:rsidRPr="00C81DA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D8607A" w14:textId="6A31939C" w:rsidR="00F53166" w:rsidRPr="007C40C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D54F5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D54F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7C40C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7C40C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7C40C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/>
                <w:sz w:val="28"/>
                <w:cs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พันบาท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53166" w:rsidRPr="007C40C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7C40C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7C40C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7C40C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6" w:type="dxa"/>
          </w:tcPr>
          <w:p w14:paraId="537EDF5F" w14:textId="77777777" w:rsidR="00F53166" w:rsidRPr="007C40C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7C40C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7C40C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171F7828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D6502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6" w:type="dxa"/>
          </w:tcPr>
          <w:p w14:paraId="4D7F25CF" w14:textId="77777777" w:rsidR="00F53166" w:rsidRPr="007C40C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25CFBB06" w:rsidR="00F53166" w:rsidRPr="007C40C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D6502D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9395B" w:rsidRPr="007C40C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79395B" w:rsidRPr="007C40C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3ED71256" w:rsidR="0079395B" w:rsidRPr="007C40C0" w:rsidRDefault="00627FA9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27FA9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121,564</w:t>
            </w:r>
          </w:p>
        </w:tc>
        <w:tc>
          <w:tcPr>
            <w:tcW w:w="86" w:type="dxa"/>
          </w:tcPr>
          <w:p w14:paraId="2567496A" w14:textId="77777777" w:rsidR="0079395B" w:rsidRPr="007C40C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75D8FC02" w:rsidR="0079395B" w:rsidRPr="007C40C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9395B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119,524</w:t>
            </w:r>
          </w:p>
        </w:tc>
      </w:tr>
      <w:tr w:rsidR="0079395B" w:rsidRPr="007C40C0" w14:paraId="5DEBF7F6" w14:textId="77777777" w:rsidTr="00A35C6E">
        <w:trPr>
          <w:trHeight w:val="20"/>
        </w:trPr>
        <w:tc>
          <w:tcPr>
            <w:tcW w:w="6300" w:type="dxa"/>
          </w:tcPr>
          <w:p w14:paraId="5E82A7DE" w14:textId="4DA02905" w:rsidR="0079395B" w:rsidRPr="007C40C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31006394" w:rsidR="0079395B" w:rsidRPr="007C40C0" w:rsidRDefault="00627FA9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27FA9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(4</w:t>
            </w:r>
            <w:r w:rsidR="00C81DA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7,853</w:t>
            </w:r>
            <w:r w:rsidRPr="00627FA9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6BCEF66A" w14:textId="77777777" w:rsidR="0079395B" w:rsidRPr="007C40C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3633C16" w14:textId="23BA2B2D" w:rsidR="0079395B" w:rsidRPr="007C40C0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9395B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(47,992)</w:t>
            </w:r>
          </w:p>
        </w:tc>
      </w:tr>
      <w:tr w:rsidR="0079395B" w:rsidRPr="007C40C0" w14:paraId="1E07DDE7" w14:textId="77777777" w:rsidTr="00A35C6E">
        <w:trPr>
          <w:trHeight w:val="20"/>
        </w:trPr>
        <w:tc>
          <w:tcPr>
            <w:tcW w:w="6300" w:type="dxa"/>
          </w:tcPr>
          <w:p w14:paraId="3CCC901A" w14:textId="77777777" w:rsidR="0079395B" w:rsidRPr="007C40C0" w:rsidRDefault="0079395B" w:rsidP="0079395B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0C7BDEA5" w:rsidR="0079395B" w:rsidRPr="00FC1CA7" w:rsidRDefault="00627FA9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627FA9">
              <w:rPr>
                <w:rFonts w:asciiTheme="majorBidi" w:hAnsiTheme="majorBidi" w:hint="eastAsia"/>
                <w:b/>
                <w:bCs/>
                <w:snapToGrid w:val="0"/>
                <w:sz w:val="28"/>
                <w:cs/>
                <w:lang w:eastAsia="th-TH"/>
              </w:rPr>
              <w:t>73</w:t>
            </w:r>
            <w:r w:rsidRPr="00627FA9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,</w:t>
            </w:r>
            <w:r w:rsidR="001146F4">
              <w:rPr>
                <w:rFonts w:asciiTheme="majorBidi" w:hAnsiTheme="majorBidi"/>
                <w:b/>
                <w:bCs/>
                <w:snapToGrid w:val="0"/>
                <w:sz w:val="28"/>
                <w:lang w:eastAsia="th-TH"/>
              </w:rPr>
              <w:t>71</w:t>
            </w:r>
            <w:r w:rsidRPr="00627FA9">
              <w:rPr>
                <w:rFonts w:asciiTheme="majorBidi" w:hAnsiTheme="majorBidi" w:hint="eastAsia"/>
                <w:b/>
                <w:bCs/>
                <w:snapToGrid w:val="0"/>
                <w:sz w:val="28"/>
                <w:cs/>
                <w:lang w:eastAsia="th-TH"/>
              </w:rPr>
              <w:t>1</w:t>
            </w:r>
          </w:p>
        </w:tc>
        <w:tc>
          <w:tcPr>
            <w:tcW w:w="86" w:type="dxa"/>
          </w:tcPr>
          <w:p w14:paraId="0DA35DE3" w14:textId="77777777" w:rsidR="0079395B" w:rsidRPr="007C40C0" w:rsidRDefault="0079395B" w:rsidP="0079395B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30C03B5" w14:textId="6A06C823" w:rsidR="0079395B" w:rsidRPr="0079395B" w:rsidRDefault="0079395B" w:rsidP="0079395B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79395B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71,532</w:t>
            </w:r>
          </w:p>
        </w:tc>
      </w:tr>
    </w:tbl>
    <w:p w14:paraId="4A14F56B" w14:textId="53C8F755" w:rsidR="00F53166" w:rsidRPr="007C40C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 w:rsidR="00B633F0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สำหรับงวดสามดือนสิ้นสุดวันที่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3044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 w:rsidR="0033044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3044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3357E6" w:rsidRPr="00F263B8" w14:paraId="345BB2FC" w14:textId="77777777" w:rsidTr="00B37563">
        <w:tc>
          <w:tcPr>
            <w:tcW w:w="6300" w:type="dxa"/>
            <w:vAlign w:val="bottom"/>
          </w:tcPr>
          <w:p w14:paraId="5B93BF27" w14:textId="77777777" w:rsidR="003357E6" w:rsidRPr="00F263B8" w:rsidRDefault="003357E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E191C33" w14:textId="1FA46131" w:rsidR="003357E6" w:rsidRPr="00F263B8" w:rsidRDefault="003357E6" w:rsidP="003357E6">
            <w:pPr>
              <w:ind w:left="533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F263B8" w14:paraId="6E018193" w14:textId="77777777" w:rsidTr="00B37563">
        <w:tc>
          <w:tcPr>
            <w:tcW w:w="6300" w:type="dxa"/>
            <w:vAlign w:val="bottom"/>
          </w:tcPr>
          <w:p w14:paraId="4C6C6AB4" w14:textId="77777777" w:rsidR="00F53166" w:rsidRPr="00F263B8" w:rsidRDefault="00F5316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2966CC1" w14:textId="77777777" w:rsidR="00F53166" w:rsidRPr="00F263B8" w:rsidRDefault="009E4C64">
            <w:pPr>
              <w:ind w:left="-12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F263B8" w14:paraId="0C4132E8" w14:textId="77777777" w:rsidTr="00B37563">
        <w:tc>
          <w:tcPr>
            <w:tcW w:w="6300" w:type="dxa"/>
            <w:vAlign w:val="bottom"/>
          </w:tcPr>
          <w:p w14:paraId="28855D13" w14:textId="77777777" w:rsidR="00F53166" w:rsidRPr="00F263B8" w:rsidRDefault="00F53166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259C6" w14:textId="1B9F5EAB" w:rsidR="00F53166" w:rsidRPr="00F263B8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263B8">
              <w:rPr>
                <w:rFonts w:asciiTheme="majorBidi" w:hAnsiTheme="majorBidi" w:cstheme="majorBidi"/>
                <w:sz w:val="28"/>
              </w:rPr>
              <w:t>256</w:t>
            </w:r>
            <w:r w:rsidR="007A739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EA9C703" w14:textId="77777777" w:rsidR="00F53166" w:rsidRPr="00F263B8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98030F" w14:textId="2535F9BE" w:rsidR="00F53166" w:rsidRPr="00F263B8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263B8">
              <w:rPr>
                <w:rFonts w:asciiTheme="majorBidi" w:hAnsiTheme="majorBidi" w:cstheme="majorBidi"/>
                <w:sz w:val="28"/>
              </w:rPr>
              <w:t>256</w:t>
            </w:r>
            <w:r w:rsidR="007A739B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D7836" w:rsidRPr="00F263B8" w14:paraId="621D05EE" w14:textId="77777777" w:rsidTr="00A35C6E">
        <w:tc>
          <w:tcPr>
            <w:tcW w:w="6300" w:type="dxa"/>
            <w:vAlign w:val="bottom"/>
          </w:tcPr>
          <w:p w14:paraId="5B7FE88F" w14:textId="1DCA27B2" w:rsidR="00FD7836" w:rsidRPr="00F263B8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ยอดคงเหลือต้นงวด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F98983" w14:textId="6A85FFF2" w:rsidR="00FD7836" w:rsidRPr="00F263B8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D7836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119,524</w:t>
            </w:r>
          </w:p>
        </w:tc>
        <w:tc>
          <w:tcPr>
            <w:tcW w:w="90" w:type="dxa"/>
          </w:tcPr>
          <w:p w14:paraId="78315BFF" w14:textId="77777777" w:rsidR="00FD7836" w:rsidRPr="00F263B8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9FBEE8" w14:textId="2517F6A2" w:rsidR="00FD7836" w:rsidRPr="00F263B8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D7836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158,770</w:t>
            </w:r>
          </w:p>
        </w:tc>
      </w:tr>
      <w:tr w:rsidR="00FD7836" w:rsidRPr="00F263B8" w14:paraId="217B6406" w14:textId="77777777" w:rsidTr="00A35C6E">
        <w:tc>
          <w:tcPr>
            <w:tcW w:w="6300" w:type="dxa"/>
            <w:vAlign w:val="bottom"/>
          </w:tcPr>
          <w:p w14:paraId="0567468B" w14:textId="060E055D" w:rsidR="00FD7836" w:rsidRPr="00F263B8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บวก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กู้เพิ่มระหว่างงวด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B3824" w14:textId="3B60801E" w:rsidR="00FD7836" w:rsidRPr="00F263B8" w:rsidRDefault="00627FA9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27FA9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9</w:t>
            </w:r>
            <w:r w:rsidRPr="00627FA9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,</w:t>
            </w:r>
            <w:r w:rsidRPr="00627FA9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750</w:t>
            </w:r>
          </w:p>
        </w:tc>
        <w:tc>
          <w:tcPr>
            <w:tcW w:w="90" w:type="dxa"/>
          </w:tcPr>
          <w:p w14:paraId="432E1091" w14:textId="77777777" w:rsidR="00FD7836" w:rsidRPr="00F263B8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</w:tcPr>
          <w:p w14:paraId="3BB50053" w14:textId="518DA39B" w:rsidR="00FD7836" w:rsidRPr="00F263B8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D7836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-</w:t>
            </w:r>
          </w:p>
        </w:tc>
      </w:tr>
      <w:tr w:rsidR="00FD7836" w:rsidRPr="00F263B8" w14:paraId="31FDF261" w14:textId="77777777" w:rsidTr="00A35C6E">
        <w:tc>
          <w:tcPr>
            <w:tcW w:w="6300" w:type="dxa"/>
            <w:vAlign w:val="bottom"/>
          </w:tcPr>
          <w:p w14:paraId="5818A7A1" w14:textId="5C146988" w:rsidR="00FD7836" w:rsidRPr="00F263B8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caps/>
                <w:sz w:val="28"/>
                <w:u w:val="single"/>
                <w:cs/>
              </w:rPr>
              <w:t>หัก</w:t>
            </w:r>
            <w:r w:rsidRPr="00F263B8">
              <w:rPr>
                <w:rFonts w:asciiTheme="majorBidi" w:hAnsiTheme="majorBidi" w:cstheme="majorBidi"/>
                <w:caps/>
                <w:sz w:val="28"/>
              </w:rPr>
              <w:t xml:space="preserve"> </w:t>
            </w:r>
            <w:r w:rsidRPr="00F263B8">
              <w:rPr>
                <w:rFonts w:asciiTheme="majorBidi" w:hAnsiTheme="majorBidi" w:cstheme="majorBidi"/>
                <w:caps/>
                <w:sz w:val="28"/>
                <w:cs/>
              </w:rPr>
              <w:t>จ่ายคืนเงินกู้ระหว่างงวด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3FE8E" w14:textId="478066AC" w:rsidR="00FD7836" w:rsidRPr="00F263B8" w:rsidRDefault="00C81DA0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(7,710</w:t>
            </w:r>
            <w:r w:rsidR="00627FA9" w:rsidRPr="00627FA9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70041811" w14:textId="77777777" w:rsidR="00FD7836" w:rsidRPr="00F263B8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DD522C" w14:textId="0A1ED20E" w:rsidR="00FD7836" w:rsidRPr="00F263B8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D7836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(39,246)</w:t>
            </w:r>
          </w:p>
        </w:tc>
      </w:tr>
      <w:tr w:rsidR="00FD7836" w:rsidRPr="00F263B8" w14:paraId="7E749711" w14:textId="77777777" w:rsidTr="00A35C6E">
        <w:tc>
          <w:tcPr>
            <w:tcW w:w="6300" w:type="dxa"/>
            <w:vAlign w:val="bottom"/>
          </w:tcPr>
          <w:p w14:paraId="2E207866" w14:textId="69CD4D87" w:rsidR="00FD7836" w:rsidRPr="00F263B8" w:rsidRDefault="00FD7836" w:rsidP="00FD7836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</w:pPr>
            <w:r w:rsidRPr="00F263B8">
              <w:rPr>
                <w:rFonts w:asciiTheme="majorBidi" w:hAnsiTheme="majorBidi" w:cstheme="majorBidi"/>
                <w:b/>
                <w:bCs/>
                <w:caps/>
                <w:sz w:val="28"/>
                <w:cs/>
              </w:rPr>
              <w:t>ยอดคงเหลือปลายงวด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A76A" w14:textId="4D9B53CC" w:rsidR="00FD7836" w:rsidRPr="00627FA9" w:rsidRDefault="00627FA9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27FA9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121,564</w:t>
            </w:r>
          </w:p>
        </w:tc>
        <w:tc>
          <w:tcPr>
            <w:tcW w:w="90" w:type="dxa"/>
            <w:shd w:val="clear" w:color="auto" w:fill="auto"/>
          </w:tcPr>
          <w:p w14:paraId="0F026333" w14:textId="77777777" w:rsidR="00FD7836" w:rsidRPr="00627FA9" w:rsidRDefault="00FD7836" w:rsidP="00FD783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72BF11" w14:textId="05042D19" w:rsidR="00FD7836" w:rsidRPr="00FD7836" w:rsidRDefault="00FD7836" w:rsidP="00FD7836">
            <w:pPr>
              <w:tabs>
                <w:tab w:val="decimal" w:pos="896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FD7836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119,524</w:t>
            </w:r>
          </w:p>
        </w:tc>
      </w:tr>
    </w:tbl>
    <w:p w14:paraId="1AF6432A" w14:textId="77777777" w:rsidR="00C81DA0" w:rsidRDefault="00C81DA0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47B5F52" w14:textId="77777777" w:rsidR="00C81DA0" w:rsidRDefault="00C81DA0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C04CE6A" w14:textId="77777777" w:rsidR="00C81DA0" w:rsidRDefault="00C81DA0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F6F9BA4" w14:textId="77777777" w:rsidR="00C81DA0" w:rsidRDefault="00C81DA0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7B2A1F8" w14:textId="77777777" w:rsidR="00C81DA0" w:rsidRDefault="00C81DA0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AFC7432" w14:textId="573A6FA7" w:rsidR="00C81DA0" w:rsidRDefault="00C81DA0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7DA46FC" w14:textId="77777777" w:rsidR="00197B8E" w:rsidRDefault="00197B8E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202787C" w14:textId="7CD5731F" w:rsidR="00C81DA0" w:rsidRDefault="00C81DA0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3AE6546" w14:textId="77777777" w:rsidR="0020485D" w:rsidRDefault="0020485D" w:rsidP="00C81DA0">
      <w:pPr>
        <w:pStyle w:val="ListParagraph"/>
        <w:tabs>
          <w:tab w:val="left" w:pos="900"/>
        </w:tabs>
        <w:spacing w:before="240"/>
        <w:ind w:left="446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B4BE013" w14:textId="07191751" w:rsidR="008B14DE" w:rsidRPr="00C81DA0" w:rsidRDefault="009E4C64" w:rsidP="0053641F">
      <w:pPr>
        <w:pStyle w:val="ListParagraph"/>
        <w:numPr>
          <w:ilvl w:val="0"/>
          <w:numId w:val="21"/>
        </w:numPr>
        <w:tabs>
          <w:tab w:val="left" w:pos="900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C81DA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1146F4" w:rsidRPr="00C81DA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8B14DE" w:rsidRPr="00C81DA0">
        <w:rPr>
          <w:rFonts w:asciiTheme="majorBidi" w:hAnsiTheme="majorBidi" w:cstheme="majorBidi" w:hint="cs"/>
          <w:b/>
          <w:bCs/>
          <w:sz w:val="28"/>
          <w:cs/>
        </w:rPr>
        <w:t>และเงินกู้ยืมระยะยาว</w:t>
      </w:r>
    </w:p>
    <w:p w14:paraId="51E11F07" w14:textId="2FCE35AF" w:rsidR="00F53166" w:rsidRPr="007C40C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และระยะยาว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7081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70813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810"/>
        <w:gridCol w:w="90"/>
        <w:gridCol w:w="72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5B4801" w:rsidRPr="007C40C0" w14:paraId="2E5791D0" w14:textId="77777777" w:rsidTr="00B375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7C40C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4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7C40C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7C40C0" w:rsidRDefault="005B4801" w:rsidP="003D2FA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B4801" w:rsidRPr="007C40C0" w14:paraId="33E7C78B" w14:textId="77777777" w:rsidTr="00B37563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4956B7A0" w14:textId="77777777" w:rsidR="005B4801" w:rsidRPr="007C40C0" w:rsidRDefault="005B480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5B4801" w:rsidRPr="007C40C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73EF7" w14:textId="75D28FBE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1F69F0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B4801" w:rsidRPr="007C40C0" w14:paraId="3706FE90" w14:textId="77777777" w:rsidTr="00B37563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451FA0D7" w14:textId="77777777" w:rsidR="005B4801" w:rsidRPr="007C40C0" w:rsidRDefault="005B4801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5B4801" w:rsidRPr="007C40C0" w:rsidRDefault="005B4801" w:rsidP="005B480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A7218" w14:textId="489E67BB" w:rsidR="005B4801" w:rsidRPr="007C40C0" w:rsidRDefault="005B480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2CD03ED8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5B4801" w:rsidRPr="007C40C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6645CE" w:rsidRPr="007C40C0" w14:paraId="725C859A" w14:textId="77777777" w:rsidTr="00B37563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6645CE" w:rsidRPr="007C40C0" w:rsidRDefault="006645CE" w:rsidP="006645C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7ADB080A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E7DB1" w14:textId="77777777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396B8BA5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3A95C122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08CDA8A1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43875A4E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2FE0DFA4" w:rsidR="006645CE" w:rsidRPr="007C40C0" w:rsidRDefault="006645CE" w:rsidP="006645C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2235DA" w:rsidRPr="007C40C0" w14:paraId="7500DBC2" w14:textId="77777777" w:rsidTr="00A35C6E">
        <w:tc>
          <w:tcPr>
            <w:tcW w:w="3150" w:type="dxa"/>
            <w:tcBorders>
              <w:top w:val="single" w:sz="4" w:space="0" w:color="auto"/>
              <w:right w:val="nil"/>
            </w:tcBorders>
          </w:tcPr>
          <w:p w14:paraId="79AF1353" w14:textId="3DF2842D" w:rsidR="002235DA" w:rsidRPr="007C40C0" w:rsidRDefault="002235DA" w:rsidP="002235DA">
            <w:pPr>
              <w:ind w:hanging="6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กิจการที่เกี่ยวข้องกัน </w:t>
            </w: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502313">
              <w:rPr>
                <w:rFonts w:asciiTheme="majorBidi" w:hAnsiTheme="majorBidi" w:cstheme="majorBidi"/>
                <w:szCs w:val="24"/>
              </w:rPr>
              <w:t>4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12609314" w:rsidR="002235DA" w:rsidRPr="007C40C0" w:rsidRDefault="00C01B06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0.075 - 6.75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B76C6D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52BE8514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6.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192EE1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1654D45B" w:rsidR="002235DA" w:rsidRPr="007C40C0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8B14DE">
              <w:rPr>
                <w:rFonts w:asciiTheme="majorBidi" w:hAnsiTheme="majorBidi" w:cstheme="majorBidi" w:hint="eastAsia"/>
                <w:szCs w:val="24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02311C" w14:textId="2C7175E0" w:rsidR="002235DA" w:rsidRPr="007C40C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B30D9F">
              <w:rPr>
                <w:rFonts w:asciiTheme="majorBidi" w:hAnsiTheme="majorBidi" w:cstheme="majorBidi" w:hint="eastAsia"/>
                <w:szCs w:val="24"/>
              </w:rPr>
              <w:t>29,007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8E01A5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C209B9" w14:textId="42386BF8" w:rsidR="002235DA" w:rsidRPr="002235DA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8B14DE">
              <w:rPr>
                <w:rFonts w:asciiTheme="majorBidi" w:hAnsiTheme="majorBidi" w:hint="eastAsia"/>
                <w:szCs w:val="24"/>
                <w:cs/>
              </w:rPr>
              <w:t>181</w:t>
            </w:r>
            <w:r w:rsidRPr="008B14DE">
              <w:rPr>
                <w:rFonts w:asciiTheme="majorBidi" w:hAnsiTheme="majorBidi" w:cstheme="majorBidi" w:hint="eastAsia"/>
                <w:szCs w:val="24"/>
              </w:rPr>
              <w:t>,</w:t>
            </w:r>
            <w:r w:rsidRPr="008B14DE">
              <w:rPr>
                <w:rFonts w:asciiTheme="majorBidi" w:hAnsiTheme="majorBidi" w:hint="eastAsia"/>
                <w:szCs w:val="24"/>
                <w:cs/>
              </w:rPr>
              <w:t>397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747B4" w14:textId="77777777" w:rsidR="002235DA" w:rsidRPr="007C40C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D09B816" w14:textId="0832960B" w:rsidR="002235DA" w:rsidRPr="007C40C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2235DA">
              <w:rPr>
                <w:rFonts w:asciiTheme="majorBidi" w:hAnsiTheme="majorBidi" w:cstheme="majorBidi" w:hint="eastAsia"/>
                <w:szCs w:val="24"/>
              </w:rPr>
              <w:t>137,175</w:t>
            </w:r>
          </w:p>
        </w:tc>
      </w:tr>
      <w:tr w:rsidR="002235DA" w:rsidRPr="007C40C0" w14:paraId="40C2BF71" w14:textId="77777777" w:rsidTr="00A35C6E">
        <w:tc>
          <w:tcPr>
            <w:tcW w:w="3150" w:type="dxa"/>
            <w:tcBorders>
              <w:right w:val="nil"/>
            </w:tcBorders>
          </w:tcPr>
          <w:p w14:paraId="2DA7D8D5" w14:textId="0127A713" w:rsidR="002235DA" w:rsidRPr="007C40C0" w:rsidRDefault="002235DA" w:rsidP="002235DA">
            <w:pPr>
              <w:ind w:hanging="6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กรรมการของบริษัทย่อย </w:t>
            </w: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502313">
              <w:rPr>
                <w:rFonts w:asciiTheme="majorBidi" w:hAnsiTheme="majorBidi" w:cstheme="majorBidi"/>
                <w:szCs w:val="24"/>
              </w:rPr>
              <w:t>4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4C15A0BF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2CB5DF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6686D8C1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F7B72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7AA95250" w:rsidR="002235DA" w:rsidRPr="007C40C0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B14DE">
              <w:rPr>
                <w:rFonts w:asciiTheme="majorBidi" w:hAnsiTheme="majorBidi" w:cstheme="majorBidi" w:hint="eastAsia"/>
                <w:szCs w:val="24"/>
              </w:rPr>
              <w:t>16,432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8F5FD09" w14:textId="4DFFBD0E" w:rsidR="002235DA" w:rsidRPr="007C40C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B30D9F">
              <w:rPr>
                <w:rFonts w:asciiTheme="majorBidi" w:hAnsiTheme="majorBidi" w:cstheme="majorBidi" w:hint="eastAsia"/>
                <w:szCs w:val="24"/>
              </w:rPr>
              <w:t>16,432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8DB059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D112F72" w14:textId="3E23FEA7" w:rsidR="002235DA" w:rsidRPr="007C40C0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FD2103" w14:textId="77777777" w:rsidR="002235DA" w:rsidRPr="007C40C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80F7519" w14:textId="418E3F50" w:rsidR="002235DA" w:rsidRPr="007C40C0" w:rsidRDefault="002235DA" w:rsidP="002235DA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2235DA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</w:tr>
      <w:tr w:rsidR="002235DA" w:rsidRPr="007C40C0" w14:paraId="1F0535FA" w14:textId="77777777" w:rsidTr="00A35C6E">
        <w:tc>
          <w:tcPr>
            <w:tcW w:w="3150" w:type="dxa"/>
            <w:tcBorders>
              <w:right w:val="nil"/>
            </w:tcBorders>
          </w:tcPr>
          <w:p w14:paraId="48ACE6D0" w14:textId="0701A9E3" w:rsidR="002235DA" w:rsidRPr="007C40C0" w:rsidRDefault="002235DA" w:rsidP="002235DA">
            <w:pPr>
              <w:ind w:hanging="6"/>
              <w:rPr>
                <w:rFonts w:asciiTheme="majorBidi" w:hAnsiTheme="majorBidi" w:cstheme="majorBidi"/>
                <w:szCs w:val="24"/>
                <w:cs/>
              </w:rPr>
            </w:pPr>
            <w:r w:rsidRPr="0023723F">
              <w:rPr>
                <w:rFonts w:asciiTheme="majorBidi" w:hAnsiTheme="majorBidi" w:hint="cs"/>
                <w:szCs w:val="24"/>
                <w:cs/>
              </w:rPr>
              <w:t>ผู้ถือหุ้นร่วม</w:t>
            </w:r>
            <w:r w:rsidRPr="0023723F">
              <w:rPr>
                <w:rFonts w:asciiTheme="majorBidi" w:hAnsiTheme="majorBidi"/>
                <w:szCs w:val="24"/>
                <w:cs/>
              </w:rPr>
              <w:t xml:space="preserve"> (</w:t>
            </w:r>
            <w:r w:rsidRPr="0023723F">
              <w:rPr>
                <w:rFonts w:asciiTheme="majorBidi" w:hAnsiTheme="majorBidi" w:hint="cs"/>
                <w:szCs w:val="24"/>
                <w:cs/>
              </w:rPr>
              <w:t>ดูหมายเหตุข้อ</w:t>
            </w:r>
            <w:r w:rsidRPr="0023723F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502313">
              <w:rPr>
                <w:rFonts w:asciiTheme="majorBidi" w:hAnsiTheme="majorBidi" w:cstheme="majorBidi"/>
                <w:szCs w:val="24"/>
              </w:rPr>
              <w:t>4</w:t>
            </w:r>
            <w:r w:rsidRPr="0023723F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2C1FA277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86E18" w14:textId="1D891212" w:rsidR="002235DA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9477C4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38D5E" w14:textId="2E8706CB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132FF4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3978F" w14:textId="4CC4B52F" w:rsidR="002235DA" w:rsidRPr="007C40C0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8B14DE">
              <w:rPr>
                <w:rFonts w:asciiTheme="majorBidi" w:hAnsiTheme="majorBidi" w:cstheme="majorBidi" w:hint="eastAsia"/>
                <w:szCs w:val="24"/>
              </w:rPr>
              <w:t>19,794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79FC59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8D2D366" w14:textId="67049CD2" w:rsidR="002235DA" w:rsidRPr="007C40C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B30D9F">
              <w:rPr>
                <w:rFonts w:asciiTheme="majorBidi" w:hAnsiTheme="majorBidi" w:cstheme="majorBidi" w:hint="eastAsia"/>
                <w:szCs w:val="24"/>
              </w:rPr>
              <w:t>19,794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04CDA4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251E165" w14:textId="05ED2816" w:rsidR="002235DA" w:rsidRPr="007C40C0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0D135" w14:textId="77777777" w:rsidR="002235DA" w:rsidRPr="007C40C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A6BF4A" w14:textId="091FB3FC" w:rsidR="002235DA" w:rsidRPr="007C40C0" w:rsidRDefault="002235DA" w:rsidP="002235DA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2235DA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</w:tr>
      <w:tr w:rsidR="002235DA" w:rsidRPr="007C40C0" w14:paraId="0060FE84" w14:textId="77777777" w:rsidTr="00B37563">
        <w:tc>
          <w:tcPr>
            <w:tcW w:w="3150" w:type="dxa"/>
            <w:tcBorders>
              <w:right w:val="nil"/>
            </w:tcBorders>
          </w:tcPr>
          <w:p w14:paraId="16C4D823" w14:textId="77777777" w:rsidR="002235DA" w:rsidRPr="007C40C0" w:rsidRDefault="002235DA" w:rsidP="002235DA">
            <w:pPr>
              <w:ind w:hanging="6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8248EF" w14:textId="4B3B8AEA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D6A637" w14:textId="77777777" w:rsidR="002235DA" w:rsidRPr="007C40C0" w:rsidRDefault="002235DA" w:rsidP="002235D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8FEB3F5" w14:textId="14F59261" w:rsidR="002235DA" w:rsidRPr="007C40C0" w:rsidRDefault="002235DA" w:rsidP="002235DA">
            <w:pPr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EDD1CF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0EB3BC87" w:rsidR="002235DA" w:rsidRPr="007C40C0" w:rsidRDefault="006D35A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6D35AA">
              <w:rPr>
                <w:rFonts w:asciiTheme="majorBidi" w:hAnsiTheme="majorBidi" w:cstheme="majorBidi" w:hint="eastAsia"/>
                <w:szCs w:val="24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41B0E9A5" w:rsidR="002235DA" w:rsidRPr="007C40C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B30D9F">
              <w:rPr>
                <w:rFonts w:asciiTheme="majorBidi" w:hAnsiTheme="majorBidi" w:cstheme="majorBidi" w:hint="eastAsia"/>
                <w:szCs w:val="24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7627782E" w:rsidR="002235DA" w:rsidRPr="007C40C0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2235DA" w:rsidRPr="007C40C0" w:rsidRDefault="002235DA" w:rsidP="002235DA">
            <w:pPr>
              <w:ind w:right="8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1A9B60E3" w:rsidR="002235DA" w:rsidRPr="007C40C0" w:rsidRDefault="002235DA" w:rsidP="002235DA">
            <w:pPr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2235DA">
              <w:rPr>
                <w:rFonts w:asciiTheme="majorBidi" w:hAnsiTheme="majorBidi" w:cstheme="majorBidi" w:hint="eastAsia"/>
                <w:szCs w:val="24"/>
              </w:rPr>
              <w:t>-</w:t>
            </w:r>
          </w:p>
        </w:tc>
      </w:tr>
      <w:tr w:rsidR="002235DA" w:rsidRPr="007C40C0" w14:paraId="2011AC17" w14:textId="77777777" w:rsidTr="00B37563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7EF73A2A" w14:textId="77777777" w:rsidR="002235DA" w:rsidRPr="007C40C0" w:rsidRDefault="002235DA" w:rsidP="002235DA">
            <w:pPr>
              <w:ind w:hanging="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2235DA" w:rsidRPr="007C40C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2235DA" w:rsidRPr="007C40C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C463CE5" w14:textId="77777777" w:rsidR="002235DA" w:rsidRPr="007C40C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2235DA" w:rsidRPr="007C40C0" w:rsidRDefault="002235DA" w:rsidP="002235DA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298822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4A224AE4" w:rsidR="002235DA" w:rsidRPr="007C40C0" w:rsidRDefault="00C11D0B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1D0B">
              <w:rPr>
                <w:rFonts w:asciiTheme="majorBidi" w:hAnsiTheme="majorBidi" w:cstheme="majorBidi" w:hint="eastAsia"/>
                <w:b/>
                <w:bCs/>
                <w:szCs w:val="24"/>
              </w:rPr>
              <w:t>162,283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2235DA" w:rsidRPr="007C40C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117E0E9E" w:rsidR="002235DA" w:rsidRPr="00293E3F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93E3F">
              <w:rPr>
                <w:rFonts w:asciiTheme="majorBidi" w:hAnsiTheme="majorBidi" w:cstheme="majorBidi" w:hint="eastAsia"/>
                <w:b/>
                <w:bCs/>
                <w:szCs w:val="24"/>
              </w:rPr>
              <w:t>65,283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2235DA" w:rsidRPr="007C40C0" w:rsidRDefault="002235DA" w:rsidP="002235DA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5EB05F61" w:rsidR="002235DA" w:rsidRPr="002235DA" w:rsidRDefault="008B14DE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B14DE">
              <w:rPr>
                <w:rFonts w:asciiTheme="majorBidi" w:hAnsiTheme="majorBidi" w:cstheme="majorBidi" w:hint="eastAsia"/>
                <w:b/>
                <w:bCs/>
                <w:szCs w:val="24"/>
              </w:rPr>
              <w:t>181,397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2235DA" w:rsidRPr="007C40C0" w:rsidRDefault="002235DA" w:rsidP="002235DA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23C48F24" w:rsidR="002235DA" w:rsidRPr="007C40C0" w:rsidRDefault="002235DA" w:rsidP="002235DA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35DA">
              <w:rPr>
                <w:rFonts w:asciiTheme="majorBidi" w:hAnsiTheme="majorBidi" w:cstheme="majorBidi" w:hint="eastAsia"/>
                <w:b/>
                <w:bCs/>
                <w:szCs w:val="24"/>
              </w:rPr>
              <w:t>137,175</w:t>
            </w:r>
          </w:p>
        </w:tc>
      </w:tr>
      <w:bookmarkEnd w:id="4"/>
    </w:tbl>
    <w:p w14:paraId="6F18A91E" w14:textId="2B32708F" w:rsidR="006D35AA" w:rsidRDefault="006D35AA" w:rsidP="006D35AA">
      <w:pPr>
        <w:spacing w:before="240" w:after="240"/>
        <w:jc w:val="thaiDistribute"/>
        <w:rPr>
          <w:rFonts w:ascii="Angsana New" w:hAnsi="Angsana New"/>
          <w:color w:val="000000"/>
          <w:spacing w:val="-2"/>
          <w:sz w:val="28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810"/>
        <w:gridCol w:w="90"/>
        <w:gridCol w:w="720"/>
        <w:gridCol w:w="90"/>
        <w:gridCol w:w="900"/>
        <w:gridCol w:w="90"/>
        <w:gridCol w:w="990"/>
        <w:gridCol w:w="90"/>
        <w:gridCol w:w="990"/>
        <w:gridCol w:w="90"/>
        <w:gridCol w:w="990"/>
      </w:tblGrid>
      <w:tr w:rsidR="006D35AA" w:rsidRPr="007C40C0" w14:paraId="4D985DC7" w14:textId="77777777" w:rsidTr="00B0745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6D35AA" w:rsidRPr="007C40C0" w:rsidRDefault="006D35AA" w:rsidP="00B0745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F6E915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6D35AA" w:rsidRPr="007C40C0" w:rsidRDefault="006D35AA" w:rsidP="00B0745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C40C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D35AA" w:rsidRPr="007C40C0" w14:paraId="0B37D2E6" w14:textId="77777777" w:rsidTr="00B07455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695287F0" w14:textId="77777777" w:rsidR="006D35AA" w:rsidRPr="007C40C0" w:rsidRDefault="006D35AA" w:rsidP="00B0745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47121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24B829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D35AA" w:rsidRPr="007C40C0" w14:paraId="2842D77A" w14:textId="77777777" w:rsidTr="00B07455">
        <w:tc>
          <w:tcPr>
            <w:tcW w:w="3150" w:type="dxa"/>
            <w:tcBorders>
              <w:top w:val="nil"/>
              <w:left w:val="nil"/>
              <w:right w:val="nil"/>
            </w:tcBorders>
          </w:tcPr>
          <w:p w14:paraId="77A26E0F" w14:textId="77777777" w:rsidR="006D35AA" w:rsidRPr="007C40C0" w:rsidRDefault="006D35AA" w:rsidP="00B0745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CE067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(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ร้อยละต่อปี</w:t>
            </w:r>
            <w:r w:rsidRPr="007C40C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5705FF08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31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6D35AA" w:rsidRPr="007C40C0" w14:paraId="069E91D4" w14:textId="77777777" w:rsidTr="00B07455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6D35AA" w:rsidRPr="007C40C0" w:rsidRDefault="006D35AA" w:rsidP="00B0745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ยาว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F09D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77777777" w:rsidR="006D35AA" w:rsidRPr="007C40C0" w:rsidRDefault="006D35AA" w:rsidP="00B0745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6D35AA" w:rsidRPr="007C40C0" w14:paraId="6AA71806" w14:textId="77777777" w:rsidTr="00F23B9E">
        <w:tc>
          <w:tcPr>
            <w:tcW w:w="3150" w:type="dxa"/>
            <w:tcBorders>
              <w:top w:val="single" w:sz="4" w:space="0" w:color="auto"/>
              <w:right w:val="nil"/>
            </w:tcBorders>
          </w:tcPr>
          <w:p w14:paraId="0C4D34C8" w14:textId="4F545FFF" w:rsidR="006D35AA" w:rsidRPr="007C40C0" w:rsidRDefault="006D35AA" w:rsidP="00B07455">
            <w:pPr>
              <w:ind w:hanging="6"/>
              <w:rPr>
                <w:rFonts w:asciiTheme="majorBidi" w:hAnsiTheme="majorBidi" w:cstheme="majorBidi"/>
                <w:szCs w:val="24"/>
                <w:cs/>
              </w:rPr>
            </w:pPr>
            <w:r w:rsidRPr="007C40C0">
              <w:rPr>
                <w:rFonts w:asciiTheme="majorBidi" w:hAnsiTheme="majorBidi" w:cstheme="majorBidi"/>
                <w:szCs w:val="24"/>
                <w:cs/>
              </w:rPr>
              <w:t>กิจการที่</w:t>
            </w:r>
            <w:r w:rsidR="00CC493F">
              <w:rPr>
                <w:rFonts w:asciiTheme="majorBidi" w:hAnsiTheme="majorBidi" w:cstheme="majorBidi" w:hint="cs"/>
                <w:szCs w:val="24"/>
                <w:cs/>
              </w:rPr>
              <w:t>ไม่</w:t>
            </w:r>
            <w:r w:rsidRPr="007C40C0">
              <w:rPr>
                <w:rFonts w:asciiTheme="majorBidi" w:hAnsiTheme="majorBidi" w:cstheme="majorBidi"/>
                <w:szCs w:val="24"/>
                <w:cs/>
              </w:rPr>
              <w:t>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6D35AA" w:rsidRPr="007C40C0" w:rsidRDefault="006D35AA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5B925133" w:rsidR="006D35AA" w:rsidRPr="007C40C0" w:rsidRDefault="00AE22DC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E22DC">
              <w:rPr>
                <w:rFonts w:asciiTheme="majorBidi" w:hAnsiTheme="majorBidi" w:cstheme="majorBidi"/>
                <w:szCs w:val="24"/>
              </w:rPr>
              <w:t>7.00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A3506D" w14:textId="77777777" w:rsidR="006D35AA" w:rsidRPr="007C40C0" w:rsidRDefault="006D35AA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358CFFB8" w:rsidR="006D35AA" w:rsidRPr="007C40C0" w:rsidRDefault="006D35AA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718392" w14:textId="77777777" w:rsidR="006D35AA" w:rsidRPr="007C40C0" w:rsidRDefault="006D35AA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49A47ADD" w:rsidR="006D35AA" w:rsidRPr="007C40C0" w:rsidRDefault="00CC493F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B07455">
              <w:rPr>
                <w:rFonts w:asciiTheme="majorBidi" w:hAnsiTheme="majorBidi" w:cstheme="majorBidi" w:hint="eastAsia"/>
                <w:szCs w:val="24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6D35AA" w:rsidRPr="007C40C0" w:rsidRDefault="006D35AA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06C76C" w14:textId="6D25A24C" w:rsidR="006D35AA" w:rsidRPr="007C40C0" w:rsidRDefault="00B07455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6D35AA" w:rsidRPr="007C40C0" w:rsidRDefault="006D35AA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37C29A44" w:rsidR="006D35AA" w:rsidRPr="002235DA" w:rsidRDefault="00CC493F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6D35AA" w:rsidRPr="007C40C0" w:rsidRDefault="006D35AA" w:rsidP="00B07455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BBE759" w14:textId="65F65FB5" w:rsidR="006D35AA" w:rsidRPr="007C40C0" w:rsidRDefault="00CC493F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23B9E" w:rsidRPr="007C40C0" w14:paraId="5788FBAC" w14:textId="77777777" w:rsidTr="00F23B9E">
        <w:tc>
          <w:tcPr>
            <w:tcW w:w="3150" w:type="dxa"/>
            <w:tcBorders>
              <w:right w:val="nil"/>
            </w:tcBorders>
          </w:tcPr>
          <w:p w14:paraId="572683AB" w14:textId="74987C8B" w:rsidR="00F23B9E" w:rsidRPr="007C40C0" w:rsidRDefault="00F23B9E" w:rsidP="00B07455">
            <w:pPr>
              <w:ind w:hanging="6"/>
              <w:rPr>
                <w:rFonts w:asciiTheme="majorBidi" w:hAnsiTheme="majorBidi" w:cstheme="majorBidi"/>
                <w:szCs w:val="24"/>
                <w:cs/>
              </w:rPr>
            </w:pPr>
            <w:r w:rsidRPr="00141129">
              <w:rPr>
                <w:rFonts w:asciiTheme="majorBidi" w:hAnsiTheme="majorBidi" w:hint="cs"/>
                <w:szCs w:val="24"/>
                <w:u w:val="single"/>
                <w:cs/>
              </w:rPr>
              <w:t>หัก</w:t>
            </w:r>
            <w:r w:rsidRPr="00F23B9E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23B9E">
              <w:rPr>
                <w:rFonts w:asciiTheme="majorBidi" w:hAnsiTheme="majorBidi" w:hint="cs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F23B9E" w:rsidRPr="007C40C0" w:rsidRDefault="00F23B9E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F23B9E" w:rsidRPr="00AE22DC" w:rsidRDefault="00F23B9E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9BA4C1" w14:textId="77777777" w:rsidR="00F23B9E" w:rsidRPr="007C40C0" w:rsidRDefault="00F23B9E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F23B9E" w:rsidRDefault="00F23B9E" w:rsidP="00B0745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5222F8" w14:textId="77777777" w:rsidR="00F23B9E" w:rsidRPr="007C40C0" w:rsidRDefault="00F23B9E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5C01B793" w:rsidR="00F23B9E" w:rsidRPr="00B07455" w:rsidRDefault="00F23B9E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 w:rsidRPr="00F23B9E">
              <w:rPr>
                <w:rFonts w:asciiTheme="majorBidi" w:hAnsiTheme="majorBidi" w:hint="eastAsia"/>
                <w:szCs w:val="24"/>
                <w:cs/>
              </w:rPr>
              <w:t>(28</w:t>
            </w:r>
            <w:r w:rsidRPr="00F23B9E">
              <w:rPr>
                <w:rFonts w:asciiTheme="majorBidi" w:hAnsiTheme="majorBidi" w:cstheme="majorBidi" w:hint="eastAsia"/>
                <w:szCs w:val="24"/>
              </w:rPr>
              <w:t>,</w:t>
            </w:r>
            <w:r w:rsidRPr="00F23B9E">
              <w:rPr>
                <w:rFonts w:asciiTheme="majorBidi" w:hAnsiTheme="majorBidi" w:hint="eastAsia"/>
                <w:szCs w:val="24"/>
                <w:cs/>
              </w:rPr>
              <w:t>709)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F23B9E" w:rsidRPr="007C40C0" w:rsidRDefault="00F23B9E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830E118" w14:textId="2147654B" w:rsidR="00F23B9E" w:rsidRDefault="00141129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F23B9E" w:rsidRPr="007C40C0" w:rsidRDefault="00F23B9E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4B05BFC5" w:rsidR="00F23B9E" w:rsidRDefault="00141129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F23B9E" w:rsidRPr="007C40C0" w:rsidRDefault="00F23B9E" w:rsidP="00B07455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D34EF6" w14:textId="369AB405" w:rsidR="00F23B9E" w:rsidRDefault="00141129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D35AA" w:rsidRPr="007C40C0" w14:paraId="574E854E" w14:textId="77777777" w:rsidTr="00B07455">
        <w:tc>
          <w:tcPr>
            <w:tcW w:w="3150" w:type="dxa"/>
            <w:tcBorders>
              <w:left w:val="nil"/>
              <w:bottom w:val="nil"/>
              <w:right w:val="nil"/>
            </w:tcBorders>
          </w:tcPr>
          <w:p w14:paraId="7E94AAD9" w14:textId="042D3165" w:rsidR="006D35AA" w:rsidRPr="007C40C0" w:rsidRDefault="006D35AA" w:rsidP="00B07455">
            <w:pPr>
              <w:ind w:hanging="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C40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รวมเงินกู้ยืมระยะ</w:t>
            </w:r>
            <w:r w:rsidR="00CC493F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6D35AA" w:rsidRPr="007C40C0" w:rsidRDefault="006D35AA" w:rsidP="00B0745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6D35AA" w:rsidRPr="007C40C0" w:rsidRDefault="006D35AA" w:rsidP="00B0745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5C624C" w14:textId="77777777" w:rsidR="006D35AA" w:rsidRPr="007C40C0" w:rsidRDefault="006D35AA" w:rsidP="00B0745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6D35AA" w:rsidRPr="007C40C0" w:rsidRDefault="006D35AA" w:rsidP="00B0745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D4B45A" w14:textId="77777777" w:rsidR="006D35AA" w:rsidRPr="007C40C0" w:rsidRDefault="006D35AA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53961703" w:rsidR="006D35AA" w:rsidRPr="00C11D0B" w:rsidRDefault="00F23B9E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3B9E">
              <w:rPr>
                <w:rFonts w:asciiTheme="majorBidi" w:hAnsiTheme="majorBidi" w:cstheme="majorBidi" w:hint="eastAsia"/>
                <w:b/>
                <w:bCs/>
                <w:szCs w:val="24"/>
              </w:rPr>
              <w:t>115,344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6D35AA" w:rsidRPr="00C11D0B" w:rsidRDefault="006D35AA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5D464DDB" w:rsidR="006D35AA" w:rsidRPr="00C11D0B" w:rsidRDefault="00B07455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1D0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6D35AA" w:rsidRPr="00C11D0B" w:rsidRDefault="006D35AA" w:rsidP="00B07455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53E9D56B" w:rsidR="006D35AA" w:rsidRPr="00C11D0B" w:rsidRDefault="00B07455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1D0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6D35AA" w:rsidRPr="00C11D0B" w:rsidRDefault="006D35AA" w:rsidP="00B07455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6D35AA" w:rsidRPr="00C11D0B" w:rsidRDefault="00CC493F" w:rsidP="00B0745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1D0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23435990" w14:textId="4CB41A16" w:rsidR="00DF4C11" w:rsidRPr="00C81DA0" w:rsidRDefault="00DF4C11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  <w:r w:rsidRPr="00C81DA0">
        <w:rPr>
          <w:rFonts w:asciiTheme="majorBidi" w:hAnsiTheme="majorBidi" w:cstheme="majorBidi" w:hint="cs"/>
          <w:b/>
          <w:bCs/>
          <w:sz w:val="28"/>
          <w:cs/>
          <w:lang w:val="en-GB"/>
        </w:rPr>
        <w:t>หุ้นกู้แปลงสภาพ</w:t>
      </w:r>
    </w:p>
    <w:p w14:paraId="69CFC027" w14:textId="77777777" w:rsidR="00DF4C11" w:rsidRDefault="00DF4C11" w:rsidP="00BF53C8">
      <w:pPr>
        <w:pStyle w:val="ListParagraph"/>
        <w:spacing w:before="240" w:after="12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  <w:r w:rsidRPr="00871D2B">
        <w:rPr>
          <w:rFonts w:asciiTheme="majorBidi" w:hAnsiTheme="majorBidi" w:hint="cs"/>
          <w:sz w:val="28"/>
          <w:cs/>
          <w:lang w:val="en-GB"/>
        </w:rPr>
        <w:t xml:space="preserve">เมื่อวันที่ </w:t>
      </w:r>
      <w:r w:rsidRPr="00EE7668">
        <w:rPr>
          <w:rFonts w:asciiTheme="majorBidi" w:hAnsiTheme="majorBidi"/>
          <w:sz w:val="28"/>
        </w:rPr>
        <w:t xml:space="preserve">26 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พฤษภาคม </w:t>
      </w:r>
      <w:r w:rsidRPr="00EE7668">
        <w:rPr>
          <w:rFonts w:asciiTheme="majorBidi" w:hAnsiTheme="majorBidi"/>
          <w:sz w:val="28"/>
        </w:rPr>
        <w:t xml:space="preserve">2563 </w:t>
      </w:r>
      <w:r w:rsidRPr="00871D2B">
        <w:rPr>
          <w:rFonts w:asciiTheme="majorBidi" w:hAnsiTheme="majorBidi" w:hint="cs"/>
          <w:sz w:val="28"/>
          <w:cs/>
          <w:lang w:val="en-GB"/>
        </w:rPr>
        <w:t>ที่ประชุมสามัญผู้ถือหุ้นประจำปี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2563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</w:t>
      </w:r>
      <w:r>
        <w:rPr>
          <w:rFonts w:asciiTheme="majorBidi" w:hAnsiTheme="majorBidi" w:hint="cs"/>
          <w:sz w:val="28"/>
          <w:cs/>
          <w:lang w:val="en-GB"/>
        </w:rPr>
        <w:t>ข้อง</w:t>
      </w:r>
      <w:r w:rsidRPr="00871D2B">
        <w:rPr>
          <w:rFonts w:asciiTheme="majorBidi" w:hAnsiTheme="majorBidi" w:hint="cs"/>
          <w:sz w:val="28"/>
          <w:cs/>
          <w:lang w:val="en-GB"/>
        </w:rPr>
        <w:t>กับบริษัท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ในวงเงินไม่เกิน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650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281EDD">
        <w:rPr>
          <w:rFonts w:asciiTheme="majorBidi" w:hAnsiTheme="majorBidi" w:hint="cs"/>
          <w:spacing w:val="4"/>
          <w:sz w:val="28"/>
          <w:cs/>
          <w:lang w:val="en-GB"/>
        </w:rPr>
        <w:t>ล้านบาท</w:t>
      </w:r>
      <w:r w:rsidRPr="00281EDD">
        <w:rPr>
          <w:rFonts w:asciiTheme="majorBidi" w:hAnsiTheme="majorBidi"/>
          <w:spacing w:val="4"/>
          <w:sz w:val="28"/>
          <w:cs/>
          <w:lang w:val="en-GB"/>
        </w:rPr>
        <w:t xml:space="preserve"> </w:t>
      </w:r>
      <w:r w:rsidRPr="00281EDD">
        <w:rPr>
          <w:rFonts w:asciiTheme="majorBidi" w:hAnsiTheme="majorBidi" w:hint="cs"/>
          <w:spacing w:val="4"/>
          <w:sz w:val="28"/>
          <w:cs/>
          <w:lang w:val="en-GB"/>
        </w:rPr>
        <w:t>ซึ่งบริษัทได้ทำสัญญาการออกหุ้นกู้แปลงสภาพ</w:t>
      </w:r>
      <w:r w:rsidRPr="00281EDD">
        <w:rPr>
          <w:rFonts w:asciiTheme="majorBidi" w:hAnsiTheme="majorBidi"/>
          <w:spacing w:val="4"/>
          <w:sz w:val="28"/>
          <w:cs/>
          <w:lang w:val="en-GB"/>
        </w:rPr>
        <w:t xml:space="preserve"> </w:t>
      </w:r>
      <w:r w:rsidRPr="00281EDD">
        <w:rPr>
          <w:rFonts w:asciiTheme="majorBidi" w:hAnsiTheme="majorBidi" w:hint="cs"/>
          <w:spacing w:val="4"/>
          <w:sz w:val="28"/>
          <w:cs/>
          <w:lang w:val="en-GB"/>
        </w:rPr>
        <w:t>เพื่อออกหุ้นกู้แปลงสภาพโดยเฉพาะเจาะจงให้แก่</w:t>
      </w:r>
      <w:r w:rsidRPr="00281EDD">
        <w:rPr>
          <w:rFonts w:asciiTheme="majorBidi" w:hAnsiTheme="majorBidi"/>
          <w:spacing w:val="4"/>
          <w:sz w:val="28"/>
          <w:cs/>
          <w:lang w:val="en-GB"/>
        </w:rPr>
        <w:t xml:space="preserve"> </w:t>
      </w:r>
      <w:r w:rsidRPr="00281EDD">
        <w:rPr>
          <w:rFonts w:asciiTheme="majorBidi" w:hAnsiTheme="majorBidi"/>
          <w:spacing w:val="4"/>
          <w:sz w:val="28"/>
        </w:rPr>
        <w:t>Advance</w:t>
      </w:r>
      <w:r w:rsidRPr="00EE7668">
        <w:rPr>
          <w:rFonts w:asciiTheme="majorBidi" w:hAnsiTheme="majorBidi"/>
          <w:sz w:val="28"/>
        </w:rPr>
        <w:t xml:space="preserve"> Opportunities Fund </w:t>
      </w:r>
      <w:r w:rsidRPr="00871D2B">
        <w:rPr>
          <w:rFonts w:asciiTheme="majorBidi" w:hAnsiTheme="majorBidi" w:hint="cs"/>
          <w:sz w:val="28"/>
          <w:cs/>
          <w:lang w:val="en-GB"/>
        </w:rPr>
        <w:t>และ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 xml:space="preserve">Advance Opportunities Fund I </w:t>
      </w:r>
      <w:r w:rsidRPr="00871D2B">
        <w:rPr>
          <w:rFonts w:asciiTheme="majorBidi" w:hAnsiTheme="majorBidi" w:hint="cs"/>
          <w:sz w:val="28"/>
          <w:cs/>
          <w:lang w:val="en-GB"/>
        </w:rPr>
        <w:t>ซึ่งการออกและเสนอขายหุ้นกู้แปลงสภาพจะทำเป็นคราว</w:t>
      </w:r>
      <w:r>
        <w:rPr>
          <w:rFonts w:asciiTheme="majorBidi" w:hAnsiTheme="majorBidi"/>
          <w:sz w:val="28"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ๆ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จนกว่าจะครบวงเงิน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650</w:t>
      </w:r>
      <w:r w:rsidRPr="00871D2B">
        <w:rPr>
          <w:rFonts w:asciiTheme="majorBidi" w:hAnsiTheme="majorBidi"/>
          <w:sz w:val="28"/>
          <w:cs/>
          <w:lang w:val="en-GB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ล้านบาท</w:t>
      </w:r>
      <w:r>
        <w:rPr>
          <w:rFonts w:asciiTheme="majorBidi" w:hAnsiTheme="majorBidi" w:hint="cs"/>
          <w:sz w:val="28"/>
          <w:cs/>
          <w:lang w:val="en-GB"/>
        </w:rPr>
        <w:t xml:space="preserve"> </w:t>
      </w:r>
      <w:r w:rsidRPr="00F32E49">
        <w:rPr>
          <w:rFonts w:asciiTheme="majorBidi" w:hAnsiTheme="majorBidi"/>
          <w:sz w:val="28"/>
          <w:cs/>
          <w:lang w:val="en-GB"/>
        </w:rPr>
        <w:t>โดยมีข้อกำหนดและเงื่อนไขหลักของหุ้นกู้แปลงสภาพดังนี้</w:t>
      </w:r>
    </w:p>
    <w:tbl>
      <w:tblPr>
        <w:tblW w:w="9090" w:type="dxa"/>
        <w:tblInd w:w="36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DF4C11" w:rsidRPr="00C16E64" w14:paraId="218BCFDB" w14:textId="77777777" w:rsidTr="0053641F">
        <w:trPr>
          <w:cantSplit/>
        </w:trPr>
        <w:tc>
          <w:tcPr>
            <w:tcW w:w="3420" w:type="dxa"/>
            <w:shd w:val="clear" w:color="auto" w:fill="auto"/>
          </w:tcPr>
          <w:p w14:paraId="60EAFB40" w14:textId="77777777" w:rsidR="00DF4C11" w:rsidRPr="00F32E49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1B5ABC7" w14:textId="0D064E3B" w:rsidR="00DF4C11" w:rsidRPr="00F32E49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  <w:r w:rsidR="000510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 w:hint="cs"/>
                <w:sz w:val="28"/>
                <w:cs/>
              </w:rPr>
              <w:t>ที่ให้สิท</w:t>
            </w:r>
            <w:r>
              <w:rPr>
                <w:rFonts w:ascii="Angsana New" w:hAnsi="Angsana New" w:hint="cs"/>
                <w:sz w:val="28"/>
                <w:cs/>
              </w:rPr>
              <w:t>ธิแปลงสภาพเป็นหุ้นสามัญของบริษัท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ประเภทไม่ด้อยสิ</w:t>
            </w:r>
            <w:r w:rsidRPr="00F32E49">
              <w:rPr>
                <w:rFonts w:ascii="Angsana New" w:hAnsi="Angsana New" w:hint="cs"/>
                <w:sz w:val="28"/>
                <w:cs/>
              </w:rPr>
              <w:t>ทธิ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 w:hint="cs"/>
                <w:sz w:val="28"/>
                <w:cs/>
              </w:rPr>
              <w:t>และไม่มีประกัน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(</w:t>
            </w:r>
            <w:r w:rsidRPr="00F32E49">
              <w:rPr>
                <w:rFonts w:ascii="Angsana New" w:hAnsi="Angsana New"/>
                <w:sz w:val="28"/>
              </w:rPr>
              <w:t>Senior Unsecured Convertible Debentures)</w:t>
            </w:r>
          </w:p>
        </w:tc>
      </w:tr>
      <w:tr w:rsidR="00DF4C11" w:rsidRPr="00C16E64" w14:paraId="0968800B" w14:textId="77777777" w:rsidTr="002C66CB">
        <w:trPr>
          <w:cantSplit/>
          <w:trHeight w:val="2178"/>
        </w:trPr>
        <w:tc>
          <w:tcPr>
            <w:tcW w:w="3420" w:type="dxa"/>
            <w:shd w:val="clear" w:color="auto" w:fill="auto"/>
          </w:tcPr>
          <w:p w14:paraId="0BB1C0E1" w14:textId="77777777" w:rsidR="00DF4C11" w:rsidRPr="00F32E49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>สกุลเงิน</w:t>
            </w:r>
            <w:r w:rsidRPr="00F32E49">
              <w:rPr>
                <w:rFonts w:ascii="Angsana New" w:hAnsi="Angsana New"/>
                <w:sz w:val="28"/>
                <w:cs/>
              </w:rPr>
              <w:tab/>
            </w:r>
            <w:r w:rsidRPr="00F32E49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3D4133AE" w14:textId="77777777" w:rsidR="00DF4C11" w:rsidRPr="00F32E49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 xml:space="preserve">บาท </w:t>
            </w:r>
          </w:p>
        </w:tc>
      </w:tr>
      <w:tr w:rsidR="00DF4C11" w:rsidRPr="00C16E64" w14:paraId="090CE61A" w14:textId="77777777" w:rsidTr="0053641F">
        <w:tc>
          <w:tcPr>
            <w:tcW w:w="3420" w:type="dxa"/>
            <w:shd w:val="clear" w:color="auto" w:fill="auto"/>
          </w:tcPr>
          <w:p w14:paraId="0904D3B5" w14:textId="45F3F1B1" w:rsidR="00DF4C11" w:rsidRPr="00F32E49" w:rsidRDefault="00DF4C11" w:rsidP="0053641F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  <w:cs/>
              </w:rPr>
              <w:lastRenderedPageBreak/>
              <w:t>จำนวนต้นเงินรวมของหุ้นกู้แปลงสภาพ</w:t>
            </w:r>
            <w:r w:rsidR="000510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  <w:cs/>
              </w:rPr>
              <w:t>ทั้งหมด</w:t>
            </w:r>
          </w:p>
        </w:tc>
        <w:tc>
          <w:tcPr>
            <w:tcW w:w="5670" w:type="dxa"/>
            <w:shd w:val="clear" w:color="auto" w:fill="auto"/>
          </w:tcPr>
          <w:p w14:paraId="193A7297" w14:textId="77777777" w:rsidR="00DF4C11" w:rsidRPr="00F32E49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32E49">
              <w:rPr>
                <w:rFonts w:ascii="Angsana New" w:hAnsi="Angsana New"/>
                <w:sz w:val="28"/>
              </w:rPr>
              <w:t>650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ล้าน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บาท โดยแบ่งออกเป็น </w:t>
            </w:r>
            <w:r w:rsidRPr="00F32E49">
              <w:rPr>
                <w:rFonts w:ascii="Angsana New" w:hAnsi="Angsana New"/>
                <w:sz w:val="28"/>
              </w:rPr>
              <w:t xml:space="preserve">3 </w:t>
            </w:r>
            <w:r w:rsidRPr="00F32E49">
              <w:rPr>
                <w:rFonts w:ascii="Angsana New" w:hAnsi="Angsana New"/>
                <w:sz w:val="28"/>
                <w:cs/>
              </w:rPr>
              <w:t>ชุด ด</w:t>
            </w:r>
            <w:r w:rsidRPr="00F32E49">
              <w:rPr>
                <w:rFonts w:ascii="Angsana New" w:hAnsi="Angsana New" w:hint="cs"/>
                <w:sz w:val="28"/>
                <w:cs/>
              </w:rPr>
              <w:t>ั</w:t>
            </w:r>
            <w:r w:rsidRPr="00F32E49">
              <w:rPr>
                <w:rFonts w:ascii="Angsana New" w:hAnsi="Angsana New"/>
                <w:sz w:val="28"/>
                <w:cs/>
              </w:rPr>
              <w:t>งต่อไปนี้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</w:p>
          <w:p w14:paraId="724AC84B" w14:textId="77777777" w:rsidR="00DF4C11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</w:rPr>
              <w:t xml:space="preserve">(1)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หุ้นกู้แปลงสภาพชุดที่ </w:t>
            </w:r>
            <w:r w:rsidRPr="00F32E49">
              <w:rPr>
                <w:rFonts w:ascii="Angsana New" w:hAnsi="Angsana New"/>
                <w:sz w:val="28"/>
              </w:rPr>
              <w:t xml:space="preserve">1 (Tranche I)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มีมูลค่าไม่เกิน </w:t>
            </w:r>
            <w:r w:rsidRPr="00F32E49">
              <w:rPr>
                <w:rFonts w:ascii="Angsana New" w:hAnsi="Angsana New"/>
                <w:sz w:val="28"/>
              </w:rPr>
              <w:t xml:space="preserve">200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  <w:r w:rsidRPr="00F32E49">
              <w:rPr>
                <w:rFonts w:ascii="Angsana New" w:hAnsi="Angsana New"/>
                <w:sz w:val="28"/>
                <w:cs/>
              </w:rPr>
              <w:t>โดย</w:t>
            </w:r>
            <w:r>
              <w:rPr>
                <w:rFonts w:ascii="Angsana New" w:hAnsi="Angsana New"/>
                <w:sz w:val="28"/>
                <w:cs/>
              </w:rPr>
              <w:t>แบ่งออกเป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>
              <w:rPr>
                <w:rFonts w:ascii="Angsana New" w:hAnsi="Angsana New"/>
                <w:sz w:val="28"/>
                <w:cs/>
              </w:rPr>
              <w:t>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20 </w:t>
            </w:r>
            <w:r>
              <w:rPr>
                <w:rFonts w:ascii="Angsana New" w:hAnsi="Angsana New"/>
                <w:sz w:val="28"/>
                <w:cs/>
              </w:rPr>
              <w:t>ชุดย่อย ช</w:t>
            </w:r>
            <w:r>
              <w:rPr>
                <w:rFonts w:ascii="Angsana New" w:hAnsi="Angsana New" w:hint="cs"/>
                <w:sz w:val="28"/>
                <w:cs/>
              </w:rPr>
              <w:t>ุ</w:t>
            </w:r>
            <w:r>
              <w:rPr>
                <w:rFonts w:ascii="Angsana New" w:hAnsi="Angsana New"/>
                <w:sz w:val="28"/>
                <w:cs/>
              </w:rPr>
              <w:t>ดละ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10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</w:p>
          <w:p w14:paraId="39F2E35A" w14:textId="77777777" w:rsidR="00DF4C11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</w:rPr>
              <w:t xml:space="preserve">(2)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หุ้นกู้แปลงสภาพชุดที่ </w:t>
            </w:r>
            <w:r w:rsidRPr="00F32E49">
              <w:rPr>
                <w:rFonts w:ascii="Angsana New" w:hAnsi="Angsana New"/>
                <w:sz w:val="28"/>
              </w:rPr>
              <w:t xml:space="preserve">2 (Tranche II)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มีมูลค่าไม่เกิน </w:t>
            </w:r>
            <w:r w:rsidRPr="00F32E49">
              <w:rPr>
                <w:rFonts w:ascii="Angsana New" w:hAnsi="Angsana New"/>
                <w:sz w:val="28"/>
              </w:rPr>
              <w:t xml:space="preserve">200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โดยแบ่งออกเป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>
              <w:rPr>
                <w:rFonts w:ascii="Angsana New" w:hAnsi="Angsana New"/>
                <w:sz w:val="28"/>
                <w:cs/>
              </w:rPr>
              <w:t>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20 </w:t>
            </w:r>
            <w:r w:rsidRPr="00F32E49">
              <w:rPr>
                <w:rFonts w:ascii="Angsana New" w:hAnsi="Angsana New"/>
                <w:sz w:val="28"/>
                <w:cs/>
              </w:rPr>
              <w:t>ชุดย</w:t>
            </w:r>
            <w:r>
              <w:rPr>
                <w:rFonts w:ascii="Angsana New" w:hAnsi="Angsana New"/>
                <w:sz w:val="28"/>
                <w:cs/>
              </w:rPr>
              <w:t>่อย ช</w:t>
            </w:r>
            <w:r>
              <w:rPr>
                <w:rFonts w:ascii="Angsana New" w:hAnsi="Angsana New" w:hint="cs"/>
                <w:sz w:val="28"/>
                <w:cs/>
              </w:rPr>
              <w:t>ุ</w:t>
            </w:r>
            <w:r>
              <w:rPr>
                <w:rFonts w:ascii="Angsana New" w:hAnsi="Angsana New"/>
                <w:sz w:val="28"/>
                <w:cs/>
              </w:rPr>
              <w:t>ดละ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10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</w:p>
          <w:p w14:paraId="3608C225" w14:textId="77777777" w:rsidR="00DF4C11" w:rsidRPr="00F32E49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32E49">
              <w:rPr>
                <w:rFonts w:ascii="Angsana New" w:hAnsi="Angsana New"/>
                <w:sz w:val="28"/>
              </w:rPr>
              <w:t xml:space="preserve">(3)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หุ้นกู้แปลงสภาพชุดที่ </w:t>
            </w:r>
            <w:r w:rsidRPr="00F32E49">
              <w:rPr>
                <w:rFonts w:ascii="Angsana New" w:hAnsi="Angsana New"/>
                <w:sz w:val="28"/>
              </w:rPr>
              <w:t xml:space="preserve">3 (Tranche III) 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มีมูลค่าไม่เกิน </w:t>
            </w:r>
            <w:r w:rsidRPr="00F32E49">
              <w:rPr>
                <w:rFonts w:ascii="Angsana New" w:hAnsi="Angsana New"/>
                <w:sz w:val="28"/>
              </w:rPr>
              <w:t xml:space="preserve">250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  <w:r w:rsidRPr="00F32E49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>โดยแบ่งออกเป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>
              <w:rPr>
                <w:rFonts w:ascii="Angsana New" w:hAnsi="Angsana New"/>
                <w:sz w:val="28"/>
                <w:cs/>
              </w:rPr>
              <w:t>น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10 </w:t>
            </w:r>
            <w:r>
              <w:rPr>
                <w:rFonts w:ascii="Angsana New" w:hAnsi="Angsana New"/>
                <w:sz w:val="28"/>
                <w:cs/>
              </w:rPr>
              <w:t>ชุดย่อย ช</w:t>
            </w:r>
            <w:r>
              <w:rPr>
                <w:rFonts w:ascii="Angsana New" w:hAnsi="Angsana New" w:hint="cs"/>
                <w:sz w:val="28"/>
                <w:cs/>
              </w:rPr>
              <w:t>ุ</w:t>
            </w:r>
            <w:r>
              <w:rPr>
                <w:rFonts w:ascii="Angsana New" w:hAnsi="Angsana New"/>
                <w:sz w:val="28"/>
                <w:cs/>
              </w:rPr>
              <w:t>ดละ</w:t>
            </w:r>
            <w:r w:rsidRPr="00F32E49">
              <w:rPr>
                <w:rFonts w:ascii="Angsana New" w:hAnsi="Angsana New"/>
                <w:sz w:val="28"/>
                <w:cs/>
              </w:rPr>
              <w:t xml:space="preserve"> </w:t>
            </w:r>
            <w:r w:rsidRPr="00F32E49">
              <w:rPr>
                <w:rFonts w:ascii="Angsana New" w:hAnsi="Angsana New"/>
                <w:sz w:val="28"/>
              </w:rPr>
              <w:t xml:space="preserve">25 </w:t>
            </w:r>
            <w:r w:rsidRPr="00F32E4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DF4C11" w:rsidRPr="00C16E64" w14:paraId="79895325" w14:textId="77777777" w:rsidTr="0053641F">
        <w:tc>
          <w:tcPr>
            <w:tcW w:w="3420" w:type="dxa"/>
            <w:shd w:val="clear" w:color="auto" w:fill="auto"/>
          </w:tcPr>
          <w:p w14:paraId="4EE4330F" w14:textId="77777777" w:rsidR="00DF4C11" w:rsidRPr="00F32E49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cs/>
                <w:lang w:val="en-AU"/>
              </w:rPr>
            </w:pPr>
            <w:r>
              <w:rPr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387A875" w14:textId="77777777" w:rsidR="00DF4C11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บริษัทจะทยอยออกหุ้นกู้แปลงสภาพเป็นชุด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ๆ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ทีละชุดตามลำดับ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และในการออกหุ้นกู้แปลงสภาพได้ในแต่ละชุด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บริษัทจะทยอยออกเป็นชุดย่อย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แต่ละชุดตามความต้องการใช้เงินของบริษัทในแต่ละคราว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ทั้งนี้การออกหุ้นกู้แปลงสภาพอยู่ภายใต้ความสำเร็จของเงื่อนไขบังคับก่อน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ซึ่งได้แก่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ๆ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รวมถึงข้อกำหนดและเงื่อนไขของหุ้นกู้แปลงสภาพ</w:t>
            </w:r>
          </w:p>
          <w:p w14:paraId="26565A76" w14:textId="77777777" w:rsidR="00DF4C11" w:rsidRPr="00DC5DFC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59D91F0E" w14:textId="6B77C7A4" w:rsidR="00DF4C11" w:rsidRPr="00F32E49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ทั้งนี้กำหนดให้ระยะเวลาในการออกหุ้นกู้แปลงสภาพมีระยะเวลาภายใน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="002320C5">
              <w:rPr>
                <w:rFonts w:ascii="Angsana New" w:hAnsi="Angsana New"/>
                <w:sz w:val="28"/>
              </w:rPr>
              <w:t>1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ปีนับแต่วันที่ที่ประชุมผู้ถือหุ้นมีมติอนุมัติให้ออกหุ้นกู้แปลงสภาพ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หากบริษัทมิได้ออกหุ้นกู้แปลงสภาพครบจำนวนภายใน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="002320C5">
              <w:rPr>
                <w:rFonts w:ascii="Angsana New" w:hAnsi="Angsana New"/>
                <w:sz w:val="28"/>
              </w:rPr>
              <w:t>1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ปี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DF4C11" w:rsidRPr="00C16E64" w14:paraId="7C95A04E" w14:textId="77777777" w:rsidTr="0053641F">
        <w:tc>
          <w:tcPr>
            <w:tcW w:w="3420" w:type="dxa"/>
            <w:shd w:val="clear" w:color="auto" w:fill="auto"/>
          </w:tcPr>
          <w:p w14:paraId="2447A456" w14:textId="77777777" w:rsidR="00DF4C11" w:rsidRPr="00F32E49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trike/>
                <w:sz w:val="28"/>
              </w:rPr>
            </w:pPr>
            <w:r>
              <w:rPr>
                <w:cs/>
              </w:rPr>
              <w:t>อัตราดอกเบ</w:t>
            </w:r>
            <w:r>
              <w:rPr>
                <w:rFonts w:hint="cs"/>
                <w:cs/>
              </w:rPr>
              <w:t>ี้</w:t>
            </w:r>
            <w:r>
              <w:rPr>
                <w:cs/>
              </w:rPr>
              <w:t>ย</w:t>
            </w:r>
          </w:p>
        </w:tc>
        <w:tc>
          <w:tcPr>
            <w:tcW w:w="5670" w:type="dxa"/>
            <w:shd w:val="clear" w:color="auto" w:fill="auto"/>
          </w:tcPr>
          <w:p w14:paraId="6B782E50" w14:textId="77777777" w:rsidR="00DF4C11" w:rsidRPr="00E12A85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E12A85">
              <w:rPr>
                <w:rFonts w:ascii="Angsana New" w:hAnsi="Angsana New"/>
                <w:sz w:val="28"/>
              </w:rPr>
              <w:t xml:space="preserve">2.00 </w:t>
            </w:r>
            <w:r w:rsidRPr="00E12A85">
              <w:rPr>
                <w:rFonts w:ascii="Angsana New" w:hAnsi="Angsana New"/>
                <w:sz w:val="28"/>
                <w:cs/>
              </w:rPr>
              <w:t>ต</w:t>
            </w:r>
            <w:r w:rsidRPr="00E12A85">
              <w:rPr>
                <w:rFonts w:ascii="Angsana New" w:hAnsi="Angsana New" w:hint="cs"/>
                <w:sz w:val="28"/>
                <w:cs/>
              </w:rPr>
              <w:t>่</w:t>
            </w:r>
            <w:r w:rsidRPr="00E12A85">
              <w:rPr>
                <w:rFonts w:ascii="Angsana New" w:hAnsi="Angsana New"/>
                <w:sz w:val="28"/>
                <w:cs/>
              </w:rPr>
              <w:t>อปี โดยชำระดอกเบี้ยเป</w:t>
            </w:r>
            <w:r>
              <w:rPr>
                <w:rFonts w:ascii="Angsana New" w:hAnsi="Angsana New" w:hint="cs"/>
                <w:sz w:val="28"/>
                <w:cs/>
              </w:rPr>
              <w:t>็</w:t>
            </w:r>
            <w:r w:rsidRPr="00E12A85">
              <w:rPr>
                <w:rFonts w:ascii="Angsana New" w:hAnsi="Angsana New"/>
                <w:sz w:val="28"/>
                <w:cs/>
              </w:rPr>
              <w:t>นรายไตรมาสน</w:t>
            </w:r>
            <w:r>
              <w:rPr>
                <w:rFonts w:ascii="Angsana New" w:hAnsi="Angsana New" w:hint="cs"/>
                <w:sz w:val="28"/>
                <w:cs/>
              </w:rPr>
              <w:t>ั</w:t>
            </w:r>
            <w:r w:rsidRPr="00E12A85">
              <w:rPr>
                <w:rFonts w:ascii="Angsana New" w:hAnsi="Angsana New"/>
                <w:sz w:val="28"/>
                <w:cs/>
              </w:rPr>
              <w:t>บจากวันที่ออกหุ้นกู้แปลงสภาพ</w:t>
            </w:r>
          </w:p>
        </w:tc>
      </w:tr>
      <w:tr w:rsidR="00DF4C11" w:rsidRPr="00C16E64" w14:paraId="44574C48" w14:textId="77777777" w:rsidTr="0053641F">
        <w:tc>
          <w:tcPr>
            <w:tcW w:w="3420" w:type="dxa"/>
            <w:shd w:val="clear" w:color="auto" w:fill="auto"/>
          </w:tcPr>
          <w:p w14:paraId="1333CA3F" w14:textId="77777777" w:rsidR="00DF4C11" w:rsidRPr="00F32E49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trike/>
                <w:sz w:val="28"/>
              </w:rPr>
            </w:pPr>
            <w:r>
              <w:rPr>
                <w:cs/>
              </w:rPr>
              <w:t>อาย</w:t>
            </w:r>
            <w:r>
              <w:rPr>
                <w:rFonts w:hint="cs"/>
                <w:cs/>
              </w:rPr>
              <w:t>ุ</w:t>
            </w:r>
          </w:p>
        </w:tc>
        <w:tc>
          <w:tcPr>
            <w:tcW w:w="5670" w:type="dxa"/>
            <w:shd w:val="clear" w:color="auto" w:fill="auto"/>
          </w:tcPr>
          <w:p w14:paraId="44E29ABE" w14:textId="7BD7AC72" w:rsidR="00DF4C11" w:rsidRPr="00E12A85" w:rsidRDefault="00DF4C11" w:rsidP="007677C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/>
                <w:sz w:val="28"/>
              </w:rPr>
              <w:t>3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ปีนับจากวันที่ออกหุ้นกู้แปลงสภาพแต่ละชุด</w:t>
            </w:r>
          </w:p>
        </w:tc>
      </w:tr>
      <w:tr w:rsidR="00DF4C11" w:rsidRPr="00C16E64" w14:paraId="3E583FFE" w14:textId="77777777" w:rsidTr="0053641F">
        <w:tc>
          <w:tcPr>
            <w:tcW w:w="3420" w:type="dxa"/>
            <w:shd w:val="clear" w:color="auto" w:fill="auto"/>
          </w:tcPr>
          <w:p w14:paraId="64163727" w14:textId="77777777" w:rsidR="00DF4C11" w:rsidRPr="00E12A85" w:rsidRDefault="00DF4C11" w:rsidP="0053641F">
            <w:pPr>
              <w:tabs>
                <w:tab w:val="left" w:pos="840"/>
              </w:tabs>
              <w:ind w:left="-105" w:right="-43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>การชำระคืนเง</w:t>
            </w:r>
            <w:r w:rsidRPr="00E12A85">
              <w:rPr>
                <w:rFonts w:ascii="Angsana New" w:hAnsi="Angsana New" w:hint="cs"/>
                <w:sz w:val="28"/>
                <w:cs/>
              </w:rPr>
              <w:t>ิ</w:t>
            </w:r>
            <w:r w:rsidRPr="00E12A85">
              <w:rPr>
                <w:rFonts w:ascii="Angsana New" w:hAnsi="Angsana New"/>
                <w:sz w:val="28"/>
                <w:cs/>
              </w:rPr>
              <w:t>นต</w:t>
            </w:r>
            <w:r w:rsidRPr="00E12A85">
              <w:rPr>
                <w:rFonts w:ascii="Angsana New" w:hAnsi="Angsana New" w:hint="cs"/>
                <w:sz w:val="28"/>
                <w:cs/>
              </w:rPr>
              <w:t>้</w:t>
            </w:r>
            <w:r w:rsidRPr="00E12A85">
              <w:rPr>
                <w:rFonts w:ascii="Angsana New" w:hAnsi="Angsana New"/>
                <w:sz w:val="28"/>
                <w:cs/>
              </w:rPr>
              <w:t>น</w:t>
            </w:r>
          </w:p>
        </w:tc>
        <w:tc>
          <w:tcPr>
            <w:tcW w:w="5670" w:type="dxa"/>
            <w:shd w:val="clear" w:color="auto" w:fill="auto"/>
          </w:tcPr>
          <w:p w14:paraId="434EBA92" w14:textId="77777777" w:rsidR="00DF4C11" w:rsidRPr="00E12A85" w:rsidRDefault="00DF4C11" w:rsidP="007677C0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>ชำระงวดเดียวเมื่อครบกำหนดไถ่ถอนหุ้นกู้แต</w:t>
            </w:r>
            <w:r w:rsidRPr="00E12A85">
              <w:rPr>
                <w:rFonts w:ascii="Angsana New" w:hAnsi="Angsana New" w:hint="cs"/>
                <w:sz w:val="28"/>
                <w:cs/>
              </w:rPr>
              <w:t>่</w:t>
            </w:r>
            <w:r w:rsidRPr="00E12A85">
              <w:rPr>
                <w:rFonts w:ascii="Angsana New" w:hAnsi="Angsana New"/>
                <w:sz w:val="28"/>
                <w:cs/>
              </w:rPr>
              <w:t>ละช</w:t>
            </w:r>
            <w:r w:rsidRPr="00E12A85">
              <w:rPr>
                <w:rFonts w:ascii="Angsana New" w:hAnsi="Angsana New" w:hint="cs"/>
                <w:sz w:val="28"/>
                <w:cs/>
              </w:rPr>
              <w:t>ุด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Pr="00E12A85">
              <w:rPr>
                <w:rFonts w:ascii="Angsana New" w:hAnsi="Angsana New"/>
                <w:sz w:val="28"/>
              </w:rPr>
              <w:t xml:space="preserve">3 </w:t>
            </w:r>
            <w:r w:rsidRPr="00E12A85">
              <w:rPr>
                <w:rFonts w:ascii="Angsana New" w:hAnsi="Angsana New"/>
                <w:sz w:val="28"/>
                <w:cs/>
              </w:rPr>
              <w:t>ปีนับจากว</w:t>
            </w:r>
            <w:r w:rsidRPr="00E12A85">
              <w:rPr>
                <w:rFonts w:ascii="Angsana New" w:hAnsi="Angsana New" w:hint="cs"/>
                <w:sz w:val="28"/>
                <w:cs/>
              </w:rPr>
              <w:t>ั</w:t>
            </w:r>
            <w:r w:rsidRPr="00E12A85">
              <w:rPr>
                <w:rFonts w:ascii="Angsana New" w:hAnsi="Angsana New"/>
                <w:sz w:val="28"/>
                <w:cs/>
              </w:rPr>
              <w:t>นที่ออกหุ้นกู้แปลงสภาพ</w:t>
            </w:r>
          </w:p>
        </w:tc>
      </w:tr>
      <w:tr w:rsidR="00DF4C11" w:rsidRPr="00C16E64" w14:paraId="2AC96966" w14:textId="77777777" w:rsidTr="0053641F">
        <w:trPr>
          <w:trHeight w:val="2448"/>
        </w:trPr>
        <w:tc>
          <w:tcPr>
            <w:tcW w:w="3420" w:type="dxa"/>
            <w:shd w:val="clear" w:color="auto" w:fill="auto"/>
          </w:tcPr>
          <w:p w14:paraId="237AE158" w14:textId="4F735799" w:rsidR="00DF4C11" w:rsidRPr="00BF53C8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hint="eastAsia"/>
              </w:rPr>
            </w:pPr>
            <w:r>
              <w:rPr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DE8E5EC" w14:textId="77777777" w:rsidR="00DF4C11" w:rsidRPr="00BF53C8" w:rsidRDefault="00DF4C11" w:rsidP="007677C0">
            <w:pPr>
              <w:tabs>
                <w:tab w:val="left" w:pos="840"/>
              </w:tabs>
              <w:ind w:right="-43"/>
              <w:jc w:val="thaiDistribute"/>
              <w:rPr>
                <w:rFonts w:hint="eastAsia"/>
                <w:cs/>
              </w:rPr>
            </w:pPr>
            <w:r>
              <w:rPr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</w:t>
            </w:r>
            <w:r>
              <w:rPr>
                <w:rFonts w:hint="cs"/>
                <w:cs/>
              </w:rPr>
              <w:t>่</w:t>
            </w:r>
            <w:r>
              <w:rPr>
                <w:cs/>
              </w:rPr>
              <w:t>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หรือประกาศที่เกี่ยวข้อง รวมถึงการขออนุญาตจากหน่วยงานราชการใด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ๆ ที่เกี่ยวข้อง</w:t>
            </w:r>
          </w:p>
        </w:tc>
      </w:tr>
      <w:tr w:rsidR="00DF4C11" w:rsidRPr="00C16E64" w14:paraId="11E78C9F" w14:textId="77777777" w:rsidTr="0053641F">
        <w:tc>
          <w:tcPr>
            <w:tcW w:w="3420" w:type="dxa"/>
            <w:shd w:val="clear" w:color="auto" w:fill="auto"/>
          </w:tcPr>
          <w:p w14:paraId="0BDD3FA8" w14:textId="77777777" w:rsidR="00DF4C11" w:rsidRPr="00F32E49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cs/>
              </w:rPr>
              <w:lastRenderedPageBreak/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41DFBC17" w14:textId="59C9E051" w:rsidR="00DF4C11" w:rsidRPr="00E12A85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ไม่ต่ำกว่าร้อยละ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90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ของราคาตลาด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จึงไม่เข้าข</w:t>
            </w:r>
            <w:r>
              <w:rPr>
                <w:rFonts w:ascii="Angsana New" w:hAnsi="Angsana New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</w:rPr>
              <w:t>ายเป็นการเสนอขายหุ้นที่ออก</w:t>
            </w:r>
            <w:r w:rsidRPr="004761F3">
              <w:rPr>
                <w:rFonts w:ascii="Angsana New" w:hAnsi="Angsana New" w:hint="cs"/>
                <w:spacing w:val="6"/>
                <w:sz w:val="28"/>
                <w:cs/>
              </w:rPr>
              <w:t>ใหม่ในราคาที่ต่ำกว่าราคาตลาด</w:t>
            </w:r>
            <w:r w:rsidR="00630178">
              <w:rPr>
                <w:rFonts w:ascii="Angsana New" w:hAnsi="Angsana New"/>
                <w:spacing w:val="6"/>
                <w:sz w:val="28"/>
              </w:rPr>
              <w:t xml:space="preserve"> </w:t>
            </w:r>
            <w:r w:rsidRPr="004761F3">
              <w:rPr>
                <w:rFonts w:ascii="Angsana New" w:hAnsi="Angsana New" w:hint="cs"/>
                <w:spacing w:val="6"/>
                <w:sz w:val="28"/>
                <w:cs/>
              </w:rPr>
              <w:t>ตามที่กำหนดในประกาศที่ทจ</w:t>
            </w:r>
            <w:r w:rsidRPr="004761F3">
              <w:rPr>
                <w:rFonts w:ascii="Angsana New" w:hAnsi="Angsana New"/>
                <w:spacing w:val="6"/>
                <w:sz w:val="28"/>
                <w:cs/>
              </w:rPr>
              <w:t>.72/2558</w:t>
            </w:r>
          </w:p>
          <w:p w14:paraId="3F3F90B4" w14:textId="77777777" w:rsidR="00DF4C11" w:rsidRPr="00DC5DFC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049F14C6" w14:textId="5E4825CB" w:rsidR="00DF4C11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4761F3">
              <w:rPr>
                <w:rFonts w:ascii="Angsana New" w:hAnsi="Angsana New" w:hint="cs"/>
                <w:spacing w:val="6"/>
                <w:sz w:val="28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E12A85">
              <w:rPr>
                <w:rFonts w:ascii="Angsana New" w:hAnsi="Angsana New" w:hint="cs"/>
                <w:sz w:val="28"/>
                <w:cs/>
              </w:rPr>
              <w:t>หลักทรัพย์ฯ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ย้อนหลังไม่น้อยกว่า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7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วันทำการติดต่อกันแต่ไม่เกิน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15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วัน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ทำการติดต่อกันก่อนวันที่ผู้ถือหุ้นกู้แปลงสภาพจะใช้สิทธิแปลงสภาพหุ้นกู้ทั้งนี้ราคาถั่วเฉลี่ยถ่วงน้ำหนักคำนวณจากราคาปิด</w:t>
            </w:r>
            <w:r w:rsidR="00BE01C3">
              <w:rPr>
                <w:rFonts w:ascii="Angsana New" w:hAnsi="Angsana New"/>
                <w:sz w:val="28"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ถ่วงน้ำหนักด้วยปริมาณการซื้อขายในแต่ละวันทำการติดต่อกัน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/>
                <w:sz w:val="28"/>
                <w:cs/>
              </w:rPr>
              <w:t>(</w:t>
            </w:r>
            <w:r w:rsidRPr="00E12A85">
              <w:rPr>
                <w:rFonts w:ascii="Angsana New" w:hAnsi="Angsana New" w:hint="eastAsia"/>
                <w:sz w:val="28"/>
                <w:cs/>
              </w:rPr>
              <w:t>“</w:t>
            </w:r>
            <w:r w:rsidRPr="00E12A85">
              <w:rPr>
                <w:rFonts w:ascii="Angsana New" w:hAnsi="Angsana New" w:hint="cs"/>
                <w:sz w:val="28"/>
                <w:cs/>
              </w:rPr>
              <w:t>ราคาใช้สิทธิแปลงสภาพลอยตัว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(</w:t>
            </w:r>
            <w:r w:rsidR="00BE01C3">
              <w:rPr>
                <w:rFonts w:ascii="Angsana New" w:hAnsi="Angsana New"/>
                <w:sz w:val="28"/>
              </w:rPr>
              <w:t>“</w:t>
            </w:r>
            <w:r w:rsidRPr="00E12A85">
              <w:rPr>
                <w:rFonts w:ascii="Angsana New" w:hAnsi="Angsana New"/>
                <w:sz w:val="28"/>
              </w:rPr>
              <w:t>Floating Conversion Price</w:t>
            </w:r>
            <w:r>
              <w:rPr>
                <w:rFonts w:ascii="Angsana New" w:hAnsi="Angsana New"/>
                <w:sz w:val="28"/>
              </w:rPr>
              <w:t>”</w:t>
            </w:r>
            <w:r w:rsidRPr="00E12A85">
              <w:rPr>
                <w:rFonts w:ascii="Angsana New" w:hAnsi="Angsana New"/>
                <w:sz w:val="28"/>
              </w:rPr>
              <w:t>)</w:t>
            </w:r>
          </w:p>
          <w:p w14:paraId="65EC9910" w14:textId="77777777" w:rsidR="00DF4C11" w:rsidRPr="00DC5DFC" w:rsidRDefault="00DF4C11" w:rsidP="002430A7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40B8F04D" w14:textId="10DED3E3" w:rsidR="00DF4C11" w:rsidRPr="00F32E49" w:rsidRDefault="00DF4C11" w:rsidP="002430A7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 w:hint="cs"/>
                <w:sz w:val="28"/>
                <w:cs/>
              </w:rPr>
              <w:t>อย่างไรก็ตาม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ถ้าราคาแปลงสภาพที่คำนวณข้างต้นต่ำกว่ามูลค่าที่ตราไว้ของหุ้นของบริษัท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 </w:t>
            </w:r>
            <w:r w:rsidRPr="00E12A85">
              <w:rPr>
                <w:rFonts w:ascii="Angsana New" w:hAnsi="Angsana New" w:hint="cs"/>
                <w:sz w:val="28"/>
                <w:cs/>
              </w:rPr>
              <w:t>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DF4C11" w:rsidRPr="00C16E64" w14:paraId="72FF8B45" w14:textId="77777777" w:rsidTr="0053641F">
        <w:trPr>
          <w:trHeight w:val="1179"/>
        </w:trPr>
        <w:tc>
          <w:tcPr>
            <w:tcW w:w="3420" w:type="dxa"/>
            <w:shd w:val="clear" w:color="auto" w:fill="auto"/>
          </w:tcPr>
          <w:p w14:paraId="7B0A70A5" w14:textId="77777777" w:rsidR="00DF4C11" w:rsidRPr="00F32E49" w:rsidRDefault="00DF4C11" w:rsidP="0053641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5A9075AE" w14:textId="77777777" w:rsidR="00DF4C11" w:rsidRPr="00F32E49" w:rsidRDefault="00DF4C11" w:rsidP="00181BD7">
            <w:pPr>
              <w:spacing w:after="24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E12A85">
              <w:rPr>
                <w:rFonts w:ascii="Angsana New" w:hAnsi="Angsana New"/>
                <w:sz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ผู้ถือหุ้นกู้แปลงสภาพแต่ละชุดสามารถใช้สิทธิแปลงสภาพหุ้นกู้แปลงสภาพได้ทุกวันน</w:t>
            </w:r>
            <w:r>
              <w:rPr>
                <w:rFonts w:ascii="Angsana New" w:hAnsi="Angsana New" w:hint="cs"/>
                <w:sz w:val="28"/>
                <w:cs/>
              </w:rPr>
              <w:t>ับ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E12A85">
              <w:rPr>
                <w:rFonts w:ascii="Angsana New" w:hAnsi="Angsana New"/>
                <w:sz w:val="28"/>
              </w:rPr>
              <w:t xml:space="preserve">1 </w:t>
            </w:r>
            <w:r w:rsidRPr="00E12A85">
              <w:rPr>
                <w:rFonts w:ascii="Angsana New" w:hAnsi="Angsana New"/>
                <w:sz w:val="28"/>
                <w:cs/>
              </w:rPr>
              <w:t>สัปดาห์</w:t>
            </w:r>
          </w:p>
        </w:tc>
      </w:tr>
      <w:tr w:rsidR="00DF4C11" w:rsidRPr="00C16E64" w14:paraId="7A1DB8EE" w14:textId="77777777" w:rsidTr="0053641F">
        <w:trPr>
          <w:trHeight w:val="1179"/>
        </w:trPr>
        <w:tc>
          <w:tcPr>
            <w:tcW w:w="3420" w:type="dxa"/>
            <w:shd w:val="clear" w:color="auto" w:fill="auto"/>
          </w:tcPr>
          <w:p w14:paraId="508EC7F5" w14:textId="77777777" w:rsidR="00DF4C11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hint="eastAsia"/>
                <w:cs/>
              </w:rPr>
            </w:pPr>
            <w:r>
              <w:rPr>
                <w:cs/>
              </w:rPr>
              <w:t>จำนวนหุ้นสาม</w:t>
            </w:r>
            <w:r>
              <w:rPr>
                <w:rFonts w:hint="cs"/>
                <w:cs/>
              </w:rPr>
              <w:t>ั</w:t>
            </w:r>
            <w:r>
              <w:rPr>
                <w:cs/>
              </w:rPr>
              <w:t>ญที่ จัดสรรไว</w:t>
            </w:r>
            <w:r>
              <w:rPr>
                <w:rFonts w:hint="cs"/>
                <w:cs/>
              </w:rPr>
              <w:t>้</w:t>
            </w:r>
            <w:r>
              <w:rPr>
                <w:cs/>
              </w:rPr>
              <w:t>เพ</w:t>
            </w:r>
            <w:r>
              <w:rPr>
                <w:rFonts w:hint="cs"/>
                <w:cs/>
              </w:rPr>
              <w:t>ื่อ</w:t>
            </w:r>
            <w:r>
              <w:t xml:space="preserve"> </w:t>
            </w:r>
            <w:r>
              <w:rPr>
                <w:cs/>
              </w:rPr>
              <w:t>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1099DF71" w14:textId="3E5D1A4E" w:rsidR="00DF4C11" w:rsidRPr="00E12A85" w:rsidRDefault="00DF4C11" w:rsidP="00181BD7">
            <w:pPr>
              <w:spacing w:after="240"/>
              <w:jc w:val="thaiDistribute"/>
              <w:rPr>
                <w:rFonts w:ascii="Angsana New" w:hAnsi="Angsana New"/>
                <w:sz w:val="28"/>
                <w:cs/>
              </w:rPr>
            </w:pPr>
            <w:r w:rsidRPr="00E12A85">
              <w:rPr>
                <w:rFonts w:ascii="Angsana New" w:hAnsi="Angsana New"/>
                <w:sz w:val="28"/>
              </w:rPr>
              <w:t xml:space="preserve">650,000,000 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หุ้น (คิดเป็นร้อยละ </w:t>
            </w:r>
            <w:r w:rsidRPr="00E12A85">
              <w:rPr>
                <w:rFonts w:ascii="Angsana New" w:hAnsi="Angsana New"/>
                <w:sz w:val="28"/>
              </w:rPr>
              <w:t xml:space="preserve">17.66 </w:t>
            </w:r>
            <w:r w:rsidRPr="00E12A85">
              <w:rPr>
                <w:rFonts w:ascii="Angsana New" w:hAnsi="Angsana New"/>
                <w:sz w:val="28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</w:t>
            </w:r>
            <w:r w:rsidRPr="00E12A85">
              <w:rPr>
                <w:rFonts w:ascii="Angsana New" w:hAnsi="Angsana New"/>
                <w:sz w:val="28"/>
              </w:rPr>
              <w:t xml:space="preserve"> </w:t>
            </w:r>
            <w:r w:rsidRPr="00E12A85">
              <w:rPr>
                <w:rFonts w:ascii="Angsana New" w:hAnsi="Angsana New"/>
                <w:sz w:val="28"/>
                <w:cs/>
              </w:rPr>
              <w:t>สิทธิแปลงสภาพหุ้นกู้แปลงสภาพนั้นทั้งจำนวน ทั้งนี้ไม่นับจำนวนหุ้นที่เกิดจากการใช้</w:t>
            </w:r>
            <w:r w:rsidRPr="00E12A85">
              <w:rPr>
                <w:rFonts w:ascii="Angsana New" w:hAnsi="Angsana New"/>
                <w:sz w:val="28"/>
              </w:rPr>
              <w:t xml:space="preserve"> </w:t>
            </w:r>
            <w:r w:rsidRPr="00E12A85">
              <w:rPr>
                <w:rFonts w:ascii="Angsana New" w:hAnsi="Angsana New"/>
                <w:sz w:val="28"/>
                <w:cs/>
              </w:rPr>
              <w:t xml:space="preserve">สิทธิแปลงสภาพจากใบสำคัญแสดงสิทธิของบริษัทครั้งที่ </w:t>
            </w:r>
            <w:r w:rsidRPr="00E12A85">
              <w:rPr>
                <w:rFonts w:ascii="Angsana New" w:hAnsi="Angsana New"/>
                <w:sz w:val="28"/>
              </w:rPr>
              <w:t>4 (7UP-W4))</w:t>
            </w:r>
          </w:p>
        </w:tc>
      </w:tr>
      <w:tr w:rsidR="00DF4C11" w:rsidRPr="00C16E64" w14:paraId="7A8FF39F" w14:textId="77777777" w:rsidTr="0053641F">
        <w:trPr>
          <w:trHeight w:val="1395"/>
        </w:trPr>
        <w:tc>
          <w:tcPr>
            <w:tcW w:w="3420" w:type="dxa"/>
            <w:shd w:val="clear" w:color="auto" w:fill="auto"/>
          </w:tcPr>
          <w:p w14:paraId="614C7C38" w14:textId="77777777" w:rsidR="00DF4C11" w:rsidRDefault="00DF4C11" w:rsidP="0053641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hint="eastAsia"/>
                <w:cs/>
              </w:rPr>
            </w:pPr>
            <w:r>
              <w:rPr>
                <w:cs/>
              </w:rPr>
              <w:t>ตลาดรองของห</w:t>
            </w:r>
            <w:r>
              <w:rPr>
                <w:rFonts w:hint="cs"/>
                <w:cs/>
              </w:rPr>
              <w:t>ุ้</w:t>
            </w:r>
            <w:r>
              <w:rPr>
                <w:cs/>
              </w:rPr>
              <w:t>นสาม</w:t>
            </w:r>
            <w:r>
              <w:rPr>
                <w:rFonts w:hint="cs"/>
                <w:cs/>
              </w:rPr>
              <w:t>ัญ</w:t>
            </w:r>
            <w:r>
              <w:rPr>
                <w:cs/>
              </w:rPr>
              <w:t>ที่เก</w:t>
            </w:r>
            <w:r>
              <w:rPr>
                <w:rFonts w:hint="cs"/>
                <w:cs/>
              </w:rPr>
              <w:t>ิ</w:t>
            </w:r>
            <w:r>
              <w:rPr>
                <w:cs/>
              </w:rPr>
              <w:t>ดจาก</w:t>
            </w:r>
            <w:r>
              <w:rPr>
                <w:rFonts w:hint="cs"/>
                <w:cs/>
              </w:rPr>
              <w:t>ก</w:t>
            </w:r>
            <w:r>
              <w:rPr>
                <w:cs/>
              </w:rPr>
              <w:t>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4E4650A0" w14:textId="77777777" w:rsidR="00DF4C11" w:rsidRPr="00DC5DFC" w:rsidRDefault="00DF4C11" w:rsidP="00181BD7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</w:t>
            </w:r>
            <w:r>
              <w:rPr>
                <w:rFonts w:hint="cs"/>
                <w:cs/>
              </w:rPr>
              <w:t>ั</w:t>
            </w:r>
            <w:r>
              <w:rPr>
                <w:cs/>
              </w:rPr>
              <w:t>พย</w:t>
            </w:r>
            <w:r>
              <w:rPr>
                <w:rFonts w:hint="cs"/>
                <w:cs/>
              </w:rPr>
              <w:t>์</w:t>
            </w:r>
            <w:r>
              <w:rPr>
                <w:cs/>
              </w:rPr>
              <w:t>จดทะเบียนในตลาดหลักทรัพย์แห่งประเทศไทย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7F82115F" w14:textId="77777777" w:rsidR="00DF4C11" w:rsidRPr="007278EF" w:rsidRDefault="00DF4C11" w:rsidP="00DF4C11">
      <w:pPr>
        <w:spacing w:before="160" w:after="120" w:line="410" w:lineRule="exact"/>
        <w:ind w:left="360" w:right="-43"/>
        <w:jc w:val="thaiDistribute"/>
        <w:rPr>
          <w:rFonts w:ascii="Angsana New" w:hAnsi="Angsana New"/>
          <w:sz w:val="28"/>
        </w:rPr>
      </w:pPr>
      <w:r w:rsidRPr="007278EF">
        <w:rPr>
          <w:rFonts w:ascii="Angsana New" w:hAnsi="Angsana New"/>
          <w:sz w:val="28"/>
          <w:cs/>
        </w:rPr>
        <w:t xml:space="preserve">มาตรฐานการบัญชีฉบับที่ </w:t>
      </w:r>
      <w:r w:rsidRPr="007278EF">
        <w:rPr>
          <w:rFonts w:ascii="Angsana New" w:hAnsi="Angsana New"/>
          <w:sz w:val="28"/>
        </w:rPr>
        <w:t>32</w:t>
      </w:r>
      <w:r w:rsidRPr="007278EF">
        <w:rPr>
          <w:rFonts w:ascii="Angsana New" w:hAnsi="Angsana New"/>
          <w:sz w:val="28"/>
          <w:cs/>
        </w:rPr>
        <w:t xml:space="preserve"> เรื่อง </w:t>
      </w:r>
      <w:r w:rsidRPr="007278EF">
        <w:rPr>
          <w:rFonts w:ascii="Angsana New" w:hAnsi="Angsana New"/>
          <w:sz w:val="28"/>
        </w:rPr>
        <w:t>“</w:t>
      </w:r>
      <w:r w:rsidRPr="007278EF">
        <w:rPr>
          <w:rFonts w:ascii="Angsana New" w:hAnsi="Angsana New"/>
          <w:sz w:val="28"/>
          <w:cs/>
        </w:rPr>
        <w:t>การแสดงรายการเครื่องมือทางการเงิน</w:t>
      </w:r>
      <w:r w:rsidRPr="007278EF">
        <w:rPr>
          <w:rFonts w:ascii="Angsana New" w:hAnsi="Angsana New"/>
          <w:sz w:val="28"/>
        </w:rPr>
        <w:t>”</w:t>
      </w:r>
      <w:r w:rsidRPr="007278EF">
        <w:rPr>
          <w:rFonts w:ascii="Angsana New" w:hAnsi="Angsana New"/>
          <w:sz w:val="28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5C7C2915" w14:textId="0A2635CE" w:rsidR="00CB393A" w:rsidRDefault="00DF4C11" w:rsidP="00C81DA0">
      <w:pPr>
        <w:spacing w:before="120" w:after="120" w:line="410" w:lineRule="exact"/>
        <w:ind w:left="360" w:right="-43"/>
        <w:jc w:val="thaiDistribute"/>
        <w:rPr>
          <w:rFonts w:ascii="Angsana New" w:hAnsi="Angsana New"/>
          <w:sz w:val="28"/>
          <w:cs/>
        </w:rPr>
      </w:pPr>
      <w:r w:rsidRPr="007278EF">
        <w:rPr>
          <w:rFonts w:ascii="Angsana New" w:hAnsi="Angsana New"/>
          <w:sz w:val="28"/>
          <w:cs/>
        </w:rPr>
        <w:lastRenderedPageBreak/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4EFB01BF" w14:textId="7CF0B6F5" w:rsidR="00DF4C11" w:rsidRDefault="00DF4C11" w:rsidP="00DF4C11">
      <w:pPr>
        <w:spacing w:before="240" w:line="240" w:lineRule="atLeast"/>
        <w:ind w:left="360"/>
        <w:rPr>
          <w:rFonts w:ascii="Angsana New" w:hAnsi="Angsana New"/>
          <w:sz w:val="32"/>
          <w:szCs w:val="32"/>
        </w:rPr>
      </w:pPr>
      <w:r w:rsidRPr="007278EF">
        <w:rPr>
          <w:rFonts w:ascii="Angsana New" w:hAnsi="Angsana New"/>
          <w:sz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Pr="007278EF">
        <w:rPr>
          <w:rFonts w:ascii="Angsana New" w:hAnsi="Angsana New" w:hint="cs"/>
          <w:sz w:val="28"/>
          <w:cs/>
        </w:rPr>
        <w:t>งวด</w:t>
      </w:r>
      <w:r w:rsidR="00AF0FA7">
        <w:rPr>
          <w:rFonts w:ascii="Angsana New" w:hAnsi="Angsana New" w:hint="cs"/>
          <w:sz w:val="28"/>
          <w:cs/>
        </w:rPr>
        <w:t>สาม</w:t>
      </w:r>
      <w:r w:rsidRPr="007278EF">
        <w:rPr>
          <w:rFonts w:ascii="Angsana New" w:hAnsi="Angsana New" w:hint="cs"/>
          <w:sz w:val="28"/>
          <w:cs/>
        </w:rPr>
        <w:t>เดือนสิ้น</w:t>
      </w:r>
      <w:r w:rsidRPr="007278EF">
        <w:rPr>
          <w:rFonts w:ascii="Angsana New" w:hAnsi="Angsana New"/>
          <w:sz w:val="28"/>
          <w:cs/>
        </w:rPr>
        <w:t xml:space="preserve">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/>
          <w:sz w:val="28"/>
        </w:rPr>
        <w:t xml:space="preserve"> 2564</w:t>
      </w:r>
      <w:r w:rsidRPr="007278EF">
        <w:rPr>
          <w:rFonts w:ascii="Angsana New" w:hAnsi="Angsana New"/>
          <w:sz w:val="28"/>
          <w:cs/>
        </w:rPr>
        <w:t xml:space="preserve"> </w:t>
      </w:r>
      <w:r w:rsidR="00FE31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และสำหรับปีสิ้นสุดวันที่ </w:t>
      </w:r>
      <w:r w:rsidR="00FE31CF">
        <w:rPr>
          <w:rFonts w:asciiTheme="majorBidi" w:hAnsiTheme="majorBidi" w:cstheme="majorBidi"/>
          <w:color w:val="000000"/>
          <w:spacing w:val="-2"/>
          <w:sz w:val="28"/>
          <w:lang w:val="en-GB"/>
        </w:rPr>
        <w:t>31</w:t>
      </w:r>
      <w:r w:rsidR="00FE31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ธันวาคม </w:t>
      </w:r>
      <w:r w:rsidR="00FE31CF">
        <w:rPr>
          <w:rFonts w:asciiTheme="majorBidi" w:hAnsiTheme="majorBidi" w:cstheme="majorBidi"/>
          <w:color w:val="000000"/>
          <w:spacing w:val="-2"/>
          <w:sz w:val="28"/>
          <w:lang w:val="en-GB"/>
        </w:rPr>
        <w:t>256</w:t>
      </w:r>
      <w:r w:rsidR="00FE404B">
        <w:rPr>
          <w:rFonts w:asciiTheme="majorBidi" w:hAnsiTheme="majorBidi" w:cstheme="majorBidi"/>
          <w:color w:val="000000"/>
          <w:spacing w:val="-2"/>
          <w:sz w:val="28"/>
          <w:lang w:val="en-GB"/>
        </w:rPr>
        <w:t>3</w:t>
      </w:r>
      <w:r w:rsidR="00FE31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7278EF">
        <w:rPr>
          <w:rFonts w:ascii="Angsana New" w:hAnsi="Angsana New"/>
          <w:sz w:val="28"/>
          <w:cs/>
        </w:rPr>
        <w:t>มีรายละเอียดดังนี้</w:t>
      </w:r>
    </w:p>
    <w:p w14:paraId="0E7EEA3C" w14:textId="77777777" w:rsidR="00DF4C11" w:rsidRDefault="00DF4C11" w:rsidP="00DF4C11">
      <w:pPr>
        <w:spacing w:line="240" w:lineRule="atLeast"/>
        <w:ind w:left="360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2790"/>
        <w:gridCol w:w="1560"/>
        <w:gridCol w:w="1610"/>
        <w:gridCol w:w="1610"/>
        <w:gridCol w:w="1610"/>
      </w:tblGrid>
      <w:tr w:rsidR="001E4375" w:rsidRPr="00B372F2" w14:paraId="706A60DE" w14:textId="49C7D7B2" w:rsidTr="001E4375">
        <w:tc>
          <w:tcPr>
            <w:tcW w:w="2790" w:type="dxa"/>
            <w:shd w:val="clear" w:color="auto" w:fill="auto"/>
          </w:tcPr>
          <w:p w14:paraId="35ECBE37" w14:textId="77777777" w:rsidR="001E4375" w:rsidRPr="00B372F2" w:rsidRDefault="001E4375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4"/>
          </w:tcPr>
          <w:p w14:paraId="12AAA541" w14:textId="1927E424" w:rsidR="001E4375" w:rsidRPr="00B372F2" w:rsidRDefault="001E4375" w:rsidP="007677C0">
            <w:pPr>
              <w:tabs>
                <w:tab w:val="left" w:pos="8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76958" w:rsidRPr="00B372F2" w14:paraId="07113CE5" w14:textId="4FE9D542" w:rsidTr="001E4375">
        <w:tc>
          <w:tcPr>
            <w:tcW w:w="2790" w:type="dxa"/>
            <w:shd w:val="clear" w:color="auto" w:fill="auto"/>
          </w:tcPr>
          <w:p w14:paraId="3C132992" w14:textId="77777777" w:rsidR="00876958" w:rsidRPr="00B372F2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4"/>
          </w:tcPr>
          <w:p w14:paraId="58A72076" w14:textId="00A0C4F8" w:rsidR="00876958" w:rsidRPr="00B372F2" w:rsidRDefault="00876958" w:rsidP="006B53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B372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76958" w:rsidRPr="00B372F2" w14:paraId="4FCC9114" w14:textId="1C560225" w:rsidTr="001E4375">
        <w:trPr>
          <w:trHeight w:val="810"/>
        </w:trPr>
        <w:tc>
          <w:tcPr>
            <w:tcW w:w="2790" w:type="dxa"/>
            <w:shd w:val="clear" w:color="auto" w:fill="auto"/>
          </w:tcPr>
          <w:p w14:paraId="3B59D46A" w14:textId="77777777" w:rsidR="00876958" w:rsidRPr="00B372F2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70" w:type="dxa"/>
            <w:gridSpan w:val="2"/>
            <w:shd w:val="clear" w:color="auto" w:fill="auto"/>
          </w:tcPr>
          <w:p w14:paraId="00486A4A" w14:textId="727A97BB" w:rsidR="00876958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หุ้นกู้แปลงสภาพ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81BD7">
              <w:rPr>
                <w:rFonts w:ascii="Angsana New" w:hAnsi="Angsana New"/>
                <w:sz w:val="28"/>
              </w:rPr>
              <w:t>-</w:t>
            </w:r>
          </w:p>
          <w:p w14:paraId="62311DFD" w14:textId="3AB3015F" w:rsidR="00876958" w:rsidRPr="00B372F2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องค์ประกอบที่เป็นหนี้สิน</w:t>
            </w:r>
          </w:p>
        </w:tc>
        <w:tc>
          <w:tcPr>
            <w:tcW w:w="3220" w:type="dxa"/>
            <w:gridSpan w:val="2"/>
            <w:shd w:val="clear" w:color="auto" w:fill="auto"/>
          </w:tcPr>
          <w:p w14:paraId="6A45CCB1" w14:textId="1C84AE4B" w:rsidR="00876958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 xml:space="preserve">หุ้นกู้แปลงสภาพ </w:t>
            </w:r>
            <w:r w:rsidR="00181BD7">
              <w:rPr>
                <w:rFonts w:ascii="Angsana New" w:hAnsi="Angsana New"/>
                <w:sz w:val="28"/>
              </w:rPr>
              <w:t>-</w:t>
            </w:r>
          </w:p>
          <w:p w14:paraId="2A9D1072" w14:textId="2DD1F236" w:rsidR="00876958" w:rsidRPr="00B372F2" w:rsidRDefault="00876958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องค์ประกอบที่เป็นทุน</w:t>
            </w:r>
          </w:p>
        </w:tc>
      </w:tr>
      <w:tr w:rsidR="00876958" w:rsidRPr="00B372F2" w14:paraId="24EEC2DE" w14:textId="07010FDD" w:rsidTr="001E4375">
        <w:trPr>
          <w:trHeight w:val="720"/>
        </w:trPr>
        <w:tc>
          <w:tcPr>
            <w:tcW w:w="2790" w:type="dxa"/>
            <w:shd w:val="clear" w:color="auto" w:fill="auto"/>
          </w:tcPr>
          <w:p w14:paraId="645781F0" w14:textId="77777777" w:rsidR="00876958" w:rsidRPr="00B372F2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E353480" w14:textId="77777777" w:rsidR="00876958" w:rsidRPr="00545158" w:rsidRDefault="0011402A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45158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0C20C2EF" w14:textId="443CEEF2" w:rsidR="0011402A" w:rsidRPr="00545158" w:rsidRDefault="0011402A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49AC27BA" w14:textId="77777777" w:rsidR="00876958" w:rsidRPr="00545158" w:rsidRDefault="0011402A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>31</w:t>
            </w:r>
            <w:r w:rsidRPr="0054515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3F45FF7B" w14:textId="6C7CEDFF" w:rsidR="0011402A" w:rsidRPr="00545158" w:rsidRDefault="0011402A" w:rsidP="007677C0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10" w:type="dxa"/>
            <w:shd w:val="clear" w:color="auto" w:fill="auto"/>
          </w:tcPr>
          <w:p w14:paraId="5C9999FF" w14:textId="77777777" w:rsidR="0011402A" w:rsidRPr="00545158" w:rsidRDefault="0011402A" w:rsidP="0011402A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45158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  <w:p w14:paraId="5FE31022" w14:textId="0BB5BC42" w:rsidR="00876958" w:rsidRPr="00545158" w:rsidRDefault="0011402A" w:rsidP="0011402A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10" w:type="dxa"/>
          </w:tcPr>
          <w:p w14:paraId="38C98A6F" w14:textId="77777777" w:rsidR="0011402A" w:rsidRPr="00545158" w:rsidRDefault="0011402A" w:rsidP="0011402A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>31</w:t>
            </w:r>
            <w:r w:rsidRPr="00545158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  <w:p w14:paraId="4ECA3D6B" w14:textId="26D09AA5" w:rsidR="00876958" w:rsidRPr="00545158" w:rsidRDefault="0011402A" w:rsidP="0011402A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45158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76958" w:rsidRPr="00B372F2" w14:paraId="4A7EFD85" w14:textId="735B3789" w:rsidTr="001E4375">
        <w:tc>
          <w:tcPr>
            <w:tcW w:w="2790" w:type="dxa"/>
            <w:shd w:val="clear" w:color="auto" w:fill="auto"/>
          </w:tcPr>
          <w:p w14:paraId="75E69623" w14:textId="7BEBC0E8" w:rsidR="00876958" w:rsidRPr="00B372F2" w:rsidRDefault="00876958" w:rsidP="007677C0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ยอดคงเหลือ</w:t>
            </w:r>
            <w:r w:rsidR="00A34179">
              <w:rPr>
                <w:rFonts w:ascii="Angsana New" w:hAnsi="Angsana New" w:hint="cs"/>
                <w:sz w:val="28"/>
                <w:cs/>
              </w:rPr>
              <w:t>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1AAFCE" w14:textId="635B1EBF" w:rsidR="00876958" w:rsidRPr="00B372F2" w:rsidRDefault="001E4375" w:rsidP="007677C0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195,643</w:t>
            </w:r>
          </w:p>
        </w:tc>
        <w:tc>
          <w:tcPr>
            <w:tcW w:w="1610" w:type="dxa"/>
          </w:tcPr>
          <w:p w14:paraId="2A766F10" w14:textId="0048835A" w:rsidR="00876958" w:rsidRPr="00876958" w:rsidRDefault="00D508F3" w:rsidP="007677C0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CD74BAC" w14:textId="09B05E01" w:rsidR="00876958" w:rsidRPr="00B372F2" w:rsidRDefault="001E4375" w:rsidP="007677C0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3,265</w:t>
            </w:r>
          </w:p>
        </w:tc>
        <w:tc>
          <w:tcPr>
            <w:tcW w:w="1610" w:type="dxa"/>
          </w:tcPr>
          <w:p w14:paraId="0D6E74E4" w14:textId="78E3C42C" w:rsidR="00876958" w:rsidRPr="00B372F2" w:rsidRDefault="00D508F3" w:rsidP="007677C0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B6E6D" w:rsidRPr="00B372F2" w14:paraId="48D6102A" w14:textId="111ED63D" w:rsidTr="001E4375">
        <w:tc>
          <w:tcPr>
            <w:tcW w:w="2790" w:type="dxa"/>
            <w:shd w:val="clear" w:color="auto" w:fill="auto"/>
          </w:tcPr>
          <w:p w14:paraId="04D0B0B6" w14:textId="77777777" w:rsidR="00EB6E6D" w:rsidRPr="00B372F2" w:rsidRDefault="00EB6E6D" w:rsidP="00EB6E6D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ออกจำหน่ายระหว่างงวด</w:t>
            </w:r>
          </w:p>
        </w:tc>
        <w:tc>
          <w:tcPr>
            <w:tcW w:w="1560" w:type="dxa"/>
            <w:vAlign w:val="bottom"/>
          </w:tcPr>
          <w:p w14:paraId="5517DDFA" w14:textId="39B77A80" w:rsidR="00EB6E6D" w:rsidRPr="00D224F3" w:rsidRDefault="001E4375" w:rsidP="00EB6E6D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5B3F6B84" w14:textId="37B079A3" w:rsidR="00EB6E6D" w:rsidRPr="00D224F3" w:rsidRDefault="00EB6E6D" w:rsidP="00EB6E6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637,913</w:t>
            </w:r>
          </w:p>
        </w:tc>
        <w:tc>
          <w:tcPr>
            <w:tcW w:w="1610" w:type="dxa"/>
            <w:vAlign w:val="bottom"/>
          </w:tcPr>
          <w:p w14:paraId="0FABB1F0" w14:textId="4E12FAF8" w:rsidR="00EB6E6D" w:rsidRPr="00D224F3" w:rsidRDefault="001E4375" w:rsidP="00EB6E6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670D91D0" w14:textId="5116DD65" w:rsidR="00EB6E6D" w:rsidRPr="00D224F3" w:rsidRDefault="00EB6E6D" w:rsidP="00EB6E6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12,087</w:t>
            </w:r>
          </w:p>
        </w:tc>
      </w:tr>
      <w:tr w:rsidR="00EB6E6D" w:rsidRPr="00B372F2" w14:paraId="5F5C0039" w14:textId="477D8571" w:rsidTr="00576A91">
        <w:tc>
          <w:tcPr>
            <w:tcW w:w="2790" w:type="dxa"/>
            <w:shd w:val="clear" w:color="auto" w:fill="auto"/>
          </w:tcPr>
          <w:p w14:paraId="5736FC24" w14:textId="5E6574C5" w:rsidR="00EB6E6D" w:rsidRPr="00B372F2" w:rsidRDefault="00EB6E6D" w:rsidP="00EB6E6D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72F2">
              <w:rPr>
                <w:rFonts w:ascii="Angsana New" w:hAnsi="Angsana New"/>
                <w:sz w:val="28"/>
                <w:cs/>
              </w:rPr>
              <w:t>ตัดจำหน่ายค่าใช้จ่ายในการออก</w:t>
            </w:r>
            <w:r w:rsidRPr="00B372F2">
              <w:rPr>
                <w:rFonts w:ascii="Angsana New" w:hAnsi="Angsana New"/>
                <w:sz w:val="28"/>
              </w:rPr>
              <w:br/>
            </w:r>
            <w:r w:rsidR="001E4375">
              <w:rPr>
                <w:rFonts w:ascii="Angsana New" w:hAnsi="Angsana New"/>
                <w:sz w:val="28"/>
              </w:rPr>
              <w:t xml:space="preserve"> </w:t>
            </w:r>
            <w:r w:rsidRPr="00B372F2">
              <w:rPr>
                <w:rFonts w:ascii="Angsana New" w:hAnsi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1560" w:type="dxa"/>
            <w:vAlign w:val="bottom"/>
          </w:tcPr>
          <w:p w14:paraId="7373C598" w14:textId="4EE356AB" w:rsidR="00EB6E6D" w:rsidRPr="00D224F3" w:rsidRDefault="001E4375" w:rsidP="00576A91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4B87BA67" w14:textId="0837402E" w:rsidR="00EB6E6D" w:rsidRPr="00D224F3" w:rsidRDefault="00EB6E6D" w:rsidP="00576A91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(40,728)</w:t>
            </w:r>
          </w:p>
        </w:tc>
        <w:tc>
          <w:tcPr>
            <w:tcW w:w="1610" w:type="dxa"/>
            <w:vAlign w:val="bottom"/>
          </w:tcPr>
          <w:p w14:paraId="3B70543A" w14:textId="4932D52F" w:rsidR="00EB6E6D" w:rsidRPr="00D224F3" w:rsidRDefault="001E4375" w:rsidP="00576A91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10" w:type="dxa"/>
            <w:vAlign w:val="bottom"/>
          </w:tcPr>
          <w:p w14:paraId="357525F4" w14:textId="753850C4" w:rsidR="00EB6E6D" w:rsidRPr="00D224F3" w:rsidRDefault="00EB6E6D" w:rsidP="00576A91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(772)</w:t>
            </w:r>
          </w:p>
        </w:tc>
      </w:tr>
      <w:tr w:rsidR="00EB6E6D" w:rsidRPr="00B372F2" w14:paraId="1AF7559A" w14:textId="779B4DB2" w:rsidTr="001E4375">
        <w:tc>
          <w:tcPr>
            <w:tcW w:w="2790" w:type="dxa"/>
            <w:shd w:val="clear" w:color="auto" w:fill="auto"/>
          </w:tcPr>
          <w:p w14:paraId="67816BAA" w14:textId="77777777" w:rsidR="00EB6E6D" w:rsidRPr="00B372F2" w:rsidRDefault="00EB6E6D" w:rsidP="00EB6E6D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278EF">
              <w:rPr>
                <w:rFonts w:ascii="Angsana New" w:hAnsi="Angsana New"/>
                <w:sz w:val="28"/>
                <w:cs/>
              </w:rPr>
              <w:t>แปลงสภาพหุ้นกู้</w:t>
            </w:r>
          </w:p>
        </w:tc>
        <w:tc>
          <w:tcPr>
            <w:tcW w:w="1560" w:type="dxa"/>
            <w:vAlign w:val="bottom"/>
          </w:tcPr>
          <w:p w14:paraId="6B0C343E" w14:textId="1D5A758E" w:rsidR="00EB6E6D" w:rsidRDefault="001E4375" w:rsidP="00EB6E6D">
            <w:pP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(195,643)</w:t>
            </w:r>
          </w:p>
        </w:tc>
        <w:tc>
          <w:tcPr>
            <w:tcW w:w="1610" w:type="dxa"/>
            <w:vAlign w:val="bottom"/>
          </w:tcPr>
          <w:p w14:paraId="47A97876" w14:textId="4AA5CFA5" w:rsidR="00EB6E6D" w:rsidRPr="00D224F3" w:rsidRDefault="00EB6E6D" w:rsidP="00EB6E6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(401,542)</w:t>
            </w:r>
          </w:p>
        </w:tc>
        <w:tc>
          <w:tcPr>
            <w:tcW w:w="1610" w:type="dxa"/>
            <w:vAlign w:val="bottom"/>
          </w:tcPr>
          <w:p w14:paraId="4E3D2668" w14:textId="5B03B9C7" w:rsidR="00EB6E6D" w:rsidRPr="00D224F3" w:rsidRDefault="001E4375" w:rsidP="00EB6E6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(3,265)</w:t>
            </w:r>
          </w:p>
        </w:tc>
        <w:tc>
          <w:tcPr>
            <w:tcW w:w="1610" w:type="dxa"/>
            <w:vAlign w:val="bottom"/>
          </w:tcPr>
          <w:p w14:paraId="1C00A040" w14:textId="0C7F70AF" w:rsidR="00EB6E6D" w:rsidRPr="00D224F3" w:rsidRDefault="00EB6E6D" w:rsidP="00EB6E6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(8,050)</w:t>
            </w:r>
          </w:p>
        </w:tc>
      </w:tr>
      <w:tr w:rsidR="00EB6E6D" w:rsidRPr="00B372F2" w14:paraId="20ECECBA" w14:textId="5895A162" w:rsidTr="001E4375">
        <w:tc>
          <w:tcPr>
            <w:tcW w:w="2790" w:type="dxa"/>
            <w:shd w:val="clear" w:color="auto" w:fill="auto"/>
          </w:tcPr>
          <w:p w14:paraId="26666744" w14:textId="5F2DF5EF" w:rsidR="00EB6E6D" w:rsidRPr="002952BD" w:rsidRDefault="00EB6E6D" w:rsidP="00EB6E6D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952BD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  <w:r w:rsidR="006B7566">
              <w:rPr>
                <w:rFonts w:ascii="Angsana New" w:hAnsi="Angsana New" w:hint="cs"/>
                <w:b/>
                <w:bCs/>
                <w:sz w:val="28"/>
                <w:cs/>
              </w:rPr>
              <w:t>ปลายงวด</w:t>
            </w:r>
          </w:p>
        </w:tc>
        <w:tc>
          <w:tcPr>
            <w:tcW w:w="1560" w:type="dxa"/>
          </w:tcPr>
          <w:p w14:paraId="41946E33" w14:textId="325C8654" w:rsidR="00EB6E6D" w:rsidRPr="002952BD" w:rsidRDefault="001E4375" w:rsidP="00EB6E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4E155CF2" w14:textId="561BC9DA" w:rsidR="00EB6E6D" w:rsidRPr="002952BD" w:rsidRDefault="00EB6E6D" w:rsidP="00EB6E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195,643</w:t>
            </w:r>
          </w:p>
        </w:tc>
        <w:tc>
          <w:tcPr>
            <w:tcW w:w="1610" w:type="dxa"/>
          </w:tcPr>
          <w:p w14:paraId="765473D7" w14:textId="38FAFDC1" w:rsidR="00EB6E6D" w:rsidRPr="002952BD" w:rsidRDefault="001E4375" w:rsidP="00EB6E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610" w:type="dxa"/>
          </w:tcPr>
          <w:p w14:paraId="7F5D1247" w14:textId="10129842" w:rsidR="00EB6E6D" w:rsidRPr="002952BD" w:rsidRDefault="00EB6E6D" w:rsidP="00EB6E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3,265</w:t>
            </w:r>
          </w:p>
        </w:tc>
      </w:tr>
    </w:tbl>
    <w:p w14:paraId="743CA27D" w14:textId="0C2C2E08" w:rsidR="00297791" w:rsidRDefault="00297791" w:rsidP="00450964">
      <w:pPr>
        <w:spacing w:before="48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  <w:r w:rsidRPr="00871D2B">
        <w:rPr>
          <w:rFonts w:asciiTheme="majorBidi" w:hAnsiTheme="majorBidi" w:hint="cs"/>
          <w:sz w:val="28"/>
          <w:cs/>
          <w:lang w:val="en-GB"/>
        </w:rPr>
        <w:t xml:space="preserve">เมื่อวันที่ </w:t>
      </w:r>
      <w:r>
        <w:rPr>
          <w:rFonts w:asciiTheme="majorBidi" w:hAnsiTheme="majorBidi"/>
          <w:sz w:val="28"/>
        </w:rPr>
        <w:t>9</w:t>
      </w:r>
      <w:r w:rsidRPr="00EE7668"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  <w:lang w:val="en-GB"/>
        </w:rPr>
        <w:t>กุมภาพันธ์</w:t>
      </w:r>
      <w:r w:rsidRPr="00871D2B">
        <w:rPr>
          <w:rFonts w:asciiTheme="majorBidi" w:hAnsiTheme="majorBidi" w:hint="cs"/>
          <w:sz w:val="28"/>
          <w:cs/>
          <w:lang w:val="en-GB"/>
        </w:rPr>
        <w:t xml:space="preserve"> </w:t>
      </w:r>
      <w:r w:rsidRPr="00EE7668">
        <w:rPr>
          <w:rFonts w:asciiTheme="majorBidi" w:hAnsiTheme="majorBidi"/>
          <w:sz w:val="28"/>
        </w:rPr>
        <w:t>256</w:t>
      </w:r>
      <w:r>
        <w:rPr>
          <w:rFonts w:asciiTheme="majorBidi" w:hAnsiTheme="majorBidi" w:hint="cs"/>
          <w:sz w:val="28"/>
          <w:cs/>
        </w:rPr>
        <w:t>4</w:t>
      </w:r>
      <w:r w:rsidRPr="00EE7668">
        <w:rPr>
          <w:rFonts w:asciiTheme="majorBidi" w:hAnsiTheme="majorBidi"/>
          <w:sz w:val="28"/>
        </w:rPr>
        <w:t xml:space="preserve"> </w:t>
      </w:r>
      <w:r w:rsidRPr="00871D2B">
        <w:rPr>
          <w:rFonts w:asciiTheme="majorBidi" w:hAnsiTheme="majorBidi" w:hint="cs"/>
          <w:sz w:val="28"/>
          <w:cs/>
          <w:lang w:val="en-GB"/>
        </w:rPr>
        <w:t>บริษัท</w:t>
      </w:r>
      <w:r>
        <w:rPr>
          <w:rFonts w:asciiTheme="majorBidi" w:hAnsiTheme="majorBidi" w:hint="cs"/>
          <w:sz w:val="28"/>
          <w:cs/>
          <w:lang w:val="en-GB"/>
        </w:rPr>
        <w:t>ได้รับการจัดสรรหุ้นกู้แปลงสภาพ</w:t>
      </w:r>
      <w:r w:rsidR="00CB393A">
        <w:rPr>
          <w:rFonts w:asciiTheme="majorBidi" w:hAnsiTheme="majorBidi" w:hint="cs"/>
          <w:sz w:val="28"/>
          <w:cs/>
          <w:lang w:val="en-GB"/>
        </w:rPr>
        <w:t>ตาม</w:t>
      </w:r>
      <w:r>
        <w:rPr>
          <w:rFonts w:asciiTheme="majorBidi" w:hAnsiTheme="majorBidi" w:hint="cs"/>
          <w:sz w:val="28"/>
          <w:cs/>
          <w:lang w:val="en-GB"/>
        </w:rPr>
        <w:t>จำนวนที่ออกและเสนอขายครบทั้งจำนวนแล้ว</w:t>
      </w:r>
    </w:p>
    <w:p w14:paraId="0A1231D7" w14:textId="77777777" w:rsidR="00C81DA0" w:rsidRDefault="00C81DA0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770EBB33" w14:textId="77777777" w:rsidR="00C81DA0" w:rsidRDefault="00C81DA0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0B309947" w14:textId="77777777" w:rsidR="00C81DA0" w:rsidRDefault="00C81DA0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6274F51C" w14:textId="77777777" w:rsidR="00C81DA0" w:rsidRDefault="00C81DA0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3BEC157A" w14:textId="77777777" w:rsidR="00C81DA0" w:rsidRDefault="00C81DA0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6B00CF25" w14:textId="77777777" w:rsidR="00C81DA0" w:rsidRDefault="00C81DA0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1917B8E0" w14:textId="0BE23247" w:rsidR="00C81DA0" w:rsidRDefault="00C81DA0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7FAF83AA" w14:textId="0B5B019A" w:rsidR="00197B8E" w:rsidRDefault="00197B8E" w:rsidP="00297791">
      <w:pPr>
        <w:spacing w:before="240" w:line="240" w:lineRule="atLeast"/>
        <w:ind w:left="360"/>
        <w:jc w:val="thaiDistribute"/>
        <w:rPr>
          <w:rFonts w:asciiTheme="majorBidi" w:hAnsiTheme="majorBidi"/>
          <w:sz w:val="28"/>
          <w:lang w:val="en-GB"/>
        </w:rPr>
      </w:pPr>
    </w:p>
    <w:p w14:paraId="6FDE3145" w14:textId="1C928225" w:rsidR="00F53166" w:rsidRPr="00C81DA0" w:rsidRDefault="009E4C64" w:rsidP="0053641F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81DA0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C81DA0">
        <w:rPr>
          <w:rFonts w:asciiTheme="majorBidi" w:hAnsiTheme="majorBidi" w:cstheme="majorBidi" w:hint="cs"/>
          <w:b/>
          <w:bCs/>
          <w:sz w:val="28"/>
          <w:cs/>
        </w:rPr>
        <w:t>ไม่หมุนเวียนสำหรับ</w:t>
      </w:r>
      <w:r w:rsidRPr="00C81DA0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Pr="00C81DA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860549" w14:textId="258C4131" w:rsidR="00F53166" w:rsidRPr="007C40C0" w:rsidRDefault="009E4C64" w:rsidP="000671A5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3297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3F490F">
        <w:rPr>
          <w:rFonts w:asciiTheme="majorBidi" w:hAnsiTheme="majorBidi" w:cstheme="majorBidi" w:hint="cs"/>
          <w:color w:val="000000"/>
          <w:spacing w:val="-2"/>
          <w:sz w:val="28"/>
          <w:cs/>
        </w:rPr>
        <w:t>.1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2B6B30">
        <w:rPr>
          <w:rFonts w:asciiTheme="majorBidi" w:hAnsiTheme="majorBidi" w:cstheme="majorBidi" w:hint="cs"/>
          <w:sz w:val="28"/>
          <w:cs/>
        </w:rPr>
        <w:t>ไม่หมุนเวียนสำหรับ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9737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9737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8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835B79" w14:paraId="33C2621D" w14:textId="77777777" w:rsidTr="002B6B30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835B79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835B79" w:rsidRDefault="00862494" w:rsidP="008624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caps/>
                <w:szCs w:val="24"/>
              </w:rPr>
              <w:t>(</w:t>
            </w:r>
            <w:r w:rsidRPr="00835B79">
              <w:rPr>
                <w:rFonts w:asciiTheme="majorBidi" w:hAnsiTheme="majorBidi" w:cstheme="majorBidi"/>
                <w:caps/>
                <w:szCs w:val="24"/>
                <w:cs/>
              </w:rPr>
              <w:t>หน่วย</w:t>
            </w:r>
            <w:r w:rsidRPr="00835B79">
              <w:rPr>
                <w:rFonts w:asciiTheme="majorBidi" w:hAnsiTheme="majorBidi" w:cstheme="majorBidi"/>
                <w:caps/>
                <w:szCs w:val="24"/>
              </w:rPr>
              <w:t xml:space="preserve">: </w:t>
            </w:r>
            <w:r w:rsidRPr="00835B79">
              <w:rPr>
                <w:rFonts w:asciiTheme="majorBidi" w:hAnsiTheme="majorBidi" w:cstheme="majorBidi"/>
                <w:caps/>
                <w:szCs w:val="24"/>
                <w:cs/>
              </w:rPr>
              <w:t>พันบาท</w:t>
            </w:r>
            <w:r w:rsidRPr="00835B79">
              <w:rPr>
                <w:rFonts w:asciiTheme="majorBidi" w:hAnsiTheme="majorBidi" w:cstheme="majorBidi"/>
                <w:caps/>
                <w:szCs w:val="24"/>
              </w:rPr>
              <w:t>)</w:t>
            </w:r>
          </w:p>
        </w:tc>
      </w:tr>
      <w:tr w:rsidR="00862494" w:rsidRPr="00835B79" w14:paraId="3B2B7BF5" w14:textId="6FAF7FF1" w:rsidTr="0053641F">
        <w:trPr>
          <w:cantSplit/>
          <w:trHeight w:val="164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835B79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835B79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835B79" w:rsidRDefault="00862494" w:rsidP="0086249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835B79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20B1A" w:rsidRPr="00835B79" w14:paraId="6999337E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835B79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0A80F313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31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46DEF771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31</w:t>
            </w:r>
            <w:r w:rsidRPr="00835B79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420B1A" w:rsidRPr="00835B79" w14:paraId="218986ED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835B79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377DE1F6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3E747917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262A4E34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5A230E5B" w:rsidR="00420B1A" w:rsidRPr="00835B79" w:rsidRDefault="00420B1A" w:rsidP="00420B1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5B79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FC1CA7" w:rsidRPr="00835B79" w14:paraId="34C04CF4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61B3BB28" w:rsidR="00FC1CA7" w:rsidRPr="00835B79" w:rsidRDefault="003D3F74" w:rsidP="00FC1CA7">
            <w:pPr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ยอดคงเหลือต้นงวด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30DD3CE6" w:rsidR="00FC1CA7" w:rsidRPr="00835B79" w:rsidRDefault="00810254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12,068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77E8D5C0" w:rsidR="00FC1CA7" w:rsidRPr="00835B79" w:rsidRDefault="00423752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835B79">
              <w:rPr>
                <w:rFonts w:asciiTheme="majorBidi" w:hAnsiTheme="majorBidi" w:cstheme="majorBidi"/>
                <w:color w:val="000000"/>
                <w:szCs w:val="24"/>
              </w:rPr>
              <w:t>10,909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FC1CA7" w:rsidRPr="00835B79" w:rsidRDefault="00FC1CA7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32590797" w:rsidR="00FC1CA7" w:rsidRPr="00835B79" w:rsidRDefault="00810254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3,807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5FCA" w14:textId="097CA0FA" w:rsidR="00FC1CA7" w:rsidRPr="00835B79" w:rsidRDefault="00B501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5010C">
              <w:rPr>
                <w:rFonts w:asciiTheme="majorBidi" w:hAnsiTheme="majorBidi" w:cstheme="majorBidi" w:hint="eastAsia"/>
                <w:color w:val="000000"/>
                <w:szCs w:val="24"/>
              </w:rPr>
              <w:t>3,459</w:t>
            </w:r>
          </w:p>
        </w:tc>
      </w:tr>
      <w:tr w:rsidR="00FC1CA7" w:rsidRPr="00835B79" w14:paraId="4DD82B33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1936" w14:textId="2933BE1F" w:rsidR="00FC1CA7" w:rsidRPr="00835B79" w:rsidRDefault="00FC1CA7" w:rsidP="00FC1CA7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835B79">
              <w:rPr>
                <w:rFonts w:asciiTheme="majorBidi" w:hAnsiTheme="majorBidi" w:cstheme="majorBidi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C3CA779" w14:textId="6E905E72" w:rsidR="00FC1CA7" w:rsidRPr="00835B79" w:rsidRDefault="00810254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14F99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74F7BF" w14:textId="11456B76" w:rsidR="00FC1CA7" w:rsidRPr="00835B79" w:rsidRDefault="007D157F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D157F">
              <w:rPr>
                <w:rFonts w:asciiTheme="majorBidi" w:hAnsiTheme="majorBidi" w:cstheme="majorBidi" w:hint="eastAsia"/>
                <w:color w:val="000000"/>
                <w:szCs w:val="24"/>
              </w:rPr>
              <w:t>2,677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0D2C3E" w14:textId="77777777" w:rsidR="00FC1CA7" w:rsidRPr="00835B79" w:rsidRDefault="00FC1CA7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8ACD3" w14:textId="68F08F22" w:rsidR="00FC1CA7" w:rsidRPr="00835B79" w:rsidRDefault="00810254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4E0B5" w14:textId="7777777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A0398A" w14:textId="6247133B" w:rsidR="00FC1CA7" w:rsidRPr="00835B79" w:rsidRDefault="00420C13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20C13">
              <w:rPr>
                <w:rFonts w:asciiTheme="majorBidi" w:hAnsiTheme="majorBidi" w:cstheme="majorBidi" w:hint="eastAsia"/>
                <w:color w:val="000000"/>
                <w:szCs w:val="24"/>
              </w:rPr>
              <w:t>933</w:t>
            </w:r>
          </w:p>
        </w:tc>
      </w:tr>
      <w:tr w:rsidR="00F2770C" w:rsidRPr="00835B79" w14:paraId="36A84245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70033278" w:rsidR="00F2770C" w:rsidRPr="00835B79" w:rsidRDefault="00F2770C" w:rsidP="00FC1CA7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2770C">
              <w:rPr>
                <w:rFonts w:asciiTheme="majorBidi" w:hAnsiTheme="majorBidi" w:cstheme="majorBidi" w:hint="cs"/>
                <w:szCs w:val="24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F2770C" w:rsidRPr="00835B79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F2770C" w:rsidRPr="00835B79" w:rsidRDefault="00F2770C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C15E5E" w14:textId="77777777" w:rsidR="00F2770C" w:rsidRPr="00423752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F2770C" w:rsidRPr="00835B79" w:rsidRDefault="00F2770C" w:rsidP="00FC1CA7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F2770C" w:rsidRPr="00835B79" w:rsidRDefault="00F2770C" w:rsidP="00FC1CA7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F2770C" w:rsidRPr="00835B79" w:rsidRDefault="00F2770C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B9CB9" w14:textId="77777777" w:rsidR="00F2770C" w:rsidRPr="00423752" w:rsidRDefault="00F2770C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85FA8" w:rsidRPr="00835B79" w14:paraId="21885733" w14:textId="77777777" w:rsidTr="00D2433A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3F3E9" w14:textId="370B9ECA" w:rsidR="00BF53C8" w:rsidRDefault="00C85FA8" w:rsidP="00FC1CA7">
            <w:pPr>
              <w:jc w:val="both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 xml:space="preserve">   </w:t>
            </w:r>
            <w:r w:rsidRPr="00C85FA8">
              <w:rPr>
                <w:rFonts w:asciiTheme="majorBidi" w:hAnsiTheme="majorBidi" w:hint="cs"/>
                <w:szCs w:val="24"/>
                <w:cs/>
              </w:rPr>
              <w:t>ส่วนที่เกิดจากการเปลี่ยนแปลงข้อสมมติ</w:t>
            </w:r>
          </w:p>
          <w:p w14:paraId="48E13D5E" w14:textId="45A0E4FF" w:rsidR="00C85FA8" w:rsidRDefault="002C66CB" w:rsidP="00BF53C8">
            <w:pPr>
              <w:ind w:left="720"/>
              <w:jc w:val="both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 w:hint="cs"/>
                <w:szCs w:val="24"/>
                <w:cs/>
              </w:rPr>
              <w:t>ด้าน</w:t>
            </w:r>
            <w:r w:rsidR="00C85FA8" w:rsidRPr="00C85FA8">
              <w:rPr>
                <w:rFonts w:asciiTheme="majorBidi" w:hAnsiTheme="majorBidi" w:hint="cs"/>
                <w:szCs w:val="24"/>
                <w:cs/>
              </w:rPr>
              <w:t>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51421FE2" w:rsidR="00810254" w:rsidRPr="00835B79" w:rsidRDefault="00810254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C85FA8" w:rsidRPr="00835B79" w:rsidRDefault="00C85FA8" w:rsidP="00D2433A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146F2CD1" w:rsidR="00C85FA8" w:rsidRPr="00835B79" w:rsidRDefault="00E15FBB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15FBB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C85FA8" w:rsidRPr="00835B79" w:rsidRDefault="00C85FA8" w:rsidP="00D2433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7EEBA4C9" w:rsidR="00810254" w:rsidRPr="00835B79" w:rsidRDefault="00810254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C85FA8" w:rsidRPr="00835B79" w:rsidRDefault="00C85FA8" w:rsidP="00D2433A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2151FAD3" w:rsidR="00C85FA8" w:rsidRPr="00835B79" w:rsidRDefault="007E67E2" w:rsidP="00D2433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</w:p>
        </w:tc>
      </w:tr>
      <w:tr w:rsidR="008413A5" w:rsidRPr="00835B79" w14:paraId="2CA639CB" w14:textId="77777777" w:rsidTr="0053641F">
        <w:trPr>
          <w:cantSplit/>
          <w:trHeight w:val="246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1272C7A9" w14:textId="3A3EBF69" w:rsidR="008413A5" w:rsidRDefault="008413A5" w:rsidP="008413A5">
            <w:pPr>
              <w:jc w:val="both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 xml:space="preserve">   </w:t>
            </w:r>
            <w:r w:rsidRPr="008413A5">
              <w:rPr>
                <w:rFonts w:asciiTheme="majorBidi" w:hAnsiTheme="majorBidi" w:hint="cs"/>
                <w:szCs w:val="24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862486E" w14:textId="70CDF8EA" w:rsidR="008413A5" w:rsidRPr="00835B79" w:rsidRDefault="00810254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8179FA" w14:textId="77777777" w:rsidR="008413A5" w:rsidRPr="00835B79" w:rsidRDefault="008413A5" w:rsidP="008413A5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3159BD" w14:textId="3EA4C2FE" w:rsidR="008413A5" w:rsidRPr="00835B79" w:rsidRDefault="00224BD9" w:rsidP="0042375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4BD9">
              <w:rPr>
                <w:rFonts w:asciiTheme="majorBidi" w:hAnsiTheme="majorBidi" w:cstheme="majorBidi" w:hint="eastAsia"/>
                <w:color w:val="000000"/>
                <w:szCs w:val="24"/>
              </w:rPr>
              <w:t>956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4C9369" w14:textId="77777777" w:rsidR="008413A5" w:rsidRPr="00835B79" w:rsidRDefault="008413A5" w:rsidP="008413A5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BFDE6A" w14:textId="311DB565" w:rsidR="008413A5" w:rsidRPr="00835B79" w:rsidRDefault="00810254" w:rsidP="008413A5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C455FD" w14:textId="77777777" w:rsidR="008413A5" w:rsidRPr="00835B79" w:rsidRDefault="008413A5" w:rsidP="008413A5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340C70BC" w:rsidR="008413A5" w:rsidRPr="00835B79" w:rsidRDefault="00926C6B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926C6B">
              <w:rPr>
                <w:rFonts w:asciiTheme="majorBidi" w:hAnsiTheme="majorBidi" w:cstheme="majorBidi" w:hint="eastAsia"/>
                <w:color w:val="000000"/>
                <w:szCs w:val="24"/>
              </w:rPr>
              <w:t>437</w:t>
            </w:r>
          </w:p>
        </w:tc>
      </w:tr>
      <w:tr w:rsidR="00567FFB" w:rsidRPr="00835B79" w14:paraId="48F928A0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14:paraId="4A231FFF" w14:textId="5D90891A" w:rsidR="00567FFB" w:rsidRPr="008413A5" w:rsidRDefault="00567FFB" w:rsidP="00567FFB">
            <w:pPr>
              <w:jc w:val="both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 xml:space="preserve">   </w:t>
            </w:r>
            <w:r w:rsidRPr="008413A5">
              <w:rPr>
                <w:rFonts w:asciiTheme="majorBidi" w:hAnsiTheme="majorBidi" w:hint="cs"/>
                <w:szCs w:val="2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57BFDA5" w14:textId="28D324B7" w:rsidR="00567FFB" w:rsidRPr="00835B79" w:rsidRDefault="0081025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567FFB" w:rsidRPr="00835B79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D820E" w14:textId="435FD773" w:rsidR="00567FFB" w:rsidRPr="00835B79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67FFB">
              <w:rPr>
                <w:rFonts w:asciiTheme="majorBidi" w:hAnsiTheme="majorBidi" w:cstheme="majorBidi" w:hint="eastAsia"/>
                <w:color w:val="000000"/>
                <w:szCs w:val="24"/>
              </w:rPr>
              <w:t>(2,068)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567FFB" w:rsidRPr="00835B79" w:rsidRDefault="00567FFB" w:rsidP="00567FFB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861F0" w14:textId="5BC4BFA1" w:rsidR="00567FFB" w:rsidRPr="00835B79" w:rsidRDefault="0081025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567FFB" w:rsidRPr="00835B79" w:rsidRDefault="00567FFB" w:rsidP="00567FF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28B6ECE5" w:rsidR="00567FFB" w:rsidRPr="00835B79" w:rsidRDefault="00452EDF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52EDF">
              <w:rPr>
                <w:rFonts w:asciiTheme="majorBidi" w:hAnsiTheme="majorBidi" w:cstheme="majorBidi" w:hint="eastAsia"/>
                <w:color w:val="000000"/>
                <w:szCs w:val="24"/>
              </w:rPr>
              <w:t>(1,024)</w:t>
            </w:r>
          </w:p>
        </w:tc>
      </w:tr>
      <w:tr w:rsidR="00567FFB" w:rsidRPr="00835B79" w14:paraId="5E64E1B5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A2F2" w14:textId="0CA4B9F4" w:rsidR="00567FFB" w:rsidRPr="00835B79" w:rsidRDefault="00567FFB" w:rsidP="00567FFB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/>
                <w:szCs w:val="24"/>
              </w:rPr>
              <w:t xml:space="preserve">   </w:t>
            </w:r>
            <w:r w:rsidRPr="00252CF7">
              <w:rPr>
                <w:rFonts w:asciiTheme="majorBidi" w:hAnsiTheme="majorBidi" w:hint="cs"/>
                <w:szCs w:val="24"/>
                <w:cs/>
              </w:rPr>
              <w:t>ผลประโยชน์ที่จ่ายระหว่างปี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C811294" w14:textId="47345620" w:rsidR="00567FFB" w:rsidRPr="00835B79" w:rsidRDefault="0081025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B28A7D" w14:textId="77777777" w:rsidR="00567FFB" w:rsidRPr="00835B79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7A544" w14:textId="7DBD8879" w:rsidR="00567FFB" w:rsidRPr="00835B79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67FFB">
              <w:rPr>
                <w:rFonts w:asciiTheme="majorBidi" w:hAnsiTheme="majorBidi" w:cstheme="majorBidi" w:hint="eastAsia"/>
                <w:color w:val="000000"/>
                <w:szCs w:val="24"/>
              </w:rPr>
              <w:t>(159)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0C02F6" w14:textId="77777777" w:rsidR="00567FFB" w:rsidRPr="00835B79" w:rsidRDefault="00567FFB" w:rsidP="00567FFB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A685E" w14:textId="25F85875" w:rsidR="00567FFB" w:rsidRPr="00835B79" w:rsidRDefault="0081025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E29F30" w14:textId="77777777" w:rsidR="00567FFB" w:rsidRPr="00835B79" w:rsidRDefault="00567FFB" w:rsidP="00567FFB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C165" w14:textId="77777777" w:rsidR="00567FFB" w:rsidRPr="00835B79" w:rsidRDefault="00567FFB" w:rsidP="007E67E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2375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567FFB" w:rsidRPr="00835B79" w14:paraId="4A6A49CA" w14:textId="77777777" w:rsidTr="0053641F">
        <w:trPr>
          <w:cantSplit/>
          <w:trHeight w:val="81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A2B6F" w14:textId="5F8B72EF" w:rsidR="00567FFB" w:rsidRPr="00835B79" w:rsidRDefault="00567FFB" w:rsidP="00567FFB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625641">
              <w:rPr>
                <w:rFonts w:asciiTheme="majorBidi" w:hAnsiTheme="majorBidi"/>
                <w:szCs w:val="24"/>
              </w:rPr>
              <w:t xml:space="preserve">   </w:t>
            </w:r>
            <w:r w:rsidRPr="00625641">
              <w:rPr>
                <w:rFonts w:asciiTheme="majorBidi" w:hAnsiTheme="majorBidi" w:hint="cs"/>
                <w:szCs w:val="24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FB0F566" w14:textId="3DD8D4B4" w:rsidR="00567FFB" w:rsidRPr="00835B79" w:rsidRDefault="0081025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32D1B" w14:textId="77777777" w:rsidR="00567FFB" w:rsidRPr="00835B79" w:rsidRDefault="00567FFB" w:rsidP="00567FFB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A66A1B" w14:textId="6B29775A" w:rsidR="00567FFB" w:rsidRPr="00423752" w:rsidRDefault="00567FFB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67FFB">
              <w:rPr>
                <w:rFonts w:asciiTheme="majorBidi" w:hAnsiTheme="majorBidi" w:cstheme="majorBidi" w:hint="eastAsia"/>
                <w:color w:val="000000"/>
                <w:szCs w:val="24"/>
              </w:rPr>
              <w:t>(250)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416D0B" w14:textId="77777777" w:rsidR="00567FFB" w:rsidRPr="00835B79" w:rsidRDefault="00567FFB" w:rsidP="00567FFB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113AA" w14:textId="43665998" w:rsidR="00567FFB" w:rsidRPr="00835B79" w:rsidRDefault="00810254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C4456" w14:textId="77777777" w:rsidR="00567FFB" w:rsidRPr="00835B79" w:rsidRDefault="00567FFB" w:rsidP="00567FF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B68071" w14:textId="20B3BCB3" w:rsidR="00567FFB" w:rsidRPr="00423752" w:rsidRDefault="008F49C7" w:rsidP="00567F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FC1CA7" w:rsidRPr="00835B79" w14:paraId="49CD18E4" w14:textId="77777777" w:rsidTr="0053641F">
        <w:trPr>
          <w:cantSplit/>
          <w:trHeight w:val="209"/>
        </w:trPr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FD061" w14:textId="7B5DBA83" w:rsidR="00FC1CA7" w:rsidRPr="00763861" w:rsidRDefault="00763861" w:rsidP="00FC1CA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6386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ยอดคงเหลือปลายงวด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559F3" w14:textId="38AD2771" w:rsidR="00FC1CA7" w:rsidRPr="00F659A8" w:rsidRDefault="00810254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12,552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5E884" w14:textId="77777777" w:rsidR="00FC1CA7" w:rsidRPr="00835B79" w:rsidRDefault="00FC1CA7" w:rsidP="00FC1CA7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72E8A" w14:textId="330356DE" w:rsidR="00FC1CA7" w:rsidRPr="00F659A8" w:rsidRDefault="00F659A8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659A8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802748" w14:textId="77777777" w:rsidR="00FC1CA7" w:rsidRPr="00835B79" w:rsidRDefault="00FC1CA7" w:rsidP="00FC1CA7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5A03E" w14:textId="59479B68" w:rsidR="00FC1CA7" w:rsidRPr="00835B79" w:rsidRDefault="00810254" w:rsidP="00FC1CA7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3,992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41239" w14:textId="77777777" w:rsidR="00FC1CA7" w:rsidRPr="00835B79" w:rsidRDefault="00FC1CA7" w:rsidP="00FC1CA7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4CDEE" w14:textId="3E865D16" w:rsidR="00FC1CA7" w:rsidRPr="00835B79" w:rsidRDefault="00807770" w:rsidP="00F659A8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807770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3,807</w:t>
            </w:r>
          </w:p>
        </w:tc>
      </w:tr>
    </w:tbl>
    <w:p w14:paraId="26135B36" w14:textId="7EDEC60E" w:rsidR="00F53166" w:rsidRPr="007C40C0" w:rsidRDefault="009E4C64" w:rsidP="0053641F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53297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ab/>
        <w:t>กองทุนสำรองเลี้ยงชีพ</w:t>
      </w:r>
    </w:p>
    <w:p w14:paraId="256B86DB" w14:textId="7C295765" w:rsidR="00F53166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(ฉบับที่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10945CF5" w:rsidR="00F53166" w:rsidRDefault="009E4C64" w:rsidP="000671A5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สำหรับงวดสามเดือนสิ้นสุดวันที่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E110D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E110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260"/>
        <w:gridCol w:w="180"/>
        <w:gridCol w:w="1260"/>
        <w:gridCol w:w="90"/>
        <w:gridCol w:w="1260"/>
      </w:tblGrid>
      <w:tr w:rsidR="006862E1" w:rsidRPr="007C40C0" w14:paraId="78C16DC2" w14:textId="41957DF8" w:rsidTr="00E4063F">
        <w:trPr>
          <w:trHeight w:val="279"/>
        </w:trPr>
        <w:tc>
          <w:tcPr>
            <w:tcW w:w="9090" w:type="dxa"/>
            <w:gridSpan w:val="8"/>
          </w:tcPr>
          <w:p w14:paraId="1F0E5BF7" w14:textId="3A533B8B" w:rsidR="006862E1" w:rsidRPr="007C40C0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7C40C0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7C40C0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7C40C0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202E90" w14:paraId="33B99A61" w14:textId="04EACBD4" w:rsidTr="00BF53C8">
        <w:trPr>
          <w:trHeight w:val="279"/>
        </w:trPr>
        <w:tc>
          <w:tcPr>
            <w:tcW w:w="3600" w:type="dxa"/>
          </w:tcPr>
          <w:p w14:paraId="0EA38BF6" w14:textId="77777777" w:rsidR="006862E1" w:rsidRPr="007C40C0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7C40C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7C40C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202E90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202E90" w14:paraId="71B9FCDD" w14:textId="3FAB534A" w:rsidTr="00BF53C8">
        <w:trPr>
          <w:trHeight w:val="279"/>
        </w:trPr>
        <w:tc>
          <w:tcPr>
            <w:tcW w:w="3600" w:type="dxa"/>
          </w:tcPr>
          <w:p w14:paraId="2E0017E5" w14:textId="77777777" w:rsidR="006862E1" w:rsidRPr="00202E90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0BD247B3" w:rsidR="006862E1" w:rsidRPr="00202E9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 w:rsidR="00C1093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D210449" w14:textId="77777777" w:rsidR="006862E1" w:rsidRPr="00202E9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F7E7FA" w14:textId="57DB9CE7" w:rsidR="006862E1" w:rsidRPr="00202E9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 w:rsidR="00C1093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14:paraId="791620EC" w14:textId="77777777" w:rsidR="006862E1" w:rsidRPr="00202E9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09C26E9C" w:rsidR="006862E1" w:rsidRPr="00202E9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 w:rsidR="00C1093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908AC6C" w14:textId="77777777" w:rsidR="006862E1" w:rsidRPr="00202E9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A701D8" w14:textId="1688E20F" w:rsidR="006862E1" w:rsidRPr="00202E90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202E90">
              <w:rPr>
                <w:rFonts w:asciiTheme="majorBidi" w:hAnsiTheme="majorBidi" w:cstheme="majorBidi"/>
                <w:sz w:val="28"/>
              </w:rPr>
              <w:t>256</w:t>
            </w:r>
            <w:r w:rsidR="00C1093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C42E0" w:rsidRPr="00202E90" w14:paraId="04BA49E2" w14:textId="77777777" w:rsidTr="00BF53C8">
        <w:trPr>
          <w:trHeight w:val="279"/>
        </w:trPr>
        <w:tc>
          <w:tcPr>
            <w:tcW w:w="3600" w:type="dxa"/>
          </w:tcPr>
          <w:p w14:paraId="0C6BA4F5" w14:textId="69102F09" w:rsidR="00EC42E0" w:rsidRPr="00202E90" w:rsidRDefault="00EC42E0" w:rsidP="00EC42E0">
            <w:pPr>
              <w:snapToGrid w:val="0"/>
              <w:ind w:right="-27" w:hanging="7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 w:cstheme="majorBidi"/>
                <w:sz w:val="28"/>
                <w:lang w:eastAsia="th-TH"/>
              </w:rPr>
              <w:t>31</w:t>
            </w:r>
            <w:r w:rsidR="00AB5746"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28"/>
                <w:cs/>
                <w:lang w:eastAsia="th-TH"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043EBDA0" w:rsidR="00EC42E0" w:rsidRPr="00202E90" w:rsidRDefault="003B5236" w:rsidP="00BF53C8">
            <w:pPr>
              <w:ind w:left="720" w:right="-2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90" w:type="dxa"/>
          </w:tcPr>
          <w:p w14:paraId="65E80C0B" w14:textId="77777777" w:rsidR="00EC42E0" w:rsidRPr="00202E90" w:rsidRDefault="00EC42E0" w:rsidP="00BF53C8">
            <w:pPr>
              <w:ind w:left="-5"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22F743" w14:textId="18E3C229" w:rsidR="00EC42E0" w:rsidRPr="00202E90" w:rsidRDefault="00C10938" w:rsidP="00BF53C8">
            <w:pPr>
              <w:ind w:left="720" w:right="-2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502</w:t>
            </w:r>
          </w:p>
        </w:tc>
        <w:tc>
          <w:tcPr>
            <w:tcW w:w="180" w:type="dxa"/>
          </w:tcPr>
          <w:p w14:paraId="62748314" w14:textId="77777777" w:rsidR="00EC42E0" w:rsidRPr="00202E90" w:rsidRDefault="00EC42E0" w:rsidP="00BF53C8">
            <w:pPr>
              <w:ind w:left="-5" w:right="-2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4BCFC820" w:rsidR="00EC42E0" w:rsidRPr="00202E90" w:rsidRDefault="005B7D5E" w:rsidP="00BF53C8">
            <w:pPr>
              <w:ind w:left="888" w:right="-272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</w:t>
            </w:r>
          </w:p>
        </w:tc>
        <w:tc>
          <w:tcPr>
            <w:tcW w:w="90" w:type="dxa"/>
          </w:tcPr>
          <w:p w14:paraId="5D1760FE" w14:textId="77777777" w:rsidR="00EC42E0" w:rsidRPr="00202E90" w:rsidRDefault="00EC42E0" w:rsidP="00BF53C8">
            <w:pPr>
              <w:ind w:left="-5" w:right="-26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F0CB76" w14:textId="014FB403" w:rsidR="00EC42E0" w:rsidRPr="00202E90" w:rsidRDefault="00C10938" w:rsidP="00BF53C8">
            <w:pPr>
              <w:ind w:left="888" w:right="-272" w:hanging="16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</w:tbl>
    <w:p w14:paraId="5C2BF395" w14:textId="77777777" w:rsidR="00C81DA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D2C90FE" w14:textId="77777777" w:rsidR="00C81DA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1C32F66" w14:textId="77777777" w:rsidR="00C81DA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7FE2EB3" w14:textId="6B0C4B4B" w:rsidR="00C81DA0" w:rsidRDefault="00C81DA0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1B16BAA" w14:textId="77777777" w:rsidR="00197B8E" w:rsidRDefault="00197B8E" w:rsidP="00C81DA0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07DEC10" w14:textId="12B7A762" w:rsidR="00E35841" w:rsidRPr="00C81DA0" w:rsidRDefault="00E35841" w:rsidP="00E35841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81DA0">
        <w:rPr>
          <w:rFonts w:asciiTheme="majorBidi" w:hAnsiTheme="majorBidi" w:cstheme="majorBidi"/>
          <w:b/>
          <w:bCs/>
          <w:sz w:val="28"/>
          <w:cs/>
        </w:rPr>
        <w:lastRenderedPageBreak/>
        <w:t>ทุนเรือนหุ้น</w:t>
      </w:r>
      <w:r w:rsidRPr="00C81DA0">
        <w:rPr>
          <w:rFonts w:asciiTheme="majorBidi" w:hAnsiTheme="majorBidi" w:cstheme="majorBidi"/>
          <w:b/>
          <w:bCs/>
          <w:sz w:val="28"/>
        </w:rPr>
        <w:t xml:space="preserve"> </w:t>
      </w:r>
      <w:r w:rsidRPr="00C81DA0">
        <w:rPr>
          <w:rFonts w:asciiTheme="majorBidi" w:hAnsiTheme="majorBidi" w:cstheme="majorBidi"/>
          <w:b/>
          <w:bCs/>
          <w:sz w:val="28"/>
          <w:cs/>
        </w:rPr>
        <w:t>และใบสำคัญแสดงสิทธิ</w:t>
      </w:r>
    </w:p>
    <w:p w14:paraId="29D607CB" w14:textId="65B36CA0" w:rsidR="00E35841" w:rsidRPr="00E35841" w:rsidRDefault="00E35841" w:rsidP="00E35841">
      <w:pPr>
        <w:spacing w:before="120" w:after="120" w:line="60" w:lineRule="atLeast"/>
        <w:ind w:left="360"/>
        <w:rPr>
          <w:rFonts w:asciiTheme="majorBidi" w:hAnsiTheme="majorBidi" w:cstheme="majorBidi"/>
          <w:sz w:val="28"/>
        </w:rPr>
      </w:pPr>
      <w:r w:rsidRPr="00E35841">
        <w:rPr>
          <w:rFonts w:asciiTheme="majorBidi" w:hAnsiTheme="majorBidi" w:cstheme="majorBidi"/>
          <w:sz w:val="28"/>
          <w:cs/>
        </w:rPr>
        <w:t>ทุนเรือนหุ้น</w:t>
      </w:r>
    </w:p>
    <w:p w14:paraId="12F5B278" w14:textId="17163396" w:rsidR="00E35841" w:rsidRPr="00E35841" w:rsidRDefault="00E35841" w:rsidP="00E35841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 w:rsidRPr="00E35841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35841">
        <w:rPr>
          <w:rFonts w:asciiTheme="majorBidi" w:hAnsiTheme="majorBidi" w:cstheme="majorBidi"/>
          <w:sz w:val="28"/>
        </w:rPr>
        <w:t xml:space="preserve">3 </w:t>
      </w:r>
      <w:r w:rsidRPr="00E3584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E35841">
        <w:rPr>
          <w:rFonts w:asciiTheme="majorBidi" w:hAnsiTheme="majorBidi" w:cstheme="majorBidi"/>
          <w:sz w:val="28"/>
        </w:rPr>
        <w:t xml:space="preserve">2564 </w:t>
      </w:r>
      <w:r w:rsidRPr="00E35841">
        <w:rPr>
          <w:rFonts w:asciiTheme="majorBidi" w:hAnsiTheme="majorBidi" w:cstheme="majorBidi"/>
          <w:sz w:val="28"/>
          <w:cs/>
        </w:rPr>
        <w:t xml:space="preserve">ที่ประชุมวิสามัญผู้ถือหุ้น ครั้งที่ </w:t>
      </w:r>
      <w:r w:rsidRPr="00E35841">
        <w:rPr>
          <w:rFonts w:asciiTheme="majorBidi" w:hAnsiTheme="majorBidi" w:cstheme="majorBidi"/>
          <w:sz w:val="28"/>
        </w:rPr>
        <w:t xml:space="preserve">1/2564 </w:t>
      </w:r>
      <w:r w:rsidRPr="00E35841">
        <w:rPr>
          <w:rFonts w:asciiTheme="majorBidi" w:hAnsiTheme="majorBidi" w:cstheme="majorBidi"/>
          <w:sz w:val="28"/>
          <w:cs/>
        </w:rPr>
        <w:t xml:space="preserve">ของบริษัท เซเว่น ยูทิลิตี้ส์ แอนด์ พาวเวอร์ จำกัด (มหาชน) (“บริษัท”) ได้มีมติอนุมัติการเพิ่มทุนจดทะเบียนบริษัท จากเดิมทุนจดทะเบียน </w:t>
      </w:r>
      <w:r w:rsidRPr="00E35841">
        <w:rPr>
          <w:rFonts w:asciiTheme="majorBidi" w:hAnsiTheme="majorBidi" w:cstheme="majorBidi"/>
          <w:sz w:val="28"/>
        </w:rPr>
        <w:t xml:space="preserve">2,567,758,861 </w:t>
      </w:r>
      <w:r w:rsidRPr="00E35841">
        <w:rPr>
          <w:rFonts w:asciiTheme="majorBidi" w:hAnsiTheme="majorBidi" w:cstheme="majorBidi"/>
          <w:sz w:val="28"/>
          <w:cs/>
        </w:rPr>
        <w:t xml:space="preserve">บาท เป็น </w:t>
      </w:r>
      <w:r w:rsidRPr="00E35841">
        <w:rPr>
          <w:rFonts w:asciiTheme="majorBidi" w:hAnsiTheme="majorBidi" w:cstheme="majorBidi"/>
          <w:sz w:val="28"/>
        </w:rPr>
        <w:t xml:space="preserve">2,922,758,861 </w:t>
      </w:r>
      <w:r w:rsidRPr="00E35841">
        <w:rPr>
          <w:rFonts w:asciiTheme="majorBidi" w:hAnsiTheme="majorBidi" w:cstheme="majorBidi"/>
          <w:sz w:val="28"/>
          <w:cs/>
        </w:rPr>
        <w:t xml:space="preserve">บาท โดยการออกหุ้นสามัญเพิ่มทุนจำนวน </w:t>
      </w:r>
      <w:r w:rsidRPr="00E35841">
        <w:rPr>
          <w:rFonts w:asciiTheme="majorBidi" w:hAnsiTheme="majorBidi" w:cstheme="majorBidi"/>
          <w:sz w:val="28"/>
        </w:rPr>
        <w:t xml:space="preserve">710,000,000 </w:t>
      </w:r>
      <w:r w:rsidRPr="00E35841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E35841">
        <w:rPr>
          <w:rFonts w:asciiTheme="majorBidi" w:hAnsiTheme="majorBidi" w:cstheme="majorBidi"/>
          <w:sz w:val="28"/>
        </w:rPr>
        <w:t xml:space="preserve">0.50 </w:t>
      </w:r>
      <w:r w:rsidRPr="00E35841">
        <w:rPr>
          <w:rFonts w:asciiTheme="majorBidi" w:hAnsiTheme="majorBidi" w:cstheme="majorBidi"/>
          <w:sz w:val="28"/>
          <w:cs/>
        </w:rPr>
        <w:t xml:space="preserve">บาท ซึ่งบริษัทได้ดำเนินการจดทะเบียนเปลี่ยนแปลงทุนจดทะเบียนต่อกรมพัฒนาธุรกิจการค้า กระทรวงพาณิชย์ เมื่อวันที่ </w:t>
      </w:r>
      <w:r w:rsidRPr="00E35841">
        <w:rPr>
          <w:rFonts w:asciiTheme="majorBidi" w:hAnsiTheme="majorBidi" w:cstheme="majorBidi"/>
          <w:sz w:val="28"/>
        </w:rPr>
        <w:t xml:space="preserve">5 </w:t>
      </w:r>
      <w:r w:rsidRPr="00E35841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E35841">
        <w:rPr>
          <w:rFonts w:asciiTheme="majorBidi" w:hAnsiTheme="majorBidi" w:cstheme="majorBidi"/>
          <w:sz w:val="28"/>
        </w:rPr>
        <w:t xml:space="preserve">2564 </w:t>
      </w:r>
      <w:r w:rsidRPr="00E35841">
        <w:rPr>
          <w:rFonts w:asciiTheme="majorBidi" w:hAnsiTheme="majorBidi" w:cstheme="majorBidi"/>
          <w:sz w:val="28"/>
          <w:cs/>
        </w:rPr>
        <w:t>เป็นที่เรียบร้อยแล้ว</w:t>
      </w:r>
    </w:p>
    <w:p w14:paraId="76CC5026" w14:textId="77777777" w:rsidR="00E35841" w:rsidRPr="00E35841" w:rsidRDefault="00E35841" w:rsidP="00E35841">
      <w:pPr>
        <w:spacing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E35841">
        <w:rPr>
          <w:rFonts w:asciiTheme="majorBidi" w:hAnsiTheme="majorBidi" w:cstheme="majorBidi"/>
          <w:sz w:val="28"/>
          <w:cs/>
        </w:rPr>
        <w:t>ใบสำคัญแสดงสิทธิ</w:t>
      </w:r>
    </w:p>
    <w:p w14:paraId="172BC89A" w14:textId="4AAE7BED" w:rsidR="00E35841" w:rsidRPr="00E35841" w:rsidRDefault="00E35841" w:rsidP="00E35841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E35841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E35841">
        <w:rPr>
          <w:rFonts w:asciiTheme="majorBidi" w:hAnsiTheme="majorBidi" w:cstheme="majorBidi"/>
          <w:sz w:val="28"/>
        </w:rPr>
        <w:t>1/2562</w:t>
      </w:r>
      <w:r w:rsidRPr="00E35841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E35841">
        <w:rPr>
          <w:rFonts w:asciiTheme="majorBidi" w:hAnsiTheme="majorBidi" w:cstheme="majorBidi"/>
          <w:sz w:val="28"/>
        </w:rPr>
        <w:t>31</w:t>
      </w:r>
      <w:r w:rsidRPr="00E35841">
        <w:rPr>
          <w:rFonts w:asciiTheme="majorBidi" w:hAnsiTheme="majorBidi" w:cstheme="majorBidi"/>
          <w:sz w:val="28"/>
          <w:cs/>
        </w:rPr>
        <w:t xml:space="preserve"> พฤษภาคม </w:t>
      </w:r>
      <w:r w:rsidRPr="00E35841">
        <w:rPr>
          <w:rFonts w:asciiTheme="majorBidi" w:hAnsiTheme="majorBidi" w:cstheme="majorBidi"/>
          <w:sz w:val="28"/>
        </w:rPr>
        <w:t>2562</w:t>
      </w:r>
      <w:r w:rsidRPr="00E35841">
        <w:rPr>
          <w:rFonts w:asciiTheme="majorBidi" w:hAnsiTheme="majorBidi" w:cstheme="majorBidi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E35841">
        <w:rPr>
          <w:rFonts w:asciiTheme="majorBidi" w:hAnsiTheme="majorBidi" w:cstheme="majorBidi"/>
          <w:sz w:val="28"/>
        </w:rPr>
        <w:t>605,919,620</w:t>
      </w:r>
      <w:r w:rsidRPr="00E35841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E35841">
        <w:rPr>
          <w:rFonts w:asciiTheme="majorBidi" w:hAnsiTheme="majorBidi" w:cstheme="majorBidi"/>
          <w:sz w:val="28"/>
        </w:rPr>
        <w:t>3,029,598,102</w:t>
      </w:r>
      <w:r w:rsidRPr="00E35841">
        <w:rPr>
          <w:rFonts w:asciiTheme="majorBidi" w:hAnsiTheme="majorBidi" w:cstheme="majorBidi"/>
          <w:sz w:val="28"/>
          <w:cs/>
        </w:rPr>
        <w:t xml:space="preserve"> บาท เป็น </w:t>
      </w:r>
      <w:r w:rsidRPr="00E35841">
        <w:rPr>
          <w:rFonts w:asciiTheme="majorBidi" w:hAnsiTheme="majorBidi" w:cstheme="majorBidi"/>
          <w:sz w:val="28"/>
        </w:rPr>
        <w:t>3,635,517,722</w:t>
      </w:r>
      <w:r w:rsidRPr="00E35841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E35841">
        <w:rPr>
          <w:rFonts w:asciiTheme="majorBidi" w:hAnsiTheme="majorBidi" w:cstheme="majorBidi"/>
          <w:sz w:val="28"/>
        </w:rPr>
        <w:t>605,919,620</w:t>
      </w:r>
      <w:r w:rsidRPr="00E35841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E35841">
        <w:rPr>
          <w:rFonts w:asciiTheme="majorBidi" w:hAnsiTheme="majorBidi" w:cstheme="majorBidi"/>
          <w:sz w:val="28"/>
        </w:rPr>
        <w:t>1.00</w:t>
      </w:r>
      <w:r w:rsidRPr="00E35841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E35841">
        <w:rPr>
          <w:rFonts w:asciiTheme="majorBidi" w:hAnsiTheme="majorBidi" w:cstheme="majorBidi"/>
          <w:sz w:val="28"/>
        </w:rPr>
        <w:t xml:space="preserve">4 (“7UP-W4”) </w:t>
      </w:r>
      <w:r w:rsidRPr="00E35841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E35841">
        <w:rPr>
          <w:rFonts w:asciiTheme="majorBidi" w:hAnsiTheme="majorBidi" w:cstheme="majorBidi"/>
          <w:sz w:val="28"/>
        </w:rPr>
        <w:t xml:space="preserve">Rights Offering) </w:t>
      </w:r>
      <w:r w:rsidRPr="00E35841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E35841">
        <w:rPr>
          <w:rFonts w:asciiTheme="majorBidi" w:hAnsiTheme="majorBidi" w:cstheme="majorBidi"/>
          <w:sz w:val="28"/>
        </w:rPr>
        <w:t>5</w:t>
      </w:r>
      <w:r w:rsidRPr="00E35841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E35841">
        <w:rPr>
          <w:rFonts w:asciiTheme="majorBidi" w:hAnsiTheme="majorBidi" w:cstheme="majorBidi"/>
          <w:sz w:val="28"/>
        </w:rPr>
        <w:t>1</w:t>
      </w:r>
      <w:r w:rsidRPr="00E35841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E35841">
        <w:rPr>
          <w:rFonts w:asciiTheme="majorBidi" w:hAnsiTheme="majorBidi" w:cstheme="majorBidi"/>
          <w:sz w:val="28"/>
        </w:rPr>
        <w:t>0.05</w:t>
      </w:r>
      <w:r w:rsidRPr="00E35841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4FF86B3F" w14:textId="77777777" w:rsidR="00E35841" w:rsidRPr="00E35841" w:rsidRDefault="00E35841" w:rsidP="002C66CB">
      <w:pPr>
        <w:tabs>
          <w:tab w:val="left" w:pos="630"/>
          <w:tab w:val="left" w:pos="900"/>
        </w:tabs>
        <w:spacing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E35841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3E03A5DA" w14:textId="77777777" w:rsidR="00E35841" w:rsidRPr="00E35841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E35841">
        <w:rPr>
          <w:rFonts w:asciiTheme="majorBidi" w:hAnsiTheme="majorBidi" w:cstheme="majorBidi"/>
          <w:sz w:val="28"/>
        </w:rPr>
        <w:tab/>
      </w:r>
      <w:r w:rsidRPr="00E35841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E35841">
        <w:rPr>
          <w:rFonts w:asciiTheme="majorBidi" w:hAnsiTheme="majorBidi" w:cstheme="majorBidi"/>
          <w:sz w:val="28"/>
        </w:rPr>
        <w:t>1</w:t>
      </w:r>
      <w:r w:rsidRPr="00E35841">
        <w:rPr>
          <w:rFonts w:asciiTheme="majorBidi" w:hAnsiTheme="majorBidi" w:cstheme="majorBidi"/>
          <w:sz w:val="28"/>
          <w:cs/>
        </w:rPr>
        <w:t xml:space="preserve"> ราคา </w:t>
      </w:r>
      <w:r w:rsidRPr="00E35841">
        <w:rPr>
          <w:rFonts w:asciiTheme="majorBidi" w:hAnsiTheme="majorBidi" w:cstheme="majorBidi"/>
          <w:sz w:val="28"/>
        </w:rPr>
        <w:t>0.50</w:t>
      </w:r>
      <w:r w:rsidRPr="00E35841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9BC652" w14:textId="77777777" w:rsidR="00E35841" w:rsidRPr="00E35841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E35841">
        <w:rPr>
          <w:rFonts w:asciiTheme="majorBidi" w:hAnsiTheme="majorBidi" w:cstheme="majorBidi"/>
          <w:sz w:val="28"/>
        </w:rPr>
        <w:tab/>
      </w:r>
      <w:r w:rsidRPr="00E35841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E35841">
        <w:rPr>
          <w:rFonts w:asciiTheme="majorBidi" w:hAnsiTheme="majorBidi" w:cstheme="majorBidi"/>
          <w:sz w:val="28"/>
        </w:rPr>
        <w:t>2</w:t>
      </w:r>
      <w:r w:rsidRPr="00E35841">
        <w:rPr>
          <w:rFonts w:asciiTheme="majorBidi" w:hAnsiTheme="majorBidi" w:cstheme="majorBidi"/>
          <w:sz w:val="28"/>
          <w:cs/>
        </w:rPr>
        <w:t xml:space="preserve"> ราคา </w:t>
      </w:r>
      <w:r w:rsidRPr="00E35841">
        <w:rPr>
          <w:rFonts w:asciiTheme="majorBidi" w:hAnsiTheme="majorBidi" w:cstheme="majorBidi"/>
          <w:sz w:val="28"/>
        </w:rPr>
        <w:t>1.25</w:t>
      </w:r>
      <w:r w:rsidRPr="00E35841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012001FE" w14:textId="77777777" w:rsidR="00E35841" w:rsidRPr="00E35841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E35841">
        <w:rPr>
          <w:rFonts w:asciiTheme="majorBidi" w:hAnsiTheme="majorBidi" w:cstheme="majorBidi"/>
          <w:sz w:val="28"/>
        </w:rPr>
        <w:tab/>
      </w:r>
      <w:r w:rsidRPr="00E35841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E35841">
        <w:rPr>
          <w:rFonts w:asciiTheme="majorBidi" w:hAnsiTheme="majorBidi" w:cstheme="majorBidi"/>
          <w:sz w:val="28"/>
        </w:rPr>
        <w:t>3</w:t>
      </w:r>
      <w:r w:rsidRPr="00E35841">
        <w:rPr>
          <w:rFonts w:asciiTheme="majorBidi" w:hAnsiTheme="majorBidi" w:cstheme="majorBidi"/>
          <w:sz w:val="28"/>
          <w:cs/>
        </w:rPr>
        <w:t xml:space="preserve"> ราคา </w:t>
      </w:r>
      <w:r w:rsidRPr="00E35841">
        <w:rPr>
          <w:rFonts w:asciiTheme="majorBidi" w:hAnsiTheme="majorBidi" w:cstheme="majorBidi"/>
          <w:sz w:val="28"/>
        </w:rPr>
        <w:t>2.25</w:t>
      </w:r>
      <w:r w:rsidRPr="00E35841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4F077492" w14:textId="01C3D433" w:rsidR="00E4063F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="Angsana New" w:hAnsi="Angsana New"/>
          <w:sz w:val="28"/>
          <w:cs/>
          <w:lang w:val="en-GB"/>
        </w:rPr>
      </w:pPr>
      <w:r w:rsidRPr="00E35841">
        <w:rPr>
          <w:rFonts w:asciiTheme="majorBidi" w:hAnsiTheme="majorBidi" w:cstheme="majorBidi"/>
          <w:sz w:val="28"/>
        </w:rPr>
        <w:tab/>
        <w:t>(</w:t>
      </w:r>
      <w:r w:rsidRPr="00E35841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E35841">
        <w:rPr>
          <w:rFonts w:asciiTheme="majorBidi" w:hAnsiTheme="majorBidi" w:cstheme="majorBidi"/>
          <w:sz w:val="28"/>
        </w:rPr>
        <w:t xml:space="preserve">7UP-W4 1 </w:t>
      </w:r>
      <w:r w:rsidRPr="00E35841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E35841">
        <w:rPr>
          <w:rFonts w:asciiTheme="majorBidi" w:hAnsiTheme="majorBidi" w:cstheme="majorBidi"/>
          <w:sz w:val="28"/>
        </w:rPr>
        <w:t xml:space="preserve">1 </w:t>
      </w:r>
      <w:r w:rsidRPr="00E35841">
        <w:rPr>
          <w:rFonts w:asciiTheme="majorBidi" w:hAnsiTheme="majorBidi" w:cstheme="majorBidi"/>
          <w:sz w:val="28"/>
          <w:cs/>
        </w:rPr>
        <w:t>หุ้น)</w:t>
      </w:r>
      <w:r w:rsidR="00E4063F">
        <w:rPr>
          <w:rFonts w:ascii="Angsana New" w:hAnsi="Angsana New"/>
          <w:sz w:val="28"/>
          <w:cs/>
          <w:lang w:val="en-GB"/>
        </w:rPr>
        <w:br w:type="page"/>
      </w:r>
    </w:p>
    <w:p w14:paraId="74B9FD28" w14:textId="10252D58" w:rsidR="00F53166" w:rsidRPr="00C81DA0" w:rsidRDefault="0E075460" w:rsidP="001C02F8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C81DA0">
        <w:rPr>
          <w:rFonts w:asciiTheme="majorBidi" w:hAnsiTheme="majorBidi" w:cstheme="majorBidi"/>
          <w:b/>
          <w:bCs/>
          <w:sz w:val="28"/>
          <w:cs/>
        </w:rPr>
        <w:lastRenderedPageBreak/>
        <w:t>ภาษีเงินได้</w:t>
      </w:r>
      <w:r w:rsidRPr="00C81DA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F47C426" w14:textId="6D30478C" w:rsidR="00F53166" w:rsidRPr="007C40C0" w:rsidRDefault="009E4C64" w:rsidP="007017DD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017DD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ประมาณไว้ (รายได้) ค่าใช้จ่ายภาษีเงินได้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</w:t>
      </w:r>
      <w:r w:rsidR="005F0F0C"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325E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325E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  <w:r w:rsidR="00780AF5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                                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780AF5" w:rsidRPr="007C40C0" w14:paraId="6F6695E2" w14:textId="77777777" w:rsidTr="00B14EAF">
        <w:tc>
          <w:tcPr>
            <w:tcW w:w="4680" w:type="dxa"/>
          </w:tcPr>
          <w:p w14:paraId="408DA74D" w14:textId="77777777" w:rsidR="00780AF5" w:rsidRPr="007C40C0" w:rsidRDefault="00780AF5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5581692" w14:textId="02571824" w:rsidR="00780AF5" w:rsidRPr="007C40C0" w:rsidRDefault="00780AF5" w:rsidP="00324A24">
            <w:pPr>
              <w:ind w:left="180" w:right="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7C40C0" w14:paraId="7EDDEF60" w14:textId="77777777" w:rsidTr="00B14EAF">
        <w:tc>
          <w:tcPr>
            <w:tcW w:w="4680" w:type="dxa"/>
          </w:tcPr>
          <w:p w14:paraId="1948A7A5" w14:textId="77777777" w:rsidR="00F53166" w:rsidRPr="007C40C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vAlign w:val="bottom"/>
          </w:tcPr>
          <w:p w14:paraId="75700DB3" w14:textId="77777777" w:rsidR="00F53166" w:rsidRPr="007C40C0" w:rsidRDefault="009E4C64" w:rsidP="005B4801">
            <w:pPr>
              <w:ind w:left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</w:p>
        </w:tc>
      </w:tr>
      <w:tr w:rsidR="00F53166" w:rsidRPr="007C40C0" w14:paraId="7BEBF11F" w14:textId="77777777" w:rsidTr="00B14EAF">
        <w:tc>
          <w:tcPr>
            <w:tcW w:w="4680" w:type="dxa"/>
          </w:tcPr>
          <w:p w14:paraId="601084FC" w14:textId="77777777" w:rsidR="00F53166" w:rsidRPr="007C40C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E4863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2FF6CD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D95AB" w14:textId="77777777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C40C0" w14:paraId="1A26FF28" w14:textId="77777777" w:rsidTr="00B14EAF">
        <w:tc>
          <w:tcPr>
            <w:tcW w:w="4680" w:type="dxa"/>
          </w:tcPr>
          <w:p w14:paraId="44E79668" w14:textId="77777777" w:rsidR="00F53166" w:rsidRPr="007C40C0" w:rsidRDefault="00F53166">
            <w:pPr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4F8E3" w14:textId="794EF1FD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0325E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ABBC71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435B4" w14:textId="611A8685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0325E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75575082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884473" w14:textId="5A9FE25C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0325E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748AAD2" w14:textId="77777777" w:rsidR="00F53166" w:rsidRPr="007C40C0" w:rsidRDefault="00F531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500B4F" w14:textId="38D6D3D0" w:rsidR="00F53166" w:rsidRPr="007C40C0" w:rsidRDefault="009E4C6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0325E8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7C40C0" w14:paraId="41251AFB" w14:textId="77777777" w:rsidTr="00B14EAF">
        <w:tc>
          <w:tcPr>
            <w:tcW w:w="4680" w:type="dxa"/>
            <w:vAlign w:val="bottom"/>
          </w:tcPr>
          <w:p w14:paraId="5DE0E676" w14:textId="77777777" w:rsidR="00F53166" w:rsidRPr="00BF53C8" w:rsidRDefault="009E4C64" w:rsidP="00154FA2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F53C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44EFB0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357E6F5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3A6B58" w14:textId="77777777" w:rsidR="00F53166" w:rsidRPr="007C40C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C843F27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A4EAE6" w14:textId="77777777" w:rsidR="00F53166" w:rsidRPr="007C40C0" w:rsidRDefault="00F53166" w:rsidP="00154FA2">
            <w:pPr>
              <w:tabs>
                <w:tab w:val="decimal" w:pos="97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AED58E" w14:textId="77777777" w:rsidR="00F53166" w:rsidRPr="007C40C0" w:rsidRDefault="00F5316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9FC68D5" w14:textId="77777777" w:rsidR="00F53166" w:rsidRPr="007C40C0" w:rsidRDefault="00F53166" w:rsidP="00B14EAF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325E8" w:rsidRPr="007C40C0" w14:paraId="1A0CA6F1" w14:textId="77777777" w:rsidTr="00B14EAF">
        <w:tc>
          <w:tcPr>
            <w:tcW w:w="4680" w:type="dxa"/>
            <w:vAlign w:val="bottom"/>
          </w:tcPr>
          <w:p w14:paraId="45EC1537" w14:textId="77777777" w:rsidR="000325E8" w:rsidRPr="007C40C0" w:rsidRDefault="000325E8" w:rsidP="000325E8">
            <w:pPr>
              <w:ind w:right="-43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5DB85" w14:textId="3D2E2568" w:rsidR="000325E8" w:rsidRPr="007C40C0" w:rsidRDefault="00F75ACA" w:rsidP="000325E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90" w:type="dxa"/>
            <w:shd w:val="clear" w:color="auto" w:fill="auto"/>
          </w:tcPr>
          <w:p w14:paraId="4DE66DDB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BA9A60" w14:textId="0008A4C4" w:rsidR="000325E8" w:rsidRPr="007C40C0" w:rsidRDefault="000325E8" w:rsidP="000325E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2,016</w:t>
            </w:r>
          </w:p>
        </w:tc>
        <w:tc>
          <w:tcPr>
            <w:tcW w:w="90" w:type="dxa"/>
            <w:shd w:val="clear" w:color="auto" w:fill="auto"/>
          </w:tcPr>
          <w:p w14:paraId="00107EE0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79067" w14:textId="394CA20B" w:rsidR="000325E8" w:rsidRPr="007C40C0" w:rsidRDefault="00F75ACA" w:rsidP="000325E8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D319DC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D4761" w14:textId="70710C94" w:rsidR="000325E8" w:rsidRPr="007C40C0" w:rsidRDefault="000325E8" w:rsidP="000325E8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25E8" w:rsidRPr="007C40C0" w14:paraId="312ECD7C" w14:textId="77777777" w:rsidTr="00B14EAF">
        <w:tc>
          <w:tcPr>
            <w:tcW w:w="4680" w:type="dxa"/>
            <w:vAlign w:val="bottom"/>
          </w:tcPr>
          <w:p w14:paraId="1EFB1B38" w14:textId="77777777" w:rsidR="000325E8" w:rsidRPr="007C40C0" w:rsidRDefault="000325E8" w:rsidP="000325E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BB9A" w14:textId="66F9F49B" w:rsidR="000325E8" w:rsidRPr="007C40C0" w:rsidRDefault="000325E8" w:rsidP="000325E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CBF179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A93532" w14:textId="77777777" w:rsidR="000325E8" w:rsidRPr="007C40C0" w:rsidRDefault="000325E8" w:rsidP="000325E8">
            <w:pPr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5F2A3D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10C9D9" w14:textId="77777777" w:rsidR="000325E8" w:rsidRPr="007C40C0" w:rsidRDefault="000325E8" w:rsidP="000325E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BC048D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C898C" w14:textId="77777777" w:rsidR="000325E8" w:rsidRPr="007C40C0" w:rsidRDefault="000325E8" w:rsidP="000325E8">
            <w:pPr>
              <w:tabs>
                <w:tab w:val="decimal" w:pos="724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325E8" w:rsidRPr="007C40C0" w14:paraId="4D4E41FD" w14:textId="77777777" w:rsidTr="00B14EAF">
        <w:tc>
          <w:tcPr>
            <w:tcW w:w="4680" w:type="dxa"/>
            <w:vAlign w:val="bottom"/>
          </w:tcPr>
          <w:p w14:paraId="7CF01DA1" w14:textId="77777777" w:rsidR="000325E8" w:rsidRPr="007C40C0" w:rsidRDefault="000325E8" w:rsidP="000325E8">
            <w:pPr>
              <w:tabs>
                <w:tab w:val="left" w:pos="4362"/>
              </w:tabs>
              <w:ind w:right="-90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BE8B" w14:textId="4D7E4818" w:rsidR="000325E8" w:rsidRPr="007C40C0" w:rsidRDefault="00F75ACA" w:rsidP="000325E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(46)</w:t>
            </w:r>
          </w:p>
        </w:tc>
        <w:tc>
          <w:tcPr>
            <w:tcW w:w="90" w:type="dxa"/>
            <w:shd w:val="clear" w:color="auto" w:fill="auto"/>
          </w:tcPr>
          <w:p w14:paraId="7B9A550C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19B8" w14:textId="7A7CC3F4" w:rsidR="000325E8" w:rsidRPr="007C40C0" w:rsidRDefault="000325E8" w:rsidP="000325E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(2,635)</w:t>
            </w:r>
          </w:p>
        </w:tc>
        <w:tc>
          <w:tcPr>
            <w:tcW w:w="90" w:type="dxa"/>
            <w:shd w:val="clear" w:color="auto" w:fill="auto"/>
          </w:tcPr>
          <w:p w14:paraId="64AAED8C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E151B" w14:textId="5970EA40" w:rsidR="000325E8" w:rsidRPr="007C40C0" w:rsidRDefault="00F75ACA" w:rsidP="000325E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688FF77E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E34D4" w14:textId="5F5D4242" w:rsidR="000325E8" w:rsidRPr="007C40C0" w:rsidRDefault="000325E8" w:rsidP="000325E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(3,333)</w:t>
            </w:r>
          </w:p>
        </w:tc>
      </w:tr>
      <w:tr w:rsidR="000325E8" w:rsidRPr="007C40C0" w14:paraId="339259EB" w14:textId="77777777" w:rsidTr="00973017">
        <w:trPr>
          <w:trHeight w:val="116"/>
        </w:trPr>
        <w:tc>
          <w:tcPr>
            <w:tcW w:w="4680" w:type="dxa"/>
            <w:vAlign w:val="bottom"/>
          </w:tcPr>
          <w:p w14:paraId="21D6D778" w14:textId="0B37150E" w:rsidR="000325E8" w:rsidRPr="007C40C0" w:rsidRDefault="000325E8" w:rsidP="000325E8">
            <w:pPr>
              <w:ind w:left="180" w:right="612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</w:t>
            </w:r>
            <w:r w:rsidR="008B6F2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(ค่าใช้จ่าย) 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ภาษีเงินได้ที่แสดงอยู่ในงบกำไรขาดทุนและกำไรขาดทุนเบ็ดเสร็จ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9FBB5" w14:textId="217EFB5A" w:rsidR="000325E8" w:rsidRPr="00835B79" w:rsidRDefault="00F75ACA" w:rsidP="000325E8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49767298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8628B" w14:textId="19BD3AC6" w:rsidR="000325E8" w:rsidRPr="007C40C0" w:rsidRDefault="000325E8" w:rsidP="000325E8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5B79">
              <w:rPr>
                <w:rFonts w:asciiTheme="majorBidi" w:hAnsiTheme="majorBidi" w:cstheme="majorBidi"/>
                <w:b/>
                <w:bCs/>
                <w:sz w:val="28"/>
              </w:rPr>
              <w:t>(619)</w:t>
            </w:r>
          </w:p>
        </w:tc>
        <w:tc>
          <w:tcPr>
            <w:tcW w:w="90" w:type="dxa"/>
            <w:shd w:val="clear" w:color="auto" w:fill="auto"/>
          </w:tcPr>
          <w:p w14:paraId="3DEAC7CE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8ED3" w14:textId="4535BAD0" w:rsidR="000325E8" w:rsidRPr="007C40C0" w:rsidRDefault="00F75ACA" w:rsidP="000325E8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4C22D91B" w14:textId="77777777" w:rsidR="000325E8" w:rsidRPr="007C40C0" w:rsidRDefault="000325E8" w:rsidP="000325E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4A019" w14:textId="4F1888ED" w:rsidR="000325E8" w:rsidRPr="007C40C0" w:rsidRDefault="000325E8" w:rsidP="000325E8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(3,333)</w:t>
            </w:r>
          </w:p>
        </w:tc>
      </w:tr>
      <w:tr w:rsidR="00973017" w:rsidRPr="007C40C0" w14:paraId="145E6388" w14:textId="77777777" w:rsidTr="00E34F92">
        <w:trPr>
          <w:trHeight w:hRule="exact" w:val="288"/>
        </w:trPr>
        <w:tc>
          <w:tcPr>
            <w:tcW w:w="4680" w:type="dxa"/>
            <w:vAlign w:val="bottom"/>
          </w:tcPr>
          <w:p w14:paraId="6BD61252" w14:textId="77777777" w:rsidR="00973017" w:rsidRDefault="00973017" w:rsidP="00154FA2">
            <w:pPr>
              <w:ind w:right="612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0B274F9E" w14:textId="39DC4393" w:rsidR="00973017" w:rsidRPr="007C40C0" w:rsidRDefault="00973017" w:rsidP="00154FA2">
            <w:pPr>
              <w:ind w:right="6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6075C" w14:textId="77777777" w:rsidR="00973017" w:rsidRPr="007C40C0" w:rsidRDefault="00973017" w:rsidP="00B14EAF">
            <w:pPr>
              <w:tabs>
                <w:tab w:val="decimal" w:pos="97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F53FA6" w14:textId="77777777" w:rsidR="00973017" w:rsidRPr="007C40C0" w:rsidRDefault="0097301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77415" w14:textId="77777777" w:rsidR="00973017" w:rsidRPr="007C40C0" w:rsidRDefault="00973017" w:rsidP="00B14EAF">
            <w:pPr>
              <w:tabs>
                <w:tab w:val="decimal" w:pos="900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4D2CFC" w14:textId="77777777" w:rsidR="00973017" w:rsidRPr="007C40C0" w:rsidRDefault="0097301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393D7" w14:textId="77777777" w:rsidR="00973017" w:rsidRPr="007C40C0" w:rsidRDefault="00973017" w:rsidP="00B14EAF">
            <w:pPr>
              <w:tabs>
                <w:tab w:val="decimal" w:pos="810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80B8635" w14:textId="77777777" w:rsidR="00973017" w:rsidRPr="007C40C0" w:rsidRDefault="0097301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876B1" w14:textId="77777777" w:rsidR="00973017" w:rsidRPr="007C40C0" w:rsidRDefault="00973017" w:rsidP="00B14EAF">
            <w:pPr>
              <w:tabs>
                <w:tab w:val="decimal" w:pos="724"/>
                <w:tab w:val="decimal" w:pos="900"/>
              </w:tabs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621385B6" w14:textId="506DD2E9" w:rsidR="00F53166" w:rsidRPr="00A00554" w:rsidRDefault="0E075460" w:rsidP="00420B1A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A00554">
        <w:rPr>
          <w:rFonts w:asciiTheme="majorBidi" w:hAnsiTheme="majorBidi" w:cstheme="majorBidi"/>
          <w:b/>
          <w:bCs/>
          <w:sz w:val="28"/>
          <w:cs/>
        </w:rPr>
        <w:t>กำไร</w:t>
      </w:r>
      <w:r w:rsidRPr="00A00554">
        <w:rPr>
          <w:rFonts w:asciiTheme="majorBidi" w:hAnsiTheme="majorBidi" w:cstheme="majorBidi"/>
          <w:b/>
          <w:bCs/>
          <w:sz w:val="28"/>
        </w:rPr>
        <w:t xml:space="preserve"> </w:t>
      </w:r>
      <w:r w:rsidRPr="00A00554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A00554">
        <w:rPr>
          <w:rFonts w:asciiTheme="majorBidi" w:hAnsiTheme="majorBidi" w:cstheme="majorBidi"/>
          <w:b/>
          <w:bCs/>
          <w:sz w:val="28"/>
        </w:rPr>
        <w:t xml:space="preserve"> </w:t>
      </w:r>
      <w:r w:rsidRPr="00A00554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A0055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2843791B" w:rsidR="00F53166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0C6CB7" w14:textId="77777777" w:rsidR="00DF4C11" w:rsidRPr="005574B2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871D2B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2EB37BA7" w14:textId="6A1AE4C9" w:rsidR="00DF4C11" w:rsidRDefault="00DF4C11" w:rsidP="00DF4C11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4 (“7UP-W4”)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>
        <w:rPr>
          <w:rFonts w:asciiTheme="majorBidi" w:eastAsia="Times New Roman" w:hAnsiTheme="majorBidi" w:cstheme="majorBidi"/>
          <w:color w:val="000000"/>
          <w:sz w:val="28"/>
        </w:rPr>
        <w:t xml:space="preserve">               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ณ วันที่ </w:t>
      </w:r>
      <w:r>
        <w:rPr>
          <w:rFonts w:asciiTheme="majorBidi" w:eastAsia="Times New Roman" w:hAnsiTheme="majorBidi" w:cstheme="majorBidi"/>
          <w:color w:val="000000"/>
          <w:sz w:val="28"/>
        </w:rPr>
        <w:t>10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2562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3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9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สิงหาคม พ.ศ.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2562</w:t>
      </w:r>
      <w:r w:rsidRPr="00871D2B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)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ในจำนวนไม่เกิน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605,919,620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หน่วย ราคาการใช้สิทธิต่อหุ้นจำนวน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0.05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</w:t>
      </w:r>
      <w:r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โดย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อัตราการใช้สิทธิ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1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ใบสำคัญแสดงสิทธิ ต่อ </w:t>
      </w:r>
      <w:r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หุ้นสามัญ </w:t>
      </w:r>
      <w:r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ซึ่ง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สามารถใช้สิทธิตามใบสำคัญแสดงสิทธิได้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3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ครั้ง โดยมีราคาการใช้สิทธิดังนี้ การใช้สิทธิครั</w:t>
      </w:r>
      <w:r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>
        <w:rPr>
          <w:rFonts w:asciiTheme="majorBidi" w:eastAsia="Times New Roman" w:hAnsiTheme="majorBidi" w:cstheme="majorBidi"/>
          <w:color w:val="000000"/>
          <w:sz w:val="28"/>
        </w:rPr>
        <w:t>1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0.50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บาทต่อหุ้น การใช้สิทธิครั</w:t>
      </w:r>
      <w:r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1.25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บาทต่อหุ้น</w:t>
      </w:r>
      <w:r w:rsidR="007264CD">
        <w:rPr>
          <w:rFonts w:asciiTheme="majorBidi" w:eastAsia="Times New Roman" w:hAnsiTheme="majorBidi" w:cstheme="majorBidi"/>
          <w:color w:val="000000"/>
          <w:sz w:val="28"/>
          <w:lang w:val="en-GB"/>
        </w:rPr>
        <w:t xml:space="preserve"> </w:t>
      </w:r>
      <w:r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และ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การใช้สิทธิครั</w:t>
      </w:r>
      <w:r w:rsidRPr="00871D2B">
        <w:rPr>
          <w:rFonts w:asciiTheme="majorBidi" w:eastAsia="Times New Roman" w:hAnsiTheme="majorBidi" w:cstheme="majorBidi" w:hint="cs"/>
          <w:color w:val="000000"/>
          <w:sz w:val="28"/>
          <w:cs/>
          <w:lang w:val="en-GB"/>
        </w:rPr>
        <w:t>้ง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3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ราคา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2.25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บาทต่อหุ้น เริ่มใช้สิทธิครั้งแรกวันที่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Pr="00871D2B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มิถุนายน </w:t>
      </w:r>
      <w:r w:rsidRPr="00E66F90">
        <w:rPr>
          <w:rFonts w:asciiTheme="majorBidi" w:eastAsia="Times New Roman" w:hAnsiTheme="majorBidi" w:cstheme="majorBidi"/>
          <w:color w:val="000000"/>
          <w:sz w:val="28"/>
        </w:rPr>
        <w:t>2563</w:t>
      </w:r>
    </w:p>
    <w:p w14:paraId="369B80F9" w14:textId="60D1ABF4" w:rsidR="00DF4C11" w:rsidRPr="00214089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A46158">
        <w:rPr>
          <w:rFonts w:asciiTheme="majorBidi" w:hAnsiTheme="majorBidi" w:cstheme="majorBidi"/>
          <w:color w:val="000000"/>
          <w:sz w:val="28"/>
        </w:rPr>
        <w:t>3</w:t>
      </w:r>
      <w:r w:rsidR="00807ACA">
        <w:rPr>
          <w:rFonts w:asciiTheme="majorBidi" w:hAnsiTheme="majorBidi" w:cstheme="majorBidi"/>
          <w:color w:val="000000"/>
          <w:sz w:val="28"/>
          <w:lang w:val="en-GB"/>
        </w:rPr>
        <w:t>1</w:t>
      </w:r>
      <w:r w:rsidR="00807ACA">
        <w:rPr>
          <w:rFonts w:asciiTheme="majorBidi" w:hAnsiTheme="majorBidi" w:cstheme="majorBidi"/>
          <w:color w:val="000000"/>
          <w:sz w:val="28"/>
        </w:rPr>
        <w:t xml:space="preserve"> </w:t>
      </w:r>
      <w:r w:rsidR="00807ACA">
        <w:rPr>
          <w:rFonts w:asciiTheme="majorBidi" w:hAnsiTheme="majorBidi" w:cstheme="majorBidi" w:hint="cs"/>
          <w:color w:val="000000"/>
          <w:sz w:val="28"/>
          <w:cs/>
        </w:rPr>
        <w:t>มีนาคม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023847">
        <w:rPr>
          <w:rFonts w:asciiTheme="majorBidi" w:hAnsiTheme="majorBidi" w:cstheme="majorBidi"/>
          <w:color w:val="000000"/>
          <w:sz w:val="28"/>
        </w:rPr>
        <w:t>2564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</w:t>
      </w:r>
      <w:r w:rsidRPr="00A46158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ผู้ถือหุ้นของบริษัทซึ่งไม่มีผลต่อการคำนวณกำไร </w:t>
      </w:r>
      <w:r w:rsidRPr="00A46158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A46158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A46158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A46158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งใบสำคัญแสดงสิทธิที่เหลืออยู่สูงกว่าราคาตลาดเฉลี่ยของหุ้นสามัญของบริษัทในระหว่างงวดสามเดือนสิ้นสุดวันที่</w:t>
      </w:r>
      <w:r w:rsidRPr="00A46158">
        <w:rPr>
          <w:rFonts w:asciiTheme="majorBidi" w:hAnsiTheme="majorBidi" w:cstheme="majorBidi"/>
          <w:color w:val="000000"/>
          <w:sz w:val="28"/>
        </w:rPr>
        <w:t xml:space="preserve"> </w:t>
      </w:r>
      <w:r w:rsidR="00055201">
        <w:rPr>
          <w:rFonts w:asciiTheme="majorBidi" w:hAnsiTheme="majorBidi" w:cstheme="majorBidi"/>
          <w:color w:val="000000"/>
          <w:sz w:val="28"/>
        </w:rPr>
        <w:t xml:space="preserve">31 </w:t>
      </w:r>
      <w:r w:rsidR="00055201">
        <w:rPr>
          <w:rFonts w:asciiTheme="majorBidi" w:hAnsiTheme="majorBidi" w:cstheme="majorBidi" w:hint="cs"/>
          <w:color w:val="000000"/>
          <w:sz w:val="28"/>
          <w:cs/>
        </w:rPr>
        <w:t>มีนาคม</w:t>
      </w:r>
      <w:r w:rsidRPr="00A4615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Pr="00A46158">
        <w:rPr>
          <w:rFonts w:asciiTheme="majorBidi" w:hAnsiTheme="majorBidi" w:cstheme="majorBidi"/>
          <w:color w:val="000000"/>
          <w:sz w:val="28"/>
        </w:rPr>
        <w:t>256</w:t>
      </w:r>
      <w:r w:rsidR="00214089">
        <w:rPr>
          <w:rFonts w:asciiTheme="majorBidi" w:hAnsiTheme="majorBidi" w:cstheme="majorBidi"/>
          <w:color w:val="000000"/>
          <w:sz w:val="28"/>
        </w:rPr>
        <w:t>4</w:t>
      </w:r>
      <w:r w:rsidR="00055201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</w:t>
      </w:r>
    </w:p>
    <w:p w14:paraId="38564A5E" w14:textId="77777777" w:rsidR="00E4063F" w:rsidRDefault="00E406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3B5C88E7" w14:textId="668BB849" w:rsidR="00F53166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บริษัทคำนวณกำไรต่อหุ้น</w:t>
      </w:r>
      <w:r w:rsidR="00DD2E80">
        <w:rPr>
          <w:rFonts w:asciiTheme="majorBidi" w:hAnsiTheme="majorBidi" w:cstheme="majorBidi" w:hint="cs"/>
          <w:color w:val="000000"/>
          <w:spacing w:val="-2"/>
          <w:sz w:val="28"/>
          <w:cs/>
        </w:rPr>
        <w:t>ขั้นพื้นฐาน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สำหรับงวดสามเดือนสิ้นสุดวันที่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มีนาคม 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7C40C0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7C40C0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พันบาท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53166" w:rsidRPr="007C40C0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7C40C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C02F8" w:rsidRPr="007C40C0" w14:paraId="1D756D98" w14:textId="77777777" w:rsidTr="001C02F8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69B9" w14:textId="77777777" w:rsidR="00F53166" w:rsidRPr="007C40C0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A3C8" w14:textId="1A08015E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>
              <w:rPr>
                <w:rFonts w:asciiTheme="majorBidi" w:hAnsiTheme="majorBidi" w:cstheme="majorBidi"/>
                <w:spacing w:val="-8"/>
                <w:sz w:val="28"/>
              </w:rPr>
              <w:t>4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7FD8F" w14:textId="77777777" w:rsidR="00F53166" w:rsidRPr="007C40C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AFC38" w14:textId="08145EC5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>
              <w:rPr>
                <w:rFonts w:asciiTheme="majorBidi" w:hAnsiTheme="majorBidi" w:cstheme="majorBidi"/>
                <w:spacing w:val="-8"/>
                <w:sz w:val="28"/>
              </w:rPr>
              <w:t>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3E16E82" w14:textId="77777777" w:rsidR="00F53166" w:rsidRPr="007C40C0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B2452" w14:textId="4455771A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>
              <w:rPr>
                <w:rFonts w:asciiTheme="majorBidi" w:hAnsiTheme="majorBidi" w:cstheme="majorBidi"/>
                <w:spacing w:val="-8"/>
                <w:sz w:val="28"/>
              </w:rPr>
              <w:t>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46DD2FDD" w14:textId="77777777" w:rsidR="00F53166" w:rsidRPr="007C40C0" w:rsidRDefault="00F53166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11946" w14:textId="780ED693" w:rsidR="00F53166" w:rsidRPr="007C40C0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7C40C0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2A1CA9">
              <w:rPr>
                <w:rFonts w:asciiTheme="majorBidi" w:hAnsiTheme="majorBidi" w:cstheme="majorBidi"/>
                <w:spacing w:val="-8"/>
                <w:sz w:val="28"/>
              </w:rPr>
              <w:t>3</w:t>
            </w:r>
          </w:p>
        </w:tc>
      </w:tr>
      <w:tr w:rsidR="001C02F8" w:rsidRPr="007C40C0" w14:paraId="30CD489C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4C58BE59" w:rsidR="002A1CA9" w:rsidRPr="007C40C0" w:rsidRDefault="00DD2E80" w:rsidP="002A1CA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003A40">
              <w:rPr>
                <w:rFonts w:ascii="Angsana New" w:hAnsi="Angsana New" w:hint="cs"/>
                <w:sz w:val="28"/>
                <w:cs/>
              </w:rPr>
              <w:t>ส่วนแบ่งกำไรสำหรับงวดที่เป็นของผู้ถือหุ้น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7C40C0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7C40C0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7C40C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7C40C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7C40C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7C40C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7C40C0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1C02F8" w:rsidRPr="007C40C0" w14:paraId="17AA8472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0F340174" w:rsidR="002A1CA9" w:rsidRPr="007C40C0" w:rsidRDefault="00DD2E80" w:rsidP="00DD2E80">
            <w:pPr>
              <w:tabs>
                <w:tab w:val="left" w:pos="540"/>
              </w:tabs>
              <w:ind w:left="183" w:right="-72"/>
              <w:rPr>
                <w:rFonts w:asciiTheme="majorBidi" w:hAnsiTheme="majorBidi" w:cstheme="majorBidi"/>
                <w:sz w:val="28"/>
              </w:rPr>
            </w:pPr>
            <w:r w:rsidRPr="00003A40">
              <w:rPr>
                <w:rFonts w:ascii="Angsana New" w:hAnsi="Angsana New" w:hint="cs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2F019E37" w:rsidR="002A1CA9" w:rsidRPr="007C40C0" w:rsidRDefault="00A067C2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3303AF">
              <w:rPr>
                <w:rFonts w:asciiTheme="majorBidi" w:hAnsiTheme="majorBidi" w:cstheme="majorBidi"/>
                <w:sz w:val="28"/>
              </w:rPr>
              <w:t>3,304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2A1CA9" w:rsidRPr="00A00554" w:rsidRDefault="002A1CA9" w:rsidP="002A1CA9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389FCB1E" w:rsidR="002A1CA9" w:rsidRPr="007C40C0" w:rsidRDefault="002A1CA9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Pr="00A00554">
              <w:rPr>
                <w:rFonts w:asciiTheme="majorBidi" w:hAnsiTheme="majorBidi" w:cstheme="majorBidi" w:hint="eastAsia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828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2A1CA9" w:rsidRPr="007C40C0" w:rsidRDefault="002A1CA9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03B0B13C" w:rsidR="002A1CA9" w:rsidRPr="007C40C0" w:rsidRDefault="00E35841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2,846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2A1CA9" w:rsidRPr="007C40C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247240B3" w:rsidR="002A1CA9" w:rsidRPr="007C40C0" w:rsidRDefault="002A1CA9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4,25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1C02F8" w:rsidRPr="007C40C0" w14:paraId="47F42698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4559873B" w:rsidR="00DD2E80" w:rsidRPr="007C40C0" w:rsidRDefault="00DD2E80" w:rsidP="002A1CA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003A40">
              <w:rPr>
                <w:rFonts w:ascii="Angsana New" w:hAnsi="Angsana New" w:hint="cs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DD2E80" w:rsidRDefault="00DD2E80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DD2E80" w:rsidRPr="00A00554" w:rsidRDefault="00DD2E80" w:rsidP="002A1CA9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DD2E80" w:rsidRPr="00A00554" w:rsidRDefault="00DD2E80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DD2E80" w:rsidRPr="007C40C0" w:rsidRDefault="00DD2E80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DD2E80" w:rsidRDefault="00DD2E80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DD2E80" w:rsidRPr="007C40C0" w:rsidRDefault="00DD2E80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DD2E80" w:rsidRPr="00A00554" w:rsidRDefault="00DD2E80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C02F8" w:rsidRPr="007C40C0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7545962" w:rsidR="002A1CA9" w:rsidRPr="007C40C0" w:rsidRDefault="00DD2E80" w:rsidP="00DD2E80">
            <w:pPr>
              <w:tabs>
                <w:tab w:val="left" w:pos="540"/>
              </w:tabs>
              <w:ind w:left="183" w:right="-72"/>
              <w:rPr>
                <w:rFonts w:asciiTheme="majorBidi" w:hAnsiTheme="majorBidi" w:cstheme="majorBidi"/>
                <w:sz w:val="28"/>
              </w:rPr>
            </w:pPr>
            <w:r w:rsidRPr="00003A40">
              <w:rPr>
                <w:rFonts w:ascii="Angsana New" w:hAnsi="Angsana New" w:hint="cs"/>
                <w:sz w:val="28"/>
                <w:cs/>
              </w:rPr>
              <w:t>ผู้ถือหุ้น (พันหุ้น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51ADD216" w:rsidR="002A1CA9" w:rsidRPr="007C40C0" w:rsidRDefault="00077846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7846">
              <w:rPr>
                <w:rFonts w:asciiTheme="majorBidi" w:hAnsiTheme="majorBidi" w:cstheme="majorBidi" w:hint="eastAsia"/>
                <w:sz w:val="28"/>
              </w:rPr>
              <w:t>3,733,141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2A1CA9" w:rsidRPr="007C40C0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64465D13" w:rsidR="002A1CA9" w:rsidRPr="007C40C0" w:rsidRDefault="002A1CA9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3,029,598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2A1CA9" w:rsidRPr="007C40C0" w:rsidRDefault="002A1CA9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42391E5A" w:rsidR="002A1CA9" w:rsidRPr="007C40C0" w:rsidRDefault="00077846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77846">
              <w:rPr>
                <w:rFonts w:asciiTheme="majorBidi" w:hAnsiTheme="majorBidi" w:cstheme="majorBidi" w:hint="eastAsia"/>
                <w:sz w:val="28"/>
              </w:rPr>
              <w:t>3,733,141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2A1CA9" w:rsidRPr="007C40C0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12B216B8" w:rsidR="002A1CA9" w:rsidRPr="007C40C0" w:rsidRDefault="002A1CA9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00554">
              <w:rPr>
                <w:rFonts w:asciiTheme="majorBidi" w:hAnsiTheme="majorBidi" w:cstheme="majorBidi" w:hint="eastAsia"/>
                <w:sz w:val="28"/>
              </w:rPr>
              <w:t>3,029,598</w:t>
            </w:r>
          </w:p>
        </w:tc>
      </w:tr>
      <w:tr w:rsidR="001C02F8" w:rsidRPr="00A00554" w14:paraId="07B84DFB" w14:textId="77777777" w:rsidTr="001C02F8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5E714879" w:rsidR="002A1CA9" w:rsidRPr="007C40C0" w:rsidRDefault="002A1CA9" w:rsidP="002A1CA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</w:t>
            </w:r>
            <w:r w:rsidR="00DD2E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ต่อ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0C5093D0" w:rsidR="002A1CA9" w:rsidRPr="007C40C0" w:rsidRDefault="00E35841" w:rsidP="002A1CA9">
            <w:pPr>
              <w:snapToGrid w:val="0"/>
              <w:ind w:right="11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</w:t>
            </w:r>
            <w:r w:rsidR="0007784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3303AF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2A1CA9" w:rsidRPr="007C40C0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59304BA7" w:rsidR="002A1CA9" w:rsidRPr="007C40C0" w:rsidRDefault="002A1CA9" w:rsidP="002A1CA9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</w:t>
            </w: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13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2A1CA9" w:rsidRPr="007C40C0" w:rsidRDefault="002A1CA9" w:rsidP="002A1CA9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5859D702" w:rsidR="002A1CA9" w:rsidRPr="007C40C0" w:rsidRDefault="00E35841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2A1CA9" w:rsidRPr="007C40C0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08DEA50C" w:rsidR="002A1CA9" w:rsidRPr="007C40C0" w:rsidRDefault="002A1CA9" w:rsidP="002A1CA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</w:rPr>
              <w:t>0.00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</w:tbl>
    <w:p w14:paraId="0E162ADA" w14:textId="77777777" w:rsidR="002C66CB" w:rsidRPr="002C66CB" w:rsidRDefault="002C66CB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16"/>
          <w:szCs w:val="16"/>
        </w:rPr>
      </w:pPr>
    </w:p>
    <w:p w14:paraId="2AB22AC7" w14:textId="03BD3E92" w:rsidR="00411D44" w:rsidRDefault="00411D44" w:rsidP="00411D4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F056B">
        <w:rPr>
          <w:rFonts w:asciiTheme="majorBidi" w:hAnsiTheme="majorBidi" w:cstheme="majorBidi"/>
          <w:color w:val="000000"/>
          <w:spacing w:val="-2"/>
          <w:sz w:val="28"/>
          <w:cs/>
        </w:rPr>
        <w:t>ใบสำคัญแสดงสิทธิมีราคาใช้สิทธิสูงกว่าราคาตลาดถัวเฉลี่ยในระหว่างงวด จึงไม่ทำให้เกิดกำไรต่อหุ้นปรับลด</w:t>
      </w:r>
    </w:p>
    <w:p w14:paraId="4C6285DC" w14:textId="54FF1B74" w:rsidR="000860DC" w:rsidRPr="007C40C0" w:rsidRDefault="000860DC" w:rsidP="00311808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7C40C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6097DEF" w14:textId="023E55CC" w:rsidR="00B30266" w:rsidRDefault="000860DC" w:rsidP="00284382">
      <w:pPr>
        <w:ind w:left="360"/>
        <w:jc w:val="both"/>
        <w:rPr>
          <w:rFonts w:asciiTheme="majorBidi" w:eastAsia="Times New Roman" w:hAnsiTheme="majorBidi" w:cstheme="majorBidi"/>
          <w:sz w:val="28"/>
        </w:rPr>
      </w:pPr>
      <w:r w:rsidRPr="007C40C0">
        <w:rPr>
          <w:rFonts w:asciiTheme="majorBidi" w:eastAsia="Times New Roman" w:hAnsiTheme="majorBidi" w:cstheme="majorBidi"/>
          <w:spacing w:val="-8"/>
          <w:sz w:val="28"/>
          <w:cs/>
        </w:rPr>
        <w:t xml:space="preserve">สำหรับงวดสามเดือนสิ้นสุดวันที่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 xml:space="preserve">31 </w:t>
      </w:r>
      <w:r w:rsidRPr="007C40C0">
        <w:rPr>
          <w:rFonts w:asciiTheme="majorBidi" w:eastAsia="Times New Roman" w:hAnsiTheme="majorBidi" w:cstheme="majorBidi"/>
          <w:spacing w:val="-8"/>
          <w:sz w:val="28"/>
          <w:cs/>
        </w:rPr>
        <w:t xml:space="preserve">มีนาคม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>256</w:t>
      </w:r>
      <w:r w:rsidR="00073DD6">
        <w:rPr>
          <w:rFonts w:asciiTheme="majorBidi" w:eastAsia="Times New Roman" w:hAnsiTheme="majorBidi" w:cstheme="majorBidi"/>
          <w:spacing w:val="-8"/>
          <w:sz w:val="28"/>
        </w:rPr>
        <w:t>4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7C40C0">
        <w:rPr>
          <w:rFonts w:asciiTheme="majorBidi" w:eastAsia="Times New Roman" w:hAnsiTheme="majorBidi" w:cstheme="majorBidi"/>
          <w:sz w:val="28"/>
        </w:rPr>
        <w:t>256</w:t>
      </w:r>
      <w:r w:rsidR="00073DD6">
        <w:rPr>
          <w:rFonts w:asciiTheme="majorBidi" w:eastAsia="Times New Roman" w:hAnsiTheme="majorBidi" w:cstheme="majorBidi"/>
          <w:sz w:val="28"/>
        </w:rPr>
        <w:t>3</w:t>
      </w:r>
      <w:r w:rsidRPr="007C40C0">
        <w:rPr>
          <w:rFonts w:asciiTheme="majorBidi" w:eastAsia="Times New Roman" w:hAnsiTheme="majorBidi" w:cstheme="majorBidi"/>
          <w:sz w:val="28"/>
        </w:rPr>
        <w:t xml:space="preserve"> 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กลุ่มบริษัทมี </w:t>
      </w:r>
      <w:r w:rsidR="00B30266">
        <w:rPr>
          <w:rFonts w:asciiTheme="majorBidi" w:eastAsia="Times New Roman" w:hAnsiTheme="majorBidi" w:cstheme="majorBidi"/>
          <w:sz w:val="28"/>
        </w:rPr>
        <w:t>4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ส่วนงานที่รายงาน ได้แก่ </w:t>
      </w:r>
    </w:p>
    <w:p w14:paraId="2BA16E59" w14:textId="77777777" w:rsidR="00B30266" w:rsidRPr="00B30266" w:rsidRDefault="000860DC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 xml:space="preserve">ธุรกิจตัวแทนนายหน้าในการจัดจำหน่ายแก๊ส </w:t>
      </w:r>
      <w:r w:rsidRPr="00B30266">
        <w:rPr>
          <w:rFonts w:asciiTheme="majorBidi" w:eastAsia="Times New Roman" w:hAnsiTheme="majorBidi" w:cstheme="majorBidi"/>
          <w:spacing w:val="-10"/>
          <w:sz w:val="28"/>
        </w:rPr>
        <w:t>LPG</w:t>
      </w:r>
    </w:p>
    <w:p w14:paraId="32536FD7" w14:textId="77777777" w:rsidR="00B30266" w:rsidRPr="00B30266" w:rsidRDefault="000860DC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>ธุรกิจพลังงานทางเลือก</w:t>
      </w:r>
    </w:p>
    <w:p w14:paraId="17D93D1C" w14:textId="77777777" w:rsidR="00B30266" w:rsidRPr="00B30266" w:rsidRDefault="000860DC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 xml:space="preserve">ธุรกิจวิทยุสื่อสารและ </w:t>
      </w:r>
      <w:r w:rsidRPr="00B30266">
        <w:rPr>
          <w:rFonts w:asciiTheme="majorBidi" w:eastAsia="Times New Roman" w:hAnsiTheme="majorBidi" w:cstheme="majorBidi"/>
          <w:spacing w:val="-10"/>
          <w:sz w:val="28"/>
        </w:rPr>
        <w:t>Internet of Things (IoT)</w:t>
      </w:r>
      <w:r w:rsidRPr="00B30266">
        <w:rPr>
          <w:rFonts w:asciiTheme="majorBidi" w:eastAsia="Times New Roman" w:hAnsiTheme="majorBidi" w:cstheme="majorBidi"/>
          <w:spacing w:val="-10"/>
          <w:sz w:val="28"/>
          <w:cs/>
        </w:rPr>
        <w:t xml:space="preserve"> </w:t>
      </w:r>
    </w:p>
    <w:p w14:paraId="110BE60A" w14:textId="58D03B7C" w:rsidR="00B30266" w:rsidRDefault="00B30266" w:rsidP="00B30266">
      <w:pPr>
        <w:pStyle w:val="ListParagraph"/>
        <w:numPr>
          <w:ilvl w:val="0"/>
          <w:numId w:val="40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>
        <w:rPr>
          <w:rFonts w:asciiTheme="majorBidi" w:eastAsia="Times New Roman" w:hAnsiTheme="majorBidi" w:cstheme="majorBidi" w:hint="cs"/>
          <w:spacing w:val="-6"/>
          <w:sz w:val="28"/>
          <w:cs/>
        </w:rPr>
        <w:t>ธุรกิจการบำบัดน้ำ</w:t>
      </w:r>
    </w:p>
    <w:p w14:paraId="4786E0F5" w14:textId="77777777" w:rsidR="002C66CB" w:rsidRPr="000A18D6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3DFA14FF" w14:textId="77777777" w:rsidR="000860DC" w:rsidRPr="007C40C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C40C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67B0F1E4" w:rsidR="000860DC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7C40C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7C40C0">
        <w:rPr>
          <w:rFonts w:asciiTheme="majorBidi" w:hAnsiTheme="majorBidi" w:cstheme="majorBidi"/>
          <w:sz w:val="28"/>
          <w:cs/>
          <w:lang w:val="en-GB"/>
        </w:rPr>
        <w:t>ที่</w:t>
      </w:r>
      <w:r w:rsidRPr="007C40C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7C40C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0A3C975E" w14:textId="77777777" w:rsidR="002C66CB" w:rsidRPr="000A18D6" w:rsidRDefault="002C66CB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47C7B6E1" w14:textId="77777777" w:rsidR="000860DC" w:rsidRPr="007C40C0" w:rsidRDefault="000860DC" w:rsidP="002C66CB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C40C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53BFB2A6" w14:textId="16ADC8A1" w:rsidR="000860DC" w:rsidRPr="007C40C0" w:rsidRDefault="000860DC" w:rsidP="000860DC">
      <w:pPr>
        <w:spacing w:after="240"/>
        <w:ind w:left="360"/>
        <w:jc w:val="thaiDistribute"/>
        <w:rPr>
          <w:rFonts w:asciiTheme="majorBidi" w:eastAsia="SimSun" w:hAnsiTheme="majorBidi" w:cstheme="majorBidi"/>
          <w:sz w:val="28"/>
        </w:rPr>
      </w:pPr>
      <w:r w:rsidRPr="007C40C0">
        <w:rPr>
          <w:rFonts w:asciiTheme="majorBidi" w:eastAsia="SimSun" w:hAnsiTheme="majorBidi" w:cstheme="majorBidi"/>
          <w:sz w:val="28"/>
          <w:cs/>
        </w:rPr>
        <w:t xml:space="preserve">สำหรับงวดสามเดือนสิ้นสุดวันที่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 xml:space="preserve">31 </w:t>
      </w:r>
      <w:r w:rsidRPr="007C40C0">
        <w:rPr>
          <w:rFonts w:asciiTheme="majorBidi" w:eastAsia="Times New Roman" w:hAnsiTheme="majorBidi" w:cstheme="majorBidi"/>
          <w:spacing w:val="-8"/>
          <w:sz w:val="28"/>
          <w:cs/>
        </w:rPr>
        <w:t xml:space="preserve">มีนาคม </w:t>
      </w:r>
      <w:r w:rsidRPr="007C40C0">
        <w:rPr>
          <w:rFonts w:asciiTheme="majorBidi" w:eastAsia="Times New Roman" w:hAnsiTheme="majorBidi" w:cstheme="majorBidi"/>
          <w:spacing w:val="-8"/>
          <w:sz w:val="28"/>
        </w:rPr>
        <w:t>256</w:t>
      </w:r>
      <w:r w:rsidR="001C1F50">
        <w:rPr>
          <w:rFonts w:asciiTheme="majorBidi" w:eastAsia="Times New Roman" w:hAnsiTheme="majorBidi" w:cstheme="majorBidi"/>
          <w:spacing w:val="-8"/>
          <w:sz w:val="28"/>
        </w:rPr>
        <w:t>4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7C40C0">
        <w:rPr>
          <w:rFonts w:asciiTheme="majorBidi" w:eastAsia="Times New Roman" w:hAnsiTheme="majorBidi" w:cstheme="majorBidi"/>
          <w:sz w:val="28"/>
        </w:rPr>
        <w:t>256</w:t>
      </w:r>
      <w:r w:rsidR="001C1F50">
        <w:rPr>
          <w:rFonts w:asciiTheme="majorBidi" w:eastAsia="Times New Roman" w:hAnsiTheme="majorBidi" w:cstheme="majorBidi"/>
          <w:sz w:val="28"/>
        </w:rPr>
        <w:t>3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 กลุ่มบริษัทไม่มีลูกค้ารายใหญ่ที่มีสาระสำคัญ</w:t>
      </w:r>
    </w:p>
    <w:p w14:paraId="4B217F67" w14:textId="7D02D46F" w:rsidR="000860DC" w:rsidRPr="000860DC" w:rsidRDefault="000860DC" w:rsidP="000860DC">
      <w:pPr>
        <w:tabs>
          <w:tab w:val="left" w:pos="2190"/>
        </w:tabs>
        <w:rPr>
          <w:rFonts w:asciiTheme="majorBidi" w:hAnsiTheme="majorBidi" w:cstheme="majorBidi"/>
          <w:sz w:val="28"/>
        </w:rPr>
        <w:sectPr w:rsidR="000860DC" w:rsidRPr="000860DC" w:rsidSect="005D4390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28"/>
          <w:cols w:space="720"/>
          <w:docGrid w:linePitch="326"/>
        </w:sectPr>
      </w:pPr>
    </w:p>
    <w:p w14:paraId="52539F71" w14:textId="4C1DB450" w:rsidR="00F53166" w:rsidRPr="007C40C0" w:rsidRDefault="009E4C64" w:rsidP="00985E24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7C40C0">
        <w:rPr>
          <w:rFonts w:asciiTheme="majorBidi" w:eastAsia="SimSun" w:hAnsiTheme="majorBidi" w:cstheme="majorBidi"/>
          <w:sz w:val="28"/>
          <w:cs/>
        </w:rPr>
        <w:lastRenderedPageBreak/>
        <w:t xml:space="preserve">ข้อมูลตามส่วนงานที่รายงานและการจำแนกรายได้สำหรับงวดสามเดือนสิ้นสุดวันที่ </w:t>
      </w:r>
      <w:r w:rsidRPr="007C40C0">
        <w:rPr>
          <w:rFonts w:asciiTheme="majorBidi" w:eastAsia="SimSun" w:hAnsiTheme="majorBidi" w:cstheme="majorBidi"/>
          <w:sz w:val="28"/>
        </w:rPr>
        <w:t xml:space="preserve">31 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มีนาคม </w:t>
      </w:r>
      <w:r w:rsidRPr="007C40C0">
        <w:rPr>
          <w:rFonts w:asciiTheme="majorBidi" w:eastAsia="SimSun" w:hAnsiTheme="majorBidi" w:cstheme="majorBidi"/>
          <w:sz w:val="28"/>
        </w:rPr>
        <w:t>256</w:t>
      </w:r>
      <w:r w:rsidR="00BE05FC">
        <w:rPr>
          <w:rFonts w:asciiTheme="majorBidi" w:eastAsia="SimSun" w:hAnsiTheme="majorBidi" w:cstheme="majorBidi"/>
          <w:sz w:val="28"/>
        </w:rPr>
        <w:t>4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7C40C0">
        <w:rPr>
          <w:rFonts w:asciiTheme="majorBidi" w:eastAsia="SimSun" w:hAnsiTheme="majorBidi" w:cstheme="majorBidi"/>
          <w:sz w:val="28"/>
        </w:rPr>
        <w:t>256</w:t>
      </w:r>
      <w:r w:rsidR="00BE05FC">
        <w:rPr>
          <w:rFonts w:asciiTheme="majorBidi" w:eastAsia="SimSun" w:hAnsiTheme="majorBidi" w:cstheme="majorBidi"/>
          <w:sz w:val="28"/>
        </w:rPr>
        <w:t>3</w:t>
      </w:r>
      <w:r w:rsidRPr="007C40C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0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50"/>
        <w:gridCol w:w="810"/>
        <w:gridCol w:w="90"/>
        <w:gridCol w:w="810"/>
        <w:gridCol w:w="90"/>
        <w:gridCol w:w="720"/>
        <w:gridCol w:w="90"/>
        <w:gridCol w:w="72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  <w:gridCol w:w="90"/>
        <w:gridCol w:w="810"/>
      </w:tblGrid>
      <w:tr w:rsidR="00ED3F7B" w14:paraId="0F499F53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45B12B32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710" w:type="dxa"/>
            <w:gridSpan w:val="23"/>
          </w:tcPr>
          <w:p w14:paraId="38D2EFE3" w14:textId="77777777" w:rsidR="00ED3F7B" w:rsidRDefault="00ED3F7B" w:rsidP="003D2FA2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(หน่วย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3F7B" w14:paraId="68E17175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1671EE0D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0710" w:type="dxa"/>
            <w:gridSpan w:val="23"/>
          </w:tcPr>
          <w:p w14:paraId="2BC6135C" w14:textId="02039A06" w:rsidR="00ED3F7B" w:rsidRDefault="00ED3F7B" w:rsidP="00E54490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="000A18D6"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0A18D6"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31 </w:t>
            </w:r>
            <w:r w:rsidR="000A18D6" w:rsidRPr="000A18D6">
              <w:rPr>
                <w:rFonts w:asciiTheme="majorBidi" w:hAnsi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ED3F7B" w14:paraId="4614EDF8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1F00AD43" w14:textId="77777777" w:rsidR="00ED3F7B" w:rsidRDefault="00ED3F7B" w:rsidP="00E54490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3A6FF" w14:textId="722F9E81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ธุรกิจตัวแทนนายหน้า</w:t>
            </w:r>
            <w:r w:rsidR="003118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ในการ</w:t>
            </w:r>
          </w:p>
          <w:p w14:paraId="3F2A85AA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จัดจำหน่ายแก๊ส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LPG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D569C81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138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ธุรกิจพลังงานทางเลือก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BD311CF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F24B0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ธุรกิจวิทยุสื่อสารและ</w:t>
            </w:r>
          </w:p>
          <w:p w14:paraId="1C0F62C2" w14:textId="77777777" w:rsidR="00ED3F7B" w:rsidRDefault="00ED3F7B" w:rsidP="00311808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Internet of Things (IoT)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54C78C2" w14:textId="77777777" w:rsidR="00ED3F7B" w:rsidRDefault="00ED3F7B" w:rsidP="008F4142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15A82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B9F142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ธุรกิจการบำบัดน้ำ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696E7B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26A6" w14:textId="77777777" w:rsidR="00852716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รายการปรับปรุงและ</w:t>
            </w:r>
          </w:p>
          <w:p w14:paraId="28C0480A" w14:textId="29B0145E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3987BED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71A33" w14:textId="77777777" w:rsidR="00ED3F7B" w:rsidRDefault="00ED3F7B" w:rsidP="008F4142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1808" w14:paraId="07803F56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2BFA1BF6" w14:textId="77777777" w:rsidR="00BE05FC" w:rsidRDefault="00BE05FC" w:rsidP="00BE05FC">
            <w:pPr>
              <w:ind w:left="717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50F702E" w14:textId="2101582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F56F3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771A1" w14:textId="39FFC03A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505F2705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D68DCA1" w14:textId="132FD79B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6AE50951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FA359F1" w14:textId="1AC19563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8BE5395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8995DA8" w14:textId="0B8AAC78" w:rsidR="00BE05FC" w:rsidRDefault="00BE05FC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AAF0C3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56E8" w14:textId="4984B245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5289FBF7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940BF9" w14:textId="28BBA520" w:rsidR="00BE05FC" w:rsidRDefault="00BE05FC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49C0FBF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214E663" w14:textId="2BA8B1CF" w:rsidR="00BE05FC" w:rsidRDefault="00BE05FC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76D708D4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7A94F2" w14:textId="0440E046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23B0CFEC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1255990" w14:textId="3DC18056" w:rsidR="00BE05FC" w:rsidRDefault="00BE05FC" w:rsidP="00BE05FC">
            <w:pPr>
              <w:pStyle w:val="EnvelopeReturn"/>
              <w:ind w:right="-4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0E9D86F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20DC1C" w14:textId="6FA21ABD" w:rsidR="00BE05FC" w:rsidRDefault="00BE05FC" w:rsidP="00BE05FC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75A90A71" w14:textId="77777777" w:rsidR="00BE05FC" w:rsidRDefault="00BE05FC" w:rsidP="00BE05FC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1027CF2" w14:textId="5533FFB0" w:rsidR="00BE05FC" w:rsidRDefault="00BE05FC" w:rsidP="00BE05FC">
            <w:pPr>
              <w:pStyle w:val="EnvelopeReturn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311808" w14:paraId="265A50B6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5E0A7D9D" w14:textId="77777777" w:rsidR="00021F5E" w:rsidRDefault="00021F5E" w:rsidP="00021F5E">
            <w:pPr>
              <w:ind w:left="-9" w:right="-17"/>
              <w:rPr>
                <w:rFonts w:asciiTheme="majorBidi" w:eastAsia="SimSu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81D2CA" w14:textId="7C004D38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90" w:type="dxa"/>
          </w:tcPr>
          <w:p w14:paraId="368078A8" w14:textId="77777777" w:rsidR="00021F5E" w:rsidRDefault="00021F5E" w:rsidP="00021F5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A1A6BC" w14:textId="4B55ED84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90" w:type="dxa"/>
          </w:tcPr>
          <w:p w14:paraId="4986751B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6475B8F" w14:textId="5C64C3E0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3A90531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D17B64" w14:textId="00F4BC18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78778ED4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DAF639D" w14:textId="61AB8AA5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C8D369B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074B779" w14:textId="75523530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0" w:type="dxa"/>
            <w:vAlign w:val="center"/>
          </w:tcPr>
          <w:p w14:paraId="18AF4472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6E198B1" w14:textId="26835348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7AB8405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9F4A17A" w14:textId="1B81C239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78E38575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B83C5ED" w14:textId="31BA715D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194CE8A5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685C9B9" w14:textId="37666ACD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598987F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F1542" w14:textId="499642DE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90" w:type="dxa"/>
            <w:vAlign w:val="center"/>
          </w:tcPr>
          <w:p w14:paraId="657F45A3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E9F750D" w14:textId="30D71A6D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</w:tr>
      <w:tr w:rsidR="00311808" w14:paraId="27059716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71D7198D" w14:textId="77777777" w:rsidR="00021F5E" w:rsidRDefault="00021F5E" w:rsidP="00021F5E">
            <w:pPr>
              <w:ind w:left="-9" w:right="-465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810" w:type="dxa"/>
          </w:tcPr>
          <w:p w14:paraId="63FC2258" w14:textId="329F6AA9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5ABE6801" w14:textId="77777777" w:rsidR="00021F5E" w:rsidRDefault="00021F5E" w:rsidP="00021F5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A8C6A1" w14:textId="382DA5FA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</w:tcPr>
          <w:p w14:paraId="46D8E747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A2D7200" w14:textId="20BB4F54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C7B305C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FB0266" w14:textId="0B028CF5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98001B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6491229" w14:textId="0CF2CA77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  <w:vAlign w:val="center"/>
          </w:tcPr>
          <w:p w14:paraId="3C4A563C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ADAFD23" w14:textId="4990795C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0" w:type="dxa"/>
            <w:vAlign w:val="center"/>
          </w:tcPr>
          <w:p w14:paraId="0E2DEA2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27D9E9C" w14:textId="0E11A75B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0" w:type="dxa"/>
            <w:vAlign w:val="center"/>
          </w:tcPr>
          <w:p w14:paraId="783A8D7A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952741B" w14:textId="3F0EB2BC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0" w:type="dxa"/>
            <w:vAlign w:val="center"/>
          </w:tcPr>
          <w:p w14:paraId="6B3D3A80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6FA22BC" w14:textId="589BBA00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5133ED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E5FA9CF" w14:textId="21B76495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70237E7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275A42" w14:textId="4824D847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0" w:type="dxa"/>
            <w:vAlign w:val="center"/>
          </w:tcPr>
          <w:p w14:paraId="4FBE5870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4539EF2" w14:textId="551ACAA1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311808" w14:paraId="5190D23A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6E4963C0" w14:textId="77777777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ต้นทุนการขาย</w:t>
            </w:r>
          </w:p>
        </w:tc>
        <w:tc>
          <w:tcPr>
            <w:tcW w:w="810" w:type="dxa"/>
          </w:tcPr>
          <w:p w14:paraId="1084AD72" w14:textId="6FE9CAFA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(135)</w:t>
            </w:r>
          </w:p>
        </w:tc>
        <w:tc>
          <w:tcPr>
            <w:tcW w:w="90" w:type="dxa"/>
          </w:tcPr>
          <w:p w14:paraId="4CFEA915" w14:textId="77777777" w:rsidR="00021F5E" w:rsidRDefault="00021F5E" w:rsidP="00021F5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A96D15" w14:textId="667A0B1B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(183)</w:t>
            </w:r>
          </w:p>
        </w:tc>
        <w:tc>
          <w:tcPr>
            <w:tcW w:w="90" w:type="dxa"/>
          </w:tcPr>
          <w:p w14:paraId="5ECAB264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12A9885" w14:textId="2E105229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90" w:type="dxa"/>
          </w:tcPr>
          <w:p w14:paraId="7A29F942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74C5C1A" w14:textId="4A063FE9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90" w:type="dxa"/>
          </w:tcPr>
          <w:p w14:paraId="0776267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AAF6978" w14:textId="594DE7A2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166DF531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13640F0D" w14:textId="37DD65FA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90" w:type="dxa"/>
            <w:vAlign w:val="center"/>
          </w:tcPr>
          <w:p w14:paraId="00A22CAF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898E993" w14:textId="564DF5B2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D45887D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7F9211C7" w14:textId="04FDB8EA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1C0EE7D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0189FA2B" w14:textId="693B7B32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54F0569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638F530D" w14:textId="708571FA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0C721120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07A9EE" w14:textId="3FC80B7C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  <w:tc>
          <w:tcPr>
            <w:tcW w:w="90" w:type="dxa"/>
            <w:vAlign w:val="center"/>
          </w:tcPr>
          <w:p w14:paraId="340ED6D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855E076" w14:textId="7CF69880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(197)</w:t>
            </w:r>
          </w:p>
        </w:tc>
      </w:tr>
      <w:tr w:rsidR="00311808" w14:paraId="1068C6A0" w14:textId="77777777" w:rsidTr="00356927">
        <w:trPr>
          <w:trHeight w:val="132"/>
        </w:trPr>
        <w:tc>
          <w:tcPr>
            <w:tcW w:w="3150" w:type="dxa"/>
            <w:vAlign w:val="bottom"/>
          </w:tcPr>
          <w:p w14:paraId="3BDDE039" w14:textId="77777777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9EFCCCA" w14:textId="7284E9C0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90" w:type="dxa"/>
          </w:tcPr>
          <w:p w14:paraId="0F90324F" w14:textId="77777777" w:rsidR="00021F5E" w:rsidRDefault="00021F5E" w:rsidP="00021F5E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9E6BAC5" w14:textId="3B857472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90" w:type="dxa"/>
          </w:tcPr>
          <w:p w14:paraId="1397E8A4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5C4A396" w14:textId="432CB82D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3C47A53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958AE8" w14:textId="4E7D9769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AFECE6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C423E3B" w14:textId="5C0660D2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0" w:type="dxa"/>
            <w:vAlign w:val="center"/>
          </w:tcPr>
          <w:p w14:paraId="145A4955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6BC0AEF" w14:textId="212DF0FF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90" w:type="dxa"/>
            <w:vAlign w:val="center"/>
          </w:tcPr>
          <w:p w14:paraId="56FC507C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8A880D6" w14:textId="1DB7CB3E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90" w:type="dxa"/>
            <w:vAlign w:val="center"/>
          </w:tcPr>
          <w:p w14:paraId="636358C6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5518542" w14:textId="16C750E9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0" w:type="dxa"/>
            <w:vAlign w:val="center"/>
          </w:tcPr>
          <w:p w14:paraId="5372334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F271AC4" w14:textId="29F22E44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7A3AAC76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7F73436" w14:textId="230F50A8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219AD383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0FE8A" w14:textId="41DBEE87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90" w:type="dxa"/>
            <w:vAlign w:val="center"/>
          </w:tcPr>
          <w:p w14:paraId="6021C594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5A99E" w14:textId="4F5CA654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</w:tr>
      <w:tr w:rsidR="00311808" w14:paraId="12594C3E" w14:textId="77777777" w:rsidTr="00356927">
        <w:trPr>
          <w:trHeight w:val="132"/>
        </w:trPr>
        <w:tc>
          <w:tcPr>
            <w:tcW w:w="3150" w:type="dxa"/>
            <w:vAlign w:val="bottom"/>
          </w:tcPr>
          <w:p w14:paraId="1E98B2C2" w14:textId="77777777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0E6CA7" w14:textId="0D9D08BC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" w:type="dxa"/>
          </w:tcPr>
          <w:p w14:paraId="3B6B3B01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C36444" w14:textId="33FC4060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0" w:type="dxa"/>
          </w:tcPr>
          <w:p w14:paraId="31EA4272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03DCAB" w14:textId="25A2628D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46354A03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5653049" w14:textId="332B57D8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FA06D0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E40612" w14:textId="7BBD4169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DC9B655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64B3E5" w14:textId="1733A6AB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085629F1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3BC8B" w14:textId="2EFCC265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vAlign w:val="center"/>
          </w:tcPr>
          <w:p w14:paraId="7AB510F6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89FF0" w14:textId="48288CDC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center"/>
          </w:tcPr>
          <w:p w14:paraId="55FC6352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7B3647" w14:textId="4AE5BF45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67DE1470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C2F3F0" w14:textId="201DF006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4B152391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2424D" w14:textId="04FF183E" w:rsidR="00021F5E" w:rsidRDefault="003B76A0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90" w:type="dxa"/>
            <w:vAlign w:val="center"/>
          </w:tcPr>
          <w:p w14:paraId="42B64888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96AF6" w14:textId="4AFF5253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311808" w14:paraId="2F30D701" w14:textId="77777777" w:rsidTr="000A18D6">
        <w:trPr>
          <w:trHeight w:hRule="exact" w:val="132"/>
        </w:trPr>
        <w:tc>
          <w:tcPr>
            <w:tcW w:w="3150" w:type="dxa"/>
            <w:vAlign w:val="bottom"/>
          </w:tcPr>
          <w:p w14:paraId="06CE9715" w14:textId="77777777" w:rsidR="00BE05FC" w:rsidRDefault="00BE05FC" w:rsidP="00BE05FC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86A8B7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F035523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E605B1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C75394F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2455A8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4F6CC38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B057768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BC29C62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53F64001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9024F7D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58B0422E" w14:textId="77777777" w:rsidR="00BE05FC" w:rsidRDefault="00BE05FC" w:rsidP="00BE05FC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CE7BB65" w14:textId="77777777" w:rsidR="00BE05FC" w:rsidRDefault="00BE05FC" w:rsidP="00BE05FC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10D05FA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BAB446D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046CE610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0C2ACD5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76D49FD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6BC23E3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14:paraId="1AB97F0E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94BE96B" w14:textId="77777777" w:rsidR="00BE05FC" w:rsidRDefault="00BE05FC" w:rsidP="00BE05FC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468397" w14:textId="77777777" w:rsidR="00BE05FC" w:rsidRDefault="00BE05FC" w:rsidP="00BE05F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C3309E7" w14:textId="77777777" w:rsidR="00BE05FC" w:rsidRDefault="00BE05FC" w:rsidP="00BE05F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D0FB8CA" w14:textId="77777777" w:rsidR="00BE05FC" w:rsidRDefault="00BE05FC" w:rsidP="00BE05F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1808" w14:paraId="01F10797" w14:textId="77777777" w:rsidTr="00311808">
        <w:trPr>
          <w:trHeight w:val="132"/>
        </w:trPr>
        <w:tc>
          <w:tcPr>
            <w:tcW w:w="3150" w:type="dxa"/>
            <w:vAlign w:val="bottom"/>
          </w:tcPr>
          <w:p w14:paraId="7FB50EFC" w14:textId="77777777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</w:tcPr>
          <w:p w14:paraId="600CE0A4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912E099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143F3270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77EB8E5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3880A99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50B6E85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229B9D1D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6E72F3C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E0BF880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C4908F7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8E9A3A1" w14:textId="77777777" w:rsidR="00021F5E" w:rsidRDefault="00021F5E" w:rsidP="00021F5E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6371E4B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B921609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E643B99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64F3EBE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926B0B3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C55AD46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DE54625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FC0F2FA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8362C1F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479029" w14:textId="6C8376DF" w:rsidR="00021F5E" w:rsidRDefault="008B2463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1D395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center"/>
          </w:tcPr>
          <w:p w14:paraId="317221C7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86A192" w14:textId="1C85CEFB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311808" w14:paraId="1944DEAE" w14:textId="77777777" w:rsidTr="00311808">
        <w:trPr>
          <w:trHeight w:val="132"/>
        </w:trPr>
        <w:tc>
          <w:tcPr>
            <w:tcW w:w="3150" w:type="dxa"/>
            <w:vAlign w:val="center"/>
          </w:tcPr>
          <w:p w14:paraId="16BCE7C4" w14:textId="77777777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810" w:type="dxa"/>
          </w:tcPr>
          <w:p w14:paraId="681409FF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3D07A9F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FD02E6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86502ED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62E21FB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2DA5289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9CF5AA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C892E75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5C83C13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DB58017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6FFCE5F" w14:textId="77777777" w:rsidR="00021F5E" w:rsidRDefault="00021F5E" w:rsidP="00021F5E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E9CC815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FB4C8F7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58E5E9C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1D046F5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E3F1F5D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26A2FE04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5F7A104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17E8EDD3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DF8632F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D01F05F" w14:textId="2899D8C6" w:rsidR="00021F5E" w:rsidRDefault="008B2463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39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6E6F2E5F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52E5C1" w14:textId="585A460F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</w:tr>
      <w:tr w:rsidR="00311808" w14:paraId="206494B8" w14:textId="77777777" w:rsidTr="00311808">
        <w:trPr>
          <w:trHeight w:val="132"/>
        </w:trPr>
        <w:tc>
          <w:tcPr>
            <w:tcW w:w="3150" w:type="dxa"/>
            <w:vAlign w:val="center"/>
          </w:tcPr>
          <w:p w14:paraId="021F6A38" w14:textId="77777777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0A3A91E1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3FB2CAD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ED9B57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6D3386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535E633C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11E08B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3E015FB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6B7FDB9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B8D7D3F" w14:textId="77777777" w:rsidR="00021F5E" w:rsidRDefault="00021F5E" w:rsidP="00021F5E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E0AA7F7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49DA6C8C" w14:textId="77777777" w:rsidR="00021F5E" w:rsidRDefault="00021F5E" w:rsidP="00021F5E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B830B14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D4CDE66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8FCCA9F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34F5E7E4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8CDDD29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6CAA44BC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B1BCE24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54C02001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6998B9E7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20B035" w14:textId="704DBA6A" w:rsidR="00021F5E" w:rsidRDefault="008B2463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264DC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center"/>
          </w:tcPr>
          <w:p w14:paraId="38149A33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6C722B" w14:textId="6F540B76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(79)</w:t>
            </w:r>
          </w:p>
        </w:tc>
      </w:tr>
      <w:tr w:rsidR="00311808" w14:paraId="48683746" w14:textId="77777777" w:rsidTr="00311808">
        <w:trPr>
          <w:trHeight w:val="132"/>
        </w:trPr>
        <w:tc>
          <w:tcPr>
            <w:tcW w:w="3150" w:type="dxa"/>
            <w:vAlign w:val="center"/>
          </w:tcPr>
          <w:p w14:paraId="4DAA1A0E" w14:textId="77777777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10" w:type="dxa"/>
          </w:tcPr>
          <w:p w14:paraId="11B6624E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CE60E4C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40BF49C8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57E6523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5CFA9D45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5704AB1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FEE2DFD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F66F38A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B99CA8C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5FC5FC3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DF27BE7" w14:textId="77777777" w:rsidR="00021F5E" w:rsidRDefault="00021F5E" w:rsidP="00021F5E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883260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6013E1A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8B85240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42381CD1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7DB66746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59A4D11A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2F6C935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7091CC45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245660FD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38F5F" w14:textId="0BDE8897" w:rsidR="00021F5E" w:rsidRDefault="008B2463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90" w:type="dxa"/>
            <w:vAlign w:val="center"/>
          </w:tcPr>
          <w:p w14:paraId="6F2FF199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45C5E" w14:textId="2B7ECEFB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</w:tr>
      <w:tr w:rsidR="00311808" w14:paraId="408E99A4" w14:textId="77777777" w:rsidTr="00311808">
        <w:trPr>
          <w:trHeight w:val="132"/>
        </w:trPr>
        <w:tc>
          <w:tcPr>
            <w:tcW w:w="3150" w:type="dxa"/>
            <w:vAlign w:val="center"/>
          </w:tcPr>
          <w:p w14:paraId="611D49F3" w14:textId="0425A9DF" w:rsidR="00021F5E" w:rsidRPr="001F38A6" w:rsidRDefault="00021F5E" w:rsidP="00021F5E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F38A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กำไรก่อนหักภาษีเงินได้</w:t>
            </w:r>
          </w:p>
        </w:tc>
        <w:tc>
          <w:tcPr>
            <w:tcW w:w="810" w:type="dxa"/>
          </w:tcPr>
          <w:p w14:paraId="3BAAE118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58A2C30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40CDF871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8C0DA12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597AC844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661CFD7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16F3D9B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39B1643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FB1CF9A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375FBF5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04FC041" w14:textId="77777777" w:rsidR="00021F5E" w:rsidRPr="001F38A6" w:rsidRDefault="00021F5E" w:rsidP="00021F5E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8F626F" w14:textId="77777777" w:rsidR="00021F5E" w:rsidRPr="001F38A6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DBFEBD3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46C70400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5BF141B3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17257BA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center"/>
          </w:tcPr>
          <w:p w14:paraId="2A9C6366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4C9DF7F3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633E1272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5F569234" w14:textId="77777777" w:rsidR="00021F5E" w:rsidRPr="001F38A6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3B939" w14:textId="1AD16EB7" w:rsidR="00021F5E" w:rsidRPr="001F38A6" w:rsidRDefault="008264DC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90" w:type="dxa"/>
            <w:vAlign w:val="center"/>
          </w:tcPr>
          <w:p w14:paraId="36557B80" w14:textId="77777777" w:rsidR="00021F5E" w:rsidRPr="001F38A6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FB565" w14:textId="6D00FB66" w:rsidR="00021F5E" w:rsidRPr="001F38A6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</w:tr>
      <w:tr w:rsidR="00311808" w14:paraId="5442A43E" w14:textId="77777777" w:rsidTr="00311808">
        <w:trPr>
          <w:trHeight w:val="132"/>
        </w:trPr>
        <w:tc>
          <w:tcPr>
            <w:tcW w:w="3150" w:type="dxa"/>
            <w:vAlign w:val="center"/>
          </w:tcPr>
          <w:p w14:paraId="39A8FA07" w14:textId="222EA1CF" w:rsidR="00021F5E" w:rsidRDefault="001D3956" w:rsidP="00021F5E">
            <w:pPr>
              <w:ind w:left="-9" w:right="-17" w:firstLine="1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GB"/>
              </w:rPr>
              <w:t xml:space="preserve">รายได้ </w:t>
            </w:r>
            <w:r>
              <w:rPr>
                <w:rFonts w:asciiTheme="majorBidi" w:hAnsiTheme="majorBidi" w:cstheme="majorBidi"/>
                <w:spacing w:val="-8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) </w:t>
            </w:r>
            <w:r w:rsidR="00021F5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810" w:type="dxa"/>
          </w:tcPr>
          <w:p w14:paraId="228CA308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8571E23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112BC8FC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7CA1BBA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7F96808A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BCE2365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E30BDDF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EF0E83B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B09FF91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99E3950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6099186" w14:textId="77777777" w:rsidR="00021F5E" w:rsidRDefault="00021F5E" w:rsidP="00021F5E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82084E4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296F60B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0469EE53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EE88FF6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AE7B7D7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684AD76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AFF7989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5E6454C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DFD6E38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7A2CB1" w14:textId="0631B1EB" w:rsidR="00021F5E" w:rsidRDefault="008B2463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0" w:type="dxa"/>
            <w:vAlign w:val="center"/>
          </w:tcPr>
          <w:p w14:paraId="50114DAE" w14:textId="77777777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2DDDBB6" w14:textId="376D5A02" w:rsidR="00021F5E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11808" w14:paraId="7AAD8E21" w14:textId="77777777" w:rsidTr="00311808">
        <w:trPr>
          <w:trHeight w:val="132"/>
        </w:trPr>
        <w:tc>
          <w:tcPr>
            <w:tcW w:w="3150" w:type="dxa"/>
            <w:vAlign w:val="center"/>
          </w:tcPr>
          <w:p w14:paraId="239273AE" w14:textId="033ACC9A" w:rsidR="001D3956" w:rsidRDefault="001D3956" w:rsidP="00021F5E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</w:tcPr>
          <w:p w14:paraId="446C993A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53F16B2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30566F3A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EF5BF43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34B75A36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90CA09B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747A5616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4458CE5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B3AED41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EACBC11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3B7AFC5" w14:textId="77777777" w:rsidR="001D3956" w:rsidRDefault="001D3956" w:rsidP="00021F5E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8DED902" w14:textId="77777777" w:rsidR="001D3956" w:rsidRDefault="001D3956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837DD4C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2316F98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D9302E5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BE2DB84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90C2601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21AC00B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7462B01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9ECAA5E" w14:textId="77777777" w:rsidR="001D3956" w:rsidRDefault="001D3956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50AC4A" w14:textId="61548937" w:rsidR="001D3956" w:rsidRDefault="001D3956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  <w:vAlign w:val="center"/>
          </w:tcPr>
          <w:p w14:paraId="1CEE926A" w14:textId="77777777" w:rsidR="001D3956" w:rsidRDefault="001D3956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73A5D5" w14:textId="0320EF1B" w:rsidR="001D3956" w:rsidRDefault="001D3956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1808" w14:paraId="6A222F83" w14:textId="77777777" w:rsidTr="00311808">
        <w:trPr>
          <w:trHeight w:val="132"/>
        </w:trPr>
        <w:tc>
          <w:tcPr>
            <w:tcW w:w="3150" w:type="dxa"/>
            <w:vAlign w:val="center"/>
          </w:tcPr>
          <w:p w14:paraId="1BA3B12C" w14:textId="3F73DEA9" w:rsidR="00021F5E" w:rsidRDefault="00021F5E" w:rsidP="00021F5E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810" w:type="dxa"/>
          </w:tcPr>
          <w:p w14:paraId="71D0A5DF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C784163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C716A06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5FD5A26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637821D8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12B74499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1BCF4EFE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B161C98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A53E783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FE53C79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84DA40E" w14:textId="77777777" w:rsidR="00021F5E" w:rsidRDefault="00021F5E" w:rsidP="00021F5E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59B8C79" w14:textId="77777777" w:rsidR="00021F5E" w:rsidRDefault="00021F5E" w:rsidP="00021F5E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B68BA34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BBC11DD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906353D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E35127E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513417D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EC450D2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C5D5E28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64F20483" w14:textId="77777777" w:rsidR="00021F5E" w:rsidRDefault="00021F5E" w:rsidP="00021F5E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A40994" w14:textId="1F34A389" w:rsidR="00021F5E" w:rsidRPr="001F38A6" w:rsidRDefault="008264DC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90" w:type="dxa"/>
            <w:vAlign w:val="center"/>
          </w:tcPr>
          <w:p w14:paraId="37105380" w14:textId="77777777" w:rsidR="00021F5E" w:rsidRPr="001F38A6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01C16" w14:textId="47E6AF57" w:rsidR="00021F5E" w:rsidRPr="001F38A6" w:rsidRDefault="00021F5E" w:rsidP="00021F5E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38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</w:t>
            </w:r>
          </w:p>
        </w:tc>
      </w:tr>
    </w:tbl>
    <w:p w14:paraId="3BFD17E4" w14:textId="16876451" w:rsidR="00CE1460" w:rsidRPr="00CE1460" w:rsidRDefault="00CE1460" w:rsidP="00CE1460">
      <w:pPr>
        <w:rPr>
          <w:rFonts w:asciiTheme="majorBidi" w:hAnsiTheme="majorBidi" w:cstheme="majorBidi"/>
          <w:sz w:val="28"/>
        </w:rPr>
        <w:sectPr w:rsidR="00CE1460" w:rsidRPr="00CE1460" w:rsidSect="005D4390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4" w:chapStyle="1"/>
          <w:cols w:space="720"/>
        </w:sectPr>
      </w:pPr>
    </w:p>
    <w:p w14:paraId="0B41FBFC" w14:textId="65049FED" w:rsidR="00F53166" w:rsidRPr="007C40C0" w:rsidRDefault="009E4C64" w:rsidP="00311808">
      <w:pPr>
        <w:pStyle w:val="ListParagraph"/>
        <w:numPr>
          <w:ilvl w:val="0"/>
          <w:numId w:val="21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7FC0E088" w:rsidR="00F53166" w:rsidRPr="007C40C0" w:rsidRDefault="00B938C5" w:rsidP="00311808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30.1 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และบริษัทย่อย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>
        <w:rPr>
          <w:rFonts w:asciiTheme="majorBidi" w:hAnsiTheme="majorBidi" w:cstheme="majorBidi" w:hint="cs"/>
          <w:color w:val="000000"/>
          <w:spacing w:val="-2"/>
          <w:sz w:val="28"/>
          <w:cs/>
        </w:rPr>
        <w:t>้</w:t>
      </w:r>
    </w:p>
    <w:p w14:paraId="4938C3FC" w14:textId="697E6324" w:rsidR="00F53166" w:rsidRPr="007C40C0" w:rsidRDefault="00AA626B" w:rsidP="00311808">
      <w:pPr>
        <w:ind w:left="54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 w:rsidR="00247FD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D17DE1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0C287A0" w14:textId="618237CF" w:rsidR="00F53166" w:rsidRPr="007C40C0" w:rsidRDefault="009E4C64" w:rsidP="00311808">
      <w:pPr>
        <w:spacing w:after="120"/>
        <w:ind w:left="540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>บริษัทและบริษัทย่อยได้เข้าทำสัญญาเช่าดำเนินงานระยะย</w:t>
      </w:r>
      <w:r w:rsidR="00154FA2" w:rsidRPr="007C40C0">
        <w:rPr>
          <w:rFonts w:asciiTheme="majorBidi" w:hAnsiTheme="majorBidi" w:cstheme="majorBidi"/>
          <w:sz w:val="28"/>
          <w:cs/>
        </w:rPr>
        <w:t>าวที่เกี่ยวข้องกับการเช่า</w:t>
      </w:r>
      <w:r w:rsidRPr="007C40C0">
        <w:rPr>
          <w:rFonts w:asciiTheme="majorBidi" w:hAnsiTheme="majorBidi" w:cstheme="majorBidi"/>
          <w:sz w:val="28"/>
          <w:cs/>
        </w:rPr>
        <w:t>อุปกรณ์โดยอายุของสัญญามี</w:t>
      </w:r>
      <w:r w:rsidRPr="008B2463">
        <w:rPr>
          <w:rFonts w:asciiTheme="majorBidi" w:hAnsiTheme="majorBidi" w:cstheme="majorBidi"/>
          <w:sz w:val="28"/>
          <w:cs/>
        </w:rPr>
        <w:t xml:space="preserve">ระยะเวลาตั้งแต่ </w:t>
      </w:r>
      <w:r w:rsidRPr="008B2463">
        <w:rPr>
          <w:rFonts w:asciiTheme="majorBidi" w:hAnsiTheme="majorBidi" w:cstheme="majorBidi"/>
          <w:sz w:val="28"/>
        </w:rPr>
        <w:t>1</w:t>
      </w:r>
      <w:r w:rsidRPr="008B2463">
        <w:rPr>
          <w:rFonts w:asciiTheme="majorBidi" w:hAnsiTheme="majorBidi" w:cstheme="majorBidi"/>
          <w:sz w:val="28"/>
          <w:cs/>
        </w:rPr>
        <w:t xml:space="preserve"> ถึง </w:t>
      </w:r>
      <w:r w:rsidR="008B2463" w:rsidRPr="008B2463">
        <w:rPr>
          <w:rFonts w:asciiTheme="majorBidi" w:hAnsiTheme="majorBidi" w:cstheme="majorBidi"/>
          <w:sz w:val="28"/>
        </w:rPr>
        <w:t>4</w:t>
      </w:r>
      <w:r w:rsidRPr="008B2463">
        <w:rPr>
          <w:rFonts w:asciiTheme="majorBidi" w:hAnsiTheme="majorBidi" w:cstheme="majorBidi"/>
          <w:sz w:val="28"/>
        </w:rPr>
        <w:t xml:space="preserve"> </w:t>
      </w:r>
      <w:r w:rsidRPr="008B2463">
        <w:rPr>
          <w:rFonts w:asciiTheme="majorBidi" w:hAnsiTheme="majorBidi" w:cstheme="majorBidi"/>
          <w:sz w:val="28"/>
          <w:cs/>
        </w:rPr>
        <w:t>ปี</w:t>
      </w:r>
      <w:r w:rsidRPr="007C40C0">
        <w:rPr>
          <w:rFonts w:asciiTheme="majorBidi" w:hAnsiTheme="majorBidi" w:cstheme="majorBidi"/>
          <w:sz w:val="28"/>
          <w:cs/>
        </w:rPr>
        <w:t xml:space="preserve"> </w:t>
      </w:r>
    </w:p>
    <w:p w14:paraId="31FAC5CF" w14:textId="2B64110C" w:rsidR="00F53166" w:rsidRPr="007C40C0" w:rsidRDefault="009E4C64" w:rsidP="00311808">
      <w:pPr>
        <w:spacing w:after="240"/>
        <w:ind w:left="540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ระยะยาว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60"/>
        <w:gridCol w:w="90"/>
        <w:gridCol w:w="1260"/>
        <w:gridCol w:w="90"/>
        <w:gridCol w:w="1260"/>
        <w:gridCol w:w="90"/>
        <w:gridCol w:w="1260"/>
      </w:tblGrid>
      <w:tr w:rsidR="00081BC8" w:rsidRPr="007C40C0" w14:paraId="6D4CC261" w14:textId="77777777" w:rsidTr="00A83BEE">
        <w:tc>
          <w:tcPr>
            <w:tcW w:w="9000" w:type="dxa"/>
            <w:gridSpan w:val="8"/>
          </w:tcPr>
          <w:p w14:paraId="3348074C" w14:textId="43FEF0AD" w:rsidR="00081BC8" w:rsidRPr="007C40C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: </w:t>
            </w:r>
            <w:r w:rsidR="008B2463">
              <w:rPr>
                <w:rFonts w:asciiTheme="majorBidi" w:hAnsiTheme="majorBidi" w:hint="cs"/>
                <w:sz w:val="28"/>
                <w:cs/>
              </w:rPr>
              <w:t>พัน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F53166" w:rsidRPr="007C40C0" w14:paraId="694DAC71" w14:textId="77777777" w:rsidTr="00A83BEE">
        <w:tc>
          <w:tcPr>
            <w:tcW w:w="3690" w:type="dxa"/>
          </w:tcPr>
          <w:p w14:paraId="60A0A943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C40C0" w14:paraId="3BF3C4D4" w14:textId="77777777" w:rsidTr="00A83BEE">
        <w:tc>
          <w:tcPr>
            <w:tcW w:w="3690" w:type="dxa"/>
          </w:tcPr>
          <w:p w14:paraId="567DE9A5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7B3ED3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7C40C0" w14:paraId="34B56D54" w14:textId="77777777" w:rsidTr="00A83BEE">
        <w:tc>
          <w:tcPr>
            <w:tcW w:w="3690" w:type="dxa"/>
          </w:tcPr>
          <w:p w14:paraId="7E119DE5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78152A02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3E523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1628353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2349BC1D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3E523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2AC8820B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77248241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DF4C1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880AAA4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93C5C5" w14:textId="6B20F796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DF4C1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53166" w:rsidRPr="007C40C0" w14:paraId="5AA2A1C8" w14:textId="77777777" w:rsidTr="00A83BEE">
        <w:tc>
          <w:tcPr>
            <w:tcW w:w="3690" w:type="dxa"/>
          </w:tcPr>
          <w:p w14:paraId="322E1CE3" w14:textId="77777777" w:rsidR="00F53166" w:rsidRPr="007C40C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8F510B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D7756" w:rsidRPr="007C40C0" w14:paraId="1DBAEBD0" w14:textId="77777777" w:rsidTr="00A83BEE">
        <w:tc>
          <w:tcPr>
            <w:tcW w:w="3690" w:type="dxa"/>
          </w:tcPr>
          <w:p w14:paraId="251B9247" w14:textId="77777777" w:rsidR="00AD7756" w:rsidRPr="007C40C0" w:rsidRDefault="00AD7756" w:rsidP="00AD775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7C40C0">
              <w:rPr>
                <w:rFonts w:asciiTheme="majorBidi" w:hAnsiTheme="majorBidi" w:cstheme="majorBidi"/>
                <w:sz w:val="28"/>
              </w:rPr>
              <w:t>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392A9264" w:rsidR="00AD7756" w:rsidRPr="007C40C0" w:rsidRDefault="008B2463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AD7756" w:rsidRPr="007C40C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1FF05B16" w:rsidR="00AD7756" w:rsidRPr="007C40C0" w:rsidRDefault="008B2463" w:rsidP="00AD7756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AD7756" w:rsidRPr="007C40C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4D604285" w:rsidR="00AD7756" w:rsidRPr="007C40C0" w:rsidRDefault="008B2463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</w:tcPr>
          <w:p w14:paraId="53B55F6E" w14:textId="77777777" w:rsidR="00AD7756" w:rsidRPr="007C40C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11F3AB7" w14:textId="1B2DB4D4" w:rsidR="00AD7756" w:rsidRPr="007C40C0" w:rsidRDefault="008B2463" w:rsidP="00AD7756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AD7756" w:rsidRPr="007C40C0" w14:paraId="160C4410" w14:textId="77777777" w:rsidTr="00A83BEE">
        <w:tc>
          <w:tcPr>
            <w:tcW w:w="3690" w:type="dxa"/>
          </w:tcPr>
          <w:p w14:paraId="22524410" w14:textId="77777777" w:rsidR="00AD7756" w:rsidRPr="007C40C0" w:rsidRDefault="00AD7756" w:rsidP="00AD7756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7C40C0">
              <w:rPr>
                <w:rFonts w:asciiTheme="majorBidi" w:hAnsiTheme="majorBidi" w:cstheme="majorBidi"/>
                <w:sz w:val="28"/>
              </w:rPr>
              <w:t>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7C40C0">
              <w:rPr>
                <w:rFonts w:asciiTheme="majorBidi" w:hAnsiTheme="majorBidi" w:cstheme="majorBidi"/>
                <w:sz w:val="28"/>
              </w:rPr>
              <w:t>5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5102E7A2" w:rsidR="00AD7756" w:rsidRPr="007C40C0" w:rsidRDefault="008B2463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AD7756" w:rsidRPr="007C40C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45062D49" w:rsidR="00AD7756" w:rsidRPr="007C40C0" w:rsidRDefault="008B2463" w:rsidP="00AD7756">
            <w:pPr>
              <w:tabs>
                <w:tab w:val="decimal" w:pos="957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AD7756" w:rsidRPr="007C40C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60DA02A5" w:rsidR="00AD7756" w:rsidRPr="007C40C0" w:rsidRDefault="008B2463" w:rsidP="00AD7756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</w:tcPr>
          <w:p w14:paraId="67A3032A" w14:textId="77777777" w:rsidR="00AD7756" w:rsidRPr="007C40C0" w:rsidRDefault="00AD7756" w:rsidP="00AD7756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4093EF3" w14:textId="0C2C7FAE" w:rsidR="00AD7756" w:rsidRPr="007C40C0" w:rsidRDefault="008B2463" w:rsidP="00AD7756">
            <w:pPr>
              <w:tabs>
                <w:tab w:val="decimal" w:pos="957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</w:tr>
    </w:tbl>
    <w:p w14:paraId="73966082" w14:textId="77777777" w:rsidR="00D17DE1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BB2837C" w:rsidR="00D17DE1" w:rsidRPr="00D17DE1" w:rsidRDefault="00AA626B" w:rsidP="00311808">
      <w:pPr>
        <w:ind w:left="54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 w:rsidR="002F489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D17DE1" w:rsidRPr="007C40C0">
        <w:rPr>
          <w:rFonts w:asciiTheme="majorBidi" w:hAnsiTheme="majorBidi" w:cstheme="majorBidi"/>
          <w:color w:val="000000"/>
          <w:spacing w:val="-2"/>
          <w:sz w:val="28"/>
        </w:rPr>
        <w:t>.</w:t>
      </w:r>
      <w:r w:rsidR="00D17DE1">
        <w:rPr>
          <w:rFonts w:asciiTheme="majorBidi" w:hAnsiTheme="majorBidi" w:cstheme="majorBidi"/>
          <w:color w:val="000000"/>
          <w:spacing w:val="-2"/>
          <w:sz w:val="28"/>
        </w:rPr>
        <w:t>1.2</w:t>
      </w:r>
      <w:r w:rsidR="00D17DE1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D17DE1" w:rsidRPr="00D17DE1">
        <w:rPr>
          <w:rFonts w:asciiTheme="majorBidi" w:hAnsiTheme="majorBidi" w:cstheme="majorBidi" w:hint="cs"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32EA0D42" w:rsidR="00D17DE1" w:rsidRDefault="00D17DE1" w:rsidP="00A83BEE">
      <w:pPr>
        <w:spacing w:after="12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B4A6E">
        <w:rPr>
          <w:rFonts w:asciiTheme="majorBidi" w:hAnsiTheme="majorBidi" w:cstheme="majorBidi" w:hint="cs"/>
          <w:sz w:val="28"/>
          <w:cs/>
        </w:rPr>
        <w:t>บริษัทและบริษัทย่อยมีจำนวนเงินที่ต้องจ่ายในอนาคตทั้งสิ้นภายใต้สัญญาบริการ</w:t>
      </w:r>
      <w:r w:rsidRPr="00CB4A6E">
        <w:rPr>
          <w:rFonts w:asciiTheme="majorBidi" w:hAnsiTheme="majorBidi" w:cstheme="majorBidi"/>
          <w:sz w:val="28"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sz w:val="28"/>
        </w:rPr>
        <w:t xml:space="preserve">31 </w:t>
      </w:r>
      <w:r w:rsidRPr="007C40C0">
        <w:rPr>
          <w:rFonts w:asciiTheme="majorBidi" w:hAnsiTheme="majorBidi" w:cstheme="majorBidi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sz w:val="28"/>
        </w:rPr>
        <w:t>256</w:t>
      </w:r>
      <w:r w:rsidR="000D550E">
        <w:rPr>
          <w:rFonts w:asciiTheme="majorBidi" w:hAnsiTheme="majorBidi" w:cstheme="majorBidi"/>
          <w:sz w:val="28"/>
        </w:rPr>
        <w:t>4</w:t>
      </w:r>
      <w:r w:rsidRPr="007C40C0">
        <w:rPr>
          <w:rFonts w:asciiTheme="majorBidi" w:hAnsiTheme="majorBidi" w:cstheme="majorBidi"/>
          <w:sz w:val="28"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sz w:val="28"/>
        </w:rPr>
        <w:t>31</w:t>
      </w:r>
      <w:r w:rsidRPr="007C40C0">
        <w:rPr>
          <w:rFonts w:asciiTheme="majorBidi" w:hAnsiTheme="majorBidi" w:cstheme="majorBidi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sz w:val="28"/>
        </w:rPr>
        <w:t>256</w:t>
      </w:r>
      <w:r w:rsidR="000D550E">
        <w:rPr>
          <w:rFonts w:asciiTheme="majorBidi" w:hAnsiTheme="majorBidi" w:cstheme="majorBidi"/>
          <w:sz w:val="28"/>
        </w:rPr>
        <w:t>3</w:t>
      </w:r>
      <w:r w:rsidR="0024452E">
        <w:rPr>
          <w:rFonts w:asciiTheme="majorBidi" w:hAnsiTheme="majorBidi" w:cstheme="majorBidi"/>
          <w:sz w:val="28"/>
        </w:rPr>
        <w:t xml:space="preserve"> </w:t>
      </w:r>
      <w:r w:rsidR="0024452E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60"/>
        <w:gridCol w:w="90"/>
        <w:gridCol w:w="1260"/>
        <w:gridCol w:w="90"/>
        <w:gridCol w:w="1260"/>
        <w:gridCol w:w="90"/>
        <w:gridCol w:w="1260"/>
      </w:tblGrid>
      <w:tr w:rsidR="00CB4A6E" w:rsidRPr="007C40C0" w14:paraId="693ACA39" w14:textId="77777777" w:rsidTr="00A83BEE">
        <w:tc>
          <w:tcPr>
            <w:tcW w:w="9000" w:type="dxa"/>
            <w:gridSpan w:val="8"/>
          </w:tcPr>
          <w:p w14:paraId="444369B3" w14:textId="77777777" w:rsidR="00CB4A6E" w:rsidRPr="007C40C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/>
                <w:sz w:val="28"/>
                <w:cs/>
              </w:rPr>
              <w:t xml:space="preserve">: </w:t>
            </w:r>
            <w:r>
              <w:rPr>
                <w:rFonts w:asciiTheme="majorBidi" w:hAnsiTheme="majorBidi" w:hint="cs"/>
                <w:sz w:val="28"/>
                <w:cs/>
              </w:rPr>
              <w:t>พัน</w:t>
            </w:r>
            <w:r w:rsidRPr="007C40C0">
              <w:rPr>
                <w:rFonts w:asciiTheme="majorBidi" w:hAnsiTheme="majorBidi" w:hint="cs"/>
                <w:sz w:val="28"/>
                <w:cs/>
              </w:rPr>
              <w:t>บาท</w:t>
            </w:r>
            <w:r w:rsidRPr="007C40C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17DE1" w:rsidRPr="00FB0D60" w14:paraId="73CFB1BB" w14:textId="77777777" w:rsidTr="00A83BEE">
        <w:tc>
          <w:tcPr>
            <w:tcW w:w="3690" w:type="dxa"/>
          </w:tcPr>
          <w:p w14:paraId="75C816FA" w14:textId="77777777" w:rsidR="00D17DE1" w:rsidRPr="00FB0D60" w:rsidRDefault="00D17DE1" w:rsidP="00401A19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FB0D60" w14:paraId="2786CFE7" w14:textId="77777777" w:rsidTr="00A83BEE">
        <w:tc>
          <w:tcPr>
            <w:tcW w:w="3690" w:type="dxa"/>
          </w:tcPr>
          <w:p w14:paraId="7D5457F9" w14:textId="77777777" w:rsidR="00E34F92" w:rsidRPr="00FB0D60" w:rsidRDefault="00E34F92" w:rsidP="00401A19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2A177F14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F684A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2F684A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706C6769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F684A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9AC511" w14:textId="00479F58" w:rsidR="00E34F92" w:rsidRPr="002F684A" w:rsidRDefault="00E34F92" w:rsidP="00401A19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F684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7C40C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FB0D60" w14:paraId="68A3F7BA" w14:textId="77777777" w:rsidTr="00A83BEE">
        <w:tc>
          <w:tcPr>
            <w:tcW w:w="3690" w:type="dxa"/>
          </w:tcPr>
          <w:p w14:paraId="01E2473A" w14:textId="77777777" w:rsidR="00D17DE1" w:rsidRPr="00FB0D60" w:rsidRDefault="00D17DE1" w:rsidP="00401A19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6F72A75F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 w:hint="cs"/>
                <w:sz w:val="28"/>
              </w:rPr>
              <w:t>256</w:t>
            </w:r>
            <w:r w:rsidR="000D550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2049E5BE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3A4B9702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</w:rPr>
              <w:t>256</w:t>
            </w:r>
            <w:r w:rsidR="000D550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</w:tcPr>
          <w:p w14:paraId="5CF9F7E6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20843C4A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 w:hint="cs"/>
                <w:sz w:val="28"/>
              </w:rPr>
              <w:t>256</w:t>
            </w:r>
            <w:r w:rsidR="000D550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56496C5A" w14:textId="77777777" w:rsidR="00D17DE1" w:rsidRPr="002F684A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CEABDC" w14:textId="67A63B69" w:rsidR="00D17DE1" w:rsidRPr="002F684A" w:rsidRDefault="00D17DE1" w:rsidP="00401A19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F684A">
              <w:rPr>
                <w:rFonts w:ascii="Angsana New" w:hAnsi="Angsana New"/>
                <w:sz w:val="28"/>
              </w:rPr>
              <w:t>256</w:t>
            </w:r>
            <w:r w:rsidR="000D550E">
              <w:rPr>
                <w:rFonts w:ascii="Angsana New" w:hAnsi="Angsana New"/>
                <w:sz w:val="28"/>
              </w:rPr>
              <w:t>3</w:t>
            </w:r>
          </w:p>
        </w:tc>
      </w:tr>
      <w:tr w:rsidR="00D17DE1" w:rsidRPr="00FB0D60" w14:paraId="6FC2748F" w14:textId="77777777" w:rsidTr="00A83BEE">
        <w:tc>
          <w:tcPr>
            <w:tcW w:w="3690" w:type="dxa"/>
          </w:tcPr>
          <w:p w14:paraId="75638E7B" w14:textId="77777777" w:rsidR="00D17DE1" w:rsidRPr="00FB0D60" w:rsidRDefault="00D17DE1" w:rsidP="00D17DE1">
            <w:pPr>
              <w:ind w:left="132" w:right="-29" w:hanging="13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A0B812" w14:textId="77777777" w:rsidR="00D17DE1" w:rsidRPr="00FB0D6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7268C" w:rsidRPr="00FB0D60" w14:paraId="4C8F2DC1" w14:textId="77777777" w:rsidTr="00A83BEE">
        <w:tc>
          <w:tcPr>
            <w:tcW w:w="3690" w:type="dxa"/>
          </w:tcPr>
          <w:p w14:paraId="11FE92FB" w14:textId="77777777" w:rsidR="0087268C" w:rsidRPr="00FB0D60" w:rsidRDefault="0087268C" w:rsidP="0087268C">
            <w:pPr>
              <w:ind w:left="492" w:right="-29" w:hanging="13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5CAC8252" w:rsidR="0087268C" w:rsidRPr="00D17DE1" w:rsidRDefault="008B246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87268C" w:rsidRPr="00D17DE1" w:rsidRDefault="0087268C" w:rsidP="0087268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4F95B341" w:rsidR="0087268C" w:rsidRPr="00D17DE1" w:rsidRDefault="008B246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87268C" w:rsidRPr="00D17DE1" w:rsidRDefault="0087268C" w:rsidP="0087268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0B2A2477" w:rsidR="0087268C" w:rsidRPr="00D17DE1" w:rsidRDefault="008B246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280</w:t>
            </w:r>
          </w:p>
        </w:tc>
        <w:tc>
          <w:tcPr>
            <w:tcW w:w="90" w:type="dxa"/>
          </w:tcPr>
          <w:p w14:paraId="1641CFDD" w14:textId="77777777" w:rsidR="0087268C" w:rsidRPr="00D17DE1" w:rsidRDefault="0087268C" w:rsidP="0087268C">
            <w:pPr>
              <w:tabs>
                <w:tab w:val="decimal" w:pos="792"/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5D02102" w14:textId="1F145F86" w:rsidR="0087268C" w:rsidRPr="00D17DE1" w:rsidRDefault="008B2463" w:rsidP="0087268C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69</w:t>
            </w:r>
            <w:r w:rsidR="0087268C" w:rsidRPr="003B65FB">
              <w:rPr>
                <w:rFonts w:ascii="Angsana New" w:hAnsi="Angsana New" w:hint="cs"/>
                <w:sz w:val="28"/>
              </w:rPr>
              <w:t>1</w:t>
            </w:r>
          </w:p>
        </w:tc>
      </w:tr>
    </w:tbl>
    <w:p w14:paraId="10C87772" w14:textId="77777777" w:rsidR="00D17DE1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0F83B527" w14:textId="77777777" w:rsidR="003D144D" w:rsidRPr="00107D6E" w:rsidRDefault="003D144D" w:rsidP="004E4856">
      <w:pPr>
        <w:spacing w:line="276" w:lineRule="auto"/>
        <w:ind w:right="-29"/>
        <w:jc w:val="thaiDistribute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26E7FF9E" w14:textId="7577C9C0" w:rsidR="00F53166" w:rsidRPr="007C40C0" w:rsidRDefault="00AA626B" w:rsidP="00A83BEE">
      <w:pPr>
        <w:spacing w:line="276" w:lineRule="auto"/>
        <w:ind w:left="360" w:right="-29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 w:rsidR="00931B14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.2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</w:t>
      </w:r>
    </w:p>
    <w:p w14:paraId="265CB76A" w14:textId="26B545CB" w:rsidR="00F53166" w:rsidRPr="007C40C0" w:rsidRDefault="00AA626B" w:rsidP="00A83BEE">
      <w:pPr>
        <w:spacing w:before="240"/>
        <w:ind w:left="54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 w:rsidR="00931B14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ab/>
        <w:t xml:space="preserve">หนังสือค้ำประกันธนาคาร </w:t>
      </w:r>
    </w:p>
    <w:p w14:paraId="22B65F28" w14:textId="58B9563D" w:rsidR="00F53166" w:rsidRPr="007C40C0" w:rsidRDefault="009E4C64" w:rsidP="00A83BEE">
      <w:pPr>
        <w:spacing w:after="240"/>
        <w:ind w:left="540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sz w:val="28"/>
        </w:rPr>
        <w:t xml:space="preserve">31 </w:t>
      </w:r>
      <w:r w:rsidRPr="007C40C0">
        <w:rPr>
          <w:rFonts w:asciiTheme="majorBidi" w:hAnsiTheme="majorBidi" w:cstheme="majorBidi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sz w:val="28"/>
        </w:rPr>
        <w:t>256</w:t>
      </w:r>
      <w:r w:rsidR="00651B69">
        <w:rPr>
          <w:rFonts w:asciiTheme="majorBidi" w:hAnsiTheme="majorBidi" w:cstheme="majorBidi"/>
          <w:sz w:val="28"/>
        </w:rPr>
        <w:t>4</w:t>
      </w:r>
      <w:r w:rsidRPr="007C40C0">
        <w:rPr>
          <w:rFonts w:asciiTheme="majorBidi" w:hAnsiTheme="majorBidi" w:cstheme="majorBidi"/>
          <w:sz w:val="28"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7C40C0">
        <w:rPr>
          <w:rFonts w:asciiTheme="majorBidi" w:hAnsiTheme="majorBidi" w:cstheme="majorBidi"/>
          <w:sz w:val="28"/>
        </w:rPr>
        <w:t>31</w:t>
      </w:r>
      <w:r w:rsidRPr="007C40C0">
        <w:rPr>
          <w:rFonts w:asciiTheme="majorBidi" w:hAnsiTheme="majorBidi" w:cstheme="majorBidi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sz w:val="28"/>
        </w:rPr>
        <w:t>256</w:t>
      </w:r>
      <w:r w:rsidR="00651B69">
        <w:rPr>
          <w:rFonts w:asciiTheme="majorBidi" w:hAnsiTheme="majorBidi" w:cstheme="majorBidi"/>
          <w:sz w:val="28"/>
        </w:rPr>
        <w:t>3</w:t>
      </w:r>
      <w:r w:rsidRPr="007C40C0">
        <w:rPr>
          <w:rFonts w:asciiTheme="majorBidi" w:hAnsiTheme="majorBidi" w:cstheme="majorBidi"/>
          <w:sz w:val="28"/>
          <w:cs/>
        </w:rPr>
        <w:t xml:space="preserve"> บริษัทและบริษัทย่อย มีหนังสือค้ำประกันซึ่งออกโดยธนาคารในนามบริษัทและบริษัทย่อย 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350"/>
        <w:gridCol w:w="90"/>
        <w:gridCol w:w="1278"/>
        <w:gridCol w:w="144"/>
        <w:gridCol w:w="1278"/>
        <w:gridCol w:w="90"/>
        <w:gridCol w:w="1260"/>
      </w:tblGrid>
      <w:tr w:rsidR="000D3940" w:rsidRPr="007C40C0" w14:paraId="70580FAA" w14:textId="77777777" w:rsidTr="00741DA6">
        <w:tc>
          <w:tcPr>
            <w:tcW w:w="3420" w:type="dxa"/>
          </w:tcPr>
          <w:p w14:paraId="3927D1E8" w14:textId="77777777" w:rsidR="000D3940" w:rsidRPr="007C40C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7C40C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7C40C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</w:tcPr>
          <w:p w14:paraId="6031C4CE" w14:textId="33FA3B36" w:rsidR="000D3940" w:rsidRPr="007C40C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7C40C0" w14:paraId="3BE971C7" w14:textId="77777777" w:rsidTr="00741DA6">
        <w:tc>
          <w:tcPr>
            <w:tcW w:w="3420" w:type="dxa"/>
          </w:tcPr>
          <w:p w14:paraId="2FFC8352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C40C0" w14:paraId="2FD463B6" w14:textId="77777777" w:rsidTr="00741DA6">
        <w:tc>
          <w:tcPr>
            <w:tcW w:w="3420" w:type="dxa"/>
          </w:tcPr>
          <w:p w14:paraId="40BA1B64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0A0D6CDA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021937DE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31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7C40C0" w14:paraId="3B23EBE3" w14:textId="77777777" w:rsidTr="00741DA6">
        <w:tc>
          <w:tcPr>
            <w:tcW w:w="3420" w:type="dxa"/>
          </w:tcPr>
          <w:p w14:paraId="388B1853" w14:textId="77777777" w:rsidR="00F53166" w:rsidRPr="007C40C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61C2CF80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651B6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697D328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40603FFD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651B6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" w:type="dxa"/>
          </w:tcPr>
          <w:p w14:paraId="74F3B501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1FD4CE9B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651B69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18143468" w14:textId="77777777" w:rsidR="00F53166" w:rsidRPr="007C40C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1C1B3EF5" w:rsidR="00F53166" w:rsidRPr="007C40C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651B69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954F1" w:rsidRPr="007C40C0" w14:paraId="3EB9FC4C" w14:textId="77777777" w:rsidTr="00741DA6">
        <w:tc>
          <w:tcPr>
            <w:tcW w:w="3420" w:type="dxa"/>
          </w:tcPr>
          <w:p w14:paraId="5614627E" w14:textId="77777777" w:rsidR="004954F1" w:rsidRPr="007C40C0" w:rsidRDefault="004954F1" w:rsidP="004954F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182B17" w14:textId="5D975FE9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24,091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75EB84BC" w:rsidR="004954F1" w:rsidRPr="007C40C0" w:rsidRDefault="004954F1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26</w:t>
            </w:r>
            <w:r w:rsidR="00F67429">
              <w:rPr>
                <w:rFonts w:ascii="Angsana New" w:hAnsi="Angsana New"/>
                <w:sz w:val="28"/>
              </w:rPr>
              <w:t>,197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46E8674" w14:textId="66E11252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22,391</w:t>
            </w:r>
          </w:p>
        </w:tc>
        <w:tc>
          <w:tcPr>
            <w:tcW w:w="90" w:type="dxa"/>
          </w:tcPr>
          <w:p w14:paraId="3F2DC143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4577A7D7" w:rsidR="004954F1" w:rsidRPr="007C40C0" w:rsidRDefault="004954F1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24</w:t>
            </w:r>
            <w:r w:rsidR="00F67429">
              <w:rPr>
                <w:rFonts w:ascii="Angsana New" w:hAnsi="Angsana New"/>
                <w:sz w:val="28"/>
              </w:rPr>
              <w:t>,397</w:t>
            </w:r>
          </w:p>
        </w:tc>
      </w:tr>
      <w:tr w:rsidR="004954F1" w:rsidRPr="007C40C0" w14:paraId="2EAF5B8B" w14:textId="77777777" w:rsidTr="00741DA6">
        <w:tc>
          <w:tcPr>
            <w:tcW w:w="3420" w:type="dxa"/>
          </w:tcPr>
          <w:p w14:paraId="30353E1B" w14:textId="77777777" w:rsidR="004954F1" w:rsidRPr="007C40C0" w:rsidRDefault="004954F1" w:rsidP="004954F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00F9D643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204DE853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33BBCA0E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90" w:type="dxa"/>
          </w:tcPr>
          <w:p w14:paraId="13E6A424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1D157F89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810</w:t>
            </w:r>
          </w:p>
        </w:tc>
      </w:tr>
      <w:tr w:rsidR="004954F1" w:rsidRPr="007C40C0" w14:paraId="4B889085" w14:textId="77777777" w:rsidTr="00741DA6">
        <w:tc>
          <w:tcPr>
            <w:tcW w:w="3420" w:type="dxa"/>
          </w:tcPr>
          <w:p w14:paraId="6768A7FE" w14:textId="7D002F00" w:rsidR="004954F1" w:rsidRPr="007C40C0" w:rsidRDefault="004954F1" w:rsidP="004954F1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02B75100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24,901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3764FE35" w:rsidR="004954F1" w:rsidRPr="007C40C0" w:rsidRDefault="004954F1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27</w:t>
            </w:r>
            <w:r w:rsidR="00F67429">
              <w:rPr>
                <w:rFonts w:ascii="Angsana New" w:hAnsi="Angsana New"/>
                <w:b/>
                <w:bCs/>
                <w:sz w:val="28"/>
              </w:rPr>
              <w:t>,007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39672BF5" w:rsidR="004954F1" w:rsidRPr="007C40C0" w:rsidRDefault="00F67429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23,201</w:t>
            </w:r>
          </w:p>
        </w:tc>
        <w:tc>
          <w:tcPr>
            <w:tcW w:w="90" w:type="dxa"/>
          </w:tcPr>
          <w:p w14:paraId="2C477231" w14:textId="77777777" w:rsidR="004954F1" w:rsidRPr="007C40C0" w:rsidRDefault="004954F1" w:rsidP="004954F1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49A2702D" w:rsidR="004954F1" w:rsidRPr="007C40C0" w:rsidRDefault="004954F1" w:rsidP="004954F1">
            <w:pPr>
              <w:tabs>
                <w:tab w:val="decimal" w:pos="957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 w:rsidR="00F67429">
              <w:rPr>
                <w:rFonts w:ascii="Angsana New" w:hAnsi="Angsana New"/>
                <w:b/>
                <w:bCs/>
                <w:sz w:val="28"/>
              </w:rPr>
              <w:t>,207</w:t>
            </w:r>
          </w:p>
        </w:tc>
      </w:tr>
    </w:tbl>
    <w:p w14:paraId="038225D2" w14:textId="179FFE36" w:rsidR="00F53166" w:rsidRPr="007C40C0" w:rsidRDefault="00687E85" w:rsidP="000A18D6">
      <w:pPr>
        <w:spacing w:before="480"/>
        <w:ind w:left="540" w:right="-29" w:hanging="54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 w:rsidR="00931B14">
        <w:rPr>
          <w:rFonts w:asciiTheme="majorBidi" w:hAnsiTheme="majorBidi" w:cstheme="majorBidi"/>
          <w:sz w:val="28"/>
        </w:rPr>
        <w:t>0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</w:rPr>
        <w:tab/>
      </w:r>
      <w:r w:rsidR="009E4C64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0E3071DE" w14:textId="58321B2E" w:rsidR="00F53166" w:rsidRDefault="005F0F0C" w:rsidP="00741DA6">
      <w:pPr>
        <w:tabs>
          <w:tab w:val="left" w:pos="900"/>
        </w:tabs>
        <w:spacing w:after="240"/>
        <w:ind w:left="540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ณ</w:t>
      </w:r>
      <w:r w:rsidR="00CE1460">
        <w:rPr>
          <w:rFonts w:asciiTheme="majorBidi" w:hAnsiTheme="majorBidi" w:cstheme="majorBidi"/>
          <w:sz w:val="28"/>
        </w:rPr>
        <w:t xml:space="preserve"> </w:t>
      </w:r>
      <w:r w:rsidR="00CE1460">
        <w:rPr>
          <w:rFonts w:asciiTheme="majorBidi" w:hAnsiTheme="majorBidi" w:cstheme="majorBidi" w:hint="cs"/>
          <w:sz w:val="28"/>
          <w:cs/>
        </w:rPr>
        <w:t>วันที่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5F0F0C">
        <w:rPr>
          <w:rFonts w:asciiTheme="majorBidi" w:hAnsiTheme="majorBidi" w:cstheme="majorBidi"/>
          <w:sz w:val="28"/>
        </w:rPr>
        <w:t xml:space="preserve">31 </w:t>
      </w:r>
      <w:r w:rsidRPr="005F0F0C">
        <w:rPr>
          <w:rFonts w:asciiTheme="majorBidi" w:hAnsiTheme="majorBidi" w:cstheme="majorBidi"/>
          <w:sz w:val="28"/>
          <w:cs/>
        </w:rPr>
        <w:t xml:space="preserve">มีนาคม </w:t>
      </w:r>
      <w:r w:rsidRPr="005F0F0C">
        <w:rPr>
          <w:rFonts w:asciiTheme="majorBidi" w:hAnsiTheme="majorBidi" w:cstheme="majorBidi"/>
          <w:sz w:val="28"/>
        </w:rPr>
        <w:t>256</w:t>
      </w:r>
      <w:r w:rsidR="00FB5453">
        <w:rPr>
          <w:rFonts w:asciiTheme="majorBidi" w:hAnsiTheme="majorBidi" w:cstheme="majorBidi"/>
          <w:sz w:val="28"/>
        </w:rPr>
        <w:t>4</w:t>
      </w:r>
      <w:r w:rsidRPr="007C40C0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5E1C" w:rsidRPr="008345D6">
        <w:rPr>
          <w:rFonts w:ascii="Angsana New" w:hAnsi="Angsana New" w:hint="cs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บริษัทและกรรมการของกลุ่มบริษัทมีภาระผูกพันต่อธนาคารในการค้ำประกันวงเงินสินเชื่อให้แก่บริษัท แซม วอเตอร์ ซัพพลาย จำกัด</w:t>
      </w:r>
      <w:r w:rsidR="00D55E1C" w:rsidRPr="003B65FB">
        <w:rPr>
          <w:rFonts w:ascii="Angsana New" w:hAnsi="Angsana New" w:hint="cs"/>
          <w:sz w:val="28"/>
        </w:rPr>
        <w:t xml:space="preserve"> </w:t>
      </w:r>
      <w:r w:rsidR="00237D76">
        <w:rPr>
          <w:rFonts w:ascii="Angsana New" w:hAnsi="Angsana New" w:hint="cs"/>
          <w:sz w:val="28"/>
          <w:cs/>
        </w:rPr>
        <w:t>และ</w:t>
      </w:r>
      <w:r w:rsidR="00D55E1C" w:rsidRPr="008345D6">
        <w:rPr>
          <w:rFonts w:ascii="Angsana New" w:hAnsi="Angsana New" w:hint="cs"/>
          <w:sz w:val="28"/>
          <w:cs/>
        </w:rPr>
        <w:t>บริษัท พระแสงกรีน พาวเวอร์ จำกัด ซึ่งเป็นบริษัทย่อยจำนวนเงิน</w:t>
      </w:r>
      <w:r w:rsidR="00D55E1C" w:rsidRPr="00026097">
        <w:rPr>
          <w:rFonts w:ascii="Angsana New" w:hAnsi="Angsana New" w:hint="cs"/>
          <w:sz w:val="28"/>
          <w:cs/>
        </w:rPr>
        <w:t xml:space="preserve">รวม </w:t>
      </w:r>
      <w:r w:rsidR="00501CD9">
        <w:rPr>
          <w:rFonts w:ascii="Angsana New" w:hAnsi="Angsana New"/>
          <w:sz w:val="28"/>
        </w:rPr>
        <w:t>225</w:t>
      </w:r>
      <w:r w:rsidR="00D55E1C" w:rsidRPr="00026097">
        <w:rPr>
          <w:rFonts w:ascii="Angsana New" w:hAnsi="Angsana New" w:hint="cs"/>
          <w:sz w:val="28"/>
        </w:rPr>
        <w:t xml:space="preserve"> </w:t>
      </w:r>
      <w:r w:rsidR="00D55E1C" w:rsidRPr="00026097">
        <w:rPr>
          <w:rFonts w:ascii="Angsana New" w:hAnsi="Angsana New" w:hint="cs"/>
          <w:sz w:val="28"/>
          <w:cs/>
        </w:rPr>
        <w:t>ล้าน</w:t>
      </w:r>
      <w:r w:rsidR="00D55E1C" w:rsidRPr="008345D6">
        <w:rPr>
          <w:rFonts w:ascii="Angsana New" w:hAnsi="Angsana New" w:hint="cs"/>
          <w:sz w:val="28"/>
          <w:cs/>
        </w:rPr>
        <w:t xml:space="preserve">บาท </w:t>
      </w:r>
      <w:r w:rsidR="00C91BBA" w:rsidRPr="00C91BBA">
        <w:rPr>
          <w:rFonts w:asciiTheme="majorBidi" w:hAnsiTheme="majorBidi"/>
          <w:sz w:val="28"/>
          <w:cs/>
        </w:rPr>
        <w:t>(</w:t>
      </w:r>
      <w:r w:rsidR="00C91BBA" w:rsidRPr="00C91BBA">
        <w:rPr>
          <w:rFonts w:asciiTheme="majorBidi" w:hAnsiTheme="majorBidi" w:hint="cs"/>
          <w:sz w:val="28"/>
          <w:cs/>
        </w:rPr>
        <w:t>วันที่</w:t>
      </w:r>
      <w:r w:rsidR="00C91BBA" w:rsidRPr="00C91BBA">
        <w:rPr>
          <w:rFonts w:asciiTheme="majorBidi" w:hAnsiTheme="majorBidi"/>
          <w:sz w:val="28"/>
          <w:cs/>
        </w:rPr>
        <w:t xml:space="preserve"> </w:t>
      </w:r>
      <w:r w:rsidR="00C91BBA" w:rsidRPr="00C91BBA">
        <w:rPr>
          <w:rFonts w:asciiTheme="majorBidi" w:hAnsiTheme="majorBidi" w:cstheme="majorBidi"/>
          <w:sz w:val="28"/>
        </w:rPr>
        <w:t xml:space="preserve">31 </w:t>
      </w:r>
      <w:r w:rsidR="00C91BBA" w:rsidRPr="00C91BBA">
        <w:rPr>
          <w:rFonts w:asciiTheme="majorBidi" w:hAnsiTheme="majorBidi" w:hint="cs"/>
          <w:sz w:val="28"/>
          <w:cs/>
        </w:rPr>
        <w:t>ธันวาคม</w:t>
      </w:r>
      <w:r w:rsidR="00C91BBA" w:rsidRPr="00C91BBA">
        <w:rPr>
          <w:rFonts w:asciiTheme="majorBidi" w:hAnsiTheme="majorBidi"/>
          <w:sz w:val="28"/>
          <w:cs/>
        </w:rPr>
        <w:t xml:space="preserve"> </w:t>
      </w:r>
      <w:r w:rsidR="00C91BBA" w:rsidRPr="00C91BBA">
        <w:rPr>
          <w:rFonts w:asciiTheme="majorBidi" w:hAnsiTheme="majorBidi" w:cstheme="majorBidi"/>
          <w:sz w:val="28"/>
        </w:rPr>
        <w:t>256</w:t>
      </w:r>
      <w:r w:rsidR="000A0C0C">
        <w:rPr>
          <w:rFonts w:asciiTheme="majorBidi" w:hAnsiTheme="majorBidi" w:cstheme="majorBidi"/>
          <w:sz w:val="28"/>
        </w:rPr>
        <w:t>3</w:t>
      </w:r>
      <w:r w:rsidR="00C91BBA" w:rsidRPr="00C91BBA">
        <w:rPr>
          <w:rFonts w:asciiTheme="majorBidi" w:hAnsiTheme="majorBidi" w:cstheme="majorBidi"/>
          <w:sz w:val="28"/>
        </w:rPr>
        <w:t xml:space="preserve">: </w:t>
      </w:r>
      <w:r w:rsidR="00C91BBA" w:rsidRPr="00C91BBA">
        <w:rPr>
          <w:rFonts w:asciiTheme="majorBidi" w:hAnsiTheme="majorBidi" w:hint="cs"/>
          <w:sz w:val="28"/>
          <w:cs/>
        </w:rPr>
        <w:t>จำนวน</w:t>
      </w:r>
      <w:r w:rsidR="00C91BBA" w:rsidRPr="00C91BBA">
        <w:rPr>
          <w:rFonts w:asciiTheme="majorBidi" w:hAnsiTheme="majorBidi"/>
          <w:sz w:val="28"/>
          <w:cs/>
        </w:rPr>
        <w:t xml:space="preserve"> </w:t>
      </w:r>
      <w:r w:rsidR="00EF17B5">
        <w:rPr>
          <w:rFonts w:ascii="Angsana New" w:hAnsi="Angsana New"/>
          <w:sz w:val="28"/>
        </w:rPr>
        <w:t>73</w:t>
      </w:r>
      <w:r w:rsidR="00EF17B5" w:rsidRPr="003B65FB">
        <w:rPr>
          <w:rFonts w:ascii="Angsana New" w:hAnsi="Angsana New" w:hint="cs"/>
          <w:sz w:val="28"/>
        </w:rPr>
        <w:t xml:space="preserve"> </w:t>
      </w:r>
      <w:r w:rsidR="00C91BBA" w:rsidRPr="00C91BBA">
        <w:rPr>
          <w:rFonts w:asciiTheme="majorBidi" w:hAnsiTheme="majorBidi" w:hint="cs"/>
          <w:sz w:val="28"/>
          <w:cs/>
        </w:rPr>
        <w:t>ล้านบาท</w:t>
      </w:r>
      <w:r w:rsidR="00C91BBA" w:rsidRPr="00C91BBA">
        <w:rPr>
          <w:rFonts w:asciiTheme="majorBidi" w:hAnsiTheme="majorBidi"/>
          <w:sz w:val="28"/>
          <w:cs/>
        </w:rPr>
        <w:t>)</w:t>
      </w:r>
    </w:p>
    <w:p w14:paraId="582D59CD" w14:textId="565CD5F5" w:rsidR="00F53166" w:rsidRPr="000A18D6" w:rsidRDefault="009E4C64" w:rsidP="00741DA6">
      <w:pPr>
        <w:spacing w:after="24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7C40C0">
        <w:rPr>
          <w:rFonts w:asciiTheme="majorBidi" w:hAnsiTheme="majorBidi" w:cstheme="majorBidi"/>
          <w:sz w:val="28"/>
          <w:cs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  <w:r w:rsidR="00BA0773">
        <w:rPr>
          <w:rFonts w:asciiTheme="majorBidi" w:hAnsiTheme="majorBidi" w:cstheme="majorBidi"/>
          <w:sz w:val="28"/>
          <w:cs/>
        </w:rPr>
        <w:tab/>
      </w:r>
    </w:p>
    <w:p w14:paraId="68DF398A" w14:textId="38908D1A" w:rsidR="007A020D" w:rsidRPr="007A020D" w:rsidRDefault="007A020D" w:rsidP="00741DA6">
      <w:pPr>
        <w:spacing w:before="240"/>
        <w:ind w:left="540" w:right="-29" w:hanging="54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3</w:t>
      </w:r>
      <w:r w:rsidR="00931B14">
        <w:rPr>
          <w:rFonts w:asciiTheme="majorBidi" w:hAnsiTheme="majorBidi" w:cstheme="majorBidi"/>
          <w:sz w:val="28"/>
        </w:rPr>
        <w:t>0</w:t>
      </w:r>
      <w:r w:rsidRPr="007A020D">
        <w:rPr>
          <w:rFonts w:asciiTheme="majorBidi" w:hAnsiTheme="majorBidi" w:cstheme="majorBidi"/>
          <w:sz w:val="28"/>
          <w:cs/>
        </w:rPr>
        <w:t>.</w:t>
      </w:r>
      <w:r w:rsidRPr="007A020D">
        <w:rPr>
          <w:rFonts w:asciiTheme="majorBidi" w:hAnsiTheme="majorBidi" w:cstheme="majorBidi"/>
          <w:sz w:val="28"/>
        </w:rPr>
        <w:t>2</w:t>
      </w:r>
      <w:r w:rsidRPr="007A020D">
        <w:rPr>
          <w:rFonts w:asciiTheme="majorBidi" w:hAnsiTheme="majorBidi" w:cstheme="majorBidi"/>
          <w:sz w:val="28"/>
          <w:cs/>
        </w:rPr>
        <w:t>.</w:t>
      </w:r>
      <w:r w:rsidR="005D55E8">
        <w:rPr>
          <w:rFonts w:asciiTheme="majorBidi" w:hAnsiTheme="majorBidi" w:cstheme="majorBidi"/>
          <w:sz w:val="28"/>
        </w:rPr>
        <w:t>3</w:t>
      </w:r>
      <w:r w:rsidRPr="007A020D">
        <w:rPr>
          <w:rFonts w:asciiTheme="majorBidi" w:hAnsiTheme="majorBidi" w:cstheme="majorBidi"/>
          <w:sz w:val="28"/>
        </w:rPr>
        <w:tab/>
      </w:r>
      <w:r w:rsidRPr="007A020D">
        <w:rPr>
          <w:rFonts w:asciiTheme="majorBidi" w:hAnsiTheme="majorBidi" w:cstheme="majorBidi" w:hint="cs"/>
          <w:sz w:val="28"/>
          <w:cs/>
        </w:rPr>
        <w:t>การจำนำหุ้นบริษัทย่อย</w:t>
      </w:r>
    </w:p>
    <w:p w14:paraId="56AF5DDE" w14:textId="146FDD8B" w:rsidR="007A020D" w:rsidRPr="007A020D" w:rsidRDefault="007A020D" w:rsidP="00741DA6">
      <w:pPr>
        <w:spacing w:after="240"/>
        <w:ind w:left="540" w:right="-29"/>
        <w:jc w:val="thaiDistribute"/>
        <w:rPr>
          <w:rFonts w:asciiTheme="majorBidi" w:hAnsiTheme="majorBidi" w:cstheme="majorBidi"/>
          <w:sz w:val="28"/>
        </w:rPr>
      </w:pPr>
      <w:r w:rsidRPr="007A020D">
        <w:rPr>
          <w:rFonts w:asciiTheme="majorBidi" w:hAnsiTheme="majorBidi" w:cstheme="majorBidi" w:hint="cs"/>
          <w:sz w:val="28"/>
          <w:cs/>
        </w:rPr>
        <w:t>เมื่อวันที่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3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ธันวาคม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2563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ที่ประชุมคณะกรรมการของบริษัทครั้งที่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18/2563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มีมติอนุมัติให้บริษัทขายหุ้นสามัญของบริษัท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แซม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วอเตอร์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ซัพพลาย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จำกัด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จำนวน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476,552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หุ้น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หรือร้อยละ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43.52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จากจำนวนหุ้นสามัญทั้งหมด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1,034,996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หุ้น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หรือ</w:t>
      </w:r>
      <w:r w:rsidR="00B56558">
        <w:rPr>
          <w:rFonts w:asciiTheme="majorBidi" w:hAnsiTheme="majorBidi" w:cstheme="majorBidi" w:hint="cs"/>
          <w:sz w:val="28"/>
          <w:cs/>
        </w:rPr>
        <w:t xml:space="preserve">  </w:t>
      </w:r>
      <w:r w:rsidRPr="007A020D">
        <w:rPr>
          <w:rFonts w:asciiTheme="majorBidi" w:hAnsiTheme="majorBidi" w:cstheme="majorBidi" w:hint="cs"/>
          <w:sz w:val="28"/>
          <w:cs/>
        </w:rPr>
        <w:t>ร้อยละ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94.52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ในมูลค่า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47.65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ล้านบาท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เป็นผลทำให้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ณ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วันที่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31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ธันวาคม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2563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บริษัทยังคงเหลือเงินลงทุนใน</w:t>
      </w:r>
      <w:r w:rsidR="00A43525">
        <w:rPr>
          <w:rFonts w:asciiTheme="majorBidi" w:hAnsiTheme="majorBidi" w:cstheme="majorBidi" w:hint="cs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บริษัท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แซม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วอเตอร์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ซัพพลาย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จำกัด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จำนวน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558,444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หุ้น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หรือร้อยละ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51.00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ต่อมาบริษัทได้ซื้อหุ้นจากผู้ถือหุ้นรายอื่นของ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บริษัท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แซม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วอเตอร์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ซัพพลาย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จำกัด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จำนวน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6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หุ้น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ในมูลค่า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600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บาท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ดังนั้น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จำนวนหุ้นทั้งหมดที่บริษัทถือหุ้นในบริษัท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แซม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วอเตอร์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ซัพพลาย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จำกัด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เป็นจำนวน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558,450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หุ้น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หรือร้อยละ</w:t>
      </w:r>
      <w:r w:rsidRPr="007A020D">
        <w:rPr>
          <w:rFonts w:asciiTheme="majorBidi" w:hAnsiTheme="majorBidi" w:cstheme="majorBidi"/>
          <w:sz w:val="28"/>
          <w:cs/>
        </w:rPr>
        <w:t xml:space="preserve"> </w:t>
      </w:r>
      <w:r w:rsidRPr="007A020D">
        <w:rPr>
          <w:rFonts w:asciiTheme="majorBidi" w:hAnsiTheme="majorBidi" w:cstheme="majorBidi"/>
          <w:sz w:val="28"/>
        </w:rPr>
        <w:t>51.00</w:t>
      </w:r>
    </w:p>
    <w:p w14:paraId="72A01D98" w14:textId="6FE06A3B" w:rsidR="0042097A" w:rsidRDefault="007A020D" w:rsidP="00741DA6">
      <w:pPr>
        <w:spacing w:after="240"/>
        <w:ind w:left="540" w:right="-29"/>
        <w:jc w:val="thaiDistribute"/>
        <w:rPr>
          <w:rFonts w:asciiTheme="majorBidi" w:hAnsiTheme="majorBidi" w:cstheme="majorBidi"/>
          <w:sz w:val="28"/>
        </w:rPr>
      </w:pPr>
      <w:r w:rsidRPr="007A020D">
        <w:rPr>
          <w:rFonts w:asciiTheme="majorBidi" w:hAnsiTheme="majorBidi" w:cstheme="majorBidi" w:hint="cs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 w:rsidR="00C5491B">
        <w:rPr>
          <w:rFonts w:asciiTheme="majorBidi" w:hAnsiTheme="majorBidi" w:cstheme="majorBidi"/>
          <w:sz w:val="28"/>
        </w:rPr>
        <w:t>558,450</w:t>
      </w:r>
      <w:r w:rsidRPr="007A020D">
        <w:rPr>
          <w:rFonts w:asciiTheme="majorBidi" w:hAnsiTheme="majorBidi" w:cstheme="majorBidi"/>
          <w:sz w:val="28"/>
        </w:rPr>
        <w:t xml:space="preserve"> </w:t>
      </w:r>
      <w:r w:rsidRPr="007A020D">
        <w:rPr>
          <w:rFonts w:asciiTheme="majorBidi" w:hAnsiTheme="majorBidi" w:cstheme="majorBidi" w:hint="cs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17CD389E" w14:textId="77777777" w:rsidR="0042097A" w:rsidRDefault="0042097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025EC608" w14:textId="77777777" w:rsidR="004E4856" w:rsidRPr="0091202B" w:rsidRDefault="004E4856" w:rsidP="004E4856">
      <w:pPr>
        <w:ind w:left="360" w:right="-29" w:hanging="36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6C4346" w14:textId="11EE69D5" w:rsidR="00F53166" w:rsidRPr="007C40C0" w:rsidRDefault="00AA626B" w:rsidP="00741DA6">
      <w:pPr>
        <w:spacing w:after="240"/>
        <w:ind w:left="360" w:right="-29" w:hanging="36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 w:rsidR="002F4890">
        <w:rPr>
          <w:rFonts w:asciiTheme="majorBidi" w:hAnsiTheme="majorBidi" w:cstheme="majorBidi"/>
          <w:sz w:val="28"/>
        </w:rPr>
        <w:t>0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9E4C64" w:rsidRPr="007C40C0">
        <w:rPr>
          <w:rFonts w:asciiTheme="majorBidi" w:hAnsiTheme="majorBidi" w:cstheme="majorBidi"/>
          <w:sz w:val="28"/>
        </w:rPr>
        <w:t>3</w:t>
      </w:r>
      <w:r w:rsidR="00CB4A6E">
        <w:rPr>
          <w:rFonts w:asciiTheme="majorBidi" w:hAnsiTheme="majorBidi" w:cstheme="majorBidi"/>
          <w:sz w:val="28"/>
        </w:rPr>
        <w:tab/>
      </w:r>
      <w:r w:rsidR="009E4C64" w:rsidRPr="007C40C0">
        <w:rPr>
          <w:rFonts w:asciiTheme="majorBidi" w:hAnsiTheme="majorBidi" w:cstheme="majorBidi"/>
          <w:sz w:val="28"/>
          <w:cs/>
        </w:rPr>
        <w:t>ภาระผูกพันอื่น</w:t>
      </w:r>
    </w:p>
    <w:p w14:paraId="3AB12BC5" w14:textId="53231029" w:rsidR="00FA1CAF" w:rsidRPr="007C40C0" w:rsidRDefault="00AA626B" w:rsidP="00741DA6">
      <w:pPr>
        <w:spacing w:after="240"/>
        <w:ind w:left="54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 w:rsidR="005A7ADC">
        <w:rPr>
          <w:rFonts w:asciiTheme="majorBidi" w:hAnsiTheme="majorBidi" w:cstheme="majorBidi"/>
          <w:sz w:val="28"/>
        </w:rPr>
        <w:t>0</w:t>
      </w:r>
      <w:r w:rsidR="00FA1CAF" w:rsidRPr="007C40C0">
        <w:rPr>
          <w:rFonts w:asciiTheme="majorBidi" w:hAnsiTheme="majorBidi" w:cstheme="majorBidi"/>
          <w:sz w:val="28"/>
          <w:cs/>
        </w:rPr>
        <w:t>.</w:t>
      </w:r>
      <w:r w:rsidR="00FA1CAF" w:rsidRPr="007C40C0">
        <w:rPr>
          <w:rFonts w:asciiTheme="majorBidi" w:hAnsiTheme="majorBidi" w:cstheme="majorBidi"/>
          <w:sz w:val="28"/>
        </w:rPr>
        <w:t>3</w:t>
      </w:r>
      <w:r w:rsidR="00FA1CAF" w:rsidRPr="007C40C0">
        <w:rPr>
          <w:rFonts w:asciiTheme="majorBidi" w:hAnsiTheme="majorBidi" w:cstheme="majorBidi"/>
          <w:sz w:val="28"/>
          <w:cs/>
        </w:rPr>
        <w:t>.</w:t>
      </w:r>
      <w:r w:rsidR="006F23F4">
        <w:rPr>
          <w:rFonts w:asciiTheme="majorBidi" w:hAnsiTheme="majorBidi" w:cstheme="majorBidi"/>
          <w:sz w:val="28"/>
        </w:rPr>
        <w:t>1</w:t>
      </w:r>
      <w:r w:rsidR="00985E24">
        <w:rPr>
          <w:rFonts w:asciiTheme="majorBidi" w:hAnsiTheme="majorBidi" w:cstheme="majorBidi"/>
          <w:sz w:val="28"/>
        </w:rPr>
        <w:tab/>
      </w:r>
      <w:r w:rsidR="00C81DA0" w:rsidRPr="00C81DA0">
        <w:rPr>
          <w:rFonts w:asciiTheme="majorBidi" w:hAnsiTheme="majorBidi" w:hint="cs"/>
          <w:sz w:val="28"/>
          <w:cs/>
        </w:rPr>
        <w:t>บริษัท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พระแสงกรีน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พาวเวอร์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จำกัด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เพื่อบำรุงรักษาระบบผลิตก๊าซ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อุปกรณ์นำก๊าซไปใช้ประโยชน์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เครื่องกำเนิดไฟฟ้ารวมทั้งจัดหาบุคลากรควบคุมและดูแลระบบผลิตไฟฟ้าจากก๊าซชีวภาพ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</w:t>
      </w:r>
      <w:r w:rsidR="00C81DA0" w:rsidRPr="00C81DA0">
        <w:rPr>
          <w:rFonts w:asciiTheme="majorBidi" w:hAnsiTheme="majorBidi"/>
          <w:sz w:val="28"/>
          <w:cs/>
        </w:rPr>
        <w:t xml:space="preserve"> </w:t>
      </w:r>
      <w:r w:rsidR="00C81DA0" w:rsidRPr="00C81DA0">
        <w:rPr>
          <w:rFonts w:asciiTheme="majorBidi" w:hAnsiTheme="majorBidi" w:hint="cs"/>
          <w:sz w:val="28"/>
          <w:cs/>
        </w:rPr>
        <w:t>มีรายละเอียดดังนี้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40"/>
      </w:tblGrid>
      <w:tr w:rsidR="00FA1CAF" w:rsidRPr="007C40C0" w14:paraId="36B77885" w14:textId="77777777" w:rsidTr="00741DA6">
        <w:trPr>
          <w:trHeight w:val="409"/>
        </w:trPr>
        <w:tc>
          <w:tcPr>
            <w:tcW w:w="9000" w:type="dxa"/>
            <w:gridSpan w:val="4"/>
            <w:vAlign w:val="bottom"/>
          </w:tcPr>
          <w:p w14:paraId="39E8E574" w14:textId="78B06FDC" w:rsidR="00FA1CAF" w:rsidRPr="007C40C0" w:rsidRDefault="00FA1CAF" w:rsidP="00B949D3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>(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C40C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53491E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A1CAF" w:rsidRPr="007C40C0" w14:paraId="14526CF8" w14:textId="77777777" w:rsidTr="00741DA6">
        <w:trPr>
          <w:trHeight w:val="409"/>
        </w:trPr>
        <w:tc>
          <w:tcPr>
            <w:tcW w:w="5760" w:type="dxa"/>
            <w:vAlign w:val="bottom"/>
          </w:tcPr>
          <w:p w14:paraId="379756F1" w14:textId="77777777" w:rsidR="00FA1CAF" w:rsidRPr="007C40C0" w:rsidRDefault="00FA1CAF" w:rsidP="00401A1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3EF201C" w14:textId="4455EDE2" w:rsidR="00FA1CAF" w:rsidRPr="007C40C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836F8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47AFB3BA" w14:textId="77777777" w:rsidR="00FA1CAF" w:rsidRPr="007C40C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ED371" w14:textId="51EC4E54" w:rsidR="00FA1CAF" w:rsidRPr="007C40C0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7C40C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C40C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C40C0">
              <w:rPr>
                <w:rFonts w:asciiTheme="majorBidi" w:hAnsiTheme="majorBidi" w:cstheme="majorBidi"/>
                <w:sz w:val="28"/>
              </w:rPr>
              <w:t>256</w:t>
            </w:r>
            <w:r w:rsidR="00836F8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A1CAF" w:rsidRPr="007C40C0" w14:paraId="213CC9BC" w14:textId="77777777" w:rsidTr="00741DA6">
        <w:trPr>
          <w:trHeight w:val="395"/>
        </w:trPr>
        <w:tc>
          <w:tcPr>
            <w:tcW w:w="5760" w:type="dxa"/>
          </w:tcPr>
          <w:p w14:paraId="392B348B" w14:textId="77777777" w:rsidR="00FA1CAF" w:rsidRPr="007C40C0" w:rsidRDefault="00FA1CAF" w:rsidP="00401A19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8B9927" w14:textId="77777777" w:rsidR="00FA1CAF" w:rsidRPr="007C40C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7F5326" w14:textId="77777777" w:rsidR="00FA1CAF" w:rsidRPr="007C40C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59473" w14:textId="77777777" w:rsidR="00FA1CAF" w:rsidRPr="007C40C0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B0479" w:rsidRPr="007C40C0" w14:paraId="65360C1C" w14:textId="77777777" w:rsidTr="00741DA6">
        <w:trPr>
          <w:trHeight w:val="409"/>
        </w:trPr>
        <w:tc>
          <w:tcPr>
            <w:tcW w:w="5760" w:type="dxa"/>
          </w:tcPr>
          <w:p w14:paraId="3413EF7D" w14:textId="77777777" w:rsidR="008B0479" w:rsidRPr="007C40C0" w:rsidRDefault="008B0479" w:rsidP="008B047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7C40C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75F1B" w14:textId="53F664E2" w:rsidR="008B0479" w:rsidRPr="007C40C0" w:rsidRDefault="0053491E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4,509</w:t>
            </w:r>
          </w:p>
        </w:tc>
        <w:tc>
          <w:tcPr>
            <w:tcW w:w="270" w:type="dxa"/>
          </w:tcPr>
          <w:p w14:paraId="106880B4" w14:textId="77777777" w:rsidR="008B0479" w:rsidRPr="007C40C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1E3077" w14:textId="0A6C142F" w:rsidR="008B0479" w:rsidRPr="007C40C0" w:rsidRDefault="008B0479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3B65FB">
              <w:rPr>
                <w:rFonts w:ascii="Angsana New" w:hAnsi="Angsana New" w:hint="cs"/>
                <w:sz w:val="28"/>
              </w:rPr>
              <w:t>4</w:t>
            </w:r>
            <w:r w:rsidR="0053491E">
              <w:rPr>
                <w:rFonts w:ascii="Angsana New" w:hAnsi="Angsana New"/>
                <w:sz w:val="28"/>
              </w:rPr>
              <w:t>,497</w:t>
            </w:r>
          </w:p>
        </w:tc>
      </w:tr>
      <w:tr w:rsidR="008B0479" w:rsidRPr="007C40C0" w14:paraId="7273D156" w14:textId="77777777" w:rsidTr="00741DA6">
        <w:trPr>
          <w:trHeight w:val="409"/>
        </w:trPr>
        <w:tc>
          <w:tcPr>
            <w:tcW w:w="5760" w:type="dxa"/>
          </w:tcPr>
          <w:p w14:paraId="657B87EE" w14:textId="77777777" w:rsidR="008B0479" w:rsidRPr="007C40C0" w:rsidRDefault="008B0479" w:rsidP="008B0479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7C40C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7C40C0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7C40C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95AB" w14:textId="752BA07D" w:rsidR="008B0479" w:rsidRPr="007C40C0" w:rsidRDefault="0053491E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4,557</w:t>
            </w:r>
          </w:p>
        </w:tc>
        <w:tc>
          <w:tcPr>
            <w:tcW w:w="270" w:type="dxa"/>
          </w:tcPr>
          <w:p w14:paraId="49ECA3A7" w14:textId="77777777" w:rsidR="008B0479" w:rsidRPr="007C40C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F120A" w14:textId="1A918B7F" w:rsidR="008B0479" w:rsidRPr="007C40C0" w:rsidRDefault="0053491E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5,684</w:t>
            </w:r>
          </w:p>
        </w:tc>
      </w:tr>
      <w:tr w:rsidR="008B0479" w:rsidRPr="007C40C0" w14:paraId="524528AA" w14:textId="77777777" w:rsidTr="00741DA6">
        <w:trPr>
          <w:trHeight w:val="409"/>
        </w:trPr>
        <w:tc>
          <w:tcPr>
            <w:tcW w:w="5760" w:type="dxa"/>
          </w:tcPr>
          <w:p w14:paraId="6032C9ED" w14:textId="77777777" w:rsidR="008B0479" w:rsidRPr="007C40C0" w:rsidRDefault="008B0479" w:rsidP="008B0479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96257" w14:textId="5733ADE6" w:rsidR="008B0479" w:rsidRPr="002E5576" w:rsidRDefault="0053491E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9,066</w:t>
            </w:r>
          </w:p>
        </w:tc>
        <w:tc>
          <w:tcPr>
            <w:tcW w:w="270" w:type="dxa"/>
          </w:tcPr>
          <w:p w14:paraId="26BE63E5" w14:textId="77777777" w:rsidR="008B0479" w:rsidRPr="007C40C0" w:rsidRDefault="008B0479" w:rsidP="008B0479">
            <w:pPr>
              <w:tabs>
                <w:tab w:val="decimal" w:pos="792"/>
              </w:tabs>
              <w:ind w:right="49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0B1C2F" w14:textId="1300753E" w:rsidR="008B0479" w:rsidRPr="007C40C0" w:rsidRDefault="008B0479" w:rsidP="008B0479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B65FB">
              <w:rPr>
                <w:rFonts w:ascii="Angsana New" w:hAnsi="Angsana New" w:hint="cs"/>
                <w:b/>
                <w:bCs/>
                <w:sz w:val="28"/>
                <w:lang w:val="en-GB"/>
              </w:rPr>
              <w:t>10</w:t>
            </w:r>
            <w:r w:rsidR="0053491E">
              <w:rPr>
                <w:rFonts w:ascii="Angsana New" w:hAnsi="Angsana New"/>
                <w:b/>
                <w:bCs/>
                <w:sz w:val="28"/>
                <w:lang w:val="en-GB"/>
              </w:rPr>
              <w:t>,181</w:t>
            </w:r>
          </w:p>
        </w:tc>
      </w:tr>
    </w:tbl>
    <w:p w14:paraId="6FF77E53" w14:textId="348D0669" w:rsidR="001029DF" w:rsidRDefault="00FB03D0" w:rsidP="000A18D6">
      <w:pPr>
        <w:spacing w:before="240" w:after="36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7C40C0">
        <w:rPr>
          <w:rFonts w:asciiTheme="majorBidi" w:hAnsiTheme="majorBidi" w:cstheme="majorBidi"/>
          <w:sz w:val="28"/>
        </w:rPr>
        <w:t>1</w:t>
      </w:r>
      <w:r w:rsidRPr="007C40C0">
        <w:rPr>
          <w:rFonts w:asciiTheme="majorBidi" w:hAnsiTheme="majorBidi" w:cstheme="majorBidi"/>
          <w:sz w:val="28"/>
          <w:cs/>
        </w:rPr>
        <w:t xml:space="preserve"> มกราคม </w:t>
      </w:r>
      <w:r w:rsidRPr="007C40C0">
        <w:rPr>
          <w:rFonts w:asciiTheme="majorBidi" w:hAnsiTheme="majorBidi" w:cstheme="majorBidi"/>
          <w:sz w:val="28"/>
        </w:rPr>
        <w:t xml:space="preserve">2559 </w:t>
      </w:r>
      <w:r w:rsidRPr="007C40C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7C40C0">
        <w:rPr>
          <w:rFonts w:asciiTheme="majorBidi" w:hAnsiTheme="majorBidi" w:cstheme="majorBidi"/>
          <w:sz w:val="28"/>
        </w:rPr>
        <w:t xml:space="preserve">31 </w:t>
      </w:r>
      <w:r w:rsidRPr="007C40C0">
        <w:rPr>
          <w:rFonts w:asciiTheme="majorBidi" w:hAnsiTheme="majorBidi" w:cstheme="majorBidi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sz w:val="28"/>
        </w:rPr>
        <w:t xml:space="preserve">2563 </w:t>
      </w:r>
      <w:r w:rsidRPr="007C40C0">
        <w:rPr>
          <w:rFonts w:asciiTheme="majorBidi" w:hAnsiTheme="majorBidi" w:cstheme="majorBidi"/>
          <w:sz w:val="28"/>
          <w:cs/>
        </w:rPr>
        <w:t xml:space="preserve">อย่างไรก็ตาม เมื่อวันที่ </w:t>
      </w:r>
      <w:r w:rsidRPr="007C40C0">
        <w:rPr>
          <w:rFonts w:asciiTheme="majorBidi" w:hAnsiTheme="majorBidi" w:cstheme="majorBidi"/>
          <w:sz w:val="28"/>
        </w:rPr>
        <w:t xml:space="preserve">1 </w:t>
      </w:r>
      <w:r w:rsidRPr="007C40C0">
        <w:rPr>
          <w:rFonts w:asciiTheme="majorBidi" w:hAnsiTheme="majorBidi" w:cstheme="majorBidi"/>
          <w:sz w:val="28"/>
          <w:cs/>
        </w:rPr>
        <w:t xml:space="preserve">เมษายน </w:t>
      </w:r>
      <w:r w:rsidRPr="007C40C0">
        <w:rPr>
          <w:rFonts w:asciiTheme="majorBidi" w:hAnsiTheme="majorBidi" w:cstheme="majorBidi"/>
          <w:sz w:val="28"/>
        </w:rPr>
        <w:t xml:space="preserve">2561 </w:t>
      </w:r>
      <w:r w:rsidRPr="007C40C0">
        <w:rPr>
          <w:rFonts w:asciiTheme="majorBidi" w:hAnsiTheme="majorBidi" w:cstheme="majorBidi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7C40C0">
        <w:rPr>
          <w:rFonts w:asciiTheme="majorBidi" w:hAnsiTheme="majorBidi" w:cstheme="majorBidi"/>
          <w:sz w:val="28"/>
        </w:rPr>
        <w:t xml:space="preserve"> 1</w:t>
      </w:r>
      <w:r w:rsidRPr="007C40C0">
        <w:rPr>
          <w:rFonts w:asciiTheme="majorBidi" w:hAnsiTheme="majorBidi" w:cstheme="majorBidi"/>
          <w:sz w:val="28"/>
          <w:cs/>
        </w:rPr>
        <w:t xml:space="preserve"> เมษายน </w:t>
      </w:r>
      <w:r w:rsidRPr="007C40C0">
        <w:rPr>
          <w:rFonts w:asciiTheme="majorBidi" w:hAnsiTheme="majorBidi" w:cstheme="majorBidi"/>
          <w:sz w:val="28"/>
        </w:rPr>
        <w:t xml:space="preserve">2561 </w:t>
      </w:r>
      <w:r w:rsidRPr="007C40C0">
        <w:rPr>
          <w:rFonts w:asciiTheme="majorBidi" w:hAnsiTheme="majorBidi" w:cstheme="majorBidi"/>
          <w:sz w:val="28"/>
          <w:cs/>
        </w:rPr>
        <w:t>สิ้นสุดวันที่</w:t>
      </w:r>
      <w:r w:rsidRPr="007C40C0">
        <w:rPr>
          <w:rFonts w:asciiTheme="majorBidi" w:hAnsiTheme="majorBidi" w:cstheme="majorBidi"/>
          <w:sz w:val="28"/>
        </w:rPr>
        <w:t xml:space="preserve"> 31</w:t>
      </w:r>
      <w:r w:rsidRPr="007C40C0">
        <w:rPr>
          <w:rFonts w:asciiTheme="majorBidi" w:hAnsiTheme="majorBidi" w:cstheme="majorBidi"/>
          <w:sz w:val="28"/>
          <w:cs/>
        </w:rPr>
        <w:t xml:space="preserve"> มีนาคม </w:t>
      </w:r>
      <w:r w:rsidRPr="007C40C0">
        <w:rPr>
          <w:rFonts w:asciiTheme="majorBidi" w:hAnsiTheme="majorBidi" w:cstheme="majorBidi"/>
          <w:sz w:val="28"/>
        </w:rPr>
        <w:t xml:space="preserve">2566 </w:t>
      </w:r>
      <w:r w:rsidRPr="007C40C0">
        <w:rPr>
          <w:rFonts w:asciiTheme="majorBidi" w:hAnsiTheme="majorBidi" w:cstheme="majorBidi"/>
          <w:sz w:val="28"/>
          <w:cs/>
        </w:rPr>
        <w:t>และสามารถต่อสัญญาได้ตามระยะเวลาของสัญญาขายไฟฟ้าโดยจะทำ</w:t>
      </w:r>
      <w:r w:rsidRPr="00026097">
        <w:rPr>
          <w:rFonts w:asciiTheme="majorBidi" w:hAnsiTheme="majorBidi" w:cstheme="majorBidi"/>
          <w:sz w:val="28"/>
          <w:cs/>
        </w:rPr>
        <w:t>การตกลงค่าจ้างใหม่ในทุก</w:t>
      </w:r>
      <w:r w:rsidRPr="00026097">
        <w:rPr>
          <w:rFonts w:asciiTheme="majorBidi" w:hAnsiTheme="majorBidi" w:cstheme="majorBidi"/>
          <w:sz w:val="28"/>
        </w:rPr>
        <w:t xml:space="preserve"> </w:t>
      </w:r>
      <w:r w:rsidRPr="00026097">
        <w:rPr>
          <w:rFonts w:asciiTheme="majorBidi" w:hAnsiTheme="majorBidi" w:cstheme="majorBidi"/>
          <w:sz w:val="28"/>
          <w:cs/>
        </w:rPr>
        <w:t>ๆ</w:t>
      </w:r>
      <w:r w:rsidRPr="00026097">
        <w:rPr>
          <w:rFonts w:asciiTheme="majorBidi" w:hAnsiTheme="majorBidi" w:cstheme="majorBidi"/>
          <w:sz w:val="28"/>
        </w:rPr>
        <w:t xml:space="preserve"> </w:t>
      </w:r>
      <w:r w:rsidRPr="00026097">
        <w:rPr>
          <w:rFonts w:asciiTheme="majorBidi" w:hAnsiTheme="majorBidi" w:cstheme="majorBidi"/>
          <w:sz w:val="28"/>
          <w:cs/>
        </w:rPr>
        <w:t xml:space="preserve">รอบ </w:t>
      </w:r>
      <w:r w:rsidRPr="00026097">
        <w:rPr>
          <w:rFonts w:asciiTheme="majorBidi" w:hAnsiTheme="majorBidi" w:cstheme="majorBidi"/>
          <w:sz w:val="28"/>
        </w:rPr>
        <w:t>5</w:t>
      </w:r>
      <w:r w:rsidRPr="00026097">
        <w:rPr>
          <w:rFonts w:asciiTheme="majorBidi" w:hAnsiTheme="majorBidi" w:cstheme="majorBidi"/>
          <w:sz w:val="28"/>
          <w:cs/>
        </w:rPr>
        <w:t xml:space="preserve"> ปี</w:t>
      </w:r>
    </w:p>
    <w:p w14:paraId="47F934A2" w14:textId="5E0D8D91" w:rsidR="00F53166" w:rsidRDefault="00AA626B" w:rsidP="00741DA6">
      <w:pPr>
        <w:spacing w:after="240"/>
        <w:ind w:left="54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3</w:t>
      </w:r>
      <w:r w:rsidR="005A7ADC">
        <w:rPr>
          <w:rFonts w:asciiTheme="majorBidi" w:hAnsiTheme="majorBidi" w:cstheme="majorBidi"/>
          <w:sz w:val="28"/>
        </w:rPr>
        <w:t>0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9E4C64" w:rsidRPr="007C40C0">
        <w:rPr>
          <w:rFonts w:asciiTheme="majorBidi" w:hAnsiTheme="majorBidi" w:cstheme="majorBidi"/>
          <w:sz w:val="28"/>
        </w:rPr>
        <w:t>3</w:t>
      </w:r>
      <w:r w:rsidR="009E4C64" w:rsidRPr="007C40C0">
        <w:rPr>
          <w:rFonts w:asciiTheme="majorBidi" w:hAnsiTheme="majorBidi" w:cstheme="majorBidi"/>
          <w:sz w:val="28"/>
          <w:cs/>
        </w:rPr>
        <w:t>.</w:t>
      </w:r>
      <w:r w:rsidR="006F23F4">
        <w:rPr>
          <w:rFonts w:asciiTheme="majorBidi" w:hAnsiTheme="majorBidi" w:cstheme="majorBidi"/>
          <w:sz w:val="28"/>
        </w:rPr>
        <w:t>2</w:t>
      </w:r>
      <w:r w:rsidR="009E4C64" w:rsidRPr="007C40C0">
        <w:rPr>
          <w:rFonts w:asciiTheme="majorBidi" w:hAnsiTheme="majorBidi" w:cstheme="majorBidi"/>
          <w:sz w:val="28"/>
          <w:cs/>
        </w:rPr>
        <w:tab/>
      </w:r>
      <w:r w:rsidR="00941DA9" w:rsidRPr="00BF53C8">
        <w:rPr>
          <w:rFonts w:asciiTheme="majorBidi" w:hAnsiTheme="majorBidi" w:cstheme="majorBidi" w:hint="cs"/>
          <w:sz w:val="28"/>
          <w:cs/>
        </w:rPr>
        <w:t xml:space="preserve">บริษัท พระแสงกรีน พาวเวอร์ จำกัด 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 </w:t>
      </w:r>
      <w:r w:rsidR="00941DA9" w:rsidRPr="00BF53C8">
        <w:rPr>
          <w:rFonts w:asciiTheme="majorBidi" w:hAnsiTheme="majorBidi" w:cstheme="majorBidi" w:hint="cs"/>
          <w:sz w:val="28"/>
        </w:rPr>
        <w:t>15</w:t>
      </w:r>
      <w:r w:rsidR="00941DA9" w:rsidRPr="00BF53C8">
        <w:rPr>
          <w:rFonts w:asciiTheme="majorBidi" w:hAnsiTheme="majorBidi" w:cstheme="majorBidi" w:hint="cs"/>
          <w:sz w:val="28"/>
          <w:cs/>
        </w:rPr>
        <w:t xml:space="preserve"> ปี และสามารถต่อสัญญาเพิ่มคราวละ </w:t>
      </w:r>
      <w:r w:rsidR="00941DA9" w:rsidRPr="00BF53C8">
        <w:rPr>
          <w:rFonts w:asciiTheme="majorBidi" w:hAnsiTheme="majorBidi" w:cstheme="majorBidi" w:hint="cs"/>
          <w:sz w:val="28"/>
        </w:rPr>
        <w:t>10</w:t>
      </w:r>
      <w:r w:rsidR="00941DA9" w:rsidRPr="00BF53C8">
        <w:rPr>
          <w:rFonts w:asciiTheme="majorBidi" w:hAnsiTheme="majorBidi" w:cstheme="majorBidi" w:hint="cs"/>
          <w:sz w:val="28"/>
          <w:cs/>
        </w:rPr>
        <w:t xml:space="preserve"> ปี</w:t>
      </w:r>
    </w:p>
    <w:p w14:paraId="22766057" w14:textId="77777777" w:rsidR="00C81DA0" w:rsidRDefault="00C81DA0" w:rsidP="00BF53C8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</w:p>
    <w:p w14:paraId="325ABE47" w14:textId="48FCDE73" w:rsidR="00C81DA0" w:rsidRDefault="00C81DA0" w:rsidP="00BF53C8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</w:p>
    <w:p w14:paraId="27EECC67" w14:textId="0F24511B" w:rsidR="006F23F4" w:rsidRDefault="006F23F4" w:rsidP="00BF53C8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</w:p>
    <w:p w14:paraId="7F48296F" w14:textId="0E6A831C" w:rsidR="006F23F4" w:rsidRDefault="006F23F4" w:rsidP="00BF53C8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</w:p>
    <w:p w14:paraId="27347F59" w14:textId="24063953" w:rsidR="006F23F4" w:rsidRDefault="006F23F4" w:rsidP="00BF53C8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</w:p>
    <w:p w14:paraId="1DD1DD47" w14:textId="1722A225" w:rsidR="006F23F4" w:rsidRDefault="006F23F4" w:rsidP="00BF53C8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</w:p>
    <w:p w14:paraId="26B32582" w14:textId="568D17DF" w:rsidR="006F23F4" w:rsidRDefault="006F23F4" w:rsidP="00BF53C8">
      <w:pPr>
        <w:spacing w:after="240"/>
        <w:ind w:left="720" w:hanging="540"/>
        <w:jc w:val="thaiDistribute"/>
        <w:rPr>
          <w:rFonts w:asciiTheme="majorBidi" w:hAnsiTheme="majorBidi" w:cstheme="majorBidi"/>
          <w:sz w:val="28"/>
        </w:rPr>
      </w:pPr>
    </w:p>
    <w:p w14:paraId="2559BB10" w14:textId="77777777" w:rsidR="004E4856" w:rsidRPr="0091202B" w:rsidRDefault="004E4856" w:rsidP="004E4856">
      <w:pPr>
        <w:spacing w:before="240" w:line="240" w:lineRule="atLeast"/>
        <w:rPr>
          <w:rFonts w:asciiTheme="majorBidi" w:hAnsiTheme="majorBidi" w:cstheme="majorBidi"/>
          <w:b/>
          <w:bCs/>
          <w:sz w:val="16"/>
          <w:szCs w:val="16"/>
        </w:rPr>
      </w:pPr>
    </w:p>
    <w:p w14:paraId="45667CD5" w14:textId="3223E01E" w:rsidR="007C3472" w:rsidRPr="00C85D06" w:rsidRDefault="00A43CC6" w:rsidP="004E4856">
      <w:pPr>
        <w:pStyle w:val="ListParagraph"/>
        <w:numPr>
          <w:ilvl w:val="0"/>
          <w:numId w:val="21"/>
        </w:num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F53C8"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14:paraId="3E4B062F" w14:textId="2BE28732" w:rsidR="00C85D06" w:rsidRPr="00924D4B" w:rsidRDefault="00C85D06" w:rsidP="00F606B6">
      <w:pPr>
        <w:spacing w:before="120" w:after="240"/>
        <w:ind w:left="360" w:right="-29" w:hanging="360"/>
        <w:jc w:val="thaiDistribute"/>
        <w:rPr>
          <w:rFonts w:asciiTheme="majorBidi" w:hAnsiTheme="majorBidi" w:cstheme="majorBidi"/>
          <w:sz w:val="28"/>
        </w:rPr>
      </w:pPr>
      <w:r w:rsidRPr="00924D4B">
        <w:rPr>
          <w:rFonts w:asciiTheme="majorBidi" w:hAnsiTheme="majorBidi" w:cstheme="majorBidi"/>
          <w:sz w:val="28"/>
        </w:rPr>
        <w:t xml:space="preserve">31.1 </w:t>
      </w:r>
      <w:r w:rsidRPr="00924D4B">
        <w:rPr>
          <w:rFonts w:asciiTheme="majorBidi" w:hAnsiTheme="majorBidi" w:cstheme="majorBidi" w:hint="cs"/>
          <w:sz w:val="28"/>
          <w:cs/>
        </w:rPr>
        <w:t>มูลค่ายุติธรรมของเครื่องมือทางการเงิน</w:t>
      </w:r>
    </w:p>
    <w:p w14:paraId="3DED45AA" w14:textId="1BE6A183" w:rsidR="009D38F9" w:rsidRDefault="003C610D" w:rsidP="00F606B6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924D4B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</w:t>
      </w:r>
      <w:r w:rsidRPr="00924D4B">
        <w:rPr>
          <w:rFonts w:asciiTheme="majorBidi" w:hAnsiTheme="majorBidi" w:cstheme="majorBidi" w:hint="cs"/>
          <w:sz w:val="28"/>
          <w:cs/>
        </w:rPr>
        <w:t>กลุ่ม</w:t>
      </w:r>
      <w:r w:rsidRPr="00924D4B">
        <w:rPr>
          <w:rFonts w:asciiTheme="majorBidi" w:hAnsiTheme="majorBidi" w:cstheme="majorBidi"/>
          <w:sz w:val="28"/>
          <w:cs/>
        </w:rPr>
        <w:t>บริษัทใกล้เคียงกับมูลค่าตามบัญชีที่แสดงในงบแสดงฐานะการเงิน</w:t>
      </w:r>
      <w:r w:rsidRPr="00924D4B">
        <w:rPr>
          <w:rFonts w:asciiTheme="majorBidi" w:hAnsiTheme="majorBidi" w:cstheme="majorBidi" w:hint="cs"/>
          <w:sz w:val="28"/>
          <w:cs/>
        </w:rPr>
        <w:t>ซึ่ง</w:t>
      </w:r>
      <w:r w:rsidR="009D38F9" w:rsidRPr="00924D4B">
        <w:rPr>
          <w:rFonts w:asciiTheme="majorBidi" w:hAnsiTheme="majorBidi" w:cstheme="majorBidi" w:hint="cs"/>
          <w:sz w:val="28"/>
          <w:cs/>
        </w:rPr>
        <w:t>สินทรัพย์ทางการเงินบางรายการของกลุ่มบริษัทมีการวัดมูลค่าด้วยมูลค่ายุติธรรมในงบแสดงฐานะการเงิน</w:t>
      </w:r>
      <w:r w:rsidR="009D38F9" w:rsidRPr="00924D4B">
        <w:rPr>
          <w:rFonts w:asciiTheme="majorBidi" w:hAnsiTheme="majorBidi" w:cstheme="majorBidi"/>
          <w:sz w:val="28"/>
          <w:cs/>
        </w:rPr>
        <w:t xml:space="preserve"> </w:t>
      </w:r>
      <w:r w:rsidR="009D38F9" w:rsidRPr="00924D4B">
        <w:rPr>
          <w:rFonts w:asciiTheme="majorBidi" w:hAnsiTheme="majorBidi" w:cstheme="majorBidi" w:hint="cs"/>
          <w:sz w:val="28"/>
          <w:cs/>
        </w:rPr>
        <w:t>ณ</w:t>
      </w:r>
      <w:r w:rsidR="009D38F9" w:rsidRPr="00924D4B">
        <w:rPr>
          <w:rFonts w:asciiTheme="majorBidi" w:hAnsiTheme="majorBidi" w:cstheme="majorBidi"/>
          <w:sz w:val="28"/>
          <w:cs/>
        </w:rPr>
        <w:t xml:space="preserve"> </w:t>
      </w:r>
      <w:r w:rsidR="004A01DE" w:rsidRPr="007C40C0">
        <w:rPr>
          <w:rFonts w:asciiTheme="majorBidi" w:hAnsiTheme="majorBidi" w:cstheme="majorBidi"/>
          <w:sz w:val="28"/>
          <w:cs/>
        </w:rPr>
        <w:t xml:space="preserve">วันที่ </w:t>
      </w:r>
      <w:r w:rsidR="004A01DE" w:rsidRPr="007C40C0">
        <w:rPr>
          <w:rFonts w:asciiTheme="majorBidi" w:hAnsiTheme="majorBidi" w:cstheme="majorBidi"/>
          <w:sz w:val="28"/>
        </w:rPr>
        <w:t xml:space="preserve">31 </w:t>
      </w:r>
      <w:r w:rsidR="004A01DE" w:rsidRPr="007C40C0">
        <w:rPr>
          <w:rFonts w:asciiTheme="majorBidi" w:hAnsiTheme="majorBidi" w:cstheme="majorBidi"/>
          <w:sz w:val="28"/>
          <w:cs/>
        </w:rPr>
        <w:t xml:space="preserve">มีนาคม </w:t>
      </w:r>
      <w:r w:rsidR="004A01DE" w:rsidRPr="007C40C0">
        <w:rPr>
          <w:rFonts w:asciiTheme="majorBidi" w:hAnsiTheme="majorBidi" w:cstheme="majorBidi"/>
          <w:sz w:val="28"/>
        </w:rPr>
        <w:t>256</w:t>
      </w:r>
      <w:r w:rsidR="004A01DE">
        <w:rPr>
          <w:rFonts w:asciiTheme="majorBidi" w:hAnsiTheme="majorBidi" w:cstheme="majorBidi"/>
          <w:sz w:val="28"/>
        </w:rPr>
        <w:t>4</w:t>
      </w:r>
      <w:r w:rsidR="004A01DE" w:rsidRPr="007C40C0">
        <w:rPr>
          <w:rFonts w:asciiTheme="majorBidi" w:hAnsiTheme="majorBidi" w:cstheme="majorBidi"/>
          <w:sz w:val="28"/>
        </w:rPr>
        <w:t xml:space="preserve"> </w:t>
      </w:r>
      <w:r w:rsidR="004A01DE" w:rsidRPr="007C40C0">
        <w:rPr>
          <w:rFonts w:asciiTheme="majorBidi" w:hAnsiTheme="majorBidi" w:cstheme="majorBidi"/>
          <w:sz w:val="28"/>
          <w:cs/>
        </w:rPr>
        <w:t>และ</w:t>
      </w:r>
      <w:r w:rsidR="004A01DE">
        <w:rPr>
          <w:rFonts w:asciiTheme="majorBidi" w:hAnsiTheme="majorBidi" w:cstheme="majorBidi" w:hint="cs"/>
          <w:sz w:val="28"/>
          <w:cs/>
        </w:rPr>
        <w:t xml:space="preserve"> </w:t>
      </w:r>
      <w:r w:rsidR="004A01DE" w:rsidRPr="007C40C0">
        <w:rPr>
          <w:rFonts w:asciiTheme="majorBidi" w:hAnsiTheme="majorBidi" w:cstheme="majorBidi"/>
          <w:sz w:val="28"/>
          <w:cs/>
        </w:rPr>
        <w:t xml:space="preserve">วันที่ </w:t>
      </w:r>
      <w:r w:rsidR="004A01DE" w:rsidRPr="007C40C0">
        <w:rPr>
          <w:rFonts w:asciiTheme="majorBidi" w:hAnsiTheme="majorBidi" w:cstheme="majorBidi"/>
          <w:sz w:val="28"/>
        </w:rPr>
        <w:t>31</w:t>
      </w:r>
      <w:r w:rsidR="004A01DE" w:rsidRPr="007C40C0">
        <w:rPr>
          <w:rFonts w:asciiTheme="majorBidi" w:hAnsiTheme="majorBidi" w:cstheme="majorBidi"/>
          <w:sz w:val="28"/>
          <w:cs/>
        </w:rPr>
        <w:t xml:space="preserve"> ธันวาคม </w:t>
      </w:r>
      <w:r w:rsidR="004A01DE" w:rsidRPr="007C40C0">
        <w:rPr>
          <w:rFonts w:asciiTheme="majorBidi" w:hAnsiTheme="majorBidi" w:cstheme="majorBidi"/>
          <w:sz w:val="28"/>
        </w:rPr>
        <w:t>256</w:t>
      </w:r>
      <w:r w:rsidR="004A01DE">
        <w:rPr>
          <w:rFonts w:asciiTheme="majorBidi" w:hAnsiTheme="majorBidi" w:cstheme="majorBidi"/>
          <w:sz w:val="28"/>
        </w:rPr>
        <w:t>3</w:t>
      </w:r>
    </w:p>
    <w:p w14:paraId="0EEAE9F0" w14:textId="027CC685" w:rsidR="00AC1FB4" w:rsidRPr="00924D4B" w:rsidRDefault="00924D4B" w:rsidP="00F606B6">
      <w:pPr>
        <w:spacing w:after="240"/>
        <w:ind w:left="36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9D38F9">
        <w:rPr>
          <w:rFonts w:asciiTheme="majorBidi" w:hAnsiTheme="majorBidi" w:hint="cs"/>
          <w:color w:val="000000"/>
          <w:spacing w:val="-2"/>
          <w:sz w:val="28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pPr w:leftFromText="180" w:rightFromText="180" w:vertAnchor="text" w:horzAnchor="margin" w:tblpX="450" w:tblpY="230"/>
        <w:tblW w:w="90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F22D87" w:rsidRPr="00CB4A6E" w14:paraId="1BBD216E" w14:textId="77777777" w:rsidTr="00F606B6">
        <w:trPr>
          <w:trHeight w:val="300"/>
        </w:trPr>
        <w:tc>
          <w:tcPr>
            <w:tcW w:w="3780" w:type="dxa"/>
          </w:tcPr>
          <w:p w14:paraId="59609E3B" w14:textId="77777777" w:rsidR="00F22D87" w:rsidRPr="00CB4A6E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6AA31420" w14:textId="77777777" w:rsidR="00F22D87" w:rsidRPr="00CB4A6E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D47EF89" w14:textId="77777777" w:rsidR="00F22D87" w:rsidRPr="00CB4A6E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(หน่วย: ล้านบาท)</w:t>
            </w:r>
          </w:p>
        </w:tc>
      </w:tr>
      <w:tr w:rsidR="00F22D87" w:rsidRPr="00CB4A6E" w14:paraId="123CEEBE" w14:textId="77777777" w:rsidTr="00F606B6">
        <w:trPr>
          <w:trHeight w:val="330"/>
        </w:trPr>
        <w:tc>
          <w:tcPr>
            <w:tcW w:w="3780" w:type="dxa"/>
          </w:tcPr>
          <w:p w14:paraId="41B83774" w14:textId="77777777" w:rsidR="00F22D87" w:rsidRPr="00CB4A6E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53342359" w14:textId="77777777" w:rsidR="00F22D87" w:rsidRPr="00CB4A6E" w:rsidRDefault="00F22D87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22D87" w:rsidRPr="00CB4A6E" w14:paraId="3E04B5F7" w14:textId="77777777" w:rsidTr="00F606B6">
        <w:trPr>
          <w:trHeight w:val="330"/>
        </w:trPr>
        <w:tc>
          <w:tcPr>
            <w:tcW w:w="3780" w:type="dxa"/>
          </w:tcPr>
          <w:p w14:paraId="469FA798" w14:textId="77777777" w:rsidR="00F22D87" w:rsidRPr="00CB4A6E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5ED5160" w14:textId="77777777" w:rsidR="00F22D87" w:rsidRPr="00CB4A6E" w:rsidRDefault="00F22D87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31</w:t>
            </w:r>
            <w:r w:rsidRPr="00CB4A6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CB4A6E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10" w:type="dxa"/>
            <w:gridSpan w:val="2"/>
            <w:hideMark/>
          </w:tcPr>
          <w:p w14:paraId="2C57C3F1" w14:textId="77777777" w:rsidR="00F22D87" w:rsidRPr="00CB4A6E" w:rsidRDefault="00F22D87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B4A6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B4A6E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22D87" w:rsidRPr="00CB4A6E" w14:paraId="53AC4F39" w14:textId="77777777" w:rsidTr="00F606B6">
        <w:trPr>
          <w:trHeight w:val="522"/>
        </w:trPr>
        <w:tc>
          <w:tcPr>
            <w:tcW w:w="3780" w:type="dxa"/>
          </w:tcPr>
          <w:p w14:paraId="55C58E29" w14:textId="77777777" w:rsidR="00F22D87" w:rsidRPr="00CB4A6E" w:rsidRDefault="00F22D87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6EB9509" w14:textId="77777777" w:rsidR="00F22D87" w:rsidRPr="00CB4A6E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66C14173" w14:textId="77777777" w:rsidR="00F22D87" w:rsidRPr="00CB4A6E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  <w:hideMark/>
          </w:tcPr>
          <w:p w14:paraId="1EF8C80C" w14:textId="77777777" w:rsidR="00F22D87" w:rsidRPr="00CB4A6E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14:paraId="491F4415" w14:textId="77777777" w:rsidR="00F22D87" w:rsidRPr="00CB4A6E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F83BDA8" w14:textId="77777777" w:rsidR="00F22D87" w:rsidRPr="00CB4A6E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350" w:type="dxa"/>
            <w:vAlign w:val="bottom"/>
            <w:hideMark/>
          </w:tcPr>
          <w:p w14:paraId="0C0FC2AE" w14:textId="77777777" w:rsidR="00F22D87" w:rsidRPr="00CB4A6E" w:rsidRDefault="00F22D87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F22D87" w:rsidRPr="00CB4A6E" w14:paraId="49EACB2E" w14:textId="77777777" w:rsidTr="00F606B6">
        <w:trPr>
          <w:trHeight w:val="391"/>
        </w:trPr>
        <w:tc>
          <w:tcPr>
            <w:tcW w:w="3780" w:type="dxa"/>
            <w:hideMark/>
          </w:tcPr>
          <w:p w14:paraId="14681886" w14:textId="495A5432" w:rsidR="00F22D87" w:rsidRPr="00CB4A6E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4A6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="00EA72F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ทาง</w:t>
            </w:r>
            <w:r w:rsidRPr="00CB4A6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การเงิน</w:t>
            </w:r>
          </w:p>
        </w:tc>
        <w:tc>
          <w:tcPr>
            <w:tcW w:w="1440" w:type="dxa"/>
            <w:vAlign w:val="bottom"/>
          </w:tcPr>
          <w:p w14:paraId="788185D9" w14:textId="77777777" w:rsidR="00F22D87" w:rsidRPr="00CB4A6E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F8C660" w14:textId="77777777" w:rsidR="00F22D87" w:rsidRPr="00CB4A6E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DF241F" w14:textId="77777777" w:rsidR="00F22D87" w:rsidRPr="00CB4A6E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8798B88" w14:textId="77777777" w:rsidR="00F22D87" w:rsidRPr="00CB4A6E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F22D87" w:rsidRPr="00CB4A6E" w14:paraId="5FDE9966" w14:textId="77777777" w:rsidTr="00F606B6">
        <w:trPr>
          <w:trHeight w:val="375"/>
        </w:trPr>
        <w:tc>
          <w:tcPr>
            <w:tcW w:w="3780" w:type="dxa"/>
          </w:tcPr>
          <w:p w14:paraId="54018E32" w14:textId="77777777" w:rsidR="00F22D87" w:rsidRPr="00CB4A6E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5AB8EC5A" w14:textId="1A88600D" w:rsidR="00F22D87" w:rsidRPr="00CB4A6E" w:rsidRDefault="00CD1930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35030E2" w14:textId="7CD99328" w:rsidR="00F22D87" w:rsidRPr="00CB4A6E" w:rsidRDefault="00CD1930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6700F11" w14:textId="77777777" w:rsidR="00F22D87" w:rsidRPr="00CB4A6E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03FEC52A" w14:textId="77777777" w:rsidR="00F22D87" w:rsidRPr="00CB4A6E" w:rsidRDefault="00F22D87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F22D87" w:rsidRPr="00CB4A6E" w14:paraId="50A764BB" w14:textId="77777777" w:rsidTr="00F606B6">
        <w:trPr>
          <w:trHeight w:val="375"/>
        </w:trPr>
        <w:tc>
          <w:tcPr>
            <w:tcW w:w="3780" w:type="dxa"/>
          </w:tcPr>
          <w:p w14:paraId="7421CC19" w14:textId="38886BF7" w:rsidR="00F22D87" w:rsidRPr="00CB4A6E" w:rsidRDefault="00F22D87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</w:t>
            </w:r>
            <w:r w:rsidR="00CD1930" w:rsidRPr="00CB4A6E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F9FC28F" w14:textId="4504EF9C" w:rsidR="00F22D87" w:rsidRPr="00CB4A6E" w:rsidRDefault="00CD1930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260" w:type="dxa"/>
            <w:vAlign w:val="bottom"/>
          </w:tcPr>
          <w:p w14:paraId="3EF7BBF2" w14:textId="28D1EDBA" w:rsidR="00F22D87" w:rsidRPr="00CB4A6E" w:rsidRDefault="00CD1930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260" w:type="dxa"/>
            <w:vAlign w:val="bottom"/>
          </w:tcPr>
          <w:p w14:paraId="40F1FE24" w14:textId="33369C32" w:rsidR="00F22D87" w:rsidRPr="00CB4A6E" w:rsidRDefault="00CD1930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1350" w:type="dxa"/>
            <w:vAlign w:val="bottom"/>
          </w:tcPr>
          <w:p w14:paraId="1EAF9302" w14:textId="35019F90" w:rsidR="00F22D87" w:rsidRPr="00CB4A6E" w:rsidRDefault="00CD1930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172</w:t>
            </w:r>
          </w:p>
        </w:tc>
      </w:tr>
    </w:tbl>
    <w:p w14:paraId="1733615D" w14:textId="77777777" w:rsidR="00095D2E" w:rsidRPr="00AC1FB4" w:rsidRDefault="00095D2E" w:rsidP="00AC1FB4">
      <w:pPr>
        <w:spacing w:after="240" w:line="240" w:lineRule="atLeast"/>
        <w:rPr>
          <w:rFonts w:asciiTheme="majorBidi" w:hAnsiTheme="majorBidi"/>
          <w:b/>
          <w:bCs/>
          <w:color w:val="000000"/>
          <w:spacing w:val="-2"/>
          <w:sz w:val="28"/>
        </w:rPr>
      </w:pPr>
    </w:p>
    <w:tbl>
      <w:tblPr>
        <w:tblpPr w:leftFromText="180" w:rightFromText="180" w:vertAnchor="text" w:horzAnchor="margin" w:tblpX="450" w:tblpY="230"/>
        <w:tblW w:w="90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AC1FB4" w:rsidRPr="00CB4A6E" w14:paraId="16DAB187" w14:textId="77777777" w:rsidTr="00F606B6">
        <w:trPr>
          <w:trHeight w:val="300"/>
        </w:trPr>
        <w:tc>
          <w:tcPr>
            <w:tcW w:w="3780" w:type="dxa"/>
          </w:tcPr>
          <w:p w14:paraId="1F994C84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57191EC5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9BE5BF5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(หน่วย: ล้านบาท)</w:t>
            </w:r>
          </w:p>
        </w:tc>
      </w:tr>
      <w:tr w:rsidR="00AC1FB4" w:rsidRPr="00CB4A6E" w14:paraId="6CFB748F" w14:textId="77777777" w:rsidTr="00F606B6">
        <w:trPr>
          <w:trHeight w:val="330"/>
        </w:trPr>
        <w:tc>
          <w:tcPr>
            <w:tcW w:w="3780" w:type="dxa"/>
          </w:tcPr>
          <w:p w14:paraId="5ED954B1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52930389" w14:textId="77777777" w:rsidR="00AC1FB4" w:rsidRPr="00CB4A6E" w:rsidRDefault="00AC1FB4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C1FB4" w:rsidRPr="00CB4A6E" w14:paraId="62BB1C21" w14:textId="77777777" w:rsidTr="00F606B6">
        <w:trPr>
          <w:trHeight w:val="330"/>
        </w:trPr>
        <w:tc>
          <w:tcPr>
            <w:tcW w:w="3780" w:type="dxa"/>
          </w:tcPr>
          <w:p w14:paraId="05B39155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4DB1543" w14:textId="77777777" w:rsidR="00AC1FB4" w:rsidRPr="00CB4A6E" w:rsidRDefault="00AC1FB4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31</w:t>
            </w:r>
            <w:r w:rsidRPr="00CB4A6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CB4A6E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610" w:type="dxa"/>
            <w:gridSpan w:val="2"/>
            <w:hideMark/>
          </w:tcPr>
          <w:p w14:paraId="73CB8BB2" w14:textId="77777777" w:rsidR="00AC1FB4" w:rsidRPr="00CB4A6E" w:rsidRDefault="00AC1FB4" w:rsidP="00F606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B4A6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B4A6E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AC1FB4" w:rsidRPr="00CB4A6E" w14:paraId="63CDD66B" w14:textId="77777777" w:rsidTr="00F606B6">
        <w:trPr>
          <w:trHeight w:val="522"/>
        </w:trPr>
        <w:tc>
          <w:tcPr>
            <w:tcW w:w="3780" w:type="dxa"/>
          </w:tcPr>
          <w:p w14:paraId="3F33108E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spacing w:line="30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50EE703" w14:textId="77777777" w:rsidR="00AC1FB4" w:rsidRPr="00CB4A6E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47C1263F" w14:textId="77777777" w:rsidR="00AC1FB4" w:rsidRPr="00CB4A6E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260" w:type="dxa"/>
            <w:vAlign w:val="bottom"/>
            <w:hideMark/>
          </w:tcPr>
          <w:p w14:paraId="57E515A7" w14:textId="77777777" w:rsidR="00AC1FB4" w:rsidRPr="00CB4A6E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  <w:hideMark/>
          </w:tcPr>
          <w:p w14:paraId="0A7C8E8C" w14:textId="77777777" w:rsidR="00AC1FB4" w:rsidRPr="00CB4A6E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67755365" w14:textId="77777777" w:rsidR="00AC1FB4" w:rsidRPr="00CB4A6E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350" w:type="dxa"/>
            <w:vAlign w:val="bottom"/>
            <w:hideMark/>
          </w:tcPr>
          <w:p w14:paraId="1B0D2EEC" w14:textId="77777777" w:rsidR="00AC1FB4" w:rsidRPr="00CB4A6E" w:rsidRDefault="00AC1FB4" w:rsidP="00F606B6">
            <w:pPr>
              <w:pBdr>
                <w:bottom w:val="single" w:sz="4" w:space="1" w:color="auto"/>
              </w:pBdr>
              <w:spacing w:line="300" w:lineRule="exact"/>
              <w:ind w:left="-18" w:right="-31"/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AC1FB4" w:rsidRPr="00CB4A6E" w14:paraId="3D49BBE0" w14:textId="77777777" w:rsidTr="00F606B6">
        <w:trPr>
          <w:trHeight w:val="391"/>
        </w:trPr>
        <w:tc>
          <w:tcPr>
            <w:tcW w:w="3780" w:type="dxa"/>
            <w:hideMark/>
          </w:tcPr>
          <w:p w14:paraId="6AA7BA09" w14:textId="06405CD0" w:rsidR="00AC1FB4" w:rsidRPr="00CB4A6E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4A6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="00EA72F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ทาง</w:t>
            </w:r>
            <w:r w:rsidRPr="00CB4A6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การเงิน</w:t>
            </w:r>
          </w:p>
        </w:tc>
        <w:tc>
          <w:tcPr>
            <w:tcW w:w="1440" w:type="dxa"/>
            <w:vAlign w:val="bottom"/>
          </w:tcPr>
          <w:p w14:paraId="3F98CC14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D9E8D1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C573B1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F41801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AC1FB4" w:rsidRPr="00CB4A6E" w14:paraId="46D730C8" w14:textId="77777777" w:rsidTr="00F606B6">
        <w:trPr>
          <w:trHeight w:val="391"/>
        </w:trPr>
        <w:tc>
          <w:tcPr>
            <w:tcW w:w="3780" w:type="dxa"/>
          </w:tcPr>
          <w:p w14:paraId="7020BF1B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33505C18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CE9C888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FBECBA5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7597424B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</w:tr>
      <w:tr w:rsidR="00AC1FB4" w:rsidRPr="00CB4A6E" w14:paraId="4EFB6F39" w14:textId="77777777" w:rsidTr="00F606B6">
        <w:trPr>
          <w:trHeight w:val="375"/>
        </w:trPr>
        <w:tc>
          <w:tcPr>
            <w:tcW w:w="3780" w:type="dxa"/>
          </w:tcPr>
          <w:p w14:paraId="59663668" w14:textId="77777777" w:rsidR="00AC1FB4" w:rsidRPr="00CB4A6E" w:rsidRDefault="00AC1FB4" w:rsidP="00F606B6">
            <w:pPr>
              <w:tabs>
                <w:tab w:val="left" w:pos="360"/>
                <w:tab w:val="left" w:pos="1440"/>
              </w:tabs>
              <w:ind w:left="-105"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414218EF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260" w:type="dxa"/>
            <w:vAlign w:val="bottom"/>
          </w:tcPr>
          <w:p w14:paraId="1FC36AE8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260" w:type="dxa"/>
            <w:vAlign w:val="bottom"/>
          </w:tcPr>
          <w:p w14:paraId="26E91735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116</w:t>
            </w:r>
          </w:p>
        </w:tc>
        <w:tc>
          <w:tcPr>
            <w:tcW w:w="1350" w:type="dxa"/>
            <w:vAlign w:val="bottom"/>
          </w:tcPr>
          <w:p w14:paraId="572C0652" w14:textId="77777777" w:rsidR="00AC1FB4" w:rsidRPr="00CB4A6E" w:rsidRDefault="00AC1FB4" w:rsidP="00F606B6">
            <w:pPr>
              <w:tabs>
                <w:tab w:val="decimal" w:pos="781"/>
              </w:tabs>
              <w:ind w:right="-43"/>
              <w:contextualSpacing/>
              <w:rPr>
                <w:rFonts w:asciiTheme="majorBidi" w:hAnsiTheme="majorBidi" w:cstheme="majorBidi"/>
                <w:sz w:val="28"/>
              </w:rPr>
            </w:pPr>
            <w:r w:rsidRPr="00CB4A6E">
              <w:rPr>
                <w:rFonts w:asciiTheme="majorBidi" w:hAnsiTheme="majorBidi" w:cstheme="majorBidi"/>
                <w:sz w:val="28"/>
              </w:rPr>
              <w:t>116</w:t>
            </w:r>
          </w:p>
        </w:tc>
      </w:tr>
    </w:tbl>
    <w:p w14:paraId="172FE419" w14:textId="77777777" w:rsidR="00AC1FB4" w:rsidRDefault="00AC1FB4" w:rsidP="00AB0738">
      <w:pPr>
        <w:pStyle w:val="ListParagraph"/>
        <w:spacing w:after="240" w:line="240" w:lineRule="atLeast"/>
        <w:ind w:left="180"/>
        <w:rPr>
          <w:rFonts w:asciiTheme="majorBidi" w:hAnsi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/>
          <w:b/>
          <w:bCs/>
          <w:color w:val="000000"/>
          <w:spacing w:val="-2"/>
          <w:sz w:val="28"/>
        </w:rPr>
        <w:br/>
      </w:r>
    </w:p>
    <w:p w14:paraId="102608E5" w14:textId="77777777" w:rsidR="00AC1FB4" w:rsidRDefault="00AC1FB4" w:rsidP="00AB0738">
      <w:pPr>
        <w:pStyle w:val="ListParagraph"/>
        <w:spacing w:after="240" w:line="240" w:lineRule="atLeast"/>
        <w:ind w:left="180"/>
        <w:rPr>
          <w:rFonts w:asciiTheme="majorBidi" w:hAnsiTheme="majorBidi"/>
          <w:b/>
          <w:bCs/>
          <w:color w:val="000000"/>
          <w:spacing w:val="-2"/>
          <w:sz w:val="28"/>
        </w:rPr>
      </w:pPr>
    </w:p>
    <w:p w14:paraId="325A4DFB" w14:textId="77777777" w:rsidR="00AC1FB4" w:rsidRDefault="00AC1FB4" w:rsidP="00AB0738">
      <w:pPr>
        <w:pStyle w:val="ListParagraph"/>
        <w:spacing w:after="240" w:line="240" w:lineRule="atLeast"/>
        <w:ind w:left="180"/>
        <w:rPr>
          <w:rFonts w:asciiTheme="majorBidi" w:hAnsiTheme="majorBidi"/>
          <w:b/>
          <w:bCs/>
          <w:color w:val="000000"/>
          <w:spacing w:val="-2"/>
          <w:sz w:val="28"/>
        </w:rPr>
      </w:pPr>
    </w:p>
    <w:p w14:paraId="1E4884D3" w14:textId="77777777" w:rsidR="00AC1FB4" w:rsidRDefault="00AC1FB4" w:rsidP="00AB0738">
      <w:pPr>
        <w:pStyle w:val="ListParagraph"/>
        <w:spacing w:after="240" w:line="240" w:lineRule="atLeast"/>
        <w:ind w:left="180"/>
        <w:rPr>
          <w:rFonts w:asciiTheme="majorBidi" w:hAnsiTheme="majorBidi"/>
          <w:b/>
          <w:bCs/>
          <w:color w:val="000000"/>
          <w:spacing w:val="-2"/>
          <w:sz w:val="28"/>
        </w:rPr>
      </w:pPr>
    </w:p>
    <w:p w14:paraId="5BC60C0F" w14:textId="77777777" w:rsidR="004E4856" w:rsidRPr="0091202B" w:rsidRDefault="004E4856" w:rsidP="004E4856">
      <w:pPr>
        <w:ind w:left="360" w:right="-29" w:hanging="36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F9A92A" w14:textId="306CDF7A" w:rsidR="0059043F" w:rsidRPr="00AC1FB4" w:rsidRDefault="00E70083" w:rsidP="00FB19B8">
      <w:pPr>
        <w:spacing w:after="240"/>
        <w:ind w:left="360" w:right="-29" w:hanging="360"/>
        <w:jc w:val="thaiDistribute"/>
        <w:rPr>
          <w:rFonts w:asciiTheme="majorBidi" w:hAnsiTheme="majorBidi" w:cstheme="majorBidi"/>
          <w:sz w:val="28"/>
        </w:rPr>
      </w:pPr>
      <w:r w:rsidRPr="00AC1FB4">
        <w:rPr>
          <w:rFonts w:asciiTheme="majorBidi" w:hAnsiTheme="majorBidi" w:cstheme="majorBidi"/>
          <w:sz w:val="28"/>
        </w:rPr>
        <w:t xml:space="preserve">31.2 </w:t>
      </w:r>
      <w:r w:rsidR="0059043F" w:rsidRPr="00AC1FB4">
        <w:rPr>
          <w:rFonts w:asciiTheme="majorBidi" w:hAnsiTheme="majorBidi" w:cstheme="majorBidi" w:hint="cs"/>
          <w:sz w:val="28"/>
          <w:cs/>
        </w:rPr>
        <w:t>ลำดับชั้นของมูลค่ายุติธรรม</w:t>
      </w:r>
    </w:p>
    <w:p w14:paraId="4BDB9543" w14:textId="5E05FA1A" w:rsidR="0059043F" w:rsidRPr="00AC1FB4" w:rsidRDefault="00E0702A" w:rsidP="00FB19B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7C40C0">
        <w:rPr>
          <w:rFonts w:asciiTheme="majorBidi" w:hAnsiTheme="majorBidi" w:cstheme="majorBidi"/>
          <w:sz w:val="28"/>
          <w:cs/>
        </w:rPr>
        <w:t xml:space="preserve">ณ วันที่ </w:t>
      </w:r>
      <w:r w:rsidRPr="007C40C0">
        <w:rPr>
          <w:rFonts w:asciiTheme="majorBidi" w:hAnsiTheme="majorBidi" w:cstheme="majorBidi"/>
          <w:sz w:val="28"/>
        </w:rPr>
        <w:t xml:space="preserve">31 </w:t>
      </w:r>
      <w:r w:rsidRPr="007C40C0">
        <w:rPr>
          <w:rFonts w:asciiTheme="majorBidi" w:hAnsiTheme="majorBidi" w:cstheme="majorBidi"/>
          <w:sz w:val="28"/>
          <w:cs/>
        </w:rPr>
        <w:t xml:space="preserve">มีนาคม </w:t>
      </w:r>
      <w:r w:rsidRPr="007C40C0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7C40C0">
        <w:rPr>
          <w:rFonts w:asciiTheme="majorBidi" w:hAnsiTheme="majorBidi" w:cstheme="majorBidi"/>
          <w:sz w:val="28"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>และ</w:t>
      </w:r>
      <w:r w:rsidR="000128AE">
        <w:rPr>
          <w:rFonts w:asciiTheme="majorBidi" w:hAnsiTheme="majorBidi" w:cstheme="majorBidi" w:hint="cs"/>
          <w:sz w:val="28"/>
          <w:cs/>
        </w:rPr>
        <w:t xml:space="preserve"> </w:t>
      </w:r>
      <w:r w:rsidRPr="007C40C0">
        <w:rPr>
          <w:rFonts w:asciiTheme="majorBidi" w:hAnsiTheme="majorBidi" w:cstheme="majorBidi"/>
          <w:sz w:val="28"/>
          <w:cs/>
        </w:rPr>
        <w:t xml:space="preserve">วันที่ </w:t>
      </w:r>
      <w:r w:rsidRPr="007C40C0">
        <w:rPr>
          <w:rFonts w:asciiTheme="majorBidi" w:hAnsiTheme="majorBidi" w:cstheme="majorBidi"/>
          <w:sz w:val="28"/>
        </w:rPr>
        <w:t>31</w:t>
      </w:r>
      <w:r w:rsidRPr="007C40C0">
        <w:rPr>
          <w:rFonts w:asciiTheme="majorBidi" w:hAnsiTheme="majorBidi" w:cstheme="majorBidi"/>
          <w:sz w:val="28"/>
          <w:cs/>
        </w:rPr>
        <w:t xml:space="preserve"> ธันวาคม </w:t>
      </w:r>
      <w:r w:rsidRPr="007C40C0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3</w:t>
      </w:r>
      <w:r w:rsidRPr="007C40C0">
        <w:rPr>
          <w:rFonts w:asciiTheme="majorBidi" w:hAnsiTheme="majorBidi" w:cstheme="majorBidi"/>
          <w:sz w:val="28"/>
          <w:cs/>
        </w:rPr>
        <w:t xml:space="preserve"> </w:t>
      </w:r>
      <w:r w:rsidR="0059043F" w:rsidRPr="00AC1FB4">
        <w:rPr>
          <w:rFonts w:asciiTheme="majorBidi" w:hAnsiTheme="majorBidi" w:cstheme="majorBidi" w:hint="cs"/>
          <w:sz w:val="28"/>
          <w:cs/>
        </w:rPr>
        <w:t>กลุ่มบริษัทมีสินทรัพย์</w:t>
      </w:r>
      <w:r w:rsidR="00884831" w:rsidRPr="00AC1FB4">
        <w:rPr>
          <w:rFonts w:asciiTheme="majorBidi" w:hAnsiTheme="majorBidi" w:cstheme="majorBidi"/>
          <w:sz w:val="28"/>
          <w:cs/>
        </w:rPr>
        <w:t>ทางการเงินบาง</w:t>
      </w:r>
      <w:r w:rsidR="00884831" w:rsidRPr="00AC1FB4">
        <w:rPr>
          <w:rFonts w:asciiTheme="majorBidi" w:hAnsiTheme="majorBidi" w:cstheme="majorBidi" w:hint="cs"/>
          <w:sz w:val="28"/>
          <w:cs/>
        </w:rPr>
        <w:t>รายการ</w:t>
      </w:r>
      <w:r w:rsidR="0059043F" w:rsidRPr="00AC1FB4">
        <w:rPr>
          <w:rFonts w:asciiTheme="majorBidi" w:hAnsiTheme="majorBidi" w:cstheme="majorBidi" w:hint="cs"/>
          <w:sz w:val="28"/>
          <w:cs/>
        </w:rPr>
        <w:t xml:space="preserve">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798"/>
        <w:gridCol w:w="799"/>
        <w:gridCol w:w="799"/>
        <w:gridCol w:w="799"/>
        <w:gridCol w:w="798"/>
        <w:gridCol w:w="799"/>
        <w:gridCol w:w="799"/>
        <w:gridCol w:w="619"/>
      </w:tblGrid>
      <w:tr w:rsidR="00392CD5" w:rsidRPr="00925E52" w14:paraId="73ABF917" w14:textId="77777777" w:rsidTr="00FB19B8">
        <w:trPr>
          <w:tblHeader/>
        </w:trPr>
        <w:tc>
          <w:tcPr>
            <w:tcW w:w="9090" w:type="dxa"/>
            <w:gridSpan w:val="9"/>
            <w:vAlign w:val="bottom"/>
          </w:tcPr>
          <w:p w14:paraId="74B23519" w14:textId="1DD7E001" w:rsidR="00392CD5" w:rsidRPr="00925E52" w:rsidRDefault="00392CD5" w:rsidP="00AC1FB4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="00AD7A02"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บาท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392CD5" w:rsidRPr="00925E52" w14:paraId="52987B52" w14:textId="77777777" w:rsidTr="00FB19B8">
        <w:trPr>
          <w:tblHeader/>
        </w:trPr>
        <w:tc>
          <w:tcPr>
            <w:tcW w:w="2880" w:type="dxa"/>
            <w:vAlign w:val="bottom"/>
          </w:tcPr>
          <w:p w14:paraId="277FCEAF" w14:textId="77777777" w:rsidR="00392CD5" w:rsidRPr="00925E52" w:rsidRDefault="00392CD5" w:rsidP="00AC1FB4">
            <w:pPr>
              <w:pStyle w:val="BodyTextIndent3"/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6D28D5A1" w14:textId="77777777" w:rsidR="00392CD5" w:rsidRPr="00925E52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392CD5" w:rsidRPr="00925E52" w14:paraId="45F53B37" w14:textId="77777777" w:rsidTr="00FB19B8">
        <w:trPr>
          <w:tblHeader/>
        </w:trPr>
        <w:tc>
          <w:tcPr>
            <w:tcW w:w="2880" w:type="dxa"/>
            <w:vAlign w:val="bottom"/>
          </w:tcPr>
          <w:p w14:paraId="3EBFE01E" w14:textId="77777777" w:rsidR="00392CD5" w:rsidRPr="00925E52" w:rsidRDefault="00392CD5" w:rsidP="00AC1FB4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6205A4E1" w14:textId="77777777" w:rsidR="00392CD5" w:rsidRPr="00925E52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0D933E9B" w14:textId="77777777" w:rsidR="00392CD5" w:rsidRPr="00925E52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64D5853E" w14:textId="77777777" w:rsidR="00392CD5" w:rsidRPr="00925E52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vAlign w:val="bottom"/>
          </w:tcPr>
          <w:p w14:paraId="6E65798E" w14:textId="77777777" w:rsidR="00392CD5" w:rsidRPr="00925E52" w:rsidRDefault="00392CD5" w:rsidP="00AC1F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A5A81" w:rsidRPr="00925E52" w14:paraId="0C4A232C" w14:textId="77777777" w:rsidTr="00FB19B8">
        <w:trPr>
          <w:tblHeader/>
        </w:trPr>
        <w:tc>
          <w:tcPr>
            <w:tcW w:w="2880" w:type="dxa"/>
            <w:vAlign w:val="bottom"/>
          </w:tcPr>
          <w:p w14:paraId="6BED85EB" w14:textId="77777777" w:rsidR="00EA5A81" w:rsidRPr="00925E52" w:rsidRDefault="00EA5A81" w:rsidP="00AC1FB4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12377984" w14:textId="008D71CA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99" w:type="dxa"/>
            <w:vAlign w:val="bottom"/>
          </w:tcPr>
          <w:p w14:paraId="753D7B37" w14:textId="04260555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99" w:type="dxa"/>
            <w:vAlign w:val="bottom"/>
          </w:tcPr>
          <w:p w14:paraId="52ACEB02" w14:textId="6BB48CC9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99" w:type="dxa"/>
            <w:vAlign w:val="bottom"/>
          </w:tcPr>
          <w:p w14:paraId="4EC099A5" w14:textId="2F91ACBB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98" w:type="dxa"/>
            <w:vAlign w:val="bottom"/>
          </w:tcPr>
          <w:p w14:paraId="4DD33AB0" w14:textId="3FB697ED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99" w:type="dxa"/>
            <w:vAlign w:val="bottom"/>
          </w:tcPr>
          <w:p w14:paraId="3B7F536B" w14:textId="2642D98C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99" w:type="dxa"/>
            <w:vAlign w:val="bottom"/>
          </w:tcPr>
          <w:p w14:paraId="1EB015C7" w14:textId="42B5C216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619" w:type="dxa"/>
            <w:vAlign w:val="bottom"/>
          </w:tcPr>
          <w:p w14:paraId="644027F7" w14:textId="237A8B6F" w:rsidR="00EA5A81" w:rsidRPr="00925E52" w:rsidRDefault="00EA5A81" w:rsidP="00AC1FB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392CD5" w:rsidRPr="00925E52" w14:paraId="6C511BA9" w14:textId="77777777" w:rsidTr="00FB19B8">
        <w:tc>
          <w:tcPr>
            <w:tcW w:w="2880" w:type="dxa"/>
            <w:vAlign w:val="bottom"/>
          </w:tcPr>
          <w:p w14:paraId="13340CCE" w14:textId="25CF7344" w:rsidR="00392CD5" w:rsidRPr="00925E52" w:rsidRDefault="00392CD5" w:rsidP="00FB19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5" w:hanging="27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</w:t>
            </w:r>
            <w:r w:rsidR="00EA72FE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ทางการเงิน</w:t>
            </w:r>
            <w:r w:rsidRPr="00925E52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EDBE8B1" w14:textId="6C807ACF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657AAE6F" w14:textId="77777777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E82B3E3" w14:textId="77777777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673BE3F4" w14:textId="77777777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8" w:type="dxa"/>
            <w:vAlign w:val="bottom"/>
          </w:tcPr>
          <w:p w14:paraId="7FA4F555" w14:textId="77777777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7664BB15" w14:textId="77777777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116A028D" w14:textId="77777777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619" w:type="dxa"/>
            <w:vAlign w:val="bottom"/>
          </w:tcPr>
          <w:p w14:paraId="2AF0A0AF" w14:textId="77777777" w:rsidR="00392CD5" w:rsidRPr="00925E52" w:rsidRDefault="00392CD5" w:rsidP="00AC1FB4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</w:tr>
      <w:tr w:rsidR="00392CD5" w:rsidRPr="00925E52" w14:paraId="61A2EF1B" w14:textId="77777777" w:rsidTr="00FB19B8">
        <w:tc>
          <w:tcPr>
            <w:tcW w:w="2880" w:type="dxa"/>
            <w:vAlign w:val="bottom"/>
          </w:tcPr>
          <w:p w14:paraId="35700DD6" w14:textId="746FEF64" w:rsidR="00392CD5" w:rsidRPr="00925E52" w:rsidRDefault="00AD7A02" w:rsidP="00FB19B8">
            <w:pPr>
              <w:pStyle w:val="BodyTextIndent3"/>
              <w:spacing w:before="0" w:after="0"/>
              <w:ind w:left="162" w:hanging="267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8" w:type="dxa"/>
          </w:tcPr>
          <w:p w14:paraId="26CF9C57" w14:textId="3A2FD0C2" w:rsidR="00392CD5" w:rsidRPr="00925E52" w:rsidRDefault="006B2FC9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8</w:t>
            </w:r>
          </w:p>
        </w:tc>
        <w:tc>
          <w:tcPr>
            <w:tcW w:w="799" w:type="dxa"/>
          </w:tcPr>
          <w:p w14:paraId="05AD8808" w14:textId="604F422F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6</w:t>
            </w:r>
          </w:p>
        </w:tc>
        <w:tc>
          <w:tcPr>
            <w:tcW w:w="799" w:type="dxa"/>
          </w:tcPr>
          <w:p w14:paraId="6D4846E3" w14:textId="57686EAD" w:rsidR="00392CD5" w:rsidRPr="00925E52" w:rsidRDefault="006B2FC9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08D46436" w14:textId="5BAAFF0E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14:paraId="571514E7" w14:textId="5C6AD8A2" w:rsidR="00392CD5" w:rsidRPr="00925E52" w:rsidRDefault="006B2FC9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5ECFBEFA" w14:textId="4A07B133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62DE6D96" w14:textId="0A05AD60" w:rsidR="00392CD5" w:rsidRPr="00925E52" w:rsidRDefault="006B2FC9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8</w:t>
            </w:r>
          </w:p>
        </w:tc>
        <w:tc>
          <w:tcPr>
            <w:tcW w:w="619" w:type="dxa"/>
          </w:tcPr>
          <w:p w14:paraId="0A1EFB7F" w14:textId="2425C7B2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6</w:t>
            </w:r>
          </w:p>
        </w:tc>
      </w:tr>
      <w:tr w:rsidR="00392CD5" w:rsidRPr="00925E52" w14:paraId="76F250C9" w14:textId="77777777" w:rsidTr="00FB19B8">
        <w:tc>
          <w:tcPr>
            <w:tcW w:w="2880" w:type="dxa"/>
            <w:vAlign w:val="bottom"/>
          </w:tcPr>
          <w:p w14:paraId="1F2A3228" w14:textId="053FBBAE" w:rsidR="00392CD5" w:rsidRPr="00925E52" w:rsidRDefault="004E528E" w:rsidP="00FB19B8">
            <w:pPr>
              <w:pStyle w:val="BodyTextIndent3"/>
              <w:spacing w:before="0" w:after="0"/>
              <w:ind w:left="162" w:hanging="267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8" w:type="dxa"/>
          </w:tcPr>
          <w:p w14:paraId="30D2DF4E" w14:textId="16D8EC48" w:rsidR="00392CD5" w:rsidRPr="00925E52" w:rsidRDefault="006B2FC9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799" w:type="dxa"/>
          </w:tcPr>
          <w:p w14:paraId="24CD84B6" w14:textId="586ACD28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B68F7A1" w14:textId="1AED46AC" w:rsidR="00392CD5" w:rsidRPr="00925E52" w:rsidRDefault="006B2FC9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799" w:type="dxa"/>
          </w:tcPr>
          <w:p w14:paraId="04F0E091" w14:textId="144D5B0A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14:paraId="27E3BE91" w14:textId="083A6F0D" w:rsidR="00392CD5" w:rsidRPr="00925E52" w:rsidRDefault="006B2FC9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172</w:t>
            </w:r>
          </w:p>
        </w:tc>
        <w:tc>
          <w:tcPr>
            <w:tcW w:w="799" w:type="dxa"/>
          </w:tcPr>
          <w:p w14:paraId="67129ABD" w14:textId="520374C3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172</w:t>
            </w:r>
          </w:p>
        </w:tc>
        <w:tc>
          <w:tcPr>
            <w:tcW w:w="799" w:type="dxa"/>
          </w:tcPr>
          <w:p w14:paraId="4FC72B3D" w14:textId="3D15E3F1" w:rsidR="00392CD5" w:rsidRPr="00925E52" w:rsidRDefault="006B2FC9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172</w:t>
            </w:r>
          </w:p>
        </w:tc>
        <w:tc>
          <w:tcPr>
            <w:tcW w:w="619" w:type="dxa"/>
          </w:tcPr>
          <w:p w14:paraId="26D29030" w14:textId="6E2C08BE" w:rsidR="00392CD5" w:rsidRPr="00925E52" w:rsidRDefault="004E528E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172</w:t>
            </w:r>
          </w:p>
        </w:tc>
      </w:tr>
    </w:tbl>
    <w:p w14:paraId="1B8C88EC" w14:textId="0DB26DE6" w:rsidR="004E528E" w:rsidRDefault="004E528E" w:rsidP="00884831">
      <w:pPr>
        <w:ind w:left="540" w:right="-205"/>
        <w:rPr>
          <w:rFonts w:asciiTheme="majorBidi" w:hAnsiTheme="majorBidi"/>
          <w:color w:val="000000"/>
          <w:spacing w:val="-2"/>
          <w:sz w:val="28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80"/>
        <w:gridCol w:w="798"/>
        <w:gridCol w:w="799"/>
        <w:gridCol w:w="799"/>
        <w:gridCol w:w="799"/>
        <w:gridCol w:w="798"/>
        <w:gridCol w:w="799"/>
        <w:gridCol w:w="799"/>
        <w:gridCol w:w="619"/>
      </w:tblGrid>
      <w:tr w:rsidR="00925E52" w:rsidRPr="00925E52" w14:paraId="2660C206" w14:textId="77777777" w:rsidTr="00FB19B8">
        <w:trPr>
          <w:tblHeader/>
        </w:trPr>
        <w:tc>
          <w:tcPr>
            <w:tcW w:w="9090" w:type="dxa"/>
            <w:gridSpan w:val="9"/>
            <w:vAlign w:val="bottom"/>
          </w:tcPr>
          <w:p w14:paraId="4C1A41F2" w14:textId="77777777" w:rsidR="00925E52" w:rsidRPr="00925E52" w:rsidRDefault="00925E52" w:rsidP="0072317B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925E52" w:rsidRPr="00925E52" w14:paraId="60F50D09" w14:textId="77777777" w:rsidTr="00FB19B8">
        <w:trPr>
          <w:tblHeader/>
        </w:trPr>
        <w:tc>
          <w:tcPr>
            <w:tcW w:w="2880" w:type="dxa"/>
            <w:vAlign w:val="bottom"/>
          </w:tcPr>
          <w:p w14:paraId="6900233D" w14:textId="77777777" w:rsidR="00925E52" w:rsidRPr="00925E52" w:rsidRDefault="00925E52" w:rsidP="0072317B">
            <w:pPr>
              <w:pStyle w:val="BodyTextIndent3"/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4554CACE" w14:textId="11E51261" w:rsidR="00925E52" w:rsidRPr="00925E52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5E52" w:rsidRPr="00925E52" w14:paraId="009276E7" w14:textId="77777777" w:rsidTr="00FB19B8">
        <w:trPr>
          <w:tblHeader/>
        </w:trPr>
        <w:tc>
          <w:tcPr>
            <w:tcW w:w="2880" w:type="dxa"/>
            <w:vAlign w:val="bottom"/>
          </w:tcPr>
          <w:p w14:paraId="3402080F" w14:textId="77777777" w:rsidR="00925E52" w:rsidRPr="00925E52" w:rsidRDefault="00925E52" w:rsidP="0072317B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4CFBEF9B" w14:textId="77777777" w:rsidR="00925E52" w:rsidRPr="00925E52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7823E413" w14:textId="77777777" w:rsidR="00925E52" w:rsidRPr="00925E52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13F193C8" w14:textId="77777777" w:rsidR="00925E52" w:rsidRPr="00925E52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vAlign w:val="bottom"/>
          </w:tcPr>
          <w:p w14:paraId="35BF2245" w14:textId="77777777" w:rsidR="00925E52" w:rsidRPr="00925E52" w:rsidRDefault="00925E52" w:rsidP="0072317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25E52" w:rsidRPr="00925E52" w14:paraId="42CA05CD" w14:textId="77777777" w:rsidTr="00FB19B8">
        <w:trPr>
          <w:tblHeader/>
        </w:trPr>
        <w:tc>
          <w:tcPr>
            <w:tcW w:w="2880" w:type="dxa"/>
            <w:vAlign w:val="bottom"/>
          </w:tcPr>
          <w:p w14:paraId="0DE83A7D" w14:textId="77777777" w:rsidR="00925E52" w:rsidRPr="00925E52" w:rsidRDefault="00925E52" w:rsidP="0072317B">
            <w:pPr>
              <w:pStyle w:val="BodyTextIndent3"/>
              <w:spacing w:before="0" w:after="0"/>
              <w:ind w:left="0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118743A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99" w:type="dxa"/>
            <w:vAlign w:val="bottom"/>
          </w:tcPr>
          <w:p w14:paraId="422F977F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99" w:type="dxa"/>
            <w:vAlign w:val="bottom"/>
          </w:tcPr>
          <w:p w14:paraId="36D3AABB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99" w:type="dxa"/>
            <w:vAlign w:val="bottom"/>
          </w:tcPr>
          <w:p w14:paraId="7149A3F1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98" w:type="dxa"/>
            <w:vAlign w:val="bottom"/>
          </w:tcPr>
          <w:p w14:paraId="312356DA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799" w:type="dxa"/>
            <w:vAlign w:val="bottom"/>
          </w:tcPr>
          <w:p w14:paraId="33C7BE3D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99" w:type="dxa"/>
            <w:vAlign w:val="bottom"/>
          </w:tcPr>
          <w:p w14:paraId="10DA0A39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619" w:type="dxa"/>
            <w:vAlign w:val="bottom"/>
          </w:tcPr>
          <w:p w14:paraId="17C6DAF1" w14:textId="77777777" w:rsidR="00925E52" w:rsidRPr="00925E52" w:rsidRDefault="00925E52" w:rsidP="007231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925E52" w:rsidRPr="00925E52" w14:paraId="0092E24F" w14:textId="77777777" w:rsidTr="00FB19B8">
        <w:tc>
          <w:tcPr>
            <w:tcW w:w="2880" w:type="dxa"/>
            <w:vAlign w:val="bottom"/>
          </w:tcPr>
          <w:p w14:paraId="5B4D506E" w14:textId="6C50F4B7" w:rsidR="00925E52" w:rsidRPr="00925E52" w:rsidRDefault="00925E52" w:rsidP="00FB19B8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267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</w:t>
            </w:r>
            <w:r w:rsidR="00EA72FE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ทางการเงิน</w:t>
            </w:r>
            <w:r w:rsidRPr="00925E52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0136653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43495A3D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7017B910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59239206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8" w:type="dxa"/>
            <w:vAlign w:val="bottom"/>
          </w:tcPr>
          <w:p w14:paraId="44A5C9B8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7387402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3BC7343D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  <w:tc>
          <w:tcPr>
            <w:tcW w:w="619" w:type="dxa"/>
            <w:vAlign w:val="bottom"/>
          </w:tcPr>
          <w:p w14:paraId="642BD4E3" w14:textId="77777777" w:rsidR="00925E52" w:rsidRPr="00925E52" w:rsidRDefault="00925E52" w:rsidP="0072317B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  <w:cs/>
              </w:rPr>
            </w:pPr>
          </w:p>
        </w:tc>
      </w:tr>
      <w:tr w:rsidR="00925E52" w:rsidRPr="00925E52" w14:paraId="46BA0E2A" w14:textId="77777777" w:rsidTr="00FB19B8">
        <w:tc>
          <w:tcPr>
            <w:tcW w:w="2880" w:type="dxa"/>
            <w:vAlign w:val="bottom"/>
          </w:tcPr>
          <w:p w14:paraId="186DD21F" w14:textId="790FA87F" w:rsidR="00925E52" w:rsidRPr="00925E52" w:rsidRDefault="00925E52" w:rsidP="00FB19B8">
            <w:pPr>
              <w:pStyle w:val="BodyTextIndent3"/>
              <w:spacing w:before="0" w:after="0"/>
              <w:ind w:left="162" w:hanging="267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8" w:type="dxa"/>
          </w:tcPr>
          <w:p w14:paraId="4822A2A0" w14:textId="77777777" w:rsidR="00925E52" w:rsidRPr="00925E52" w:rsidRDefault="00925E52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8</w:t>
            </w:r>
          </w:p>
        </w:tc>
        <w:tc>
          <w:tcPr>
            <w:tcW w:w="799" w:type="dxa"/>
          </w:tcPr>
          <w:p w14:paraId="73C5AE86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6</w:t>
            </w:r>
          </w:p>
        </w:tc>
        <w:tc>
          <w:tcPr>
            <w:tcW w:w="799" w:type="dxa"/>
          </w:tcPr>
          <w:p w14:paraId="01C53D79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06D408ED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14:paraId="0F6727E5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037244B7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51C2E47A" w14:textId="77777777" w:rsidR="00925E52" w:rsidRPr="00925E52" w:rsidRDefault="00925E52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8</w:t>
            </w:r>
          </w:p>
        </w:tc>
        <w:tc>
          <w:tcPr>
            <w:tcW w:w="619" w:type="dxa"/>
          </w:tcPr>
          <w:p w14:paraId="3CC40329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6</w:t>
            </w:r>
          </w:p>
        </w:tc>
      </w:tr>
      <w:tr w:rsidR="00925E52" w:rsidRPr="00925E52" w14:paraId="247BAA43" w14:textId="77777777" w:rsidTr="00FB19B8">
        <w:tc>
          <w:tcPr>
            <w:tcW w:w="2880" w:type="dxa"/>
            <w:vAlign w:val="bottom"/>
          </w:tcPr>
          <w:p w14:paraId="2177A287" w14:textId="68C0095E" w:rsidR="00925E52" w:rsidRPr="00925E52" w:rsidRDefault="00925E52" w:rsidP="00FB19B8">
            <w:pPr>
              <w:pStyle w:val="BodyTextIndent3"/>
              <w:spacing w:before="0" w:after="0"/>
              <w:ind w:left="162" w:hanging="267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925E5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8" w:type="dxa"/>
          </w:tcPr>
          <w:p w14:paraId="05A2E3CC" w14:textId="77777777" w:rsidR="00925E52" w:rsidRPr="00925E52" w:rsidRDefault="00925E52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799" w:type="dxa"/>
          </w:tcPr>
          <w:p w14:paraId="5509B8EA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107BE80" w14:textId="77777777" w:rsidR="00925E52" w:rsidRPr="00925E52" w:rsidRDefault="00925E52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Cs w:val="24"/>
              </w:rPr>
              <w:t>-</w:t>
            </w:r>
          </w:p>
        </w:tc>
        <w:tc>
          <w:tcPr>
            <w:tcW w:w="799" w:type="dxa"/>
          </w:tcPr>
          <w:p w14:paraId="51241801" w14:textId="77777777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 w:rsidRPr="00925E52"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14:paraId="70B9C097" w14:textId="17037888" w:rsidR="00925E52" w:rsidRPr="00925E52" w:rsidRDefault="00925E52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Cs w:val="24"/>
                <w:cs/>
              </w:rPr>
              <w:t>116</w:t>
            </w:r>
          </w:p>
        </w:tc>
        <w:tc>
          <w:tcPr>
            <w:tcW w:w="799" w:type="dxa"/>
          </w:tcPr>
          <w:p w14:paraId="211E6615" w14:textId="05FF2573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4"/>
                <w:szCs w:val="24"/>
                <w:cs/>
              </w:rPr>
              <w:t>116</w:t>
            </w:r>
          </w:p>
        </w:tc>
        <w:tc>
          <w:tcPr>
            <w:tcW w:w="799" w:type="dxa"/>
          </w:tcPr>
          <w:p w14:paraId="263EE59C" w14:textId="1FDE29F5" w:rsidR="00925E52" w:rsidRPr="00925E52" w:rsidRDefault="00925E52" w:rsidP="00FA6180">
            <w:pPr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Cs w:val="24"/>
                <w:cs/>
              </w:rPr>
              <w:t>116</w:t>
            </w:r>
          </w:p>
        </w:tc>
        <w:tc>
          <w:tcPr>
            <w:tcW w:w="619" w:type="dxa"/>
          </w:tcPr>
          <w:p w14:paraId="55FB4B11" w14:textId="00FCE795" w:rsidR="00925E52" w:rsidRPr="00925E52" w:rsidRDefault="00925E52" w:rsidP="00FA618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kern w:val="28"/>
                <w:sz w:val="24"/>
                <w:szCs w:val="24"/>
                <w:cs/>
              </w:rPr>
              <w:t>116</w:t>
            </w:r>
          </w:p>
        </w:tc>
      </w:tr>
    </w:tbl>
    <w:p w14:paraId="112ED125" w14:textId="77777777" w:rsidR="00925E52" w:rsidRDefault="00925E52" w:rsidP="00884831">
      <w:pPr>
        <w:ind w:left="540" w:right="-205"/>
        <w:rPr>
          <w:rFonts w:asciiTheme="majorBidi" w:hAnsiTheme="majorBidi"/>
          <w:color w:val="000000"/>
          <w:spacing w:val="-2"/>
          <w:sz w:val="28"/>
        </w:rPr>
      </w:pPr>
    </w:p>
    <w:p w14:paraId="3A91A3F0" w14:textId="5D151EA7" w:rsidR="0059043F" w:rsidRDefault="0059043F" w:rsidP="00FB19B8">
      <w:pPr>
        <w:spacing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925E52">
        <w:rPr>
          <w:rFonts w:asciiTheme="majorBidi" w:hAnsiTheme="majorBidi" w:cstheme="majorBidi"/>
          <w:sz w:val="28"/>
          <w:cs/>
        </w:rPr>
        <w:t xml:space="preserve">ในระหว่างงวดปัจจุบัน </w:t>
      </w:r>
      <w:r w:rsidRPr="00FF50E7">
        <w:rPr>
          <w:rFonts w:asciiTheme="majorBidi" w:hAnsiTheme="majorBidi" w:cstheme="majorBidi"/>
          <w:sz w:val="28"/>
          <w:cs/>
        </w:rPr>
        <w:t>ก</w:t>
      </w:r>
      <w:r w:rsidR="0064458C">
        <w:rPr>
          <w:rFonts w:asciiTheme="majorBidi" w:hAnsiTheme="majorBidi" w:cstheme="majorBidi" w:hint="cs"/>
          <w:sz w:val="28"/>
          <w:cs/>
        </w:rPr>
        <w:t>ลุ่มบริษัท</w:t>
      </w:r>
      <w:r w:rsidRPr="00FF50E7">
        <w:rPr>
          <w:rFonts w:asciiTheme="majorBidi" w:hAnsiTheme="majorBidi" w:cstheme="majorBidi"/>
          <w:sz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</w:t>
      </w:r>
      <w:r w:rsidRPr="00925E52">
        <w:rPr>
          <w:rFonts w:asciiTheme="majorBidi" w:hAnsiTheme="majorBidi" w:cstheme="majorBidi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679879E1" w14:textId="5F889FE7" w:rsidR="006D0D4F" w:rsidRDefault="006D0D4F" w:rsidP="00ED5C07">
      <w:pPr>
        <w:spacing w:after="240"/>
        <w:ind w:left="450" w:right="-29"/>
        <w:jc w:val="thaiDistribute"/>
        <w:rPr>
          <w:rFonts w:asciiTheme="majorBidi" w:hAnsiTheme="majorBidi" w:cstheme="majorBidi"/>
          <w:sz w:val="28"/>
        </w:rPr>
      </w:pPr>
    </w:p>
    <w:p w14:paraId="176B41BA" w14:textId="089F98CC" w:rsidR="006D0D4F" w:rsidRDefault="006D0D4F" w:rsidP="00ED5C07">
      <w:pPr>
        <w:spacing w:after="240"/>
        <w:ind w:left="450" w:right="-29"/>
        <w:jc w:val="thaiDistribute"/>
        <w:rPr>
          <w:rFonts w:asciiTheme="majorBidi" w:hAnsiTheme="majorBidi" w:cstheme="majorBidi"/>
          <w:sz w:val="28"/>
        </w:rPr>
      </w:pPr>
    </w:p>
    <w:p w14:paraId="6DB56C6D" w14:textId="640D7E47" w:rsidR="006D0D4F" w:rsidRDefault="006D0D4F" w:rsidP="00ED5C07">
      <w:pPr>
        <w:spacing w:after="240"/>
        <w:ind w:left="450" w:right="-29"/>
        <w:jc w:val="thaiDistribute"/>
        <w:rPr>
          <w:rFonts w:asciiTheme="majorBidi" w:hAnsiTheme="majorBidi" w:cstheme="majorBidi"/>
          <w:sz w:val="28"/>
        </w:rPr>
      </w:pPr>
    </w:p>
    <w:p w14:paraId="74B268F2" w14:textId="7B70EF1E" w:rsidR="006D0D4F" w:rsidRDefault="006D0D4F" w:rsidP="00ED5C07">
      <w:pPr>
        <w:spacing w:after="240"/>
        <w:ind w:left="450" w:right="-29"/>
        <w:jc w:val="thaiDistribute"/>
        <w:rPr>
          <w:rFonts w:asciiTheme="majorBidi" w:hAnsiTheme="majorBidi" w:cstheme="majorBidi"/>
          <w:sz w:val="28"/>
        </w:rPr>
      </w:pPr>
    </w:p>
    <w:p w14:paraId="36923E9F" w14:textId="3A365B7A" w:rsidR="006D0D4F" w:rsidRDefault="006D0D4F" w:rsidP="00ED5C07">
      <w:pPr>
        <w:spacing w:after="240"/>
        <w:ind w:left="450" w:right="-29"/>
        <w:jc w:val="thaiDistribute"/>
        <w:rPr>
          <w:rFonts w:asciiTheme="majorBidi" w:hAnsiTheme="majorBidi" w:cstheme="majorBidi"/>
          <w:sz w:val="28"/>
        </w:rPr>
      </w:pPr>
    </w:p>
    <w:p w14:paraId="52601A15" w14:textId="4BD56B66" w:rsidR="0020485D" w:rsidRDefault="0020485D" w:rsidP="00ED5C07">
      <w:pPr>
        <w:spacing w:after="240"/>
        <w:ind w:left="450" w:right="-29"/>
        <w:jc w:val="thaiDistribute"/>
        <w:rPr>
          <w:rFonts w:asciiTheme="majorBidi" w:hAnsiTheme="majorBidi" w:cstheme="majorBidi"/>
          <w:sz w:val="28"/>
        </w:rPr>
      </w:pPr>
    </w:p>
    <w:p w14:paraId="713FC0C1" w14:textId="52B8CB4A" w:rsidR="004E4856" w:rsidRDefault="004E4856" w:rsidP="004E4856">
      <w:pPr>
        <w:spacing w:before="240" w:line="24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165BB9EA" w14:textId="77777777" w:rsidR="0091202B" w:rsidRPr="0091202B" w:rsidRDefault="0091202B" w:rsidP="004E4856">
      <w:pPr>
        <w:spacing w:before="240" w:line="240" w:lineRule="atLeast"/>
        <w:rPr>
          <w:rFonts w:asciiTheme="majorBidi" w:hAnsiTheme="majorBidi" w:cstheme="majorBidi"/>
          <w:b/>
          <w:bCs/>
          <w:sz w:val="16"/>
          <w:szCs w:val="16"/>
        </w:rPr>
      </w:pPr>
    </w:p>
    <w:p w14:paraId="12881635" w14:textId="31A06497" w:rsidR="00F11518" w:rsidRDefault="009E4C64" w:rsidP="004E4856">
      <w:pPr>
        <w:pStyle w:val="ListParagraph"/>
        <w:numPr>
          <w:ilvl w:val="0"/>
          <w:numId w:val="21"/>
        </w:numPr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7C40C0">
        <w:rPr>
          <w:rFonts w:asciiTheme="majorBidi" w:hAnsiTheme="majorBidi" w:cstheme="majorBidi"/>
          <w:b/>
          <w:bCs/>
          <w:sz w:val="28"/>
          <w:cs/>
        </w:rPr>
        <w:t>เหตุการณ์</w:t>
      </w:r>
      <w:r w:rsidR="00087360">
        <w:rPr>
          <w:rFonts w:asciiTheme="majorBidi" w:hAnsiTheme="majorBidi" w:cstheme="majorBidi" w:hint="cs"/>
          <w:b/>
          <w:bCs/>
          <w:sz w:val="28"/>
          <w:cs/>
        </w:rPr>
        <w:t>ภาย</w:t>
      </w:r>
      <w:r w:rsidRPr="007C40C0">
        <w:rPr>
          <w:rFonts w:asciiTheme="majorBidi" w:hAnsiTheme="majorBidi" w:cstheme="majorBidi"/>
          <w:b/>
          <w:bCs/>
          <w:sz w:val="28"/>
          <w:cs/>
        </w:rPr>
        <w:t>หลังรอบระยะ</w:t>
      </w:r>
      <w:r w:rsidR="00087360">
        <w:rPr>
          <w:rFonts w:asciiTheme="majorBidi" w:hAnsiTheme="majorBidi" w:cstheme="majorBidi" w:hint="cs"/>
          <w:b/>
          <w:bCs/>
          <w:sz w:val="28"/>
          <w:cs/>
        </w:rPr>
        <w:t>เวลา</w:t>
      </w:r>
      <w:r w:rsidRPr="007C40C0">
        <w:rPr>
          <w:rFonts w:asciiTheme="majorBidi" w:hAnsiTheme="majorBidi" w:cstheme="majorBidi"/>
          <w:b/>
          <w:bCs/>
          <w:sz w:val="28"/>
          <w:cs/>
        </w:rPr>
        <w:t>รายงาน</w:t>
      </w:r>
    </w:p>
    <w:p w14:paraId="328BFD6B" w14:textId="0D0039BD" w:rsidR="006D0A54" w:rsidRDefault="006D0A54" w:rsidP="00FB19B8">
      <w:pPr>
        <w:spacing w:before="12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จำหน่ายเงินลงทุนในบริษัทย่อย</w:t>
      </w:r>
    </w:p>
    <w:p w14:paraId="1C785A98" w14:textId="38FED75F" w:rsidR="001D1170" w:rsidRDefault="001D1170" w:rsidP="00FB19B8">
      <w:pPr>
        <w:spacing w:before="12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1D117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1D1170">
        <w:rPr>
          <w:rFonts w:asciiTheme="majorBidi" w:hAnsiTheme="majorBidi" w:cstheme="majorBidi"/>
          <w:sz w:val="28"/>
        </w:rPr>
        <w:t>8</w:t>
      </w:r>
      <w:r w:rsidRPr="001D1170">
        <w:rPr>
          <w:rFonts w:asciiTheme="majorBidi" w:hAnsiTheme="majorBidi" w:cstheme="majorBidi"/>
          <w:sz w:val="28"/>
          <w:cs/>
        </w:rPr>
        <w:t xml:space="preserve"> เมษายน </w:t>
      </w:r>
      <w:r w:rsidRPr="001D1170">
        <w:rPr>
          <w:rFonts w:asciiTheme="majorBidi" w:hAnsiTheme="majorBidi" w:cstheme="majorBidi"/>
          <w:sz w:val="28"/>
        </w:rPr>
        <w:t>2564</w:t>
      </w:r>
      <w:r w:rsidRPr="001D1170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 ครั้งที่ </w:t>
      </w:r>
      <w:r w:rsidRPr="001D1170">
        <w:rPr>
          <w:rFonts w:asciiTheme="majorBidi" w:hAnsiTheme="majorBidi" w:cstheme="majorBidi"/>
          <w:sz w:val="28"/>
        </w:rPr>
        <w:t>4/2564</w:t>
      </w:r>
      <w:r w:rsidRPr="001D1170">
        <w:rPr>
          <w:rFonts w:asciiTheme="majorBidi" w:hAnsiTheme="majorBidi" w:cstheme="majorBidi"/>
          <w:sz w:val="28"/>
          <w:cs/>
        </w:rPr>
        <w:t xml:space="preserve"> ของบริษัท เซเว่น ยูทิลิตี้ส์ แอนด์ พาวเวอร์ จำกัด (มหาชน) (</w:t>
      </w:r>
      <w:r w:rsidRPr="001D1170">
        <w:rPr>
          <w:rFonts w:asciiTheme="majorBidi" w:hAnsiTheme="majorBidi" w:cstheme="majorBidi"/>
          <w:sz w:val="28"/>
        </w:rPr>
        <w:t xml:space="preserve">“7UP”) </w:t>
      </w:r>
      <w:r w:rsidRPr="001D1170">
        <w:rPr>
          <w:rFonts w:asciiTheme="majorBidi" w:hAnsiTheme="majorBidi" w:cstheme="majorBidi"/>
          <w:sz w:val="28"/>
          <w:cs/>
        </w:rPr>
        <w:t>ได้มีมติอนุมัติให้</w:t>
      </w:r>
      <w:r w:rsidRPr="001D1170">
        <w:rPr>
          <w:rFonts w:asciiTheme="majorBidi" w:hAnsiTheme="majorBidi" w:cstheme="majorBidi"/>
          <w:sz w:val="28"/>
        </w:rPr>
        <w:t xml:space="preserve"> </w:t>
      </w:r>
      <w:r w:rsidRPr="001D1170">
        <w:rPr>
          <w:rFonts w:asciiTheme="majorBidi" w:hAnsiTheme="majorBidi" w:cstheme="majorBidi"/>
          <w:sz w:val="28"/>
          <w:cs/>
        </w:rPr>
        <w:t>บริษัท เอ็นเนอร์ยี่ ฟอร์ โซไซตี้ จำกัด (“</w:t>
      </w:r>
      <w:r w:rsidRPr="001D1170">
        <w:rPr>
          <w:rFonts w:asciiTheme="majorBidi" w:hAnsiTheme="majorBidi" w:cstheme="majorBidi"/>
          <w:sz w:val="28"/>
        </w:rPr>
        <w:t xml:space="preserve">EFS”) </w:t>
      </w:r>
      <w:r w:rsidRPr="001D1170">
        <w:rPr>
          <w:rFonts w:asciiTheme="majorBidi" w:hAnsiTheme="majorBidi" w:cstheme="majorBidi"/>
          <w:sz w:val="28"/>
          <w:cs/>
        </w:rPr>
        <w:t>จำหน่ายเงินลงทุนทั้งหมดใน บริษัท พี พี แอล พาวเวอร์ จำกัด (“</w:t>
      </w:r>
      <w:r w:rsidRPr="001D1170">
        <w:rPr>
          <w:rFonts w:asciiTheme="majorBidi" w:hAnsiTheme="majorBidi" w:cstheme="majorBidi"/>
          <w:sz w:val="28"/>
        </w:rPr>
        <w:t xml:space="preserve">PPL”) </w:t>
      </w:r>
      <w:r w:rsidRPr="001D1170">
        <w:rPr>
          <w:rFonts w:asciiTheme="majorBidi" w:hAnsiTheme="majorBidi" w:cstheme="majorBidi"/>
          <w:sz w:val="28"/>
          <w:cs/>
        </w:rPr>
        <w:t>และบริษัท ไบโอเอ็นเนอร์ยี่ สตูล จำกัด (“</w:t>
      </w:r>
      <w:r w:rsidRPr="001D1170">
        <w:rPr>
          <w:rFonts w:asciiTheme="majorBidi" w:hAnsiTheme="majorBidi" w:cstheme="majorBidi"/>
          <w:sz w:val="28"/>
        </w:rPr>
        <w:t xml:space="preserve">BES”) </w:t>
      </w:r>
      <w:r w:rsidRPr="001D1170">
        <w:rPr>
          <w:rFonts w:asciiTheme="majorBidi" w:hAnsiTheme="majorBidi" w:cstheme="majorBidi"/>
          <w:sz w:val="28"/>
          <w:cs/>
        </w:rPr>
        <w:t>ซึ่งเป็นบริษัทย่อย โดย</w:t>
      </w:r>
      <w:r w:rsidRPr="001D1170">
        <w:rPr>
          <w:rFonts w:asciiTheme="majorBidi" w:hAnsiTheme="majorBidi" w:cstheme="majorBidi"/>
          <w:sz w:val="28"/>
        </w:rPr>
        <w:t xml:space="preserve"> EFS </w:t>
      </w:r>
      <w:r w:rsidRPr="001D1170">
        <w:rPr>
          <w:rFonts w:asciiTheme="majorBidi" w:hAnsiTheme="majorBidi" w:cstheme="majorBidi"/>
          <w:sz w:val="28"/>
          <w:cs/>
        </w:rPr>
        <w:t xml:space="preserve">เป็นบริษัทย่อยของ </w:t>
      </w:r>
      <w:r w:rsidRPr="001D1170">
        <w:rPr>
          <w:rFonts w:asciiTheme="majorBidi" w:hAnsiTheme="majorBidi" w:cstheme="majorBidi"/>
          <w:sz w:val="28"/>
        </w:rPr>
        <w:t xml:space="preserve">7UP </w:t>
      </w:r>
      <w:r w:rsidRPr="001D1170">
        <w:rPr>
          <w:rFonts w:asciiTheme="majorBidi" w:hAnsiTheme="majorBidi" w:cstheme="majorBidi"/>
          <w:sz w:val="28"/>
          <w:cs/>
        </w:rPr>
        <w:t xml:space="preserve">โดย </w:t>
      </w:r>
      <w:r w:rsidRPr="001D1170">
        <w:rPr>
          <w:rFonts w:asciiTheme="majorBidi" w:hAnsiTheme="majorBidi" w:cstheme="majorBidi"/>
          <w:sz w:val="28"/>
        </w:rPr>
        <w:t xml:space="preserve">7UP </w:t>
      </w:r>
      <w:r w:rsidRPr="001D1170">
        <w:rPr>
          <w:rFonts w:asciiTheme="majorBidi" w:hAnsiTheme="majorBidi" w:cstheme="majorBidi"/>
          <w:sz w:val="28"/>
          <w:cs/>
        </w:rPr>
        <w:t xml:space="preserve">ถือหุ้นอยู่ใน </w:t>
      </w:r>
      <w:r w:rsidRPr="001D1170">
        <w:rPr>
          <w:rFonts w:asciiTheme="majorBidi" w:hAnsiTheme="majorBidi" w:cstheme="majorBidi"/>
          <w:sz w:val="28"/>
        </w:rPr>
        <w:t xml:space="preserve">EFS </w:t>
      </w:r>
      <w:r w:rsidRPr="001D1170">
        <w:rPr>
          <w:rFonts w:asciiTheme="majorBidi" w:hAnsiTheme="majorBidi" w:cstheme="majorBidi"/>
          <w:sz w:val="28"/>
          <w:cs/>
        </w:rPr>
        <w:t xml:space="preserve">ในสัดส่วนร้อยละ </w:t>
      </w:r>
      <w:r w:rsidRPr="001D1170">
        <w:rPr>
          <w:rFonts w:asciiTheme="majorBidi" w:hAnsiTheme="majorBidi" w:cstheme="majorBidi"/>
          <w:sz w:val="28"/>
        </w:rPr>
        <w:t>99.99</w:t>
      </w:r>
      <w:r w:rsidRPr="001D1170">
        <w:rPr>
          <w:rFonts w:asciiTheme="majorBidi" w:hAnsiTheme="majorBidi" w:cstheme="majorBidi"/>
          <w:sz w:val="28"/>
          <w:cs/>
        </w:rPr>
        <w:t xml:space="preserve"> โดยการจำหน่ายหุ้นสามัญของ </w:t>
      </w:r>
      <w:r w:rsidRPr="001D1170">
        <w:rPr>
          <w:rFonts w:asciiTheme="majorBidi" w:hAnsiTheme="majorBidi" w:cstheme="majorBidi"/>
          <w:sz w:val="28"/>
        </w:rPr>
        <w:t xml:space="preserve">PPL </w:t>
      </w:r>
      <w:r w:rsidRPr="001D1170">
        <w:rPr>
          <w:rFonts w:asciiTheme="majorBidi" w:hAnsiTheme="majorBidi" w:cstheme="majorBidi"/>
          <w:sz w:val="28"/>
          <w:cs/>
        </w:rPr>
        <w:t xml:space="preserve">ในสัดส่วนร้อยละ </w:t>
      </w:r>
      <w:r w:rsidRPr="001D1170">
        <w:rPr>
          <w:rFonts w:asciiTheme="majorBidi" w:hAnsiTheme="majorBidi" w:cstheme="majorBidi"/>
          <w:sz w:val="28"/>
        </w:rPr>
        <w:t>80.00</w:t>
      </w:r>
      <w:r w:rsidRPr="001D1170">
        <w:rPr>
          <w:rFonts w:asciiTheme="majorBidi" w:hAnsiTheme="majorBidi" w:cstheme="majorBidi"/>
          <w:sz w:val="28"/>
          <w:cs/>
        </w:rPr>
        <w:t xml:space="preserve"> ของทุนจดทะเบียน หรือจำนวน </w:t>
      </w:r>
      <w:r w:rsidRPr="001D1170">
        <w:rPr>
          <w:rFonts w:asciiTheme="majorBidi" w:hAnsiTheme="majorBidi" w:cstheme="majorBidi"/>
          <w:sz w:val="28"/>
        </w:rPr>
        <w:t>120,000</w:t>
      </w:r>
      <w:r w:rsidRPr="001D1170">
        <w:rPr>
          <w:rFonts w:asciiTheme="majorBidi" w:hAnsiTheme="majorBidi" w:cstheme="majorBidi"/>
          <w:sz w:val="28"/>
          <w:cs/>
        </w:rPr>
        <w:t xml:space="preserve"> หุ้น ในมูลค่า </w:t>
      </w:r>
      <w:r w:rsidRPr="001D1170">
        <w:rPr>
          <w:rFonts w:asciiTheme="majorBidi" w:hAnsiTheme="majorBidi" w:cstheme="majorBidi"/>
          <w:sz w:val="28"/>
        </w:rPr>
        <w:t>12</w:t>
      </w:r>
      <w:r w:rsidRPr="001D1170">
        <w:rPr>
          <w:rFonts w:asciiTheme="majorBidi" w:hAnsiTheme="majorBidi" w:cstheme="majorBidi"/>
          <w:sz w:val="28"/>
          <w:cs/>
        </w:rPr>
        <w:t xml:space="preserve"> ล้านบาท และจำหน่ายหุ้นสามัญของ </w:t>
      </w:r>
      <w:r w:rsidRPr="001D1170">
        <w:rPr>
          <w:rFonts w:asciiTheme="majorBidi" w:hAnsiTheme="majorBidi" w:cstheme="majorBidi"/>
          <w:sz w:val="28"/>
        </w:rPr>
        <w:t xml:space="preserve">BES </w:t>
      </w:r>
      <w:r w:rsidRPr="001D1170">
        <w:rPr>
          <w:rFonts w:asciiTheme="majorBidi" w:hAnsiTheme="majorBidi" w:cstheme="majorBidi"/>
          <w:sz w:val="28"/>
          <w:cs/>
        </w:rPr>
        <w:t xml:space="preserve">ในสัดส่วนร้อยละ </w:t>
      </w:r>
      <w:r w:rsidRPr="001D1170">
        <w:rPr>
          <w:rFonts w:asciiTheme="majorBidi" w:hAnsiTheme="majorBidi" w:cstheme="majorBidi"/>
          <w:sz w:val="28"/>
        </w:rPr>
        <w:t>80.00</w:t>
      </w:r>
      <w:r w:rsidRPr="001D1170">
        <w:rPr>
          <w:rFonts w:asciiTheme="majorBidi" w:hAnsiTheme="majorBidi" w:cstheme="majorBidi"/>
          <w:sz w:val="28"/>
          <w:cs/>
        </w:rPr>
        <w:t xml:space="preserve"> ของทุนจดทะเบียน หรือจำนวน </w:t>
      </w:r>
      <w:r w:rsidRPr="001D1170">
        <w:rPr>
          <w:rFonts w:asciiTheme="majorBidi" w:hAnsiTheme="majorBidi" w:cstheme="majorBidi"/>
          <w:sz w:val="28"/>
        </w:rPr>
        <w:t>208,000</w:t>
      </w:r>
      <w:r w:rsidRPr="001D1170">
        <w:rPr>
          <w:rFonts w:asciiTheme="majorBidi" w:hAnsiTheme="majorBidi" w:cstheme="majorBidi"/>
          <w:sz w:val="28"/>
          <w:cs/>
        </w:rPr>
        <w:t xml:space="preserve"> หุ้น ในมูลค่า </w:t>
      </w:r>
      <w:r w:rsidRPr="001D1170">
        <w:rPr>
          <w:rFonts w:asciiTheme="majorBidi" w:hAnsiTheme="majorBidi" w:cstheme="majorBidi"/>
          <w:sz w:val="28"/>
        </w:rPr>
        <w:t>20</w:t>
      </w:r>
      <w:r w:rsidRPr="001D1170">
        <w:rPr>
          <w:rFonts w:asciiTheme="majorBidi" w:hAnsiTheme="majorBidi" w:cstheme="majorBidi"/>
          <w:sz w:val="28"/>
          <w:cs/>
        </w:rPr>
        <w:t xml:space="preserve"> ล้านบาท คิดเป็นมูลค่ารวมทั้งสิ้น </w:t>
      </w:r>
      <w:r w:rsidRPr="001D1170">
        <w:rPr>
          <w:rFonts w:asciiTheme="majorBidi" w:hAnsiTheme="majorBidi" w:cstheme="majorBidi"/>
          <w:sz w:val="28"/>
        </w:rPr>
        <w:t xml:space="preserve">32 </w:t>
      </w:r>
      <w:r w:rsidRPr="001D1170">
        <w:rPr>
          <w:rFonts w:asciiTheme="majorBidi" w:hAnsiTheme="majorBidi" w:cstheme="majorBidi"/>
          <w:sz w:val="28"/>
          <w:cs/>
        </w:rPr>
        <w:t>ล้านบาท ให้แก่บุคคลภายนอกซึ่งไม่มีความสัมพันธ์และ/หรือความเกี่ยวโยงใด ๆ กับผู้บริหาร กรรมการ ผู้ถือหุ้นรายใหญ่ และผู้มีอำนาจควบคุมของบริษัทและบริษัทย่อย</w:t>
      </w:r>
    </w:p>
    <w:p w14:paraId="300EDAB8" w14:textId="77777777" w:rsidR="0091202B" w:rsidRPr="0091202B" w:rsidRDefault="0091202B" w:rsidP="0091202B">
      <w:pPr>
        <w:spacing w:line="240" w:lineRule="atLeast"/>
        <w:ind w:left="360"/>
        <w:jc w:val="thaiDistribute"/>
        <w:rPr>
          <w:rFonts w:asciiTheme="majorBidi" w:hAnsiTheme="majorBidi" w:cstheme="majorBidi"/>
          <w:szCs w:val="24"/>
        </w:rPr>
      </w:pPr>
    </w:p>
    <w:p w14:paraId="1EFB368C" w14:textId="19931526" w:rsidR="006D0A54" w:rsidRDefault="006D0A54" w:rsidP="0091202B">
      <w:pPr>
        <w:spacing w:line="240" w:lineRule="atLeast"/>
        <w:ind w:left="360"/>
        <w:jc w:val="thaiDistribute"/>
        <w:rPr>
          <w:rFonts w:asciiTheme="majorBidi" w:hAnsiTheme="majorBidi"/>
          <w:sz w:val="28"/>
        </w:rPr>
      </w:pPr>
      <w:r w:rsidRPr="006D0A54">
        <w:rPr>
          <w:rFonts w:asciiTheme="majorBidi" w:hAnsiTheme="majorBidi" w:hint="cs"/>
          <w:sz w:val="28"/>
          <w:cs/>
        </w:rPr>
        <w:t>การลดทุน</w:t>
      </w:r>
    </w:p>
    <w:p w14:paraId="3A9F1498" w14:textId="71AD7E35" w:rsidR="006D0A54" w:rsidRPr="006D0A54" w:rsidRDefault="006D0A54" w:rsidP="00FB19B8">
      <w:pPr>
        <w:spacing w:before="120"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6D0A54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12</w:t>
      </w:r>
      <w:r w:rsidRPr="006D0A54">
        <w:rPr>
          <w:rFonts w:asciiTheme="majorBidi" w:hAnsiTheme="majorBidi" w:cstheme="majorBidi"/>
          <w:sz w:val="28"/>
          <w:cs/>
        </w:rPr>
        <w:t xml:space="preserve"> พฤษภาคม </w:t>
      </w:r>
      <w:r>
        <w:rPr>
          <w:rFonts w:asciiTheme="majorBidi" w:hAnsiTheme="majorBidi" w:cstheme="majorBidi"/>
          <w:sz w:val="28"/>
        </w:rPr>
        <w:t>2564</w:t>
      </w:r>
      <w:r w:rsidRPr="006D0A54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 ครั้งที่ </w:t>
      </w:r>
      <w:r>
        <w:rPr>
          <w:rFonts w:asciiTheme="majorBidi" w:hAnsiTheme="majorBidi" w:cstheme="majorBidi"/>
          <w:sz w:val="28"/>
        </w:rPr>
        <w:t>1/2564</w:t>
      </w:r>
      <w:r w:rsidRPr="006D0A54">
        <w:rPr>
          <w:rFonts w:asciiTheme="majorBidi" w:hAnsiTheme="majorBidi" w:cstheme="majorBidi"/>
          <w:sz w:val="28"/>
          <w:cs/>
        </w:rPr>
        <w:t xml:space="preserve"> ได้มีมติอนุมัติให้บริษัทลดทุนจดทะเบียนของบริษัทจำนวน </w:t>
      </w:r>
      <w:r>
        <w:rPr>
          <w:rFonts w:asciiTheme="majorBidi" w:hAnsiTheme="majorBidi" w:cstheme="majorBidi"/>
          <w:sz w:val="28"/>
        </w:rPr>
        <w:t>148,899,175.50</w:t>
      </w:r>
      <w:r w:rsidRPr="006D0A54">
        <w:rPr>
          <w:rFonts w:asciiTheme="majorBidi" w:hAnsiTheme="majorBidi" w:cstheme="majorBidi"/>
          <w:sz w:val="28"/>
          <w:cs/>
        </w:rPr>
        <w:t xml:space="preserve"> บาท จากทุนจดทะเบียนเดิมจำนวน </w:t>
      </w:r>
      <w:r>
        <w:rPr>
          <w:rFonts w:asciiTheme="majorBidi" w:hAnsiTheme="majorBidi" w:cstheme="majorBidi"/>
          <w:sz w:val="28"/>
        </w:rPr>
        <w:t>2,922,758,861.00</w:t>
      </w:r>
      <w:r w:rsidRPr="006D0A54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>
        <w:rPr>
          <w:rFonts w:asciiTheme="majorBidi" w:hAnsiTheme="majorBidi" w:cstheme="majorBidi"/>
          <w:sz w:val="28"/>
        </w:rPr>
        <w:t xml:space="preserve">2,773,869,685.50 </w:t>
      </w:r>
      <w:r w:rsidRPr="006D0A54">
        <w:rPr>
          <w:rFonts w:asciiTheme="majorBidi" w:hAnsiTheme="majorBidi" w:cstheme="majorBidi"/>
          <w:sz w:val="28"/>
          <w:cs/>
        </w:rPr>
        <w:t xml:space="preserve">บาท โดยการตัดหุ้นสามัญจดทะเบียนที่สำรองไว้เพื่อการใช้สิทธิแปลงสภาพของหุ้นกู้แปลงสภาพจำนวน </w:t>
      </w:r>
      <w:r>
        <w:rPr>
          <w:rFonts w:asciiTheme="majorBidi" w:hAnsiTheme="majorBidi" w:cstheme="majorBidi"/>
          <w:sz w:val="28"/>
        </w:rPr>
        <w:t>297,778,351</w:t>
      </w:r>
      <w:r w:rsidRPr="006D0A54">
        <w:rPr>
          <w:rFonts w:asciiTheme="majorBidi" w:hAnsiTheme="majorBidi" w:cstheme="majorBidi"/>
          <w:sz w:val="28"/>
          <w:cs/>
        </w:rPr>
        <w:t xml:space="preserve"> หุ้น มูลค่าที่ตราไว้ </w:t>
      </w:r>
      <w:r>
        <w:rPr>
          <w:rFonts w:asciiTheme="majorBidi" w:hAnsiTheme="majorBidi" w:cstheme="majorBidi"/>
          <w:sz w:val="28"/>
        </w:rPr>
        <w:t>0.50</w:t>
      </w:r>
      <w:r w:rsidRPr="006D0A54">
        <w:rPr>
          <w:rFonts w:asciiTheme="majorBidi" w:hAnsiTheme="majorBidi" w:cstheme="majorBidi"/>
          <w:sz w:val="28"/>
          <w:cs/>
        </w:rPr>
        <w:t xml:space="preserve"> บาท</w:t>
      </w:r>
    </w:p>
    <w:p w14:paraId="71FB8AF9" w14:textId="77777777" w:rsidR="006D0A54" w:rsidRPr="001D1170" w:rsidRDefault="006D0A54" w:rsidP="00925E52">
      <w:pPr>
        <w:spacing w:before="240" w:line="240" w:lineRule="atLeast"/>
        <w:ind w:left="446"/>
        <w:jc w:val="thaiDistribute"/>
        <w:rPr>
          <w:rFonts w:asciiTheme="majorBidi" w:hAnsiTheme="majorBidi" w:cstheme="majorBidi"/>
          <w:sz w:val="28"/>
        </w:rPr>
      </w:pPr>
    </w:p>
    <w:sectPr w:rsidR="006D0A54" w:rsidRPr="001D1170" w:rsidSect="005D4390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909B3" w14:textId="77777777" w:rsidR="0023154D" w:rsidRDefault="0023154D">
      <w:pPr>
        <w:rPr>
          <w:rFonts w:hint="eastAsia"/>
        </w:rPr>
      </w:pPr>
      <w:r>
        <w:separator/>
      </w:r>
    </w:p>
  </w:endnote>
  <w:endnote w:type="continuationSeparator" w:id="0">
    <w:p w14:paraId="5A3523BA" w14:textId="77777777" w:rsidR="0023154D" w:rsidRDefault="0023154D">
      <w:pPr>
        <w:rPr>
          <w:rFonts w:hint="eastAsia"/>
        </w:rPr>
      </w:pPr>
      <w:r>
        <w:continuationSeparator/>
      </w:r>
    </w:p>
  </w:endnote>
  <w:endnote w:type="continuationNotice" w:id="1">
    <w:p w14:paraId="306BB821" w14:textId="77777777" w:rsidR="0023154D" w:rsidRDefault="0023154D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2051F5D1" w:rsidR="000748DD" w:rsidRPr="000748DD" w:rsidRDefault="000748DD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sz w:val="28"/>
          </w:rPr>
          <w:t>10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884BA8" w:rsidRPr="008532CD" w:rsidRDefault="008532CD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884BA8" w:rsidRPr="005C6B93" w:rsidRDefault="00884BA8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 w:rsidR="00C81DA0">
          <w:rPr>
            <w:rFonts w:asciiTheme="majorBidi" w:hAnsiTheme="majorBidi" w:cstheme="majorBidi"/>
            <w:noProof/>
            <w:sz w:val="28"/>
          </w:rPr>
          <w:t>57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884BA8" w:rsidRDefault="00884BA8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086A5" w14:textId="77777777" w:rsidR="0023154D" w:rsidRDefault="0023154D">
      <w:pPr>
        <w:rPr>
          <w:rFonts w:hint="eastAsia"/>
        </w:rPr>
      </w:pPr>
      <w:r>
        <w:separator/>
      </w:r>
    </w:p>
  </w:footnote>
  <w:footnote w:type="continuationSeparator" w:id="0">
    <w:p w14:paraId="51F8C6AE" w14:textId="77777777" w:rsidR="0023154D" w:rsidRDefault="0023154D">
      <w:pPr>
        <w:rPr>
          <w:rFonts w:hint="eastAsia"/>
        </w:rPr>
      </w:pPr>
      <w:r>
        <w:continuationSeparator/>
      </w:r>
    </w:p>
  </w:footnote>
  <w:footnote w:type="continuationNotice" w:id="1">
    <w:p w14:paraId="027A5586" w14:textId="77777777" w:rsidR="0023154D" w:rsidRDefault="0023154D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884BA8" w:rsidRDefault="00884BA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2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884BA8" w:rsidRDefault="00884BA8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429481BA" w14:textId="4988F9A1" w:rsidR="00884BA8" w:rsidRDefault="00884BA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2564</w:t>
    </w:r>
  </w:p>
  <w:p w14:paraId="0474E2AE" w14:textId="5B5EFDDF" w:rsidR="00884BA8" w:rsidRDefault="00884BA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bookmarkEnd w:id="2"/>
  <w:p w14:paraId="663E2E4C" w14:textId="77777777" w:rsidR="00884BA8" w:rsidRPr="00A4131C" w:rsidRDefault="00884BA8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884BA8" w:rsidRDefault="00884BA8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884BA8" w:rsidRDefault="00884BA8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B70C8EF" w14:textId="6B26AB31" w:rsidR="00884BA8" w:rsidRDefault="00884BA8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2564</w:t>
    </w:r>
  </w:p>
  <w:p w14:paraId="0BBC4709" w14:textId="50ECA31D" w:rsidR="00884BA8" w:rsidRPr="00E641AC" w:rsidRDefault="00884BA8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884BA8" w:rsidRPr="00B37563" w:rsidRDefault="00884BA8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884BA8" w:rsidRDefault="00884BA8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884BA8" w:rsidRDefault="00884BA8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68B83B27" w14:textId="3B1B592D" w:rsidR="00884BA8" w:rsidRDefault="00884BA8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2564</w:t>
    </w:r>
  </w:p>
  <w:p w14:paraId="1E198EBA" w14:textId="03B752E2" w:rsidR="00884BA8" w:rsidRDefault="00884BA8" w:rsidP="00324A24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5C5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2594D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AE6164"/>
    <w:multiLevelType w:val="multilevel"/>
    <w:tmpl w:val="EE749DA2"/>
    <w:lvl w:ilvl="0">
      <w:start w:val="1"/>
      <w:numFmt w:val="none"/>
      <w:lvlText w:val="8.1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E0B3C8B"/>
    <w:multiLevelType w:val="hybridMultilevel"/>
    <w:tmpl w:val="D47C25DA"/>
    <w:lvl w:ilvl="0" w:tplc="DBD6399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A47CC1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B33C82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1C35F92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9" w15:restartNumberingAfterBreak="0">
    <w:nsid w:val="23D969D3"/>
    <w:multiLevelType w:val="hybridMultilevel"/>
    <w:tmpl w:val="3DAC3B3C"/>
    <w:lvl w:ilvl="0" w:tplc="B6B6E986">
      <w:start w:val="4"/>
      <w:numFmt w:val="bullet"/>
      <w:lvlText w:val="-"/>
      <w:lvlJc w:val="left"/>
      <w:pPr>
        <w:ind w:left="90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C55B40"/>
    <w:multiLevelType w:val="multilevel"/>
    <w:tmpl w:val="F28EB586"/>
    <w:lvl w:ilvl="0">
      <w:start w:val="1"/>
      <w:numFmt w:val="none"/>
      <w:lvlText w:val="8.2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1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2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A5360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764F2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B6712C6"/>
    <w:multiLevelType w:val="multilevel"/>
    <w:tmpl w:val="6B74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1127E8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03A2B73"/>
    <w:multiLevelType w:val="hybridMultilevel"/>
    <w:tmpl w:val="0B2E3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9" w15:restartNumberingAfterBreak="0">
    <w:nsid w:val="4BA702B6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20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25629"/>
    <w:multiLevelType w:val="hybridMultilevel"/>
    <w:tmpl w:val="30187DC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DEC13A8"/>
    <w:multiLevelType w:val="multilevel"/>
    <w:tmpl w:val="B5A29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ECB03EC"/>
    <w:multiLevelType w:val="multilevel"/>
    <w:tmpl w:val="96B4E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FB5299C"/>
    <w:multiLevelType w:val="hybridMultilevel"/>
    <w:tmpl w:val="588C735E"/>
    <w:lvl w:ilvl="0" w:tplc="6F5CA20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51AB53EC"/>
    <w:multiLevelType w:val="hybridMultilevel"/>
    <w:tmpl w:val="888E0F72"/>
    <w:lvl w:ilvl="0" w:tplc="B8E6E4AE">
      <w:start w:val="143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428CF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9" w15:restartNumberingAfterBreak="0">
    <w:nsid w:val="59B13286"/>
    <w:multiLevelType w:val="multilevel"/>
    <w:tmpl w:val="42983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A065B27"/>
    <w:multiLevelType w:val="multilevel"/>
    <w:tmpl w:val="880CCEE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1D440A9"/>
    <w:multiLevelType w:val="multilevel"/>
    <w:tmpl w:val="3F74A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787046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13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 w15:restartNumberingAfterBreak="0">
    <w:nsid w:val="6DE8346F"/>
    <w:multiLevelType w:val="multilevel"/>
    <w:tmpl w:val="5A14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8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8" w15:restartNumberingAfterBreak="0">
    <w:nsid w:val="7082762B"/>
    <w:multiLevelType w:val="multilevel"/>
    <w:tmpl w:val="27DA5D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1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135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546517A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7676B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8BD3A2E"/>
    <w:multiLevelType w:val="multilevel"/>
    <w:tmpl w:val="07EC5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030503"/>
    <w:multiLevelType w:val="multilevel"/>
    <w:tmpl w:val="BACCDBAC"/>
    <w:lvl w:ilvl="0">
      <w:start w:val="1"/>
      <w:numFmt w:val="none"/>
      <w:lvlText w:val="8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CFF24D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E5C5482"/>
    <w:multiLevelType w:val="hybridMultilevel"/>
    <w:tmpl w:val="19C620D8"/>
    <w:lvl w:ilvl="0" w:tplc="D880223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1"/>
  </w:num>
  <w:num w:numId="3">
    <w:abstractNumId w:val="8"/>
  </w:num>
  <w:num w:numId="4">
    <w:abstractNumId w:val="19"/>
  </w:num>
  <w:num w:numId="5">
    <w:abstractNumId w:val="1"/>
  </w:num>
  <w:num w:numId="6">
    <w:abstractNumId w:val="5"/>
  </w:num>
  <w:num w:numId="7">
    <w:abstractNumId w:val="38"/>
  </w:num>
  <w:num w:numId="8">
    <w:abstractNumId w:val="11"/>
  </w:num>
  <w:num w:numId="9">
    <w:abstractNumId w:val="25"/>
  </w:num>
  <w:num w:numId="10">
    <w:abstractNumId w:val="4"/>
  </w:num>
  <w:num w:numId="11">
    <w:abstractNumId w:val="31"/>
  </w:num>
  <w:num w:numId="12">
    <w:abstractNumId w:val="40"/>
  </w:num>
  <w:num w:numId="13">
    <w:abstractNumId w:val="37"/>
  </w:num>
  <w:num w:numId="14">
    <w:abstractNumId w:val="18"/>
  </w:num>
  <w:num w:numId="15">
    <w:abstractNumId w:val="34"/>
  </w:num>
  <w:num w:numId="16">
    <w:abstractNumId w:val="3"/>
  </w:num>
  <w:num w:numId="17">
    <w:abstractNumId w:val="28"/>
  </w:num>
  <w:num w:numId="18">
    <w:abstractNumId w:val="20"/>
  </w:num>
  <w:num w:numId="19">
    <w:abstractNumId w:val="32"/>
  </w:num>
  <w:num w:numId="20">
    <w:abstractNumId w:val="35"/>
  </w:num>
  <w:num w:numId="21">
    <w:abstractNumId w:val="7"/>
  </w:num>
  <w:num w:numId="22">
    <w:abstractNumId w:val="47"/>
  </w:num>
  <w:num w:numId="23">
    <w:abstractNumId w:val="23"/>
  </w:num>
  <w:num w:numId="24">
    <w:abstractNumId w:val="44"/>
  </w:num>
  <w:num w:numId="25">
    <w:abstractNumId w:val="6"/>
  </w:num>
  <w:num w:numId="26">
    <w:abstractNumId w:val="22"/>
  </w:num>
  <w:num w:numId="27">
    <w:abstractNumId w:val="36"/>
  </w:num>
  <w:num w:numId="28">
    <w:abstractNumId w:val="15"/>
  </w:num>
  <w:num w:numId="29">
    <w:abstractNumId w:val="29"/>
  </w:num>
  <w:num w:numId="30">
    <w:abstractNumId w:val="33"/>
  </w:num>
  <w:num w:numId="31">
    <w:abstractNumId w:val="42"/>
  </w:num>
  <w:num w:numId="32">
    <w:abstractNumId w:val="45"/>
  </w:num>
  <w:num w:numId="33">
    <w:abstractNumId w:val="2"/>
  </w:num>
  <w:num w:numId="34">
    <w:abstractNumId w:val="46"/>
  </w:num>
  <w:num w:numId="35">
    <w:abstractNumId w:val="43"/>
  </w:num>
  <w:num w:numId="36">
    <w:abstractNumId w:val="10"/>
  </w:num>
  <w:num w:numId="37">
    <w:abstractNumId w:val="39"/>
  </w:num>
  <w:num w:numId="38">
    <w:abstractNumId w:val="9"/>
  </w:num>
  <w:num w:numId="39">
    <w:abstractNumId w:val="26"/>
  </w:num>
  <w:num w:numId="40">
    <w:abstractNumId w:val="12"/>
  </w:num>
  <w:num w:numId="41">
    <w:abstractNumId w:val="24"/>
  </w:num>
  <w:num w:numId="42">
    <w:abstractNumId w:val="27"/>
  </w:num>
  <w:num w:numId="43">
    <w:abstractNumId w:val="0"/>
  </w:num>
  <w:num w:numId="44">
    <w:abstractNumId w:val="16"/>
  </w:num>
  <w:num w:numId="45">
    <w:abstractNumId w:val="14"/>
  </w:num>
  <w:num w:numId="46">
    <w:abstractNumId w:val="13"/>
  </w:num>
  <w:num w:numId="47">
    <w:abstractNumId w:val="30"/>
  </w:num>
  <w:num w:numId="4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19EA"/>
    <w:rsid w:val="00001A39"/>
    <w:rsid w:val="00001B76"/>
    <w:rsid w:val="00002FEF"/>
    <w:rsid w:val="00002FF6"/>
    <w:rsid w:val="00003A2E"/>
    <w:rsid w:val="00003A40"/>
    <w:rsid w:val="0000437D"/>
    <w:rsid w:val="00004F1E"/>
    <w:rsid w:val="00005506"/>
    <w:rsid w:val="00010ED5"/>
    <w:rsid w:val="00011095"/>
    <w:rsid w:val="00011A05"/>
    <w:rsid w:val="00011DB1"/>
    <w:rsid w:val="00011F4D"/>
    <w:rsid w:val="0001221A"/>
    <w:rsid w:val="000128AE"/>
    <w:rsid w:val="00012A21"/>
    <w:rsid w:val="00015691"/>
    <w:rsid w:val="00017CCF"/>
    <w:rsid w:val="000203CC"/>
    <w:rsid w:val="00020F3B"/>
    <w:rsid w:val="0002165B"/>
    <w:rsid w:val="00021F5E"/>
    <w:rsid w:val="00022DE0"/>
    <w:rsid w:val="0002307B"/>
    <w:rsid w:val="00023847"/>
    <w:rsid w:val="00023E3D"/>
    <w:rsid w:val="000243CC"/>
    <w:rsid w:val="0002482A"/>
    <w:rsid w:val="00026097"/>
    <w:rsid w:val="000264F5"/>
    <w:rsid w:val="000269B1"/>
    <w:rsid w:val="00026E4B"/>
    <w:rsid w:val="000271DB"/>
    <w:rsid w:val="00031197"/>
    <w:rsid w:val="0003160A"/>
    <w:rsid w:val="00032414"/>
    <w:rsid w:val="000325E8"/>
    <w:rsid w:val="0003605A"/>
    <w:rsid w:val="00036105"/>
    <w:rsid w:val="000367BB"/>
    <w:rsid w:val="0003727E"/>
    <w:rsid w:val="000409C7"/>
    <w:rsid w:val="000415BD"/>
    <w:rsid w:val="00041F83"/>
    <w:rsid w:val="000422CA"/>
    <w:rsid w:val="00044A32"/>
    <w:rsid w:val="00044A46"/>
    <w:rsid w:val="0004500F"/>
    <w:rsid w:val="00045312"/>
    <w:rsid w:val="00045B34"/>
    <w:rsid w:val="00046238"/>
    <w:rsid w:val="00046C48"/>
    <w:rsid w:val="000501A5"/>
    <w:rsid w:val="00050F5C"/>
    <w:rsid w:val="000510DD"/>
    <w:rsid w:val="000510E6"/>
    <w:rsid w:val="00051401"/>
    <w:rsid w:val="000517E3"/>
    <w:rsid w:val="00052EEF"/>
    <w:rsid w:val="00055201"/>
    <w:rsid w:val="0005583A"/>
    <w:rsid w:val="00056043"/>
    <w:rsid w:val="00056659"/>
    <w:rsid w:val="000566D8"/>
    <w:rsid w:val="000569D1"/>
    <w:rsid w:val="0006035C"/>
    <w:rsid w:val="00060F09"/>
    <w:rsid w:val="00063A36"/>
    <w:rsid w:val="00063D03"/>
    <w:rsid w:val="00064C68"/>
    <w:rsid w:val="0006519C"/>
    <w:rsid w:val="00065F34"/>
    <w:rsid w:val="00066700"/>
    <w:rsid w:val="000671A5"/>
    <w:rsid w:val="00067F02"/>
    <w:rsid w:val="000708E3"/>
    <w:rsid w:val="00072918"/>
    <w:rsid w:val="00073031"/>
    <w:rsid w:val="00073D22"/>
    <w:rsid w:val="00073DD6"/>
    <w:rsid w:val="00073F18"/>
    <w:rsid w:val="000748DD"/>
    <w:rsid w:val="00075C47"/>
    <w:rsid w:val="0007670F"/>
    <w:rsid w:val="00077364"/>
    <w:rsid w:val="00077569"/>
    <w:rsid w:val="00077846"/>
    <w:rsid w:val="000803EE"/>
    <w:rsid w:val="0008048A"/>
    <w:rsid w:val="00080658"/>
    <w:rsid w:val="00081419"/>
    <w:rsid w:val="00081764"/>
    <w:rsid w:val="00081BC8"/>
    <w:rsid w:val="00082AEF"/>
    <w:rsid w:val="000841F6"/>
    <w:rsid w:val="00084690"/>
    <w:rsid w:val="000860DC"/>
    <w:rsid w:val="000861E9"/>
    <w:rsid w:val="00086979"/>
    <w:rsid w:val="00087360"/>
    <w:rsid w:val="00087405"/>
    <w:rsid w:val="0009037F"/>
    <w:rsid w:val="00090437"/>
    <w:rsid w:val="000932A1"/>
    <w:rsid w:val="000933A8"/>
    <w:rsid w:val="00094249"/>
    <w:rsid w:val="000942FA"/>
    <w:rsid w:val="0009484D"/>
    <w:rsid w:val="00094C0C"/>
    <w:rsid w:val="00094F42"/>
    <w:rsid w:val="0009523E"/>
    <w:rsid w:val="00095D2E"/>
    <w:rsid w:val="00097CBF"/>
    <w:rsid w:val="000A0C0C"/>
    <w:rsid w:val="000A18B3"/>
    <w:rsid w:val="000A18D6"/>
    <w:rsid w:val="000A19DD"/>
    <w:rsid w:val="000A280E"/>
    <w:rsid w:val="000A2D29"/>
    <w:rsid w:val="000A34B1"/>
    <w:rsid w:val="000A619C"/>
    <w:rsid w:val="000A7494"/>
    <w:rsid w:val="000B00AF"/>
    <w:rsid w:val="000B07CD"/>
    <w:rsid w:val="000B0CAC"/>
    <w:rsid w:val="000B0F9F"/>
    <w:rsid w:val="000B4171"/>
    <w:rsid w:val="000B57BE"/>
    <w:rsid w:val="000B57D8"/>
    <w:rsid w:val="000B69B0"/>
    <w:rsid w:val="000B6C5E"/>
    <w:rsid w:val="000B7A2A"/>
    <w:rsid w:val="000C0AAF"/>
    <w:rsid w:val="000C1826"/>
    <w:rsid w:val="000C5B4B"/>
    <w:rsid w:val="000C7589"/>
    <w:rsid w:val="000C75E9"/>
    <w:rsid w:val="000D1F49"/>
    <w:rsid w:val="000D2630"/>
    <w:rsid w:val="000D32C6"/>
    <w:rsid w:val="000D3940"/>
    <w:rsid w:val="000D3DFF"/>
    <w:rsid w:val="000D4727"/>
    <w:rsid w:val="000D53A3"/>
    <w:rsid w:val="000D550E"/>
    <w:rsid w:val="000D6788"/>
    <w:rsid w:val="000D7444"/>
    <w:rsid w:val="000D7B8A"/>
    <w:rsid w:val="000E214E"/>
    <w:rsid w:val="000E24B1"/>
    <w:rsid w:val="000E5F41"/>
    <w:rsid w:val="000E6F90"/>
    <w:rsid w:val="000F050A"/>
    <w:rsid w:val="000F312F"/>
    <w:rsid w:val="000F34A6"/>
    <w:rsid w:val="000F5282"/>
    <w:rsid w:val="000F52A4"/>
    <w:rsid w:val="000F66BB"/>
    <w:rsid w:val="00100026"/>
    <w:rsid w:val="00101746"/>
    <w:rsid w:val="00101CB9"/>
    <w:rsid w:val="001020A8"/>
    <w:rsid w:val="001029DF"/>
    <w:rsid w:val="00104169"/>
    <w:rsid w:val="001060F8"/>
    <w:rsid w:val="00107472"/>
    <w:rsid w:val="00107D6E"/>
    <w:rsid w:val="001101ED"/>
    <w:rsid w:val="00111EB6"/>
    <w:rsid w:val="00113510"/>
    <w:rsid w:val="0011402A"/>
    <w:rsid w:val="00114628"/>
    <w:rsid w:val="001146F4"/>
    <w:rsid w:val="001150E3"/>
    <w:rsid w:val="0011518E"/>
    <w:rsid w:val="00116567"/>
    <w:rsid w:val="0011667B"/>
    <w:rsid w:val="0012098C"/>
    <w:rsid w:val="001210C6"/>
    <w:rsid w:val="00121849"/>
    <w:rsid w:val="00122877"/>
    <w:rsid w:val="0012351A"/>
    <w:rsid w:val="00124589"/>
    <w:rsid w:val="001248C1"/>
    <w:rsid w:val="001255F0"/>
    <w:rsid w:val="001257B5"/>
    <w:rsid w:val="00125A93"/>
    <w:rsid w:val="00130F16"/>
    <w:rsid w:val="001329B2"/>
    <w:rsid w:val="001331C1"/>
    <w:rsid w:val="001376C8"/>
    <w:rsid w:val="00137D6D"/>
    <w:rsid w:val="001403C5"/>
    <w:rsid w:val="0014046C"/>
    <w:rsid w:val="00141129"/>
    <w:rsid w:val="001412B0"/>
    <w:rsid w:val="0014433B"/>
    <w:rsid w:val="001448D3"/>
    <w:rsid w:val="00144F00"/>
    <w:rsid w:val="00146A5B"/>
    <w:rsid w:val="001473B6"/>
    <w:rsid w:val="00147F34"/>
    <w:rsid w:val="00150312"/>
    <w:rsid w:val="00150353"/>
    <w:rsid w:val="00151816"/>
    <w:rsid w:val="00151AA2"/>
    <w:rsid w:val="00151B5D"/>
    <w:rsid w:val="00152517"/>
    <w:rsid w:val="00152A3B"/>
    <w:rsid w:val="00152E69"/>
    <w:rsid w:val="00154B4A"/>
    <w:rsid w:val="00154FA2"/>
    <w:rsid w:val="00155BDC"/>
    <w:rsid w:val="00156077"/>
    <w:rsid w:val="001573AE"/>
    <w:rsid w:val="00157C01"/>
    <w:rsid w:val="00160482"/>
    <w:rsid w:val="00161767"/>
    <w:rsid w:val="00163ACB"/>
    <w:rsid w:val="00164B71"/>
    <w:rsid w:val="0016555C"/>
    <w:rsid w:val="00165824"/>
    <w:rsid w:val="00165AB8"/>
    <w:rsid w:val="00167151"/>
    <w:rsid w:val="001700FA"/>
    <w:rsid w:val="0017158F"/>
    <w:rsid w:val="00171A05"/>
    <w:rsid w:val="00172030"/>
    <w:rsid w:val="00173D5E"/>
    <w:rsid w:val="001752BE"/>
    <w:rsid w:val="001774C5"/>
    <w:rsid w:val="00181BD7"/>
    <w:rsid w:val="00183761"/>
    <w:rsid w:val="00184A3B"/>
    <w:rsid w:val="00184D78"/>
    <w:rsid w:val="00185D60"/>
    <w:rsid w:val="00185FF0"/>
    <w:rsid w:val="0018753E"/>
    <w:rsid w:val="0019100C"/>
    <w:rsid w:val="00191800"/>
    <w:rsid w:val="0019183A"/>
    <w:rsid w:val="0019412D"/>
    <w:rsid w:val="001958A8"/>
    <w:rsid w:val="001967BE"/>
    <w:rsid w:val="00196CCB"/>
    <w:rsid w:val="00197B8E"/>
    <w:rsid w:val="001A143D"/>
    <w:rsid w:val="001A271E"/>
    <w:rsid w:val="001A29C1"/>
    <w:rsid w:val="001A3017"/>
    <w:rsid w:val="001A36DD"/>
    <w:rsid w:val="001A6167"/>
    <w:rsid w:val="001A72CC"/>
    <w:rsid w:val="001B07D9"/>
    <w:rsid w:val="001B4152"/>
    <w:rsid w:val="001B43D0"/>
    <w:rsid w:val="001B53B0"/>
    <w:rsid w:val="001B575F"/>
    <w:rsid w:val="001B7654"/>
    <w:rsid w:val="001C02F8"/>
    <w:rsid w:val="001C03D9"/>
    <w:rsid w:val="001C0E4B"/>
    <w:rsid w:val="001C1F50"/>
    <w:rsid w:val="001C21AC"/>
    <w:rsid w:val="001C2DE9"/>
    <w:rsid w:val="001C2FA5"/>
    <w:rsid w:val="001C3155"/>
    <w:rsid w:val="001C5F71"/>
    <w:rsid w:val="001C687C"/>
    <w:rsid w:val="001D0D25"/>
    <w:rsid w:val="001D1170"/>
    <w:rsid w:val="001D2042"/>
    <w:rsid w:val="001D264D"/>
    <w:rsid w:val="001D2CF5"/>
    <w:rsid w:val="001D31D3"/>
    <w:rsid w:val="001D3592"/>
    <w:rsid w:val="001D3956"/>
    <w:rsid w:val="001D3AE0"/>
    <w:rsid w:val="001D4DA3"/>
    <w:rsid w:val="001D52D7"/>
    <w:rsid w:val="001D5F66"/>
    <w:rsid w:val="001D6925"/>
    <w:rsid w:val="001D71D4"/>
    <w:rsid w:val="001D728F"/>
    <w:rsid w:val="001D746A"/>
    <w:rsid w:val="001D74B6"/>
    <w:rsid w:val="001D7A40"/>
    <w:rsid w:val="001D7E4A"/>
    <w:rsid w:val="001E1F86"/>
    <w:rsid w:val="001E21CD"/>
    <w:rsid w:val="001E3494"/>
    <w:rsid w:val="001E3579"/>
    <w:rsid w:val="001E383D"/>
    <w:rsid w:val="001E4375"/>
    <w:rsid w:val="001E4BF3"/>
    <w:rsid w:val="001E4E48"/>
    <w:rsid w:val="001E55BA"/>
    <w:rsid w:val="001E5BE7"/>
    <w:rsid w:val="001E7384"/>
    <w:rsid w:val="001E7A6B"/>
    <w:rsid w:val="001F2298"/>
    <w:rsid w:val="001F22B9"/>
    <w:rsid w:val="001F2BBB"/>
    <w:rsid w:val="001F2FC7"/>
    <w:rsid w:val="001F3633"/>
    <w:rsid w:val="001F38A6"/>
    <w:rsid w:val="001F4735"/>
    <w:rsid w:val="001F5F06"/>
    <w:rsid w:val="001F782E"/>
    <w:rsid w:val="001F78EF"/>
    <w:rsid w:val="00200A95"/>
    <w:rsid w:val="00200EB7"/>
    <w:rsid w:val="00201927"/>
    <w:rsid w:val="00202E90"/>
    <w:rsid w:val="00203410"/>
    <w:rsid w:val="00204424"/>
    <w:rsid w:val="0020476F"/>
    <w:rsid w:val="0020485D"/>
    <w:rsid w:val="00204FA5"/>
    <w:rsid w:val="00205822"/>
    <w:rsid w:val="00207197"/>
    <w:rsid w:val="0020738F"/>
    <w:rsid w:val="002112DC"/>
    <w:rsid w:val="00213945"/>
    <w:rsid w:val="00213B97"/>
    <w:rsid w:val="00213EA6"/>
    <w:rsid w:val="00214089"/>
    <w:rsid w:val="002145BE"/>
    <w:rsid w:val="00214E0A"/>
    <w:rsid w:val="002179E3"/>
    <w:rsid w:val="002210E6"/>
    <w:rsid w:val="002235DA"/>
    <w:rsid w:val="00224BD9"/>
    <w:rsid w:val="00224FA8"/>
    <w:rsid w:val="002266AE"/>
    <w:rsid w:val="0023154D"/>
    <w:rsid w:val="00231BC6"/>
    <w:rsid w:val="00231FC3"/>
    <w:rsid w:val="002320C5"/>
    <w:rsid w:val="00233F63"/>
    <w:rsid w:val="00234C3F"/>
    <w:rsid w:val="0023723F"/>
    <w:rsid w:val="00237D76"/>
    <w:rsid w:val="002401A0"/>
    <w:rsid w:val="002403B3"/>
    <w:rsid w:val="00242A7E"/>
    <w:rsid w:val="00242BE1"/>
    <w:rsid w:val="002430A7"/>
    <w:rsid w:val="002431A0"/>
    <w:rsid w:val="0024452E"/>
    <w:rsid w:val="00247684"/>
    <w:rsid w:val="00247C89"/>
    <w:rsid w:val="00247CCF"/>
    <w:rsid w:val="00247FDE"/>
    <w:rsid w:val="00250778"/>
    <w:rsid w:val="002510E6"/>
    <w:rsid w:val="00251BD1"/>
    <w:rsid w:val="00252CF7"/>
    <w:rsid w:val="002541A7"/>
    <w:rsid w:val="002543F0"/>
    <w:rsid w:val="0025727E"/>
    <w:rsid w:val="0026095E"/>
    <w:rsid w:val="00261718"/>
    <w:rsid w:val="00262750"/>
    <w:rsid w:val="00262F03"/>
    <w:rsid w:val="00263847"/>
    <w:rsid w:val="00263C5B"/>
    <w:rsid w:val="00264211"/>
    <w:rsid w:val="00266546"/>
    <w:rsid w:val="00266C32"/>
    <w:rsid w:val="00267F3B"/>
    <w:rsid w:val="00272EA2"/>
    <w:rsid w:val="002757D0"/>
    <w:rsid w:val="00275A14"/>
    <w:rsid w:val="0027766F"/>
    <w:rsid w:val="0027771D"/>
    <w:rsid w:val="00281AF3"/>
    <w:rsid w:val="00282A26"/>
    <w:rsid w:val="00283989"/>
    <w:rsid w:val="00284382"/>
    <w:rsid w:val="002852D4"/>
    <w:rsid w:val="00285FC7"/>
    <w:rsid w:val="00286708"/>
    <w:rsid w:val="00286D95"/>
    <w:rsid w:val="002873AD"/>
    <w:rsid w:val="00287797"/>
    <w:rsid w:val="002877A0"/>
    <w:rsid w:val="00291402"/>
    <w:rsid w:val="00291E5C"/>
    <w:rsid w:val="002931D3"/>
    <w:rsid w:val="00293A16"/>
    <w:rsid w:val="00293E3F"/>
    <w:rsid w:val="00294589"/>
    <w:rsid w:val="00295D79"/>
    <w:rsid w:val="00295F5D"/>
    <w:rsid w:val="002962CB"/>
    <w:rsid w:val="00297791"/>
    <w:rsid w:val="002A1CA9"/>
    <w:rsid w:val="002A209B"/>
    <w:rsid w:val="002A56BE"/>
    <w:rsid w:val="002A5A46"/>
    <w:rsid w:val="002A600E"/>
    <w:rsid w:val="002A73F7"/>
    <w:rsid w:val="002A746D"/>
    <w:rsid w:val="002A7FAB"/>
    <w:rsid w:val="002B0098"/>
    <w:rsid w:val="002B00C5"/>
    <w:rsid w:val="002B2B30"/>
    <w:rsid w:val="002B2EE2"/>
    <w:rsid w:val="002B60FD"/>
    <w:rsid w:val="002B6B30"/>
    <w:rsid w:val="002B7AC1"/>
    <w:rsid w:val="002C0436"/>
    <w:rsid w:val="002C0580"/>
    <w:rsid w:val="002C0C98"/>
    <w:rsid w:val="002C2B06"/>
    <w:rsid w:val="002C3164"/>
    <w:rsid w:val="002C5438"/>
    <w:rsid w:val="002C57FD"/>
    <w:rsid w:val="002C5A3E"/>
    <w:rsid w:val="002C5E7B"/>
    <w:rsid w:val="002C6110"/>
    <w:rsid w:val="002C64B4"/>
    <w:rsid w:val="002C66CB"/>
    <w:rsid w:val="002C6EBA"/>
    <w:rsid w:val="002C7318"/>
    <w:rsid w:val="002C74AE"/>
    <w:rsid w:val="002C7557"/>
    <w:rsid w:val="002D085E"/>
    <w:rsid w:val="002D0972"/>
    <w:rsid w:val="002D2B7E"/>
    <w:rsid w:val="002D2D94"/>
    <w:rsid w:val="002D343E"/>
    <w:rsid w:val="002D3815"/>
    <w:rsid w:val="002D54F5"/>
    <w:rsid w:val="002D5555"/>
    <w:rsid w:val="002D5DA1"/>
    <w:rsid w:val="002D7840"/>
    <w:rsid w:val="002D7957"/>
    <w:rsid w:val="002E038F"/>
    <w:rsid w:val="002E110D"/>
    <w:rsid w:val="002E1199"/>
    <w:rsid w:val="002E15AC"/>
    <w:rsid w:val="002E2F39"/>
    <w:rsid w:val="002E37B0"/>
    <w:rsid w:val="002E3D84"/>
    <w:rsid w:val="002E5576"/>
    <w:rsid w:val="002E701B"/>
    <w:rsid w:val="002E7C13"/>
    <w:rsid w:val="002F04DD"/>
    <w:rsid w:val="002F2EB1"/>
    <w:rsid w:val="002F34BC"/>
    <w:rsid w:val="002F3A80"/>
    <w:rsid w:val="002F4890"/>
    <w:rsid w:val="002F517F"/>
    <w:rsid w:val="002F6472"/>
    <w:rsid w:val="002F684A"/>
    <w:rsid w:val="002F7C55"/>
    <w:rsid w:val="00300097"/>
    <w:rsid w:val="00300429"/>
    <w:rsid w:val="003006C9"/>
    <w:rsid w:val="00300989"/>
    <w:rsid w:val="0030141E"/>
    <w:rsid w:val="0030350A"/>
    <w:rsid w:val="00303D15"/>
    <w:rsid w:val="00304725"/>
    <w:rsid w:val="00304B9F"/>
    <w:rsid w:val="00306694"/>
    <w:rsid w:val="00310407"/>
    <w:rsid w:val="00311808"/>
    <w:rsid w:val="00311F00"/>
    <w:rsid w:val="00312B52"/>
    <w:rsid w:val="00312C17"/>
    <w:rsid w:val="00313294"/>
    <w:rsid w:val="003137CB"/>
    <w:rsid w:val="003148AA"/>
    <w:rsid w:val="00315F2A"/>
    <w:rsid w:val="00317A49"/>
    <w:rsid w:val="00317CAA"/>
    <w:rsid w:val="003216AA"/>
    <w:rsid w:val="003222B1"/>
    <w:rsid w:val="00322BF6"/>
    <w:rsid w:val="003230BB"/>
    <w:rsid w:val="003234B6"/>
    <w:rsid w:val="00323949"/>
    <w:rsid w:val="00324A24"/>
    <w:rsid w:val="003259DE"/>
    <w:rsid w:val="00325DAE"/>
    <w:rsid w:val="0032767D"/>
    <w:rsid w:val="00327EEA"/>
    <w:rsid w:val="003303AF"/>
    <w:rsid w:val="00330448"/>
    <w:rsid w:val="003321FF"/>
    <w:rsid w:val="00332A7D"/>
    <w:rsid w:val="00332B06"/>
    <w:rsid w:val="003337F0"/>
    <w:rsid w:val="00333BDE"/>
    <w:rsid w:val="003341A4"/>
    <w:rsid w:val="003344F2"/>
    <w:rsid w:val="00335356"/>
    <w:rsid w:val="00335516"/>
    <w:rsid w:val="003356BD"/>
    <w:rsid w:val="003357E6"/>
    <w:rsid w:val="00336A8C"/>
    <w:rsid w:val="00340284"/>
    <w:rsid w:val="0034115E"/>
    <w:rsid w:val="00341CC1"/>
    <w:rsid w:val="003424B9"/>
    <w:rsid w:val="00342829"/>
    <w:rsid w:val="00343792"/>
    <w:rsid w:val="00343E6D"/>
    <w:rsid w:val="003451D5"/>
    <w:rsid w:val="00345DC4"/>
    <w:rsid w:val="00346F3F"/>
    <w:rsid w:val="00350B79"/>
    <w:rsid w:val="00350CED"/>
    <w:rsid w:val="0035219D"/>
    <w:rsid w:val="003528DC"/>
    <w:rsid w:val="00352938"/>
    <w:rsid w:val="00352BE7"/>
    <w:rsid w:val="00352EA2"/>
    <w:rsid w:val="00353235"/>
    <w:rsid w:val="00354DFA"/>
    <w:rsid w:val="00355AFC"/>
    <w:rsid w:val="003566B3"/>
    <w:rsid w:val="00356927"/>
    <w:rsid w:val="00357376"/>
    <w:rsid w:val="00357846"/>
    <w:rsid w:val="00357BB8"/>
    <w:rsid w:val="00360983"/>
    <w:rsid w:val="003609EF"/>
    <w:rsid w:val="00360A80"/>
    <w:rsid w:val="0036153F"/>
    <w:rsid w:val="003615C6"/>
    <w:rsid w:val="00363868"/>
    <w:rsid w:val="00364EFA"/>
    <w:rsid w:val="003651F7"/>
    <w:rsid w:val="00365838"/>
    <w:rsid w:val="00366701"/>
    <w:rsid w:val="00366A00"/>
    <w:rsid w:val="00366EAF"/>
    <w:rsid w:val="003670B4"/>
    <w:rsid w:val="003670F2"/>
    <w:rsid w:val="00367C39"/>
    <w:rsid w:val="00372328"/>
    <w:rsid w:val="003740B4"/>
    <w:rsid w:val="00374426"/>
    <w:rsid w:val="0037542C"/>
    <w:rsid w:val="0037588A"/>
    <w:rsid w:val="003766FA"/>
    <w:rsid w:val="00376ED6"/>
    <w:rsid w:val="00381167"/>
    <w:rsid w:val="00381DAE"/>
    <w:rsid w:val="0038321D"/>
    <w:rsid w:val="00383913"/>
    <w:rsid w:val="003855D5"/>
    <w:rsid w:val="0038576C"/>
    <w:rsid w:val="003862F2"/>
    <w:rsid w:val="00387C1C"/>
    <w:rsid w:val="003917A8"/>
    <w:rsid w:val="00392933"/>
    <w:rsid w:val="00392CD5"/>
    <w:rsid w:val="00393DEA"/>
    <w:rsid w:val="00394A2B"/>
    <w:rsid w:val="003952DE"/>
    <w:rsid w:val="00396698"/>
    <w:rsid w:val="00396A68"/>
    <w:rsid w:val="003A0605"/>
    <w:rsid w:val="003A49FB"/>
    <w:rsid w:val="003A4CDE"/>
    <w:rsid w:val="003A597A"/>
    <w:rsid w:val="003A6364"/>
    <w:rsid w:val="003A6868"/>
    <w:rsid w:val="003A6BC1"/>
    <w:rsid w:val="003A7869"/>
    <w:rsid w:val="003B041C"/>
    <w:rsid w:val="003B1BC8"/>
    <w:rsid w:val="003B2250"/>
    <w:rsid w:val="003B344C"/>
    <w:rsid w:val="003B34CC"/>
    <w:rsid w:val="003B43A2"/>
    <w:rsid w:val="003B48BE"/>
    <w:rsid w:val="003B5236"/>
    <w:rsid w:val="003B5685"/>
    <w:rsid w:val="003B6BEB"/>
    <w:rsid w:val="003B7697"/>
    <w:rsid w:val="003B76A0"/>
    <w:rsid w:val="003B7A6B"/>
    <w:rsid w:val="003C1C7F"/>
    <w:rsid w:val="003C42AE"/>
    <w:rsid w:val="003C53F3"/>
    <w:rsid w:val="003C610D"/>
    <w:rsid w:val="003C61B9"/>
    <w:rsid w:val="003C7344"/>
    <w:rsid w:val="003C7615"/>
    <w:rsid w:val="003C7793"/>
    <w:rsid w:val="003C78CB"/>
    <w:rsid w:val="003D144D"/>
    <w:rsid w:val="003D2FA2"/>
    <w:rsid w:val="003D3F74"/>
    <w:rsid w:val="003D4DC1"/>
    <w:rsid w:val="003D5025"/>
    <w:rsid w:val="003D6470"/>
    <w:rsid w:val="003D7247"/>
    <w:rsid w:val="003D7C60"/>
    <w:rsid w:val="003E00D6"/>
    <w:rsid w:val="003E20EF"/>
    <w:rsid w:val="003E2D0C"/>
    <w:rsid w:val="003E3B8F"/>
    <w:rsid w:val="003E3D4B"/>
    <w:rsid w:val="003E523B"/>
    <w:rsid w:val="003E55A6"/>
    <w:rsid w:val="003E59E9"/>
    <w:rsid w:val="003E764B"/>
    <w:rsid w:val="003E7859"/>
    <w:rsid w:val="003F08ED"/>
    <w:rsid w:val="003F2E9D"/>
    <w:rsid w:val="003F490F"/>
    <w:rsid w:val="003F4F52"/>
    <w:rsid w:val="003F505D"/>
    <w:rsid w:val="003F5253"/>
    <w:rsid w:val="003F5560"/>
    <w:rsid w:val="003F65FD"/>
    <w:rsid w:val="00401A19"/>
    <w:rsid w:val="00403C73"/>
    <w:rsid w:val="004044D0"/>
    <w:rsid w:val="004053CD"/>
    <w:rsid w:val="00406DFA"/>
    <w:rsid w:val="004078D5"/>
    <w:rsid w:val="00411D44"/>
    <w:rsid w:val="00412CDB"/>
    <w:rsid w:val="004138B8"/>
    <w:rsid w:val="00414555"/>
    <w:rsid w:val="00417E06"/>
    <w:rsid w:val="00420241"/>
    <w:rsid w:val="004204E3"/>
    <w:rsid w:val="00420637"/>
    <w:rsid w:val="0042097A"/>
    <w:rsid w:val="00420B1A"/>
    <w:rsid w:val="00420C13"/>
    <w:rsid w:val="00421C5F"/>
    <w:rsid w:val="004231AE"/>
    <w:rsid w:val="00423752"/>
    <w:rsid w:val="004249A9"/>
    <w:rsid w:val="004252D5"/>
    <w:rsid w:val="00427570"/>
    <w:rsid w:val="00430DFD"/>
    <w:rsid w:val="00432D83"/>
    <w:rsid w:val="004353E2"/>
    <w:rsid w:val="00435572"/>
    <w:rsid w:val="00437737"/>
    <w:rsid w:val="00437FE7"/>
    <w:rsid w:val="004403BB"/>
    <w:rsid w:val="0044163A"/>
    <w:rsid w:val="004416FF"/>
    <w:rsid w:val="00444765"/>
    <w:rsid w:val="00444EA8"/>
    <w:rsid w:val="00445B0E"/>
    <w:rsid w:val="00446573"/>
    <w:rsid w:val="00446601"/>
    <w:rsid w:val="0045039E"/>
    <w:rsid w:val="00450964"/>
    <w:rsid w:val="00451210"/>
    <w:rsid w:val="00452EDF"/>
    <w:rsid w:val="0045491D"/>
    <w:rsid w:val="00455BEC"/>
    <w:rsid w:val="00457C94"/>
    <w:rsid w:val="00457E2C"/>
    <w:rsid w:val="004615C7"/>
    <w:rsid w:val="00462BC6"/>
    <w:rsid w:val="00463B14"/>
    <w:rsid w:val="00464E8F"/>
    <w:rsid w:val="0046547E"/>
    <w:rsid w:val="0046576F"/>
    <w:rsid w:val="00466D92"/>
    <w:rsid w:val="00467B1E"/>
    <w:rsid w:val="00467EA6"/>
    <w:rsid w:val="004709B6"/>
    <w:rsid w:val="00471F72"/>
    <w:rsid w:val="00472201"/>
    <w:rsid w:val="00473F98"/>
    <w:rsid w:val="00474380"/>
    <w:rsid w:val="00474B90"/>
    <w:rsid w:val="0047776F"/>
    <w:rsid w:val="00477F54"/>
    <w:rsid w:val="0048032B"/>
    <w:rsid w:val="0048033F"/>
    <w:rsid w:val="00481209"/>
    <w:rsid w:val="0048138B"/>
    <w:rsid w:val="00481F99"/>
    <w:rsid w:val="00485130"/>
    <w:rsid w:val="004919A4"/>
    <w:rsid w:val="004954F1"/>
    <w:rsid w:val="004957DB"/>
    <w:rsid w:val="00495B24"/>
    <w:rsid w:val="0049614E"/>
    <w:rsid w:val="00496F1D"/>
    <w:rsid w:val="0049796B"/>
    <w:rsid w:val="004A00E2"/>
    <w:rsid w:val="004A01DE"/>
    <w:rsid w:val="004A0345"/>
    <w:rsid w:val="004A409F"/>
    <w:rsid w:val="004A4541"/>
    <w:rsid w:val="004A454C"/>
    <w:rsid w:val="004A4B32"/>
    <w:rsid w:val="004A666A"/>
    <w:rsid w:val="004A6817"/>
    <w:rsid w:val="004A699C"/>
    <w:rsid w:val="004A7CDC"/>
    <w:rsid w:val="004B1296"/>
    <w:rsid w:val="004B2F75"/>
    <w:rsid w:val="004B3EBE"/>
    <w:rsid w:val="004B410B"/>
    <w:rsid w:val="004B4922"/>
    <w:rsid w:val="004B49B8"/>
    <w:rsid w:val="004B4D27"/>
    <w:rsid w:val="004B5057"/>
    <w:rsid w:val="004B54BC"/>
    <w:rsid w:val="004B5919"/>
    <w:rsid w:val="004C151B"/>
    <w:rsid w:val="004C1926"/>
    <w:rsid w:val="004C20E8"/>
    <w:rsid w:val="004C3C2E"/>
    <w:rsid w:val="004C647D"/>
    <w:rsid w:val="004C74DB"/>
    <w:rsid w:val="004C783F"/>
    <w:rsid w:val="004C7C12"/>
    <w:rsid w:val="004D0A1C"/>
    <w:rsid w:val="004D1A1B"/>
    <w:rsid w:val="004D2025"/>
    <w:rsid w:val="004D28C7"/>
    <w:rsid w:val="004D2FB2"/>
    <w:rsid w:val="004D3900"/>
    <w:rsid w:val="004D3A9E"/>
    <w:rsid w:val="004D4C3A"/>
    <w:rsid w:val="004D57BF"/>
    <w:rsid w:val="004D726C"/>
    <w:rsid w:val="004D7BDA"/>
    <w:rsid w:val="004E046D"/>
    <w:rsid w:val="004E069A"/>
    <w:rsid w:val="004E0739"/>
    <w:rsid w:val="004E0B8C"/>
    <w:rsid w:val="004E4856"/>
    <w:rsid w:val="004E492B"/>
    <w:rsid w:val="004E528E"/>
    <w:rsid w:val="004E54BC"/>
    <w:rsid w:val="004E555D"/>
    <w:rsid w:val="004E5CD6"/>
    <w:rsid w:val="004E64F3"/>
    <w:rsid w:val="004E6579"/>
    <w:rsid w:val="004E6970"/>
    <w:rsid w:val="004E7322"/>
    <w:rsid w:val="004E77B1"/>
    <w:rsid w:val="004E7F5D"/>
    <w:rsid w:val="004F0ADF"/>
    <w:rsid w:val="004F1936"/>
    <w:rsid w:val="004F3DFA"/>
    <w:rsid w:val="004F45CB"/>
    <w:rsid w:val="004F51D4"/>
    <w:rsid w:val="004F5948"/>
    <w:rsid w:val="004F6D68"/>
    <w:rsid w:val="00501CD9"/>
    <w:rsid w:val="00502313"/>
    <w:rsid w:val="005047D0"/>
    <w:rsid w:val="005064E6"/>
    <w:rsid w:val="00507334"/>
    <w:rsid w:val="005104B3"/>
    <w:rsid w:val="005114E6"/>
    <w:rsid w:val="00512FC3"/>
    <w:rsid w:val="00513C63"/>
    <w:rsid w:val="0051443B"/>
    <w:rsid w:val="00514636"/>
    <w:rsid w:val="00514B8C"/>
    <w:rsid w:val="00516885"/>
    <w:rsid w:val="00517181"/>
    <w:rsid w:val="005203B4"/>
    <w:rsid w:val="0052128F"/>
    <w:rsid w:val="0052247E"/>
    <w:rsid w:val="00522C92"/>
    <w:rsid w:val="005240AB"/>
    <w:rsid w:val="0052765F"/>
    <w:rsid w:val="00530E9E"/>
    <w:rsid w:val="005324DC"/>
    <w:rsid w:val="0053297E"/>
    <w:rsid w:val="0053491E"/>
    <w:rsid w:val="005349E6"/>
    <w:rsid w:val="00534C64"/>
    <w:rsid w:val="0053641F"/>
    <w:rsid w:val="00536CCF"/>
    <w:rsid w:val="005370AB"/>
    <w:rsid w:val="00537514"/>
    <w:rsid w:val="00537F06"/>
    <w:rsid w:val="005417DA"/>
    <w:rsid w:val="00543CBB"/>
    <w:rsid w:val="00544707"/>
    <w:rsid w:val="00545158"/>
    <w:rsid w:val="00545363"/>
    <w:rsid w:val="00545948"/>
    <w:rsid w:val="00545A0D"/>
    <w:rsid w:val="005462BA"/>
    <w:rsid w:val="00547D61"/>
    <w:rsid w:val="005522AD"/>
    <w:rsid w:val="00554135"/>
    <w:rsid w:val="00554AB1"/>
    <w:rsid w:val="00555BF1"/>
    <w:rsid w:val="00556AF4"/>
    <w:rsid w:val="005571D2"/>
    <w:rsid w:val="00557B09"/>
    <w:rsid w:val="00557C5B"/>
    <w:rsid w:val="00560D16"/>
    <w:rsid w:val="005613E7"/>
    <w:rsid w:val="00562934"/>
    <w:rsid w:val="005632BB"/>
    <w:rsid w:val="0056490B"/>
    <w:rsid w:val="00564CF8"/>
    <w:rsid w:val="005653A3"/>
    <w:rsid w:val="00567492"/>
    <w:rsid w:val="00567FFB"/>
    <w:rsid w:val="005708BC"/>
    <w:rsid w:val="00570AE8"/>
    <w:rsid w:val="005711B4"/>
    <w:rsid w:val="00576A91"/>
    <w:rsid w:val="0057768B"/>
    <w:rsid w:val="00577D26"/>
    <w:rsid w:val="00583215"/>
    <w:rsid w:val="00583960"/>
    <w:rsid w:val="005843C6"/>
    <w:rsid w:val="0058463D"/>
    <w:rsid w:val="00586F43"/>
    <w:rsid w:val="0059043F"/>
    <w:rsid w:val="00590DA7"/>
    <w:rsid w:val="005914E1"/>
    <w:rsid w:val="005917DA"/>
    <w:rsid w:val="0059431E"/>
    <w:rsid w:val="00595600"/>
    <w:rsid w:val="00595807"/>
    <w:rsid w:val="00595839"/>
    <w:rsid w:val="00595CD6"/>
    <w:rsid w:val="00596421"/>
    <w:rsid w:val="00597563"/>
    <w:rsid w:val="005A1246"/>
    <w:rsid w:val="005A13BF"/>
    <w:rsid w:val="005A16DB"/>
    <w:rsid w:val="005A311E"/>
    <w:rsid w:val="005A35D8"/>
    <w:rsid w:val="005A492E"/>
    <w:rsid w:val="005A5584"/>
    <w:rsid w:val="005A7ADC"/>
    <w:rsid w:val="005B0A6B"/>
    <w:rsid w:val="005B0E84"/>
    <w:rsid w:val="005B203F"/>
    <w:rsid w:val="005B2223"/>
    <w:rsid w:val="005B2993"/>
    <w:rsid w:val="005B42EC"/>
    <w:rsid w:val="005B4635"/>
    <w:rsid w:val="005B4801"/>
    <w:rsid w:val="005B5FE9"/>
    <w:rsid w:val="005B7C60"/>
    <w:rsid w:val="005B7D5E"/>
    <w:rsid w:val="005B7E77"/>
    <w:rsid w:val="005C0330"/>
    <w:rsid w:val="005C0474"/>
    <w:rsid w:val="005C0F81"/>
    <w:rsid w:val="005C3537"/>
    <w:rsid w:val="005C47D0"/>
    <w:rsid w:val="005C65F2"/>
    <w:rsid w:val="005C6B93"/>
    <w:rsid w:val="005C71BD"/>
    <w:rsid w:val="005C7A20"/>
    <w:rsid w:val="005C7E17"/>
    <w:rsid w:val="005D18D2"/>
    <w:rsid w:val="005D4390"/>
    <w:rsid w:val="005D4824"/>
    <w:rsid w:val="005D4C72"/>
    <w:rsid w:val="005D55E8"/>
    <w:rsid w:val="005D5D18"/>
    <w:rsid w:val="005D6CCF"/>
    <w:rsid w:val="005E16E1"/>
    <w:rsid w:val="005E1BFF"/>
    <w:rsid w:val="005E2BC0"/>
    <w:rsid w:val="005E2FCC"/>
    <w:rsid w:val="005E31F1"/>
    <w:rsid w:val="005E4033"/>
    <w:rsid w:val="005E5270"/>
    <w:rsid w:val="005E53D9"/>
    <w:rsid w:val="005E5FA9"/>
    <w:rsid w:val="005E602B"/>
    <w:rsid w:val="005E6E82"/>
    <w:rsid w:val="005F058A"/>
    <w:rsid w:val="005F0F0C"/>
    <w:rsid w:val="005F1FFE"/>
    <w:rsid w:val="005F36C3"/>
    <w:rsid w:val="005F3A5B"/>
    <w:rsid w:val="005F4128"/>
    <w:rsid w:val="005F562F"/>
    <w:rsid w:val="005F6054"/>
    <w:rsid w:val="005F6D91"/>
    <w:rsid w:val="005F7F9C"/>
    <w:rsid w:val="00601F7F"/>
    <w:rsid w:val="006044F1"/>
    <w:rsid w:val="006048BE"/>
    <w:rsid w:val="00604A8A"/>
    <w:rsid w:val="00604D8F"/>
    <w:rsid w:val="00604F1F"/>
    <w:rsid w:val="00605D90"/>
    <w:rsid w:val="00606001"/>
    <w:rsid w:val="0060628B"/>
    <w:rsid w:val="00606420"/>
    <w:rsid w:val="00606737"/>
    <w:rsid w:val="006078F4"/>
    <w:rsid w:val="00607F07"/>
    <w:rsid w:val="00612460"/>
    <w:rsid w:val="0061440C"/>
    <w:rsid w:val="006144E1"/>
    <w:rsid w:val="00616A0D"/>
    <w:rsid w:val="00617764"/>
    <w:rsid w:val="00620FC5"/>
    <w:rsid w:val="00622FB6"/>
    <w:rsid w:val="00623A68"/>
    <w:rsid w:val="0062400A"/>
    <w:rsid w:val="00624631"/>
    <w:rsid w:val="006255A2"/>
    <w:rsid w:val="00625641"/>
    <w:rsid w:val="00626CAA"/>
    <w:rsid w:val="00626FBC"/>
    <w:rsid w:val="00627FA9"/>
    <w:rsid w:val="00630178"/>
    <w:rsid w:val="00630F74"/>
    <w:rsid w:val="00631B55"/>
    <w:rsid w:val="00632DFB"/>
    <w:rsid w:val="00632FB0"/>
    <w:rsid w:val="00634F29"/>
    <w:rsid w:val="0063546C"/>
    <w:rsid w:val="006358BF"/>
    <w:rsid w:val="00636B11"/>
    <w:rsid w:val="00636DD1"/>
    <w:rsid w:val="00636E39"/>
    <w:rsid w:val="00640C96"/>
    <w:rsid w:val="006418EC"/>
    <w:rsid w:val="00641C29"/>
    <w:rsid w:val="00641EAF"/>
    <w:rsid w:val="00641F25"/>
    <w:rsid w:val="006422F3"/>
    <w:rsid w:val="00642446"/>
    <w:rsid w:val="00642E22"/>
    <w:rsid w:val="00643875"/>
    <w:rsid w:val="0064458C"/>
    <w:rsid w:val="00644BA6"/>
    <w:rsid w:val="00645D9F"/>
    <w:rsid w:val="00646BDF"/>
    <w:rsid w:val="00647F30"/>
    <w:rsid w:val="0065080D"/>
    <w:rsid w:val="00650BF3"/>
    <w:rsid w:val="00651B69"/>
    <w:rsid w:val="00654C48"/>
    <w:rsid w:val="006554F5"/>
    <w:rsid w:val="00655A5D"/>
    <w:rsid w:val="00655DFA"/>
    <w:rsid w:val="00656247"/>
    <w:rsid w:val="00657729"/>
    <w:rsid w:val="00661557"/>
    <w:rsid w:val="00662E1E"/>
    <w:rsid w:val="00663AE4"/>
    <w:rsid w:val="006645CE"/>
    <w:rsid w:val="006648CD"/>
    <w:rsid w:val="00664CF8"/>
    <w:rsid w:val="006652A5"/>
    <w:rsid w:val="00665881"/>
    <w:rsid w:val="00666366"/>
    <w:rsid w:val="00666D82"/>
    <w:rsid w:val="00666E64"/>
    <w:rsid w:val="00671209"/>
    <w:rsid w:val="0067210F"/>
    <w:rsid w:val="006727B3"/>
    <w:rsid w:val="00673D83"/>
    <w:rsid w:val="006741F5"/>
    <w:rsid w:val="00674470"/>
    <w:rsid w:val="00674674"/>
    <w:rsid w:val="00674F9F"/>
    <w:rsid w:val="0067656B"/>
    <w:rsid w:val="00676F9F"/>
    <w:rsid w:val="00677FC7"/>
    <w:rsid w:val="00680898"/>
    <w:rsid w:val="00680F5E"/>
    <w:rsid w:val="0068122A"/>
    <w:rsid w:val="00681F76"/>
    <w:rsid w:val="00681FA3"/>
    <w:rsid w:val="00684249"/>
    <w:rsid w:val="00684E44"/>
    <w:rsid w:val="006862D7"/>
    <w:rsid w:val="006862E1"/>
    <w:rsid w:val="006866FC"/>
    <w:rsid w:val="00687E85"/>
    <w:rsid w:val="00691619"/>
    <w:rsid w:val="00694392"/>
    <w:rsid w:val="006949A6"/>
    <w:rsid w:val="00695376"/>
    <w:rsid w:val="006961A0"/>
    <w:rsid w:val="0069659E"/>
    <w:rsid w:val="00696E4B"/>
    <w:rsid w:val="006A0808"/>
    <w:rsid w:val="006A0A1C"/>
    <w:rsid w:val="006A1375"/>
    <w:rsid w:val="006A25E0"/>
    <w:rsid w:val="006A261E"/>
    <w:rsid w:val="006A2683"/>
    <w:rsid w:val="006A3184"/>
    <w:rsid w:val="006A341C"/>
    <w:rsid w:val="006A3A93"/>
    <w:rsid w:val="006A43C9"/>
    <w:rsid w:val="006A4A6A"/>
    <w:rsid w:val="006A54BB"/>
    <w:rsid w:val="006A6D16"/>
    <w:rsid w:val="006A7524"/>
    <w:rsid w:val="006A79A9"/>
    <w:rsid w:val="006B0CFB"/>
    <w:rsid w:val="006B0FE2"/>
    <w:rsid w:val="006B197F"/>
    <w:rsid w:val="006B2234"/>
    <w:rsid w:val="006B2474"/>
    <w:rsid w:val="006B2BA0"/>
    <w:rsid w:val="006B2FC9"/>
    <w:rsid w:val="006B348F"/>
    <w:rsid w:val="006B3DAF"/>
    <w:rsid w:val="006B3E25"/>
    <w:rsid w:val="006B4BDF"/>
    <w:rsid w:val="006B5300"/>
    <w:rsid w:val="006B7566"/>
    <w:rsid w:val="006C0ED6"/>
    <w:rsid w:val="006C0F13"/>
    <w:rsid w:val="006C209E"/>
    <w:rsid w:val="006C300C"/>
    <w:rsid w:val="006C3727"/>
    <w:rsid w:val="006C4C69"/>
    <w:rsid w:val="006C752E"/>
    <w:rsid w:val="006C7B5C"/>
    <w:rsid w:val="006C7DAA"/>
    <w:rsid w:val="006D0910"/>
    <w:rsid w:val="006D0A54"/>
    <w:rsid w:val="006D0D4F"/>
    <w:rsid w:val="006D0EFA"/>
    <w:rsid w:val="006D16FA"/>
    <w:rsid w:val="006D292A"/>
    <w:rsid w:val="006D2E75"/>
    <w:rsid w:val="006D35AA"/>
    <w:rsid w:val="006D3901"/>
    <w:rsid w:val="006D43FD"/>
    <w:rsid w:val="006D570C"/>
    <w:rsid w:val="006D5EB5"/>
    <w:rsid w:val="006D731E"/>
    <w:rsid w:val="006D7C21"/>
    <w:rsid w:val="006E1A1C"/>
    <w:rsid w:val="006E4B75"/>
    <w:rsid w:val="006E4EF2"/>
    <w:rsid w:val="006E5064"/>
    <w:rsid w:val="006E7C32"/>
    <w:rsid w:val="006F0C10"/>
    <w:rsid w:val="006F155C"/>
    <w:rsid w:val="006F1855"/>
    <w:rsid w:val="006F23F4"/>
    <w:rsid w:val="006F293A"/>
    <w:rsid w:val="006F3315"/>
    <w:rsid w:val="006F371B"/>
    <w:rsid w:val="006F4777"/>
    <w:rsid w:val="006F4D44"/>
    <w:rsid w:val="006F514E"/>
    <w:rsid w:val="006F5322"/>
    <w:rsid w:val="006F5A07"/>
    <w:rsid w:val="006F65FE"/>
    <w:rsid w:val="006F6D2D"/>
    <w:rsid w:val="006F7B8C"/>
    <w:rsid w:val="006F7B94"/>
    <w:rsid w:val="0070007B"/>
    <w:rsid w:val="007001DE"/>
    <w:rsid w:val="0070123A"/>
    <w:rsid w:val="007017DD"/>
    <w:rsid w:val="007018B3"/>
    <w:rsid w:val="00701D0A"/>
    <w:rsid w:val="00701ECC"/>
    <w:rsid w:val="0070296B"/>
    <w:rsid w:val="0070386E"/>
    <w:rsid w:val="00703CB3"/>
    <w:rsid w:val="00703EF2"/>
    <w:rsid w:val="007055E8"/>
    <w:rsid w:val="007058B6"/>
    <w:rsid w:val="00705DA9"/>
    <w:rsid w:val="00707E14"/>
    <w:rsid w:val="0071167D"/>
    <w:rsid w:val="00712DAB"/>
    <w:rsid w:val="0071362D"/>
    <w:rsid w:val="00714A12"/>
    <w:rsid w:val="0071546D"/>
    <w:rsid w:val="007154F5"/>
    <w:rsid w:val="00716468"/>
    <w:rsid w:val="007211D5"/>
    <w:rsid w:val="007217B4"/>
    <w:rsid w:val="00721D77"/>
    <w:rsid w:val="0072317B"/>
    <w:rsid w:val="00725F56"/>
    <w:rsid w:val="007264CD"/>
    <w:rsid w:val="0072774C"/>
    <w:rsid w:val="00730929"/>
    <w:rsid w:val="00731A46"/>
    <w:rsid w:val="00731C59"/>
    <w:rsid w:val="007326C2"/>
    <w:rsid w:val="00733CAB"/>
    <w:rsid w:val="007359CF"/>
    <w:rsid w:val="007366BD"/>
    <w:rsid w:val="007375CA"/>
    <w:rsid w:val="00740421"/>
    <w:rsid w:val="00741DA6"/>
    <w:rsid w:val="00742609"/>
    <w:rsid w:val="00743059"/>
    <w:rsid w:val="007438AB"/>
    <w:rsid w:val="00744E49"/>
    <w:rsid w:val="00745CA3"/>
    <w:rsid w:val="00746833"/>
    <w:rsid w:val="0074713A"/>
    <w:rsid w:val="00747788"/>
    <w:rsid w:val="00747E28"/>
    <w:rsid w:val="007500D6"/>
    <w:rsid w:val="007518CB"/>
    <w:rsid w:val="0075264B"/>
    <w:rsid w:val="007536E4"/>
    <w:rsid w:val="00754E4D"/>
    <w:rsid w:val="00755694"/>
    <w:rsid w:val="007569DB"/>
    <w:rsid w:val="00756C07"/>
    <w:rsid w:val="00756E88"/>
    <w:rsid w:val="007606A3"/>
    <w:rsid w:val="007611A5"/>
    <w:rsid w:val="00761724"/>
    <w:rsid w:val="0076307A"/>
    <w:rsid w:val="00763148"/>
    <w:rsid w:val="00763473"/>
    <w:rsid w:val="00763861"/>
    <w:rsid w:val="00763BDD"/>
    <w:rsid w:val="00763DF0"/>
    <w:rsid w:val="00763F4A"/>
    <w:rsid w:val="0076612B"/>
    <w:rsid w:val="00766186"/>
    <w:rsid w:val="00766A05"/>
    <w:rsid w:val="00767498"/>
    <w:rsid w:val="007677C0"/>
    <w:rsid w:val="00767ACB"/>
    <w:rsid w:val="007704B5"/>
    <w:rsid w:val="00771CAD"/>
    <w:rsid w:val="0077268B"/>
    <w:rsid w:val="00774347"/>
    <w:rsid w:val="007745D6"/>
    <w:rsid w:val="00775AA5"/>
    <w:rsid w:val="0077656F"/>
    <w:rsid w:val="0077698E"/>
    <w:rsid w:val="00777ACB"/>
    <w:rsid w:val="00777D15"/>
    <w:rsid w:val="00780AF5"/>
    <w:rsid w:val="007810BE"/>
    <w:rsid w:val="00782387"/>
    <w:rsid w:val="0078318C"/>
    <w:rsid w:val="00784792"/>
    <w:rsid w:val="00785558"/>
    <w:rsid w:val="00786DD6"/>
    <w:rsid w:val="007904D9"/>
    <w:rsid w:val="00790C77"/>
    <w:rsid w:val="007917E2"/>
    <w:rsid w:val="00792961"/>
    <w:rsid w:val="0079395B"/>
    <w:rsid w:val="00794820"/>
    <w:rsid w:val="007949D9"/>
    <w:rsid w:val="00794ACC"/>
    <w:rsid w:val="00794FFD"/>
    <w:rsid w:val="00796AFE"/>
    <w:rsid w:val="00796B31"/>
    <w:rsid w:val="007977B3"/>
    <w:rsid w:val="007A020D"/>
    <w:rsid w:val="007A3DC3"/>
    <w:rsid w:val="007A4189"/>
    <w:rsid w:val="007A41B7"/>
    <w:rsid w:val="007A4F45"/>
    <w:rsid w:val="007A63DB"/>
    <w:rsid w:val="007A739B"/>
    <w:rsid w:val="007B0B40"/>
    <w:rsid w:val="007B1E0F"/>
    <w:rsid w:val="007B246E"/>
    <w:rsid w:val="007B2791"/>
    <w:rsid w:val="007B454A"/>
    <w:rsid w:val="007B680F"/>
    <w:rsid w:val="007B7335"/>
    <w:rsid w:val="007B7B99"/>
    <w:rsid w:val="007C0846"/>
    <w:rsid w:val="007C2EC9"/>
    <w:rsid w:val="007C3472"/>
    <w:rsid w:val="007C3FB0"/>
    <w:rsid w:val="007C40C0"/>
    <w:rsid w:val="007C43CD"/>
    <w:rsid w:val="007C5768"/>
    <w:rsid w:val="007C5DB2"/>
    <w:rsid w:val="007C6032"/>
    <w:rsid w:val="007C63D4"/>
    <w:rsid w:val="007D09FF"/>
    <w:rsid w:val="007D139A"/>
    <w:rsid w:val="007D1493"/>
    <w:rsid w:val="007D157F"/>
    <w:rsid w:val="007D1699"/>
    <w:rsid w:val="007D1B6F"/>
    <w:rsid w:val="007D2CB2"/>
    <w:rsid w:val="007D3D91"/>
    <w:rsid w:val="007D4827"/>
    <w:rsid w:val="007D66DB"/>
    <w:rsid w:val="007D7054"/>
    <w:rsid w:val="007D7A69"/>
    <w:rsid w:val="007D7FE6"/>
    <w:rsid w:val="007E01B5"/>
    <w:rsid w:val="007E04F1"/>
    <w:rsid w:val="007E086A"/>
    <w:rsid w:val="007E1C6F"/>
    <w:rsid w:val="007E2593"/>
    <w:rsid w:val="007E41FE"/>
    <w:rsid w:val="007E4F28"/>
    <w:rsid w:val="007E6001"/>
    <w:rsid w:val="007E61E5"/>
    <w:rsid w:val="007E67E2"/>
    <w:rsid w:val="007E74DF"/>
    <w:rsid w:val="007E7C39"/>
    <w:rsid w:val="007F111E"/>
    <w:rsid w:val="007F27FE"/>
    <w:rsid w:val="007F2991"/>
    <w:rsid w:val="007F2C9F"/>
    <w:rsid w:val="007F2E1B"/>
    <w:rsid w:val="007F357A"/>
    <w:rsid w:val="007F7691"/>
    <w:rsid w:val="007F7AA3"/>
    <w:rsid w:val="00801454"/>
    <w:rsid w:val="00801E29"/>
    <w:rsid w:val="00802654"/>
    <w:rsid w:val="0080365C"/>
    <w:rsid w:val="0080441C"/>
    <w:rsid w:val="0080480D"/>
    <w:rsid w:val="008057C1"/>
    <w:rsid w:val="00805C06"/>
    <w:rsid w:val="00806326"/>
    <w:rsid w:val="008069EA"/>
    <w:rsid w:val="00806EA2"/>
    <w:rsid w:val="00807644"/>
    <w:rsid w:val="00807770"/>
    <w:rsid w:val="00807779"/>
    <w:rsid w:val="00807A4C"/>
    <w:rsid w:val="00807ACA"/>
    <w:rsid w:val="00810254"/>
    <w:rsid w:val="00810F68"/>
    <w:rsid w:val="00810FAC"/>
    <w:rsid w:val="00811CAF"/>
    <w:rsid w:val="00812BE8"/>
    <w:rsid w:val="0081608F"/>
    <w:rsid w:val="008203DC"/>
    <w:rsid w:val="00820D6A"/>
    <w:rsid w:val="00822780"/>
    <w:rsid w:val="00822EEA"/>
    <w:rsid w:val="00823BF0"/>
    <w:rsid w:val="00823D98"/>
    <w:rsid w:val="0082509B"/>
    <w:rsid w:val="008259C7"/>
    <w:rsid w:val="008264DC"/>
    <w:rsid w:val="00827062"/>
    <w:rsid w:val="0082767F"/>
    <w:rsid w:val="008306B4"/>
    <w:rsid w:val="00831CC7"/>
    <w:rsid w:val="00832355"/>
    <w:rsid w:val="008324F6"/>
    <w:rsid w:val="008327E4"/>
    <w:rsid w:val="0083352E"/>
    <w:rsid w:val="00833980"/>
    <w:rsid w:val="00833A03"/>
    <w:rsid w:val="008350A3"/>
    <w:rsid w:val="0083596B"/>
    <w:rsid w:val="00835B79"/>
    <w:rsid w:val="00835DCF"/>
    <w:rsid w:val="00836F81"/>
    <w:rsid w:val="008413A5"/>
    <w:rsid w:val="0084325D"/>
    <w:rsid w:val="00843428"/>
    <w:rsid w:val="008434BC"/>
    <w:rsid w:val="00843B8F"/>
    <w:rsid w:val="00844825"/>
    <w:rsid w:val="00844F1E"/>
    <w:rsid w:val="008451EE"/>
    <w:rsid w:val="008454DA"/>
    <w:rsid w:val="008457C3"/>
    <w:rsid w:val="00845920"/>
    <w:rsid w:val="00847694"/>
    <w:rsid w:val="0084776C"/>
    <w:rsid w:val="008518C1"/>
    <w:rsid w:val="00851B05"/>
    <w:rsid w:val="00852716"/>
    <w:rsid w:val="008532CD"/>
    <w:rsid w:val="008535A0"/>
    <w:rsid w:val="00854140"/>
    <w:rsid w:val="00854744"/>
    <w:rsid w:val="008558A4"/>
    <w:rsid w:val="00856A59"/>
    <w:rsid w:val="00857BE1"/>
    <w:rsid w:val="008602EA"/>
    <w:rsid w:val="00860E1A"/>
    <w:rsid w:val="00862494"/>
    <w:rsid w:val="0086290E"/>
    <w:rsid w:val="00863358"/>
    <w:rsid w:val="0087086D"/>
    <w:rsid w:val="00870A22"/>
    <w:rsid w:val="00871CEC"/>
    <w:rsid w:val="008724AF"/>
    <w:rsid w:val="0087268C"/>
    <w:rsid w:val="0087316B"/>
    <w:rsid w:val="008757A5"/>
    <w:rsid w:val="00876958"/>
    <w:rsid w:val="00876EBE"/>
    <w:rsid w:val="00881E95"/>
    <w:rsid w:val="008823FE"/>
    <w:rsid w:val="00883414"/>
    <w:rsid w:val="008835BE"/>
    <w:rsid w:val="00884353"/>
    <w:rsid w:val="00884831"/>
    <w:rsid w:val="00884BA8"/>
    <w:rsid w:val="008908AB"/>
    <w:rsid w:val="008909F7"/>
    <w:rsid w:val="0089103B"/>
    <w:rsid w:val="008912D7"/>
    <w:rsid w:val="00891C07"/>
    <w:rsid w:val="00891CD7"/>
    <w:rsid w:val="00891F5C"/>
    <w:rsid w:val="00891F7C"/>
    <w:rsid w:val="0089218F"/>
    <w:rsid w:val="00892B48"/>
    <w:rsid w:val="00892EFB"/>
    <w:rsid w:val="0089634F"/>
    <w:rsid w:val="008965D7"/>
    <w:rsid w:val="00897193"/>
    <w:rsid w:val="00897666"/>
    <w:rsid w:val="008A24F4"/>
    <w:rsid w:val="008A4D25"/>
    <w:rsid w:val="008A5524"/>
    <w:rsid w:val="008A6269"/>
    <w:rsid w:val="008A797F"/>
    <w:rsid w:val="008B0479"/>
    <w:rsid w:val="008B0504"/>
    <w:rsid w:val="008B14DE"/>
    <w:rsid w:val="008B18D0"/>
    <w:rsid w:val="008B2463"/>
    <w:rsid w:val="008B491A"/>
    <w:rsid w:val="008B6F28"/>
    <w:rsid w:val="008B72FA"/>
    <w:rsid w:val="008B74AF"/>
    <w:rsid w:val="008B77E1"/>
    <w:rsid w:val="008B79BB"/>
    <w:rsid w:val="008B7A00"/>
    <w:rsid w:val="008B7A77"/>
    <w:rsid w:val="008C2145"/>
    <w:rsid w:val="008C2976"/>
    <w:rsid w:val="008C299A"/>
    <w:rsid w:val="008C2AF1"/>
    <w:rsid w:val="008C3716"/>
    <w:rsid w:val="008C37FC"/>
    <w:rsid w:val="008C4E57"/>
    <w:rsid w:val="008C632E"/>
    <w:rsid w:val="008C72C4"/>
    <w:rsid w:val="008D0D6B"/>
    <w:rsid w:val="008D2B29"/>
    <w:rsid w:val="008D31E4"/>
    <w:rsid w:val="008D333C"/>
    <w:rsid w:val="008D386C"/>
    <w:rsid w:val="008D5643"/>
    <w:rsid w:val="008D5B05"/>
    <w:rsid w:val="008E0166"/>
    <w:rsid w:val="008E1FB5"/>
    <w:rsid w:val="008E28DE"/>
    <w:rsid w:val="008E3062"/>
    <w:rsid w:val="008E3709"/>
    <w:rsid w:val="008E3FDC"/>
    <w:rsid w:val="008E42FD"/>
    <w:rsid w:val="008E4373"/>
    <w:rsid w:val="008E54EE"/>
    <w:rsid w:val="008E56D5"/>
    <w:rsid w:val="008E60E4"/>
    <w:rsid w:val="008E63E3"/>
    <w:rsid w:val="008E7AB9"/>
    <w:rsid w:val="008F1923"/>
    <w:rsid w:val="008F3259"/>
    <w:rsid w:val="008F3591"/>
    <w:rsid w:val="008F4142"/>
    <w:rsid w:val="008F49C7"/>
    <w:rsid w:val="0090017F"/>
    <w:rsid w:val="00901F3A"/>
    <w:rsid w:val="00902AC6"/>
    <w:rsid w:val="00902E61"/>
    <w:rsid w:val="0090310D"/>
    <w:rsid w:val="00903297"/>
    <w:rsid w:val="00904101"/>
    <w:rsid w:val="009043EB"/>
    <w:rsid w:val="00904A88"/>
    <w:rsid w:val="00904FE8"/>
    <w:rsid w:val="009077EC"/>
    <w:rsid w:val="00907ECC"/>
    <w:rsid w:val="00910BF5"/>
    <w:rsid w:val="0091202B"/>
    <w:rsid w:val="00912795"/>
    <w:rsid w:val="009134BB"/>
    <w:rsid w:val="00915C1A"/>
    <w:rsid w:val="00917745"/>
    <w:rsid w:val="00917C83"/>
    <w:rsid w:val="009201BD"/>
    <w:rsid w:val="00921325"/>
    <w:rsid w:val="009216AE"/>
    <w:rsid w:val="00921CC9"/>
    <w:rsid w:val="00922C05"/>
    <w:rsid w:val="009233C4"/>
    <w:rsid w:val="00923D25"/>
    <w:rsid w:val="00924430"/>
    <w:rsid w:val="00924D4B"/>
    <w:rsid w:val="00925E52"/>
    <w:rsid w:val="00926C6B"/>
    <w:rsid w:val="009271C9"/>
    <w:rsid w:val="009300BC"/>
    <w:rsid w:val="00930F87"/>
    <w:rsid w:val="0093175A"/>
    <w:rsid w:val="00931B14"/>
    <w:rsid w:val="009325C1"/>
    <w:rsid w:val="009331BE"/>
    <w:rsid w:val="00935833"/>
    <w:rsid w:val="00936ABF"/>
    <w:rsid w:val="00936DAC"/>
    <w:rsid w:val="0094046A"/>
    <w:rsid w:val="0094110F"/>
    <w:rsid w:val="00941DA9"/>
    <w:rsid w:val="00941DCC"/>
    <w:rsid w:val="00943CD1"/>
    <w:rsid w:val="009449A8"/>
    <w:rsid w:val="0094721A"/>
    <w:rsid w:val="009501DD"/>
    <w:rsid w:val="00950868"/>
    <w:rsid w:val="00951080"/>
    <w:rsid w:val="009511ED"/>
    <w:rsid w:val="00952592"/>
    <w:rsid w:val="00954A70"/>
    <w:rsid w:val="009561CB"/>
    <w:rsid w:val="009576D7"/>
    <w:rsid w:val="00957EBB"/>
    <w:rsid w:val="0096119D"/>
    <w:rsid w:val="009611D8"/>
    <w:rsid w:val="00961DFD"/>
    <w:rsid w:val="009666E9"/>
    <w:rsid w:val="009668B2"/>
    <w:rsid w:val="00966CEB"/>
    <w:rsid w:val="00967311"/>
    <w:rsid w:val="0096746A"/>
    <w:rsid w:val="00967548"/>
    <w:rsid w:val="00967AA2"/>
    <w:rsid w:val="009702D8"/>
    <w:rsid w:val="00971B38"/>
    <w:rsid w:val="00973017"/>
    <w:rsid w:val="00974646"/>
    <w:rsid w:val="009754FA"/>
    <w:rsid w:val="0097641D"/>
    <w:rsid w:val="00977ED0"/>
    <w:rsid w:val="00977F40"/>
    <w:rsid w:val="00981309"/>
    <w:rsid w:val="00981624"/>
    <w:rsid w:val="0098214B"/>
    <w:rsid w:val="00982461"/>
    <w:rsid w:val="009839FF"/>
    <w:rsid w:val="0098414A"/>
    <w:rsid w:val="009852FA"/>
    <w:rsid w:val="00985524"/>
    <w:rsid w:val="00985E24"/>
    <w:rsid w:val="00985FCB"/>
    <w:rsid w:val="0098674D"/>
    <w:rsid w:val="00986761"/>
    <w:rsid w:val="00990500"/>
    <w:rsid w:val="00990C39"/>
    <w:rsid w:val="0099106C"/>
    <w:rsid w:val="00992A04"/>
    <w:rsid w:val="009943A8"/>
    <w:rsid w:val="00994E9F"/>
    <w:rsid w:val="0099573B"/>
    <w:rsid w:val="00996F97"/>
    <w:rsid w:val="00997E8D"/>
    <w:rsid w:val="009A0E69"/>
    <w:rsid w:val="009A16C4"/>
    <w:rsid w:val="009A2494"/>
    <w:rsid w:val="009A37CA"/>
    <w:rsid w:val="009A3AD8"/>
    <w:rsid w:val="009A41CC"/>
    <w:rsid w:val="009A4B5D"/>
    <w:rsid w:val="009A5F83"/>
    <w:rsid w:val="009B0F4F"/>
    <w:rsid w:val="009B2621"/>
    <w:rsid w:val="009B3751"/>
    <w:rsid w:val="009B4D09"/>
    <w:rsid w:val="009B5B5A"/>
    <w:rsid w:val="009B6057"/>
    <w:rsid w:val="009C00E0"/>
    <w:rsid w:val="009C02F3"/>
    <w:rsid w:val="009C0FF0"/>
    <w:rsid w:val="009C1E15"/>
    <w:rsid w:val="009C4153"/>
    <w:rsid w:val="009C5A5E"/>
    <w:rsid w:val="009C6FF8"/>
    <w:rsid w:val="009D184E"/>
    <w:rsid w:val="009D1999"/>
    <w:rsid w:val="009D2475"/>
    <w:rsid w:val="009D38F9"/>
    <w:rsid w:val="009D510B"/>
    <w:rsid w:val="009D5304"/>
    <w:rsid w:val="009D5B41"/>
    <w:rsid w:val="009D7BB5"/>
    <w:rsid w:val="009E14FE"/>
    <w:rsid w:val="009E2865"/>
    <w:rsid w:val="009E318A"/>
    <w:rsid w:val="009E4882"/>
    <w:rsid w:val="009E4C64"/>
    <w:rsid w:val="009E54FF"/>
    <w:rsid w:val="009E6B9D"/>
    <w:rsid w:val="009E7FF7"/>
    <w:rsid w:val="009F056B"/>
    <w:rsid w:val="009F086F"/>
    <w:rsid w:val="009F136F"/>
    <w:rsid w:val="009F14A9"/>
    <w:rsid w:val="009F166D"/>
    <w:rsid w:val="009F18A6"/>
    <w:rsid w:val="009F1ED9"/>
    <w:rsid w:val="009F29B3"/>
    <w:rsid w:val="009F4820"/>
    <w:rsid w:val="009F57AD"/>
    <w:rsid w:val="009F5DB9"/>
    <w:rsid w:val="009F5E55"/>
    <w:rsid w:val="009F621F"/>
    <w:rsid w:val="00A00554"/>
    <w:rsid w:val="00A00A33"/>
    <w:rsid w:val="00A01CD1"/>
    <w:rsid w:val="00A030EC"/>
    <w:rsid w:val="00A067C1"/>
    <w:rsid w:val="00A067C2"/>
    <w:rsid w:val="00A06A7E"/>
    <w:rsid w:val="00A1031F"/>
    <w:rsid w:val="00A1074D"/>
    <w:rsid w:val="00A116B9"/>
    <w:rsid w:val="00A11E99"/>
    <w:rsid w:val="00A141F4"/>
    <w:rsid w:val="00A15609"/>
    <w:rsid w:val="00A15755"/>
    <w:rsid w:val="00A16A5D"/>
    <w:rsid w:val="00A17CE4"/>
    <w:rsid w:val="00A21572"/>
    <w:rsid w:val="00A21C26"/>
    <w:rsid w:val="00A2362D"/>
    <w:rsid w:val="00A24017"/>
    <w:rsid w:val="00A26240"/>
    <w:rsid w:val="00A26A6B"/>
    <w:rsid w:val="00A26AB6"/>
    <w:rsid w:val="00A27BC3"/>
    <w:rsid w:val="00A27ED7"/>
    <w:rsid w:val="00A3002B"/>
    <w:rsid w:val="00A30164"/>
    <w:rsid w:val="00A304E3"/>
    <w:rsid w:val="00A3067D"/>
    <w:rsid w:val="00A30FCF"/>
    <w:rsid w:val="00A31802"/>
    <w:rsid w:val="00A320B9"/>
    <w:rsid w:val="00A3287A"/>
    <w:rsid w:val="00A34179"/>
    <w:rsid w:val="00A35C6E"/>
    <w:rsid w:val="00A35E1E"/>
    <w:rsid w:val="00A35EC2"/>
    <w:rsid w:val="00A369E8"/>
    <w:rsid w:val="00A40B71"/>
    <w:rsid w:val="00A4131C"/>
    <w:rsid w:val="00A43525"/>
    <w:rsid w:val="00A43CC6"/>
    <w:rsid w:val="00A4464E"/>
    <w:rsid w:val="00A45AB3"/>
    <w:rsid w:val="00A46534"/>
    <w:rsid w:val="00A46EDB"/>
    <w:rsid w:val="00A524D2"/>
    <w:rsid w:val="00A52FFB"/>
    <w:rsid w:val="00A54405"/>
    <w:rsid w:val="00A545E2"/>
    <w:rsid w:val="00A60B94"/>
    <w:rsid w:val="00A617B7"/>
    <w:rsid w:val="00A6190D"/>
    <w:rsid w:val="00A61A64"/>
    <w:rsid w:val="00A62549"/>
    <w:rsid w:val="00A634CB"/>
    <w:rsid w:val="00A6364B"/>
    <w:rsid w:val="00A6380C"/>
    <w:rsid w:val="00A63D19"/>
    <w:rsid w:val="00A64063"/>
    <w:rsid w:val="00A64CB7"/>
    <w:rsid w:val="00A65001"/>
    <w:rsid w:val="00A66861"/>
    <w:rsid w:val="00A66F7B"/>
    <w:rsid w:val="00A67799"/>
    <w:rsid w:val="00A70084"/>
    <w:rsid w:val="00A702B9"/>
    <w:rsid w:val="00A71F8F"/>
    <w:rsid w:val="00A725BD"/>
    <w:rsid w:val="00A73B53"/>
    <w:rsid w:val="00A7427C"/>
    <w:rsid w:val="00A761C7"/>
    <w:rsid w:val="00A76659"/>
    <w:rsid w:val="00A77C05"/>
    <w:rsid w:val="00A81890"/>
    <w:rsid w:val="00A82B1F"/>
    <w:rsid w:val="00A83BEE"/>
    <w:rsid w:val="00A850F7"/>
    <w:rsid w:val="00A87CBF"/>
    <w:rsid w:val="00A903F8"/>
    <w:rsid w:val="00A9099C"/>
    <w:rsid w:val="00A90E2E"/>
    <w:rsid w:val="00A92F42"/>
    <w:rsid w:val="00A93A1D"/>
    <w:rsid w:val="00A959DF"/>
    <w:rsid w:val="00A95BB1"/>
    <w:rsid w:val="00A96213"/>
    <w:rsid w:val="00A9634D"/>
    <w:rsid w:val="00A96BEE"/>
    <w:rsid w:val="00A97097"/>
    <w:rsid w:val="00A97585"/>
    <w:rsid w:val="00AA019F"/>
    <w:rsid w:val="00AA25FB"/>
    <w:rsid w:val="00AA2AE9"/>
    <w:rsid w:val="00AA3696"/>
    <w:rsid w:val="00AA3E5A"/>
    <w:rsid w:val="00AA4E59"/>
    <w:rsid w:val="00AA5409"/>
    <w:rsid w:val="00AA5F5E"/>
    <w:rsid w:val="00AA626B"/>
    <w:rsid w:val="00AA69E1"/>
    <w:rsid w:val="00AA733A"/>
    <w:rsid w:val="00AA7EA6"/>
    <w:rsid w:val="00AB0704"/>
    <w:rsid w:val="00AB0738"/>
    <w:rsid w:val="00AB10EE"/>
    <w:rsid w:val="00AB2CC7"/>
    <w:rsid w:val="00AB428A"/>
    <w:rsid w:val="00AB4B2D"/>
    <w:rsid w:val="00AB5746"/>
    <w:rsid w:val="00AB64A6"/>
    <w:rsid w:val="00AB7734"/>
    <w:rsid w:val="00AC1F7C"/>
    <w:rsid w:val="00AC1FB4"/>
    <w:rsid w:val="00AC297A"/>
    <w:rsid w:val="00AC4D20"/>
    <w:rsid w:val="00AC5555"/>
    <w:rsid w:val="00AC61BE"/>
    <w:rsid w:val="00AC6E05"/>
    <w:rsid w:val="00AC700E"/>
    <w:rsid w:val="00AC7EC9"/>
    <w:rsid w:val="00AD04E8"/>
    <w:rsid w:val="00AD09E0"/>
    <w:rsid w:val="00AD271C"/>
    <w:rsid w:val="00AD2CFE"/>
    <w:rsid w:val="00AD45F2"/>
    <w:rsid w:val="00AD47AF"/>
    <w:rsid w:val="00AD5DBA"/>
    <w:rsid w:val="00AD63C6"/>
    <w:rsid w:val="00AD6FF1"/>
    <w:rsid w:val="00AD7447"/>
    <w:rsid w:val="00AD7756"/>
    <w:rsid w:val="00AD7A02"/>
    <w:rsid w:val="00AD7D1A"/>
    <w:rsid w:val="00AE1464"/>
    <w:rsid w:val="00AE22DC"/>
    <w:rsid w:val="00AE3FC6"/>
    <w:rsid w:val="00AE4F70"/>
    <w:rsid w:val="00AE5070"/>
    <w:rsid w:val="00AE52D3"/>
    <w:rsid w:val="00AE6D9E"/>
    <w:rsid w:val="00AE710B"/>
    <w:rsid w:val="00AF0AA0"/>
    <w:rsid w:val="00AF0FA7"/>
    <w:rsid w:val="00AF11F5"/>
    <w:rsid w:val="00AF13A9"/>
    <w:rsid w:val="00AF19F3"/>
    <w:rsid w:val="00AF25E3"/>
    <w:rsid w:val="00AF3202"/>
    <w:rsid w:val="00AF419B"/>
    <w:rsid w:val="00AF5C14"/>
    <w:rsid w:val="00AF5D69"/>
    <w:rsid w:val="00AF7A6B"/>
    <w:rsid w:val="00B0079A"/>
    <w:rsid w:val="00B00D05"/>
    <w:rsid w:val="00B01B4D"/>
    <w:rsid w:val="00B01D9E"/>
    <w:rsid w:val="00B027E3"/>
    <w:rsid w:val="00B02A95"/>
    <w:rsid w:val="00B03275"/>
    <w:rsid w:val="00B03872"/>
    <w:rsid w:val="00B0480D"/>
    <w:rsid w:val="00B05743"/>
    <w:rsid w:val="00B05E46"/>
    <w:rsid w:val="00B06163"/>
    <w:rsid w:val="00B06E63"/>
    <w:rsid w:val="00B07455"/>
    <w:rsid w:val="00B109B7"/>
    <w:rsid w:val="00B10E88"/>
    <w:rsid w:val="00B117B6"/>
    <w:rsid w:val="00B11A6A"/>
    <w:rsid w:val="00B14EAF"/>
    <w:rsid w:val="00B17AA6"/>
    <w:rsid w:val="00B17D47"/>
    <w:rsid w:val="00B208BF"/>
    <w:rsid w:val="00B21264"/>
    <w:rsid w:val="00B2226C"/>
    <w:rsid w:val="00B23D2E"/>
    <w:rsid w:val="00B25772"/>
    <w:rsid w:val="00B25D7E"/>
    <w:rsid w:val="00B26821"/>
    <w:rsid w:val="00B26BC1"/>
    <w:rsid w:val="00B30266"/>
    <w:rsid w:val="00B30D9F"/>
    <w:rsid w:val="00B31035"/>
    <w:rsid w:val="00B3161C"/>
    <w:rsid w:val="00B32CB9"/>
    <w:rsid w:val="00B33746"/>
    <w:rsid w:val="00B33FD2"/>
    <w:rsid w:val="00B35CB4"/>
    <w:rsid w:val="00B36CCD"/>
    <w:rsid w:val="00B36FD7"/>
    <w:rsid w:val="00B37563"/>
    <w:rsid w:val="00B40561"/>
    <w:rsid w:val="00B40822"/>
    <w:rsid w:val="00B41326"/>
    <w:rsid w:val="00B41B79"/>
    <w:rsid w:val="00B4204B"/>
    <w:rsid w:val="00B42E3A"/>
    <w:rsid w:val="00B4592F"/>
    <w:rsid w:val="00B46583"/>
    <w:rsid w:val="00B5010C"/>
    <w:rsid w:val="00B506E6"/>
    <w:rsid w:val="00B509AF"/>
    <w:rsid w:val="00B51058"/>
    <w:rsid w:val="00B5110D"/>
    <w:rsid w:val="00B5123E"/>
    <w:rsid w:val="00B528FF"/>
    <w:rsid w:val="00B555BE"/>
    <w:rsid w:val="00B56558"/>
    <w:rsid w:val="00B5735B"/>
    <w:rsid w:val="00B57485"/>
    <w:rsid w:val="00B60B43"/>
    <w:rsid w:val="00B60B73"/>
    <w:rsid w:val="00B61366"/>
    <w:rsid w:val="00B632EA"/>
    <w:rsid w:val="00B633F0"/>
    <w:rsid w:val="00B63C1A"/>
    <w:rsid w:val="00B64084"/>
    <w:rsid w:val="00B644BC"/>
    <w:rsid w:val="00B64952"/>
    <w:rsid w:val="00B67F80"/>
    <w:rsid w:val="00B70082"/>
    <w:rsid w:val="00B70281"/>
    <w:rsid w:val="00B7094C"/>
    <w:rsid w:val="00B70CD2"/>
    <w:rsid w:val="00B71471"/>
    <w:rsid w:val="00B72BF6"/>
    <w:rsid w:val="00B72D80"/>
    <w:rsid w:val="00B73FE4"/>
    <w:rsid w:val="00B74294"/>
    <w:rsid w:val="00B76540"/>
    <w:rsid w:val="00B7671E"/>
    <w:rsid w:val="00B76DF9"/>
    <w:rsid w:val="00B77404"/>
    <w:rsid w:val="00B77797"/>
    <w:rsid w:val="00B7789B"/>
    <w:rsid w:val="00B81A23"/>
    <w:rsid w:val="00B81BB4"/>
    <w:rsid w:val="00B8339E"/>
    <w:rsid w:val="00B8353B"/>
    <w:rsid w:val="00B8389F"/>
    <w:rsid w:val="00B84441"/>
    <w:rsid w:val="00B84BE7"/>
    <w:rsid w:val="00B84D04"/>
    <w:rsid w:val="00B91943"/>
    <w:rsid w:val="00B91C30"/>
    <w:rsid w:val="00B91F90"/>
    <w:rsid w:val="00B92C3B"/>
    <w:rsid w:val="00B938C5"/>
    <w:rsid w:val="00B93E99"/>
    <w:rsid w:val="00B93F91"/>
    <w:rsid w:val="00B949D3"/>
    <w:rsid w:val="00BA0773"/>
    <w:rsid w:val="00BA0B39"/>
    <w:rsid w:val="00BA1071"/>
    <w:rsid w:val="00BA14B1"/>
    <w:rsid w:val="00BA2680"/>
    <w:rsid w:val="00BA2A24"/>
    <w:rsid w:val="00BA2D3C"/>
    <w:rsid w:val="00BA420E"/>
    <w:rsid w:val="00BA46E4"/>
    <w:rsid w:val="00BA48C0"/>
    <w:rsid w:val="00BA5900"/>
    <w:rsid w:val="00BA6D5D"/>
    <w:rsid w:val="00BB15BF"/>
    <w:rsid w:val="00BB16A7"/>
    <w:rsid w:val="00BB1FC2"/>
    <w:rsid w:val="00BB67FD"/>
    <w:rsid w:val="00BB6D8A"/>
    <w:rsid w:val="00BC0FDC"/>
    <w:rsid w:val="00BC13B6"/>
    <w:rsid w:val="00BC1439"/>
    <w:rsid w:val="00BC259B"/>
    <w:rsid w:val="00BC3518"/>
    <w:rsid w:val="00BC3840"/>
    <w:rsid w:val="00BC3F7E"/>
    <w:rsid w:val="00BC47B3"/>
    <w:rsid w:val="00BC4CBD"/>
    <w:rsid w:val="00BC6347"/>
    <w:rsid w:val="00BC66C8"/>
    <w:rsid w:val="00BC694C"/>
    <w:rsid w:val="00BC7A73"/>
    <w:rsid w:val="00BC7DB2"/>
    <w:rsid w:val="00BD2EBD"/>
    <w:rsid w:val="00BD2FED"/>
    <w:rsid w:val="00BD30AA"/>
    <w:rsid w:val="00BD38CE"/>
    <w:rsid w:val="00BD5739"/>
    <w:rsid w:val="00BD587E"/>
    <w:rsid w:val="00BD5F21"/>
    <w:rsid w:val="00BD6153"/>
    <w:rsid w:val="00BD6239"/>
    <w:rsid w:val="00BD7F19"/>
    <w:rsid w:val="00BE01C3"/>
    <w:rsid w:val="00BE05FC"/>
    <w:rsid w:val="00BE0B15"/>
    <w:rsid w:val="00BE0E57"/>
    <w:rsid w:val="00BE4BCF"/>
    <w:rsid w:val="00BE5C7F"/>
    <w:rsid w:val="00BE7351"/>
    <w:rsid w:val="00BF05EA"/>
    <w:rsid w:val="00BF1D6C"/>
    <w:rsid w:val="00BF21FB"/>
    <w:rsid w:val="00BF53C8"/>
    <w:rsid w:val="00BF5DDD"/>
    <w:rsid w:val="00BF7B0B"/>
    <w:rsid w:val="00C0165A"/>
    <w:rsid w:val="00C01AFA"/>
    <w:rsid w:val="00C01B06"/>
    <w:rsid w:val="00C01C37"/>
    <w:rsid w:val="00C01D9E"/>
    <w:rsid w:val="00C03104"/>
    <w:rsid w:val="00C03867"/>
    <w:rsid w:val="00C04699"/>
    <w:rsid w:val="00C04EDE"/>
    <w:rsid w:val="00C1042D"/>
    <w:rsid w:val="00C107E6"/>
    <w:rsid w:val="00C10938"/>
    <w:rsid w:val="00C114A3"/>
    <w:rsid w:val="00C11D0B"/>
    <w:rsid w:val="00C12139"/>
    <w:rsid w:val="00C1214C"/>
    <w:rsid w:val="00C14CB8"/>
    <w:rsid w:val="00C15A62"/>
    <w:rsid w:val="00C1735F"/>
    <w:rsid w:val="00C2050A"/>
    <w:rsid w:val="00C20548"/>
    <w:rsid w:val="00C21475"/>
    <w:rsid w:val="00C218B9"/>
    <w:rsid w:val="00C21B96"/>
    <w:rsid w:val="00C230DA"/>
    <w:rsid w:val="00C23621"/>
    <w:rsid w:val="00C23E19"/>
    <w:rsid w:val="00C24B47"/>
    <w:rsid w:val="00C25B69"/>
    <w:rsid w:val="00C25DC3"/>
    <w:rsid w:val="00C2654D"/>
    <w:rsid w:val="00C26742"/>
    <w:rsid w:val="00C2699D"/>
    <w:rsid w:val="00C270DD"/>
    <w:rsid w:val="00C27353"/>
    <w:rsid w:val="00C274F5"/>
    <w:rsid w:val="00C3033F"/>
    <w:rsid w:val="00C30545"/>
    <w:rsid w:val="00C319C1"/>
    <w:rsid w:val="00C3411A"/>
    <w:rsid w:val="00C348A1"/>
    <w:rsid w:val="00C348BC"/>
    <w:rsid w:val="00C364BF"/>
    <w:rsid w:val="00C3666B"/>
    <w:rsid w:val="00C36B10"/>
    <w:rsid w:val="00C36D6D"/>
    <w:rsid w:val="00C379CB"/>
    <w:rsid w:val="00C37E11"/>
    <w:rsid w:val="00C40C0B"/>
    <w:rsid w:val="00C427E0"/>
    <w:rsid w:val="00C455A6"/>
    <w:rsid w:val="00C455D8"/>
    <w:rsid w:val="00C45625"/>
    <w:rsid w:val="00C45E27"/>
    <w:rsid w:val="00C4717E"/>
    <w:rsid w:val="00C50C58"/>
    <w:rsid w:val="00C52ABE"/>
    <w:rsid w:val="00C52D51"/>
    <w:rsid w:val="00C53895"/>
    <w:rsid w:val="00C53EA3"/>
    <w:rsid w:val="00C53F38"/>
    <w:rsid w:val="00C542EF"/>
    <w:rsid w:val="00C5491B"/>
    <w:rsid w:val="00C557F2"/>
    <w:rsid w:val="00C55A96"/>
    <w:rsid w:val="00C55FC7"/>
    <w:rsid w:val="00C5601C"/>
    <w:rsid w:val="00C56A55"/>
    <w:rsid w:val="00C56BD8"/>
    <w:rsid w:val="00C56BF2"/>
    <w:rsid w:val="00C5732D"/>
    <w:rsid w:val="00C57377"/>
    <w:rsid w:val="00C611AB"/>
    <w:rsid w:val="00C61425"/>
    <w:rsid w:val="00C6247F"/>
    <w:rsid w:val="00C63B05"/>
    <w:rsid w:val="00C63C74"/>
    <w:rsid w:val="00C64B5D"/>
    <w:rsid w:val="00C64CF5"/>
    <w:rsid w:val="00C65013"/>
    <w:rsid w:val="00C65165"/>
    <w:rsid w:val="00C6680D"/>
    <w:rsid w:val="00C676A3"/>
    <w:rsid w:val="00C703FC"/>
    <w:rsid w:val="00C705B1"/>
    <w:rsid w:val="00C70813"/>
    <w:rsid w:val="00C70D5E"/>
    <w:rsid w:val="00C710FE"/>
    <w:rsid w:val="00C7152E"/>
    <w:rsid w:val="00C71BFF"/>
    <w:rsid w:val="00C736C2"/>
    <w:rsid w:val="00C74B22"/>
    <w:rsid w:val="00C75029"/>
    <w:rsid w:val="00C7747B"/>
    <w:rsid w:val="00C8042E"/>
    <w:rsid w:val="00C81DA0"/>
    <w:rsid w:val="00C82DE1"/>
    <w:rsid w:val="00C83945"/>
    <w:rsid w:val="00C84977"/>
    <w:rsid w:val="00C84B2E"/>
    <w:rsid w:val="00C84CBB"/>
    <w:rsid w:val="00C85D06"/>
    <w:rsid w:val="00C85FA8"/>
    <w:rsid w:val="00C864B8"/>
    <w:rsid w:val="00C87E84"/>
    <w:rsid w:val="00C91BBA"/>
    <w:rsid w:val="00C91FCC"/>
    <w:rsid w:val="00C92D90"/>
    <w:rsid w:val="00C93D0F"/>
    <w:rsid w:val="00C94EE0"/>
    <w:rsid w:val="00C95CF0"/>
    <w:rsid w:val="00C96992"/>
    <w:rsid w:val="00C973CF"/>
    <w:rsid w:val="00C97E4B"/>
    <w:rsid w:val="00CA05B7"/>
    <w:rsid w:val="00CA06A4"/>
    <w:rsid w:val="00CA0B9E"/>
    <w:rsid w:val="00CA0C68"/>
    <w:rsid w:val="00CA106B"/>
    <w:rsid w:val="00CA1560"/>
    <w:rsid w:val="00CA2497"/>
    <w:rsid w:val="00CA58E2"/>
    <w:rsid w:val="00CA6852"/>
    <w:rsid w:val="00CA7542"/>
    <w:rsid w:val="00CA7DD2"/>
    <w:rsid w:val="00CA7E3B"/>
    <w:rsid w:val="00CB393A"/>
    <w:rsid w:val="00CB39D0"/>
    <w:rsid w:val="00CB4A6E"/>
    <w:rsid w:val="00CB5462"/>
    <w:rsid w:val="00CB5B77"/>
    <w:rsid w:val="00CB5E1B"/>
    <w:rsid w:val="00CB645A"/>
    <w:rsid w:val="00CB6E93"/>
    <w:rsid w:val="00CB7661"/>
    <w:rsid w:val="00CB7A75"/>
    <w:rsid w:val="00CC1E0B"/>
    <w:rsid w:val="00CC2673"/>
    <w:rsid w:val="00CC493F"/>
    <w:rsid w:val="00CC6696"/>
    <w:rsid w:val="00CC7D10"/>
    <w:rsid w:val="00CD090E"/>
    <w:rsid w:val="00CD1930"/>
    <w:rsid w:val="00CD2E7C"/>
    <w:rsid w:val="00CD572C"/>
    <w:rsid w:val="00CD58BB"/>
    <w:rsid w:val="00CD6B2C"/>
    <w:rsid w:val="00CD7DCD"/>
    <w:rsid w:val="00CE08A2"/>
    <w:rsid w:val="00CE1460"/>
    <w:rsid w:val="00CE1537"/>
    <w:rsid w:val="00CE1FC7"/>
    <w:rsid w:val="00CE2B1A"/>
    <w:rsid w:val="00CE2BEC"/>
    <w:rsid w:val="00CE4798"/>
    <w:rsid w:val="00CE7989"/>
    <w:rsid w:val="00CE7DC6"/>
    <w:rsid w:val="00CF0101"/>
    <w:rsid w:val="00CF1AF7"/>
    <w:rsid w:val="00CF2364"/>
    <w:rsid w:val="00CF3893"/>
    <w:rsid w:val="00CF57B8"/>
    <w:rsid w:val="00CF59A1"/>
    <w:rsid w:val="00CF59AD"/>
    <w:rsid w:val="00CF6165"/>
    <w:rsid w:val="00CF72F1"/>
    <w:rsid w:val="00D00287"/>
    <w:rsid w:val="00D0036D"/>
    <w:rsid w:val="00D00B8C"/>
    <w:rsid w:val="00D0108F"/>
    <w:rsid w:val="00D01493"/>
    <w:rsid w:val="00D0173B"/>
    <w:rsid w:val="00D036B7"/>
    <w:rsid w:val="00D045AC"/>
    <w:rsid w:val="00D048D8"/>
    <w:rsid w:val="00D0639F"/>
    <w:rsid w:val="00D07E12"/>
    <w:rsid w:val="00D07FE2"/>
    <w:rsid w:val="00D1149F"/>
    <w:rsid w:val="00D12049"/>
    <w:rsid w:val="00D13902"/>
    <w:rsid w:val="00D16098"/>
    <w:rsid w:val="00D16D50"/>
    <w:rsid w:val="00D172A4"/>
    <w:rsid w:val="00D1796A"/>
    <w:rsid w:val="00D17B3C"/>
    <w:rsid w:val="00D17DE1"/>
    <w:rsid w:val="00D2068E"/>
    <w:rsid w:val="00D21B12"/>
    <w:rsid w:val="00D21B1D"/>
    <w:rsid w:val="00D21CD2"/>
    <w:rsid w:val="00D22342"/>
    <w:rsid w:val="00D223A8"/>
    <w:rsid w:val="00D22597"/>
    <w:rsid w:val="00D2281B"/>
    <w:rsid w:val="00D22DC6"/>
    <w:rsid w:val="00D2363E"/>
    <w:rsid w:val="00D23EEB"/>
    <w:rsid w:val="00D2433A"/>
    <w:rsid w:val="00D24BE1"/>
    <w:rsid w:val="00D2568C"/>
    <w:rsid w:val="00D26779"/>
    <w:rsid w:val="00D30292"/>
    <w:rsid w:val="00D31B21"/>
    <w:rsid w:val="00D3250B"/>
    <w:rsid w:val="00D326CD"/>
    <w:rsid w:val="00D32FE8"/>
    <w:rsid w:val="00D33058"/>
    <w:rsid w:val="00D332B9"/>
    <w:rsid w:val="00D33D15"/>
    <w:rsid w:val="00D35F23"/>
    <w:rsid w:val="00D36173"/>
    <w:rsid w:val="00D37BD3"/>
    <w:rsid w:val="00D407DE"/>
    <w:rsid w:val="00D40F5B"/>
    <w:rsid w:val="00D413E3"/>
    <w:rsid w:val="00D41FCE"/>
    <w:rsid w:val="00D43B3C"/>
    <w:rsid w:val="00D4768A"/>
    <w:rsid w:val="00D47A0F"/>
    <w:rsid w:val="00D503BA"/>
    <w:rsid w:val="00D508F3"/>
    <w:rsid w:val="00D509C2"/>
    <w:rsid w:val="00D50BD3"/>
    <w:rsid w:val="00D530E0"/>
    <w:rsid w:val="00D54296"/>
    <w:rsid w:val="00D55E1C"/>
    <w:rsid w:val="00D55FF3"/>
    <w:rsid w:val="00D56034"/>
    <w:rsid w:val="00D63D65"/>
    <w:rsid w:val="00D63E97"/>
    <w:rsid w:val="00D6470D"/>
    <w:rsid w:val="00D6502D"/>
    <w:rsid w:val="00D6723D"/>
    <w:rsid w:val="00D679EA"/>
    <w:rsid w:val="00D7032E"/>
    <w:rsid w:val="00D70C51"/>
    <w:rsid w:val="00D70E04"/>
    <w:rsid w:val="00D711ED"/>
    <w:rsid w:val="00D737B8"/>
    <w:rsid w:val="00D74067"/>
    <w:rsid w:val="00D742B1"/>
    <w:rsid w:val="00D74B44"/>
    <w:rsid w:val="00D7652A"/>
    <w:rsid w:val="00D7777F"/>
    <w:rsid w:val="00D77922"/>
    <w:rsid w:val="00D844B9"/>
    <w:rsid w:val="00D85ED4"/>
    <w:rsid w:val="00D85FD1"/>
    <w:rsid w:val="00D86C19"/>
    <w:rsid w:val="00D904B4"/>
    <w:rsid w:val="00D91BAC"/>
    <w:rsid w:val="00D94180"/>
    <w:rsid w:val="00D94E4C"/>
    <w:rsid w:val="00D97E34"/>
    <w:rsid w:val="00DA132D"/>
    <w:rsid w:val="00DA1D49"/>
    <w:rsid w:val="00DA2B55"/>
    <w:rsid w:val="00DB0732"/>
    <w:rsid w:val="00DB3212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2D2"/>
    <w:rsid w:val="00DB76EC"/>
    <w:rsid w:val="00DC05AD"/>
    <w:rsid w:val="00DC062A"/>
    <w:rsid w:val="00DC0EFD"/>
    <w:rsid w:val="00DC3484"/>
    <w:rsid w:val="00DC4E08"/>
    <w:rsid w:val="00DC64A4"/>
    <w:rsid w:val="00DD00F6"/>
    <w:rsid w:val="00DD0EB6"/>
    <w:rsid w:val="00DD11D0"/>
    <w:rsid w:val="00DD2024"/>
    <w:rsid w:val="00DD2E80"/>
    <w:rsid w:val="00DD3826"/>
    <w:rsid w:val="00DD47A5"/>
    <w:rsid w:val="00DD4857"/>
    <w:rsid w:val="00DD58E5"/>
    <w:rsid w:val="00DD59CF"/>
    <w:rsid w:val="00DD7F8F"/>
    <w:rsid w:val="00DE05D5"/>
    <w:rsid w:val="00DE1CD0"/>
    <w:rsid w:val="00DE3E98"/>
    <w:rsid w:val="00DE4F91"/>
    <w:rsid w:val="00DE6648"/>
    <w:rsid w:val="00DE668A"/>
    <w:rsid w:val="00DE7788"/>
    <w:rsid w:val="00DF2B25"/>
    <w:rsid w:val="00DF2B2A"/>
    <w:rsid w:val="00DF31EF"/>
    <w:rsid w:val="00DF3355"/>
    <w:rsid w:val="00DF3A51"/>
    <w:rsid w:val="00DF3AFA"/>
    <w:rsid w:val="00DF43EB"/>
    <w:rsid w:val="00DF4A03"/>
    <w:rsid w:val="00DF4C11"/>
    <w:rsid w:val="00DF56E7"/>
    <w:rsid w:val="00DF606C"/>
    <w:rsid w:val="00DF6B1A"/>
    <w:rsid w:val="00E005DD"/>
    <w:rsid w:val="00E01809"/>
    <w:rsid w:val="00E01A8F"/>
    <w:rsid w:val="00E0218D"/>
    <w:rsid w:val="00E02500"/>
    <w:rsid w:val="00E03765"/>
    <w:rsid w:val="00E040AF"/>
    <w:rsid w:val="00E04662"/>
    <w:rsid w:val="00E056B5"/>
    <w:rsid w:val="00E0702A"/>
    <w:rsid w:val="00E0712D"/>
    <w:rsid w:val="00E072AD"/>
    <w:rsid w:val="00E10C42"/>
    <w:rsid w:val="00E11EBD"/>
    <w:rsid w:val="00E120C6"/>
    <w:rsid w:val="00E123F6"/>
    <w:rsid w:val="00E13338"/>
    <w:rsid w:val="00E139D6"/>
    <w:rsid w:val="00E13AF5"/>
    <w:rsid w:val="00E1446E"/>
    <w:rsid w:val="00E14920"/>
    <w:rsid w:val="00E15FBB"/>
    <w:rsid w:val="00E172DC"/>
    <w:rsid w:val="00E21176"/>
    <w:rsid w:val="00E218F6"/>
    <w:rsid w:val="00E21908"/>
    <w:rsid w:val="00E229EB"/>
    <w:rsid w:val="00E232E6"/>
    <w:rsid w:val="00E251A8"/>
    <w:rsid w:val="00E255C3"/>
    <w:rsid w:val="00E25A40"/>
    <w:rsid w:val="00E25C9B"/>
    <w:rsid w:val="00E268A1"/>
    <w:rsid w:val="00E26B97"/>
    <w:rsid w:val="00E2719F"/>
    <w:rsid w:val="00E279F4"/>
    <w:rsid w:val="00E3001F"/>
    <w:rsid w:val="00E306B6"/>
    <w:rsid w:val="00E31EB6"/>
    <w:rsid w:val="00E32556"/>
    <w:rsid w:val="00E32A16"/>
    <w:rsid w:val="00E34813"/>
    <w:rsid w:val="00E34A91"/>
    <w:rsid w:val="00E34F92"/>
    <w:rsid w:val="00E35841"/>
    <w:rsid w:val="00E4028C"/>
    <w:rsid w:val="00E4034A"/>
    <w:rsid w:val="00E4063F"/>
    <w:rsid w:val="00E41DE0"/>
    <w:rsid w:val="00E424A2"/>
    <w:rsid w:val="00E4260D"/>
    <w:rsid w:val="00E4374E"/>
    <w:rsid w:val="00E43CA9"/>
    <w:rsid w:val="00E447EC"/>
    <w:rsid w:val="00E4493F"/>
    <w:rsid w:val="00E45829"/>
    <w:rsid w:val="00E4769E"/>
    <w:rsid w:val="00E5000E"/>
    <w:rsid w:val="00E538AD"/>
    <w:rsid w:val="00E54490"/>
    <w:rsid w:val="00E54C18"/>
    <w:rsid w:val="00E56C5E"/>
    <w:rsid w:val="00E571EA"/>
    <w:rsid w:val="00E5771A"/>
    <w:rsid w:val="00E60E64"/>
    <w:rsid w:val="00E60E9D"/>
    <w:rsid w:val="00E6121F"/>
    <w:rsid w:val="00E61235"/>
    <w:rsid w:val="00E61A0B"/>
    <w:rsid w:val="00E61B1D"/>
    <w:rsid w:val="00E641AC"/>
    <w:rsid w:val="00E65574"/>
    <w:rsid w:val="00E655F8"/>
    <w:rsid w:val="00E65BAA"/>
    <w:rsid w:val="00E66C9D"/>
    <w:rsid w:val="00E671D9"/>
    <w:rsid w:val="00E70083"/>
    <w:rsid w:val="00E747FB"/>
    <w:rsid w:val="00E76935"/>
    <w:rsid w:val="00E7750F"/>
    <w:rsid w:val="00E778C4"/>
    <w:rsid w:val="00E77CE3"/>
    <w:rsid w:val="00E800E9"/>
    <w:rsid w:val="00E8096A"/>
    <w:rsid w:val="00E811EA"/>
    <w:rsid w:val="00E8131F"/>
    <w:rsid w:val="00E83E7C"/>
    <w:rsid w:val="00E848B7"/>
    <w:rsid w:val="00E8599B"/>
    <w:rsid w:val="00E90365"/>
    <w:rsid w:val="00E92AF4"/>
    <w:rsid w:val="00E9313C"/>
    <w:rsid w:val="00E9445F"/>
    <w:rsid w:val="00E9531E"/>
    <w:rsid w:val="00E9719C"/>
    <w:rsid w:val="00E9737E"/>
    <w:rsid w:val="00EA0BAA"/>
    <w:rsid w:val="00EA1F28"/>
    <w:rsid w:val="00EA23BF"/>
    <w:rsid w:val="00EA33AF"/>
    <w:rsid w:val="00EA3858"/>
    <w:rsid w:val="00EA4452"/>
    <w:rsid w:val="00EA5A81"/>
    <w:rsid w:val="00EA72FE"/>
    <w:rsid w:val="00EA79CF"/>
    <w:rsid w:val="00EA7A6C"/>
    <w:rsid w:val="00EA7F84"/>
    <w:rsid w:val="00EA7FA6"/>
    <w:rsid w:val="00EB2B21"/>
    <w:rsid w:val="00EB4846"/>
    <w:rsid w:val="00EB561C"/>
    <w:rsid w:val="00EB5F32"/>
    <w:rsid w:val="00EB6E63"/>
    <w:rsid w:val="00EB6E6D"/>
    <w:rsid w:val="00EC32AF"/>
    <w:rsid w:val="00EC4018"/>
    <w:rsid w:val="00EC42E0"/>
    <w:rsid w:val="00EC46C6"/>
    <w:rsid w:val="00EC4A42"/>
    <w:rsid w:val="00EC508C"/>
    <w:rsid w:val="00EC59A4"/>
    <w:rsid w:val="00EC7163"/>
    <w:rsid w:val="00ED0D01"/>
    <w:rsid w:val="00ED1FF8"/>
    <w:rsid w:val="00ED2278"/>
    <w:rsid w:val="00ED3580"/>
    <w:rsid w:val="00ED39F3"/>
    <w:rsid w:val="00ED3F7B"/>
    <w:rsid w:val="00ED50D6"/>
    <w:rsid w:val="00ED540D"/>
    <w:rsid w:val="00ED5C07"/>
    <w:rsid w:val="00ED5FAF"/>
    <w:rsid w:val="00ED645C"/>
    <w:rsid w:val="00ED6462"/>
    <w:rsid w:val="00EE25C4"/>
    <w:rsid w:val="00EE2742"/>
    <w:rsid w:val="00EE2994"/>
    <w:rsid w:val="00EE2E31"/>
    <w:rsid w:val="00EE4AF8"/>
    <w:rsid w:val="00EE5D57"/>
    <w:rsid w:val="00EE66C3"/>
    <w:rsid w:val="00EF17B5"/>
    <w:rsid w:val="00EF1F84"/>
    <w:rsid w:val="00EF23EF"/>
    <w:rsid w:val="00EF3853"/>
    <w:rsid w:val="00EF40C7"/>
    <w:rsid w:val="00EF57E4"/>
    <w:rsid w:val="00EF6134"/>
    <w:rsid w:val="00EF6ED8"/>
    <w:rsid w:val="00EF72DA"/>
    <w:rsid w:val="00F00214"/>
    <w:rsid w:val="00F01CFE"/>
    <w:rsid w:val="00F02367"/>
    <w:rsid w:val="00F037A3"/>
    <w:rsid w:val="00F03986"/>
    <w:rsid w:val="00F03BB7"/>
    <w:rsid w:val="00F04509"/>
    <w:rsid w:val="00F0549E"/>
    <w:rsid w:val="00F05B0E"/>
    <w:rsid w:val="00F0636B"/>
    <w:rsid w:val="00F104D7"/>
    <w:rsid w:val="00F11075"/>
    <w:rsid w:val="00F11518"/>
    <w:rsid w:val="00F11B50"/>
    <w:rsid w:val="00F11D47"/>
    <w:rsid w:val="00F13587"/>
    <w:rsid w:val="00F14098"/>
    <w:rsid w:val="00F16984"/>
    <w:rsid w:val="00F16BDE"/>
    <w:rsid w:val="00F17FFC"/>
    <w:rsid w:val="00F223E8"/>
    <w:rsid w:val="00F22D87"/>
    <w:rsid w:val="00F22F53"/>
    <w:rsid w:val="00F231B3"/>
    <w:rsid w:val="00F23386"/>
    <w:rsid w:val="00F2343B"/>
    <w:rsid w:val="00F23497"/>
    <w:rsid w:val="00F2363F"/>
    <w:rsid w:val="00F23B8C"/>
    <w:rsid w:val="00F23B9E"/>
    <w:rsid w:val="00F2594D"/>
    <w:rsid w:val="00F25A3F"/>
    <w:rsid w:val="00F25B04"/>
    <w:rsid w:val="00F25EE0"/>
    <w:rsid w:val="00F263B8"/>
    <w:rsid w:val="00F26B0F"/>
    <w:rsid w:val="00F2770C"/>
    <w:rsid w:val="00F30420"/>
    <w:rsid w:val="00F3074F"/>
    <w:rsid w:val="00F31B3E"/>
    <w:rsid w:val="00F32D5C"/>
    <w:rsid w:val="00F3596C"/>
    <w:rsid w:val="00F3676C"/>
    <w:rsid w:val="00F36FE2"/>
    <w:rsid w:val="00F37065"/>
    <w:rsid w:val="00F409E1"/>
    <w:rsid w:val="00F415E8"/>
    <w:rsid w:val="00F4167D"/>
    <w:rsid w:val="00F4205E"/>
    <w:rsid w:val="00F427A6"/>
    <w:rsid w:val="00F4381B"/>
    <w:rsid w:val="00F444F9"/>
    <w:rsid w:val="00F44CB0"/>
    <w:rsid w:val="00F45FBD"/>
    <w:rsid w:val="00F45FCC"/>
    <w:rsid w:val="00F46285"/>
    <w:rsid w:val="00F4642B"/>
    <w:rsid w:val="00F50FF0"/>
    <w:rsid w:val="00F515E2"/>
    <w:rsid w:val="00F5178A"/>
    <w:rsid w:val="00F51C86"/>
    <w:rsid w:val="00F53090"/>
    <w:rsid w:val="00F53166"/>
    <w:rsid w:val="00F536E2"/>
    <w:rsid w:val="00F558BA"/>
    <w:rsid w:val="00F577BB"/>
    <w:rsid w:val="00F606B6"/>
    <w:rsid w:val="00F60963"/>
    <w:rsid w:val="00F63A07"/>
    <w:rsid w:val="00F6509A"/>
    <w:rsid w:val="00F65362"/>
    <w:rsid w:val="00F659A8"/>
    <w:rsid w:val="00F6663E"/>
    <w:rsid w:val="00F67429"/>
    <w:rsid w:val="00F70DA9"/>
    <w:rsid w:val="00F70DFE"/>
    <w:rsid w:val="00F713CB"/>
    <w:rsid w:val="00F75ACA"/>
    <w:rsid w:val="00F75C0F"/>
    <w:rsid w:val="00F764C2"/>
    <w:rsid w:val="00F8093D"/>
    <w:rsid w:val="00F8134B"/>
    <w:rsid w:val="00F8169F"/>
    <w:rsid w:val="00F81930"/>
    <w:rsid w:val="00F823F7"/>
    <w:rsid w:val="00F83C8F"/>
    <w:rsid w:val="00F840CD"/>
    <w:rsid w:val="00F848DF"/>
    <w:rsid w:val="00F85465"/>
    <w:rsid w:val="00F85DB4"/>
    <w:rsid w:val="00F87904"/>
    <w:rsid w:val="00F87F51"/>
    <w:rsid w:val="00F90CF3"/>
    <w:rsid w:val="00F914EB"/>
    <w:rsid w:val="00F9244D"/>
    <w:rsid w:val="00F9312A"/>
    <w:rsid w:val="00F93BE2"/>
    <w:rsid w:val="00F9401B"/>
    <w:rsid w:val="00F946EC"/>
    <w:rsid w:val="00FA1976"/>
    <w:rsid w:val="00FA1CAF"/>
    <w:rsid w:val="00FA3230"/>
    <w:rsid w:val="00FA3239"/>
    <w:rsid w:val="00FA3240"/>
    <w:rsid w:val="00FA3396"/>
    <w:rsid w:val="00FA6180"/>
    <w:rsid w:val="00FA647F"/>
    <w:rsid w:val="00FA6AFB"/>
    <w:rsid w:val="00FB03D0"/>
    <w:rsid w:val="00FB0EFA"/>
    <w:rsid w:val="00FB14D9"/>
    <w:rsid w:val="00FB19B8"/>
    <w:rsid w:val="00FB211A"/>
    <w:rsid w:val="00FB3CE6"/>
    <w:rsid w:val="00FB5453"/>
    <w:rsid w:val="00FB662F"/>
    <w:rsid w:val="00FB78CA"/>
    <w:rsid w:val="00FC0823"/>
    <w:rsid w:val="00FC18AE"/>
    <w:rsid w:val="00FC1CA7"/>
    <w:rsid w:val="00FC2FEC"/>
    <w:rsid w:val="00FC4AF6"/>
    <w:rsid w:val="00FC4BCD"/>
    <w:rsid w:val="00FC6782"/>
    <w:rsid w:val="00FC75FF"/>
    <w:rsid w:val="00FC76F1"/>
    <w:rsid w:val="00FD1515"/>
    <w:rsid w:val="00FD1ED5"/>
    <w:rsid w:val="00FD2277"/>
    <w:rsid w:val="00FD3917"/>
    <w:rsid w:val="00FD3D35"/>
    <w:rsid w:val="00FD56FB"/>
    <w:rsid w:val="00FD600A"/>
    <w:rsid w:val="00FD668B"/>
    <w:rsid w:val="00FD7836"/>
    <w:rsid w:val="00FD792F"/>
    <w:rsid w:val="00FD7E0F"/>
    <w:rsid w:val="00FE1652"/>
    <w:rsid w:val="00FE254D"/>
    <w:rsid w:val="00FE28AE"/>
    <w:rsid w:val="00FE2F54"/>
    <w:rsid w:val="00FE31CF"/>
    <w:rsid w:val="00FE33E0"/>
    <w:rsid w:val="00FE3C27"/>
    <w:rsid w:val="00FE404B"/>
    <w:rsid w:val="00FE534B"/>
    <w:rsid w:val="00FE7DB4"/>
    <w:rsid w:val="00FF13BC"/>
    <w:rsid w:val="00FF1A76"/>
    <w:rsid w:val="00FF201B"/>
    <w:rsid w:val="00FF2B70"/>
    <w:rsid w:val="00FF3EF9"/>
    <w:rsid w:val="00FF50E7"/>
    <w:rsid w:val="00FF5F0D"/>
    <w:rsid w:val="00FF67FA"/>
    <w:rsid w:val="00FF7632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CF0DEE"/>
  <w15:docId w15:val="{FE1EA287-D98C-4209-ADA9-744B9099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7B753D223C5E34AB87677ED8EF2DC4C" ma:contentTypeVersion="11" ma:contentTypeDescription="สร้างเอกสารใหม่" ma:contentTypeScope="" ma:versionID="c4a4532f6701c52a8342196d60dacdbf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3a5b5bbf1219a4049dfcf012c6db1fca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F656A0-924D-4171-9D0C-36FE65B96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aa87c3-b3c7-4a60-99ba-36bc98ea187f"/>
    <ds:schemaRef ds:uri="5a9030fe-44eb-414a-a832-b9cd4a240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56DDEFE3-2C1C-4036-8D5D-D5EAFD470F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41</TotalTime>
  <Pages>40</Pages>
  <Words>11315</Words>
  <Characters>46549</Characters>
  <Application>Microsoft Office Word</Application>
  <DocSecurity>0</DocSecurity>
  <Lines>387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57749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Kamolwan Rerkpichai</cp:lastModifiedBy>
  <cp:revision>35</cp:revision>
  <cp:lastPrinted>2020-05-13T13:07:00Z</cp:lastPrinted>
  <dcterms:created xsi:type="dcterms:W3CDTF">2021-05-12T10:26:00Z</dcterms:created>
  <dcterms:modified xsi:type="dcterms:W3CDTF">2021-05-13T04:29:00Z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