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C2898" w14:textId="77777777" w:rsidR="00364E2E" w:rsidRPr="00012592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lang w:val="en-US" w:bidi="th-TH"/>
        </w:rPr>
      </w:pPr>
    </w:p>
    <w:p w14:paraId="771E37A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D4A7CE7" w14:textId="77777777" w:rsidR="00364E2E" w:rsidRPr="00CA71E1" w:rsidRDefault="00364E2E" w:rsidP="00126262">
      <w:pPr>
        <w:spacing w:line="240" w:lineRule="atLeast"/>
        <w:rPr>
          <w:rFonts w:cstheme="minorBidi"/>
          <w:cs/>
          <w:lang w:bidi="th-TH"/>
        </w:rPr>
      </w:pPr>
    </w:p>
    <w:p w14:paraId="0DA68569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4858B84E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0EA353CB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2AD242DA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F5B7032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1EC278C" w14:textId="77777777" w:rsidR="00BA4CC2" w:rsidRPr="009C7382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6BB60996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419AB6A1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675D1122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78672C9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2926F553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69E41D9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05113BA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16E7DA5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56D6E9D3" w14:textId="77777777" w:rsidR="00F13505" w:rsidRPr="009C7382" w:rsidRDefault="00F13505" w:rsidP="00126262">
      <w:pPr>
        <w:spacing w:line="240" w:lineRule="atLeast"/>
        <w:rPr>
          <w:rFonts w:cs="Times New Roman"/>
        </w:rPr>
      </w:pPr>
    </w:p>
    <w:p w14:paraId="0DD5170D" w14:textId="77777777" w:rsidR="00041335" w:rsidRPr="009C7382" w:rsidRDefault="00041335" w:rsidP="00041335">
      <w:pPr>
        <w:spacing w:line="240" w:lineRule="atLeast"/>
        <w:rPr>
          <w:rFonts w:cs="Times New Roman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9C7382" w14:paraId="74492834" w14:textId="77777777" w:rsidTr="00202844">
        <w:trPr>
          <w:trHeight w:val="1210"/>
        </w:trPr>
        <w:tc>
          <w:tcPr>
            <w:tcW w:w="7830" w:type="dxa"/>
          </w:tcPr>
          <w:p w14:paraId="42E20791" w14:textId="77777777" w:rsidR="00041335" w:rsidRPr="009C7382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9C7382"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 w:rsidRPr="009C7382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 w:rsidR="00012592">
              <w:rPr>
                <w:rFonts w:cs="Times New Roman"/>
                <w:sz w:val="40"/>
                <w:szCs w:val="40"/>
              </w:rPr>
              <w:t>y</w:t>
            </w:r>
          </w:p>
        </w:tc>
      </w:tr>
      <w:tr w:rsidR="001E60B9" w:rsidRPr="005B060B" w14:paraId="52CF1CCA" w14:textId="77777777" w:rsidTr="00202844">
        <w:trPr>
          <w:trHeight w:val="1784"/>
        </w:trPr>
        <w:tc>
          <w:tcPr>
            <w:tcW w:w="7830" w:type="dxa"/>
          </w:tcPr>
          <w:p w14:paraId="35984DA0" w14:textId="77777777" w:rsidR="001B482C" w:rsidRPr="009C7382" w:rsidRDefault="005C6EEE" w:rsidP="001B482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="001B482C"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2EE6BAFC" w14:textId="77777777" w:rsidR="001B482C" w:rsidRPr="009C7382" w:rsidRDefault="001B482C" w:rsidP="001B482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64A01070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31 March 202</w:t>
            </w:r>
            <w:r w:rsidR="00292CB7">
              <w:rPr>
                <w:rFonts w:cs="Times New Roman"/>
                <w:sz w:val="36"/>
                <w:szCs w:val="36"/>
              </w:rPr>
              <w:t>1</w:t>
            </w:r>
          </w:p>
          <w:p w14:paraId="6BA3900C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7CDA03C2" w14:textId="77777777" w:rsidR="001E60B9" w:rsidRPr="009C7382" w:rsidRDefault="001B482C" w:rsidP="001B482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5C6EEE"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041335" w:rsidRPr="009C7382" w14:paraId="33C7772B" w14:textId="77777777" w:rsidTr="00202844">
        <w:trPr>
          <w:trHeight w:val="454"/>
        </w:trPr>
        <w:tc>
          <w:tcPr>
            <w:tcW w:w="7830" w:type="dxa"/>
          </w:tcPr>
          <w:p w14:paraId="6E906033" w14:textId="77777777" w:rsidR="00041335" w:rsidRPr="009C7382" w:rsidRDefault="00041335" w:rsidP="00202844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  <w:bookmarkStart w:id="1" w:name="SubTitle"/>
            <w:bookmarkEnd w:id="1"/>
          </w:p>
        </w:tc>
      </w:tr>
    </w:tbl>
    <w:p w14:paraId="0633832B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2" w:name="Date"/>
      <w:bookmarkEnd w:id="2"/>
    </w:p>
    <w:p w14:paraId="013BB43C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A7E0A55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5F42FD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999643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C266494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7ED5AA1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7BABCA9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1E487F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7420AF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BAC8572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348831B8" w14:textId="77777777" w:rsidR="00292CB7" w:rsidRDefault="00292CB7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92CB7" w:rsidSect="00F14E58">
          <w:footerReference w:type="even" r:id="rId8"/>
          <w:footerReference w:type="first" r:id="rId9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E5E7954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96180A0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C9076A8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D24E087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AC6582E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31E54F" w14:textId="77777777" w:rsidR="004765E6" w:rsidRPr="009C7382" w:rsidRDefault="004765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336C045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67AF63A" w14:textId="77777777" w:rsidR="003338E6" w:rsidRPr="009C7382" w:rsidRDefault="00442EE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</w:t>
      </w:r>
      <w:r w:rsidR="00DF7480" w:rsidRPr="009C7382">
        <w:rPr>
          <w:rFonts w:cs="Times New Roman"/>
          <w:bCs/>
          <w:szCs w:val="28"/>
        </w:rPr>
        <w:t xml:space="preserve"> </w:t>
      </w:r>
      <w:r w:rsidRPr="009C7382">
        <w:rPr>
          <w:rFonts w:cs="Times New Roman"/>
          <w:bCs/>
          <w:szCs w:val="28"/>
        </w:rPr>
        <w:t xml:space="preserve">Interim Financial </w:t>
      </w:r>
      <w:r w:rsidR="00E4017B" w:rsidRPr="009C7382">
        <w:rPr>
          <w:rFonts w:cs="Times New Roman"/>
          <w:bCs/>
          <w:szCs w:val="28"/>
        </w:rPr>
        <w:t>Information</w:t>
      </w:r>
      <w:r w:rsidR="00A13AB7" w:rsidRPr="009C7382">
        <w:rPr>
          <w:rFonts w:cs="Times New Roman"/>
        </w:rPr>
        <w:t xml:space="preserve"> </w:t>
      </w:r>
    </w:p>
    <w:p w14:paraId="7644DCC5" w14:textId="77777777" w:rsidR="00E83DC8" w:rsidRPr="009C7382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AD65944" w14:textId="77777777" w:rsidR="00A76FE8" w:rsidRPr="009C7382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2B6E88" w14:textId="77777777" w:rsidR="003338E6" w:rsidRPr="009C7382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</w:t>
      </w:r>
      <w:r w:rsidR="008B5D95" w:rsidRPr="009C7382">
        <w:rPr>
          <w:rFonts w:cs="Times New Roman"/>
          <w:sz w:val="24"/>
          <w:szCs w:val="24"/>
        </w:rPr>
        <w:t>Board of Directors</w:t>
      </w:r>
      <w:r w:rsidR="00C365DD" w:rsidRPr="009C7382">
        <w:rPr>
          <w:rFonts w:cs="Times New Roman"/>
          <w:sz w:val="24"/>
          <w:szCs w:val="24"/>
        </w:rPr>
        <w:t xml:space="preserve"> of </w:t>
      </w:r>
      <w:proofErr w:type="spellStart"/>
      <w:r w:rsidR="00C365DD" w:rsidRPr="009C7382">
        <w:rPr>
          <w:rFonts w:cs="Times New Roman"/>
          <w:sz w:val="24"/>
          <w:szCs w:val="24"/>
        </w:rPr>
        <w:t>Vinythai</w:t>
      </w:r>
      <w:proofErr w:type="spellEnd"/>
      <w:r w:rsidR="00C365DD" w:rsidRPr="009C7382">
        <w:rPr>
          <w:rFonts w:cs="Times New Roman"/>
          <w:sz w:val="24"/>
          <w:szCs w:val="24"/>
        </w:rPr>
        <w:t xml:space="preserve"> </w:t>
      </w:r>
      <w:r w:rsidRPr="009C7382">
        <w:rPr>
          <w:rFonts w:cs="Times New Roman"/>
          <w:sz w:val="24"/>
          <w:szCs w:val="24"/>
        </w:rPr>
        <w:t>Public Company Limited</w:t>
      </w:r>
    </w:p>
    <w:p w14:paraId="493C0F4D" w14:textId="77777777" w:rsidR="00E96854" w:rsidRPr="009C7382" w:rsidRDefault="00E96854" w:rsidP="00DB78D2">
      <w:pPr>
        <w:spacing w:line="240" w:lineRule="atLeast"/>
        <w:jc w:val="both"/>
        <w:rPr>
          <w:rFonts w:cs="Times New Roman"/>
        </w:rPr>
      </w:pPr>
    </w:p>
    <w:p w14:paraId="2023EA25" w14:textId="77777777" w:rsidR="00FB6839" w:rsidRPr="009C7382" w:rsidRDefault="00FB6839" w:rsidP="00DB78D2">
      <w:pPr>
        <w:spacing w:line="240" w:lineRule="atLeast"/>
        <w:jc w:val="both"/>
        <w:rPr>
          <w:rFonts w:cs="Times New Roman"/>
        </w:rPr>
      </w:pPr>
    </w:p>
    <w:p w14:paraId="1CDA59DF" w14:textId="0D1EF366" w:rsidR="001B482C" w:rsidRPr="009C7382" w:rsidRDefault="001B482C" w:rsidP="001B482C">
      <w:pPr>
        <w:jc w:val="both"/>
        <w:rPr>
          <w:rFonts w:cs="Times New Roman"/>
          <w:lang w:bidi="th-TH"/>
        </w:rPr>
      </w:pPr>
      <w:r w:rsidRPr="009C7382">
        <w:rPr>
          <w:rFonts w:cs="Times New Roman"/>
          <w:lang w:bidi="th-TH"/>
        </w:rPr>
        <w:t xml:space="preserve">I have reviewed the accompanying consolidated and separate statements of financial position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 and its subsidiar</w:t>
      </w:r>
      <w:r w:rsidR="00012592">
        <w:rPr>
          <w:rFonts w:cs="Times New Roman"/>
          <w:lang w:bidi="th-TH"/>
        </w:rPr>
        <w:t>y</w:t>
      </w:r>
      <w:r w:rsidRPr="009C7382">
        <w:rPr>
          <w:rFonts w:cs="Times New Roman"/>
          <w:lang w:bidi="th-TH"/>
        </w:rPr>
        <w:t xml:space="preserve">, and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, respectively, as at </w:t>
      </w:r>
      <w:r w:rsidR="005C6EEE">
        <w:rPr>
          <w:rFonts w:cs="Times New Roman"/>
          <w:lang w:bidi="th-TH"/>
        </w:rPr>
        <w:br/>
      </w:r>
      <w:r w:rsidRPr="009C7382">
        <w:rPr>
          <w:rFonts w:cs="Times New Roman"/>
          <w:lang w:bidi="th-TH"/>
        </w:rPr>
        <w:t>31 March 202</w:t>
      </w:r>
      <w:r w:rsidR="00B73FB0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the consolidated and separate statements of comprehensive income, changes in equity and cash flows for the three-month period ended 31 March 202</w:t>
      </w:r>
      <w:r w:rsidR="00292CB7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and condensed notes (“interim financial information”).</w:t>
      </w:r>
      <w:r w:rsidRPr="009C7382">
        <w:rPr>
          <w:rFonts w:cs="Times New Roman"/>
          <w:i/>
          <w:iCs/>
          <w:lang w:bidi="th-TH"/>
        </w:rPr>
        <w:t xml:space="preserve"> </w:t>
      </w:r>
      <w:r w:rsidRPr="009C7382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5C6EEE">
        <w:rPr>
          <w:rFonts w:cs="Times New Roman"/>
          <w:szCs w:val="22"/>
        </w:rPr>
        <w:br/>
      </w:r>
      <w:r w:rsidRPr="009C738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FB67DF9" w14:textId="77777777" w:rsidR="00442EEA" w:rsidRPr="009C7382" w:rsidRDefault="00442EEA" w:rsidP="00442EEA">
      <w:pPr>
        <w:pStyle w:val="RNormal"/>
        <w:rPr>
          <w:lang w:val="en-GB"/>
        </w:rPr>
      </w:pPr>
    </w:p>
    <w:p w14:paraId="170BC1FB" w14:textId="77777777" w:rsidR="00F442F5" w:rsidRPr="009C7382" w:rsidRDefault="00F442F5" w:rsidP="00F442F5">
      <w:pPr>
        <w:jc w:val="both"/>
        <w:rPr>
          <w:rFonts w:cs="Times New Roman"/>
          <w:i/>
        </w:rPr>
      </w:pPr>
      <w:r w:rsidRPr="009C7382">
        <w:rPr>
          <w:rFonts w:cs="Times New Roman"/>
          <w:i/>
        </w:rPr>
        <w:t>Scope of Review</w:t>
      </w:r>
    </w:p>
    <w:p w14:paraId="391D6BDD" w14:textId="77777777" w:rsidR="00F442F5" w:rsidRPr="009C7382" w:rsidRDefault="00F442F5" w:rsidP="00F442F5">
      <w:pPr>
        <w:jc w:val="both"/>
        <w:rPr>
          <w:rFonts w:cs="Times New Roman"/>
        </w:rPr>
      </w:pPr>
    </w:p>
    <w:p w14:paraId="38BFC12C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C7382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C7382">
        <w:rPr>
          <w:rFonts w:cs="Times New Roman"/>
          <w:szCs w:val="28"/>
          <w:lang w:bidi="th-TH"/>
        </w:rPr>
        <w:t>me</w:t>
      </w:r>
      <w:r w:rsidRPr="009C7382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9C7382">
        <w:rPr>
          <w:rFonts w:cs="Times New Roman"/>
          <w:szCs w:val="28"/>
          <w:lang w:bidi="th-TH"/>
        </w:rPr>
        <w:t>I</w:t>
      </w:r>
      <w:r w:rsidRPr="009C7382">
        <w:rPr>
          <w:rFonts w:cs="Times New Roman"/>
          <w:szCs w:val="22"/>
        </w:rPr>
        <w:t xml:space="preserve"> do not express an audit opinion.</w:t>
      </w:r>
    </w:p>
    <w:p w14:paraId="2F627E31" w14:textId="77777777" w:rsidR="00F442F5" w:rsidRPr="009C7382" w:rsidRDefault="00F442F5" w:rsidP="00F442F5">
      <w:pPr>
        <w:jc w:val="both"/>
        <w:rPr>
          <w:rFonts w:cs="Times New Roman"/>
        </w:rPr>
      </w:pPr>
    </w:p>
    <w:p w14:paraId="708FE308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  <w:i/>
          <w:szCs w:val="22"/>
        </w:rPr>
        <w:t>Conclusion</w:t>
      </w:r>
    </w:p>
    <w:p w14:paraId="5B05A3D0" w14:textId="77777777" w:rsidR="00F442F5" w:rsidRPr="009C7382" w:rsidRDefault="00F442F5" w:rsidP="00F442F5">
      <w:pPr>
        <w:jc w:val="both"/>
        <w:rPr>
          <w:rFonts w:cs="Times New Roman"/>
        </w:rPr>
      </w:pPr>
    </w:p>
    <w:p w14:paraId="026A50C9" w14:textId="77777777" w:rsidR="00F442F5" w:rsidRPr="009C7382" w:rsidRDefault="00F442F5" w:rsidP="00F442F5">
      <w:pPr>
        <w:jc w:val="both"/>
        <w:rPr>
          <w:rFonts w:cs="Times New Roman"/>
        </w:rPr>
      </w:pPr>
      <w:r w:rsidRPr="009C738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9C7382">
        <w:rPr>
          <w:rFonts w:cs="Times New Roman"/>
          <w:szCs w:val="28"/>
          <w:cs/>
          <w:lang w:bidi="th-TH"/>
        </w:rPr>
        <w:t xml:space="preserve"> </w:t>
      </w:r>
      <w:r w:rsidRPr="009C7382">
        <w:rPr>
          <w:rFonts w:cs="Times New Roman"/>
          <w:szCs w:val="22"/>
          <w:lang w:bidi="th-TH"/>
        </w:rPr>
        <w:t>is</w:t>
      </w:r>
      <w:r w:rsidRPr="009C7382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43A9E9EA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687F8701" w14:textId="77777777" w:rsidR="008E5B6D" w:rsidRPr="009C7382" w:rsidRDefault="008E5B6D" w:rsidP="00E84E70">
      <w:pPr>
        <w:pStyle w:val="RNormal"/>
        <w:rPr>
          <w:szCs w:val="20"/>
          <w:lang w:val="en-GB"/>
        </w:rPr>
      </w:pPr>
    </w:p>
    <w:p w14:paraId="7F6B2FC4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4E145C73" w14:textId="77777777" w:rsidR="00CD7A7C" w:rsidRPr="009C7382" w:rsidRDefault="00CD7A7C" w:rsidP="00E84E70">
      <w:pPr>
        <w:pStyle w:val="RNormal"/>
        <w:rPr>
          <w:szCs w:val="20"/>
          <w:lang w:val="en-GB"/>
        </w:rPr>
      </w:pPr>
    </w:p>
    <w:p w14:paraId="7E2B977E" w14:textId="77777777" w:rsidR="00E57991" w:rsidRPr="009C7382" w:rsidRDefault="00E57991" w:rsidP="00E84E70">
      <w:pPr>
        <w:pStyle w:val="RNormal"/>
        <w:rPr>
          <w:szCs w:val="20"/>
          <w:lang w:val="en-GB"/>
        </w:rPr>
      </w:pPr>
    </w:p>
    <w:p w14:paraId="695FB64E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(</w:t>
      </w:r>
      <w:r w:rsidR="00C74F5F" w:rsidRPr="009C7382">
        <w:rPr>
          <w:rFonts w:cs="Times New Roman"/>
          <w:lang w:val="en-US"/>
        </w:rPr>
        <w:t>Sirinuch Vimolsathit</w:t>
      </w:r>
      <w:r w:rsidRPr="009C7382">
        <w:rPr>
          <w:rFonts w:cs="Times New Roman"/>
          <w:lang w:val="en-US"/>
        </w:rPr>
        <w:t>)</w:t>
      </w:r>
    </w:p>
    <w:p w14:paraId="17E1C028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Certified Public Accountant</w:t>
      </w:r>
    </w:p>
    <w:p w14:paraId="4A956EA3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Registration No. </w:t>
      </w:r>
      <w:r w:rsidR="002E339C" w:rsidRPr="009C7382">
        <w:rPr>
          <w:rFonts w:cs="Times New Roman"/>
          <w:lang w:val="en-US"/>
        </w:rPr>
        <w:t>8413</w:t>
      </w:r>
    </w:p>
    <w:p w14:paraId="61C22E37" w14:textId="77777777" w:rsidR="00E84E70" w:rsidRPr="009C7382" w:rsidRDefault="00E84E70" w:rsidP="00E84E70">
      <w:pPr>
        <w:pStyle w:val="IndexHeading1"/>
        <w:spacing w:after="0" w:line="240" w:lineRule="atLeast"/>
        <w:outlineLvl w:val="0"/>
        <w:rPr>
          <w:rFonts w:cs="Times New Roman"/>
          <w:lang w:val="en-US"/>
        </w:rPr>
      </w:pPr>
    </w:p>
    <w:p w14:paraId="7173ED5D" w14:textId="77777777" w:rsidR="00E84E70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KPMG </w:t>
      </w:r>
      <w:proofErr w:type="spellStart"/>
      <w:r w:rsidRPr="009C7382">
        <w:rPr>
          <w:rFonts w:cs="Times New Roman"/>
          <w:lang w:val="en-US"/>
        </w:rPr>
        <w:t>Phoomchai</w:t>
      </w:r>
      <w:proofErr w:type="spellEnd"/>
      <w:r w:rsidRPr="009C7382">
        <w:rPr>
          <w:rFonts w:cs="Times New Roman"/>
          <w:lang w:val="en-US"/>
        </w:rPr>
        <w:t xml:space="preserve"> Audit</w:t>
      </w:r>
      <w:r w:rsidR="00134ECE" w:rsidRPr="009C7382">
        <w:rPr>
          <w:rFonts w:cs="Times New Roman"/>
          <w:lang w:val="en-US"/>
        </w:rPr>
        <w:t xml:space="preserve"> Ltd.</w:t>
      </w:r>
    </w:p>
    <w:p w14:paraId="0765EC85" w14:textId="77777777" w:rsidR="00E73325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Bangkok</w:t>
      </w:r>
    </w:p>
    <w:p w14:paraId="6C2F54CC" w14:textId="20A97A14" w:rsidR="00E73325" w:rsidRDefault="00864365" w:rsidP="00E73325">
      <w:pPr>
        <w:rPr>
          <w:lang w:val="en-US" w:bidi="th-TH"/>
        </w:rPr>
      </w:pPr>
      <w:r>
        <w:rPr>
          <w:lang w:val="en-US" w:bidi="th-TH"/>
        </w:rPr>
        <w:t>13 May 2021</w:t>
      </w:r>
    </w:p>
    <w:sectPr w:rsidR="00E73325" w:rsidSect="001A2998">
      <w:headerReference w:type="even" r:id="rId10"/>
      <w:headerReference w:type="default" r:id="rId11"/>
      <w:footerReference w:type="even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3CB6B" w14:textId="77777777" w:rsidR="00021F20" w:rsidRDefault="00021F20">
      <w:r>
        <w:separator/>
      </w:r>
    </w:p>
  </w:endnote>
  <w:endnote w:type="continuationSeparator" w:id="0">
    <w:p w14:paraId="236E9A2C" w14:textId="77777777" w:rsidR="00021F20" w:rsidRDefault="0002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E1EA" w14:textId="77777777" w:rsidR="00E55699" w:rsidRDefault="00E55699" w:rsidP="000C3C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9BF7A5D" w14:textId="77777777" w:rsidR="00E55699" w:rsidRPr="00A254AB" w:rsidRDefault="00E55699">
    <w:pPr>
      <w:pStyle w:val="Footer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C779F" w14:textId="77777777" w:rsidR="00E55699" w:rsidRPr="00E93444" w:rsidRDefault="00E55699" w:rsidP="00E93444">
    <w:pPr>
      <w:pStyle w:val="Footer"/>
      <w:tabs>
        <w:tab w:val="clear" w:pos="9639"/>
        <w:tab w:val="right" w:pos="486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42ECE" w14:textId="77777777" w:rsidR="001A2998" w:rsidRDefault="001A2998" w:rsidP="000C3C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35466E2" w14:textId="77777777" w:rsidR="001A2998" w:rsidRPr="00A254AB" w:rsidRDefault="001A2998">
    <w:pPr>
      <w:pStyle w:val="Footer"/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B002" w14:textId="77777777" w:rsidR="00E55699" w:rsidRPr="00596CC3" w:rsidRDefault="00E55699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F5F9D" w14:textId="77777777" w:rsidR="00021F20" w:rsidRDefault="00021F20">
      <w:r>
        <w:separator/>
      </w:r>
    </w:p>
  </w:footnote>
  <w:footnote w:type="continuationSeparator" w:id="0">
    <w:p w14:paraId="6C9CDB06" w14:textId="77777777" w:rsidR="00021F20" w:rsidRDefault="0002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BECF" w14:textId="47FBC1F8" w:rsidR="00E55699" w:rsidRDefault="00E55699" w:rsidP="008F2706">
    <w:pPr>
      <w:spacing w:line="240" w:lineRule="atLeast"/>
      <w:rPr>
        <w:b/>
        <w:sz w:val="24"/>
        <w:szCs w:val="24"/>
      </w:rPr>
    </w:pPr>
  </w:p>
  <w:p w14:paraId="204D2714" w14:textId="77777777" w:rsidR="001A2998" w:rsidRPr="009C7382" w:rsidRDefault="001A2998" w:rsidP="008F2706">
    <w:pPr>
      <w:spacing w:line="240" w:lineRule="atLeast"/>
      <w:rPr>
        <w:b/>
        <w:sz w:val="24"/>
        <w:szCs w:val="24"/>
      </w:rPr>
    </w:pPr>
  </w:p>
  <w:p w14:paraId="1513F1DB" w14:textId="77777777" w:rsidR="00E55699" w:rsidRPr="009C7382" w:rsidRDefault="00E55699" w:rsidP="008F2706">
    <w:pPr>
      <w:spacing w:line="240" w:lineRule="atLeast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50844" w14:textId="546825B5" w:rsidR="00E55699" w:rsidRDefault="00E55699" w:rsidP="00E92481">
    <w:pPr>
      <w:spacing w:line="240" w:lineRule="atLeast"/>
      <w:rPr>
        <w:b/>
        <w:bCs/>
        <w:sz w:val="24"/>
        <w:szCs w:val="24"/>
      </w:rPr>
    </w:pPr>
  </w:p>
  <w:p w14:paraId="3A7B65DE" w14:textId="2AFFD509" w:rsidR="001A2998" w:rsidRDefault="001A2998" w:rsidP="00E92481">
    <w:pPr>
      <w:spacing w:line="240" w:lineRule="atLeast"/>
      <w:rPr>
        <w:b/>
        <w:bCs/>
        <w:sz w:val="24"/>
        <w:szCs w:val="24"/>
      </w:rPr>
    </w:pPr>
  </w:p>
  <w:p w14:paraId="339C7683" w14:textId="77777777" w:rsidR="001A2998" w:rsidRDefault="001A2998" w:rsidP="00E92481">
    <w:pPr>
      <w:spacing w:line="240" w:lineRule="atLeast"/>
      <w:rPr>
        <w:b/>
        <w:bCs/>
        <w:sz w:val="24"/>
        <w:szCs w:val="24"/>
      </w:rPr>
    </w:pPr>
  </w:p>
  <w:p w14:paraId="11EAE0A3" w14:textId="77777777" w:rsidR="00E55699" w:rsidRPr="00463CC6" w:rsidRDefault="00E55699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C47FE8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7ACAF7A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3"/>
  </w:num>
  <w:num w:numId="5">
    <w:abstractNumId w:val="10"/>
  </w:num>
  <w:num w:numId="6">
    <w:abstractNumId w:val="26"/>
  </w:num>
  <w:num w:numId="7">
    <w:abstractNumId w:val="19"/>
  </w:num>
  <w:num w:numId="8">
    <w:abstractNumId w:val="18"/>
  </w:num>
  <w:num w:numId="9">
    <w:abstractNumId w:val="29"/>
  </w:num>
  <w:num w:numId="10">
    <w:abstractNumId w:val="9"/>
  </w:num>
  <w:num w:numId="11">
    <w:abstractNumId w:val="23"/>
  </w:num>
  <w:num w:numId="12">
    <w:abstractNumId w:val="30"/>
  </w:num>
  <w:num w:numId="13">
    <w:abstractNumId w:val="6"/>
  </w:num>
  <w:num w:numId="14">
    <w:abstractNumId w:val="21"/>
  </w:num>
  <w:num w:numId="15">
    <w:abstractNumId w:val="28"/>
  </w:num>
  <w:num w:numId="16">
    <w:abstractNumId w:val="0"/>
  </w:num>
  <w:num w:numId="17">
    <w:abstractNumId w:val="1"/>
  </w:num>
  <w:num w:numId="18">
    <w:abstractNumId w:val="2"/>
  </w:num>
  <w:num w:numId="19">
    <w:abstractNumId w:val="15"/>
  </w:num>
  <w:num w:numId="20">
    <w:abstractNumId w:val="12"/>
  </w:num>
  <w:num w:numId="21">
    <w:abstractNumId w:val="24"/>
  </w:num>
  <w:num w:numId="22">
    <w:abstractNumId w:val="7"/>
  </w:num>
  <w:num w:numId="23">
    <w:abstractNumId w:val="16"/>
  </w:num>
  <w:num w:numId="24">
    <w:abstractNumId w:val="14"/>
  </w:num>
  <w:num w:numId="25">
    <w:abstractNumId w:val="17"/>
  </w:num>
  <w:num w:numId="26">
    <w:abstractNumId w:val="8"/>
  </w:num>
  <w:num w:numId="27">
    <w:abstractNumId w:val="27"/>
  </w:num>
  <w:num w:numId="28">
    <w:abstractNumId w:val="25"/>
  </w:num>
  <w:num w:numId="29">
    <w:abstractNumId w:val="28"/>
  </w:num>
  <w:num w:numId="30">
    <w:abstractNumId w:val="22"/>
  </w:num>
  <w:num w:numId="31">
    <w:abstractNumId w:val="28"/>
  </w:num>
  <w:num w:numId="32">
    <w:abstractNumId w:val="20"/>
  </w:num>
  <w:num w:numId="33">
    <w:abstractNumId w:val="5"/>
  </w:num>
  <w:num w:numId="34">
    <w:abstractNumId w:val="28"/>
  </w:num>
  <w:num w:numId="35">
    <w:abstractNumId w:val="4"/>
  </w:num>
  <w:num w:numId="36">
    <w:abstractNumId w:val="28"/>
  </w:num>
  <w:num w:numId="37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CC0"/>
    <w:rsid w:val="000026BE"/>
    <w:rsid w:val="00002896"/>
    <w:rsid w:val="00002C63"/>
    <w:rsid w:val="00002C66"/>
    <w:rsid w:val="000037F0"/>
    <w:rsid w:val="000037FF"/>
    <w:rsid w:val="0000381C"/>
    <w:rsid w:val="00003B16"/>
    <w:rsid w:val="00005FFD"/>
    <w:rsid w:val="000062A0"/>
    <w:rsid w:val="00006703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592"/>
    <w:rsid w:val="00012C0D"/>
    <w:rsid w:val="00012E6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17ED5"/>
    <w:rsid w:val="00021780"/>
    <w:rsid w:val="00021965"/>
    <w:rsid w:val="00021D28"/>
    <w:rsid w:val="00021F20"/>
    <w:rsid w:val="00022335"/>
    <w:rsid w:val="00023713"/>
    <w:rsid w:val="00023C0C"/>
    <w:rsid w:val="00023D03"/>
    <w:rsid w:val="000240B3"/>
    <w:rsid w:val="0002496F"/>
    <w:rsid w:val="0002547F"/>
    <w:rsid w:val="000254E0"/>
    <w:rsid w:val="00025996"/>
    <w:rsid w:val="00025D00"/>
    <w:rsid w:val="0002676E"/>
    <w:rsid w:val="000268FF"/>
    <w:rsid w:val="000270D0"/>
    <w:rsid w:val="000271AF"/>
    <w:rsid w:val="0002751F"/>
    <w:rsid w:val="00027600"/>
    <w:rsid w:val="000279E4"/>
    <w:rsid w:val="00027B51"/>
    <w:rsid w:val="0003099F"/>
    <w:rsid w:val="00030AC3"/>
    <w:rsid w:val="0003102C"/>
    <w:rsid w:val="00032212"/>
    <w:rsid w:val="00032D06"/>
    <w:rsid w:val="000330BF"/>
    <w:rsid w:val="000330D4"/>
    <w:rsid w:val="00033A4A"/>
    <w:rsid w:val="00033CB4"/>
    <w:rsid w:val="000340BD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455"/>
    <w:rsid w:val="00042598"/>
    <w:rsid w:val="00042A9B"/>
    <w:rsid w:val="00044748"/>
    <w:rsid w:val="000449A6"/>
    <w:rsid w:val="00044A7D"/>
    <w:rsid w:val="00044EAB"/>
    <w:rsid w:val="00044EB4"/>
    <w:rsid w:val="00045C6C"/>
    <w:rsid w:val="00046845"/>
    <w:rsid w:val="00046AA9"/>
    <w:rsid w:val="00050221"/>
    <w:rsid w:val="00050CE5"/>
    <w:rsid w:val="00051876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963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6245"/>
    <w:rsid w:val="0007715E"/>
    <w:rsid w:val="00077269"/>
    <w:rsid w:val="000772AE"/>
    <w:rsid w:val="000800C4"/>
    <w:rsid w:val="0008064C"/>
    <w:rsid w:val="000819AA"/>
    <w:rsid w:val="00081ABC"/>
    <w:rsid w:val="00081AEC"/>
    <w:rsid w:val="000823A0"/>
    <w:rsid w:val="00082CE7"/>
    <w:rsid w:val="00082CF3"/>
    <w:rsid w:val="00083E80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C25"/>
    <w:rsid w:val="00087DD3"/>
    <w:rsid w:val="000903EA"/>
    <w:rsid w:val="00090A75"/>
    <w:rsid w:val="0009177B"/>
    <w:rsid w:val="00091839"/>
    <w:rsid w:val="00091D93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4F55"/>
    <w:rsid w:val="00095A0E"/>
    <w:rsid w:val="00095E16"/>
    <w:rsid w:val="000964FD"/>
    <w:rsid w:val="000967C5"/>
    <w:rsid w:val="000968EA"/>
    <w:rsid w:val="000975DF"/>
    <w:rsid w:val="00097806"/>
    <w:rsid w:val="00097CFC"/>
    <w:rsid w:val="000A086E"/>
    <w:rsid w:val="000A0ABB"/>
    <w:rsid w:val="000A0AE1"/>
    <w:rsid w:val="000A0CBD"/>
    <w:rsid w:val="000A181A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43AF"/>
    <w:rsid w:val="000A571E"/>
    <w:rsid w:val="000A59F7"/>
    <w:rsid w:val="000A6575"/>
    <w:rsid w:val="000A6C32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09"/>
    <w:rsid w:val="000B1173"/>
    <w:rsid w:val="000B14A8"/>
    <w:rsid w:val="000B1B69"/>
    <w:rsid w:val="000B1D7D"/>
    <w:rsid w:val="000B2097"/>
    <w:rsid w:val="000B228D"/>
    <w:rsid w:val="000B2739"/>
    <w:rsid w:val="000B2E6D"/>
    <w:rsid w:val="000B3353"/>
    <w:rsid w:val="000B33D7"/>
    <w:rsid w:val="000B3F7F"/>
    <w:rsid w:val="000B48C1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410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EC"/>
    <w:rsid w:val="000D0764"/>
    <w:rsid w:val="000D1106"/>
    <w:rsid w:val="000D19ED"/>
    <w:rsid w:val="000D1A7B"/>
    <w:rsid w:val="000D1AB2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135"/>
    <w:rsid w:val="000D6D79"/>
    <w:rsid w:val="000D7466"/>
    <w:rsid w:val="000E032D"/>
    <w:rsid w:val="000E03B3"/>
    <w:rsid w:val="000E0688"/>
    <w:rsid w:val="000E111C"/>
    <w:rsid w:val="000E1B85"/>
    <w:rsid w:val="000E2398"/>
    <w:rsid w:val="000E2B93"/>
    <w:rsid w:val="000E2D58"/>
    <w:rsid w:val="000E334C"/>
    <w:rsid w:val="000E3983"/>
    <w:rsid w:val="000E3ED1"/>
    <w:rsid w:val="000E3F2C"/>
    <w:rsid w:val="000E4009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4197"/>
    <w:rsid w:val="000F4D3E"/>
    <w:rsid w:val="000F5877"/>
    <w:rsid w:val="000F6135"/>
    <w:rsid w:val="000F6396"/>
    <w:rsid w:val="000F6639"/>
    <w:rsid w:val="000F72A6"/>
    <w:rsid w:val="000F7335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0BD"/>
    <w:rsid w:val="00102DDF"/>
    <w:rsid w:val="0010340A"/>
    <w:rsid w:val="0010345E"/>
    <w:rsid w:val="001035C2"/>
    <w:rsid w:val="0010372D"/>
    <w:rsid w:val="00103737"/>
    <w:rsid w:val="00103908"/>
    <w:rsid w:val="00103DA0"/>
    <w:rsid w:val="001047D4"/>
    <w:rsid w:val="00104AD3"/>
    <w:rsid w:val="00104AEE"/>
    <w:rsid w:val="00104ED2"/>
    <w:rsid w:val="0010509D"/>
    <w:rsid w:val="00105356"/>
    <w:rsid w:val="00105C3B"/>
    <w:rsid w:val="00106379"/>
    <w:rsid w:val="00106A54"/>
    <w:rsid w:val="00106DC2"/>
    <w:rsid w:val="00107940"/>
    <w:rsid w:val="00107B11"/>
    <w:rsid w:val="00107D51"/>
    <w:rsid w:val="00107DF5"/>
    <w:rsid w:val="00110586"/>
    <w:rsid w:val="00110864"/>
    <w:rsid w:val="00110F0A"/>
    <w:rsid w:val="0011213F"/>
    <w:rsid w:val="00112470"/>
    <w:rsid w:val="00112EEC"/>
    <w:rsid w:val="001131D5"/>
    <w:rsid w:val="00113CC3"/>
    <w:rsid w:val="001141D9"/>
    <w:rsid w:val="00114839"/>
    <w:rsid w:val="00115255"/>
    <w:rsid w:val="00115349"/>
    <w:rsid w:val="0011564B"/>
    <w:rsid w:val="00115DA1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582"/>
    <w:rsid w:val="00123638"/>
    <w:rsid w:val="00123BB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2E9D"/>
    <w:rsid w:val="00133206"/>
    <w:rsid w:val="001333A7"/>
    <w:rsid w:val="00133DA7"/>
    <w:rsid w:val="00133EAE"/>
    <w:rsid w:val="00133F87"/>
    <w:rsid w:val="00134579"/>
    <w:rsid w:val="00134B96"/>
    <w:rsid w:val="00134ECE"/>
    <w:rsid w:val="001352AC"/>
    <w:rsid w:val="00135C16"/>
    <w:rsid w:val="00136A5E"/>
    <w:rsid w:val="00137502"/>
    <w:rsid w:val="00140CC2"/>
    <w:rsid w:val="00140F84"/>
    <w:rsid w:val="0014156A"/>
    <w:rsid w:val="001417AD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6A3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D1"/>
    <w:rsid w:val="0017711D"/>
    <w:rsid w:val="0018073A"/>
    <w:rsid w:val="00181156"/>
    <w:rsid w:val="00181714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1C2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2525"/>
    <w:rsid w:val="001A2998"/>
    <w:rsid w:val="001A39B9"/>
    <w:rsid w:val="001A3B02"/>
    <w:rsid w:val="001A3D65"/>
    <w:rsid w:val="001A465C"/>
    <w:rsid w:val="001A49C1"/>
    <w:rsid w:val="001A4C56"/>
    <w:rsid w:val="001A4C75"/>
    <w:rsid w:val="001A51C9"/>
    <w:rsid w:val="001A56C7"/>
    <w:rsid w:val="001A5C44"/>
    <w:rsid w:val="001A6D53"/>
    <w:rsid w:val="001A6ECE"/>
    <w:rsid w:val="001A7156"/>
    <w:rsid w:val="001A7493"/>
    <w:rsid w:val="001B0234"/>
    <w:rsid w:val="001B04B0"/>
    <w:rsid w:val="001B0FCE"/>
    <w:rsid w:val="001B1502"/>
    <w:rsid w:val="001B18D8"/>
    <w:rsid w:val="001B21C6"/>
    <w:rsid w:val="001B2451"/>
    <w:rsid w:val="001B2563"/>
    <w:rsid w:val="001B353C"/>
    <w:rsid w:val="001B482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406E"/>
    <w:rsid w:val="001D43B8"/>
    <w:rsid w:val="001D4493"/>
    <w:rsid w:val="001D4647"/>
    <w:rsid w:val="001D51E7"/>
    <w:rsid w:val="001D536B"/>
    <w:rsid w:val="001D5CE6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3A"/>
    <w:rsid w:val="001E1829"/>
    <w:rsid w:val="001E19AB"/>
    <w:rsid w:val="001E1D8D"/>
    <w:rsid w:val="001E2DEA"/>
    <w:rsid w:val="001E3811"/>
    <w:rsid w:val="001E39AB"/>
    <w:rsid w:val="001E39E6"/>
    <w:rsid w:val="001E443E"/>
    <w:rsid w:val="001E462A"/>
    <w:rsid w:val="001E48D3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59C2"/>
    <w:rsid w:val="001F5CE2"/>
    <w:rsid w:val="001F5F19"/>
    <w:rsid w:val="001F65AB"/>
    <w:rsid w:val="001F6621"/>
    <w:rsid w:val="001F66D0"/>
    <w:rsid w:val="001F66D2"/>
    <w:rsid w:val="001F6946"/>
    <w:rsid w:val="001F6DAB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F94"/>
    <w:rsid w:val="00217047"/>
    <w:rsid w:val="002172E2"/>
    <w:rsid w:val="0021731E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4215"/>
    <w:rsid w:val="00224401"/>
    <w:rsid w:val="00224733"/>
    <w:rsid w:val="002257D9"/>
    <w:rsid w:val="00225AAE"/>
    <w:rsid w:val="00225C5C"/>
    <w:rsid w:val="0022732D"/>
    <w:rsid w:val="00230612"/>
    <w:rsid w:val="00230DA4"/>
    <w:rsid w:val="00230EA3"/>
    <w:rsid w:val="00231151"/>
    <w:rsid w:val="002318D8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922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7D4"/>
    <w:rsid w:val="00240A0E"/>
    <w:rsid w:val="00240AAD"/>
    <w:rsid w:val="00240BC4"/>
    <w:rsid w:val="00240C76"/>
    <w:rsid w:val="002412EE"/>
    <w:rsid w:val="00241560"/>
    <w:rsid w:val="002419BB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584E"/>
    <w:rsid w:val="00246B37"/>
    <w:rsid w:val="002473FE"/>
    <w:rsid w:val="00247B27"/>
    <w:rsid w:val="00247D1F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A11"/>
    <w:rsid w:val="002561E8"/>
    <w:rsid w:val="00256CAD"/>
    <w:rsid w:val="0025766B"/>
    <w:rsid w:val="002577DE"/>
    <w:rsid w:val="002604CA"/>
    <w:rsid w:val="00260545"/>
    <w:rsid w:val="00260F1E"/>
    <w:rsid w:val="0026136C"/>
    <w:rsid w:val="002615B2"/>
    <w:rsid w:val="00262D94"/>
    <w:rsid w:val="002635E2"/>
    <w:rsid w:val="0026401B"/>
    <w:rsid w:val="0026419F"/>
    <w:rsid w:val="00264225"/>
    <w:rsid w:val="00264760"/>
    <w:rsid w:val="00264A20"/>
    <w:rsid w:val="0026500E"/>
    <w:rsid w:val="00265A2E"/>
    <w:rsid w:val="00265B9F"/>
    <w:rsid w:val="00266015"/>
    <w:rsid w:val="002661EC"/>
    <w:rsid w:val="002664A5"/>
    <w:rsid w:val="00266E4D"/>
    <w:rsid w:val="00266F84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AB9"/>
    <w:rsid w:val="00283E60"/>
    <w:rsid w:val="00283F99"/>
    <w:rsid w:val="00284333"/>
    <w:rsid w:val="002845BD"/>
    <w:rsid w:val="00284C52"/>
    <w:rsid w:val="00285070"/>
    <w:rsid w:val="002852B5"/>
    <w:rsid w:val="0028546D"/>
    <w:rsid w:val="00285B85"/>
    <w:rsid w:val="00285BCB"/>
    <w:rsid w:val="00285D71"/>
    <w:rsid w:val="00286149"/>
    <w:rsid w:val="0028626E"/>
    <w:rsid w:val="00286CA8"/>
    <w:rsid w:val="002875BC"/>
    <w:rsid w:val="00287C96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2CB7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E6B"/>
    <w:rsid w:val="00297033"/>
    <w:rsid w:val="002971B4"/>
    <w:rsid w:val="0029731E"/>
    <w:rsid w:val="00297322"/>
    <w:rsid w:val="00297720"/>
    <w:rsid w:val="002A0615"/>
    <w:rsid w:val="002A074F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3AE"/>
    <w:rsid w:val="002A245B"/>
    <w:rsid w:val="002A2981"/>
    <w:rsid w:val="002A2C11"/>
    <w:rsid w:val="002A2F5C"/>
    <w:rsid w:val="002A3074"/>
    <w:rsid w:val="002A384E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C12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862"/>
    <w:rsid w:val="002D4A89"/>
    <w:rsid w:val="002D4F9C"/>
    <w:rsid w:val="002D5154"/>
    <w:rsid w:val="002D526A"/>
    <w:rsid w:val="002D6A7B"/>
    <w:rsid w:val="002E014B"/>
    <w:rsid w:val="002E0668"/>
    <w:rsid w:val="002E06AC"/>
    <w:rsid w:val="002E0919"/>
    <w:rsid w:val="002E0A8C"/>
    <w:rsid w:val="002E13C9"/>
    <w:rsid w:val="002E1411"/>
    <w:rsid w:val="002E1972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1621"/>
    <w:rsid w:val="002F1FC4"/>
    <w:rsid w:val="002F2049"/>
    <w:rsid w:val="002F2141"/>
    <w:rsid w:val="002F2D7D"/>
    <w:rsid w:val="002F35F7"/>
    <w:rsid w:val="002F3806"/>
    <w:rsid w:val="002F46D9"/>
    <w:rsid w:val="002F4A8E"/>
    <w:rsid w:val="002F4D61"/>
    <w:rsid w:val="002F5AAF"/>
    <w:rsid w:val="002F62E7"/>
    <w:rsid w:val="002F64D8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420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A27"/>
    <w:rsid w:val="00316AF3"/>
    <w:rsid w:val="00316CBE"/>
    <w:rsid w:val="003174FF"/>
    <w:rsid w:val="00317953"/>
    <w:rsid w:val="003210A6"/>
    <w:rsid w:val="00321740"/>
    <w:rsid w:val="0032253A"/>
    <w:rsid w:val="00322B3C"/>
    <w:rsid w:val="00323246"/>
    <w:rsid w:val="003233BB"/>
    <w:rsid w:val="003234C3"/>
    <w:rsid w:val="00323EBF"/>
    <w:rsid w:val="00324418"/>
    <w:rsid w:val="003251F3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05D7"/>
    <w:rsid w:val="00331645"/>
    <w:rsid w:val="00331ABD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830"/>
    <w:rsid w:val="00335CEB"/>
    <w:rsid w:val="003363B5"/>
    <w:rsid w:val="003373D6"/>
    <w:rsid w:val="003376A8"/>
    <w:rsid w:val="00337755"/>
    <w:rsid w:val="003377BB"/>
    <w:rsid w:val="0033793B"/>
    <w:rsid w:val="003400F2"/>
    <w:rsid w:val="003404A1"/>
    <w:rsid w:val="0034067C"/>
    <w:rsid w:val="00341916"/>
    <w:rsid w:val="00341D45"/>
    <w:rsid w:val="00341FAD"/>
    <w:rsid w:val="00342488"/>
    <w:rsid w:val="00342CB3"/>
    <w:rsid w:val="00342EF3"/>
    <w:rsid w:val="00342FDF"/>
    <w:rsid w:val="00343432"/>
    <w:rsid w:val="003438CC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2A4"/>
    <w:rsid w:val="00357781"/>
    <w:rsid w:val="00357DEA"/>
    <w:rsid w:val="00357DFF"/>
    <w:rsid w:val="0036007B"/>
    <w:rsid w:val="00360A51"/>
    <w:rsid w:val="00360ABB"/>
    <w:rsid w:val="00360B6D"/>
    <w:rsid w:val="003615AC"/>
    <w:rsid w:val="003615FC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0E28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B01"/>
    <w:rsid w:val="00373B0C"/>
    <w:rsid w:val="00373B69"/>
    <w:rsid w:val="00373B9A"/>
    <w:rsid w:val="00373F14"/>
    <w:rsid w:val="00374262"/>
    <w:rsid w:val="00374334"/>
    <w:rsid w:val="003745B5"/>
    <w:rsid w:val="00374630"/>
    <w:rsid w:val="00374B13"/>
    <w:rsid w:val="00375086"/>
    <w:rsid w:val="00375547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53E"/>
    <w:rsid w:val="003816AF"/>
    <w:rsid w:val="00381B62"/>
    <w:rsid w:val="00381CE5"/>
    <w:rsid w:val="00381FBA"/>
    <w:rsid w:val="0038206E"/>
    <w:rsid w:val="00382E9B"/>
    <w:rsid w:val="00382FC4"/>
    <w:rsid w:val="00383212"/>
    <w:rsid w:val="003838EB"/>
    <w:rsid w:val="00383988"/>
    <w:rsid w:val="00383B6F"/>
    <w:rsid w:val="00383C4D"/>
    <w:rsid w:val="003840FA"/>
    <w:rsid w:val="0038484D"/>
    <w:rsid w:val="0038487F"/>
    <w:rsid w:val="003861AF"/>
    <w:rsid w:val="00386E2A"/>
    <w:rsid w:val="003877A9"/>
    <w:rsid w:val="00387F65"/>
    <w:rsid w:val="00390461"/>
    <w:rsid w:val="00390966"/>
    <w:rsid w:val="003912D8"/>
    <w:rsid w:val="0039134C"/>
    <w:rsid w:val="00391472"/>
    <w:rsid w:val="00391C05"/>
    <w:rsid w:val="003927DF"/>
    <w:rsid w:val="00392AB3"/>
    <w:rsid w:val="003942C9"/>
    <w:rsid w:val="003944BA"/>
    <w:rsid w:val="00394606"/>
    <w:rsid w:val="00394F8D"/>
    <w:rsid w:val="00395196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27A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FB5"/>
    <w:rsid w:val="003B41D9"/>
    <w:rsid w:val="003B42D3"/>
    <w:rsid w:val="003B4798"/>
    <w:rsid w:val="003B48A6"/>
    <w:rsid w:val="003B4C34"/>
    <w:rsid w:val="003B559D"/>
    <w:rsid w:val="003B56A6"/>
    <w:rsid w:val="003B5EC8"/>
    <w:rsid w:val="003B5FB7"/>
    <w:rsid w:val="003B6F7B"/>
    <w:rsid w:val="003B7376"/>
    <w:rsid w:val="003B73A4"/>
    <w:rsid w:val="003B7497"/>
    <w:rsid w:val="003B7A3B"/>
    <w:rsid w:val="003B7EEA"/>
    <w:rsid w:val="003C13C9"/>
    <w:rsid w:val="003C1893"/>
    <w:rsid w:val="003C1C25"/>
    <w:rsid w:val="003C1C4F"/>
    <w:rsid w:val="003C1FC0"/>
    <w:rsid w:val="003C2286"/>
    <w:rsid w:val="003C31F1"/>
    <w:rsid w:val="003C3D45"/>
    <w:rsid w:val="003C3E37"/>
    <w:rsid w:val="003C3EB1"/>
    <w:rsid w:val="003C3ECC"/>
    <w:rsid w:val="003C4709"/>
    <w:rsid w:val="003C4958"/>
    <w:rsid w:val="003C503F"/>
    <w:rsid w:val="003C5A5E"/>
    <w:rsid w:val="003C5E77"/>
    <w:rsid w:val="003C6C00"/>
    <w:rsid w:val="003C7286"/>
    <w:rsid w:val="003C7566"/>
    <w:rsid w:val="003C7AB4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2A5"/>
    <w:rsid w:val="003D4502"/>
    <w:rsid w:val="003D481C"/>
    <w:rsid w:val="003D4A9A"/>
    <w:rsid w:val="003D566B"/>
    <w:rsid w:val="003D5E04"/>
    <w:rsid w:val="003D74EB"/>
    <w:rsid w:val="003D7606"/>
    <w:rsid w:val="003D7A38"/>
    <w:rsid w:val="003D7BB4"/>
    <w:rsid w:val="003E1170"/>
    <w:rsid w:val="003E15D1"/>
    <w:rsid w:val="003E1A15"/>
    <w:rsid w:val="003E21A1"/>
    <w:rsid w:val="003E283B"/>
    <w:rsid w:val="003E2AF6"/>
    <w:rsid w:val="003E3697"/>
    <w:rsid w:val="003E3CD9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94D"/>
    <w:rsid w:val="003F2C81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515"/>
    <w:rsid w:val="003F758F"/>
    <w:rsid w:val="003F7ADC"/>
    <w:rsid w:val="003F7BED"/>
    <w:rsid w:val="003F7CF7"/>
    <w:rsid w:val="003F7E23"/>
    <w:rsid w:val="00400121"/>
    <w:rsid w:val="00400A9E"/>
    <w:rsid w:val="0040144E"/>
    <w:rsid w:val="00401686"/>
    <w:rsid w:val="00401B5B"/>
    <w:rsid w:val="00401F57"/>
    <w:rsid w:val="004022B0"/>
    <w:rsid w:val="004025A2"/>
    <w:rsid w:val="0040263A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799"/>
    <w:rsid w:val="00416925"/>
    <w:rsid w:val="00416F71"/>
    <w:rsid w:val="00417CEF"/>
    <w:rsid w:val="00417D3B"/>
    <w:rsid w:val="00417F07"/>
    <w:rsid w:val="00420FA6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6F34"/>
    <w:rsid w:val="0042737B"/>
    <w:rsid w:val="00430AEC"/>
    <w:rsid w:val="00430FCF"/>
    <w:rsid w:val="0043169E"/>
    <w:rsid w:val="00432231"/>
    <w:rsid w:val="00433391"/>
    <w:rsid w:val="0043342D"/>
    <w:rsid w:val="0043377F"/>
    <w:rsid w:val="004337D1"/>
    <w:rsid w:val="004338E6"/>
    <w:rsid w:val="0043475D"/>
    <w:rsid w:val="004351F9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A0D"/>
    <w:rsid w:val="00442B5D"/>
    <w:rsid w:val="00442EEA"/>
    <w:rsid w:val="004435AA"/>
    <w:rsid w:val="0044449E"/>
    <w:rsid w:val="004449EA"/>
    <w:rsid w:val="00444DA1"/>
    <w:rsid w:val="0044500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73A"/>
    <w:rsid w:val="0045182E"/>
    <w:rsid w:val="004519E6"/>
    <w:rsid w:val="00451AEF"/>
    <w:rsid w:val="00452618"/>
    <w:rsid w:val="00452C8A"/>
    <w:rsid w:val="00452D96"/>
    <w:rsid w:val="0045376A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3483"/>
    <w:rsid w:val="00463810"/>
    <w:rsid w:val="00463CC6"/>
    <w:rsid w:val="00463E62"/>
    <w:rsid w:val="00464292"/>
    <w:rsid w:val="00464760"/>
    <w:rsid w:val="00464B59"/>
    <w:rsid w:val="00464DB9"/>
    <w:rsid w:val="00465063"/>
    <w:rsid w:val="00465724"/>
    <w:rsid w:val="00465D58"/>
    <w:rsid w:val="004663BE"/>
    <w:rsid w:val="0046699E"/>
    <w:rsid w:val="00466AE8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15E9"/>
    <w:rsid w:val="00481AD2"/>
    <w:rsid w:val="004827B3"/>
    <w:rsid w:val="00483174"/>
    <w:rsid w:val="0048413D"/>
    <w:rsid w:val="004844FB"/>
    <w:rsid w:val="0048471D"/>
    <w:rsid w:val="004847A2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5EB7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241"/>
    <w:rsid w:val="004C6468"/>
    <w:rsid w:val="004C6822"/>
    <w:rsid w:val="004C690C"/>
    <w:rsid w:val="004C7A4D"/>
    <w:rsid w:val="004C7FC6"/>
    <w:rsid w:val="004D0AF9"/>
    <w:rsid w:val="004D0B27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7029"/>
    <w:rsid w:val="004D72B5"/>
    <w:rsid w:val="004D76CA"/>
    <w:rsid w:val="004D77AC"/>
    <w:rsid w:val="004D77B4"/>
    <w:rsid w:val="004D79A9"/>
    <w:rsid w:val="004D7AC4"/>
    <w:rsid w:val="004D7B89"/>
    <w:rsid w:val="004D7D14"/>
    <w:rsid w:val="004E01E1"/>
    <w:rsid w:val="004E089C"/>
    <w:rsid w:val="004E08F0"/>
    <w:rsid w:val="004E0D15"/>
    <w:rsid w:val="004E0F97"/>
    <w:rsid w:val="004E11F2"/>
    <w:rsid w:val="004E1B76"/>
    <w:rsid w:val="004E204E"/>
    <w:rsid w:val="004E304C"/>
    <w:rsid w:val="004E30AC"/>
    <w:rsid w:val="004E31F8"/>
    <w:rsid w:val="004E3321"/>
    <w:rsid w:val="004E41AE"/>
    <w:rsid w:val="004E4652"/>
    <w:rsid w:val="004E49E2"/>
    <w:rsid w:val="004E4D89"/>
    <w:rsid w:val="004E53C4"/>
    <w:rsid w:val="004E5961"/>
    <w:rsid w:val="004E59F1"/>
    <w:rsid w:val="004E5D5C"/>
    <w:rsid w:val="004E5EED"/>
    <w:rsid w:val="004E5F5B"/>
    <w:rsid w:val="004E6AA2"/>
    <w:rsid w:val="004E7159"/>
    <w:rsid w:val="004E74A9"/>
    <w:rsid w:val="004F013F"/>
    <w:rsid w:val="004F17F4"/>
    <w:rsid w:val="004F185B"/>
    <w:rsid w:val="004F232A"/>
    <w:rsid w:val="004F27E0"/>
    <w:rsid w:val="004F2B8E"/>
    <w:rsid w:val="004F2E6E"/>
    <w:rsid w:val="004F3756"/>
    <w:rsid w:val="004F3881"/>
    <w:rsid w:val="004F392B"/>
    <w:rsid w:val="004F3B28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5004D0"/>
    <w:rsid w:val="005007E4"/>
    <w:rsid w:val="00501119"/>
    <w:rsid w:val="005011DC"/>
    <w:rsid w:val="005015FA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7344"/>
    <w:rsid w:val="00507527"/>
    <w:rsid w:val="00507CD7"/>
    <w:rsid w:val="00510643"/>
    <w:rsid w:val="00510C88"/>
    <w:rsid w:val="00511398"/>
    <w:rsid w:val="005118D8"/>
    <w:rsid w:val="00512243"/>
    <w:rsid w:val="005124F8"/>
    <w:rsid w:val="0051288C"/>
    <w:rsid w:val="005128C3"/>
    <w:rsid w:val="00512CA1"/>
    <w:rsid w:val="00512D47"/>
    <w:rsid w:val="0051327D"/>
    <w:rsid w:val="00513ACB"/>
    <w:rsid w:val="00513ACD"/>
    <w:rsid w:val="00513D2C"/>
    <w:rsid w:val="00513ED0"/>
    <w:rsid w:val="005142E4"/>
    <w:rsid w:val="005142F0"/>
    <w:rsid w:val="005144EF"/>
    <w:rsid w:val="0051545A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1EFB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3B3"/>
    <w:rsid w:val="00533466"/>
    <w:rsid w:val="0053375A"/>
    <w:rsid w:val="00533769"/>
    <w:rsid w:val="00534173"/>
    <w:rsid w:val="0053446E"/>
    <w:rsid w:val="00534824"/>
    <w:rsid w:val="00534A71"/>
    <w:rsid w:val="00534FF4"/>
    <w:rsid w:val="005358DB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5EB7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510"/>
    <w:rsid w:val="005746CF"/>
    <w:rsid w:val="00574A0A"/>
    <w:rsid w:val="005754AE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3227"/>
    <w:rsid w:val="00583B42"/>
    <w:rsid w:val="005841CA"/>
    <w:rsid w:val="00584245"/>
    <w:rsid w:val="0058463F"/>
    <w:rsid w:val="005854E0"/>
    <w:rsid w:val="00585668"/>
    <w:rsid w:val="00586226"/>
    <w:rsid w:val="00586419"/>
    <w:rsid w:val="00586654"/>
    <w:rsid w:val="00586DCF"/>
    <w:rsid w:val="00586DE8"/>
    <w:rsid w:val="005871FB"/>
    <w:rsid w:val="00590283"/>
    <w:rsid w:val="00590632"/>
    <w:rsid w:val="00590F37"/>
    <w:rsid w:val="00591747"/>
    <w:rsid w:val="00591F79"/>
    <w:rsid w:val="00591F81"/>
    <w:rsid w:val="0059261F"/>
    <w:rsid w:val="00592679"/>
    <w:rsid w:val="00592D33"/>
    <w:rsid w:val="00595BD0"/>
    <w:rsid w:val="00595BFD"/>
    <w:rsid w:val="00596A2C"/>
    <w:rsid w:val="00596CC3"/>
    <w:rsid w:val="005972AC"/>
    <w:rsid w:val="00597581"/>
    <w:rsid w:val="005975F1"/>
    <w:rsid w:val="00597965"/>
    <w:rsid w:val="00597AE9"/>
    <w:rsid w:val="005A0ECD"/>
    <w:rsid w:val="005A1157"/>
    <w:rsid w:val="005A1547"/>
    <w:rsid w:val="005A1C06"/>
    <w:rsid w:val="005A1D9D"/>
    <w:rsid w:val="005A2276"/>
    <w:rsid w:val="005A2495"/>
    <w:rsid w:val="005A35AF"/>
    <w:rsid w:val="005A434F"/>
    <w:rsid w:val="005A45B0"/>
    <w:rsid w:val="005A4CDA"/>
    <w:rsid w:val="005A6382"/>
    <w:rsid w:val="005A6CD6"/>
    <w:rsid w:val="005A7BAF"/>
    <w:rsid w:val="005A7E1A"/>
    <w:rsid w:val="005A7FFC"/>
    <w:rsid w:val="005B060B"/>
    <w:rsid w:val="005B0656"/>
    <w:rsid w:val="005B0844"/>
    <w:rsid w:val="005B1385"/>
    <w:rsid w:val="005B1644"/>
    <w:rsid w:val="005B1A66"/>
    <w:rsid w:val="005B1FF2"/>
    <w:rsid w:val="005B21F4"/>
    <w:rsid w:val="005B230D"/>
    <w:rsid w:val="005B2338"/>
    <w:rsid w:val="005B2476"/>
    <w:rsid w:val="005B2AB0"/>
    <w:rsid w:val="005B395A"/>
    <w:rsid w:val="005B4C94"/>
    <w:rsid w:val="005B53AF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EF"/>
    <w:rsid w:val="005C04F2"/>
    <w:rsid w:val="005C07E9"/>
    <w:rsid w:val="005C0F5E"/>
    <w:rsid w:val="005C0F67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6EEE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898"/>
    <w:rsid w:val="005D2F18"/>
    <w:rsid w:val="005D3B54"/>
    <w:rsid w:val="005D3FAF"/>
    <w:rsid w:val="005D44EA"/>
    <w:rsid w:val="005D6291"/>
    <w:rsid w:val="005D6340"/>
    <w:rsid w:val="005D63B8"/>
    <w:rsid w:val="005D6934"/>
    <w:rsid w:val="005D7026"/>
    <w:rsid w:val="005D755E"/>
    <w:rsid w:val="005D775B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6C0"/>
    <w:rsid w:val="005E27F3"/>
    <w:rsid w:val="005E2B3A"/>
    <w:rsid w:val="005E2BBF"/>
    <w:rsid w:val="005E3CA8"/>
    <w:rsid w:val="005E3F5D"/>
    <w:rsid w:val="005E43D0"/>
    <w:rsid w:val="005E44F4"/>
    <w:rsid w:val="005E5D32"/>
    <w:rsid w:val="005E5DBF"/>
    <w:rsid w:val="005E5FFE"/>
    <w:rsid w:val="005E68D9"/>
    <w:rsid w:val="005E7603"/>
    <w:rsid w:val="005E7B83"/>
    <w:rsid w:val="005E7E94"/>
    <w:rsid w:val="005F0094"/>
    <w:rsid w:val="005F079B"/>
    <w:rsid w:val="005F07A4"/>
    <w:rsid w:val="005F32F6"/>
    <w:rsid w:val="005F3999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D06"/>
    <w:rsid w:val="006032D8"/>
    <w:rsid w:val="00603C3F"/>
    <w:rsid w:val="0060482C"/>
    <w:rsid w:val="00604D1B"/>
    <w:rsid w:val="00604EC0"/>
    <w:rsid w:val="00605EEF"/>
    <w:rsid w:val="00605FD5"/>
    <w:rsid w:val="00606176"/>
    <w:rsid w:val="006069D9"/>
    <w:rsid w:val="00606F76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A3"/>
    <w:rsid w:val="006106AC"/>
    <w:rsid w:val="006109D0"/>
    <w:rsid w:val="00610C7A"/>
    <w:rsid w:val="006115EC"/>
    <w:rsid w:val="006118D5"/>
    <w:rsid w:val="00611F7F"/>
    <w:rsid w:val="00612292"/>
    <w:rsid w:val="00612439"/>
    <w:rsid w:val="00612DA3"/>
    <w:rsid w:val="00612FFD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292F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BB5"/>
    <w:rsid w:val="00650C9C"/>
    <w:rsid w:val="006515FE"/>
    <w:rsid w:val="00651F67"/>
    <w:rsid w:val="006520B8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3182"/>
    <w:rsid w:val="0066341C"/>
    <w:rsid w:val="00663873"/>
    <w:rsid w:val="00663EB4"/>
    <w:rsid w:val="006645C6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925"/>
    <w:rsid w:val="00672288"/>
    <w:rsid w:val="006723CC"/>
    <w:rsid w:val="006727A1"/>
    <w:rsid w:val="00672A16"/>
    <w:rsid w:val="006735B8"/>
    <w:rsid w:val="00673BD6"/>
    <w:rsid w:val="006744ED"/>
    <w:rsid w:val="0067536C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1306"/>
    <w:rsid w:val="006825AF"/>
    <w:rsid w:val="00682961"/>
    <w:rsid w:val="00683A61"/>
    <w:rsid w:val="0068413E"/>
    <w:rsid w:val="006846C3"/>
    <w:rsid w:val="00685388"/>
    <w:rsid w:val="0068613F"/>
    <w:rsid w:val="006867E8"/>
    <w:rsid w:val="006874F9"/>
    <w:rsid w:val="00687D71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E68"/>
    <w:rsid w:val="006941F7"/>
    <w:rsid w:val="0069448C"/>
    <w:rsid w:val="00694BF4"/>
    <w:rsid w:val="00695565"/>
    <w:rsid w:val="006957CB"/>
    <w:rsid w:val="00695C5B"/>
    <w:rsid w:val="006966B4"/>
    <w:rsid w:val="00696E11"/>
    <w:rsid w:val="006972FF"/>
    <w:rsid w:val="00697561"/>
    <w:rsid w:val="00697915"/>
    <w:rsid w:val="00697C8B"/>
    <w:rsid w:val="006A06C9"/>
    <w:rsid w:val="006A099A"/>
    <w:rsid w:val="006A0FC2"/>
    <w:rsid w:val="006A1CB5"/>
    <w:rsid w:val="006A23E4"/>
    <w:rsid w:val="006A2726"/>
    <w:rsid w:val="006A272A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63C"/>
    <w:rsid w:val="006A795C"/>
    <w:rsid w:val="006A7ACD"/>
    <w:rsid w:val="006B034F"/>
    <w:rsid w:val="006B04F1"/>
    <w:rsid w:val="006B0589"/>
    <w:rsid w:val="006B07FE"/>
    <w:rsid w:val="006B0E3C"/>
    <w:rsid w:val="006B1DAD"/>
    <w:rsid w:val="006B1DF0"/>
    <w:rsid w:val="006B2350"/>
    <w:rsid w:val="006B2520"/>
    <w:rsid w:val="006B3847"/>
    <w:rsid w:val="006B4371"/>
    <w:rsid w:val="006B47A9"/>
    <w:rsid w:val="006B4861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7544"/>
    <w:rsid w:val="006C7B39"/>
    <w:rsid w:val="006C7CA1"/>
    <w:rsid w:val="006D0D82"/>
    <w:rsid w:val="006D208A"/>
    <w:rsid w:val="006D20B0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AD9"/>
    <w:rsid w:val="006E6058"/>
    <w:rsid w:val="006E68F2"/>
    <w:rsid w:val="006E6924"/>
    <w:rsid w:val="006E7041"/>
    <w:rsid w:val="006E73E3"/>
    <w:rsid w:val="006E78EF"/>
    <w:rsid w:val="006E7948"/>
    <w:rsid w:val="006E7DCC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40EC"/>
    <w:rsid w:val="006F41B3"/>
    <w:rsid w:val="006F43FC"/>
    <w:rsid w:val="006F4575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04A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55E"/>
    <w:rsid w:val="0071420C"/>
    <w:rsid w:val="0071481C"/>
    <w:rsid w:val="0071604F"/>
    <w:rsid w:val="007163C1"/>
    <w:rsid w:val="007169F2"/>
    <w:rsid w:val="0071755A"/>
    <w:rsid w:val="007176AA"/>
    <w:rsid w:val="00717E80"/>
    <w:rsid w:val="007200B6"/>
    <w:rsid w:val="00721B7D"/>
    <w:rsid w:val="00721E11"/>
    <w:rsid w:val="007222C6"/>
    <w:rsid w:val="0072241C"/>
    <w:rsid w:val="00722B0B"/>
    <w:rsid w:val="007238DD"/>
    <w:rsid w:val="00724089"/>
    <w:rsid w:val="00724294"/>
    <w:rsid w:val="00724A76"/>
    <w:rsid w:val="00724B43"/>
    <w:rsid w:val="00724BC5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199"/>
    <w:rsid w:val="007503D2"/>
    <w:rsid w:val="00750457"/>
    <w:rsid w:val="007513DD"/>
    <w:rsid w:val="00751403"/>
    <w:rsid w:val="007519DC"/>
    <w:rsid w:val="00753001"/>
    <w:rsid w:val="007531D1"/>
    <w:rsid w:val="00753358"/>
    <w:rsid w:val="0075371F"/>
    <w:rsid w:val="00753992"/>
    <w:rsid w:val="00753A0E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5D0"/>
    <w:rsid w:val="00774971"/>
    <w:rsid w:val="007758AB"/>
    <w:rsid w:val="00775CCA"/>
    <w:rsid w:val="00777AFB"/>
    <w:rsid w:val="00777B4E"/>
    <w:rsid w:val="00777ED7"/>
    <w:rsid w:val="00780DE4"/>
    <w:rsid w:val="007813C7"/>
    <w:rsid w:val="00781AEB"/>
    <w:rsid w:val="00781B3E"/>
    <w:rsid w:val="00782883"/>
    <w:rsid w:val="00782CE6"/>
    <w:rsid w:val="00782DA5"/>
    <w:rsid w:val="0078352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1791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70CE"/>
    <w:rsid w:val="00797819"/>
    <w:rsid w:val="007A02EA"/>
    <w:rsid w:val="007A046B"/>
    <w:rsid w:val="007A0588"/>
    <w:rsid w:val="007A106C"/>
    <w:rsid w:val="007A1606"/>
    <w:rsid w:val="007A1667"/>
    <w:rsid w:val="007A1B94"/>
    <w:rsid w:val="007A1CE5"/>
    <w:rsid w:val="007A2646"/>
    <w:rsid w:val="007A3BAB"/>
    <w:rsid w:val="007A4292"/>
    <w:rsid w:val="007A4294"/>
    <w:rsid w:val="007A4667"/>
    <w:rsid w:val="007A49D9"/>
    <w:rsid w:val="007A4D88"/>
    <w:rsid w:val="007A536F"/>
    <w:rsid w:val="007A5956"/>
    <w:rsid w:val="007A5CCF"/>
    <w:rsid w:val="007A5F6D"/>
    <w:rsid w:val="007A625C"/>
    <w:rsid w:val="007A6C12"/>
    <w:rsid w:val="007A71B3"/>
    <w:rsid w:val="007A745D"/>
    <w:rsid w:val="007B0051"/>
    <w:rsid w:val="007B121C"/>
    <w:rsid w:val="007B166F"/>
    <w:rsid w:val="007B23C9"/>
    <w:rsid w:val="007B2ED2"/>
    <w:rsid w:val="007B382D"/>
    <w:rsid w:val="007B3A85"/>
    <w:rsid w:val="007B439F"/>
    <w:rsid w:val="007B4FA5"/>
    <w:rsid w:val="007B64BE"/>
    <w:rsid w:val="007B69D8"/>
    <w:rsid w:val="007B6CF8"/>
    <w:rsid w:val="007B73A6"/>
    <w:rsid w:val="007B7522"/>
    <w:rsid w:val="007B75F8"/>
    <w:rsid w:val="007B76F5"/>
    <w:rsid w:val="007B7DA8"/>
    <w:rsid w:val="007C1AAF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654"/>
    <w:rsid w:val="007D48AB"/>
    <w:rsid w:val="007D55DA"/>
    <w:rsid w:val="007D6E90"/>
    <w:rsid w:val="007D77B6"/>
    <w:rsid w:val="007E0EEB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7197"/>
    <w:rsid w:val="007E77DF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4BD"/>
    <w:rsid w:val="007F26FC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F02"/>
    <w:rsid w:val="007F604A"/>
    <w:rsid w:val="007F606F"/>
    <w:rsid w:val="007F6887"/>
    <w:rsid w:val="007F736D"/>
    <w:rsid w:val="0080084B"/>
    <w:rsid w:val="008024AC"/>
    <w:rsid w:val="00802D24"/>
    <w:rsid w:val="008034EB"/>
    <w:rsid w:val="008034EC"/>
    <w:rsid w:val="008035AC"/>
    <w:rsid w:val="00804010"/>
    <w:rsid w:val="00804631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A52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B9A"/>
    <w:rsid w:val="0082148B"/>
    <w:rsid w:val="00821906"/>
    <w:rsid w:val="00821D05"/>
    <w:rsid w:val="008222E1"/>
    <w:rsid w:val="008222F6"/>
    <w:rsid w:val="00822605"/>
    <w:rsid w:val="00822937"/>
    <w:rsid w:val="008232B4"/>
    <w:rsid w:val="00823873"/>
    <w:rsid w:val="00824787"/>
    <w:rsid w:val="00825085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C79"/>
    <w:rsid w:val="00835DB9"/>
    <w:rsid w:val="008368FF"/>
    <w:rsid w:val="00836A4A"/>
    <w:rsid w:val="00836DFE"/>
    <w:rsid w:val="00837AFC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0F"/>
    <w:rsid w:val="0084552A"/>
    <w:rsid w:val="00845A01"/>
    <w:rsid w:val="0084609F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1E65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10E8"/>
    <w:rsid w:val="00861657"/>
    <w:rsid w:val="008616F1"/>
    <w:rsid w:val="00861AC2"/>
    <w:rsid w:val="00861EA6"/>
    <w:rsid w:val="0086355D"/>
    <w:rsid w:val="00864365"/>
    <w:rsid w:val="00864A1C"/>
    <w:rsid w:val="00864FB0"/>
    <w:rsid w:val="008654A6"/>
    <w:rsid w:val="00866267"/>
    <w:rsid w:val="00866B1E"/>
    <w:rsid w:val="00867392"/>
    <w:rsid w:val="00867547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E66"/>
    <w:rsid w:val="00881F67"/>
    <w:rsid w:val="00883232"/>
    <w:rsid w:val="00883E72"/>
    <w:rsid w:val="00884021"/>
    <w:rsid w:val="00884EDC"/>
    <w:rsid w:val="0088558E"/>
    <w:rsid w:val="00885761"/>
    <w:rsid w:val="00885865"/>
    <w:rsid w:val="00886611"/>
    <w:rsid w:val="00887383"/>
    <w:rsid w:val="00887831"/>
    <w:rsid w:val="00887C24"/>
    <w:rsid w:val="00890214"/>
    <w:rsid w:val="008906F2"/>
    <w:rsid w:val="00890737"/>
    <w:rsid w:val="00890804"/>
    <w:rsid w:val="00890EF2"/>
    <w:rsid w:val="008912F4"/>
    <w:rsid w:val="008918D3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71AC"/>
    <w:rsid w:val="008973E8"/>
    <w:rsid w:val="008A0AB5"/>
    <w:rsid w:val="008A0CD8"/>
    <w:rsid w:val="008A0E78"/>
    <w:rsid w:val="008A1225"/>
    <w:rsid w:val="008A1296"/>
    <w:rsid w:val="008A2923"/>
    <w:rsid w:val="008A3A08"/>
    <w:rsid w:val="008A4224"/>
    <w:rsid w:val="008A439B"/>
    <w:rsid w:val="008A442F"/>
    <w:rsid w:val="008A446C"/>
    <w:rsid w:val="008A4781"/>
    <w:rsid w:val="008A47D7"/>
    <w:rsid w:val="008A4938"/>
    <w:rsid w:val="008A575B"/>
    <w:rsid w:val="008A5F02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C2"/>
    <w:rsid w:val="008B6E27"/>
    <w:rsid w:val="008B72F9"/>
    <w:rsid w:val="008B7439"/>
    <w:rsid w:val="008B78BC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1D01"/>
    <w:rsid w:val="008C2017"/>
    <w:rsid w:val="008C243C"/>
    <w:rsid w:val="008C266E"/>
    <w:rsid w:val="008C267F"/>
    <w:rsid w:val="008C2C25"/>
    <w:rsid w:val="008C2EA1"/>
    <w:rsid w:val="008C3467"/>
    <w:rsid w:val="008C39A8"/>
    <w:rsid w:val="008C3C73"/>
    <w:rsid w:val="008C48B7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A0E"/>
    <w:rsid w:val="008D10F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47C4"/>
    <w:rsid w:val="008D5919"/>
    <w:rsid w:val="008D5CE9"/>
    <w:rsid w:val="008D5E37"/>
    <w:rsid w:val="008D5F57"/>
    <w:rsid w:val="008D6BFA"/>
    <w:rsid w:val="008E0478"/>
    <w:rsid w:val="008E05EE"/>
    <w:rsid w:val="008E0FF9"/>
    <w:rsid w:val="008E1102"/>
    <w:rsid w:val="008E1C5C"/>
    <w:rsid w:val="008E23B9"/>
    <w:rsid w:val="008E24D0"/>
    <w:rsid w:val="008E25CF"/>
    <w:rsid w:val="008E271D"/>
    <w:rsid w:val="008E2F08"/>
    <w:rsid w:val="008E3091"/>
    <w:rsid w:val="008E33B5"/>
    <w:rsid w:val="008E3809"/>
    <w:rsid w:val="008E3CB3"/>
    <w:rsid w:val="008E3DA9"/>
    <w:rsid w:val="008E49A0"/>
    <w:rsid w:val="008E591B"/>
    <w:rsid w:val="008E5B6D"/>
    <w:rsid w:val="008E5C04"/>
    <w:rsid w:val="008E5DA8"/>
    <w:rsid w:val="008E6058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706"/>
    <w:rsid w:val="008F2C5D"/>
    <w:rsid w:val="008F2DA9"/>
    <w:rsid w:val="008F33D2"/>
    <w:rsid w:val="008F4013"/>
    <w:rsid w:val="008F42EC"/>
    <w:rsid w:val="008F5172"/>
    <w:rsid w:val="008F525E"/>
    <w:rsid w:val="008F5A1E"/>
    <w:rsid w:val="008F5A29"/>
    <w:rsid w:val="008F6B5C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C2E"/>
    <w:rsid w:val="00905F62"/>
    <w:rsid w:val="00906687"/>
    <w:rsid w:val="00906D97"/>
    <w:rsid w:val="00907FA1"/>
    <w:rsid w:val="00910267"/>
    <w:rsid w:val="00910F64"/>
    <w:rsid w:val="0091231B"/>
    <w:rsid w:val="009129BA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25"/>
    <w:rsid w:val="00932363"/>
    <w:rsid w:val="00932EDE"/>
    <w:rsid w:val="0093308E"/>
    <w:rsid w:val="00933117"/>
    <w:rsid w:val="009335DC"/>
    <w:rsid w:val="00933F76"/>
    <w:rsid w:val="00934220"/>
    <w:rsid w:val="0093503C"/>
    <w:rsid w:val="009351CA"/>
    <w:rsid w:val="0093630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960"/>
    <w:rsid w:val="00946EEE"/>
    <w:rsid w:val="009475A3"/>
    <w:rsid w:val="00947802"/>
    <w:rsid w:val="009479CA"/>
    <w:rsid w:val="00947B16"/>
    <w:rsid w:val="00950684"/>
    <w:rsid w:val="00950A34"/>
    <w:rsid w:val="00951796"/>
    <w:rsid w:val="00951952"/>
    <w:rsid w:val="00952462"/>
    <w:rsid w:val="00952BF7"/>
    <w:rsid w:val="009536AB"/>
    <w:rsid w:val="009536D4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D76"/>
    <w:rsid w:val="00961DFE"/>
    <w:rsid w:val="00962D96"/>
    <w:rsid w:val="0096377F"/>
    <w:rsid w:val="009643F8"/>
    <w:rsid w:val="009648F8"/>
    <w:rsid w:val="0096664B"/>
    <w:rsid w:val="00966D6D"/>
    <w:rsid w:val="00967017"/>
    <w:rsid w:val="009672EF"/>
    <w:rsid w:val="009705BC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381A"/>
    <w:rsid w:val="00973ABB"/>
    <w:rsid w:val="00973D3D"/>
    <w:rsid w:val="00973DEB"/>
    <w:rsid w:val="00975364"/>
    <w:rsid w:val="00975384"/>
    <w:rsid w:val="0097562C"/>
    <w:rsid w:val="009757EA"/>
    <w:rsid w:val="00975A05"/>
    <w:rsid w:val="00975BD2"/>
    <w:rsid w:val="00975E2C"/>
    <w:rsid w:val="009768D0"/>
    <w:rsid w:val="00977100"/>
    <w:rsid w:val="009772E3"/>
    <w:rsid w:val="00977EFA"/>
    <w:rsid w:val="009809F9"/>
    <w:rsid w:val="00981130"/>
    <w:rsid w:val="0098180D"/>
    <w:rsid w:val="00981BF7"/>
    <w:rsid w:val="009823DA"/>
    <w:rsid w:val="009824DD"/>
    <w:rsid w:val="00982AD9"/>
    <w:rsid w:val="0098396A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B74"/>
    <w:rsid w:val="0099015B"/>
    <w:rsid w:val="0099052B"/>
    <w:rsid w:val="00991761"/>
    <w:rsid w:val="00991A64"/>
    <w:rsid w:val="00992A02"/>
    <w:rsid w:val="00992AFB"/>
    <w:rsid w:val="00992CA8"/>
    <w:rsid w:val="00993FBF"/>
    <w:rsid w:val="0099448E"/>
    <w:rsid w:val="00994948"/>
    <w:rsid w:val="00994B76"/>
    <w:rsid w:val="009951AF"/>
    <w:rsid w:val="009965CF"/>
    <w:rsid w:val="00996C4F"/>
    <w:rsid w:val="00996F51"/>
    <w:rsid w:val="00996F54"/>
    <w:rsid w:val="0099711D"/>
    <w:rsid w:val="00997940"/>
    <w:rsid w:val="00997C62"/>
    <w:rsid w:val="009A05B6"/>
    <w:rsid w:val="009A0ECC"/>
    <w:rsid w:val="009A17B3"/>
    <w:rsid w:val="009A1903"/>
    <w:rsid w:val="009A1C23"/>
    <w:rsid w:val="009A200F"/>
    <w:rsid w:val="009A2222"/>
    <w:rsid w:val="009A23C9"/>
    <w:rsid w:val="009A24B7"/>
    <w:rsid w:val="009A29A9"/>
    <w:rsid w:val="009A2A45"/>
    <w:rsid w:val="009A2AF5"/>
    <w:rsid w:val="009A323A"/>
    <w:rsid w:val="009A423E"/>
    <w:rsid w:val="009A486A"/>
    <w:rsid w:val="009A4CA2"/>
    <w:rsid w:val="009A52EE"/>
    <w:rsid w:val="009A60F6"/>
    <w:rsid w:val="009A64E6"/>
    <w:rsid w:val="009A65C6"/>
    <w:rsid w:val="009A7241"/>
    <w:rsid w:val="009A7AE9"/>
    <w:rsid w:val="009B0BAE"/>
    <w:rsid w:val="009B1251"/>
    <w:rsid w:val="009B12D2"/>
    <w:rsid w:val="009B1CFF"/>
    <w:rsid w:val="009B1EB6"/>
    <w:rsid w:val="009B218E"/>
    <w:rsid w:val="009B297C"/>
    <w:rsid w:val="009B2C0B"/>
    <w:rsid w:val="009B2EF2"/>
    <w:rsid w:val="009B3D4E"/>
    <w:rsid w:val="009B442E"/>
    <w:rsid w:val="009B44EF"/>
    <w:rsid w:val="009B46FF"/>
    <w:rsid w:val="009B520D"/>
    <w:rsid w:val="009B5217"/>
    <w:rsid w:val="009B534D"/>
    <w:rsid w:val="009B555F"/>
    <w:rsid w:val="009B5D3D"/>
    <w:rsid w:val="009B6BE3"/>
    <w:rsid w:val="009B720A"/>
    <w:rsid w:val="009B7973"/>
    <w:rsid w:val="009C017C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382"/>
    <w:rsid w:val="009C774E"/>
    <w:rsid w:val="009C776F"/>
    <w:rsid w:val="009C7D8E"/>
    <w:rsid w:val="009D00FC"/>
    <w:rsid w:val="009D0905"/>
    <w:rsid w:val="009D0D5E"/>
    <w:rsid w:val="009D1627"/>
    <w:rsid w:val="009D19ED"/>
    <w:rsid w:val="009D25F9"/>
    <w:rsid w:val="009D29D2"/>
    <w:rsid w:val="009D2C0C"/>
    <w:rsid w:val="009D33E1"/>
    <w:rsid w:val="009D35FD"/>
    <w:rsid w:val="009D3788"/>
    <w:rsid w:val="009D3C79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14FA"/>
    <w:rsid w:val="009F15F8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E07"/>
    <w:rsid w:val="00A069F0"/>
    <w:rsid w:val="00A06ACF"/>
    <w:rsid w:val="00A06C02"/>
    <w:rsid w:val="00A070AD"/>
    <w:rsid w:val="00A1001F"/>
    <w:rsid w:val="00A10203"/>
    <w:rsid w:val="00A107B4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C44"/>
    <w:rsid w:val="00A17EC3"/>
    <w:rsid w:val="00A2016C"/>
    <w:rsid w:val="00A201A9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CA"/>
    <w:rsid w:val="00A31975"/>
    <w:rsid w:val="00A3223B"/>
    <w:rsid w:val="00A325E7"/>
    <w:rsid w:val="00A32D10"/>
    <w:rsid w:val="00A32EE9"/>
    <w:rsid w:val="00A33854"/>
    <w:rsid w:val="00A34F78"/>
    <w:rsid w:val="00A35103"/>
    <w:rsid w:val="00A3576B"/>
    <w:rsid w:val="00A35ACF"/>
    <w:rsid w:val="00A35CE3"/>
    <w:rsid w:val="00A35D3F"/>
    <w:rsid w:val="00A36212"/>
    <w:rsid w:val="00A3655B"/>
    <w:rsid w:val="00A36C17"/>
    <w:rsid w:val="00A36FC2"/>
    <w:rsid w:val="00A370D7"/>
    <w:rsid w:val="00A37386"/>
    <w:rsid w:val="00A37E91"/>
    <w:rsid w:val="00A4045E"/>
    <w:rsid w:val="00A419A0"/>
    <w:rsid w:val="00A41B27"/>
    <w:rsid w:val="00A42312"/>
    <w:rsid w:val="00A42DD7"/>
    <w:rsid w:val="00A42E24"/>
    <w:rsid w:val="00A433A5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1337"/>
    <w:rsid w:val="00A51A39"/>
    <w:rsid w:val="00A5216B"/>
    <w:rsid w:val="00A52349"/>
    <w:rsid w:val="00A5239F"/>
    <w:rsid w:val="00A52620"/>
    <w:rsid w:val="00A5263D"/>
    <w:rsid w:val="00A53157"/>
    <w:rsid w:val="00A538FB"/>
    <w:rsid w:val="00A54732"/>
    <w:rsid w:val="00A54786"/>
    <w:rsid w:val="00A54BEA"/>
    <w:rsid w:val="00A555DC"/>
    <w:rsid w:val="00A55A9B"/>
    <w:rsid w:val="00A55DB8"/>
    <w:rsid w:val="00A55E99"/>
    <w:rsid w:val="00A55EE3"/>
    <w:rsid w:val="00A568D2"/>
    <w:rsid w:val="00A56D6A"/>
    <w:rsid w:val="00A575A1"/>
    <w:rsid w:val="00A57DC9"/>
    <w:rsid w:val="00A6004F"/>
    <w:rsid w:val="00A60630"/>
    <w:rsid w:val="00A609FF"/>
    <w:rsid w:val="00A6110A"/>
    <w:rsid w:val="00A61AB3"/>
    <w:rsid w:val="00A61B62"/>
    <w:rsid w:val="00A61DE4"/>
    <w:rsid w:val="00A62F0E"/>
    <w:rsid w:val="00A63B79"/>
    <w:rsid w:val="00A645C7"/>
    <w:rsid w:val="00A64936"/>
    <w:rsid w:val="00A65050"/>
    <w:rsid w:val="00A65555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35"/>
    <w:rsid w:val="00A90AA4"/>
    <w:rsid w:val="00A91337"/>
    <w:rsid w:val="00A919DF"/>
    <w:rsid w:val="00A91E4D"/>
    <w:rsid w:val="00A91E97"/>
    <w:rsid w:val="00A92C24"/>
    <w:rsid w:val="00A9301D"/>
    <w:rsid w:val="00A93166"/>
    <w:rsid w:val="00A9341F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CCD"/>
    <w:rsid w:val="00AA1D43"/>
    <w:rsid w:val="00AA1D9A"/>
    <w:rsid w:val="00AA2035"/>
    <w:rsid w:val="00AA224A"/>
    <w:rsid w:val="00AA23C0"/>
    <w:rsid w:val="00AA2903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BE"/>
    <w:rsid w:val="00AD04BD"/>
    <w:rsid w:val="00AD08CD"/>
    <w:rsid w:val="00AD0B4E"/>
    <w:rsid w:val="00AD126D"/>
    <w:rsid w:val="00AD1917"/>
    <w:rsid w:val="00AD2920"/>
    <w:rsid w:val="00AD2A38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79D"/>
    <w:rsid w:val="00AD487D"/>
    <w:rsid w:val="00AD49D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1B5E"/>
    <w:rsid w:val="00AE1C29"/>
    <w:rsid w:val="00AE1F69"/>
    <w:rsid w:val="00AE24A8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815"/>
    <w:rsid w:val="00B04592"/>
    <w:rsid w:val="00B04595"/>
    <w:rsid w:val="00B046AA"/>
    <w:rsid w:val="00B04BC5"/>
    <w:rsid w:val="00B04DF9"/>
    <w:rsid w:val="00B04E3B"/>
    <w:rsid w:val="00B054F6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3E42"/>
    <w:rsid w:val="00B248F7"/>
    <w:rsid w:val="00B25501"/>
    <w:rsid w:val="00B25603"/>
    <w:rsid w:val="00B2622A"/>
    <w:rsid w:val="00B267BA"/>
    <w:rsid w:val="00B26F06"/>
    <w:rsid w:val="00B27202"/>
    <w:rsid w:val="00B27662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53C"/>
    <w:rsid w:val="00B36612"/>
    <w:rsid w:val="00B36B35"/>
    <w:rsid w:val="00B36CF8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8E6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47DD3"/>
    <w:rsid w:val="00B504AA"/>
    <w:rsid w:val="00B5060A"/>
    <w:rsid w:val="00B5095D"/>
    <w:rsid w:val="00B50EC2"/>
    <w:rsid w:val="00B517C7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693"/>
    <w:rsid w:val="00B626E2"/>
    <w:rsid w:val="00B63AC6"/>
    <w:rsid w:val="00B63C26"/>
    <w:rsid w:val="00B63E0F"/>
    <w:rsid w:val="00B6406E"/>
    <w:rsid w:val="00B6454D"/>
    <w:rsid w:val="00B6457B"/>
    <w:rsid w:val="00B64644"/>
    <w:rsid w:val="00B64A03"/>
    <w:rsid w:val="00B65170"/>
    <w:rsid w:val="00B657BE"/>
    <w:rsid w:val="00B65FE5"/>
    <w:rsid w:val="00B666EB"/>
    <w:rsid w:val="00B667C1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1E16"/>
    <w:rsid w:val="00B723A1"/>
    <w:rsid w:val="00B723B7"/>
    <w:rsid w:val="00B72A1E"/>
    <w:rsid w:val="00B72BBF"/>
    <w:rsid w:val="00B733E9"/>
    <w:rsid w:val="00B733F3"/>
    <w:rsid w:val="00B73C35"/>
    <w:rsid w:val="00B73FB0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28AA"/>
    <w:rsid w:val="00B8559B"/>
    <w:rsid w:val="00B85817"/>
    <w:rsid w:val="00B85AED"/>
    <w:rsid w:val="00B87301"/>
    <w:rsid w:val="00B874EE"/>
    <w:rsid w:val="00B875ED"/>
    <w:rsid w:val="00B875F9"/>
    <w:rsid w:val="00B8772D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741"/>
    <w:rsid w:val="00B94C45"/>
    <w:rsid w:val="00B94F45"/>
    <w:rsid w:val="00B9505A"/>
    <w:rsid w:val="00B9516B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2E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668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B75A8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57A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6611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C0"/>
    <w:rsid w:val="00C40A60"/>
    <w:rsid w:val="00C41013"/>
    <w:rsid w:val="00C41C14"/>
    <w:rsid w:val="00C41FAC"/>
    <w:rsid w:val="00C42094"/>
    <w:rsid w:val="00C42DF5"/>
    <w:rsid w:val="00C43028"/>
    <w:rsid w:val="00C434E0"/>
    <w:rsid w:val="00C4399B"/>
    <w:rsid w:val="00C43B0B"/>
    <w:rsid w:val="00C43BE9"/>
    <w:rsid w:val="00C43DED"/>
    <w:rsid w:val="00C44865"/>
    <w:rsid w:val="00C44925"/>
    <w:rsid w:val="00C45257"/>
    <w:rsid w:val="00C45406"/>
    <w:rsid w:val="00C454D3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816"/>
    <w:rsid w:val="00C47B4F"/>
    <w:rsid w:val="00C47C18"/>
    <w:rsid w:val="00C50252"/>
    <w:rsid w:val="00C503BF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08"/>
    <w:rsid w:val="00C622FD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087"/>
    <w:rsid w:val="00C70562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A87"/>
    <w:rsid w:val="00C72C73"/>
    <w:rsid w:val="00C72DD5"/>
    <w:rsid w:val="00C72E55"/>
    <w:rsid w:val="00C739F4"/>
    <w:rsid w:val="00C73CEF"/>
    <w:rsid w:val="00C741FE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740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D30"/>
    <w:rsid w:val="00CA226E"/>
    <w:rsid w:val="00CA2A8B"/>
    <w:rsid w:val="00CA355F"/>
    <w:rsid w:val="00CA3862"/>
    <w:rsid w:val="00CA3F2D"/>
    <w:rsid w:val="00CA3F99"/>
    <w:rsid w:val="00CA40AF"/>
    <w:rsid w:val="00CA41AC"/>
    <w:rsid w:val="00CA421B"/>
    <w:rsid w:val="00CA45FC"/>
    <w:rsid w:val="00CA5DAA"/>
    <w:rsid w:val="00CA6068"/>
    <w:rsid w:val="00CA62F7"/>
    <w:rsid w:val="00CA71E1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6CC7"/>
    <w:rsid w:val="00CB72D9"/>
    <w:rsid w:val="00CB7317"/>
    <w:rsid w:val="00CB7328"/>
    <w:rsid w:val="00CB74EF"/>
    <w:rsid w:val="00CB79C3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8FF"/>
    <w:rsid w:val="00CD1C95"/>
    <w:rsid w:val="00CD21AF"/>
    <w:rsid w:val="00CD2B5F"/>
    <w:rsid w:val="00CD2F17"/>
    <w:rsid w:val="00CD3123"/>
    <w:rsid w:val="00CD31A9"/>
    <w:rsid w:val="00CD3217"/>
    <w:rsid w:val="00CD37E0"/>
    <w:rsid w:val="00CD3DE3"/>
    <w:rsid w:val="00CD3E6D"/>
    <w:rsid w:val="00CD407E"/>
    <w:rsid w:val="00CD4D38"/>
    <w:rsid w:val="00CD5F29"/>
    <w:rsid w:val="00CD6702"/>
    <w:rsid w:val="00CD67C3"/>
    <w:rsid w:val="00CD6808"/>
    <w:rsid w:val="00CD6C97"/>
    <w:rsid w:val="00CD70A3"/>
    <w:rsid w:val="00CD7A7C"/>
    <w:rsid w:val="00CE03CF"/>
    <w:rsid w:val="00CE149B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335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6BC0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084"/>
    <w:rsid w:val="00D045C0"/>
    <w:rsid w:val="00D04979"/>
    <w:rsid w:val="00D050F2"/>
    <w:rsid w:val="00D05165"/>
    <w:rsid w:val="00D051ED"/>
    <w:rsid w:val="00D05A3A"/>
    <w:rsid w:val="00D05C19"/>
    <w:rsid w:val="00D05CC7"/>
    <w:rsid w:val="00D06255"/>
    <w:rsid w:val="00D06BDD"/>
    <w:rsid w:val="00D07B32"/>
    <w:rsid w:val="00D07DF5"/>
    <w:rsid w:val="00D1004D"/>
    <w:rsid w:val="00D102E0"/>
    <w:rsid w:val="00D10CE0"/>
    <w:rsid w:val="00D10EF2"/>
    <w:rsid w:val="00D11663"/>
    <w:rsid w:val="00D11951"/>
    <w:rsid w:val="00D11959"/>
    <w:rsid w:val="00D12777"/>
    <w:rsid w:val="00D13B45"/>
    <w:rsid w:val="00D13B91"/>
    <w:rsid w:val="00D13EEC"/>
    <w:rsid w:val="00D13F17"/>
    <w:rsid w:val="00D13FAE"/>
    <w:rsid w:val="00D142CF"/>
    <w:rsid w:val="00D1430D"/>
    <w:rsid w:val="00D147AB"/>
    <w:rsid w:val="00D14C3A"/>
    <w:rsid w:val="00D151B3"/>
    <w:rsid w:val="00D15455"/>
    <w:rsid w:val="00D1596F"/>
    <w:rsid w:val="00D15F8D"/>
    <w:rsid w:val="00D163CC"/>
    <w:rsid w:val="00D163F3"/>
    <w:rsid w:val="00D168C1"/>
    <w:rsid w:val="00D171A0"/>
    <w:rsid w:val="00D20002"/>
    <w:rsid w:val="00D20E20"/>
    <w:rsid w:val="00D21A8B"/>
    <w:rsid w:val="00D21AFB"/>
    <w:rsid w:val="00D22908"/>
    <w:rsid w:val="00D22AC7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D41"/>
    <w:rsid w:val="00D45224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A41"/>
    <w:rsid w:val="00D65F1C"/>
    <w:rsid w:val="00D66439"/>
    <w:rsid w:val="00D66749"/>
    <w:rsid w:val="00D6763C"/>
    <w:rsid w:val="00D677D7"/>
    <w:rsid w:val="00D7090A"/>
    <w:rsid w:val="00D70B37"/>
    <w:rsid w:val="00D71106"/>
    <w:rsid w:val="00D711FF"/>
    <w:rsid w:val="00D71796"/>
    <w:rsid w:val="00D72460"/>
    <w:rsid w:val="00D72C7D"/>
    <w:rsid w:val="00D73815"/>
    <w:rsid w:val="00D73D71"/>
    <w:rsid w:val="00D74066"/>
    <w:rsid w:val="00D74201"/>
    <w:rsid w:val="00D74C05"/>
    <w:rsid w:val="00D74E9D"/>
    <w:rsid w:val="00D75D8B"/>
    <w:rsid w:val="00D76217"/>
    <w:rsid w:val="00D7649C"/>
    <w:rsid w:val="00D77834"/>
    <w:rsid w:val="00D77D3C"/>
    <w:rsid w:val="00D8039C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877B7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5D8"/>
    <w:rsid w:val="00D946CF"/>
    <w:rsid w:val="00D952E7"/>
    <w:rsid w:val="00D95BB7"/>
    <w:rsid w:val="00D95EA8"/>
    <w:rsid w:val="00D95F6A"/>
    <w:rsid w:val="00D960C2"/>
    <w:rsid w:val="00D96A4A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413D"/>
    <w:rsid w:val="00DA4521"/>
    <w:rsid w:val="00DA46F8"/>
    <w:rsid w:val="00DA48FC"/>
    <w:rsid w:val="00DA4B5C"/>
    <w:rsid w:val="00DA4E81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76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725B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5581"/>
    <w:rsid w:val="00DD5660"/>
    <w:rsid w:val="00DD5F79"/>
    <w:rsid w:val="00DD630E"/>
    <w:rsid w:val="00DD6C40"/>
    <w:rsid w:val="00DD7213"/>
    <w:rsid w:val="00DD7889"/>
    <w:rsid w:val="00DD791A"/>
    <w:rsid w:val="00DD7D06"/>
    <w:rsid w:val="00DE0D59"/>
    <w:rsid w:val="00DE12A4"/>
    <w:rsid w:val="00DE1926"/>
    <w:rsid w:val="00DE25EE"/>
    <w:rsid w:val="00DE2DF2"/>
    <w:rsid w:val="00DE318A"/>
    <w:rsid w:val="00DE37C5"/>
    <w:rsid w:val="00DE3C3A"/>
    <w:rsid w:val="00DE4419"/>
    <w:rsid w:val="00DE468E"/>
    <w:rsid w:val="00DE4A84"/>
    <w:rsid w:val="00DE4F4E"/>
    <w:rsid w:val="00DE50BB"/>
    <w:rsid w:val="00DE52AD"/>
    <w:rsid w:val="00DE5738"/>
    <w:rsid w:val="00DE5FA6"/>
    <w:rsid w:val="00DE6E97"/>
    <w:rsid w:val="00DE7436"/>
    <w:rsid w:val="00DE775B"/>
    <w:rsid w:val="00DE7A61"/>
    <w:rsid w:val="00DF08FA"/>
    <w:rsid w:val="00DF0C6C"/>
    <w:rsid w:val="00DF0DF2"/>
    <w:rsid w:val="00DF1376"/>
    <w:rsid w:val="00DF166B"/>
    <w:rsid w:val="00DF1CA5"/>
    <w:rsid w:val="00DF1CE7"/>
    <w:rsid w:val="00DF21DE"/>
    <w:rsid w:val="00DF242B"/>
    <w:rsid w:val="00DF2654"/>
    <w:rsid w:val="00DF2927"/>
    <w:rsid w:val="00DF2BAE"/>
    <w:rsid w:val="00DF2DC1"/>
    <w:rsid w:val="00DF3216"/>
    <w:rsid w:val="00DF3D57"/>
    <w:rsid w:val="00DF4086"/>
    <w:rsid w:val="00DF425F"/>
    <w:rsid w:val="00DF449E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13"/>
    <w:rsid w:val="00E00CA4"/>
    <w:rsid w:val="00E00D07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54C4"/>
    <w:rsid w:val="00E05637"/>
    <w:rsid w:val="00E05A90"/>
    <w:rsid w:val="00E05F29"/>
    <w:rsid w:val="00E06395"/>
    <w:rsid w:val="00E076A8"/>
    <w:rsid w:val="00E07835"/>
    <w:rsid w:val="00E07903"/>
    <w:rsid w:val="00E10130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AC7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27788"/>
    <w:rsid w:val="00E30A9E"/>
    <w:rsid w:val="00E30CD9"/>
    <w:rsid w:val="00E30E79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459"/>
    <w:rsid w:val="00E408A5"/>
    <w:rsid w:val="00E40B5A"/>
    <w:rsid w:val="00E412A8"/>
    <w:rsid w:val="00E4231B"/>
    <w:rsid w:val="00E4291E"/>
    <w:rsid w:val="00E42AA7"/>
    <w:rsid w:val="00E42AC4"/>
    <w:rsid w:val="00E439B2"/>
    <w:rsid w:val="00E43A70"/>
    <w:rsid w:val="00E43B9C"/>
    <w:rsid w:val="00E4487E"/>
    <w:rsid w:val="00E4492C"/>
    <w:rsid w:val="00E4496D"/>
    <w:rsid w:val="00E45962"/>
    <w:rsid w:val="00E474AB"/>
    <w:rsid w:val="00E507D0"/>
    <w:rsid w:val="00E50924"/>
    <w:rsid w:val="00E509AE"/>
    <w:rsid w:val="00E50E39"/>
    <w:rsid w:val="00E510B3"/>
    <w:rsid w:val="00E510DC"/>
    <w:rsid w:val="00E5173C"/>
    <w:rsid w:val="00E52037"/>
    <w:rsid w:val="00E5285D"/>
    <w:rsid w:val="00E53C3F"/>
    <w:rsid w:val="00E53D87"/>
    <w:rsid w:val="00E53DEE"/>
    <w:rsid w:val="00E5409F"/>
    <w:rsid w:val="00E54289"/>
    <w:rsid w:val="00E5455D"/>
    <w:rsid w:val="00E5528E"/>
    <w:rsid w:val="00E55699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09E9"/>
    <w:rsid w:val="00E60E12"/>
    <w:rsid w:val="00E61614"/>
    <w:rsid w:val="00E61A61"/>
    <w:rsid w:val="00E637B6"/>
    <w:rsid w:val="00E63E3F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D2"/>
    <w:rsid w:val="00E726F9"/>
    <w:rsid w:val="00E72A07"/>
    <w:rsid w:val="00E72CFD"/>
    <w:rsid w:val="00E73325"/>
    <w:rsid w:val="00E73587"/>
    <w:rsid w:val="00E73703"/>
    <w:rsid w:val="00E738D0"/>
    <w:rsid w:val="00E7409D"/>
    <w:rsid w:val="00E74254"/>
    <w:rsid w:val="00E747B2"/>
    <w:rsid w:val="00E7585A"/>
    <w:rsid w:val="00E75A6A"/>
    <w:rsid w:val="00E75CD4"/>
    <w:rsid w:val="00E76337"/>
    <w:rsid w:val="00E77689"/>
    <w:rsid w:val="00E80388"/>
    <w:rsid w:val="00E808DD"/>
    <w:rsid w:val="00E81786"/>
    <w:rsid w:val="00E82419"/>
    <w:rsid w:val="00E830DA"/>
    <w:rsid w:val="00E83DC8"/>
    <w:rsid w:val="00E83EFC"/>
    <w:rsid w:val="00E847C2"/>
    <w:rsid w:val="00E84D72"/>
    <w:rsid w:val="00E84E70"/>
    <w:rsid w:val="00E8506C"/>
    <w:rsid w:val="00E857C6"/>
    <w:rsid w:val="00E85ABF"/>
    <w:rsid w:val="00E85C3F"/>
    <w:rsid w:val="00E86282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43D"/>
    <w:rsid w:val="00E92481"/>
    <w:rsid w:val="00E92553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A31"/>
    <w:rsid w:val="00E95EFD"/>
    <w:rsid w:val="00E960C1"/>
    <w:rsid w:val="00E96180"/>
    <w:rsid w:val="00E96854"/>
    <w:rsid w:val="00E97611"/>
    <w:rsid w:val="00E97992"/>
    <w:rsid w:val="00E97BA7"/>
    <w:rsid w:val="00EA01B0"/>
    <w:rsid w:val="00EA02AD"/>
    <w:rsid w:val="00EA065B"/>
    <w:rsid w:val="00EA06AD"/>
    <w:rsid w:val="00EA10E0"/>
    <w:rsid w:val="00EA1583"/>
    <w:rsid w:val="00EA168C"/>
    <w:rsid w:val="00EA2171"/>
    <w:rsid w:val="00EA2254"/>
    <w:rsid w:val="00EA2C91"/>
    <w:rsid w:val="00EA3623"/>
    <w:rsid w:val="00EA4DBE"/>
    <w:rsid w:val="00EA5220"/>
    <w:rsid w:val="00EA5646"/>
    <w:rsid w:val="00EA60B7"/>
    <w:rsid w:val="00EA6212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39E"/>
    <w:rsid w:val="00EE15B4"/>
    <w:rsid w:val="00EE2B44"/>
    <w:rsid w:val="00EE3119"/>
    <w:rsid w:val="00EE39AF"/>
    <w:rsid w:val="00EE4249"/>
    <w:rsid w:val="00EE4BBF"/>
    <w:rsid w:val="00EE5260"/>
    <w:rsid w:val="00EE5683"/>
    <w:rsid w:val="00EE5B22"/>
    <w:rsid w:val="00EE5C97"/>
    <w:rsid w:val="00EE62A1"/>
    <w:rsid w:val="00EE7168"/>
    <w:rsid w:val="00EE7A10"/>
    <w:rsid w:val="00EE7B6E"/>
    <w:rsid w:val="00EE7D9D"/>
    <w:rsid w:val="00EF0E4A"/>
    <w:rsid w:val="00EF1BEA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7C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51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8F3"/>
    <w:rsid w:val="00F17933"/>
    <w:rsid w:val="00F17991"/>
    <w:rsid w:val="00F17CF9"/>
    <w:rsid w:val="00F17E01"/>
    <w:rsid w:val="00F20294"/>
    <w:rsid w:val="00F20BC8"/>
    <w:rsid w:val="00F20E20"/>
    <w:rsid w:val="00F20F18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27FC2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4563"/>
    <w:rsid w:val="00F552D5"/>
    <w:rsid w:val="00F5531F"/>
    <w:rsid w:val="00F558AE"/>
    <w:rsid w:val="00F56085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1A6"/>
    <w:rsid w:val="00F672EF"/>
    <w:rsid w:val="00F673EF"/>
    <w:rsid w:val="00F6748E"/>
    <w:rsid w:val="00F67515"/>
    <w:rsid w:val="00F67931"/>
    <w:rsid w:val="00F67C4F"/>
    <w:rsid w:val="00F71FE7"/>
    <w:rsid w:val="00F72653"/>
    <w:rsid w:val="00F728AE"/>
    <w:rsid w:val="00F72926"/>
    <w:rsid w:val="00F73100"/>
    <w:rsid w:val="00F73509"/>
    <w:rsid w:val="00F7408C"/>
    <w:rsid w:val="00F7422B"/>
    <w:rsid w:val="00F74743"/>
    <w:rsid w:val="00F7580B"/>
    <w:rsid w:val="00F758F3"/>
    <w:rsid w:val="00F75AF5"/>
    <w:rsid w:val="00F76179"/>
    <w:rsid w:val="00F76903"/>
    <w:rsid w:val="00F76C03"/>
    <w:rsid w:val="00F803B9"/>
    <w:rsid w:val="00F8067B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D23"/>
    <w:rsid w:val="00F90964"/>
    <w:rsid w:val="00F92048"/>
    <w:rsid w:val="00F92CD0"/>
    <w:rsid w:val="00F93434"/>
    <w:rsid w:val="00F93447"/>
    <w:rsid w:val="00F937DB"/>
    <w:rsid w:val="00F93807"/>
    <w:rsid w:val="00F938EB"/>
    <w:rsid w:val="00F93B4D"/>
    <w:rsid w:val="00F947C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053A"/>
    <w:rsid w:val="00FA108F"/>
    <w:rsid w:val="00FA1636"/>
    <w:rsid w:val="00FA1F8B"/>
    <w:rsid w:val="00FA24A0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7D2E"/>
    <w:rsid w:val="00FA7E76"/>
    <w:rsid w:val="00FB00CB"/>
    <w:rsid w:val="00FB012E"/>
    <w:rsid w:val="00FB02A4"/>
    <w:rsid w:val="00FB0C93"/>
    <w:rsid w:val="00FB0CE4"/>
    <w:rsid w:val="00FB0D59"/>
    <w:rsid w:val="00FB1AAF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BC3"/>
    <w:rsid w:val="00FB6179"/>
    <w:rsid w:val="00FB61A1"/>
    <w:rsid w:val="00FB6839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A03"/>
    <w:rsid w:val="00FC3AD3"/>
    <w:rsid w:val="00FC3CC7"/>
    <w:rsid w:val="00FC491F"/>
    <w:rsid w:val="00FC499A"/>
    <w:rsid w:val="00FC4A01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5230"/>
    <w:rsid w:val="00FD5442"/>
    <w:rsid w:val="00FD572C"/>
    <w:rsid w:val="00FD5E13"/>
    <w:rsid w:val="00FD5FBA"/>
    <w:rsid w:val="00FD6203"/>
    <w:rsid w:val="00FD6397"/>
    <w:rsid w:val="00FD738B"/>
    <w:rsid w:val="00FD7933"/>
    <w:rsid w:val="00FE0141"/>
    <w:rsid w:val="00FE0CBF"/>
    <w:rsid w:val="00FE1919"/>
    <w:rsid w:val="00FE1B59"/>
    <w:rsid w:val="00FE1C9F"/>
    <w:rsid w:val="00FE3497"/>
    <w:rsid w:val="00FE368D"/>
    <w:rsid w:val="00FE3791"/>
    <w:rsid w:val="00FE3A32"/>
    <w:rsid w:val="00FE4396"/>
    <w:rsid w:val="00FE4606"/>
    <w:rsid w:val="00FE4726"/>
    <w:rsid w:val="00FE4AF6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E35EC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02A87-0E43-4C50-A67A-C0515059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Thanakom, Duangkham</cp:lastModifiedBy>
  <cp:revision>2</cp:revision>
  <cp:lastPrinted>2021-05-02T04:41:00Z</cp:lastPrinted>
  <dcterms:created xsi:type="dcterms:W3CDTF">2021-05-11T08:02:00Z</dcterms:created>
  <dcterms:modified xsi:type="dcterms:W3CDTF">2021-05-11T08:02:00Z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