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6275" w14:textId="77777777"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cs/>
          <w:lang w:eastAsia="ja-JP"/>
        </w:rPr>
      </w:pPr>
      <w:bookmarkStart w:id="0" w:name="Title"/>
      <w:bookmarkStart w:id="1" w:name="_GoBack"/>
      <w:bookmarkEnd w:id="1"/>
    </w:p>
    <w:p w14:paraId="2A6203EA" w14:textId="77777777"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D3CE095" w14:textId="77777777"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3806CEC" w14:textId="77777777"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0DF8DCD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</w:p>
    <w:p w14:paraId="3B4FB2E3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B8E77E4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39A6655" w14:textId="77777777"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3" w:name="SubTitle"/>
      <w:bookmarkEnd w:id="0"/>
    </w:p>
    <w:p w14:paraId="75549222" w14:textId="77777777"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48771897" w14:textId="77777777"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1BF7249C" w14:textId="77777777"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34440A5" w14:textId="77777777" w:rsidR="00E47713" w:rsidRPr="001D737A" w:rsidRDefault="00E47713" w:rsidP="00E477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4" w:name="ExtraText"/>
      <w:bookmarkEnd w:id="3"/>
      <w:bookmarkEnd w:id="4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2F16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C710131" w14:textId="66F8FFBC" w:rsidR="0088605A" w:rsidRPr="001D737A" w:rsidRDefault="0088605A" w:rsidP="008860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D737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949B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44329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36476308" w14:textId="77777777" w:rsidR="0088605A" w:rsidRPr="00610FB1" w:rsidRDefault="0088605A" w:rsidP="008860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BAF0684" w14:textId="1F533FF0" w:rsidR="00E47713" w:rsidRPr="00A4230F" w:rsidRDefault="0088605A" w:rsidP="008860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977F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99E346" w14:textId="77777777"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B0CEDF" w14:textId="77777777"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FFCFDB4" w14:textId="77777777"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179DC12D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A08AC9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9D132F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99DAE2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12E3E38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2615CB74" w14:textId="77777777"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D2AE434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6181682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3C862C30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0259FCDE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1467271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6A12FD3" w14:textId="77777777" w:rsidR="00FA218E" w:rsidRPr="00884015" w:rsidRDefault="00FA218E" w:rsidP="00884015">
      <w:pPr>
        <w:rPr>
          <w:rFonts w:ascii="Angsana New" w:hAnsi="Angsana New"/>
          <w:sz w:val="32"/>
          <w:szCs w:val="32"/>
        </w:rPr>
        <w:sectPr w:rsidR="00FA218E" w:rsidRPr="00884015" w:rsidSect="00663C95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B462CE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633F58AB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10397E2D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08AA46F6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07711134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7ADB675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7E3D73AD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68BB780" w14:textId="77777777" w:rsidR="008923CA" w:rsidRPr="009229A0" w:rsidRDefault="008923CA" w:rsidP="008923CA">
      <w:pPr>
        <w:rPr>
          <w:rFonts w:ascii="Angsana New" w:hAnsi="Angsana New"/>
          <w:sz w:val="30"/>
          <w:szCs w:val="30"/>
          <w:cs/>
        </w:rPr>
      </w:pPr>
    </w:p>
    <w:p w14:paraId="090B6286" w14:textId="77777777" w:rsidR="003B122C" w:rsidRPr="009229A0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13062F" w:rsidRPr="009229A0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  <w:r w:rsidR="003B122C" w:rsidRPr="009229A0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14CF6AED" w14:textId="77777777" w:rsidR="005C0455" w:rsidRPr="009229A0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14:paraId="7445BB12" w14:textId="77777777" w:rsidR="003B122C" w:rsidRPr="009229A0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9229A0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268B7D" w14:textId="77777777" w:rsidR="00C5281B" w:rsidRPr="009229A0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C20E42" w14:textId="434FF0FE" w:rsidR="00D87CFF" w:rsidRPr="009229A0" w:rsidRDefault="005E153C" w:rsidP="00C4398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9229A0">
        <w:rPr>
          <w:rFonts w:ascii="Angsana New" w:hAnsi="Angsana New"/>
          <w:sz w:val="30"/>
          <w:szCs w:val="30"/>
        </w:rPr>
        <w:t>31</w:t>
      </w:r>
      <w:r w:rsidRPr="009229A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9229A0">
        <w:rPr>
          <w:rFonts w:ascii="Angsana New" w:hAnsi="Angsana New"/>
          <w:sz w:val="30"/>
          <w:szCs w:val="30"/>
        </w:rPr>
        <w:t>256</w:t>
      </w:r>
      <w:r w:rsidR="00A44329">
        <w:rPr>
          <w:rFonts w:ascii="Angsana New" w:hAnsi="Angsana New"/>
          <w:sz w:val="30"/>
          <w:szCs w:val="30"/>
        </w:rPr>
        <w:t>4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9229A0">
        <w:rPr>
          <w:rFonts w:ascii="Angsana New" w:hAnsi="Angsana New"/>
          <w:sz w:val="30"/>
          <w:szCs w:val="30"/>
        </w:rPr>
        <w:t xml:space="preserve">   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</w:t>
      </w:r>
      <w:r w:rsidRPr="009229A0">
        <w:rPr>
          <w:rFonts w:ascii="Angsana New" w:hAnsi="Angsana New"/>
          <w:sz w:val="30"/>
          <w:szCs w:val="30"/>
        </w:rPr>
        <w:t xml:space="preserve">       </w:t>
      </w:r>
      <w:r w:rsidRPr="009229A0">
        <w:rPr>
          <w:rFonts w:ascii="Angsana New" w:hAnsi="Angsana New" w:hint="cs"/>
          <w:sz w:val="30"/>
          <w:szCs w:val="30"/>
          <w:cs/>
        </w:rPr>
        <w:t xml:space="preserve">งบกระแสเงินสดรวมและงบกระแสเงินสดเฉพาะกิจการ สำหรับงวดสามเดือนสิ้นสุดวันที่ </w:t>
      </w:r>
      <w:r w:rsidRPr="009229A0">
        <w:rPr>
          <w:rFonts w:ascii="Angsana New" w:hAnsi="Angsana New"/>
          <w:sz w:val="30"/>
          <w:szCs w:val="30"/>
        </w:rPr>
        <w:t>31</w:t>
      </w:r>
      <w:r w:rsidRPr="009229A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9229A0">
        <w:rPr>
          <w:rFonts w:ascii="Angsana New" w:hAnsi="Angsana New"/>
          <w:sz w:val="30"/>
          <w:szCs w:val="30"/>
        </w:rPr>
        <w:t>256</w:t>
      </w:r>
      <w:r w:rsidR="00A44329">
        <w:rPr>
          <w:rFonts w:ascii="Angsana New" w:hAnsi="Angsana New"/>
          <w:sz w:val="30"/>
          <w:szCs w:val="30"/>
        </w:rPr>
        <w:t>4</w:t>
      </w:r>
      <w:r w:rsidRPr="009229A0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A9B745" w14:textId="77777777" w:rsidR="00FF125A" w:rsidRPr="009229A0" w:rsidRDefault="00FF125A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E89BDF" w14:textId="77777777" w:rsidR="00D87CFF" w:rsidRPr="009229A0" w:rsidRDefault="00D87CFF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</w:t>
      </w:r>
      <w:r w:rsidR="005C1AE3" w:rsidRPr="009229A0">
        <w:rPr>
          <w:rFonts w:ascii="Angsana New" w:hAnsi="Angsana New"/>
          <w:i/>
          <w:iCs/>
          <w:sz w:val="30"/>
          <w:szCs w:val="30"/>
          <w:cs/>
        </w:rPr>
        <w:t>ตการสอบทาน</w:t>
      </w:r>
    </w:p>
    <w:p w14:paraId="59B090A1" w14:textId="77777777" w:rsidR="00D14506" w:rsidRPr="009229A0" w:rsidRDefault="00D14506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9496D" w14:textId="77777777" w:rsidR="009159FC" w:rsidRPr="009229A0" w:rsidRDefault="009159FC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2C7D8A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="00C5281B"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944687"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="00C5281B"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A72CBBE" w14:textId="77777777" w:rsidR="002D0B51" w:rsidRPr="005C367D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0FEF624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0358CCF" w14:textId="77777777" w:rsidR="008923CA" w:rsidRPr="005C367D" w:rsidRDefault="008923C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167B0D9" w14:textId="77777777" w:rsidR="00893286" w:rsidRPr="005C367D" w:rsidRDefault="00893286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93286" w:rsidRPr="005C367D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1F851E5" w14:textId="315EFEC9" w:rsidR="00F031FA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4613040" w14:textId="3F84C8D0" w:rsidR="00F57C7B" w:rsidRDefault="00F57C7B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418AAED" w14:textId="77777777" w:rsidR="00F57C7B" w:rsidRPr="005C367D" w:rsidRDefault="00F57C7B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E6A8898" w14:textId="77777777" w:rsidR="00637EE5" w:rsidRPr="00463144" w:rsidRDefault="00637EE5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8071739" w14:textId="77777777" w:rsidR="00637EE5" w:rsidRPr="00463144" w:rsidRDefault="00637EE5" w:rsidP="00F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13129DAE" w14:textId="77777777" w:rsidR="003D659D" w:rsidRPr="00463144" w:rsidRDefault="003D659D" w:rsidP="003D659D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D5747" w:rsidRPr="0046314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63144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C37E9FC" w14:textId="77777777" w:rsidR="00245429" w:rsidRPr="00463144" w:rsidRDefault="00245429" w:rsidP="00245429">
      <w:pPr>
        <w:jc w:val="both"/>
        <w:rPr>
          <w:rFonts w:ascii="Angsana New" w:hAnsi="Angsana New"/>
          <w:sz w:val="30"/>
          <w:szCs w:val="30"/>
        </w:rPr>
      </w:pPr>
    </w:p>
    <w:p w14:paraId="18185738" w14:textId="77777777" w:rsidR="00245429" w:rsidRPr="00463144" w:rsidRDefault="00245429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D6BDAE" w14:textId="77777777" w:rsidR="00C5281B" w:rsidRPr="00463144" w:rsidRDefault="00C5281B" w:rsidP="00C5281B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6137C135" w14:textId="77777777" w:rsidR="00C5281B" w:rsidRPr="00463144" w:rsidRDefault="00C5281B" w:rsidP="00C5281B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32FBF7FB" w14:textId="5DE842E6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="00E519E0"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="00E519E0" w:rsidRPr="00463144">
        <w:rPr>
          <w:rFonts w:ascii="Angsana New" w:hAnsi="Angsana New"/>
          <w:sz w:val="30"/>
          <w:szCs w:val="30"/>
          <w:cs/>
        </w:rPr>
        <w:t xml:space="preserve"> </w:t>
      </w:r>
      <w:r w:rsidR="00E519E0"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076516FA" w14:textId="77777777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C2F308A" w14:textId="77777777" w:rsidR="00F031FA" w:rsidRPr="00463144" w:rsidRDefault="0045485F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519E0" w:rsidRPr="00463144">
        <w:rPr>
          <w:rFonts w:ascii="Angsana New" w:hAnsi="Angsana New"/>
          <w:sz w:val="30"/>
          <w:szCs w:val="30"/>
        </w:rPr>
        <w:t>10966</w:t>
      </w:r>
    </w:p>
    <w:p w14:paraId="4965EF0E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6690CC84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02DB63" w14:textId="77777777" w:rsidR="006D02A5" w:rsidRPr="00463144" w:rsidRDefault="00C5281B" w:rsidP="006D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C9FFB89" w14:textId="77777777" w:rsidR="001919F7" w:rsidRDefault="0093714F" w:rsidP="00FD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4C1D8A" w:rsidRPr="00463144">
        <w:rPr>
          <w:rFonts w:ascii="Angsana New" w:hAnsi="Angsana New"/>
          <w:sz w:val="30"/>
          <w:szCs w:val="30"/>
        </w:rPr>
        <w:t xml:space="preserve"> </w:t>
      </w:r>
      <w:r w:rsidR="005E153C" w:rsidRPr="00463144">
        <w:rPr>
          <w:rFonts w:ascii="Angsana New" w:hAnsi="Angsana New" w:hint="cs"/>
          <w:sz w:val="30"/>
          <w:szCs w:val="30"/>
          <w:cs/>
        </w:rPr>
        <w:t>พฤษภาคม</w:t>
      </w:r>
      <w:r w:rsidR="004C1D8A" w:rsidRPr="00463144">
        <w:rPr>
          <w:rFonts w:ascii="Angsana New" w:hAnsi="Angsana New" w:hint="cs"/>
          <w:sz w:val="30"/>
          <w:szCs w:val="30"/>
          <w:cs/>
        </w:rPr>
        <w:t xml:space="preserve"> </w:t>
      </w:r>
      <w:r w:rsidR="000D2731" w:rsidRPr="00463144">
        <w:rPr>
          <w:rFonts w:ascii="Angsana New" w:hAnsi="Angsana New"/>
          <w:sz w:val="30"/>
          <w:szCs w:val="30"/>
        </w:rPr>
        <w:t>256</w:t>
      </w:r>
      <w:r w:rsidR="00A44329">
        <w:rPr>
          <w:rFonts w:ascii="Angsana New" w:hAnsi="Angsana New"/>
          <w:sz w:val="30"/>
          <w:szCs w:val="30"/>
        </w:rPr>
        <w:t>4</w:t>
      </w:r>
    </w:p>
    <w:p w14:paraId="2584F6DD" w14:textId="77777777" w:rsidR="00FD36B0" w:rsidRDefault="00FD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4D76F78" w14:textId="77777777" w:rsidR="00FD36B0" w:rsidRDefault="00FD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0AE309" w14:textId="2E5EA94E" w:rsidR="00FD36B0" w:rsidRDefault="00FD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561B36" w14:textId="77777777" w:rsidR="001E03D4" w:rsidRPr="00FD36B0" w:rsidRDefault="001E03D4" w:rsidP="00FD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1E03D4" w:rsidRPr="00FD36B0" w:rsidSect="00527BDE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89FAD" w14:textId="77777777" w:rsidR="005E4BF5" w:rsidRDefault="005E4BF5">
      <w:r>
        <w:separator/>
      </w:r>
    </w:p>
  </w:endnote>
  <w:endnote w:type="continuationSeparator" w:id="0">
    <w:p w14:paraId="2CA29522" w14:textId="77777777" w:rsidR="005E4BF5" w:rsidRDefault="005E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9D38A" w14:textId="77777777" w:rsidR="0003472C" w:rsidRDefault="0003472C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F5168B" w14:textId="77777777" w:rsidR="0003472C" w:rsidRDefault="0003472C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06B06" w14:textId="77777777" w:rsidR="0003472C" w:rsidRPr="00381B5D" w:rsidRDefault="0003472C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7EB68C5C" w14:textId="77777777" w:rsidR="0003472C" w:rsidRDefault="0003472C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C3394B1" w14:textId="77777777" w:rsidR="0003472C" w:rsidRDefault="0003472C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21DC1A1A" w14:textId="77777777" w:rsidR="0003472C" w:rsidRDefault="0003472C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13E21C15" w14:textId="77777777" w:rsidR="0003472C" w:rsidRDefault="0003472C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45C13CA" w14:textId="77777777" w:rsidR="0003472C" w:rsidRDefault="0003472C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3B701522" w14:textId="77777777" w:rsidR="0003472C" w:rsidRPr="00890558" w:rsidRDefault="0003472C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9628" w14:textId="77777777" w:rsidR="0003472C" w:rsidRPr="00381B5D" w:rsidRDefault="0003472C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BB2C7" w14:textId="77777777" w:rsidR="0003472C" w:rsidRPr="00381B5D" w:rsidRDefault="0003472C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55C6680A" w14:textId="77777777" w:rsidR="0003472C" w:rsidRPr="00890558" w:rsidRDefault="0003472C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0236F" w14:textId="77777777" w:rsidR="0003472C" w:rsidRDefault="0003472C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1431BAB8" w:rsidR="0003472C" w:rsidRPr="00775DAE" w:rsidRDefault="0003472C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264474">
      <w:rPr>
        <w:rFonts w:ascii="Angsana New" w:hAnsi="Angsana New"/>
        <w:noProof/>
        <w:sz w:val="30"/>
        <w:szCs w:val="30"/>
      </w:rPr>
      <w:t>2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6C544" w14:textId="77777777" w:rsidR="005E4BF5" w:rsidRDefault="005E4BF5">
      <w:r>
        <w:separator/>
      </w:r>
    </w:p>
  </w:footnote>
  <w:footnote w:type="continuationSeparator" w:id="0">
    <w:p w14:paraId="08C41C7D" w14:textId="77777777" w:rsidR="005E4BF5" w:rsidRDefault="005E4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4D4DF" w14:textId="77777777" w:rsidR="0003472C" w:rsidRDefault="0003472C">
    <w:pPr>
      <w:pStyle w:val="Header"/>
    </w:pPr>
  </w:p>
  <w:p w14:paraId="61873B10" w14:textId="77777777" w:rsidR="0003472C" w:rsidRPr="00E807EC" w:rsidRDefault="00034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31"/>
  </w:num>
  <w:num w:numId="14">
    <w:abstractNumId w:val="19"/>
  </w:num>
  <w:num w:numId="15">
    <w:abstractNumId w:val="21"/>
  </w:num>
  <w:num w:numId="16">
    <w:abstractNumId w:val="33"/>
  </w:num>
  <w:num w:numId="17">
    <w:abstractNumId w:val="37"/>
  </w:num>
  <w:num w:numId="18">
    <w:abstractNumId w:val="35"/>
  </w:num>
  <w:num w:numId="19">
    <w:abstractNumId w:val="29"/>
  </w:num>
  <w:num w:numId="20">
    <w:abstractNumId w:val="18"/>
  </w:num>
  <w:num w:numId="21">
    <w:abstractNumId w:val="15"/>
  </w:num>
  <w:num w:numId="22">
    <w:abstractNumId w:val="10"/>
  </w:num>
  <w:num w:numId="23">
    <w:abstractNumId w:val="13"/>
  </w:num>
  <w:num w:numId="24">
    <w:abstractNumId w:val="36"/>
  </w:num>
  <w:num w:numId="25">
    <w:abstractNumId w:val="32"/>
  </w:num>
  <w:num w:numId="26">
    <w:abstractNumId w:val="25"/>
  </w:num>
  <w:num w:numId="27">
    <w:abstractNumId w:val="17"/>
  </w:num>
  <w:num w:numId="28">
    <w:abstractNumId w:val="27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6"/>
  </w:num>
  <w:num w:numId="33">
    <w:abstractNumId w:val="24"/>
  </w:num>
  <w:num w:numId="34">
    <w:abstractNumId w:val="22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12"/>
  </w:num>
  <w:num w:numId="38">
    <w:abstractNumId w:val="11"/>
  </w:num>
  <w:num w:numId="39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7F"/>
    <w:rsid w:val="00034448"/>
    <w:rsid w:val="000344C6"/>
    <w:rsid w:val="0003472C"/>
    <w:rsid w:val="00035397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A8C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B63"/>
    <w:rsid w:val="00062E94"/>
    <w:rsid w:val="0006394E"/>
    <w:rsid w:val="00064808"/>
    <w:rsid w:val="00064E56"/>
    <w:rsid w:val="000652B5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51C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C61"/>
    <w:rsid w:val="00096045"/>
    <w:rsid w:val="00096268"/>
    <w:rsid w:val="00096327"/>
    <w:rsid w:val="00096903"/>
    <w:rsid w:val="00096CB2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8BB"/>
    <w:rsid w:val="000B6CCF"/>
    <w:rsid w:val="000B6F09"/>
    <w:rsid w:val="000B7104"/>
    <w:rsid w:val="000B7409"/>
    <w:rsid w:val="000B7868"/>
    <w:rsid w:val="000B7BD3"/>
    <w:rsid w:val="000C0102"/>
    <w:rsid w:val="000C0793"/>
    <w:rsid w:val="000C0B5F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51D8"/>
    <w:rsid w:val="000D599F"/>
    <w:rsid w:val="000D62E1"/>
    <w:rsid w:val="000D65B8"/>
    <w:rsid w:val="000D6668"/>
    <w:rsid w:val="000D70CC"/>
    <w:rsid w:val="000D74D5"/>
    <w:rsid w:val="000D7514"/>
    <w:rsid w:val="000D759A"/>
    <w:rsid w:val="000D76C6"/>
    <w:rsid w:val="000D783D"/>
    <w:rsid w:val="000D79AA"/>
    <w:rsid w:val="000D7A34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8A2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BA0"/>
    <w:rsid w:val="001275AB"/>
    <w:rsid w:val="00127827"/>
    <w:rsid w:val="001278B6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421"/>
    <w:rsid w:val="0013653C"/>
    <w:rsid w:val="0013664B"/>
    <w:rsid w:val="001368E5"/>
    <w:rsid w:val="00136A5B"/>
    <w:rsid w:val="001370A2"/>
    <w:rsid w:val="001378C6"/>
    <w:rsid w:val="00137F1F"/>
    <w:rsid w:val="001409DC"/>
    <w:rsid w:val="00140B6D"/>
    <w:rsid w:val="00140BD0"/>
    <w:rsid w:val="0014193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3A7"/>
    <w:rsid w:val="0016605C"/>
    <w:rsid w:val="00166611"/>
    <w:rsid w:val="00166985"/>
    <w:rsid w:val="00166A34"/>
    <w:rsid w:val="00167EFE"/>
    <w:rsid w:val="001702F6"/>
    <w:rsid w:val="00170630"/>
    <w:rsid w:val="00170B07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0B9D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CF"/>
    <w:rsid w:val="001858CD"/>
    <w:rsid w:val="00185CCC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6601"/>
    <w:rsid w:val="0019704E"/>
    <w:rsid w:val="0019721F"/>
    <w:rsid w:val="001975EC"/>
    <w:rsid w:val="001977DC"/>
    <w:rsid w:val="00197DB4"/>
    <w:rsid w:val="001A03B1"/>
    <w:rsid w:val="001A0897"/>
    <w:rsid w:val="001A08F8"/>
    <w:rsid w:val="001A0A8A"/>
    <w:rsid w:val="001A0DA1"/>
    <w:rsid w:val="001A0FD5"/>
    <w:rsid w:val="001A1739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09A"/>
    <w:rsid w:val="001B74F1"/>
    <w:rsid w:val="001B7542"/>
    <w:rsid w:val="001B7629"/>
    <w:rsid w:val="001B7E68"/>
    <w:rsid w:val="001C085E"/>
    <w:rsid w:val="001C0863"/>
    <w:rsid w:val="001C0BB2"/>
    <w:rsid w:val="001C1B67"/>
    <w:rsid w:val="001C2085"/>
    <w:rsid w:val="001C2A5B"/>
    <w:rsid w:val="001C2D1C"/>
    <w:rsid w:val="001C32C7"/>
    <w:rsid w:val="001C41DE"/>
    <w:rsid w:val="001C4511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3D4"/>
    <w:rsid w:val="001E05F6"/>
    <w:rsid w:val="001E080B"/>
    <w:rsid w:val="001E0AB7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364"/>
    <w:rsid w:val="001E3D77"/>
    <w:rsid w:val="001E3F3D"/>
    <w:rsid w:val="001E40B0"/>
    <w:rsid w:val="001E443B"/>
    <w:rsid w:val="001E5244"/>
    <w:rsid w:val="001E527C"/>
    <w:rsid w:val="001E58A5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78E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E1D"/>
    <w:rsid w:val="0022030D"/>
    <w:rsid w:val="00220C7D"/>
    <w:rsid w:val="00220D5F"/>
    <w:rsid w:val="00220F39"/>
    <w:rsid w:val="002211F7"/>
    <w:rsid w:val="00221865"/>
    <w:rsid w:val="00221A7E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86B"/>
    <w:rsid w:val="00227E5C"/>
    <w:rsid w:val="00227E7F"/>
    <w:rsid w:val="0023064B"/>
    <w:rsid w:val="00230AD9"/>
    <w:rsid w:val="00230DE7"/>
    <w:rsid w:val="00230DF3"/>
    <w:rsid w:val="00230FF0"/>
    <w:rsid w:val="00231471"/>
    <w:rsid w:val="002315F2"/>
    <w:rsid w:val="0023176D"/>
    <w:rsid w:val="00232B3F"/>
    <w:rsid w:val="00232B97"/>
    <w:rsid w:val="00232F64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474"/>
    <w:rsid w:val="0026466E"/>
    <w:rsid w:val="002646E1"/>
    <w:rsid w:val="00264738"/>
    <w:rsid w:val="00264DA7"/>
    <w:rsid w:val="00264EEE"/>
    <w:rsid w:val="00264FF2"/>
    <w:rsid w:val="002661EA"/>
    <w:rsid w:val="0026641F"/>
    <w:rsid w:val="0026685F"/>
    <w:rsid w:val="00266B52"/>
    <w:rsid w:val="00266E05"/>
    <w:rsid w:val="00266F86"/>
    <w:rsid w:val="002677DB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1F2"/>
    <w:rsid w:val="002747B0"/>
    <w:rsid w:val="002753C0"/>
    <w:rsid w:val="00275701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A97"/>
    <w:rsid w:val="002968E4"/>
    <w:rsid w:val="00296B67"/>
    <w:rsid w:val="00296E99"/>
    <w:rsid w:val="00297025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C23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87F"/>
    <w:rsid w:val="002C5BFE"/>
    <w:rsid w:val="002C5F52"/>
    <w:rsid w:val="002C5F73"/>
    <w:rsid w:val="002C674E"/>
    <w:rsid w:val="002C681C"/>
    <w:rsid w:val="002C6903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865"/>
    <w:rsid w:val="002D5C7A"/>
    <w:rsid w:val="002D5CB0"/>
    <w:rsid w:val="002D5CC2"/>
    <w:rsid w:val="002D5FA8"/>
    <w:rsid w:val="002D69F0"/>
    <w:rsid w:val="002D6EDF"/>
    <w:rsid w:val="002D7000"/>
    <w:rsid w:val="002E026C"/>
    <w:rsid w:val="002E028B"/>
    <w:rsid w:val="002E0412"/>
    <w:rsid w:val="002E054C"/>
    <w:rsid w:val="002E0703"/>
    <w:rsid w:val="002E083E"/>
    <w:rsid w:val="002E0B84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F0070"/>
    <w:rsid w:val="002F0BE1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4E9"/>
    <w:rsid w:val="00306613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7F0"/>
    <w:rsid w:val="00320CBA"/>
    <w:rsid w:val="00320F2F"/>
    <w:rsid w:val="00321258"/>
    <w:rsid w:val="00321FB1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DD7"/>
    <w:rsid w:val="003454B8"/>
    <w:rsid w:val="00345523"/>
    <w:rsid w:val="00345AFE"/>
    <w:rsid w:val="00345E92"/>
    <w:rsid w:val="003461D0"/>
    <w:rsid w:val="0034629F"/>
    <w:rsid w:val="003469A6"/>
    <w:rsid w:val="003473EF"/>
    <w:rsid w:val="00347671"/>
    <w:rsid w:val="0034768E"/>
    <w:rsid w:val="003479F2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2897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2302"/>
    <w:rsid w:val="003D244C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D1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01E"/>
    <w:rsid w:val="004142A2"/>
    <w:rsid w:val="00414E63"/>
    <w:rsid w:val="0041503B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71FA"/>
    <w:rsid w:val="004376B1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F9B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640"/>
    <w:rsid w:val="004838EE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5BA"/>
    <w:rsid w:val="00491A44"/>
    <w:rsid w:val="00491C8E"/>
    <w:rsid w:val="00491D8A"/>
    <w:rsid w:val="004921E9"/>
    <w:rsid w:val="0049222F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5747"/>
    <w:rsid w:val="004D5C93"/>
    <w:rsid w:val="004D5CD4"/>
    <w:rsid w:val="004D5F61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1097"/>
    <w:rsid w:val="004E172F"/>
    <w:rsid w:val="004E1CFF"/>
    <w:rsid w:val="004E1E17"/>
    <w:rsid w:val="004E1EC3"/>
    <w:rsid w:val="004E21EA"/>
    <w:rsid w:val="004E2650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528E"/>
    <w:rsid w:val="004E5955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A2"/>
    <w:rsid w:val="004F0B24"/>
    <w:rsid w:val="004F0B88"/>
    <w:rsid w:val="004F0D62"/>
    <w:rsid w:val="004F1464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74A2"/>
    <w:rsid w:val="00507C46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9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63B"/>
    <w:rsid w:val="00533B53"/>
    <w:rsid w:val="00533FA7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7AC"/>
    <w:rsid w:val="00552921"/>
    <w:rsid w:val="0055292F"/>
    <w:rsid w:val="00552EF5"/>
    <w:rsid w:val="00553170"/>
    <w:rsid w:val="0055477B"/>
    <w:rsid w:val="00554BBC"/>
    <w:rsid w:val="00554D53"/>
    <w:rsid w:val="00554DD1"/>
    <w:rsid w:val="00554EEF"/>
    <w:rsid w:val="005555F7"/>
    <w:rsid w:val="00555EF8"/>
    <w:rsid w:val="00557093"/>
    <w:rsid w:val="00557549"/>
    <w:rsid w:val="005578D6"/>
    <w:rsid w:val="005579C3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067D"/>
    <w:rsid w:val="005817E5"/>
    <w:rsid w:val="0058185D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A4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2E5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4BF5"/>
    <w:rsid w:val="005E50E4"/>
    <w:rsid w:val="005E55CE"/>
    <w:rsid w:val="005E5AC5"/>
    <w:rsid w:val="005E5D8F"/>
    <w:rsid w:val="005E5E65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C70"/>
    <w:rsid w:val="005F6EF4"/>
    <w:rsid w:val="005F6F4A"/>
    <w:rsid w:val="005F7317"/>
    <w:rsid w:val="005F74F4"/>
    <w:rsid w:val="005F75E5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03"/>
    <w:rsid w:val="00604C4D"/>
    <w:rsid w:val="00604F11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AE4"/>
    <w:rsid w:val="00617196"/>
    <w:rsid w:val="00617B34"/>
    <w:rsid w:val="00617C77"/>
    <w:rsid w:val="00620020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9E8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4A5"/>
    <w:rsid w:val="006556F3"/>
    <w:rsid w:val="0065597B"/>
    <w:rsid w:val="00655DC2"/>
    <w:rsid w:val="00655EE3"/>
    <w:rsid w:val="0065660E"/>
    <w:rsid w:val="00656A36"/>
    <w:rsid w:val="00657040"/>
    <w:rsid w:val="006571B7"/>
    <w:rsid w:val="00657989"/>
    <w:rsid w:val="00660099"/>
    <w:rsid w:val="0066071E"/>
    <w:rsid w:val="00660B2C"/>
    <w:rsid w:val="00661258"/>
    <w:rsid w:val="006614A7"/>
    <w:rsid w:val="0066175A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57E5"/>
    <w:rsid w:val="0068586F"/>
    <w:rsid w:val="00685A0E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FBD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AE5"/>
    <w:rsid w:val="006D4B93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96D"/>
    <w:rsid w:val="00717CD7"/>
    <w:rsid w:val="00717FE8"/>
    <w:rsid w:val="007205FE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335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2B9"/>
    <w:rsid w:val="007602EF"/>
    <w:rsid w:val="007604DB"/>
    <w:rsid w:val="00760534"/>
    <w:rsid w:val="007605EE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6EF"/>
    <w:rsid w:val="0077073A"/>
    <w:rsid w:val="00770831"/>
    <w:rsid w:val="00770FBE"/>
    <w:rsid w:val="007710B6"/>
    <w:rsid w:val="00771219"/>
    <w:rsid w:val="007713A0"/>
    <w:rsid w:val="0077192C"/>
    <w:rsid w:val="00771CF0"/>
    <w:rsid w:val="00771D2F"/>
    <w:rsid w:val="007727F7"/>
    <w:rsid w:val="00772B81"/>
    <w:rsid w:val="00772EDB"/>
    <w:rsid w:val="00773382"/>
    <w:rsid w:val="00773906"/>
    <w:rsid w:val="00773BC6"/>
    <w:rsid w:val="00773E18"/>
    <w:rsid w:val="00774836"/>
    <w:rsid w:val="00774899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FC4"/>
    <w:rsid w:val="007821C1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B24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867"/>
    <w:rsid w:val="007A5DA1"/>
    <w:rsid w:val="007A6E29"/>
    <w:rsid w:val="007A72A1"/>
    <w:rsid w:val="007A74C2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FD4"/>
    <w:rsid w:val="007E32B7"/>
    <w:rsid w:val="007E3639"/>
    <w:rsid w:val="007E37F1"/>
    <w:rsid w:val="007E3BB8"/>
    <w:rsid w:val="007E3F0E"/>
    <w:rsid w:val="007E467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C90"/>
    <w:rsid w:val="00805E34"/>
    <w:rsid w:val="0080629A"/>
    <w:rsid w:val="0080644B"/>
    <w:rsid w:val="008068C9"/>
    <w:rsid w:val="0080694E"/>
    <w:rsid w:val="00806961"/>
    <w:rsid w:val="00806C68"/>
    <w:rsid w:val="00807302"/>
    <w:rsid w:val="00807800"/>
    <w:rsid w:val="0080780A"/>
    <w:rsid w:val="00807974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3B24"/>
    <w:rsid w:val="00824054"/>
    <w:rsid w:val="00824420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569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98C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0A2"/>
    <w:rsid w:val="0087311A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383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4734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C9D"/>
    <w:rsid w:val="008E6364"/>
    <w:rsid w:val="008E6552"/>
    <w:rsid w:val="008E6ECA"/>
    <w:rsid w:val="008E6F13"/>
    <w:rsid w:val="008E6FD4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4FDF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57A9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14F"/>
    <w:rsid w:val="009372A1"/>
    <w:rsid w:val="009373FD"/>
    <w:rsid w:val="00937402"/>
    <w:rsid w:val="00937FE2"/>
    <w:rsid w:val="00940357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1751"/>
    <w:rsid w:val="0096193E"/>
    <w:rsid w:val="00961AB8"/>
    <w:rsid w:val="00961C70"/>
    <w:rsid w:val="0096230C"/>
    <w:rsid w:val="0096248E"/>
    <w:rsid w:val="00963197"/>
    <w:rsid w:val="009634DF"/>
    <w:rsid w:val="009636EB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2286"/>
    <w:rsid w:val="00982696"/>
    <w:rsid w:val="00982E48"/>
    <w:rsid w:val="00982F10"/>
    <w:rsid w:val="0098332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708"/>
    <w:rsid w:val="00997B0B"/>
    <w:rsid w:val="009A00D0"/>
    <w:rsid w:val="009A056E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DC1"/>
    <w:rsid w:val="009B2E3F"/>
    <w:rsid w:val="009B3061"/>
    <w:rsid w:val="009B3175"/>
    <w:rsid w:val="009B32AE"/>
    <w:rsid w:val="009B41A3"/>
    <w:rsid w:val="009B432F"/>
    <w:rsid w:val="009B4367"/>
    <w:rsid w:val="009B4B44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4F2D"/>
    <w:rsid w:val="009D515A"/>
    <w:rsid w:val="009D556A"/>
    <w:rsid w:val="009D5A92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A3"/>
    <w:rsid w:val="00A12018"/>
    <w:rsid w:val="00A129D5"/>
    <w:rsid w:val="00A12D1E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A47"/>
    <w:rsid w:val="00A31B45"/>
    <w:rsid w:val="00A31EEA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A2"/>
    <w:rsid w:val="00A502AC"/>
    <w:rsid w:val="00A5038F"/>
    <w:rsid w:val="00A506AB"/>
    <w:rsid w:val="00A50860"/>
    <w:rsid w:val="00A50C68"/>
    <w:rsid w:val="00A510E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5C96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C72"/>
    <w:rsid w:val="00A77D4D"/>
    <w:rsid w:val="00A77DE3"/>
    <w:rsid w:val="00A8016C"/>
    <w:rsid w:val="00A80759"/>
    <w:rsid w:val="00A80931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C60"/>
    <w:rsid w:val="00AA5D5A"/>
    <w:rsid w:val="00AA61C9"/>
    <w:rsid w:val="00AA6343"/>
    <w:rsid w:val="00AA6589"/>
    <w:rsid w:val="00AA66C2"/>
    <w:rsid w:val="00AA6A70"/>
    <w:rsid w:val="00AA6ED8"/>
    <w:rsid w:val="00AA7214"/>
    <w:rsid w:val="00AB0289"/>
    <w:rsid w:val="00AB1630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701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826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AA"/>
    <w:rsid w:val="00B572C4"/>
    <w:rsid w:val="00B5765E"/>
    <w:rsid w:val="00B577C8"/>
    <w:rsid w:val="00B578F0"/>
    <w:rsid w:val="00B57A50"/>
    <w:rsid w:val="00B57EBF"/>
    <w:rsid w:val="00B6015E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567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C8C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76E"/>
    <w:rsid w:val="00B808DF"/>
    <w:rsid w:val="00B809DC"/>
    <w:rsid w:val="00B80D5D"/>
    <w:rsid w:val="00B80DBB"/>
    <w:rsid w:val="00B81179"/>
    <w:rsid w:val="00B812D6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3497"/>
    <w:rsid w:val="00BA353A"/>
    <w:rsid w:val="00BA3D2E"/>
    <w:rsid w:val="00BA3E36"/>
    <w:rsid w:val="00BA3FA5"/>
    <w:rsid w:val="00BA47EC"/>
    <w:rsid w:val="00BA48F4"/>
    <w:rsid w:val="00BA5022"/>
    <w:rsid w:val="00BA5892"/>
    <w:rsid w:val="00BA58BA"/>
    <w:rsid w:val="00BA60D4"/>
    <w:rsid w:val="00BA661F"/>
    <w:rsid w:val="00BA6A21"/>
    <w:rsid w:val="00BA712E"/>
    <w:rsid w:val="00BA776F"/>
    <w:rsid w:val="00BA7BE0"/>
    <w:rsid w:val="00BA7CAC"/>
    <w:rsid w:val="00BA7EDD"/>
    <w:rsid w:val="00BB00F5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3348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BBC"/>
    <w:rsid w:val="00BD1F02"/>
    <w:rsid w:val="00BD2710"/>
    <w:rsid w:val="00BD2718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867"/>
    <w:rsid w:val="00C3096C"/>
    <w:rsid w:val="00C30E2D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D2B"/>
    <w:rsid w:val="00C34D91"/>
    <w:rsid w:val="00C35346"/>
    <w:rsid w:val="00C3579E"/>
    <w:rsid w:val="00C35829"/>
    <w:rsid w:val="00C35A81"/>
    <w:rsid w:val="00C35AE1"/>
    <w:rsid w:val="00C35AE2"/>
    <w:rsid w:val="00C35B61"/>
    <w:rsid w:val="00C36DE4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5AE"/>
    <w:rsid w:val="00C438A1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210E"/>
    <w:rsid w:val="00C5281B"/>
    <w:rsid w:val="00C5287F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FE1"/>
    <w:rsid w:val="00C90A3B"/>
    <w:rsid w:val="00C90A80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6B5"/>
    <w:rsid w:val="00CA585F"/>
    <w:rsid w:val="00CA5A26"/>
    <w:rsid w:val="00CA60B0"/>
    <w:rsid w:val="00CA6173"/>
    <w:rsid w:val="00CA65DE"/>
    <w:rsid w:val="00CA6AD3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6BA"/>
    <w:rsid w:val="00CD3C9F"/>
    <w:rsid w:val="00CD4511"/>
    <w:rsid w:val="00CD4588"/>
    <w:rsid w:val="00CD5D04"/>
    <w:rsid w:val="00CD60F1"/>
    <w:rsid w:val="00CD6201"/>
    <w:rsid w:val="00CD6278"/>
    <w:rsid w:val="00CD6935"/>
    <w:rsid w:val="00CD7002"/>
    <w:rsid w:val="00CD71ED"/>
    <w:rsid w:val="00CD7444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043"/>
    <w:rsid w:val="00CE161C"/>
    <w:rsid w:val="00CE16EE"/>
    <w:rsid w:val="00CE172A"/>
    <w:rsid w:val="00CE1908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270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930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1CC"/>
    <w:rsid w:val="00D1158A"/>
    <w:rsid w:val="00D116BC"/>
    <w:rsid w:val="00D11809"/>
    <w:rsid w:val="00D11E21"/>
    <w:rsid w:val="00D12151"/>
    <w:rsid w:val="00D12747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43A"/>
    <w:rsid w:val="00D265D3"/>
    <w:rsid w:val="00D267EC"/>
    <w:rsid w:val="00D273CD"/>
    <w:rsid w:val="00D27E88"/>
    <w:rsid w:val="00D27EF0"/>
    <w:rsid w:val="00D30287"/>
    <w:rsid w:val="00D307A2"/>
    <w:rsid w:val="00D30C79"/>
    <w:rsid w:val="00D3126C"/>
    <w:rsid w:val="00D31503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037"/>
    <w:rsid w:val="00D57188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7A4"/>
    <w:rsid w:val="00D70DFB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8A"/>
    <w:rsid w:val="00D859CC"/>
    <w:rsid w:val="00D85C82"/>
    <w:rsid w:val="00D85DDA"/>
    <w:rsid w:val="00D86429"/>
    <w:rsid w:val="00D866E4"/>
    <w:rsid w:val="00D8678D"/>
    <w:rsid w:val="00D86986"/>
    <w:rsid w:val="00D869BE"/>
    <w:rsid w:val="00D86C5B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14D"/>
    <w:rsid w:val="00D963BC"/>
    <w:rsid w:val="00D9643A"/>
    <w:rsid w:val="00D96495"/>
    <w:rsid w:val="00D96BB6"/>
    <w:rsid w:val="00D96D14"/>
    <w:rsid w:val="00D9734A"/>
    <w:rsid w:val="00D978B3"/>
    <w:rsid w:val="00D97B5E"/>
    <w:rsid w:val="00D97D38"/>
    <w:rsid w:val="00D97E89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F01"/>
    <w:rsid w:val="00DF62D0"/>
    <w:rsid w:val="00DF653A"/>
    <w:rsid w:val="00DF69DD"/>
    <w:rsid w:val="00DF6E04"/>
    <w:rsid w:val="00DF6EB7"/>
    <w:rsid w:val="00DF6EBA"/>
    <w:rsid w:val="00DF78EE"/>
    <w:rsid w:val="00DF7CBC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32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4CB6"/>
    <w:rsid w:val="00E05091"/>
    <w:rsid w:val="00E0712C"/>
    <w:rsid w:val="00E07312"/>
    <w:rsid w:val="00E0733B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4F4D"/>
    <w:rsid w:val="00E15CEA"/>
    <w:rsid w:val="00E1609C"/>
    <w:rsid w:val="00E1628A"/>
    <w:rsid w:val="00E16464"/>
    <w:rsid w:val="00E16615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E6"/>
    <w:rsid w:val="00E22F0F"/>
    <w:rsid w:val="00E23584"/>
    <w:rsid w:val="00E241E8"/>
    <w:rsid w:val="00E2420E"/>
    <w:rsid w:val="00E244E2"/>
    <w:rsid w:val="00E24691"/>
    <w:rsid w:val="00E246F7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F2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608"/>
    <w:rsid w:val="00EC6781"/>
    <w:rsid w:val="00EC6828"/>
    <w:rsid w:val="00ED0022"/>
    <w:rsid w:val="00ED0774"/>
    <w:rsid w:val="00ED07A4"/>
    <w:rsid w:val="00ED105D"/>
    <w:rsid w:val="00ED11A1"/>
    <w:rsid w:val="00ED1212"/>
    <w:rsid w:val="00ED1454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840"/>
    <w:rsid w:val="00EE3B96"/>
    <w:rsid w:val="00EE3D86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BF5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6277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D9A"/>
    <w:rsid w:val="00F10DD1"/>
    <w:rsid w:val="00F1123F"/>
    <w:rsid w:val="00F11709"/>
    <w:rsid w:val="00F11D89"/>
    <w:rsid w:val="00F1219A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3C2"/>
    <w:rsid w:val="00F15F21"/>
    <w:rsid w:val="00F161EB"/>
    <w:rsid w:val="00F16487"/>
    <w:rsid w:val="00F16607"/>
    <w:rsid w:val="00F166D6"/>
    <w:rsid w:val="00F1671E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2FED"/>
    <w:rsid w:val="00F433A7"/>
    <w:rsid w:val="00F435AB"/>
    <w:rsid w:val="00F4371E"/>
    <w:rsid w:val="00F438CF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57C7B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384"/>
    <w:rsid w:val="00F83579"/>
    <w:rsid w:val="00F83588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4BE2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6B0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42D0"/>
    <w:rsid w:val="00FF4F5B"/>
    <w:rsid w:val="00FF5096"/>
    <w:rsid w:val="00FF5315"/>
    <w:rsid w:val="00FF5696"/>
    <w:rsid w:val="00FF5863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3F3CB-8543-4528-A51B-52D715E1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412</Words>
  <Characters>1661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2021-05-10T04:15:00Z</cp:lastPrinted>
  <dcterms:created xsi:type="dcterms:W3CDTF">2021-05-13T02:26:00Z</dcterms:created>
  <dcterms:modified xsi:type="dcterms:W3CDTF">2021-05-13T02:26:00Z</dcterms:modified>
</cp:coreProperties>
</file>